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39AE9ACE"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B5731E" w:rsidRPr="00B5731E">
              <w:t>0.0.0</w:t>
            </w:r>
            <w:r w:rsidRPr="00B5731E">
              <w:t xml:space="preserve"> </w:t>
            </w:r>
            <w:r w:rsidRPr="00B5731E">
              <w:rPr>
                <w:sz w:val="32"/>
              </w:rPr>
              <w:t>(</w:t>
            </w:r>
            <w:bookmarkStart w:id="2" w:name="issueDate"/>
            <w:r w:rsidR="00B5731E" w:rsidRPr="00B5731E">
              <w:rPr>
                <w:sz w:val="32"/>
              </w:rPr>
              <w:t>2021-</w:t>
            </w:r>
            <w:bookmarkEnd w:id="2"/>
            <w:r w:rsidR="00B5731E" w:rsidRPr="00B5731E">
              <w:rPr>
                <w:sz w:val="32"/>
              </w:rPr>
              <w:t>0</w:t>
            </w:r>
            <w:r w:rsidR="008E7AD9">
              <w:rPr>
                <w:sz w:val="32"/>
              </w:rPr>
              <w:t>2</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B5731E">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7D703EF0" w14:textId="77777777" w:rsidR="00D57972" w:rsidRDefault="003778A4" w:rsidP="00133525">
            <w:pPr>
              <w:jc w:val="right"/>
            </w:pPr>
            <w:bookmarkStart w:id="4" w:name="logos"/>
            <w:r>
              <w:pict w14:anchorId="727CD58B">
                <v:shape id="_x0000_i1026" type="#_x0000_t75" style="width:127.8pt;height:74.4pt">
                  <v:imagedata r:id="rId10" o:title="3GPP-logo_web"/>
                </v:shape>
              </w:pict>
            </w:r>
            <w:bookmarkEnd w:id="4"/>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6"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35CEF976" w:rsidR="00E16509" w:rsidRPr="00133525" w:rsidRDefault="00E16509" w:rsidP="00133525">
            <w:pPr>
              <w:pStyle w:val="FP"/>
              <w:jc w:val="center"/>
              <w:rPr>
                <w:noProof/>
                <w:sz w:val="18"/>
              </w:rPr>
            </w:pPr>
            <w:r w:rsidRPr="00133525">
              <w:rPr>
                <w:noProof/>
                <w:sz w:val="18"/>
              </w:rPr>
              <w:t xml:space="preserve">© </w:t>
            </w:r>
            <w:r w:rsidR="00B5731E">
              <w:rPr>
                <w:noProof/>
                <w:sz w:val="18"/>
              </w:rPr>
              <w:t>2021</w:t>
            </w:r>
            <w:r w:rsidRPr="00133525">
              <w:rPr>
                <w:noProof/>
                <w:sz w:val="18"/>
              </w:rPr>
              <w:t>, 3GPP Organizational Partners (ARIB, ATIS, CCSA, ETSI, TSDSI, TTA, TTC).</w:t>
            </w:r>
            <w:bookmarkStart w:id="9" w:name="copyrightaddon"/>
            <w:bookmarkEnd w:id="9"/>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BE5D4B7" w14:textId="77777777" w:rsidR="00E16509" w:rsidRDefault="00E16509" w:rsidP="00133525"/>
        </w:tc>
      </w:tr>
      <w:bookmarkEnd w:id="6"/>
    </w:tbl>
    <w:p w14:paraId="44411B85" w14:textId="77777777" w:rsidR="00080512" w:rsidRPr="004D3578" w:rsidRDefault="00080512">
      <w:pPr>
        <w:pStyle w:val="TT"/>
      </w:pPr>
      <w:r w:rsidRPr="004D3578">
        <w:br w:type="page"/>
      </w:r>
      <w:bookmarkStart w:id="10" w:name="tableOfContents"/>
      <w:bookmarkEnd w:id="10"/>
      <w:r w:rsidRPr="004D3578">
        <w:lastRenderedPageBreak/>
        <w:t>Contents</w:t>
      </w:r>
    </w:p>
    <w:p w14:paraId="64AD6BC7" w14:textId="6B9242F9" w:rsidR="00B5731E" w:rsidRPr="003778A4"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B5731E">
        <w:t>Foreword</w:t>
      </w:r>
      <w:r w:rsidR="00B5731E">
        <w:tab/>
      </w:r>
      <w:r w:rsidR="00B5731E">
        <w:fldChar w:fldCharType="begin" w:fldLock="1"/>
      </w:r>
      <w:r w:rsidR="00B5731E">
        <w:instrText xml:space="preserve"> PAGEREF _Toc67906481 \h </w:instrText>
      </w:r>
      <w:r w:rsidR="00B5731E">
        <w:fldChar w:fldCharType="separate"/>
      </w:r>
      <w:r w:rsidR="00B5731E">
        <w:t>5</w:t>
      </w:r>
      <w:r w:rsidR="00B5731E">
        <w:fldChar w:fldCharType="end"/>
      </w:r>
    </w:p>
    <w:p w14:paraId="6C0CA475" w14:textId="3FF30157" w:rsidR="00B5731E" w:rsidRPr="003778A4" w:rsidRDefault="00B5731E">
      <w:pPr>
        <w:pStyle w:val="TOC1"/>
        <w:rPr>
          <w:rFonts w:ascii="Calibri" w:hAnsi="Calibri"/>
          <w:szCs w:val="22"/>
          <w:lang w:eastAsia="en-GB"/>
        </w:rPr>
      </w:pPr>
      <w:r>
        <w:t>Introduction</w:t>
      </w:r>
      <w:r>
        <w:tab/>
      </w:r>
      <w:r>
        <w:fldChar w:fldCharType="begin" w:fldLock="1"/>
      </w:r>
      <w:r>
        <w:instrText xml:space="preserve"> PAGEREF _Toc67906482 \h </w:instrText>
      </w:r>
      <w:r>
        <w:fldChar w:fldCharType="separate"/>
      </w:r>
      <w:r>
        <w:t>6</w:t>
      </w:r>
      <w:r>
        <w:fldChar w:fldCharType="end"/>
      </w:r>
    </w:p>
    <w:p w14:paraId="3C0DFD50" w14:textId="63BD4A8D" w:rsidR="00B5731E" w:rsidRPr="003778A4" w:rsidRDefault="00B5731E">
      <w:pPr>
        <w:pStyle w:val="TOC1"/>
        <w:rPr>
          <w:rFonts w:ascii="Calibri" w:hAnsi="Calibri"/>
          <w:szCs w:val="22"/>
          <w:lang w:eastAsia="en-GB"/>
        </w:rPr>
      </w:pPr>
      <w:r>
        <w:t>1</w:t>
      </w:r>
      <w:r w:rsidRPr="003778A4">
        <w:rPr>
          <w:rFonts w:ascii="Calibri" w:hAnsi="Calibri"/>
          <w:szCs w:val="22"/>
          <w:lang w:eastAsia="en-GB"/>
        </w:rPr>
        <w:tab/>
      </w:r>
      <w:r>
        <w:t>Scope</w:t>
      </w:r>
      <w:r>
        <w:tab/>
      </w:r>
      <w:r>
        <w:fldChar w:fldCharType="begin" w:fldLock="1"/>
      </w:r>
      <w:r>
        <w:instrText xml:space="preserve"> PAGEREF _Toc67906483 \h </w:instrText>
      </w:r>
      <w:r>
        <w:fldChar w:fldCharType="separate"/>
      </w:r>
      <w:r>
        <w:t>7</w:t>
      </w:r>
      <w:r>
        <w:fldChar w:fldCharType="end"/>
      </w:r>
    </w:p>
    <w:p w14:paraId="7FBBB39C" w14:textId="09DFB690" w:rsidR="00B5731E" w:rsidRPr="003778A4" w:rsidRDefault="00B5731E">
      <w:pPr>
        <w:pStyle w:val="TOC1"/>
        <w:rPr>
          <w:rFonts w:ascii="Calibri" w:hAnsi="Calibri"/>
          <w:szCs w:val="22"/>
          <w:lang w:eastAsia="en-GB"/>
        </w:rPr>
      </w:pPr>
      <w:r>
        <w:t>2</w:t>
      </w:r>
      <w:r w:rsidRPr="003778A4">
        <w:rPr>
          <w:rFonts w:ascii="Calibri" w:hAnsi="Calibri"/>
          <w:szCs w:val="22"/>
          <w:lang w:eastAsia="en-GB"/>
        </w:rPr>
        <w:tab/>
      </w:r>
      <w:r>
        <w:t>References</w:t>
      </w:r>
      <w:r>
        <w:tab/>
      </w:r>
      <w:r>
        <w:fldChar w:fldCharType="begin" w:fldLock="1"/>
      </w:r>
      <w:r>
        <w:instrText xml:space="preserve"> PAGEREF _Toc67906484 \h </w:instrText>
      </w:r>
      <w:r>
        <w:fldChar w:fldCharType="separate"/>
      </w:r>
      <w:r>
        <w:t>7</w:t>
      </w:r>
      <w:r>
        <w:fldChar w:fldCharType="end"/>
      </w:r>
    </w:p>
    <w:p w14:paraId="5EE667CC" w14:textId="5ADCDE57" w:rsidR="00B5731E" w:rsidRPr="003778A4" w:rsidRDefault="00B5731E">
      <w:pPr>
        <w:pStyle w:val="TOC1"/>
        <w:rPr>
          <w:rFonts w:ascii="Calibri" w:hAnsi="Calibri"/>
          <w:szCs w:val="22"/>
          <w:lang w:eastAsia="en-GB"/>
        </w:rPr>
      </w:pPr>
      <w:r>
        <w:t>3</w:t>
      </w:r>
      <w:r w:rsidRPr="003778A4">
        <w:rPr>
          <w:rFonts w:ascii="Calibri" w:hAnsi="Calibri"/>
          <w:szCs w:val="22"/>
          <w:lang w:eastAsia="en-GB"/>
        </w:rPr>
        <w:tab/>
      </w:r>
      <w:r>
        <w:t>Definitions, symbols and abbreviations</w:t>
      </w:r>
      <w:r>
        <w:tab/>
      </w:r>
      <w:r>
        <w:fldChar w:fldCharType="begin" w:fldLock="1"/>
      </w:r>
      <w:r>
        <w:instrText xml:space="preserve"> PAGEREF _Toc67906485 \h </w:instrText>
      </w:r>
      <w:r>
        <w:fldChar w:fldCharType="separate"/>
      </w:r>
      <w:r>
        <w:t>8</w:t>
      </w:r>
      <w:r>
        <w:fldChar w:fldCharType="end"/>
      </w:r>
    </w:p>
    <w:p w14:paraId="4828EE53" w14:textId="693841A7" w:rsidR="00B5731E" w:rsidRPr="003778A4" w:rsidRDefault="00B5731E">
      <w:pPr>
        <w:pStyle w:val="TOC2"/>
        <w:rPr>
          <w:rFonts w:ascii="Calibri" w:hAnsi="Calibri"/>
          <w:sz w:val="22"/>
          <w:szCs w:val="22"/>
          <w:lang w:eastAsia="en-GB"/>
        </w:rPr>
      </w:pPr>
      <w:r>
        <w:t>3.1</w:t>
      </w:r>
      <w:r w:rsidRPr="003778A4">
        <w:rPr>
          <w:rFonts w:ascii="Calibri" w:hAnsi="Calibri"/>
          <w:sz w:val="22"/>
          <w:szCs w:val="22"/>
          <w:lang w:eastAsia="en-GB"/>
        </w:rPr>
        <w:tab/>
      </w:r>
      <w:r>
        <w:t>Definitions</w:t>
      </w:r>
      <w:r>
        <w:tab/>
      </w:r>
      <w:r>
        <w:fldChar w:fldCharType="begin" w:fldLock="1"/>
      </w:r>
      <w:r>
        <w:instrText xml:space="preserve"> PAGEREF _Toc67906486 \h </w:instrText>
      </w:r>
      <w:r>
        <w:fldChar w:fldCharType="separate"/>
      </w:r>
      <w:r>
        <w:t>8</w:t>
      </w:r>
      <w:r>
        <w:fldChar w:fldCharType="end"/>
      </w:r>
    </w:p>
    <w:p w14:paraId="654BD199" w14:textId="4F9351E7" w:rsidR="00B5731E" w:rsidRPr="003778A4" w:rsidRDefault="00B5731E">
      <w:pPr>
        <w:pStyle w:val="TOC2"/>
        <w:rPr>
          <w:rFonts w:ascii="Calibri" w:hAnsi="Calibri"/>
          <w:sz w:val="22"/>
          <w:szCs w:val="22"/>
          <w:lang w:eastAsia="en-GB"/>
        </w:rPr>
      </w:pPr>
      <w:r>
        <w:t>3.2</w:t>
      </w:r>
      <w:r w:rsidRPr="003778A4">
        <w:rPr>
          <w:rFonts w:ascii="Calibri" w:hAnsi="Calibri"/>
          <w:sz w:val="22"/>
          <w:szCs w:val="22"/>
          <w:lang w:eastAsia="en-GB"/>
        </w:rPr>
        <w:tab/>
      </w:r>
      <w:r>
        <w:t>Symbols</w:t>
      </w:r>
      <w:r>
        <w:tab/>
      </w:r>
      <w:r>
        <w:fldChar w:fldCharType="begin" w:fldLock="1"/>
      </w:r>
      <w:r>
        <w:instrText xml:space="preserve"> PAGEREF _Toc67906487 \h </w:instrText>
      </w:r>
      <w:r>
        <w:fldChar w:fldCharType="separate"/>
      </w:r>
      <w:r>
        <w:t>8</w:t>
      </w:r>
      <w:r>
        <w:fldChar w:fldCharType="end"/>
      </w:r>
    </w:p>
    <w:p w14:paraId="28B4C68E" w14:textId="54DFBDEB" w:rsidR="00B5731E" w:rsidRPr="003778A4" w:rsidRDefault="00B5731E">
      <w:pPr>
        <w:pStyle w:val="TOC2"/>
        <w:rPr>
          <w:rFonts w:ascii="Calibri" w:hAnsi="Calibri"/>
          <w:sz w:val="22"/>
          <w:szCs w:val="22"/>
          <w:lang w:eastAsia="en-GB"/>
        </w:rPr>
      </w:pPr>
      <w:r>
        <w:t>3.3</w:t>
      </w:r>
      <w:r w:rsidRPr="003778A4">
        <w:rPr>
          <w:rFonts w:ascii="Calibri" w:hAnsi="Calibri"/>
          <w:sz w:val="22"/>
          <w:szCs w:val="22"/>
          <w:lang w:eastAsia="en-GB"/>
        </w:rPr>
        <w:tab/>
      </w:r>
      <w:r>
        <w:t>Abbreviations</w:t>
      </w:r>
      <w:r>
        <w:tab/>
      </w:r>
      <w:r>
        <w:fldChar w:fldCharType="begin" w:fldLock="1"/>
      </w:r>
      <w:r>
        <w:instrText xml:space="preserve"> PAGEREF _Toc67906488 \h </w:instrText>
      </w:r>
      <w:r>
        <w:fldChar w:fldCharType="separate"/>
      </w:r>
      <w:r>
        <w:t>8</w:t>
      </w:r>
      <w:r>
        <w:fldChar w:fldCharType="end"/>
      </w:r>
    </w:p>
    <w:p w14:paraId="3A32059C" w14:textId="7A2B4D7E" w:rsidR="00B5731E" w:rsidRPr="003778A4" w:rsidRDefault="00B5731E">
      <w:pPr>
        <w:pStyle w:val="TOC1"/>
        <w:rPr>
          <w:rFonts w:ascii="Calibri" w:hAnsi="Calibri"/>
          <w:szCs w:val="22"/>
          <w:lang w:eastAsia="en-GB"/>
        </w:rPr>
      </w:pPr>
      <w:r>
        <w:t>4</w:t>
      </w:r>
      <w:r w:rsidRPr="003778A4">
        <w:rPr>
          <w:rFonts w:ascii="Calibri" w:hAnsi="Calibri"/>
          <w:szCs w:val="22"/>
          <w:lang w:eastAsia="en-GB"/>
        </w:rPr>
        <w:tab/>
      </w:r>
      <w:r>
        <w:t>Overview</w:t>
      </w:r>
      <w:r>
        <w:tab/>
      </w:r>
      <w:r>
        <w:fldChar w:fldCharType="begin" w:fldLock="1"/>
      </w:r>
      <w:r>
        <w:instrText xml:space="preserve"> PAGEREF _Toc67906489 \h </w:instrText>
      </w:r>
      <w:r>
        <w:fldChar w:fldCharType="separate"/>
      </w:r>
      <w:r>
        <w:t>8</w:t>
      </w:r>
      <w:r>
        <w:fldChar w:fldCharType="end"/>
      </w:r>
    </w:p>
    <w:p w14:paraId="2C0E0B36" w14:textId="5046393B" w:rsidR="00B5731E" w:rsidRPr="003778A4" w:rsidRDefault="00B5731E">
      <w:pPr>
        <w:pStyle w:val="TOC1"/>
        <w:rPr>
          <w:rFonts w:ascii="Calibri" w:hAnsi="Calibri"/>
          <w:szCs w:val="22"/>
          <w:lang w:eastAsia="en-GB"/>
        </w:rPr>
      </w:pPr>
      <w:r>
        <w:t>5</w:t>
      </w:r>
      <w:r w:rsidRPr="003778A4">
        <w:rPr>
          <w:rFonts w:ascii="Calibri" w:hAnsi="Calibri"/>
          <w:szCs w:val="22"/>
          <w:lang w:eastAsia="en-GB"/>
        </w:rPr>
        <w:tab/>
      </w:r>
      <w:r>
        <w:t>Services offered by the GBA BSF</w:t>
      </w:r>
      <w:r>
        <w:tab/>
      </w:r>
      <w:r>
        <w:fldChar w:fldCharType="begin" w:fldLock="1"/>
      </w:r>
      <w:r>
        <w:instrText xml:space="preserve"> PAGEREF _Toc67906490 \h </w:instrText>
      </w:r>
      <w:r>
        <w:fldChar w:fldCharType="separate"/>
      </w:r>
      <w:r>
        <w:t>8</w:t>
      </w:r>
      <w:r>
        <w:fldChar w:fldCharType="end"/>
      </w:r>
    </w:p>
    <w:p w14:paraId="31D0F2C8" w14:textId="7C1D51F6" w:rsidR="00B5731E" w:rsidRPr="003778A4" w:rsidRDefault="00B5731E">
      <w:pPr>
        <w:pStyle w:val="TOC2"/>
        <w:rPr>
          <w:rFonts w:ascii="Calibri" w:hAnsi="Calibri"/>
          <w:sz w:val="22"/>
          <w:szCs w:val="22"/>
          <w:lang w:eastAsia="en-GB"/>
        </w:rPr>
      </w:pPr>
      <w:r>
        <w:t>5.1</w:t>
      </w:r>
      <w:r w:rsidRPr="003778A4">
        <w:rPr>
          <w:rFonts w:ascii="Calibri" w:hAnsi="Calibri"/>
          <w:sz w:val="22"/>
          <w:szCs w:val="22"/>
          <w:lang w:eastAsia="en-GB"/>
        </w:rPr>
        <w:tab/>
      </w:r>
      <w:r>
        <w:t>Introduction</w:t>
      </w:r>
      <w:r>
        <w:tab/>
      </w:r>
      <w:r>
        <w:fldChar w:fldCharType="begin" w:fldLock="1"/>
      </w:r>
      <w:r>
        <w:instrText xml:space="preserve"> PAGEREF _Toc67906491 \h </w:instrText>
      </w:r>
      <w:r>
        <w:fldChar w:fldCharType="separate"/>
      </w:r>
      <w:r>
        <w:t>8</w:t>
      </w:r>
      <w:r>
        <w:fldChar w:fldCharType="end"/>
      </w:r>
    </w:p>
    <w:p w14:paraId="37FEA62B" w14:textId="377ED79C" w:rsidR="00B5731E" w:rsidRPr="003778A4" w:rsidRDefault="00B5731E">
      <w:pPr>
        <w:pStyle w:val="TOC2"/>
        <w:rPr>
          <w:rFonts w:ascii="Calibri" w:hAnsi="Calibri"/>
          <w:sz w:val="22"/>
          <w:szCs w:val="22"/>
          <w:lang w:eastAsia="en-GB"/>
        </w:rPr>
      </w:pPr>
      <w:r>
        <w:t>5.2</w:t>
      </w:r>
      <w:r w:rsidRPr="003778A4">
        <w:rPr>
          <w:rFonts w:ascii="Calibri" w:hAnsi="Calibri"/>
          <w:sz w:val="22"/>
          <w:szCs w:val="22"/>
          <w:lang w:eastAsia="en-GB"/>
        </w:rPr>
        <w:tab/>
      </w:r>
      <w:r>
        <w:t>&lt;Service 1&gt; Service</w:t>
      </w:r>
      <w:r>
        <w:tab/>
      </w:r>
      <w:r>
        <w:fldChar w:fldCharType="begin" w:fldLock="1"/>
      </w:r>
      <w:r>
        <w:instrText xml:space="preserve"> PAGEREF _Toc67906492 \h </w:instrText>
      </w:r>
      <w:r>
        <w:fldChar w:fldCharType="separate"/>
      </w:r>
      <w:r>
        <w:t>9</w:t>
      </w:r>
      <w:r>
        <w:fldChar w:fldCharType="end"/>
      </w:r>
    </w:p>
    <w:p w14:paraId="3F398C59" w14:textId="2565D081" w:rsidR="00B5731E" w:rsidRPr="003778A4" w:rsidRDefault="00B5731E">
      <w:pPr>
        <w:pStyle w:val="TOC3"/>
        <w:rPr>
          <w:rFonts w:ascii="Calibri" w:hAnsi="Calibri"/>
          <w:sz w:val="22"/>
          <w:szCs w:val="22"/>
          <w:lang w:eastAsia="en-GB"/>
        </w:rPr>
      </w:pPr>
      <w:r>
        <w:t>5.2.1</w:t>
      </w:r>
      <w:r w:rsidRPr="003778A4">
        <w:rPr>
          <w:rFonts w:ascii="Calibri" w:hAnsi="Calibri"/>
          <w:sz w:val="22"/>
          <w:szCs w:val="22"/>
          <w:lang w:eastAsia="en-GB"/>
        </w:rPr>
        <w:tab/>
      </w:r>
      <w:r>
        <w:t>Service Description</w:t>
      </w:r>
      <w:r>
        <w:tab/>
      </w:r>
      <w:r>
        <w:fldChar w:fldCharType="begin" w:fldLock="1"/>
      </w:r>
      <w:r>
        <w:instrText xml:space="preserve"> PAGEREF _Toc67906493 \h </w:instrText>
      </w:r>
      <w:r>
        <w:fldChar w:fldCharType="separate"/>
      </w:r>
      <w:r>
        <w:t>9</w:t>
      </w:r>
      <w:r>
        <w:fldChar w:fldCharType="end"/>
      </w:r>
    </w:p>
    <w:p w14:paraId="1DCA0C2C" w14:textId="005C14F4" w:rsidR="00B5731E" w:rsidRPr="003778A4" w:rsidRDefault="00B5731E">
      <w:pPr>
        <w:pStyle w:val="TOC3"/>
        <w:rPr>
          <w:rFonts w:ascii="Calibri" w:hAnsi="Calibri"/>
          <w:sz w:val="22"/>
          <w:szCs w:val="22"/>
          <w:lang w:eastAsia="en-GB"/>
        </w:rPr>
      </w:pPr>
      <w:r>
        <w:t>5.2.2</w:t>
      </w:r>
      <w:r w:rsidRPr="003778A4">
        <w:rPr>
          <w:rFonts w:ascii="Calibri" w:hAnsi="Calibri"/>
          <w:sz w:val="22"/>
          <w:szCs w:val="22"/>
          <w:lang w:eastAsia="en-GB"/>
        </w:rPr>
        <w:tab/>
      </w:r>
      <w:r>
        <w:t>Service Operations</w:t>
      </w:r>
      <w:r>
        <w:tab/>
      </w:r>
      <w:r>
        <w:fldChar w:fldCharType="begin" w:fldLock="1"/>
      </w:r>
      <w:r>
        <w:instrText xml:space="preserve"> PAGEREF _Toc67906494 \h </w:instrText>
      </w:r>
      <w:r>
        <w:fldChar w:fldCharType="separate"/>
      </w:r>
      <w:r>
        <w:t>9</w:t>
      </w:r>
      <w:r>
        <w:fldChar w:fldCharType="end"/>
      </w:r>
    </w:p>
    <w:p w14:paraId="6B41C5A7" w14:textId="4D0E4168" w:rsidR="00B5731E" w:rsidRPr="003778A4" w:rsidRDefault="00B5731E">
      <w:pPr>
        <w:pStyle w:val="TOC4"/>
        <w:rPr>
          <w:rFonts w:ascii="Calibri" w:hAnsi="Calibri"/>
          <w:sz w:val="22"/>
          <w:szCs w:val="22"/>
          <w:lang w:eastAsia="en-GB"/>
        </w:rPr>
      </w:pPr>
      <w:r>
        <w:t>5.2.2.1</w:t>
      </w:r>
      <w:r w:rsidRPr="003778A4">
        <w:rPr>
          <w:rFonts w:ascii="Calibri" w:hAnsi="Calibri"/>
          <w:sz w:val="22"/>
          <w:szCs w:val="22"/>
          <w:lang w:eastAsia="en-GB"/>
        </w:rPr>
        <w:tab/>
      </w:r>
      <w:r>
        <w:t>Introduction</w:t>
      </w:r>
      <w:r>
        <w:tab/>
      </w:r>
      <w:r>
        <w:fldChar w:fldCharType="begin" w:fldLock="1"/>
      </w:r>
      <w:r>
        <w:instrText xml:space="preserve"> PAGEREF _Toc67906495 \h </w:instrText>
      </w:r>
      <w:r>
        <w:fldChar w:fldCharType="separate"/>
      </w:r>
      <w:r>
        <w:t>9</w:t>
      </w:r>
      <w:r>
        <w:fldChar w:fldCharType="end"/>
      </w:r>
    </w:p>
    <w:p w14:paraId="5548976B" w14:textId="665B9787" w:rsidR="00B5731E" w:rsidRPr="003778A4" w:rsidRDefault="00B5731E">
      <w:pPr>
        <w:pStyle w:val="TOC4"/>
        <w:rPr>
          <w:rFonts w:ascii="Calibri" w:hAnsi="Calibri"/>
          <w:sz w:val="22"/>
          <w:szCs w:val="22"/>
          <w:lang w:eastAsia="en-GB"/>
        </w:rPr>
      </w:pPr>
      <w:r>
        <w:t>5.2.2.2</w:t>
      </w:r>
      <w:r w:rsidRPr="003778A4">
        <w:rPr>
          <w:rFonts w:ascii="Calibri" w:hAnsi="Calibri"/>
          <w:sz w:val="22"/>
          <w:szCs w:val="22"/>
          <w:lang w:eastAsia="en-GB"/>
        </w:rPr>
        <w:tab/>
      </w:r>
      <w:r>
        <w:t>&lt;Service operation 1&gt;</w:t>
      </w:r>
      <w:r>
        <w:tab/>
      </w:r>
      <w:r>
        <w:fldChar w:fldCharType="begin" w:fldLock="1"/>
      </w:r>
      <w:r>
        <w:instrText xml:space="preserve"> PAGEREF _Toc67906496 \h </w:instrText>
      </w:r>
      <w:r>
        <w:fldChar w:fldCharType="separate"/>
      </w:r>
      <w:r>
        <w:t>9</w:t>
      </w:r>
      <w:r>
        <w:fldChar w:fldCharType="end"/>
      </w:r>
    </w:p>
    <w:p w14:paraId="5CE5D888" w14:textId="377C5C59" w:rsidR="00B5731E" w:rsidRPr="003778A4" w:rsidRDefault="00B5731E">
      <w:pPr>
        <w:pStyle w:val="TOC5"/>
        <w:rPr>
          <w:rFonts w:ascii="Calibri" w:hAnsi="Calibri"/>
          <w:sz w:val="22"/>
          <w:szCs w:val="22"/>
          <w:lang w:eastAsia="en-GB"/>
        </w:rPr>
      </w:pPr>
      <w:r>
        <w:t>5.2.2.2.1</w:t>
      </w:r>
      <w:r w:rsidRPr="003778A4">
        <w:rPr>
          <w:rFonts w:ascii="Calibri" w:hAnsi="Calibri"/>
          <w:sz w:val="22"/>
          <w:szCs w:val="22"/>
          <w:lang w:eastAsia="en-GB"/>
        </w:rPr>
        <w:tab/>
      </w:r>
      <w:r>
        <w:t>General</w:t>
      </w:r>
      <w:r>
        <w:tab/>
      </w:r>
      <w:r>
        <w:fldChar w:fldCharType="begin" w:fldLock="1"/>
      </w:r>
      <w:r>
        <w:instrText xml:space="preserve"> PAGEREF _Toc67906497 \h </w:instrText>
      </w:r>
      <w:r>
        <w:fldChar w:fldCharType="separate"/>
      </w:r>
      <w:r>
        <w:t>9</w:t>
      </w:r>
      <w:r>
        <w:fldChar w:fldCharType="end"/>
      </w:r>
    </w:p>
    <w:p w14:paraId="78B0D27D" w14:textId="286B4371" w:rsidR="00B5731E" w:rsidRPr="003778A4" w:rsidRDefault="00B5731E">
      <w:pPr>
        <w:pStyle w:val="TOC5"/>
        <w:rPr>
          <w:rFonts w:ascii="Calibri" w:hAnsi="Calibri"/>
          <w:sz w:val="22"/>
          <w:szCs w:val="22"/>
          <w:lang w:eastAsia="en-GB"/>
        </w:rPr>
      </w:pPr>
      <w:r>
        <w:t>5.2.2.2.2</w:t>
      </w:r>
      <w:r w:rsidRPr="003778A4">
        <w:rPr>
          <w:rFonts w:ascii="Calibri" w:hAnsi="Calibri"/>
          <w:sz w:val="22"/>
          <w:szCs w:val="22"/>
          <w:lang w:eastAsia="en-GB"/>
        </w:rPr>
        <w:tab/>
      </w:r>
      <w:r>
        <w:t>&lt;Procedure 1 using service operation 1 of service 1&gt;</w:t>
      </w:r>
      <w:r>
        <w:tab/>
      </w:r>
      <w:r>
        <w:fldChar w:fldCharType="begin" w:fldLock="1"/>
      </w:r>
      <w:r>
        <w:instrText xml:space="preserve"> PAGEREF _Toc67906498 \h </w:instrText>
      </w:r>
      <w:r>
        <w:fldChar w:fldCharType="separate"/>
      </w:r>
      <w:r>
        <w:t>9</w:t>
      </w:r>
      <w:r>
        <w:fldChar w:fldCharType="end"/>
      </w:r>
    </w:p>
    <w:p w14:paraId="3287F3A1" w14:textId="599431FB" w:rsidR="00B5731E" w:rsidRPr="003778A4" w:rsidRDefault="00B5731E">
      <w:pPr>
        <w:pStyle w:val="TOC5"/>
        <w:rPr>
          <w:rFonts w:ascii="Calibri" w:hAnsi="Calibri"/>
          <w:sz w:val="22"/>
          <w:szCs w:val="22"/>
          <w:lang w:eastAsia="en-GB"/>
        </w:rPr>
      </w:pPr>
      <w:r>
        <w:t>5.2.2.2.3</w:t>
      </w:r>
      <w:r w:rsidRPr="003778A4">
        <w:rPr>
          <w:rFonts w:ascii="Calibri" w:hAnsi="Calibri"/>
          <w:sz w:val="22"/>
          <w:szCs w:val="22"/>
          <w:lang w:eastAsia="en-GB"/>
        </w:rPr>
        <w:tab/>
      </w:r>
      <w:r>
        <w:t>&lt;Procedure 2 using service operation 1 of service 1&gt;</w:t>
      </w:r>
      <w:r>
        <w:tab/>
      </w:r>
      <w:r>
        <w:fldChar w:fldCharType="begin" w:fldLock="1"/>
      </w:r>
      <w:r>
        <w:instrText xml:space="preserve"> PAGEREF _Toc67906499 \h </w:instrText>
      </w:r>
      <w:r>
        <w:fldChar w:fldCharType="separate"/>
      </w:r>
      <w:r>
        <w:t>9</w:t>
      </w:r>
      <w:r>
        <w:fldChar w:fldCharType="end"/>
      </w:r>
    </w:p>
    <w:p w14:paraId="249A48D2" w14:textId="32FC9218" w:rsidR="00B5731E" w:rsidRPr="003778A4" w:rsidRDefault="00B5731E">
      <w:pPr>
        <w:pStyle w:val="TOC4"/>
        <w:rPr>
          <w:rFonts w:ascii="Calibri" w:hAnsi="Calibri"/>
          <w:sz w:val="22"/>
          <w:szCs w:val="22"/>
          <w:lang w:eastAsia="en-GB"/>
        </w:rPr>
      </w:pPr>
      <w:r>
        <w:t>5.2.2.3</w:t>
      </w:r>
      <w:r w:rsidRPr="003778A4">
        <w:rPr>
          <w:rFonts w:ascii="Calibri" w:hAnsi="Calibri"/>
          <w:sz w:val="22"/>
          <w:szCs w:val="22"/>
          <w:lang w:eastAsia="en-GB"/>
        </w:rPr>
        <w:tab/>
      </w:r>
      <w:r>
        <w:t>&lt;Service operation 2&gt;</w:t>
      </w:r>
      <w:r>
        <w:tab/>
      </w:r>
      <w:r>
        <w:fldChar w:fldCharType="begin" w:fldLock="1"/>
      </w:r>
      <w:r>
        <w:instrText xml:space="preserve"> PAGEREF _Toc67906500 \h </w:instrText>
      </w:r>
      <w:r>
        <w:fldChar w:fldCharType="separate"/>
      </w:r>
      <w:r>
        <w:t>9</w:t>
      </w:r>
      <w:r>
        <w:fldChar w:fldCharType="end"/>
      </w:r>
    </w:p>
    <w:p w14:paraId="4DE87841" w14:textId="62C32797" w:rsidR="00B5731E" w:rsidRPr="003778A4" w:rsidRDefault="00B5731E">
      <w:pPr>
        <w:pStyle w:val="TOC2"/>
        <w:rPr>
          <w:rFonts w:ascii="Calibri" w:hAnsi="Calibri"/>
          <w:sz w:val="22"/>
          <w:szCs w:val="22"/>
          <w:lang w:eastAsia="en-GB"/>
        </w:rPr>
      </w:pPr>
      <w:r>
        <w:t>5.3</w:t>
      </w:r>
      <w:r w:rsidRPr="003778A4">
        <w:rPr>
          <w:rFonts w:ascii="Calibri" w:hAnsi="Calibri"/>
          <w:sz w:val="22"/>
          <w:szCs w:val="22"/>
          <w:lang w:eastAsia="en-GB"/>
        </w:rPr>
        <w:tab/>
      </w:r>
      <w:r>
        <w:t>&lt;Service 2 &gt; Service</w:t>
      </w:r>
      <w:r>
        <w:tab/>
      </w:r>
      <w:r>
        <w:fldChar w:fldCharType="begin" w:fldLock="1"/>
      </w:r>
      <w:r>
        <w:instrText xml:space="preserve"> PAGEREF _Toc67906501 \h </w:instrText>
      </w:r>
      <w:r>
        <w:fldChar w:fldCharType="separate"/>
      </w:r>
      <w:r>
        <w:t>9</w:t>
      </w:r>
      <w:r>
        <w:fldChar w:fldCharType="end"/>
      </w:r>
    </w:p>
    <w:p w14:paraId="6A5A38E4" w14:textId="330362BA" w:rsidR="00B5731E" w:rsidRPr="003778A4" w:rsidRDefault="00B5731E">
      <w:pPr>
        <w:pStyle w:val="TOC1"/>
        <w:rPr>
          <w:rFonts w:ascii="Calibri" w:hAnsi="Calibri"/>
          <w:szCs w:val="22"/>
          <w:lang w:eastAsia="en-GB"/>
        </w:rPr>
      </w:pPr>
      <w:r>
        <w:t>6</w:t>
      </w:r>
      <w:r w:rsidRPr="003778A4">
        <w:rPr>
          <w:rFonts w:ascii="Calibri" w:hAnsi="Calibri"/>
          <w:szCs w:val="22"/>
          <w:lang w:eastAsia="en-GB"/>
        </w:rPr>
        <w:tab/>
      </w:r>
      <w:r>
        <w:t>API Definitions</w:t>
      </w:r>
      <w:r>
        <w:tab/>
      </w:r>
      <w:r>
        <w:fldChar w:fldCharType="begin" w:fldLock="1"/>
      </w:r>
      <w:r>
        <w:instrText xml:space="preserve"> PAGEREF _Toc67906502 \h </w:instrText>
      </w:r>
      <w:r>
        <w:fldChar w:fldCharType="separate"/>
      </w:r>
      <w:r>
        <w:t>10</w:t>
      </w:r>
      <w:r>
        <w:fldChar w:fldCharType="end"/>
      </w:r>
    </w:p>
    <w:p w14:paraId="22457685" w14:textId="7783F6DE" w:rsidR="00B5731E" w:rsidRPr="003778A4" w:rsidRDefault="00B5731E">
      <w:pPr>
        <w:pStyle w:val="TOC2"/>
        <w:rPr>
          <w:rFonts w:ascii="Calibri" w:hAnsi="Calibri"/>
          <w:sz w:val="22"/>
          <w:szCs w:val="22"/>
          <w:lang w:eastAsia="en-GB"/>
        </w:rPr>
      </w:pPr>
      <w:r>
        <w:t>6.1</w:t>
      </w:r>
      <w:r w:rsidRPr="003778A4">
        <w:rPr>
          <w:rFonts w:ascii="Calibri" w:hAnsi="Calibri"/>
          <w:sz w:val="22"/>
          <w:szCs w:val="22"/>
          <w:lang w:eastAsia="en-GB"/>
        </w:rPr>
        <w:tab/>
      </w:r>
      <w:r>
        <w:t>&lt; Service 1&gt; Service API</w:t>
      </w:r>
      <w:r>
        <w:tab/>
      </w:r>
      <w:r>
        <w:fldChar w:fldCharType="begin" w:fldLock="1"/>
      </w:r>
      <w:r>
        <w:instrText xml:space="preserve"> PAGEREF _Toc67906503 \h </w:instrText>
      </w:r>
      <w:r>
        <w:fldChar w:fldCharType="separate"/>
      </w:r>
      <w:r>
        <w:t>10</w:t>
      </w:r>
      <w:r>
        <w:fldChar w:fldCharType="end"/>
      </w:r>
    </w:p>
    <w:p w14:paraId="5DE0912D" w14:textId="41E1A0AE" w:rsidR="00B5731E" w:rsidRPr="003778A4" w:rsidRDefault="00B5731E">
      <w:pPr>
        <w:pStyle w:val="TOC3"/>
        <w:rPr>
          <w:rFonts w:ascii="Calibri" w:hAnsi="Calibri"/>
          <w:sz w:val="22"/>
          <w:szCs w:val="22"/>
          <w:lang w:eastAsia="en-GB"/>
        </w:rPr>
      </w:pPr>
      <w:r>
        <w:t>6.1.1</w:t>
      </w:r>
      <w:r w:rsidRPr="003778A4">
        <w:rPr>
          <w:rFonts w:ascii="Calibri" w:hAnsi="Calibri"/>
          <w:sz w:val="22"/>
          <w:szCs w:val="22"/>
          <w:lang w:eastAsia="en-GB"/>
        </w:rPr>
        <w:tab/>
      </w:r>
      <w:r>
        <w:t>Introduction</w:t>
      </w:r>
      <w:r>
        <w:tab/>
      </w:r>
      <w:r>
        <w:fldChar w:fldCharType="begin" w:fldLock="1"/>
      </w:r>
      <w:r>
        <w:instrText xml:space="preserve"> PAGEREF _Toc67906504 \h </w:instrText>
      </w:r>
      <w:r>
        <w:fldChar w:fldCharType="separate"/>
      </w:r>
      <w:r>
        <w:t>10</w:t>
      </w:r>
      <w:r>
        <w:fldChar w:fldCharType="end"/>
      </w:r>
    </w:p>
    <w:p w14:paraId="0B2E426B" w14:textId="35439F3E" w:rsidR="00B5731E" w:rsidRPr="003778A4" w:rsidRDefault="00B5731E">
      <w:pPr>
        <w:pStyle w:val="TOC3"/>
        <w:rPr>
          <w:rFonts w:ascii="Calibri" w:hAnsi="Calibri"/>
          <w:sz w:val="22"/>
          <w:szCs w:val="22"/>
          <w:lang w:eastAsia="en-GB"/>
        </w:rPr>
      </w:pPr>
      <w:r>
        <w:t>6.1.2</w:t>
      </w:r>
      <w:r w:rsidRPr="003778A4">
        <w:rPr>
          <w:rFonts w:ascii="Calibri" w:hAnsi="Calibri"/>
          <w:sz w:val="22"/>
          <w:szCs w:val="22"/>
          <w:lang w:eastAsia="en-GB"/>
        </w:rPr>
        <w:tab/>
      </w:r>
      <w:r>
        <w:t>Usage of HTTP</w:t>
      </w:r>
      <w:r>
        <w:tab/>
      </w:r>
      <w:r>
        <w:fldChar w:fldCharType="begin" w:fldLock="1"/>
      </w:r>
      <w:r>
        <w:instrText xml:space="preserve"> PAGEREF _Toc67906505 \h </w:instrText>
      </w:r>
      <w:r>
        <w:fldChar w:fldCharType="separate"/>
      </w:r>
      <w:r>
        <w:t>10</w:t>
      </w:r>
      <w:r>
        <w:fldChar w:fldCharType="end"/>
      </w:r>
    </w:p>
    <w:p w14:paraId="08B6B8E6" w14:textId="459385A9" w:rsidR="00B5731E" w:rsidRPr="003778A4" w:rsidRDefault="00B5731E">
      <w:pPr>
        <w:pStyle w:val="TOC4"/>
        <w:rPr>
          <w:rFonts w:ascii="Calibri" w:hAnsi="Calibri"/>
          <w:sz w:val="22"/>
          <w:szCs w:val="22"/>
          <w:lang w:eastAsia="en-GB"/>
        </w:rPr>
      </w:pPr>
      <w:r>
        <w:t>6.1.2.1</w:t>
      </w:r>
      <w:r w:rsidRPr="003778A4">
        <w:rPr>
          <w:rFonts w:ascii="Calibri" w:hAnsi="Calibri"/>
          <w:sz w:val="22"/>
          <w:szCs w:val="22"/>
          <w:lang w:eastAsia="en-GB"/>
        </w:rPr>
        <w:tab/>
      </w:r>
      <w:r>
        <w:t>General</w:t>
      </w:r>
      <w:r>
        <w:tab/>
      </w:r>
      <w:r>
        <w:fldChar w:fldCharType="begin" w:fldLock="1"/>
      </w:r>
      <w:r>
        <w:instrText xml:space="preserve"> PAGEREF _Toc67906506 \h </w:instrText>
      </w:r>
      <w:r>
        <w:fldChar w:fldCharType="separate"/>
      </w:r>
      <w:r>
        <w:t>10</w:t>
      </w:r>
      <w:r>
        <w:fldChar w:fldCharType="end"/>
      </w:r>
    </w:p>
    <w:p w14:paraId="64E0019B" w14:textId="37E09EB8" w:rsidR="00B5731E" w:rsidRPr="003778A4" w:rsidRDefault="00B5731E">
      <w:pPr>
        <w:pStyle w:val="TOC4"/>
        <w:rPr>
          <w:rFonts w:ascii="Calibri" w:hAnsi="Calibri"/>
          <w:sz w:val="22"/>
          <w:szCs w:val="22"/>
          <w:lang w:eastAsia="en-GB"/>
        </w:rPr>
      </w:pPr>
      <w:r>
        <w:t>6.1.2.2</w:t>
      </w:r>
      <w:r w:rsidRPr="003778A4">
        <w:rPr>
          <w:rFonts w:ascii="Calibri" w:hAnsi="Calibri"/>
          <w:sz w:val="22"/>
          <w:szCs w:val="22"/>
          <w:lang w:eastAsia="en-GB"/>
        </w:rPr>
        <w:tab/>
      </w:r>
      <w:r>
        <w:t>HTTP standard headers</w:t>
      </w:r>
      <w:r>
        <w:tab/>
      </w:r>
      <w:r>
        <w:fldChar w:fldCharType="begin" w:fldLock="1"/>
      </w:r>
      <w:r>
        <w:instrText xml:space="preserve"> PAGEREF _Toc67906507 \h </w:instrText>
      </w:r>
      <w:r>
        <w:fldChar w:fldCharType="separate"/>
      </w:r>
      <w:r>
        <w:t>10</w:t>
      </w:r>
      <w:r>
        <w:fldChar w:fldCharType="end"/>
      </w:r>
    </w:p>
    <w:p w14:paraId="00AA7E0A" w14:textId="322F59E4" w:rsidR="00B5731E" w:rsidRPr="003778A4" w:rsidRDefault="00B5731E">
      <w:pPr>
        <w:pStyle w:val="TOC5"/>
        <w:rPr>
          <w:rFonts w:ascii="Calibri" w:hAnsi="Calibri"/>
          <w:sz w:val="22"/>
          <w:szCs w:val="22"/>
          <w:lang w:eastAsia="en-GB"/>
        </w:rPr>
      </w:pPr>
      <w:r>
        <w:t>6.1.2.2.1</w:t>
      </w:r>
      <w:r w:rsidRPr="003778A4">
        <w:rPr>
          <w:rFonts w:ascii="Calibri" w:hAnsi="Calibri"/>
          <w:sz w:val="22"/>
          <w:szCs w:val="22"/>
          <w:lang w:eastAsia="en-GB"/>
        </w:rPr>
        <w:tab/>
      </w:r>
      <w:r>
        <w:rPr>
          <w:lang w:eastAsia="zh-CN"/>
        </w:rPr>
        <w:t>General</w:t>
      </w:r>
      <w:r>
        <w:tab/>
      </w:r>
      <w:r>
        <w:fldChar w:fldCharType="begin" w:fldLock="1"/>
      </w:r>
      <w:r>
        <w:instrText xml:space="preserve"> PAGEREF _Toc67906508 \h </w:instrText>
      </w:r>
      <w:r>
        <w:fldChar w:fldCharType="separate"/>
      </w:r>
      <w:r>
        <w:t>10</w:t>
      </w:r>
      <w:r>
        <w:fldChar w:fldCharType="end"/>
      </w:r>
    </w:p>
    <w:p w14:paraId="27B1FA3C" w14:textId="5B015736" w:rsidR="00B5731E" w:rsidRPr="003778A4" w:rsidRDefault="00B5731E">
      <w:pPr>
        <w:pStyle w:val="TOC5"/>
        <w:rPr>
          <w:rFonts w:ascii="Calibri" w:hAnsi="Calibri"/>
          <w:sz w:val="22"/>
          <w:szCs w:val="22"/>
          <w:lang w:eastAsia="en-GB"/>
        </w:rPr>
      </w:pPr>
      <w:r>
        <w:t>6.1.2.2.2</w:t>
      </w:r>
      <w:r w:rsidRPr="003778A4">
        <w:rPr>
          <w:rFonts w:ascii="Calibri" w:hAnsi="Calibri"/>
          <w:sz w:val="22"/>
          <w:szCs w:val="22"/>
          <w:lang w:eastAsia="en-GB"/>
        </w:rPr>
        <w:tab/>
      </w:r>
      <w:r>
        <w:t>Content type</w:t>
      </w:r>
      <w:r>
        <w:tab/>
      </w:r>
      <w:r>
        <w:fldChar w:fldCharType="begin" w:fldLock="1"/>
      </w:r>
      <w:r>
        <w:instrText xml:space="preserve"> PAGEREF _Toc67906509 \h </w:instrText>
      </w:r>
      <w:r>
        <w:fldChar w:fldCharType="separate"/>
      </w:r>
      <w:r>
        <w:t>10</w:t>
      </w:r>
      <w:r>
        <w:fldChar w:fldCharType="end"/>
      </w:r>
    </w:p>
    <w:p w14:paraId="71D996E7" w14:textId="62E39517" w:rsidR="00B5731E" w:rsidRPr="003778A4" w:rsidRDefault="00B5731E">
      <w:pPr>
        <w:pStyle w:val="TOC4"/>
        <w:rPr>
          <w:rFonts w:ascii="Calibri" w:hAnsi="Calibri"/>
          <w:sz w:val="22"/>
          <w:szCs w:val="22"/>
          <w:lang w:eastAsia="en-GB"/>
        </w:rPr>
      </w:pPr>
      <w:r>
        <w:t>6.1.2.3</w:t>
      </w:r>
      <w:r w:rsidRPr="003778A4">
        <w:rPr>
          <w:rFonts w:ascii="Calibri" w:hAnsi="Calibri"/>
          <w:sz w:val="22"/>
          <w:szCs w:val="22"/>
          <w:lang w:eastAsia="en-GB"/>
        </w:rPr>
        <w:tab/>
      </w:r>
      <w:r>
        <w:t>HTTP custom headers</w:t>
      </w:r>
      <w:r>
        <w:tab/>
      </w:r>
      <w:r>
        <w:fldChar w:fldCharType="begin" w:fldLock="1"/>
      </w:r>
      <w:r>
        <w:instrText xml:space="preserve"> PAGEREF _Toc67906510 \h </w:instrText>
      </w:r>
      <w:r>
        <w:fldChar w:fldCharType="separate"/>
      </w:r>
      <w:r>
        <w:t>11</w:t>
      </w:r>
      <w:r>
        <w:fldChar w:fldCharType="end"/>
      </w:r>
    </w:p>
    <w:p w14:paraId="437F0FB8" w14:textId="691162CE" w:rsidR="00B5731E" w:rsidRPr="003778A4" w:rsidRDefault="00B5731E">
      <w:pPr>
        <w:pStyle w:val="TOC3"/>
        <w:rPr>
          <w:rFonts w:ascii="Calibri" w:hAnsi="Calibri"/>
          <w:sz w:val="22"/>
          <w:szCs w:val="22"/>
          <w:lang w:eastAsia="en-GB"/>
        </w:rPr>
      </w:pPr>
      <w:r>
        <w:t>6.1.3</w:t>
      </w:r>
      <w:r w:rsidRPr="003778A4">
        <w:rPr>
          <w:rFonts w:ascii="Calibri" w:hAnsi="Calibri"/>
          <w:sz w:val="22"/>
          <w:szCs w:val="22"/>
          <w:lang w:eastAsia="en-GB"/>
        </w:rPr>
        <w:tab/>
      </w:r>
      <w:r>
        <w:t>Resources</w:t>
      </w:r>
      <w:r>
        <w:tab/>
      </w:r>
      <w:r>
        <w:fldChar w:fldCharType="begin" w:fldLock="1"/>
      </w:r>
      <w:r>
        <w:instrText xml:space="preserve"> PAGEREF _Toc67906511 \h </w:instrText>
      </w:r>
      <w:r>
        <w:fldChar w:fldCharType="separate"/>
      </w:r>
      <w:r>
        <w:t>11</w:t>
      </w:r>
      <w:r>
        <w:fldChar w:fldCharType="end"/>
      </w:r>
    </w:p>
    <w:p w14:paraId="7C8AE85F" w14:textId="66010109" w:rsidR="00B5731E" w:rsidRPr="003778A4" w:rsidRDefault="00B5731E">
      <w:pPr>
        <w:pStyle w:val="TOC4"/>
        <w:rPr>
          <w:rFonts w:ascii="Calibri" w:hAnsi="Calibri"/>
          <w:sz w:val="22"/>
          <w:szCs w:val="22"/>
          <w:lang w:eastAsia="en-GB"/>
        </w:rPr>
      </w:pPr>
      <w:r>
        <w:t>6.1.3.1</w:t>
      </w:r>
      <w:r w:rsidRPr="003778A4">
        <w:rPr>
          <w:rFonts w:ascii="Calibri" w:hAnsi="Calibri"/>
          <w:sz w:val="22"/>
          <w:szCs w:val="22"/>
          <w:lang w:eastAsia="en-GB"/>
        </w:rPr>
        <w:tab/>
      </w:r>
      <w:r>
        <w:t>Overview</w:t>
      </w:r>
      <w:r>
        <w:tab/>
      </w:r>
      <w:r>
        <w:fldChar w:fldCharType="begin" w:fldLock="1"/>
      </w:r>
      <w:r>
        <w:instrText xml:space="preserve"> PAGEREF _Toc67906512 \h </w:instrText>
      </w:r>
      <w:r>
        <w:fldChar w:fldCharType="separate"/>
      </w:r>
      <w:r>
        <w:t>11</w:t>
      </w:r>
      <w:r>
        <w:fldChar w:fldCharType="end"/>
      </w:r>
    </w:p>
    <w:p w14:paraId="78017F3E" w14:textId="355EA247" w:rsidR="00B5731E" w:rsidRPr="003778A4" w:rsidRDefault="00B5731E">
      <w:pPr>
        <w:pStyle w:val="TOC4"/>
        <w:rPr>
          <w:rFonts w:ascii="Calibri" w:hAnsi="Calibri"/>
          <w:sz w:val="22"/>
          <w:szCs w:val="22"/>
          <w:lang w:eastAsia="en-GB"/>
        </w:rPr>
      </w:pPr>
      <w:r>
        <w:t>6.1.3.2</w:t>
      </w:r>
      <w:r w:rsidRPr="003778A4">
        <w:rPr>
          <w:rFonts w:ascii="Calibri" w:hAnsi="Calibri"/>
          <w:sz w:val="22"/>
          <w:szCs w:val="22"/>
          <w:lang w:eastAsia="en-GB"/>
        </w:rPr>
        <w:tab/>
      </w:r>
      <w:r>
        <w:t>Resource: &lt;resource 1&gt;</w:t>
      </w:r>
      <w:r>
        <w:tab/>
      </w:r>
      <w:r>
        <w:fldChar w:fldCharType="begin" w:fldLock="1"/>
      </w:r>
      <w:r>
        <w:instrText xml:space="preserve"> PAGEREF _Toc67906513 \h </w:instrText>
      </w:r>
      <w:r>
        <w:fldChar w:fldCharType="separate"/>
      </w:r>
      <w:r>
        <w:t>12</w:t>
      </w:r>
      <w:r>
        <w:fldChar w:fldCharType="end"/>
      </w:r>
    </w:p>
    <w:p w14:paraId="6C7B5BBE" w14:textId="4304D10C" w:rsidR="00B5731E" w:rsidRPr="003778A4" w:rsidRDefault="00B5731E">
      <w:pPr>
        <w:pStyle w:val="TOC5"/>
        <w:rPr>
          <w:rFonts w:ascii="Calibri" w:hAnsi="Calibri"/>
          <w:sz w:val="22"/>
          <w:szCs w:val="22"/>
          <w:lang w:eastAsia="en-GB"/>
        </w:rPr>
      </w:pPr>
      <w:r>
        <w:t>6.1.3.2.1</w:t>
      </w:r>
      <w:r w:rsidRPr="003778A4">
        <w:rPr>
          <w:rFonts w:ascii="Calibri" w:hAnsi="Calibri"/>
          <w:sz w:val="22"/>
          <w:szCs w:val="22"/>
          <w:lang w:eastAsia="en-GB"/>
        </w:rPr>
        <w:tab/>
      </w:r>
      <w:r>
        <w:t>Description</w:t>
      </w:r>
      <w:r>
        <w:tab/>
      </w:r>
      <w:r>
        <w:fldChar w:fldCharType="begin" w:fldLock="1"/>
      </w:r>
      <w:r>
        <w:instrText xml:space="preserve"> PAGEREF _Toc67906514 \h </w:instrText>
      </w:r>
      <w:r>
        <w:fldChar w:fldCharType="separate"/>
      </w:r>
      <w:r>
        <w:t>12</w:t>
      </w:r>
      <w:r>
        <w:fldChar w:fldCharType="end"/>
      </w:r>
    </w:p>
    <w:p w14:paraId="537B695B" w14:textId="240D85CA" w:rsidR="00B5731E" w:rsidRPr="003778A4" w:rsidRDefault="00B5731E">
      <w:pPr>
        <w:pStyle w:val="TOC4"/>
        <w:rPr>
          <w:rFonts w:ascii="Calibri" w:hAnsi="Calibri"/>
          <w:sz w:val="22"/>
          <w:szCs w:val="22"/>
          <w:lang w:eastAsia="en-GB"/>
        </w:rPr>
      </w:pPr>
      <w:r>
        <w:t>6.1.3.2.2</w:t>
      </w:r>
      <w:r w:rsidRPr="003778A4">
        <w:rPr>
          <w:rFonts w:ascii="Calibri" w:hAnsi="Calibri"/>
          <w:sz w:val="22"/>
          <w:szCs w:val="22"/>
          <w:lang w:eastAsia="en-GB"/>
        </w:rPr>
        <w:tab/>
      </w:r>
      <w:r>
        <w:t>Resource Definition</w:t>
      </w:r>
      <w:r>
        <w:tab/>
      </w:r>
      <w:r>
        <w:fldChar w:fldCharType="begin" w:fldLock="1"/>
      </w:r>
      <w:r>
        <w:instrText xml:space="preserve"> PAGEREF _Toc67906515 \h </w:instrText>
      </w:r>
      <w:r>
        <w:fldChar w:fldCharType="separate"/>
      </w:r>
      <w:r>
        <w:t>12</w:t>
      </w:r>
      <w:r>
        <w:fldChar w:fldCharType="end"/>
      </w:r>
    </w:p>
    <w:p w14:paraId="4085A01A" w14:textId="299823F2" w:rsidR="00B5731E" w:rsidRPr="003778A4" w:rsidRDefault="00B5731E">
      <w:pPr>
        <w:pStyle w:val="TOC5"/>
        <w:rPr>
          <w:rFonts w:ascii="Calibri" w:hAnsi="Calibri"/>
          <w:sz w:val="22"/>
          <w:szCs w:val="22"/>
          <w:lang w:eastAsia="en-GB"/>
        </w:rPr>
      </w:pPr>
      <w:r>
        <w:t>6.1.3.2.3</w:t>
      </w:r>
      <w:r w:rsidRPr="003778A4">
        <w:rPr>
          <w:rFonts w:ascii="Calibri" w:hAnsi="Calibri"/>
          <w:sz w:val="22"/>
          <w:szCs w:val="22"/>
          <w:lang w:eastAsia="en-GB"/>
        </w:rPr>
        <w:tab/>
      </w:r>
      <w:r>
        <w:t>Resource Standard Methods</w:t>
      </w:r>
      <w:r>
        <w:tab/>
      </w:r>
      <w:r>
        <w:fldChar w:fldCharType="begin" w:fldLock="1"/>
      </w:r>
      <w:r>
        <w:instrText xml:space="preserve"> PAGEREF _Toc67906516 \h </w:instrText>
      </w:r>
      <w:r>
        <w:fldChar w:fldCharType="separate"/>
      </w:r>
      <w:r>
        <w:t>12</w:t>
      </w:r>
      <w:r>
        <w:fldChar w:fldCharType="end"/>
      </w:r>
    </w:p>
    <w:p w14:paraId="615BC954" w14:textId="224F4AFF" w:rsidR="00B5731E" w:rsidRPr="003778A4" w:rsidRDefault="00B5731E">
      <w:pPr>
        <w:pStyle w:val="TOC6"/>
        <w:rPr>
          <w:rFonts w:ascii="Calibri" w:hAnsi="Calibri"/>
          <w:sz w:val="22"/>
          <w:szCs w:val="22"/>
          <w:lang w:eastAsia="en-GB"/>
        </w:rPr>
      </w:pPr>
      <w:r>
        <w:t>6.1.3.2.3.1</w:t>
      </w:r>
      <w:r w:rsidRPr="003778A4">
        <w:rPr>
          <w:rFonts w:ascii="Calibri" w:hAnsi="Calibri"/>
          <w:sz w:val="22"/>
          <w:szCs w:val="22"/>
          <w:lang w:eastAsia="en-GB"/>
        </w:rPr>
        <w:tab/>
      </w:r>
      <w:r>
        <w:t>&lt; method 1 &gt;</w:t>
      </w:r>
      <w:r>
        <w:tab/>
      </w:r>
      <w:r>
        <w:fldChar w:fldCharType="begin" w:fldLock="1"/>
      </w:r>
      <w:r>
        <w:instrText xml:space="preserve"> PAGEREF _Toc67906517 \h </w:instrText>
      </w:r>
      <w:r>
        <w:fldChar w:fldCharType="separate"/>
      </w:r>
      <w:r>
        <w:t>12</w:t>
      </w:r>
      <w:r>
        <w:fldChar w:fldCharType="end"/>
      </w:r>
    </w:p>
    <w:p w14:paraId="19478B16" w14:textId="03AE7F94" w:rsidR="00B5731E" w:rsidRPr="003778A4" w:rsidRDefault="00B5731E">
      <w:pPr>
        <w:pStyle w:val="TOC6"/>
        <w:rPr>
          <w:rFonts w:ascii="Calibri" w:hAnsi="Calibri"/>
          <w:sz w:val="22"/>
          <w:szCs w:val="22"/>
          <w:lang w:eastAsia="en-GB"/>
        </w:rPr>
      </w:pPr>
      <w:r>
        <w:t>6.1.3.2.3.2</w:t>
      </w:r>
      <w:r w:rsidRPr="003778A4">
        <w:rPr>
          <w:rFonts w:ascii="Calibri" w:hAnsi="Calibri"/>
          <w:sz w:val="22"/>
          <w:szCs w:val="22"/>
          <w:lang w:eastAsia="en-GB"/>
        </w:rPr>
        <w:tab/>
      </w:r>
      <w:r>
        <w:t>&lt; method 2 &gt;</w:t>
      </w:r>
      <w:r>
        <w:tab/>
      </w:r>
      <w:r>
        <w:fldChar w:fldCharType="begin" w:fldLock="1"/>
      </w:r>
      <w:r>
        <w:instrText xml:space="preserve"> PAGEREF _Toc67906518 \h </w:instrText>
      </w:r>
      <w:r>
        <w:fldChar w:fldCharType="separate"/>
      </w:r>
      <w:r>
        <w:t>13</w:t>
      </w:r>
      <w:r>
        <w:fldChar w:fldCharType="end"/>
      </w:r>
    </w:p>
    <w:p w14:paraId="68AF9039" w14:textId="50495D1C" w:rsidR="00B5731E" w:rsidRPr="003778A4" w:rsidRDefault="00B5731E">
      <w:pPr>
        <w:pStyle w:val="TOC5"/>
        <w:rPr>
          <w:rFonts w:ascii="Calibri" w:hAnsi="Calibri"/>
          <w:sz w:val="22"/>
          <w:szCs w:val="22"/>
          <w:lang w:eastAsia="en-GB"/>
        </w:rPr>
      </w:pPr>
      <w:r>
        <w:t>6.1.3.2.4</w:t>
      </w:r>
      <w:r w:rsidRPr="003778A4">
        <w:rPr>
          <w:rFonts w:ascii="Calibri" w:hAnsi="Calibri"/>
          <w:sz w:val="22"/>
          <w:szCs w:val="22"/>
          <w:lang w:eastAsia="en-GB"/>
        </w:rPr>
        <w:tab/>
      </w:r>
      <w:r>
        <w:t>Resource Custom Operations</w:t>
      </w:r>
      <w:r>
        <w:tab/>
      </w:r>
      <w:r>
        <w:fldChar w:fldCharType="begin" w:fldLock="1"/>
      </w:r>
      <w:r>
        <w:instrText xml:space="preserve"> PAGEREF _Toc67906519 \h </w:instrText>
      </w:r>
      <w:r>
        <w:fldChar w:fldCharType="separate"/>
      </w:r>
      <w:r>
        <w:t>13</w:t>
      </w:r>
      <w:r>
        <w:fldChar w:fldCharType="end"/>
      </w:r>
    </w:p>
    <w:p w14:paraId="323CD49E" w14:textId="7CE60200" w:rsidR="00B5731E" w:rsidRPr="003778A4" w:rsidRDefault="00B5731E">
      <w:pPr>
        <w:pStyle w:val="TOC6"/>
        <w:rPr>
          <w:rFonts w:ascii="Calibri" w:hAnsi="Calibri"/>
          <w:sz w:val="22"/>
          <w:szCs w:val="22"/>
          <w:lang w:eastAsia="en-GB"/>
        </w:rPr>
      </w:pPr>
      <w:r>
        <w:t>6.1.3.2.4.1</w:t>
      </w:r>
      <w:r w:rsidRPr="003778A4">
        <w:rPr>
          <w:rFonts w:ascii="Calibri" w:hAnsi="Calibri"/>
          <w:sz w:val="22"/>
          <w:szCs w:val="22"/>
          <w:lang w:eastAsia="en-GB"/>
        </w:rPr>
        <w:tab/>
      </w:r>
      <w:r>
        <w:t>Overview</w:t>
      </w:r>
      <w:r>
        <w:tab/>
      </w:r>
      <w:r>
        <w:fldChar w:fldCharType="begin" w:fldLock="1"/>
      </w:r>
      <w:r>
        <w:instrText xml:space="preserve"> PAGEREF _Toc67906520 \h </w:instrText>
      </w:r>
      <w:r>
        <w:fldChar w:fldCharType="separate"/>
      </w:r>
      <w:r>
        <w:t>14</w:t>
      </w:r>
      <w:r>
        <w:fldChar w:fldCharType="end"/>
      </w:r>
    </w:p>
    <w:p w14:paraId="62B5792E" w14:textId="0D34505C" w:rsidR="00B5731E" w:rsidRPr="003778A4" w:rsidRDefault="00B5731E">
      <w:pPr>
        <w:pStyle w:val="TOC6"/>
        <w:rPr>
          <w:rFonts w:ascii="Calibri" w:hAnsi="Calibri"/>
          <w:sz w:val="22"/>
          <w:szCs w:val="22"/>
          <w:lang w:eastAsia="en-GB"/>
        </w:rPr>
      </w:pPr>
      <w:r>
        <w:t>6.1.3.2.4.2</w:t>
      </w:r>
      <w:r w:rsidRPr="003778A4">
        <w:rPr>
          <w:rFonts w:ascii="Calibri" w:hAnsi="Calibri"/>
          <w:sz w:val="22"/>
          <w:szCs w:val="22"/>
          <w:lang w:eastAsia="en-GB"/>
        </w:rPr>
        <w:tab/>
      </w:r>
      <w:r>
        <w:t>Operation: &lt; operation 1 &gt;</w:t>
      </w:r>
      <w:r>
        <w:tab/>
      </w:r>
      <w:r>
        <w:fldChar w:fldCharType="begin" w:fldLock="1"/>
      </w:r>
      <w:r>
        <w:instrText xml:space="preserve"> PAGEREF _Toc67906521 \h </w:instrText>
      </w:r>
      <w:r>
        <w:fldChar w:fldCharType="separate"/>
      </w:r>
      <w:r>
        <w:t>14</w:t>
      </w:r>
      <w:r>
        <w:fldChar w:fldCharType="end"/>
      </w:r>
    </w:p>
    <w:p w14:paraId="66F6B3FF" w14:textId="1AF79E58" w:rsidR="00B5731E" w:rsidRPr="003778A4" w:rsidRDefault="00B5731E">
      <w:pPr>
        <w:pStyle w:val="TOC7"/>
        <w:rPr>
          <w:rFonts w:ascii="Calibri" w:hAnsi="Calibri"/>
          <w:sz w:val="22"/>
          <w:szCs w:val="22"/>
          <w:lang w:eastAsia="en-GB"/>
        </w:rPr>
      </w:pPr>
      <w:r>
        <w:t>6.1.3.2.4.2.1</w:t>
      </w:r>
      <w:r w:rsidRPr="003778A4">
        <w:rPr>
          <w:rFonts w:ascii="Calibri" w:hAnsi="Calibri"/>
          <w:sz w:val="22"/>
          <w:szCs w:val="22"/>
          <w:lang w:eastAsia="en-GB"/>
        </w:rPr>
        <w:tab/>
      </w:r>
      <w:r>
        <w:t>Description</w:t>
      </w:r>
      <w:r>
        <w:tab/>
      </w:r>
      <w:r>
        <w:fldChar w:fldCharType="begin" w:fldLock="1"/>
      </w:r>
      <w:r>
        <w:instrText xml:space="preserve"> PAGEREF _Toc67906522 \h </w:instrText>
      </w:r>
      <w:r>
        <w:fldChar w:fldCharType="separate"/>
      </w:r>
      <w:r>
        <w:t>14</w:t>
      </w:r>
      <w:r>
        <w:fldChar w:fldCharType="end"/>
      </w:r>
    </w:p>
    <w:p w14:paraId="2164391F" w14:textId="7DF9AAB4" w:rsidR="00B5731E" w:rsidRPr="003778A4" w:rsidRDefault="00B5731E">
      <w:pPr>
        <w:pStyle w:val="TOC7"/>
        <w:rPr>
          <w:rFonts w:ascii="Calibri" w:hAnsi="Calibri"/>
          <w:sz w:val="22"/>
          <w:szCs w:val="22"/>
          <w:lang w:eastAsia="en-GB"/>
        </w:rPr>
      </w:pPr>
      <w:r>
        <w:t>6.1.3.2.4.2.2</w:t>
      </w:r>
      <w:r w:rsidRPr="003778A4">
        <w:rPr>
          <w:rFonts w:ascii="Calibri" w:hAnsi="Calibri"/>
          <w:sz w:val="22"/>
          <w:szCs w:val="22"/>
          <w:lang w:eastAsia="en-GB"/>
        </w:rPr>
        <w:tab/>
      </w:r>
      <w:r>
        <w:t>Operation Definition</w:t>
      </w:r>
      <w:r>
        <w:tab/>
      </w:r>
      <w:r>
        <w:fldChar w:fldCharType="begin" w:fldLock="1"/>
      </w:r>
      <w:r>
        <w:instrText xml:space="preserve"> PAGEREF _Toc67906523 \h </w:instrText>
      </w:r>
      <w:r>
        <w:fldChar w:fldCharType="separate"/>
      </w:r>
      <w:r>
        <w:t>14</w:t>
      </w:r>
      <w:r>
        <w:fldChar w:fldCharType="end"/>
      </w:r>
    </w:p>
    <w:p w14:paraId="1CF01AED" w14:textId="76A508C1" w:rsidR="00B5731E" w:rsidRPr="003778A4" w:rsidRDefault="00B5731E">
      <w:pPr>
        <w:pStyle w:val="TOC6"/>
        <w:rPr>
          <w:rFonts w:ascii="Calibri" w:hAnsi="Calibri"/>
          <w:sz w:val="22"/>
          <w:szCs w:val="22"/>
          <w:lang w:eastAsia="en-GB"/>
        </w:rPr>
      </w:pPr>
      <w:r>
        <w:t>6.1.3.2.4.3</w:t>
      </w:r>
      <w:r w:rsidRPr="003778A4">
        <w:rPr>
          <w:rFonts w:ascii="Calibri" w:hAnsi="Calibri"/>
          <w:sz w:val="22"/>
          <w:szCs w:val="22"/>
          <w:lang w:eastAsia="en-GB"/>
        </w:rPr>
        <w:tab/>
      </w:r>
      <w:r>
        <w:t>Operation: &lt; operation 2 &gt;</w:t>
      </w:r>
      <w:r>
        <w:tab/>
      </w:r>
      <w:r>
        <w:fldChar w:fldCharType="begin" w:fldLock="1"/>
      </w:r>
      <w:r>
        <w:instrText xml:space="preserve"> PAGEREF _Toc67906524 \h </w:instrText>
      </w:r>
      <w:r>
        <w:fldChar w:fldCharType="separate"/>
      </w:r>
      <w:r>
        <w:t>14</w:t>
      </w:r>
      <w:r>
        <w:fldChar w:fldCharType="end"/>
      </w:r>
    </w:p>
    <w:p w14:paraId="4245C692" w14:textId="447B7200" w:rsidR="00B5731E" w:rsidRPr="003778A4" w:rsidRDefault="00B5731E">
      <w:pPr>
        <w:pStyle w:val="TOC4"/>
        <w:rPr>
          <w:rFonts w:ascii="Calibri" w:hAnsi="Calibri"/>
          <w:sz w:val="22"/>
          <w:szCs w:val="22"/>
          <w:lang w:eastAsia="en-GB"/>
        </w:rPr>
      </w:pPr>
      <w:r>
        <w:t>6.1.3.3</w:t>
      </w:r>
      <w:r w:rsidRPr="003778A4">
        <w:rPr>
          <w:rFonts w:ascii="Calibri" w:hAnsi="Calibri"/>
          <w:sz w:val="22"/>
          <w:szCs w:val="22"/>
          <w:lang w:eastAsia="en-GB"/>
        </w:rPr>
        <w:tab/>
      </w:r>
      <w:r>
        <w:t>Resource: &lt;resource 2&gt;</w:t>
      </w:r>
      <w:r>
        <w:tab/>
      </w:r>
      <w:r>
        <w:fldChar w:fldCharType="begin" w:fldLock="1"/>
      </w:r>
      <w:r>
        <w:instrText xml:space="preserve"> PAGEREF _Toc67906525 \h </w:instrText>
      </w:r>
      <w:r>
        <w:fldChar w:fldCharType="separate"/>
      </w:r>
      <w:r>
        <w:t>14</w:t>
      </w:r>
      <w:r>
        <w:fldChar w:fldCharType="end"/>
      </w:r>
    </w:p>
    <w:p w14:paraId="09DFAC07" w14:textId="259E45ED" w:rsidR="00B5731E" w:rsidRPr="003778A4" w:rsidRDefault="00B5731E">
      <w:pPr>
        <w:pStyle w:val="TOC3"/>
        <w:rPr>
          <w:rFonts w:ascii="Calibri" w:hAnsi="Calibri"/>
          <w:sz w:val="22"/>
          <w:szCs w:val="22"/>
          <w:lang w:eastAsia="en-GB"/>
        </w:rPr>
      </w:pPr>
      <w:r>
        <w:t>6.1.4</w:t>
      </w:r>
      <w:r w:rsidRPr="003778A4">
        <w:rPr>
          <w:rFonts w:ascii="Calibri" w:hAnsi="Calibri"/>
          <w:sz w:val="22"/>
          <w:szCs w:val="22"/>
          <w:lang w:eastAsia="en-GB"/>
        </w:rPr>
        <w:tab/>
      </w:r>
      <w:r>
        <w:t>Custom Operations without associated resources</w:t>
      </w:r>
      <w:r>
        <w:tab/>
      </w:r>
      <w:r>
        <w:fldChar w:fldCharType="begin" w:fldLock="1"/>
      </w:r>
      <w:r>
        <w:instrText xml:space="preserve"> PAGEREF _Toc67906526 \h </w:instrText>
      </w:r>
      <w:r>
        <w:fldChar w:fldCharType="separate"/>
      </w:r>
      <w:r>
        <w:t>15</w:t>
      </w:r>
      <w:r>
        <w:fldChar w:fldCharType="end"/>
      </w:r>
    </w:p>
    <w:p w14:paraId="64D74BFA" w14:textId="562CED80" w:rsidR="00B5731E" w:rsidRPr="003778A4" w:rsidRDefault="00B5731E">
      <w:pPr>
        <w:pStyle w:val="TOC4"/>
        <w:rPr>
          <w:rFonts w:ascii="Calibri" w:hAnsi="Calibri"/>
          <w:sz w:val="22"/>
          <w:szCs w:val="22"/>
          <w:lang w:eastAsia="en-GB"/>
        </w:rPr>
      </w:pPr>
      <w:r>
        <w:t>6.1.4.1</w:t>
      </w:r>
      <w:r w:rsidRPr="003778A4">
        <w:rPr>
          <w:rFonts w:ascii="Calibri" w:hAnsi="Calibri"/>
          <w:sz w:val="22"/>
          <w:szCs w:val="22"/>
          <w:lang w:eastAsia="en-GB"/>
        </w:rPr>
        <w:tab/>
      </w:r>
      <w:r>
        <w:t>Overview</w:t>
      </w:r>
      <w:r>
        <w:tab/>
      </w:r>
      <w:r>
        <w:fldChar w:fldCharType="begin" w:fldLock="1"/>
      </w:r>
      <w:r>
        <w:instrText xml:space="preserve"> PAGEREF _Toc67906527 \h </w:instrText>
      </w:r>
      <w:r>
        <w:fldChar w:fldCharType="separate"/>
      </w:r>
      <w:r>
        <w:t>15</w:t>
      </w:r>
      <w:r>
        <w:fldChar w:fldCharType="end"/>
      </w:r>
    </w:p>
    <w:p w14:paraId="328AA1F1" w14:textId="5BFDDF75" w:rsidR="00B5731E" w:rsidRPr="003778A4" w:rsidRDefault="00B5731E">
      <w:pPr>
        <w:pStyle w:val="TOC4"/>
        <w:rPr>
          <w:rFonts w:ascii="Calibri" w:hAnsi="Calibri"/>
          <w:sz w:val="22"/>
          <w:szCs w:val="22"/>
          <w:lang w:eastAsia="en-GB"/>
        </w:rPr>
      </w:pPr>
      <w:r>
        <w:t>6.1.4.2</w:t>
      </w:r>
      <w:r w:rsidRPr="003778A4">
        <w:rPr>
          <w:rFonts w:ascii="Calibri" w:hAnsi="Calibri"/>
          <w:sz w:val="22"/>
          <w:szCs w:val="22"/>
          <w:lang w:eastAsia="en-GB"/>
        </w:rPr>
        <w:tab/>
      </w:r>
      <w:r>
        <w:t>Operation: &lt;operation 1&gt;</w:t>
      </w:r>
      <w:r>
        <w:tab/>
      </w:r>
      <w:r>
        <w:fldChar w:fldCharType="begin" w:fldLock="1"/>
      </w:r>
      <w:r>
        <w:instrText xml:space="preserve"> PAGEREF _Toc67906528 \h </w:instrText>
      </w:r>
      <w:r>
        <w:fldChar w:fldCharType="separate"/>
      </w:r>
      <w:r>
        <w:t>15</w:t>
      </w:r>
      <w:r>
        <w:fldChar w:fldCharType="end"/>
      </w:r>
    </w:p>
    <w:p w14:paraId="0B737884" w14:textId="102D3091" w:rsidR="00B5731E" w:rsidRPr="003778A4" w:rsidRDefault="00B5731E">
      <w:pPr>
        <w:pStyle w:val="TOC5"/>
        <w:rPr>
          <w:rFonts w:ascii="Calibri" w:hAnsi="Calibri"/>
          <w:sz w:val="22"/>
          <w:szCs w:val="22"/>
          <w:lang w:eastAsia="en-GB"/>
        </w:rPr>
      </w:pPr>
      <w:r>
        <w:t>6.1.4.2.1</w:t>
      </w:r>
      <w:r w:rsidRPr="003778A4">
        <w:rPr>
          <w:rFonts w:ascii="Calibri" w:hAnsi="Calibri"/>
          <w:sz w:val="22"/>
          <w:szCs w:val="22"/>
          <w:lang w:eastAsia="en-GB"/>
        </w:rPr>
        <w:tab/>
      </w:r>
      <w:r>
        <w:t>Description</w:t>
      </w:r>
      <w:r>
        <w:tab/>
      </w:r>
      <w:r>
        <w:fldChar w:fldCharType="begin" w:fldLock="1"/>
      </w:r>
      <w:r>
        <w:instrText xml:space="preserve"> PAGEREF _Toc67906529 \h </w:instrText>
      </w:r>
      <w:r>
        <w:fldChar w:fldCharType="separate"/>
      </w:r>
      <w:r>
        <w:t>15</w:t>
      </w:r>
      <w:r>
        <w:fldChar w:fldCharType="end"/>
      </w:r>
    </w:p>
    <w:p w14:paraId="67E30AE3" w14:textId="4F036390" w:rsidR="00B5731E" w:rsidRPr="003778A4" w:rsidRDefault="00B5731E">
      <w:pPr>
        <w:pStyle w:val="TOC5"/>
        <w:rPr>
          <w:rFonts w:ascii="Calibri" w:hAnsi="Calibri"/>
          <w:sz w:val="22"/>
          <w:szCs w:val="22"/>
          <w:lang w:eastAsia="en-GB"/>
        </w:rPr>
      </w:pPr>
      <w:r>
        <w:t>6.1.4.2.2</w:t>
      </w:r>
      <w:r w:rsidRPr="003778A4">
        <w:rPr>
          <w:rFonts w:ascii="Calibri" w:hAnsi="Calibri"/>
          <w:sz w:val="22"/>
          <w:szCs w:val="22"/>
          <w:lang w:eastAsia="en-GB"/>
        </w:rPr>
        <w:tab/>
      </w:r>
      <w:r>
        <w:t>Operation Definition</w:t>
      </w:r>
      <w:r>
        <w:tab/>
      </w:r>
      <w:r>
        <w:fldChar w:fldCharType="begin" w:fldLock="1"/>
      </w:r>
      <w:r>
        <w:instrText xml:space="preserve"> PAGEREF _Toc67906530 \h </w:instrText>
      </w:r>
      <w:r>
        <w:fldChar w:fldCharType="separate"/>
      </w:r>
      <w:r>
        <w:t>15</w:t>
      </w:r>
      <w:r>
        <w:fldChar w:fldCharType="end"/>
      </w:r>
    </w:p>
    <w:p w14:paraId="0C258361" w14:textId="3CA6D868" w:rsidR="00B5731E" w:rsidRPr="003778A4" w:rsidRDefault="00B5731E">
      <w:pPr>
        <w:pStyle w:val="TOC4"/>
        <w:rPr>
          <w:rFonts w:ascii="Calibri" w:hAnsi="Calibri"/>
          <w:sz w:val="22"/>
          <w:szCs w:val="22"/>
          <w:lang w:eastAsia="en-GB"/>
        </w:rPr>
      </w:pPr>
      <w:r>
        <w:t>6.1.4.3</w:t>
      </w:r>
      <w:r w:rsidRPr="003778A4">
        <w:rPr>
          <w:rFonts w:ascii="Calibri" w:hAnsi="Calibri"/>
          <w:sz w:val="22"/>
          <w:szCs w:val="22"/>
          <w:lang w:eastAsia="en-GB"/>
        </w:rPr>
        <w:tab/>
      </w:r>
      <w:r>
        <w:t>Operation: &lt; operation 2&gt;</w:t>
      </w:r>
      <w:r>
        <w:tab/>
      </w:r>
      <w:r>
        <w:fldChar w:fldCharType="begin" w:fldLock="1"/>
      </w:r>
      <w:r>
        <w:instrText xml:space="preserve"> PAGEREF _Toc67906531 \h </w:instrText>
      </w:r>
      <w:r>
        <w:fldChar w:fldCharType="separate"/>
      </w:r>
      <w:r>
        <w:t>15</w:t>
      </w:r>
      <w:r>
        <w:fldChar w:fldCharType="end"/>
      </w:r>
    </w:p>
    <w:p w14:paraId="162DDCB5" w14:textId="66CDB916" w:rsidR="00B5731E" w:rsidRPr="003778A4" w:rsidRDefault="00B5731E">
      <w:pPr>
        <w:pStyle w:val="TOC3"/>
        <w:rPr>
          <w:rFonts w:ascii="Calibri" w:hAnsi="Calibri"/>
          <w:sz w:val="22"/>
          <w:szCs w:val="22"/>
          <w:lang w:eastAsia="en-GB"/>
        </w:rPr>
      </w:pPr>
      <w:r>
        <w:t>6.1.5</w:t>
      </w:r>
      <w:r w:rsidRPr="003778A4">
        <w:rPr>
          <w:rFonts w:ascii="Calibri" w:hAnsi="Calibri"/>
          <w:sz w:val="22"/>
          <w:szCs w:val="22"/>
          <w:lang w:eastAsia="en-GB"/>
        </w:rPr>
        <w:tab/>
      </w:r>
      <w:r>
        <w:t>Notifications</w:t>
      </w:r>
      <w:r>
        <w:tab/>
      </w:r>
      <w:r>
        <w:fldChar w:fldCharType="begin" w:fldLock="1"/>
      </w:r>
      <w:r>
        <w:instrText xml:space="preserve"> PAGEREF _Toc67906532 \h </w:instrText>
      </w:r>
      <w:r>
        <w:fldChar w:fldCharType="separate"/>
      </w:r>
      <w:r>
        <w:t>16</w:t>
      </w:r>
      <w:r>
        <w:fldChar w:fldCharType="end"/>
      </w:r>
    </w:p>
    <w:p w14:paraId="7878D5A1" w14:textId="131B6D09" w:rsidR="00B5731E" w:rsidRPr="003778A4" w:rsidRDefault="00B5731E">
      <w:pPr>
        <w:pStyle w:val="TOC4"/>
        <w:rPr>
          <w:rFonts w:ascii="Calibri" w:hAnsi="Calibri"/>
          <w:sz w:val="22"/>
          <w:szCs w:val="22"/>
          <w:lang w:eastAsia="en-GB"/>
        </w:rPr>
      </w:pPr>
      <w:r>
        <w:t>6.1.5.1</w:t>
      </w:r>
      <w:r w:rsidRPr="003778A4">
        <w:rPr>
          <w:rFonts w:ascii="Calibri" w:hAnsi="Calibri"/>
          <w:sz w:val="22"/>
          <w:szCs w:val="22"/>
          <w:lang w:eastAsia="en-GB"/>
        </w:rPr>
        <w:tab/>
      </w:r>
      <w:r>
        <w:t>General</w:t>
      </w:r>
      <w:r>
        <w:tab/>
      </w:r>
      <w:r>
        <w:fldChar w:fldCharType="begin" w:fldLock="1"/>
      </w:r>
      <w:r>
        <w:instrText xml:space="preserve"> PAGEREF _Toc67906533 \h </w:instrText>
      </w:r>
      <w:r>
        <w:fldChar w:fldCharType="separate"/>
      </w:r>
      <w:r>
        <w:t>16</w:t>
      </w:r>
      <w:r>
        <w:fldChar w:fldCharType="end"/>
      </w:r>
    </w:p>
    <w:p w14:paraId="4EA88570" w14:textId="3861DCAA" w:rsidR="00B5731E" w:rsidRPr="003778A4" w:rsidRDefault="00B5731E">
      <w:pPr>
        <w:pStyle w:val="TOC4"/>
        <w:rPr>
          <w:rFonts w:ascii="Calibri" w:hAnsi="Calibri"/>
          <w:sz w:val="22"/>
          <w:szCs w:val="22"/>
          <w:lang w:eastAsia="en-GB"/>
        </w:rPr>
      </w:pPr>
      <w:r>
        <w:lastRenderedPageBreak/>
        <w:t>6.1.5.2</w:t>
      </w:r>
      <w:r w:rsidRPr="003778A4">
        <w:rPr>
          <w:rFonts w:ascii="Calibri" w:hAnsi="Calibri"/>
          <w:sz w:val="22"/>
          <w:szCs w:val="22"/>
          <w:lang w:eastAsia="en-GB"/>
        </w:rPr>
        <w:tab/>
      </w:r>
      <w:r>
        <w:t>&lt;notification 1&gt;</w:t>
      </w:r>
      <w:r>
        <w:tab/>
      </w:r>
      <w:r>
        <w:fldChar w:fldCharType="begin" w:fldLock="1"/>
      </w:r>
      <w:r>
        <w:instrText xml:space="preserve"> PAGEREF _Toc67906534 \h </w:instrText>
      </w:r>
      <w:r>
        <w:fldChar w:fldCharType="separate"/>
      </w:r>
      <w:r>
        <w:t>16</w:t>
      </w:r>
      <w:r>
        <w:fldChar w:fldCharType="end"/>
      </w:r>
    </w:p>
    <w:p w14:paraId="3213EE95" w14:textId="3909CD02" w:rsidR="00B5731E" w:rsidRPr="003778A4" w:rsidRDefault="00B5731E">
      <w:pPr>
        <w:pStyle w:val="TOC5"/>
        <w:rPr>
          <w:rFonts w:ascii="Calibri" w:hAnsi="Calibri"/>
          <w:sz w:val="22"/>
          <w:szCs w:val="22"/>
          <w:lang w:eastAsia="en-GB"/>
        </w:rPr>
      </w:pPr>
      <w:r>
        <w:t>6.1.5.2.1</w:t>
      </w:r>
      <w:r w:rsidRPr="003778A4">
        <w:rPr>
          <w:rFonts w:ascii="Calibri" w:hAnsi="Calibri"/>
          <w:sz w:val="22"/>
          <w:szCs w:val="22"/>
          <w:lang w:eastAsia="en-GB"/>
        </w:rPr>
        <w:tab/>
      </w:r>
      <w:r>
        <w:t>Description</w:t>
      </w:r>
      <w:r>
        <w:tab/>
      </w:r>
      <w:r>
        <w:fldChar w:fldCharType="begin" w:fldLock="1"/>
      </w:r>
      <w:r>
        <w:instrText xml:space="preserve"> PAGEREF _Toc67906535 \h </w:instrText>
      </w:r>
      <w:r>
        <w:fldChar w:fldCharType="separate"/>
      </w:r>
      <w:r>
        <w:t>16</w:t>
      </w:r>
      <w:r>
        <w:fldChar w:fldCharType="end"/>
      </w:r>
    </w:p>
    <w:p w14:paraId="41B49C40" w14:textId="2C4CE9BF" w:rsidR="00B5731E" w:rsidRPr="003778A4" w:rsidRDefault="00B5731E">
      <w:pPr>
        <w:pStyle w:val="TOC5"/>
        <w:rPr>
          <w:rFonts w:ascii="Calibri" w:hAnsi="Calibri"/>
          <w:sz w:val="22"/>
          <w:szCs w:val="22"/>
          <w:lang w:eastAsia="en-GB"/>
        </w:rPr>
      </w:pPr>
      <w:r>
        <w:t>6.1.5.2.2</w:t>
      </w:r>
      <w:r w:rsidRPr="003778A4">
        <w:rPr>
          <w:rFonts w:ascii="Calibri" w:hAnsi="Calibri"/>
          <w:sz w:val="22"/>
          <w:szCs w:val="22"/>
          <w:lang w:eastAsia="en-GB"/>
        </w:rPr>
        <w:tab/>
      </w:r>
      <w:r>
        <w:t>Target URI</w:t>
      </w:r>
      <w:r>
        <w:tab/>
      </w:r>
      <w:r>
        <w:fldChar w:fldCharType="begin" w:fldLock="1"/>
      </w:r>
      <w:r>
        <w:instrText xml:space="preserve"> PAGEREF _Toc67906536 \h </w:instrText>
      </w:r>
      <w:r>
        <w:fldChar w:fldCharType="separate"/>
      </w:r>
      <w:r>
        <w:t>16</w:t>
      </w:r>
      <w:r>
        <w:fldChar w:fldCharType="end"/>
      </w:r>
    </w:p>
    <w:p w14:paraId="48DB2016" w14:textId="6C6CB085" w:rsidR="00B5731E" w:rsidRPr="003778A4" w:rsidRDefault="00B5731E">
      <w:pPr>
        <w:pStyle w:val="TOC5"/>
        <w:rPr>
          <w:rFonts w:ascii="Calibri" w:hAnsi="Calibri"/>
          <w:sz w:val="22"/>
          <w:szCs w:val="22"/>
          <w:lang w:eastAsia="en-GB"/>
        </w:rPr>
      </w:pPr>
      <w:r>
        <w:t>6.1.5.2.3</w:t>
      </w:r>
      <w:r w:rsidRPr="003778A4">
        <w:rPr>
          <w:rFonts w:ascii="Calibri" w:hAnsi="Calibri"/>
          <w:sz w:val="22"/>
          <w:szCs w:val="22"/>
          <w:lang w:eastAsia="en-GB"/>
        </w:rPr>
        <w:tab/>
      </w:r>
      <w:r>
        <w:t>Standard Methods</w:t>
      </w:r>
      <w:r>
        <w:tab/>
      </w:r>
      <w:r>
        <w:fldChar w:fldCharType="begin" w:fldLock="1"/>
      </w:r>
      <w:r>
        <w:instrText xml:space="preserve"> PAGEREF _Toc67906537 \h </w:instrText>
      </w:r>
      <w:r>
        <w:fldChar w:fldCharType="separate"/>
      </w:r>
      <w:r>
        <w:t>16</w:t>
      </w:r>
      <w:r>
        <w:fldChar w:fldCharType="end"/>
      </w:r>
    </w:p>
    <w:p w14:paraId="196AC7DB" w14:textId="2CA325AA" w:rsidR="00B5731E" w:rsidRPr="003778A4" w:rsidRDefault="00B5731E">
      <w:pPr>
        <w:pStyle w:val="TOC6"/>
        <w:rPr>
          <w:rFonts w:ascii="Calibri" w:hAnsi="Calibri"/>
          <w:sz w:val="22"/>
          <w:szCs w:val="22"/>
          <w:lang w:eastAsia="en-GB"/>
        </w:rPr>
      </w:pPr>
      <w:r>
        <w:t>6.1.5.2.3.1</w:t>
      </w:r>
      <w:r w:rsidRPr="003778A4">
        <w:rPr>
          <w:rFonts w:ascii="Calibri" w:hAnsi="Calibri"/>
          <w:sz w:val="22"/>
          <w:szCs w:val="22"/>
          <w:lang w:eastAsia="en-GB"/>
        </w:rPr>
        <w:tab/>
      </w:r>
      <w:r>
        <w:t>POST</w:t>
      </w:r>
      <w:r>
        <w:tab/>
      </w:r>
      <w:r>
        <w:fldChar w:fldCharType="begin" w:fldLock="1"/>
      </w:r>
      <w:r>
        <w:instrText xml:space="preserve"> PAGEREF _Toc67906538 \h </w:instrText>
      </w:r>
      <w:r>
        <w:fldChar w:fldCharType="separate"/>
      </w:r>
      <w:r>
        <w:t>16</w:t>
      </w:r>
      <w:r>
        <w:fldChar w:fldCharType="end"/>
      </w:r>
    </w:p>
    <w:p w14:paraId="3081EA8F" w14:textId="29BCA879" w:rsidR="00B5731E" w:rsidRPr="003778A4" w:rsidRDefault="00B5731E">
      <w:pPr>
        <w:pStyle w:val="TOC4"/>
        <w:rPr>
          <w:rFonts w:ascii="Calibri" w:hAnsi="Calibri"/>
          <w:sz w:val="22"/>
          <w:szCs w:val="22"/>
          <w:lang w:eastAsia="en-GB"/>
        </w:rPr>
      </w:pPr>
      <w:r>
        <w:t>6.1.5.3</w:t>
      </w:r>
      <w:r w:rsidRPr="003778A4">
        <w:rPr>
          <w:rFonts w:ascii="Calibri" w:hAnsi="Calibri"/>
          <w:sz w:val="22"/>
          <w:szCs w:val="22"/>
          <w:lang w:eastAsia="en-GB"/>
        </w:rPr>
        <w:tab/>
      </w:r>
      <w:r>
        <w:t>&lt;notification 2&gt;</w:t>
      </w:r>
      <w:r>
        <w:tab/>
      </w:r>
      <w:r>
        <w:fldChar w:fldCharType="begin" w:fldLock="1"/>
      </w:r>
      <w:r>
        <w:instrText xml:space="preserve"> PAGEREF _Toc67906539 \h </w:instrText>
      </w:r>
      <w:r>
        <w:fldChar w:fldCharType="separate"/>
      </w:r>
      <w:r>
        <w:t>17</w:t>
      </w:r>
      <w:r>
        <w:fldChar w:fldCharType="end"/>
      </w:r>
    </w:p>
    <w:p w14:paraId="03104D2A" w14:textId="68CFFB56" w:rsidR="00B5731E" w:rsidRPr="003778A4" w:rsidRDefault="00B5731E">
      <w:pPr>
        <w:pStyle w:val="TOC3"/>
        <w:rPr>
          <w:rFonts w:ascii="Calibri" w:hAnsi="Calibri"/>
          <w:sz w:val="22"/>
          <w:szCs w:val="22"/>
          <w:lang w:eastAsia="en-GB"/>
        </w:rPr>
      </w:pPr>
      <w:r>
        <w:t>6.1.6</w:t>
      </w:r>
      <w:r w:rsidRPr="003778A4">
        <w:rPr>
          <w:rFonts w:ascii="Calibri" w:hAnsi="Calibri"/>
          <w:sz w:val="22"/>
          <w:szCs w:val="22"/>
          <w:lang w:eastAsia="en-GB"/>
        </w:rPr>
        <w:tab/>
      </w:r>
      <w:r>
        <w:t>Data Model</w:t>
      </w:r>
      <w:r>
        <w:tab/>
      </w:r>
      <w:r>
        <w:fldChar w:fldCharType="begin" w:fldLock="1"/>
      </w:r>
      <w:r>
        <w:instrText xml:space="preserve"> PAGEREF _Toc67906540 \h </w:instrText>
      </w:r>
      <w:r>
        <w:fldChar w:fldCharType="separate"/>
      </w:r>
      <w:r>
        <w:t>17</w:t>
      </w:r>
      <w:r>
        <w:fldChar w:fldCharType="end"/>
      </w:r>
    </w:p>
    <w:p w14:paraId="236CF63D" w14:textId="449511D1" w:rsidR="00B5731E" w:rsidRPr="003778A4" w:rsidRDefault="00B5731E">
      <w:pPr>
        <w:pStyle w:val="TOC4"/>
        <w:rPr>
          <w:rFonts w:ascii="Calibri" w:hAnsi="Calibri"/>
          <w:sz w:val="22"/>
          <w:szCs w:val="22"/>
          <w:lang w:eastAsia="en-GB"/>
        </w:rPr>
      </w:pPr>
      <w:r>
        <w:t>6.1.6.1</w:t>
      </w:r>
      <w:r w:rsidRPr="003778A4">
        <w:rPr>
          <w:rFonts w:ascii="Calibri" w:hAnsi="Calibri"/>
          <w:sz w:val="22"/>
          <w:szCs w:val="22"/>
          <w:lang w:eastAsia="en-GB"/>
        </w:rPr>
        <w:tab/>
      </w:r>
      <w:r>
        <w:t>General</w:t>
      </w:r>
      <w:r>
        <w:tab/>
      </w:r>
      <w:r>
        <w:fldChar w:fldCharType="begin" w:fldLock="1"/>
      </w:r>
      <w:r>
        <w:instrText xml:space="preserve"> PAGEREF _Toc67906541 \h </w:instrText>
      </w:r>
      <w:r>
        <w:fldChar w:fldCharType="separate"/>
      </w:r>
      <w:r>
        <w:t>17</w:t>
      </w:r>
      <w:r>
        <w:fldChar w:fldCharType="end"/>
      </w:r>
    </w:p>
    <w:p w14:paraId="262F3B8F" w14:textId="64ECFAE7" w:rsidR="00B5731E" w:rsidRPr="003778A4" w:rsidRDefault="00B5731E">
      <w:pPr>
        <w:pStyle w:val="TOC4"/>
        <w:rPr>
          <w:rFonts w:ascii="Calibri" w:hAnsi="Calibri"/>
          <w:sz w:val="22"/>
          <w:szCs w:val="22"/>
          <w:lang w:eastAsia="en-GB"/>
        </w:rPr>
      </w:pPr>
      <w:r w:rsidRPr="00B5731E">
        <w:t>6.1.6.2</w:t>
      </w:r>
      <w:r w:rsidRPr="003778A4">
        <w:rPr>
          <w:rFonts w:ascii="Calibri" w:hAnsi="Calibri"/>
          <w:sz w:val="22"/>
          <w:szCs w:val="22"/>
          <w:lang w:eastAsia="en-GB"/>
        </w:rPr>
        <w:tab/>
      </w:r>
      <w:r w:rsidRPr="0073734A">
        <w:rPr>
          <w:lang w:val="en-US"/>
        </w:rPr>
        <w:t>Structured data types</w:t>
      </w:r>
      <w:r>
        <w:tab/>
      </w:r>
      <w:r>
        <w:fldChar w:fldCharType="begin" w:fldLock="1"/>
      </w:r>
      <w:r>
        <w:instrText xml:space="preserve"> PAGEREF _Toc67906542 \h </w:instrText>
      </w:r>
      <w:r>
        <w:fldChar w:fldCharType="separate"/>
      </w:r>
      <w:r>
        <w:t>17</w:t>
      </w:r>
      <w:r>
        <w:fldChar w:fldCharType="end"/>
      </w:r>
    </w:p>
    <w:p w14:paraId="7D0CACAB" w14:textId="6CC583DD" w:rsidR="00B5731E" w:rsidRPr="003778A4" w:rsidRDefault="00B5731E">
      <w:pPr>
        <w:pStyle w:val="TOC5"/>
        <w:rPr>
          <w:rFonts w:ascii="Calibri" w:hAnsi="Calibri"/>
          <w:sz w:val="22"/>
          <w:szCs w:val="22"/>
          <w:lang w:eastAsia="en-GB"/>
        </w:rPr>
      </w:pPr>
      <w:r>
        <w:t>6.1.6.2.1</w:t>
      </w:r>
      <w:r w:rsidRPr="003778A4">
        <w:rPr>
          <w:rFonts w:ascii="Calibri" w:hAnsi="Calibri"/>
          <w:sz w:val="22"/>
          <w:szCs w:val="22"/>
          <w:lang w:eastAsia="en-GB"/>
        </w:rPr>
        <w:tab/>
      </w:r>
      <w:r>
        <w:t>Introduction</w:t>
      </w:r>
      <w:r>
        <w:tab/>
      </w:r>
      <w:r>
        <w:fldChar w:fldCharType="begin" w:fldLock="1"/>
      </w:r>
      <w:r>
        <w:instrText xml:space="preserve"> PAGEREF _Toc67906543 \h </w:instrText>
      </w:r>
      <w:r>
        <w:fldChar w:fldCharType="separate"/>
      </w:r>
      <w:r>
        <w:t>17</w:t>
      </w:r>
      <w:r>
        <w:fldChar w:fldCharType="end"/>
      </w:r>
    </w:p>
    <w:p w14:paraId="6A492683" w14:textId="54F5FA11" w:rsidR="00B5731E" w:rsidRPr="003778A4" w:rsidRDefault="00B5731E">
      <w:pPr>
        <w:pStyle w:val="TOC5"/>
        <w:rPr>
          <w:rFonts w:ascii="Calibri" w:hAnsi="Calibri"/>
          <w:sz w:val="22"/>
          <w:szCs w:val="22"/>
          <w:lang w:eastAsia="en-GB"/>
        </w:rPr>
      </w:pPr>
      <w:r>
        <w:t>6.1.6.2.2</w:t>
      </w:r>
      <w:r w:rsidRPr="003778A4">
        <w:rPr>
          <w:rFonts w:ascii="Calibri" w:hAnsi="Calibri"/>
          <w:sz w:val="22"/>
          <w:szCs w:val="22"/>
          <w:lang w:eastAsia="en-GB"/>
        </w:rPr>
        <w:tab/>
      </w:r>
      <w:r>
        <w:t>Type: &lt;TypeName 1&gt;</w:t>
      </w:r>
      <w:r>
        <w:tab/>
      </w:r>
      <w:r>
        <w:fldChar w:fldCharType="begin" w:fldLock="1"/>
      </w:r>
      <w:r>
        <w:instrText xml:space="preserve"> PAGEREF _Toc67906544 \h </w:instrText>
      </w:r>
      <w:r>
        <w:fldChar w:fldCharType="separate"/>
      </w:r>
      <w:r>
        <w:t>17</w:t>
      </w:r>
      <w:r>
        <w:fldChar w:fldCharType="end"/>
      </w:r>
    </w:p>
    <w:p w14:paraId="13575C50" w14:textId="0F7B9917" w:rsidR="00B5731E" w:rsidRPr="003778A4" w:rsidRDefault="00B5731E">
      <w:pPr>
        <w:pStyle w:val="TOC5"/>
        <w:rPr>
          <w:rFonts w:ascii="Calibri" w:hAnsi="Calibri"/>
          <w:sz w:val="22"/>
          <w:szCs w:val="22"/>
          <w:lang w:eastAsia="en-GB"/>
        </w:rPr>
      </w:pPr>
      <w:r>
        <w:t>6.1.6.2.3</w:t>
      </w:r>
      <w:r w:rsidRPr="003778A4">
        <w:rPr>
          <w:rFonts w:ascii="Calibri" w:hAnsi="Calibri"/>
          <w:sz w:val="22"/>
          <w:szCs w:val="22"/>
          <w:lang w:eastAsia="en-GB"/>
        </w:rPr>
        <w:tab/>
      </w:r>
      <w:r>
        <w:t>Type: &lt;TypeName 2&gt;</w:t>
      </w:r>
      <w:r>
        <w:tab/>
      </w:r>
      <w:r>
        <w:fldChar w:fldCharType="begin" w:fldLock="1"/>
      </w:r>
      <w:r>
        <w:instrText xml:space="preserve"> PAGEREF _Toc67906545 \h </w:instrText>
      </w:r>
      <w:r>
        <w:fldChar w:fldCharType="separate"/>
      </w:r>
      <w:r>
        <w:t>18</w:t>
      </w:r>
      <w:r>
        <w:fldChar w:fldCharType="end"/>
      </w:r>
    </w:p>
    <w:p w14:paraId="197D320C" w14:textId="2E7E12D4" w:rsidR="00B5731E" w:rsidRPr="003778A4" w:rsidRDefault="00B5731E">
      <w:pPr>
        <w:pStyle w:val="TOC4"/>
        <w:rPr>
          <w:rFonts w:ascii="Calibri" w:hAnsi="Calibri"/>
          <w:sz w:val="22"/>
          <w:szCs w:val="22"/>
          <w:lang w:eastAsia="en-GB"/>
        </w:rPr>
      </w:pPr>
      <w:r w:rsidRPr="00B5731E">
        <w:t>6.1.6.3</w:t>
      </w:r>
      <w:r w:rsidRPr="003778A4">
        <w:rPr>
          <w:rFonts w:ascii="Calibri" w:hAnsi="Calibri"/>
          <w:sz w:val="22"/>
          <w:szCs w:val="22"/>
          <w:lang w:eastAsia="en-GB"/>
        </w:rPr>
        <w:tab/>
      </w:r>
      <w:r w:rsidRPr="0073734A">
        <w:rPr>
          <w:lang w:val="en-US"/>
        </w:rPr>
        <w:t>Simple data types and enumerations</w:t>
      </w:r>
      <w:r>
        <w:tab/>
      </w:r>
      <w:r>
        <w:fldChar w:fldCharType="begin" w:fldLock="1"/>
      </w:r>
      <w:r>
        <w:instrText xml:space="preserve"> PAGEREF _Toc67906546 \h </w:instrText>
      </w:r>
      <w:r>
        <w:fldChar w:fldCharType="separate"/>
      </w:r>
      <w:r>
        <w:t>18</w:t>
      </w:r>
      <w:r>
        <w:fldChar w:fldCharType="end"/>
      </w:r>
    </w:p>
    <w:p w14:paraId="72F5A6AF" w14:textId="55E5BD47" w:rsidR="00B5731E" w:rsidRPr="003778A4" w:rsidRDefault="00B5731E">
      <w:pPr>
        <w:pStyle w:val="TOC5"/>
        <w:rPr>
          <w:rFonts w:ascii="Calibri" w:hAnsi="Calibri"/>
          <w:sz w:val="22"/>
          <w:szCs w:val="22"/>
          <w:lang w:eastAsia="en-GB"/>
        </w:rPr>
      </w:pPr>
      <w:r>
        <w:t>6.1.6.3.1</w:t>
      </w:r>
      <w:r w:rsidRPr="003778A4">
        <w:rPr>
          <w:rFonts w:ascii="Calibri" w:hAnsi="Calibri"/>
          <w:sz w:val="22"/>
          <w:szCs w:val="22"/>
          <w:lang w:eastAsia="en-GB"/>
        </w:rPr>
        <w:tab/>
      </w:r>
      <w:r>
        <w:t>Introduction</w:t>
      </w:r>
      <w:r>
        <w:tab/>
      </w:r>
      <w:r>
        <w:fldChar w:fldCharType="begin" w:fldLock="1"/>
      </w:r>
      <w:r>
        <w:instrText xml:space="preserve"> PAGEREF _Toc67906547 \h </w:instrText>
      </w:r>
      <w:r>
        <w:fldChar w:fldCharType="separate"/>
      </w:r>
      <w:r>
        <w:t>18</w:t>
      </w:r>
      <w:r>
        <w:fldChar w:fldCharType="end"/>
      </w:r>
    </w:p>
    <w:p w14:paraId="55088DD8" w14:textId="26E1A262" w:rsidR="00B5731E" w:rsidRPr="003778A4" w:rsidRDefault="00B5731E">
      <w:pPr>
        <w:pStyle w:val="TOC5"/>
        <w:rPr>
          <w:rFonts w:ascii="Calibri" w:hAnsi="Calibri"/>
          <w:sz w:val="22"/>
          <w:szCs w:val="22"/>
          <w:lang w:eastAsia="en-GB"/>
        </w:rPr>
      </w:pPr>
      <w:r>
        <w:t>6.1.6.3.2</w:t>
      </w:r>
      <w:r w:rsidRPr="003778A4">
        <w:rPr>
          <w:rFonts w:ascii="Calibri" w:hAnsi="Calibri"/>
          <w:sz w:val="22"/>
          <w:szCs w:val="22"/>
          <w:lang w:eastAsia="en-GB"/>
        </w:rPr>
        <w:tab/>
      </w:r>
      <w:r>
        <w:t>Simple data types</w:t>
      </w:r>
      <w:r>
        <w:tab/>
      </w:r>
      <w:r>
        <w:fldChar w:fldCharType="begin" w:fldLock="1"/>
      </w:r>
      <w:r>
        <w:instrText xml:space="preserve"> PAGEREF _Toc67906548 \h </w:instrText>
      </w:r>
      <w:r>
        <w:fldChar w:fldCharType="separate"/>
      </w:r>
      <w:r>
        <w:t>18</w:t>
      </w:r>
      <w:r>
        <w:fldChar w:fldCharType="end"/>
      </w:r>
    </w:p>
    <w:p w14:paraId="4436847D" w14:textId="1F7A9006" w:rsidR="00B5731E" w:rsidRPr="003778A4" w:rsidRDefault="00B5731E">
      <w:pPr>
        <w:pStyle w:val="TOC5"/>
        <w:rPr>
          <w:rFonts w:ascii="Calibri" w:hAnsi="Calibri"/>
          <w:sz w:val="22"/>
          <w:szCs w:val="22"/>
          <w:lang w:eastAsia="en-GB"/>
        </w:rPr>
      </w:pPr>
      <w:r>
        <w:t>6.1.6.3.3</w:t>
      </w:r>
      <w:r w:rsidRPr="003778A4">
        <w:rPr>
          <w:rFonts w:ascii="Calibri" w:hAnsi="Calibri"/>
          <w:sz w:val="22"/>
          <w:szCs w:val="22"/>
          <w:lang w:eastAsia="en-GB"/>
        </w:rPr>
        <w:tab/>
      </w:r>
      <w:r>
        <w:t>Enumeration: &lt;EnumType1&gt;</w:t>
      </w:r>
      <w:r>
        <w:tab/>
      </w:r>
      <w:r>
        <w:fldChar w:fldCharType="begin" w:fldLock="1"/>
      </w:r>
      <w:r>
        <w:instrText xml:space="preserve"> PAGEREF _Toc67906549 \h </w:instrText>
      </w:r>
      <w:r>
        <w:fldChar w:fldCharType="separate"/>
      </w:r>
      <w:r>
        <w:t>19</w:t>
      </w:r>
      <w:r>
        <w:fldChar w:fldCharType="end"/>
      </w:r>
    </w:p>
    <w:p w14:paraId="7A859443" w14:textId="478902CF" w:rsidR="00B5731E" w:rsidRPr="003778A4" w:rsidRDefault="00B5731E">
      <w:pPr>
        <w:pStyle w:val="TOC5"/>
        <w:rPr>
          <w:rFonts w:ascii="Calibri" w:hAnsi="Calibri"/>
          <w:sz w:val="22"/>
          <w:szCs w:val="22"/>
          <w:lang w:eastAsia="en-GB"/>
        </w:rPr>
      </w:pPr>
      <w:r>
        <w:t>6.1.6.3.4</w:t>
      </w:r>
      <w:r w:rsidRPr="003778A4">
        <w:rPr>
          <w:rFonts w:ascii="Calibri" w:hAnsi="Calibri"/>
          <w:sz w:val="22"/>
          <w:szCs w:val="22"/>
          <w:lang w:eastAsia="en-GB"/>
        </w:rPr>
        <w:tab/>
      </w:r>
      <w:r>
        <w:t>Enumeration: &lt;EnumType2&gt;</w:t>
      </w:r>
      <w:r>
        <w:tab/>
      </w:r>
      <w:r>
        <w:fldChar w:fldCharType="begin" w:fldLock="1"/>
      </w:r>
      <w:r>
        <w:instrText xml:space="preserve"> PAGEREF _Toc67906550 \h </w:instrText>
      </w:r>
      <w:r>
        <w:fldChar w:fldCharType="separate"/>
      </w:r>
      <w:r>
        <w:t>19</w:t>
      </w:r>
      <w:r>
        <w:fldChar w:fldCharType="end"/>
      </w:r>
    </w:p>
    <w:p w14:paraId="7195BAE9" w14:textId="73929FE9" w:rsidR="00B5731E" w:rsidRPr="003778A4" w:rsidRDefault="00B5731E">
      <w:pPr>
        <w:pStyle w:val="TOC4"/>
        <w:rPr>
          <w:rFonts w:ascii="Calibri" w:hAnsi="Calibri"/>
          <w:sz w:val="22"/>
          <w:szCs w:val="22"/>
          <w:lang w:eastAsia="en-GB"/>
        </w:rPr>
      </w:pPr>
      <w:r w:rsidRPr="00B5731E">
        <w:t>6.1.6.4</w:t>
      </w:r>
      <w:r w:rsidRPr="003778A4">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_Toc67906551 \h </w:instrText>
      </w:r>
      <w:r>
        <w:fldChar w:fldCharType="separate"/>
      </w:r>
      <w:r>
        <w:t>19</w:t>
      </w:r>
      <w:r>
        <w:fldChar w:fldCharType="end"/>
      </w:r>
    </w:p>
    <w:p w14:paraId="18305E21" w14:textId="25997C96" w:rsidR="00B5731E" w:rsidRPr="003778A4" w:rsidRDefault="00B5731E">
      <w:pPr>
        <w:pStyle w:val="TOC5"/>
        <w:rPr>
          <w:rFonts w:ascii="Calibri" w:hAnsi="Calibri"/>
          <w:sz w:val="22"/>
          <w:szCs w:val="22"/>
          <w:lang w:eastAsia="en-GB"/>
        </w:rPr>
      </w:pPr>
      <w:r>
        <w:t>6.1.6.4.1</w:t>
      </w:r>
      <w:r w:rsidRPr="003778A4">
        <w:rPr>
          <w:rFonts w:ascii="Calibri" w:hAnsi="Calibri"/>
          <w:sz w:val="22"/>
          <w:szCs w:val="22"/>
          <w:lang w:eastAsia="en-GB"/>
        </w:rPr>
        <w:tab/>
      </w:r>
      <w:r>
        <w:t>Type: &lt;TypeName 1&gt;</w:t>
      </w:r>
      <w:r>
        <w:tab/>
      </w:r>
      <w:r>
        <w:fldChar w:fldCharType="begin" w:fldLock="1"/>
      </w:r>
      <w:r>
        <w:instrText xml:space="preserve"> PAGEREF _Toc67906552 \h </w:instrText>
      </w:r>
      <w:r>
        <w:fldChar w:fldCharType="separate"/>
      </w:r>
      <w:r>
        <w:t>19</w:t>
      </w:r>
      <w:r>
        <w:fldChar w:fldCharType="end"/>
      </w:r>
    </w:p>
    <w:p w14:paraId="1297D79B" w14:textId="378D3431" w:rsidR="00B5731E" w:rsidRPr="003778A4" w:rsidRDefault="00B5731E">
      <w:pPr>
        <w:pStyle w:val="TOC5"/>
        <w:rPr>
          <w:rFonts w:ascii="Calibri" w:hAnsi="Calibri"/>
          <w:sz w:val="22"/>
          <w:szCs w:val="22"/>
          <w:lang w:eastAsia="en-GB"/>
        </w:rPr>
      </w:pPr>
      <w:r>
        <w:t>6.1.6.4.2</w:t>
      </w:r>
      <w:r w:rsidRPr="003778A4">
        <w:rPr>
          <w:rFonts w:ascii="Calibri" w:hAnsi="Calibri"/>
          <w:sz w:val="22"/>
          <w:szCs w:val="22"/>
          <w:lang w:eastAsia="en-GB"/>
        </w:rPr>
        <w:tab/>
      </w:r>
      <w:r>
        <w:t>Type: &lt;TypeName 2&gt;</w:t>
      </w:r>
      <w:r>
        <w:tab/>
      </w:r>
      <w:r>
        <w:fldChar w:fldCharType="begin" w:fldLock="1"/>
      </w:r>
      <w:r>
        <w:instrText xml:space="preserve"> PAGEREF _Toc67906553 \h </w:instrText>
      </w:r>
      <w:r>
        <w:fldChar w:fldCharType="separate"/>
      </w:r>
      <w:r>
        <w:t>20</w:t>
      </w:r>
      <w:r>
        <w:fldChar w:fldCharType="end"/>
      </w:r>
    </w:p>
    <w:p w14:paraId="663710F3" w14:textId="41E7F391" w:rsidR="00B5731E" w:rsidRPr="003778A4" w:rsidRDefault="00B5731E">
      <w:pPr>
        <w:pStyle w:val="TOC4"/>
        <w:rPr>
          <w:rFonts w:ascii="Calibri" w:hAnsi="Calibri"/>
          <w:sz w:val="22"/>
          <w:szCs w:val="22"/>
          <w:lang w:eastAsia="en-GB"/>
        </w:rPr>
      </w:pPr>
      <w:r>
        <w:t>6.1.6.5</w:t>
      </w:r>
      <w:r w:rsidRPr="003778A4">
        <w:rPr>
          <w:rFonts w:ascii="Calibri" w:hAnsi="Calibri"/>
          <w:sz w:val="22"/>
          <w:szCs w:val="22"/>
          <w:lang w:eastAsia="en-GB"/>
        </w:rPr>
        <w:tab/>
      </w:r>
      <w:r>
        <w:t>Binary data</w:t>
      </w:r>
      <w:r>
        <w:tab/>
      </w:r>
      <w:r>
        <w:fldChar w:fldCharType="begin" w:fldLock="1"/>
      </w:r>
      <w:r>
        <w:instrText xml:space="preserve"> PAGEREF _Toc67906554 \h </w:instrText>
      </w:r>
      <w:r>
        <w:fldChar w:fldCharType="separate"/>
      </w:r>
      <w:r>
        <w:t>20</w:t>
      </w:r>
      <w:r>
        <w:fldChar w:fldCharType="end"/>
      </w:r>
    </w:p>
    <w:p w14:paraId="69922A98" w14:textId="492C1F38" w:rsidR="00B5731E" w:rsidRPr="003778A4" w:rsidRDefault="00B5731E">
      <w:pPr>
        <w:pStyle w:val="TOC5"/>
        <w:rPr>
          <w:rFonts w:ascii="Calibri" w:hAnsi="Calibri"/>
          <w:sz w:val="22"/>
          <w:szCs w:val="22"/>
          <w:lang w:eastAsia="en-GB"/>
        </w:rPr>
      </w:pPr>
      <w:r>
        <w:t>6.1.6.5.1</w:t>
      </w:r>
      <w:r w:rsidRPr="003778A4">
        <w:rPr>
          <w:rFonts w:ascii="Calibri" w:hAnsi="Calibri"/>
          <w:sz w:val="22"/>
          <w:szCs w:val="22"/>
          <w:lang w:eastAsia="en-GB"/>
        </w:rPr>
        <w:tab/>
      </w:r>
      <w:r>
        <w:t>Binary Data Types</w:t>
      </w:r>
      <w:r>
        <w:tab/>
      </w:r>
      <w:r>
        <w:fldChar w:fldCharType="begin" w:fldLock="1"/>
      </w:r>
      <w:r>
        <w:instrText xml:space="preserve"> PAGEREF _Toc67906555 \h </w:instrText>
      </w:r>
      <w:r>
        <w:fldChar w:fldCharType="separate"/>
      </w:r>
      <w:r>
        <w:t>20</w:t>
      </w:r>
      <w:r>
        <w:fldChar w:fldCharType="end"/>
      </w:r>
    </w:p>
    <w:p w14:paraId="2778EDC6" w14:textId="3D2DE231" w:rsidR="00B5731E" w:rsidRPr="003778A4" w:rsidRDefault="00B5731E">
      <w:pPr>
        <w:pStyle w:val="TOC3"/>
        <w:rPr>
          <w:rFonts w:ascii="Calibri" w:hAnsi="Calibri"/>
          <w:sz w:val="22"/>
          <w:szCs w:val="22"/>
          <w:lang w:eastAsia="en-GB"/>
        </w:rPr>
      </w:pPr>
      <w:r>
        <w:t>6.1.7</w:t>
      </w:r>
      <w:r w:rsidRPr="003778A4">
        <w:rPr>
          <w:rFonts w:ascii="Calibri" w:hAnsi="Calibri"/>
          <w:sz w:val="22"/>
          <w:szCs w:val="22"/>
          <w:lang w:eastAsia="en-GB"/>
        </w:rPr>
        <w:tab/>
      </w:r>
      <w:r>
        <w:t>Error Handling</w:t>
      </w:r>
      <w:r>
        <w:tab/>
      </w:r>
      <w:r>
        <w:fldChar w:fldCharType="begin" w:fldLock="1"/>
      </w:r>
      <w:r>
        <w:instrText xml:space="preserve"> PAGEREF _Toc67906556 \h </w:instrText>
      </w:r>
      <w:r>
        <w:fldChar w:fldCharType="separate"/>
      </w:r>
      <w:r>
        <w:t>20</w:t>
      </w:r>
      <w:r>
        <w:fldChar w:fldCharType="end"/>
      </w:r>
    </w:p>
    <w:p w14:paraId="654695A0" w14:textId="5C3E7DB2" w:rsidR="00B5731E" w:rsidRPr="003778A4" w:rsidRDefault="00B5731E">
      <w:pPr>
        <w:pStyle w:val="TOC4"/>
        <w:rPr>
          <w:rFonts w:ascii="Calibri" w:hAnsi="Calibri"/>
          <w:sz w:val="22"/>
          <w:szCs w:val="22"/>
          <w:lang w:eastAsia="en-GB"/>
        </w:rPr>
      </w:pPr>
      <w:r>
        <w:t>6.1.7.1</w:t>
      </w:r>
      <w:r w:rsidRPr="003778A4">
        <w:rPr>
          <w:rFonts w:ascii="Calibri" w:hAnsi="Calibri"/>
          <w:sz w:val="22"/>
          <w:szCs w:val="22"/>
          <w:lang w:eastAsia="en-GB"/>
        </w:rPr>
        <w:tab/>
      </w:r>
      <w:r>
        <w:t>General</w:t>
      </w:r>
      <w:r>
        <w:tab/>
      </w:r>
      <w:r>
        <w:fldChar w:fldCharType="begin" w:fldLock="1"/>
      </w:r>
      <w:r>
        <w:instrText xml:space="preserve"> PAGEREF _Toc67906557 \h </w:instrText>
      </w:r>
      <w:r>
        <w:fldChar w:fldCharType="separate"/>
      </w:r>
      <w:r>
        <w:t>20</w:t>
      </w:r>
      <w:r>
        <w:fldChar w:fldCharType="end"/>
      </w:r>
    </w:p>
    <w:p w14:paraId="5FE70D04" w14:textId="200B1052" w:rsidR="00B5731E" w:rsidRPr="003778A4" w:rsidRDefault="00B5731E">
      <w:pPr>
        <w:pStyle w:val="TOC4"/>
        <w:rPr>
          <w:rFonts w:ascii="Calibri" w:hAnsi="Calibri"/>
          <w:sz w:val="22"/>
          <w:szCs w:val="22"/>
          <w:lang w:eastAsia="en-GB"/>
        </w:rPr>
      </w:pPr>
      <w:r>
        <w:t>6.1.7.2</w:t>
      </w:r>
      <w:r w:rsidRPr="003778A4">
        <w:rPr>
          <w:rFonts w:ascii="Calibri" w:hAnsi="Calibri"/>
          <w:sz w:val="22"/>
          <w:szCs w:val="22"/>
          <w:lang w:eastAsia="en-GB"/>
        </w:rPr>
        <w:tab/>
      </w:r>
      <w:r>
        <w:t>Protocol Errors</w:t>
      </w:r>
      <w:r>
        <w:tab/>
      </w:r>
      <w:r>
        <w:fldChar w:fldCharType="begin" w:fldLock="1"/>
      </w:r>
      <w:r>
        <w:instrText xml:space="preserve"> PAGEREF _Toc67906558 \h </w:instrText>
      </w:r>
      <w:r>
        <w:fldChar w:fldCharType="separate"/>
      </w:r>
      <w:r>
        <w:t>20</w:t>
      </w:r>
      <w:r>
        <w:fldChar w:fldCharType="end"/>
      </w:r>
    </w:p>
    <w:p w14:paraId="3DEB2FE4" w14:textId="6105F102" w:rsidR="00B5731E" w:rsidRPr="003778A4" w:rsidRDefault="00B5731E">
      <w:pPr>
        <w:pStyle w:val="TOC4"/>
        <w:rPr>
          <w:rFonts w:ascii="Calibri" w:hAnsi="Calibri"/>
          <w:sz w:val="22"/>
          <w:szCs w:val="22"/>
          <w:lang w:eastAsia="en-GB"/>
        </w:rPr>
      </w:pPr>
      <w:r>
        <w:t>6.1.7.3</w:t>
      </w:r>
      <w:r w:rsidRPr="003778A4">
        <w:rPr>
          <w:rFonts w:ascii="Calibri" w:hAnsi="Calibri"/>
          <w:sz w:val="22"/>
          <w:szCs w:val="22"/>
          <w:lang w:eastAsia="en-GB"/>
        </w:rPr>
        <w:tab/>
      </w:r>
      <w:r>
        <w:t>Application Errors</w:t>
      </w:r>
      <w:r>
        <w:tab/>
      </w:r>
      <w:r>
        <w:fldChar w:fldCharType="begin" w:fldLock="1"/>
      </w:r>
      <w:r>
        <w:instrText xml:space="preserve"> PAGEREF _Toc67906559 \h </w:instrText>
      </w:r>
      <w:r>
        <w:fldChar w:fldCharType="separate"/>
      </w:r>
      <w:r>
        <w:t>20</w:t>
      </w:r>
      <w:r>
        <w:fldChar w:fldCharType="end"/>
      </w:r>
    </w:p>
    <w:p w14:paraId="029904B7" w14:textId="11A0065C" w:rsidR="00B5731E" w:rsidRPr="003778A4" w:rsidRDefault="00B5731E">
      <w:pPr>
        <w:pStyle w:val="TOC2"/>
        <w:rPr>
          <w:rFonts w:ascii="Calibri" w:hAnsi="Calibri"/>
          <w:sz w:val="22"/>
          <w:szCs w:val="22"/>
          <w:lang w:eastAsia="en-GB"/>
        </w:rPr>
      </w:pPr>
      <w:r>
        <w:t>6.1.8</w:t>
      </w:r>
      <w:r w:rsidRPr="003778A4">
        <w:rPr>
          <w:rFonts w:ascii="Calibri" w:hAnsi="Calibri"/>
          <w:sz w:val="22"/>
          <w:szCs w:val="22"/>
          <w:lang w:eastAsia="en-GB"/>
        </w:rPr>
        <w:tab/>
      </w:r>
      <w:r>
        <w:rPr>
          <w:lang w:eastAsia="zh-CN"/>
        </w:rPr>
        <w:t>Feature negotiation</w:t>
      </w:r>
      <w:r>
        <w:tab/>
      </w:r>
      <w:r>
        <w:fldChar w:fldCharType="begin" w:fldLock="1"/>
      </w:r>
      <w:r>
        <w:instrText xml:space="preserve"> PAGEREF _Toc67906560 \h </w:instrText>
      </w:r>
      <w:r>
        <w:fldChar w:fldCharType="separate"/>
      </w:r>
      <w:r>
        <w:t>21</w:t>
      </w:r>
      <w:r>
        <w:fldChar w:fldCharType="end"/>
      </w:r>
    </w:p>
    <w:p w14:paraId="43568D83" w14:textId="510B0A8C" w:rsidR="00B5731E" w:rsidRPr="003778A4" w:rsidRDefault="00B5731E">
      <w:pPr>
        <w:pStyle w:val="TOC2"/>
        <w:rPr>
          <w:rFonts w:ascii="Calibri" w:hAnsi="Calibri"/>
          <w:sz w:val="22"/>
          <w:szCs w:val="22"/>
          <w:lang w:eastAsia="en-GB"/>
        </w:rPr>
      </w:pPr>
      <w:r>
        <w:t>6.1.9</w:t>
      </w:r>
      <w:r w:rsidRPr="003778A4">
        <w:rPr>
          <w:rFonts w:ascii="Calibri" w:hAnsi="Calibri"/>
          <w:sz w:val="22"/>
          <w:szCs w:val="22"/>
          <w:lang w:eastAsia="en-GB"/>
        </w:rPr>
        <w:tab/>
      </w:r>
      <w:r>
        <w:t>Security</w:t>
      </w:r>
      <w:r>
        <w:tab/>
      </w:r>
      <w:r>
        <w:fldChar w:fldCharType="begin" w:fldLock="1"/>
      </w:r>
      <w:r>
        <w:instrText xml:space="preserve"> PAGEREF _Toc67906561 \h </w:instrText>
      </w:r>
      <w:r>
        <w:fldChar w:fldCharType="separate"/>
      </w:r>
      <w:r>
        <w:t>21</w:t>
      </w:r>
      <w:r>
        <w:fldChar w:fldCharType="end"/>
      </w:r>
    </w:p>
    <w:p w14:paraId="6A7FBACC" w14:textId="2EABBEC6" w:rsidR="00B5731E" w:rsidRPr="003778A4" w:rsidRDefault="00B5731E">
      <w:pPr>
        <w:pStyle w:val="TOC2"/>
        <w:rPr>
          <w:rFonts w:ascii="Calibri" w:hAnsi="Calibri"/>
          <w:sz w:val="22"/>
          <w:szCs w:val="22"/>
          <w:lang w:eastAsia="en-GB"/>
        </w:rPr>
      </w:pPr>
      <w:r>
        <w:t>6.2</w:t>
      </w:r>
      <w:r w:rsidRPr="003778A4">
        <w:rPr>
          <w:rFonts w:ascii="Calibri" w:hAnsi="Calibri"/>
          <w:sz w:val="22"/>
          <w:szCs w:val="22"/>
          <w:lang w:eastAsia="en-GB"/>
        </w:rPr>
        <w:tab/>
      </w:r>
      <w:r>
        <w:t>&lt; Service 2&gt; Service API</w:t>
      </w:r>
      <w:r>
        <w:tab/>
      </w:r>
      <w:r>
        <w:fldChar w:fldCharType="begin" w:fldLock="1"/>
      </w:r>
      <w:r>
        <w:instrText xml:space="preserve"> PAGEREF _Toc67906562 \h </w:instrText>
      </w:r>
      <w:r>
        <w:fldChar w:fldCharType="separate"/>
      </w:r>
      <w:r>
        <w:t>21</w:t>
      </w:r>
      <w:r>
        <w:fldChar w:fldCharType="end"/>
      </w:r>
    </w:p>
    <w:p w14:paraId="412E1DA5" w14:textId="7E748767" w:rsidR="00B5731E" w:rsidRPr="003778A4" w:rsidRDefault="00B5731E" w:rsidP="00B5731E">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_Toc67906563 \h </w:instrText>
      </w:r>
      <w:r>
        <w:fldChar w:fldCharType="separate"/>
      </w:r>
      <w:r>
        <w:t>22</w:t>
      </w:r>
      <w:r>
        <w:fldChar w:fldCharType="end"/>
      </w:r>
    </w:p>
    <w:p w14:paraId="21340E3F" w14:textId="3DA41517" w:rsidR="00B5731E" w:rsidRPr="003778A4" w:rsidRDefault="00B5731E">
      <w:pPr>
        <w:pStyle w:val="TOC2"/>
        <w:rPr>
          <w:rFonts w:ascii="Calibri" w:hAnsi="Calibri"/>
          <w:sz w:val="22"/>
          <w:szCs w:val="22"/>
          <w:lang w:eastAsia="en-GB"/>
        </w:rPr>
      </w:pPr>
      <w:r>
        <w:t>A.1</w:t>
      </w:r>
      <w:r w:rsidRPr="003778A4">
        <w:rPr>
          <w:rFonts w:ascii="Calibri" w:hAnsi="Calibri"/>
          <w:sz w:val="22"/>
          <w:szCs w:val="22"/>
          <w:lang w:eastAsia="en-GB"/>
        </w:rPr>
        <w:tab/>
      </w:r>
      <w:r>
        <w:t>General</w:t>
      </w:r>
      <w:r>
        <w:tab/>
      </w:r>
      <w:r>
        <w:fldChar w:fldCharType="begin" w:fldLock="1"/>
      </w:r>
      <w:r>
        <w:instrText xml:space="preserve"> PAGEREF _Toc67906564 \h </w:instrText>
      </w:r>
      <w:r>
        <w:fldChar w:fldCharType="separate"/>
      </w:r>
      <w:r>
        <w:t>22</w:t>
      </w:r>
      <w:r>
        <w:fldChar w:fldCharType="end"/>
      </w:r>
    </w:p>
    <w:p w14:paraId="65134F6A" w14:textId="5FAD21A6" w:rsidR="00B5731E" w:rsidRPr="003778A4" w:rsidRDefault="00B5731E">
      <w:pPr>
        <w:pStyle w:val="TOC2"/>
        <w:rPr>
          <w:rFonts w:ascii="Calibri" w:hAnsi="Calibri"/>
          <w:sz w:val="22"/>
          <w:szCs w:val="22"/>
          <w:lang w:eastAsia="en-GB"/>
        </w:rPr>
      </w:pPr>
      <w:r>
        <w:t>A.2</w:t>
      </w:r>
      <w:r w:rsidRPr="003778A4">
        <w:rPr>
          <w:rFonts w:ascii="Calibri" w:hAnsi="Calibri"/>
          <w:sz w:val="22"/>
          <w:szCs w:val="22"/>
          <w:lang w:eastAsia="en-GB"/>
        </w:rPr>
        <w:tab/>
      </w:r>
      <w:r>
        <w:t>&lt;Service 1&gt; API</w:t>
      </w:r>
      <w:r>
        <w:tab/>
      </w:r>
      <w:r>
        <w:fldChar w:fldCharType="begin" w:fldLock="1"/>
      </w:r>
      <w:r>
        <w:instrText xml:space="preserve"> PAGEREF _Toc67906565 \h </w:instrText>
      </w:r>
      <w:r>
        <w:fldChar w:fldCharType="separate"/>
      </w:r>
      <w:r>
        <w:t>22</w:t>
      </w:r>
      <w:r>
        <w:fldChar w:fldCharType="end"/>
      </w:r>
    </w:p>
    <w:p w14:paraId="30DA8F1E" w14:textId="506AB578" w:rsidR="00B5731E" w:rsidRPr="003778A4" w:rsidRDefault="00B5731E">
      <w:pPr>
        <w:pStyle w:val="TOC2"/>
        <w:rPr>
          <w:rFonts w:ascii="Calibri" w:hAnsi="Calibri"/>
          <w:sz w:val="22"/>
          <w:szCs w:val="22"/>
          <w:lang w:eastAsia="en-GB"/>
        </w:rPr>
      </w:pPr>
      <w:r>
        <w:t>A.3</w:t>
      </w:r>
      <w:r w:rsidRPr="003778A4">
        <w:rPr>
          <w:rFonts w:ascii="Calibri" w:hAnsi="Calibri"/>
          <w:sz w:val="22"/>
          <w:szCs w:val="22"/>
          <w:lang w:eastAsia="en-GB"/>
        </w:rPr>
        <w:tab/>
      </w:r>
      <w:r>
        <w:t>&lt;Service 2&gt; API</w:t>
      </w:r>
      <w:r>
        <w:tab/>
      </w:r>
      <w:r>
        <w:fldChar w:fldCharType="begin" w:fldLock="1"/>
      </w:r>
      <w:r>
        <w:instrText xml:space="preserve"> PAGEREF _Toc67906566 \h </w:instrText>
      </w:r>
      <w:r>
        <w:fldChar w:fldCharType="separate"/>
      </w:r>
      <w:r>
        <w:t>22</w:t>
      </w:r>
      <w:r>
        <w:fldChar w:fldCharType="end"/>
      </w:r>
    </w:p>
    <w:p w14:paraId="4BB1442B" w14:textId="5EB87F5D" w:rsidR="00B5731E" w:rsidRPr="003778A4" w:rsidRDefault="00B5731E" w:rsidP="00B5731E">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_Toc67906567 \h </w:instrText>
      </w:r>
      <w:r>
        <w:fldChar w:fldCharType="separate"/>
      </w:r>
      <w:r>
        <w:t>23</w:t>
      </w:r>
      <w:r>
        <w:fldChar w:fldCharType="end"/>
      </w:r>
    </w:p>
    <w:p w14:paraId="40DCE20D" w14:textId="6A911064" w:rsidR="00080512" w:rsidRPr="004D3578" w:rsidRDefault="004D3578">
      <w:r w:rsidRPr="004D3578">
        <w:rPr>
          <w:noProof/>
          <w:sz w:val="22"/>
        </w:rPr>
        <w:fldChar w:fldCharType="end"/>
      </w:r>
    </w:p>
    <w:p w14:paraId="6856B7B7" w14:textId="187C5C68" w:rsidR="00080512" w:rsidRDefault="00080512" w:rsidP="00B5731E">
      <w:pPr>
        <w:pStyle w:val="Heading1"/>
      </w:pPr>
      <w:r w:rsidRPr="004D3578">
        <w:br w:type="page"/>
      </w:r>
      <w:bookmarkStart w:id="11" w:name="foreword"/>
      <w:bookmarkStart w:id="12" w:name="_Toc67906481"/>
      <w:bookmarkEnd w:id="11"/>
      <w:r w:rsidRPr="004D3578">
        <w:lastRenderedPageBreak/>
        <w:t>Foreword</w:t>
      </w:r>
      <w:bookmarkEnd w:id="12"/>
    </w:p>
    <w:p w14:paraId="716E28FF" w14:textId="43EB6B59" w:rsidR="00080512" w:rsidRPr="004D3578" w:rsidRDefault="00080512">
      <w:r w:rsidRPr="004D3578">
        <w:t>This Techni</w:t>
      </w:r>
      <w:r w:rsidRPr="00B5731E">
        <w:t xml:space="preserve">cal </w:t>
      </w:r>
      <w:bookmarkStart w:id="13" w:name="spectype3"/>
      <w:r w:rsidRPr="00B5731E">
        <w:t>Specification</w:t>
      </w:r>
      <w:bookmarkEnd w:id="13"/>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112DA606" w14:textId="77777777" w:rsidR="00B5731E" w:rsidRPr="004D3578" w:rsidRDefault="00B5731E" w:rsidP="00B5731E">
      <w:pPr>
        <w:pStyle w:val="Heading1"/>
      </w:pPr>
      <w:bookmarkStart w:id="14" w:name="introduction"/>
      <w:bookmarkStart w:id="15" w:name="_Toc35971369"/>
      <w:bookmarkStart w:id="16" w:name="_Toc67906171"/>
      <w:bookmarkStart w:id="17" w:name="_Toc67906482"/>
      <w:bookmarkEnd w:id="14"/>
      <w:r w:rsidRPr="004D3578">
        <w:t>Introduction</w:t>
      </w:r>
      <w:bookmarkEnd w:id="15"/>
      <w:bookmarkEnd w:id="16"/>
      <w:bookmarkEnd w:id="17"/>
    </w:p>
    <w:p w14:paraId="1F46E915" w14:textId="77777777" w:rsidR="00B5731E" w:rsidRPr="004D3578" w:rsidRDefault="00B5731E" w:rsidP="00B5731E">
      <w:pPr>
        <w:pStyle w:val="Guidance"/>
      </w:pPr>
      <w:r w:rsidRPr="004D3578">
        <w:t>This clause is optional. If it exists, it is always the second unnumbered clause.</w:t>
      </w:r>
    </w:p>
    <w:p w14:paraId="7E68873E" w14:textId="77777777" w:rsidR="00B5731E" w:rsidRPr="004D3578" w:rsidRDefault="00B5731E" w:rsidP="00B5731E">
      <w:pPr>
        <w:pStyle w:val="Heading1"/>
      </w:pPr>
      <w:r w:rsidRPr="004D3578">
        <w:br w:type="page"/>
      </w:r>
      <w:bookmarkStart w:id="18" w:name="_Toc510696578"/>
      <w:bookmarkStart w:id="19" w:name="_Toc35971370"/>
      <w:bookmarkStart w:id="20" w:name="_Toc67906172"/>
      <w:bookmarkStart w:id="21" w:name="_Toc67906483"/>
      <w:r w:rsidRPr="004D3578">
        <w:lastRenderedPageBreak/>
        <w:t>1</w:t>
      </w:r>
      <w:r w:rsidRPr="004D3578">
        <w:tab/>
        <w:t>Scope</w:t>
      </w:r>
      <w:bookmarkEnd w:id="18"/>
      <w:bookmarkEnd w:id="19"/>
      <w:bookmarkEnd w:id="20"/>
      <w:bookmarkEnd w:id="21"/>
    </w:p>
    <w:p w14:paraId="0B1953B5" w14:textId="77777777" w:rsidR="00B5731E" w:rsidRDefault="00B5731E" w:rsidP="00B5731E">
      <w:pPr>
        <w:pStyle w:val="Guidance"/>
        <w:rPr>
          <w:lang w:eastAsia="zh-CN"/>
        </w:rPr>
      </w:pPr>
      <w:r>
        <w:t>This clause will describe the</w:t>
      </w:r>
      <w:r>
        <w:rPr>
          <w:lang w:eastAsia="zh-CN"/>
        </w:rPr>
        <w:t xml:space="preserve"> scope of the corresponding service specification.</w:t>
      </w:r>
    </w:p>
    <w:p w14:paraId="65ACF5BB" w14:textId="77777777" w:rsidR="00B5731E" w:rsidRDefault="00B5731E" w:rsidP="00B5731E">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375C02DE" w14:textId="77777777" w:rsidR="00B5731E" w:rsidRPr="005E4D39" w:rsidRDefault="00B5731E" w:rsidP="00B5731E">
      <w:r>
        <w:t>The 5G System stage 2 architecture and procedures are specified in 3GPP TS </w:t>
      </w:r>
      <w:r w:rsidRPr="005E4D39">
        <w:t>23.501 [2] and 3GPP TS 23.502 [3].</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B5731E">
      <w:pPr>
        <w:pStyle w:val="Heading1"/>
      </w:pPr>
      <w:bookmarkStart w:id="22" w:name="_Toc510696579"/>
      <w:bookmarkStart w:id="23" w:name="_Toc35971371"/>
      <w:bookmarkStart w:id="24" w:name="_Toc67906173"/>
      <w:bookmarkStart w:id="25" w:name="_Toc67906484"/>
      <w:r w:rsidRPr="004D3578">
        <w:t>2</w:t>
      </w:r>
      <w:r w:rsidRPr="004D3578">
        <w:tab/>
        <w:t>References</w:t>
      </w:r>
      <w:bookmarkEnd w:id="22"/>
      <w:bookmarkEnd w:id="23"/>
      <w:bookmarkEnd w:id="24"/>
      <w:bookmarkEnd w:id="25"/>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40B30FA9" w14:textId="77777777" w:rsidR="00B5731E" w:rsidRDefault="00B5731E" w:rsidP="00B5731E">
      <w:pPr>
        <w:pStyle w:val="EX"/>
      </w:pPr>
      <w:r w:rsidRPr="004D3578">
        <w:t>[1]</w:t>
      </w:r>
      <w:r w:rsidRPr="004D3578">
        <w:tab/>
        <w:t>3GPP TR 21.905: "Vocabulary for 3GPP Specifications".</w:t>
      </w:r>
    </w:p>
    <w:p w14:paraId="306C9EF6" w14:textId="77777777" w:rsidR="00B5731E" w:rsidRPr="005E4D39" w:rsidRDefault="00B5731E" w:rsidP="00B5731E">
      <w:pPr>
        <w:pStyle w:val="EX"/>
      </w:pPr>
      <w:r>
        <w:t>[2</w:t>
      </w:r>
      <w:r w:rsidRPr="005E4D39">
        <w:t>]</w:t>
      </w:r>
      <w:r w:rsidRPr="005E4D39">
        <w:tab/>
        <w:t>3GPP TS 23.501: "System Architecture for the 5G System; Stage 2".</w:t>
      </w:r>
    </w:p>
    <w:p w14:paraId="521B11AB" w14:textId="77777777" w:rsidR="00B5731E" w:rsidRPr="005E4D39" w:rsidRDefault="00B5731E" w:rsidP="00B5731E">
      <w:pPr>
        <w:pStyle w:val="EX"/>
      </w:pPr>
      <w:r w:rsidRPr="005E4D39">
        <w:t>[</w:t>
      </w:r>
      <w:r>
        <w:t>3</w:t>
      </w:r>
      <w:r w:rsidRPr="005E4D39">
        <w:t>]</w:t>
      </w:r>
      <w:r w:rsidRPr="005E4D39">
        <w:tab/>
        <w:t>3GPP TS 23.502: "Procedures for the 5G System; Stage 2".</w:t>
      </w:r>
    </w:p>
    <w:p w14:paraId="73819FD7" w14:textId="77777777" w:rsidR="00B5731E" w:rsidRPr="005E4D39" w:rsidRDefault="00B5731E" w:rsidP="00B5731E">
      <w:pPr>
        <w:pStyle w:val="EX"/>
      </w:pPr>
      <w:r w:rsidRPr="005E4D39">
        <w:t>[</w:t>
      </w:r>
      <w:r>
        <w:t>4</w:t>
      </w:r>
      <w:r w:rsidRPr="005E4D39">
        <w:t>]</w:t>
      </w:r>
      <w:r w:rsidRPr="005E4D39">
        <w:tab/>
        <w:t>3GPP TS 29.500: "5G System; Technical Realization of Service Based Architecture; Stage 3".</w:t>
      </w:r>
    </w:p>
    <w:p w14:paraId="4EDDE953" w14:textId="77777777" w:rsidR="00B5731E" w:rsidRDefault="00B5731E" w:rsidP="00B5731E">
      <w:pPr>
        <w:pStyle w:val="EX"/>
      </w:pPr>
      <w:r w:rsidRPr="005E4D39">
        <w:t>[</w:t>
      </w:r>
      <w:r>
        <w:t>5</w:t>
      </w:r>
      <w:r w:rsidRPr="005E4D39">
        <w:t>]</w:t>
      </w:r>
      <w:r w:rsidRPr="005E4D39">
        <w:tab/>
        <w:t>3GPP TS 29.501: "5G</w:t>
      </w:r>
      <w:r>
        <w:t xml:space="preserve"> System; Principles and Guidelines for Services Definition; Stage 3".</w:t>
      </w:r>
    </w:p>
    <w:p w14:paraId="324CF67C" w14:textId="77777777" w:rsidR="00B5731E" w:rsidRDefault="00B5731E" w:rsidP="00B5731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B5731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3337F9BB" w14:textId="77777777" w:rsidR="00B5731E" w:rsidRPr="004D3578" w:rsidRDefault="00B5731E" w:rsidP="00B5731E">
      <w:pPr>
        <w:pStyle w:val="Heading1"/>
      </w:pPr>
      <w:bookmarkStart w:id="30" w:name="_Toc510696580"/>
      <w:bookmarkStart w:id="31" w:name="_Toc35971372"/>
      <w:bookmarkStart w:id="32" w:name="_Toc67906174"/>
      <w:bookmarkStart w:id="33" w:name="_Toc67906485"/>
      <w:r w:rsidRPr="004D3578">
        <w:lastRenderedPageBreak/>
        <w:t>3</w:t>
      </w:r>
      <w:r w:rsidRPr="004D3578">
        <w:tab/>
        <w:t>Definitions, symbols and abbreviations</w:t>
      </w:r>
      <w:bookmarkEnd w:id="30"/>
      <w:bookmarkEnd w:id="31"/>
      <w:bookmarkEnd w:id="32"/>
      <w:bookmarkEnd w:id="33"/>
    </w:p>
    <w:p w14:paraId="057456A6" w14:textId="77777777" w:rsidR="00B5731E" w:rsidRPr="004D3578" w:rsidRDefault="00B5731E" w:rsidP="00B5731E">
      <w:pPr>
        <w:pStyle w:val="Heading2"/>
      </w:pPr>
      <w:bookmarkStart w:id="34" w:name="_Toc510696581"/>
      <w:bookmarkStart w:id="35" w:name="_Toc35971373"/>
      <w:bookmarkStart w:id="36" w:name="_Toc67906175"/>
      <w:bookmarkStart w:id="37" w:name="_Toc67906486"/>
      <w:r w:rsidRPr="004D3578">
        <w:t>3.1</w:t>
      </w:r>
      <w:r w:rsidRPr="004D3578">
        <w:tab/>
        <w:t>Definitions</w:t>
      </w:r>
      <w:bookmarkEnd w:id="34"/>
      <w:bookmarkEnd w:id="35"/>
      <w:bookmarkEnd w:id="36"/>
      <w:bookmarkEnd w:id="37"/>
    </w:p>
    <w:p w14:paraId="5B2CDE5E" w14:textId="77777777" w:rsidR="00B5731E" w:rsidRPr="004D3578" w:rsidRDefault="00B5731E" w:rsidP="00B5731E">
      <w:r w:rsidRPr="004D3578">
        <w:t xml:space="preserve">For the purposes of the present document, the terms and definitions given in </w:t>
      </w:r>
      <w:bookmarkStart w:id="38" w:name="OLE_LINK6"/>
      <w:bookmarkStart w:id="39" w:name="OLE_LINK7"/>
      <w:bookmarkStart w:id="40" w:name="OLE_LINK8"/>
      <w:r>
        <w:t xml:space="preserve">3GPP </w:t>
      </w:r>
      <w:bookmarkEnd w:id="38"/>
      <w:bookmarkEnd w:id="39"/>
      <w:bookmarkEnd w:id="40"/>
      <w:r w:rsidRPr="004D3578">
        <w:t xml:space="preserve">TR 21.905 [1] and the following apply. A term defined in the present document takes precedence over the definition of the same term, if any, in </w:t>
      </w:r>
      <w:r>
        <w:t xml:space="preserve">3GPP </w:t>
      </w:r>
      <w:r w:rsidRPr="004D3578">
        <w:t>TR 21.905 [1].</w:t>
      </w:r>
    </w:p>
    <w:p w14:paraId="635BA199" w14:textId="77777777" w:rsidR="00B5731E" w:rsidRPr="004D3578" w:rsidRDefault="00B5731E" w:rsidP="00B5731E">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D536889" w14:textId="77777777" w:rsidR="00B5731E" w:rsidRPr="004D3578" w:rsidRDefault="00B5731E" w:rsidP="00B5731E">
      <w:pPr>
        <w:pStyle w:val="Guidance"/>
      </w:pPr>
      <w:r w:rsidRPr="004D3578">
        <w:rPr>
          <w:b/>
        </w:rPr>
        <w:t>&lt;defined term&gt;:</w:t>
      </w:r>
      <w:r w:rsidRPr="004D3578">
        <w:t xml:space="preserve"> &lt;definition&gt;.</w:t>
      </w:r>
    </w:p>
    <w:p w14:paraId="13DE3693" w14:textId="77777777" w:rsidR="00B5731E" w:rsidRPr="004D3578" w:rsidRDefault="00B5731E" w:rsidP="00B5731E">
      <w:r w:rsidRPr="004D3578">
        <w:rPr>
          <w:b/>
        </w:rPr>
        <w:t>example:</w:t>
      </w:r>
      <w:r w:rsidRPr="004D3578">
        <w:t xml:space="preserve"> text used to clarify abstract rules by applying them literally.</w:t>
      </w:r>
    </w:p>
    <w:p w14:paraId="4EE060F8" w14:textId="77777777" w:rsidR="00B5731E" w:rsidRPr="004D3578" w:rsidRDefault="00B5731E" w:rsidP="00B5731E">
      <w:pPr>
        <w:pStyle w:val="Heading2"/>
      </w:pPr>
      <w:bookmarkStart w:id="41" w:name="_Toc510696582"/>
      <w:bookmarkStart w:id="42" w:name="_Toc35971374"/>
      <w:bookmarkStart w:id="43" w:name="_Toc67906176"/>
      <w:bookmarkStart w:id="44" w:name="_Toc67906487"/>
      <w:r w:rsidRPr="004D3578">
        <w:t>3.2</w:t>
      </w:r>
      <w:r w:rsidRPr="004D3578">
        <w:tab/>
        <w:t>Symbols</w:t>
      </w:r>
      <w:bookmarkEnd w:id="41"/>
      <w:bookmarkEnd w:id="42"/>
      <w:bookmarkEnd w:id="43"/>
      <w:bookmarkEnd w:id="44"/>
    </w:p>
    <w:p w14:paraId="10F4F372" w14:textId="77777777" w:rsidR="00B5731E" w:rsidRPr="004D3578" w:rsidRDefault="00B5731E" w:rsidP="00B5731E">
      <w:pPr>
        <w:keepNext/>
      </w:pPr>
      <w:r w:rsidRPr="004D3578">
        <w:t>For the purposes of the present document, the following symbols apply:</w:t>
      </w:r>
    </w:p>
    <w:p w14:paraId="202C1EBA" w14:textId="77777777" w:rsidR="00B5731E" w:rsidRPr="004D3578" w:rsidRDefault="00B5731E" w:rsidP="00B5731E">
      <w:pPr>
        <w:pStyle w:val="Guidance"/>
      </w:pPr>
      <w:r w:rsidRPr="004D3578">
        <w:t>Symbol format (EW)</w:t>
      </w:r>
    </w:p>
    <w:p w14:paraId="57A395E4" w14:textId="77777777" w:rsidR="00B5731E" w:rsidRPr="004D3578" w:rsidRDefault="00B5731E" w:rsidP="00B5731E">
      <w:pPr>
        <w:pStyle w:val="EW"/>
      </w:pPr>
      <w:r w:rsidRPr="004D3578">
        <w:t>&lt;symbol&gt;</w:t>
      </w:r>
      <w:r w:rsidRPr="004D3578">
        <w:tab/>
        <w:t>&lt;Explanation&gt;</w:t>
      </w:r>
    </w:p>
    <w:p w14:paraId="39BA413E" w14:textId="77777777" w:rsidR="00B5731E" w:rsidRPr="004D3578" w:rsidRDefault="00B5731E" w:rsidP="00B5731E">
      <w:pPr>
        <w:pStyle w:val="EW"/>
      </w:pPr>
    </w:p>
    <w:p w14:paraId="3965B334" w14:textId="77777777" w:rsidR="00B5731E" w:rsidRPr="004D3578" w:rsidRDefault="00B5731E" w:rsidP="00B5731E">
      <w:pPr>
        <w:pStyle w:val="Heading2"/>
      </w:pPr>
      <w:bookmarkStart w:id="45" w:name="_Toc510696583"/>
      <w:bookmarkStart w:id="46" w:name="_Toc35971375"/>
      <w:bookmarkStart w:id="47" w:name="_Toc67906177"/>
      <w:bookmarkStart w:id="48" w:name="_Toc67906488"/>
      <w:r w:rsidRPr="004D3578">
        <w:t>3.3</w:t>
      </w:r>
      <w:r w:rsidRPr="004D3578">
        <w:tab/>
        <w:t>Abbreviations</w:t>
      </w:r>
      <w:bookmarkEnd w:id="45"/>
      <w:bookmarkEnd w:id="46"/>
      <w:bookmarkEnd w:id="47"/>
      <w:bookmarkEnd w:id="48"/>
    </w:p>
    <w:p w14:paraId="0D9896E7" w14:textId="77777777" w:rsidR="00B5731E" w:rsidRPr="004D3578" w:rsidRDefault="00B5731E" w:rsidP="00B573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1E1DA8F" w14:textId="77777777" w:rsidR="00B5731E" w:rsidRPr="004D3578" w:rsidRDefault="00B5731E" w:rsidP="00B5731E">
      <w:pPr>
        <w:pStyle w:val="Guidance"/>
        <w:keepNext/>
      </w:pPr>
      <w:r w:rsidRPr="004D3578">
        <w:t>Abbreviation format (EW)</w:t>
      </w:r>
    </w:p>
    <w:p w14:paraId="408A7418" w14:textId="77777777" w:rsidR="00B5731E" w:rsidRPr="004D3578" w:rsidRDefault="00B5731E" w:rsidP="00B5731E">
      <w:pPr>
        <w:pStyle w:val="EW"/>
      </w:pPr>
      <w:r w:rsidRPr="004D3578">
        <w:t>&lt;ACRONYM&gt;</w:t>
      </w:r>
      <w:r w:rsidRPr="004D3578">
        <w:tab/>
        <w:t>&lt;Explanation&gt;</w:t>
      </w:r>
    </w:p>
    <w:p w14:paraId="1A9495E3" w14:textId="77777777" w:rsidR="00B5731E" w:rsidRPr="004D3578" w:rsidRDefault="00B5731E" w:rsidP="00B5731E">
      <w:pPr>
        <w:pStyle w:val="EW"/>
      </w:pPr>
    </w:p>
    <w:p w14:paraId="5146DEC9" w14:textId="77777777" w:rsidR="00B5731E" w:rsidRDefault="00B5731E" w:rsidP="00B5731E">
      <w:pPr>
        <w:pStyle w:val="Heading1"/>
      </w:pPr>
      <w:bookmarkStart w:id="49" w:name="_Toc510696584"/>
      <w:bookmarkStart w:id="50" w:name="_Toc35971376"/>
      <w:bookmarkStart w:id="51" w:name="_Toc67906178"/>
      <w:bookmarkStart w:id="52" w:name="_Toc67906489"/>
      <w:r w:rsidRPr="004D3578">
        <w:t>4</w:t>
      </w:r>
      <w:r w:rsidRPr="004D3578">
        <w:tab/>
      </w:r>
      <w:r>
        <w:t>Overview</w:t>
      </w:r>
      <w:bookmarkEnd w:id="49"/>
      <w:bookmarkEnd w:id="50"/>
      <w:bookmarkEnd w:id="51"/>
      <w:bookmarkEnd w:id="52"/>
    </w:p>
    <w:p w14:paraId="26DD9D23" w14:textId="77777777" w:rsidR="00B5731E" w:rsidRDefault="00B5731E" w:rsidP="00B5731E">
      <w:pPr>
        <w:pStyle w:val="Guidance"/>
      </w:pPr>
      <w:r>
        <w:t>This clause will introduce the Service Based Interface specified in this document.</w:t>
      </w:r>
    </w:p>
    <w:p w14:paraId="1EE21292" w14:textId="77777777" w:rsidR="00B5731E" w:rsidRDefault="00B5731E" w:rsidP="00B5731E">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1EF301F" w14:textId="77777777" w:rsidR="00B5731E" w:rsidRDefault="00B5731E" w:rsidP="00B5731E"/>
    <w:p w14:paraId="3016013C" w14:textId="77777777" w:rsidR="00B5731E" w:rsidRDefault="00B5731E" w:rsidP="00B5731E">
      <w:pPr>
        <w:pStyle w:val="Heading1"/>
      </w:pPr>
      <w:bookmarkStart w:id="53" w:name="_Toc510696585"/>
      <w:bookmarkStart w:id="54" w:name="_Toc35971377"/>
      <w:bookmarkStart w:id="55" w:name="_Toc67906179"/>
      <w:bookmarkStart w:id="56" w:name="_Toc67906490"/>
      <w:r>
        <w:t>5</w:t>
      </w:r>
      <w:r w:rsidRPr="004D3578">
        <w:tab/>
      </w:r>
      <w:r>
        <w:t xml:space="preserve">Services offered by the </w:t>
      </w:r>
      <w:bookmarkEnd w:id="53"/>
      <w:bookmarkEnd w:id="54"/>
      <w:r>
        <w:t>GBA BSF</w:t>
      </w:r>
      <w:bookmarkEnd w:id="55"/>
      <w:bookmarkEnd w:id="56"/>
    </w:p>
    <w:p w14:paraId="573A2AD2" w14:textId="77777777" w:rsidR="00B5731E" w:rsidRDefault="00B5731E" w:rsidP="00B5731E">
      <w:pPr>
        <w:pStyle w:val="Heading2"/>
      </w:pPr>
      <w:bookmarkStart w:id="57" w:name="_Toc510696586"/>
      <w:bookmarkStart w:id="58" w:name="_Toc35971378"/>
      <w:bookmarkStart w:id="59" w:name="_Toc67906180"/>
      <w:bookmarkStart w:id="60" w:name="_Toc67906491"/>
      <w:r>
        <w:t>5.1</w:t>
      </w:r>
      <w:r>
        <w:tab/>
        <w:t>Introduction</w:t>
      </w:r>
      <w:bookmarkEnd w:id="57"/>
      <w:bookmarkEnd w:id="58"/>
      <w:bookmarkEnd w:id="59"/>
      <w:bookmarkEnd w:id="60"/>
    </w:p>
    <w:p w14:paraId="6D8993D3" w14:textId="77777777" w:rsidR="00B5731E" w:rsidRDefault="00B5731E" w:rsidP="00B5731E">
      <w:pPr>
        <w:pStyle w:val="Guidance"/>
      </w:pPr>
      <w:r>
        <w:t>This clause will list the</w:t>
      </w:r>
      <w:r w:rsidRPr="005A7F36">
        <w:t xml:space="preserve"> </w:t>
      </w:r>
      <w:r>
        <w:t>different services produced by the NF.</w:t>
      </w:r>
    </w:p>
    <w:p w14:paraId="51F9082D" w14:textId="77777777" w:rsidR="00B5731E" w:rsidRDefault="00B5731E" w:rsidP="00B5731E">
      <w:pPr>
        <w:pStyle w:val="Guidance"/>
      </w:pPr>
    </w:p>
    <w:p w14:paraId="59BB905F" w14:textId="77777777" w:rsidR="00B5731E" w:rsidRPr="002D1C72" w:rsidRDefault="00B5731E" w:rsidP="00B5731E">
      <w:r w:rsidRPr="002D1C72">
        <w:t>Table 5.1-</w:t>
      </w:r>
      <w:r>
        <w:t>x</w:t>
      </w:r>
      <w:r w:rsidRPr="002D1C72">
        <w:t xml:space="preserve"> summarizes the corresponding APIs defined for this specification.</w:t>
      </w:r>
    </w:p>
    <w:p w14:paraId="0B9E672E" w14:textId="77777777" w:rsidR="00B5731E" w:rsidRPr="002D1C72" w:rsidRDefault="00B5731E" w:rsidP="00B5731E">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B5731E" w:rsidRPr="00B54FF5" w14:paraId="0030C6F2" w14:textId="77777777" w:rsidTr="00B46D48">
        <w:tc>
          <w:tcPr>
            <w:tcW w:w="2073" w:type="dxa"/>
            <w:shd w:val="clear" w:color="auto" w:fill="auto"/>
          </w:tcPr>
          <w:p w14:paraId="56E8FAF2" w14:textId="77777777" w:rsidR="00B5731E" w:rsidRPr="0016361A" w:rsidRDefault="00B5731E" w:rsidP="00B46D4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2EFE856" w14:textId="77777777" w:rsidR="00B5731E" w:rsidRPr="0016361A" w:rsidRDefault="00B5731E" w:rsidP="00B46D4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08B0FD98" w14:textId="77777777" w:rsidR="00B5731E" w:rsidRPr="0016361A" w:rsidRDefault="00B5731E" w:rsidP="00B46D4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08FD553D" w14:textId="77777777" w:rsidR="00B5731E" w:rsidRPr="0016361A" w:rsidRDefault="00B5731E" w:rsidP="00B46D48">
            <w:pPr>
              <w:jc w:val="center"/>
              <w:rPr>
                <w:rFonts w:ascii="Arial" w:hAnsi="Arial" w:cs="Arial"/>
                <w:b/>
                <w:sz w:val="18"/>
                <w:szCs w:val="18"/>
              </w:rPr>
            </w:pPr>
            <w:r w:rsidRPr="0016361A">
              <w:rPr>
                <w:rFonts w:ascii="Arial" w:hAnsi="Arial" w:cs="Arial"/>
                <w:b/>
                <w:sz w:val="18"/>
                <w:szCs w:val="18"/>
              </w:rPr>
              <w:t xml:space="preserve">OpenAPI Specification </w:t>
            </w:r>
            <w:r w:rsidRPr="0016361A">
              <w:rPr>
                <w:rFonts w:ascii="Arial" w:hAnsi="Arial" w:cs="Arial"/>
                <w:b/>
                <w:sz w:val="18"/>
                <w:szCs w:val="18"/>
              </w:rPr>
              <w:lastRenderedPageBreak/>
              <w:t>File</w:t>
            </w:r>
          </w:p>
        </w:tc>
        <w:tc>
          <w:tcPr>
            <w:tcW w:w="1197" w:type="dxa"/>
            <w:shd w:val="clear" w:color="auto" w:fill="auto"/>
          </w:tcPr>
          <w:p w14:paraId="79BBAE4B" w14:textId="77777777" w:rsidR="00B5731E" w:rsidRPr="0016361A" w:rsidRDefault="00B5731E" w:rsidP="00B46D48">
            <w:pPr>
              <w:jc w:val="center"/>
              <w:rPr>
                <w:rFonts w:ascii="Arial" w:hAnsi="Arial" w:cs="Arial"/>
                <w:b/>
                <w:sz w:val="18"/>
                <w:szCs w:val="18"/>
              </w:rPr>
            </w:pPr>
            <w:r w:rsidRPr="0016361A">
              <w:rPr>
                <w:rFonts w:ascii="Arial" w:hAnsi="Arial" w:cs="Arial"/>
                <w:b/>
                <w:sz w:val="18"/>
                <w:szCs w:val="18"/>
              </w:rPr>
              <w:lastRenderedPageBreak/>
              <w:t>apiName</w:t>
            </w:r>
          </w:p>
        </w:tc>
        <w:tc>
          <w:tcPr>
            <w:tcW w:w="1147" w:type="dxa"/>
            <w:shd w:val="clear" w:color="auto" w:fill="auto"/>
          </w:tcPr>
          <w:p w14:paraId="301A68BC" w14:textId="77777777" w:rsidR="00B5731E" w:rsidRPr="0016361A" w:rsidRDefault="00B5731E" w:rsidP="00B46D4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B46D48">
        <w:tc>
          <w:tcPr>
            <w:tcW w:w="2073" w:type="dxa"/>
            <w:shd w:val="clear" w:color="auto" w:fill="auto"/>
          </w:tcPr>
          <w:p w14:paraId="6A4CF2CD" w14:textId="77777777" w:rsidR="00B5731E" w:rsidRPr="0016361A" w:rsidRDefault="00B5731E" w:rsidP="00B46D4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250B87DB" w14:textId="77777777" w:rsidR="00B5731E" w:rsidRPr="0016361A" w:rsidRDefault="00B5731E" w:rsidP="00B46D4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46679534" w14:textId="77777777" w:rsidR="00B5731E" w:rsidRPr="0016361A" w:rsidRDefault="00B5731E" w:rsidP="00B46D4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0ED3D205" w14:textId="77777777" w:rsidR="00B5731E" w:rsidRPr="0016361A" w:rsidRDefault="00B5731E" w:rsidP="00B46D4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6F2CD365" w14:textId="77777777" w:rsidR="00B5731E" w:rsidRPr="0016361A" w:rsidRDefault="00B5731E" w:rsidP="00B46D4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25B6B1C5" w14:textId="77777777" w:rsidR="00B5731E" w:rsidRPr="0016361A" w:rsidRDefault="00B5731E" w:rsidP="00B46D48">
            <w:pPr>
              <w:rPr>
                <w:rFonts w:ascii="Arial" w:hAnsi="Arial" w:cs="Arial"/>
                <w:sz w:val="18"/>
                <w:szCs w:val="18"/>
              </w:rPr>
            </w:pPr>
            <w:r w:rsidRPr="0016361A">
              <w:rPr>
                <w:rFonts w:ascii="Arial" w:hAnsi="Arial" w:cs="Arial"/>
                <w:sz w:val="18"/>
                <w:szCs w:val="18"/>
              </w:rPr>
              <w:t>&lt;ref Annex&gt;</w:t>
            </w:r>
          </w:p>
        </w:tc>
      </w:tr>
    </w:tbl>
    <w:p w14:paraId="4BB3D1C0" w14:textId="77777777" w:rsidR="00B5731E" w:rsidRPr="002D1C72" w:rsidRDefault="00B5731E" w:rsidP="00B5731E">
      <w:pPr>
        <w:rPr>
          <w:rFonts w:ascii="Arial" w:hAnsi="Arial" w:cs="Arial"/>
          <w:sz w:val="18"/>
          <w:szCs w:val="18"/>
        </w:rPr>
      </w:pPr>
    </w:p>
    <w:p w14:paraId="4C829DAC" w14:textId="77777777" w:rsidR="00B5731E" w:rsidRDefault="00B5731E" w:rsidP="00B5731E">
      <w:pPr>
        <w:pStyle w:val="Guidance"/>
        <w:rPr>
          <w:lang w:val="en-US"/>
        </w:rPr>
      </w:pPr>
    </w:p>
    <w:p w14:paraId="49E7B10A" w14:textId="77777777" w:rsidR="00B5731E" w:rsidRDefault="00B5731E" w:rsidP="00B5731E">
      <w:pPr>
        <w:pStyle w:val="Heading2"/>
      </w:pPr>
      <w:bookmarkStart w:id="61" w:name="_Toc510696587"/>
      <w:bookmarkStart w:id="62" w:name="_Toc35971379"/>
      <w:bookmarkStart w:id="63" w:name="_Toc67906181"/>
      <w:bookmarkStart w:id="64" w:name="_Toc67906492"/>
      <w:r>
        <w:t>5.2</w:t>
      </w:r>
      <w:r>
        <w:tab/>
        <w:t>&lt;Service 1&gt;</w:t>
      </w:r>
      <w:r w:rsidRPr="00AF47A0">
        <w:t xml:space="preserve"> </w:t>
      </w:r>
      <w:r>
        <w:t>Service</w:t>
      </w:r>
      <w:bookmarkEnd w:id="61"/>
      <w:bookmarkEnd w:id="62"/>
      <w:bookmarkEnd w:id="63"/>
      <w:bookmarkEnd w:id="64"/>
    </w:p>
    <w:p w14:paraId="587FB981" w14:textId="77777777" w:rsidR="00B5731E" w:rsidRDefault="00B5731E" w:rsidP="00B5731E">
      <w:pPr>
        <w:pStyle w:val="Guidance"/>
      </w:pPr>
      <w:r>
        <w:t>One clause per service, where &lt;service 1&gt; is to be replaced by the service name (e.g. Nsmf_PDUSession).</w:t>
      </w:r>
    </w:p>
    <w:p w14:paraId="36FC60C8" w14:textId="77777777" w:rsidR="00B5731E" w:rsidRDefault="00B5731E" w:rsidP="00B5731E">
      <w:pPr>
        <w:pStyle w:val="Heading3"/>
      </w:pPr>
      <w:bookmarkStart w:id="65" w:name="_Toc510696588"/>
      <w:bookmarkStart w:id="66" w:name="_Toc35971380"/>
      <w:bookmarkStart w:id="67" w:name="_Toc67906182"/>
      <w:bookmarkStart w:id="68" w:name="_Toc67906493"/>
      <w:r>
        <w:t>5.2.1</w:t>
      </w:r>
      <w:r>
        <w:tab/>
        <w:t>Service Description</w:t>
      </w:r>
      <w:bookmarkEnd w:id="65"/>
      <w:bookmarkEnd w:id="66"/>
      <w:bookmarkEnd w:id="67"/>
      <w:bookmarkEnd w:id="68"/>
    </w:p>
    <w:p w14:paraId="0B19A71C" w14:textId="77777777" w:rsidR="00B5731E" w:rsidRPr="0002353F" w:rsidRDefault="00B5731E" w:rsidP="00B5731E">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722C9777" w14:textId="77777777" w:rsidR="00B5731E" w:rsidRDefault="00B5731E" w:rsidP="00B5731E">
      <w:pPr>
        <w:pStyle w:val="Heading3"/>
      </w:pPr>
      <w:bookmarkStart w:id="69" w:name="_Toc510696589"/>
      <w:bookmarkStart w:id="70" w:name="_Toc35971381"/>
      <w:bookmarkStart w:id="71" w:name="_Toc67906183"/>
      <w:bookmarkStart w:id="72" w:name="_Toc67906494"/>
      <w:r>
        <w:t>5.2.2</w:t>
      </w:r>
      <w:r>
        <w:tab/>
        <w:t>Service Operations</w:t>
      </w:r>
      <w:bookmarkEnd w:id="69"/>
      <w:bookmarkEnd w:id="70"/>
      <w:bookmarkEnd w:id="71"/>
      <w:bookmarkEnd w:id="72"/>
    </w:p>
    <w:p w14:paraId="33BB9635" w14:textId="77777777" w:rsidR="00B5731E" w:rsidRDefault="00B5731E" w:rsidP="00B5731E">
      <w:pPr>
        <w:pStyle w:val="Guidance"/>
      </w:pPr>
      <w:r>
        <w:t>One clause per service operation.</w:t>
      </w:r>
    </w:p>
    <w:p w14:paraId="3E7E5156" w14:textId="77777777" w:rsidR="00B5731E" w:rsidRDefault="00B5731E" w:rsidP="00B5731E">
      <w:pPr>
        <w:pStyle w:val="Guidance"/>
      </w:pPr>
      <w:r>
        <w:t>This clause will include a description of the different service operationssupported by the service. For RESTful service operations, the service operations depict the resources and the methods they support.</w:t>
      </w:r>
    </w:p>
    <w:p w14:paraId="0F03212B" w14:textId="77777777" w:rsidR="00B5731E" w:rsidRDefault="00B5731E" w:rsidP="00B5731E">
      <w:pPr>
        <w:pStyle w:val="Heading4"/>
      </w:pPr>
      <w:bookmarkStart w:id="73" w:name="_Toc510696590"/>
      <w:bookmarkStart w:id="74" w:name="_Toc35971382"/>
      <w:bookmarkStart w:id="75" w:name="_Toc67906184"/>
      <w:bookmarkStart w:id="76" w:name="_Toc67906495"/>
      <w:r>
        <w:t>5.2.2.1</w:t>
      </w:r>
      <w:r>
        <w:tab/>
        <w:t>Introduction</w:t>
      </w:r>
      <w:bookmarkEnd w:id="73"/>
      <w:bookmarkEnd w:id="74"/>
      <w:bookmarkEnd w:id="75"/>
      <w:bookmarkEnd w:id="76"/>
    </w:p>
    <w:p w14:paraId="061C28B2" w14:textId="77777777" w:rsidR="00B5731E" w:rsidRDefault="00B5731E" w:rsidP="00B5731E">
      <w:pPr>
        <w:pStyle w:val="Guidance"/>
      </w:pPr>
      <w:r>
        <w:t>This clause will contain a generic introduction of the service operationsdescribed in the following clauses.</w:t>
      </w:r>
    </w:p>
    <w:p w14:paraId="0151DF61" w14:textId="77777777" w:rsidR="00B5731E" w:rsidRDefault="00B5731E" w:rsidP="00B5731E">
      <w:pPr>
        <w:pStyle w:val="Heading4"/>
      </w:pPr>
      <w:bookmarkStart w:id="77" w:name="_Toc510696591"/>
      <w:bookmarkStart w:id="78" w:name="_Toc35971383"/>
      <w:bookmarkStart w:id="79" w:name="_Toc67906185"/>
      <w:bookmarkStart w:id="80" w:name="_Toc67906496"/>
      <w:r>
        <w:t>5.2.2.2</w:t>
      </w:r>
      <w:r>
        <w:tab/>
        <w:t>&lt;Service operation 1&gt;</w:t>
      </w:r>
      <w:bookmarkEnd w:id="77"/>
      <w:bookmarkEnd w:id="78"/>
      <w:bookmarkEnd w:id="79"/>
      <w:bookmarkEnd w:id="80"/>
    </w:p>
    <w:p w14:paraId="3CF32DE2" w14:textId="77777777" w:rsidR="00B5731E" w:rsidRDefault="00B5731E" w:rsidP="00B5731E">
      <w:pPr>
        <w:pStyle w:val="Heading5"/>
      </w:pPr>
      <w:bookmarkStart w:id="81" w:name="_Toc510696592"/>
      <w:bookmarkStart w:id="82" w:name="_Toc35971384"/>
      <w:bookmarkStart w:id="83" w:name="_Toc67906186"/>
      <w:bookmarkStart w:id="84" w:name="_Toc67906497"/>
      <w:r>
        <w:t>5.2.2.2.1</w:t>
      </w:r>
      <w:r>
        <w:tab/>
        <w:t>General</w:t>
      </w:r>
      <w:bookmarkEnd w:id="81"/>
      <w:bookmarkEnd w:id="82"/>
      <w:bookmarkEnd w:id="83"/>
      <w:bookmarkEnd w:id="84"/>
    </w:p>
    <w:p w14:paraId="5833FFEF" w14:textId="77777777" w:rsidR="00B5731E" w:rsidRPr="00D93024" w:rsidRDefault="00B5731E" w:rsidP="00B5731E">
      <w:r>
        <w:t>This clause provides a general description of the service operation.</w:t>
      </w:r>
    </w:p>
    <w:p w14:paraId="5DEE480B" w14:textId="77777777" w:rsidR="00B5731E" w:rsidRDefault="00B5731E" w:rsidP="00B5731E">
      <w:pPr>
        <w:pStyle w:val="Heading5"/>
      </w:pPr>
      <w:bookmarkStart w:id="85" w:name="_Toc510696593"/>
      <w:bookmarkStart w:id="86" w:name="_Toc35971385"/>
      <w:bookmarkStart w:id="87" w:name="_Toc67906187"/>
      <w:bookmarkStart w:id="88" w:name="_Toc67906498"/>
      <w:r>
        <w:t>5.2.2.2.2</w:t>
      </w:r>
      <w:r>
        <w:tab/>
        <w:t>&lt;Procedure 1 using service operation 1 of service 1&gt;</w:t>
      </w:r>
      <w:bookmarkEnd w:id="85"/>
      <w:bookmarkEnd w:id="86"/>
      <w:bookmarkEnd w:id="87"/>
      <w:bookmarkEnd w:id="88"/>
    </w:p>
    <w:p w14:paraId="194EAE22" w14:textId="77777777" w:rsidR="00B5731E" w:rsidRDefault="00B5731E" w:rsidP="00B5731E">
      <w:pPr>
        <w:pStyle w:val="Heading5"/>
      </w:pPr>
      <w:bookmarkStart w:id="89" w:name="_Toc510696594"/>
      <w:bookmarkStart w:id="90" w:name="_Toc35971386"/>
      <w:bookmarkStart w:id="91" w:name="_Toc67906188"/>
      <w:bookmarkStart w:id="92" w:name="_Toc67906499"/>
      <w:r>
        <w:t>5.2.2.2.3</w:t>
      </w:r>
      <w:r>
        <w:tab/>
        <w:t>&lt;Procedure 2 using service operation 1 of service 1&gt;</w:t>
      </w:r>
      <w:bookmarkEnd w:id="89"/>
      <w:bookmarkEnd w:id="90"/>
      <w:bookmarkEnd w:id="91"/>
      <w:bookmarkEnd w:id="92"/>
    </w:p>
    <w:p w14:paraId="7A7B038C" w14:textId="77777777" w:rsidR="00B5731E" w:rsidRDefault="00B5731E" w:rsidP="00B5731E">
      <w:pPr>
        <w:pStyle w:val="Guidance"/>
      </w:pPr>
      <w:r>
        <w:t>And so on if there are more than 2 procedures that need to be described for the service.</w:t>
      </w:r>
    </w:p>
    <w:p w14:paraId="5C4410B6" w14:textId="77777777" w:rsidR="00B5731E" w:rsidRDefault="00B5731E" w:rsidP="00B5731E">
      <w:pPr>
        <w:pStyle w:val="Guidance"/>
      </w:pPr>
      <w:r>
        <w:t>Clauses 5.2.2.2.x are optional to include. They can be specified e.g. if a service operation is implemented using different combinations of resources and methods.</w:t>
      </w:r>
    </w:p>
    <w:p w14:paraId="3A4203E3" w14:textId="77777777" w:rsidR="00B5731E" w:rsidRDefault="00B5731E" w:rsidP="00B5731E">
      <w:pPr>
        <w:pStyle w:val="Heading4"/>
      </w:pPr>
      <w:bookmarkStart w:id="93" w:name="_Toc510696595"/>
      <w:bookmarkStart w:id="94" w:name="_Toc35971387"/>
      <w:bookmarkStart w:id="95" w:name="_Toc67906189"/>
      <w:bookmarkStart w:id="96" w:name="_Toc67906500"/>
      <w:r>
        <w:t>5.2.2.3</w:t>
      </w:r>
      <w:r>
        <w:tab/>
        <w:t>&lt;Service operation 2&gt;</w:t>
      </w:r>
      <w:bookmarkEnd w:id="93"/>
      <w:bookmarkEnd w:id="94"/>
      <w:bookmarkEnd w:id="95"/>
      <w:bookmarkEnd w:id="96"/>
    </w:p>
    <w:p w14:paraId="119BF947" w14:textId="77777777" w:rsidR="00B5731E" w:rsidRPr="00D93024" w:rsidRDefault="00B5731E" w:rsidP="00B5731E">
      <w:r>
        <w:t>And so on if there are more than 2 service operations to be described for the service.</w:t>
      </w:r>
    </w:p>
    <w:p w14:paraId="27B6DC28" w14:textId="77777777" w:rsidR="00B5731E" w:rsidRDefault="00B5731E" w:rsidP="00B5731E">
      <w:pPr>
        <w:pStyle w:val="Heading2"/>
      </w:pPr>
      <w:bookmarkStart w:id="97" w:name="_Toc510696596"/>
      <w:bookmarkStart w:id="98" w:name="_Toc35971388"/>
      <w:bookmarkStart w:id="99" w:name="_Toc67906190"/>
      <w:bookmarkStart w:id="100" w:name="_Toc67906501"/>
      <w:r>
        <w:t>5.3</w:t>
      </w:r>
      <w:r>
        <w:tab/>
        <w:t>&lt;Service 2 &gt;</w:t>
      </w:r>
      <w:r w:rsidRPr="00AF47A0">
        <w:t xml:space="preserve"> </w:t>
      </w:r>
      <w:r>
        <w:t>Service</w:t>
      </w:r>
      <w:bookmarkEnd w:id="97"/>
      <w:bookmarkEnd w:id="98"/>
      <w:bookmarkEnd w:id="99"/>
      <w:bookmarkEnd w:id="100"/>
    </w:p>
    <w:p w14:paraId="2D28A953" w14:textId="77777777" w:rsidR="00B5731E" w:rsidRDefault="00B5731E" w:rsidP="00B5731E">
      <w:pPr>
        <w:pStyle w:val="Guidance"/>
      </w:pPr>
      <w:r>
        <w:t>And so on if there are more than two services offered by the NF. Same structure as in clause 5.2.</w:t>
      </w:r>
    </w:p>
    <w:p w14:paraId="0BF490E0" w14:textId="77777777" w:rsidR="00B5731E" w:rsidRDefault="00B5731E" w:rsidP="00B5731E"/>
    <w:p w14:paraId="40668BEF" w14:textId="77777777" w:rsidR="00B5731E" w:rsidRDefault="00B5731E" w:rsidP="00B5731E">
      <w:pPr>
        <w:pStyle w:val="Heading1"/>
      </w:pPr>
      <w:bookmarkStart w:id="101" w:name="_Toc510696597"/>
      <w:bookmarkStart w:id="102" w:name="_Toc35971389"/>
      <w:bookmarkStart w:id="103" w:name="_Toc67906191"/>
      <w:bookmarkStart w:id="104" w:name="_Toc67906502"/>
      <w:r>
        <w:lastRenderedPageBreak/>
        <w:t>6</w:t>
      </w:r>
      <w:r>
        <w:tab/>
        <w:t>API Definitions</w:t>
      </w:r>
      <w:bookmarkEnd w:id="101"/>
      <w:bookmarkEnd w:id="102"/>
      <w:bookmarkEnd w:id="103"/>
      <w:bookmarkEnd w:id="104"/>
    </w:p>
    <w:p w14:paraId="39133042" w14:textId="77777777" w:rsidR="00B5731E" w:rsidRDefault="00B5731E" w:rsidP="00B5731E">
      <w:pPr>
        <w:pStyle w:val="Heading2"/>
      </w:pPr>
      <w:bookmarkStart w:id="105" w:name="_Toc510696598"/>
      <w:bookmarkStart w:id="106" w:name="_Toc35971390"/>
      <w:bookmarkStart w:id="107" w:name="_Toc67906192"/>
      <w:bookmarkStart w:id="108" w:name="_Toc67906503"/>
      <w:r>
        <w:t>6.1</w:t>
      </w:r>
      <w:r>
        <w:tab/>
        <w:t>&lt;</w:t>
      </w:r>
      <w:r w:rsidRPr="00532024">
        <w:t xml:space="preserve"> </w:t>
      </w:r>
      <w:r>
        <w:t>Service 1&gt; Service API</w:t>
      </w:r>
      <w:bookmarkEnd w:id="105"/>
      <w:bookmarkEnd w:id="106"/>
      <w:bookmarkEnd w:id="107"/>
      <w:bookmarkEnd w:id="108"/>
    </w:p>
    <w:p w14:paraId="302F250D" w14:textId="77777777" w:rsidR="00B5731E" w:rsidRDefault="00B5731E" w:rsidP="00B5731E">
      <w:pPr>
        <w:pStyle w:val="Guidance"/>
      </w:pPr>
      <w:r>
        <w:t>One clause per service, where &lt;service 1&gt; is to be replaced by the service name (e.g. Nsmf_PDUSession).</w:t>
      </w:r>
    </w:p>
    <w:p w14:paraId="1BAD2BBB" w14:textId="77777777" w:rsidR="00B5731E" w:rsidRDefault="00B5731E" w:rsidP="00B5731E">
      <w:pPr>
        <w:pStyle w:val="Heading3"/>
      </w:pPr>
      <w:bookmarkStart w:id="109" w:name="_Toc510696599"/>
      <w:bookmarkStart w:id="110" w:name="_Toc35971391"/>
      <w:bookmarkStart w:id="111" w:name="_Toc67906193"/>
      <w:bookmarkStart w:id="112" w:name="_Toc67906504"/>
      <w:r>
        <w:t>6.1.1</w:t>
      </w:r>
      <w:r>
        <w:tab/>
        <w:t>Introduction</w:t>
      </w:r>
      <w:bookmarkEnd w:id="109"/>
      <w:bookmarkEnd w:id="110"/>
      <w:bookmarkEnd w:id="111"/>
      <w:bookmarkEnd w:id="112"/>
    </w:p>
    <w:p w14:paraId="5D736DC3" w14:textId="77777777" w:rsidR="00B5731E" w:rsidRDefault="00B5731E" w:rsidP="00B5731E">
      <w:pPr>
        <w:pStyle w:val="Guidance"/>
      </w:pPr>
      <w:r>
        <w:t>This clause specifies the API Name and Version.</w:t>
      </w:r>
    </w:p>
    <w:p w14:paraId="3046C0F6" w14:textId="77777777" w:rsidR="00B5731E" w:rsidRDefault="00B5731E" w:rsidP="00B5731E">
      <w:pPr>
        <w:rPr>
          <w:noProof/>
          <w:lang w:eastAsia="zh-CN"/>
        </w:rPr>
      </w:pPr>
      <w:bookmarkStart w:id="113"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25655F28" w14:textId="77777777" w:rsidR="00B5731E" w:rsidRDefault="00B5731E" w:rsidP="00B5731E">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3D004771" w14:textId="77777777"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77777777"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7777777"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A1E4BB0" w14:textId="77777777" w:rsidR="00B5731E" w:rsidRDefault="00B5731E" w:rsidP="00B5731E">
      <w:pPr>
        <w:pStyle w:val="Heading3"/>
      </w:pPr>
      <w:bookmarkStart w:id="114" w:name="_Toc35971392"/>
      <w:bookmarkStart w:id="115" w:name="_Toc67906194"/>
      <w:bookmarkStart w:id="116" w:name="_Toc67906505"/>
      <w:r>
        <w:t>6.1.2</w:t>
      </w:r>
      <w:r>
        <w:tab/>
        <w:t>Usage of HTTP</w:t>
      </w:r>
      <w:bookmarkEnd w:id="113"/>
      <w:bookmarkEnd w:id="114"/>
      <w:bookmarkEnd w:id="115"/>
      <w:bookmarkEnd w:id="116"/>
    </w:p>
    <w:p w14:paraId="174A696B" w14:textId="77777777" w:rsidR="00B5731E" w:rsidRPr="000C5200" w:rsidRDefault="00B5731E" w:rsidP="00B5731E">
      <w:pPr>
        <w:pStyle w:val="Heading4"/>
      </w:pPr>
      <w:bookmarkStart w:id="117" w:name="_Toc510696601"/>
      <w:bookmarkStart w:id="118" w:name="_Toc35971393"/>
      <w:bookmarkStart w:id="119" w:name="_Toc67906195"/>
      <w:bookmarkStart w:id="120" w:name="_Toc67906506"/>
      <w:r>
        <w:t>6.1.2.1</w:t>
      </w:r>
      <w:r>
        <w:tab/>
        <w:t>General</w:t>
      </w:r>
      <w:bookmarkEnd w:id="117"/>
      <w:bookmarkEnd w:id="118"/>
      <w:bookmarkEnd w:id="119"/>
      <w:bookmarkEnd w:id="120"/>
    </w:p>
    <w:p w14:paraId="1CBAF67B" w14:textId="77777777" w:rsidR="00B5731E" w:rsidRDefault="00B5731E" w:rsidP="00B5731E">
      <w:pPr>
        <w:pStyle w:val="Guidance"/>
      </w:pPr>
      <w:r>
        <w:t>This clause will include a reference to TS 29.500 for the description of the Transport and HTTP/2.0 protocol requirements and for the security requirements.</w:t>
      </w:r>
    </w:p>
    <w:p w14:paraId="4B8E8089" w14:textId="77777777" w:rsidR="00B5731E" w:rsidRPr="00986E88" w:rsidRDefault="00B5731E" w:rsidP="00B5731E">
      <w:pPr>
        <w:rPr>
          <w:noProof/>
        </w:rPr>
      </w:pPr>
      <w:bookmarkStart w:id="12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77777777"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25E556A" w14:textId="77777777" w:rsidR="00B5731E" w:rsidRPr="000C5200" w:rsidRDefault="00B5731E" w:rsidP="00B5731E">
      <w:pPr>
        <w:pStyle w:val="Heading4"/>
      </w:pPr>
      <w:bookmarkStart w:id="122" w:name="_Toc35971394"/>
      <w:bookmarkStart w:id="123" w:name="_Toc67906196"/>
      <w:bookmarkStart w:id="124" w:name="_Toc67906507"/>
      <w:r>
        <w:t>6.1.2.2</w:t>
      </w:r>
      <w:r>
        <w:tab/>
        <w:t>HTTP standard headers</w:t>
      </w:r>
      <w:bookmarkEnd w:id="121"/>
      <w:bookmarkEnd w:id="122"/>
      <w:bookmarkEnd w:id="123"/>
      <w:bookmarkEnd w:id="124"/>
    </w:p>
    <w:p w14:paraId="37FFA417" w14:textId="77777777" w:rsidR="00B5731E" w:rsidRDefault="00B5731E" w:rsidP="00B5731E">
      <w:pPr>
        <w:pStyle w:val="Heading5"/>
        <w:rPr>
          <w:lang w:eastAsia="zh-CN"/>
        </w:rPr>
      </w:pPr>
      <w:bookmarkStart w:id="125" w:name="_Toc510696603"/>
      <w:bookmarkStart w:id="126" w:name="_Toc35971395"/>
      <w:bookmarkStart w:id="127" w:name="_Toc67906197"/>
      <w:bookmarkStart w:id="128" w:name="_Toc67906508"/>
      <w:r>
        <w:t>6.1.2.2.1</w:t>
      </w:r>
      <w:r>
        <w:rPr>
          <w:rFonts w:hint="eastAsia"/>
          <w:lang w:eastAsia="zh-CN"/>
        </w:rPr>
        <w:tab/>
      </w:r>
      <w:r>
        <w:rPr>
          <w:lang w:eastAsia="zh-CN"/>
        </w:rPr>
        <w:t>General</w:t>
      </w:r>
      <w:bookmarkEnd w:id="125"/>
      <w:bookmarkEnd w:id="126"/>
      <w:bookmarkEnd w:id="127"/>
      <w:bookmarkEnd w:id="128"/>
    </w:p>
    <w:p w14:paraId="6546E55D" w14:textId="77777777" w:rsidR="00B5731E" w:rsidRPr="00986E88" w:rsidRDefault="00B5731E" w:rsidP="00B5731E">
      <w:pPr>
        <w:rPr>
          <w:noProof/>
        </w:rPr>
      </w:pPr>
      <w:bookmarkStart w:id="129" w:name="_Toc510696604"/>
      <w:r w:rsidRPr="00986E88">
        <w:rPr>
          <w:noProof/>
        </w:rPr>
        <w:t xml:space="preserve">See </w:t>
      </w:r>
      <w:r>
        <w:rPr>
          <w:noProof/>
        </w:rPr>
        <w:t>clause</w:t>
      </w:r>
      <w:r w:rsidRPr="00986E88">
        <w:rPr>
          <w:noProof/>
        </w:rPr>
        <w:t> 5.2.2 of 3GPP TS 29.500 [4] for the usage of HTTP standard headers.</w:t>
      </w:r>
    </w:p>
    <w:p w14:paraId="6BDA06E9" w14:textId="77777777" w:rsidR="00B5731E" w:rsidRDefault="00B5731E" w:rsidP="00B5731E">
      <w:pPr>
        <w:pStyle w:val="Guidance"/>
      </w:pPr>
      <w:r>
        <w:t>Add specific information for the API if applicable.</w:t>
      </w:r>
    </w:p>
    <w:p w14:paraId="26480897" w14:textId="77777777" w:rsidR="00B5731E" w:rsidRDefault="00B5731E" w:rsidP="00B5731E">
      <w:pPr>
        <w:pStyle w:val="Heading5"/>
      </w:pPr>
      <w:bookmarkStart w:id="130" w:name="_Toc35971396"/>
      <w:bookmarkStart w:id="131" w:name="_Toc67906198"/>
      <w:bookmarkStart w:id="132" w:name="_Toc67906509"/>
      <w:r>
        <w:t>6.1.2.2.2</w:t>
      </w:r>
      <w:r>
        <w:tab/>
        <w:t>Content type</w:t>
      </w:r>
      <w:bookmarkEnd w:id="129"/>
      <w:bookmarkEnd w:id="130"/>
      <w:bookmarkEnd w:id="131"/>
      <w:bookmarkEnd w:id="132"/>
    </w:p>
    <w:p w14:paraId="347E4AB8" w14:textId="77777777" w:rsidR="00B5731E" w:rsidRDefault="00B5731E" w:rsidP="00B5731E">
      <w:pPr>
        <w:pStyle w:val="Guidance"/>
      </w:pPr>
      <w:r>
        <w:t>This clause will indicate the encoding of HTTP requests/responses and the applicable MIME media type for the related Content-Type header. Adjust the text below if additional payload types are used e.g. for HATEOS.</w:t>
      </w:r>
    </w:p>
    <w:p w14:paraId="6C0541B8" w14:textId="77777777" w:rsidR="00B5731E" w:rsidRDefault="00B5731E" w:rsidP="00B5731E">
      <w:bookmarkStart w:id="133"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bookmarkStart w:id="134" w:name="_Hlk525213471"/>
      <w:bookmarkStart w:id="135" w:name="_Hlk525213025"/>
      <w:r>
        <w:t xml:space="preserve">"Problem Details" JSON object shall be used to indicate </w:t>
      </w:r>
      <w:r>
        <w:rPr>
          <w:lang w:eastAsia="fr-FR"/>
        </w:rPr>
        <w:t xml:space="preserve">additional details of the error </w:t>
      </w:r>
      <w:r>
        <w:t xml:space="preserve">in a HTTP response body and </w:t>
      </w:r>
      <w:bookmarkEnd w:id="134"/>
      <w:r>
        <w:t>shall be signalled by the content type "application/problem+json", as defined in IETF RFC 7807 [13].</w:t>
      </w:r>
      <w:bookmarkEnd w:id="135"/>
    </w:p>
    <w:p w14:paraId="2B11F845" w14:textId="77777777" w:rsidR="00B5731E" w:rsidRPr="000C5200" w:rsidRDefault="00B5731E" w:rsidP="00B5731E">
      <w:pPr>
        <w:pStyle w:val="Heading4"/>
      </w:pPr>
      <w:bookmarkStart w:id="136" w:name="_Toc35971397"/>
      <w:bookmarkStart w:id="137" w:name="_Toc67906199"/>
      <w:bookmarkStart w:id="138" w:name="_Toc67906510"/>
      <w:r>
        <w:t>6.1.2.3</w:t>
      </w:r>
      <w:r>
        <w:tab/>
        <w:t>HTTP custom headers</w:t>
      </w:r>
      <w:bookmarkEnd w:id="133"/>
      <w:bookmarkEnd w:id="136"/>
      <w:bookmarkEnd w:id="137"/>
      <w:bookmarkEnd w:id="138"/>
    </w:p>
    <w:p w14:paraId="6B6E29CF" w14:textId="77777777" w:rsidR="00B5731E" w:rsidRDefault="00B5731E" w:rsidP="00B5731E">
      <w:pPr>
        <w:rPr>
          <w:noProof/>
        </w:rPr>
      </w:pPr>
      <w:bookmarkStart w:id="139" w:name="_Toc489605322"/>
      <w:bookmarkStart w:id="140" w:name="_Toc492899753"/>
      <w:bookmarkStart w:id="141" w:name="_Toc492900032"/>
      <w:bookmarkStart w:id="142" w:name="_Toc492967834"/>
      <w:bookmarkStart w:id="143" w:name="_Toc492972922"/>
      <w:bookmarkStart w:id="144" w:name="_Toc492973142"/>
      <w:bookmarkStart w:id="145" w:name="_Toc492974840"/>
      <w:bookmarkStart w:id="1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7C46D39F" w14:textId="77777777" w:rsidR="00B5731E" w:rsidRDefault="00B5731E" w:rsidP="00B5731E">
      <w:pPr>
        <w:pStyle w:val="Guidance"/>
      </w:pPr>
      <w:r>
        <w:t>Add specific information for the API if applicable.</w:t>
      </w:r>
    </w:p>
    <w:p w14:paraId="44316A7B" w14:textId="77777777" w:rsidR="00B5731E" w:rsidRDefault="00B5731E" w:rsidP="00B5731E">
      <w:pPr>
        <w:pStyle w:val="Heading3"/>
      </w:pPr>
      <w:bookmarkStart w:id="147" w:name="_Toc510696607"/>
      <w:bookmarkStart w:id="148" w:name="_Toc35971398"/>
      <w:bookmarkStart w:id="149" w:name="_Toc67906200"/>
      <w:bookmarkStart w:id="150" w:name="_Toc67906511"/>
      <w:bookmarkEnd w:id="139"/>
      <w:bookmarkEnd w:id="140"/>
      <w:bookmarkEnd w:id="141"/>
      <w:bookmarkEnd w:id="142"/>
      <w:bookmarkEnd w:id="143"/>
      <w:bookmarkEnd w:id="144"/>
      <w:bookmarkEnd w:id="145"/>
      <w:bookmarkEnd w:id="146"/>
      <w:r>
        <w:t>6.1.3</w:t>
      </w:r>
      <w:r>
        <w:tab/>
        <w:t>Resources</w:t>
      </w:r>
      <w:bookmarkEnd w:id="147"/>
      <w:bookmarkEnd w:id="148"/>
      <w:bookmarkEnd w:id="149"/>
      <w:bookmarkEnd w:id="150"/>
    </w:p>
    <w:p w14:paraId="36CEC3EE" w14:textId="77777777" w:rsidR="00B5731E" w:rsidRPr="000A7435" w:rsidRDefault="00B5731E" w:rsidP="00B5731E">
      <w:pPr>
        <w:pStyle w:val="Heading4"/>
      </w:pPr>
      <w:bookmarkStart w:id="151" w:name="_Toc510696608"/>
      <w:bookmarkStart w:id="152" w:name="_Toc35971399"/>
      <w:bookmarkStart w:id="153" w:name="_Toc67906201"/>
      <w:bookmarkStart w:id="154" w:name="_Toc67906512"/>
      <w:r>
        <w:t>6.1.3.1</w:t>
      </w:r>
      <w:r>
        <w:tab/>
        <w:t>Overview</w:t>
      </w:r>
      <w:bookmarkEnd w:id="151"/>
      <w:bookmarkEnd w:id="152"/>
      <w:bookmarkEnd w:id="153"/>
      <w:bookmarkEnd w:id="154"/>
    </w:p>
    <w:p w14:paraId="353F53BC" w14:textId="77777777" w:rsidR="00B5731E" w:rsidRDefault="00B5731E" w:rsidP="00B5731E">
      <w:pPr>
        <w:pStyle w:val="Guidance"/>
      </w:pPr>
      <w:r>
        <w:t>This clause will describe the structure for the Resource URIs and the resources and methods used for the service.</w:t>
      </w:r>
    </w:p>
    <w:p w14:paraId="597C17B5" w14:textId="77777777" w:rsidR="00B5731E" w:rsidRDefault="00B5731E" w:rsidP="00B5731E">
      <w:pPr>
        <w:pStyle w:val="EX"/>
      </w:pPr>
      <w:r>
        <w:t>Example:</w:t>
      </w:r>
    </w:p>
    <w:p w14:paraId="08A64E61" w14:textId="77777777" w:rsidR="00B5731E" w:rsidRPr="00A258AF" w:rsidRDefault="00B5731E" w:rsidP="00B5731E">
      <w:pPr>
        <w:pStyle w:val="TH"/>
        <w:rPr>
          <w:lang w:val="en-US"/>
        </w:rPr>
      </w:pPr>
      <w:r w:rsidRPr="0069718D">
        <w:object w:dxaOrig="11975" w:dyaOrig="9579" w14:anchorId="4CFC96AF">
          <v:shape id="_x0000_i1047" type="#_x0000_t75" style="width:435pt;height:348.6pt" o:ole="">
            <v:imagedata r:id="rId12" o:title=""/>
          </v:shape>
          <o:OLEObject Type="Embed" ProgID="Visio.Drawing.11" ShapeID="_x0000_i1047" DrawAspect="Content" ObjectID="_1678519328" r:id="rId13"/>
        </w:object>
      </w:r>
    </w:p>
    <w:p w14:paraId="6F19879F" w14:textId="77777777"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4174DB4B" w14:textId="77777777" w:rsidR="00B5731E" w:rsidRDefault="00B5731E" w:rsidP="00B5731E">
      <w:r>
        <w:t>Table 6.1.3.1-1 provides an overview of the resources and applicable HTTP methods.</w:t>
      </w:r>
    </w:p>
    <w:p w14:paraId="3B0DA1E4" w14:textId="77777777" w:rsidR="00B5731E" w:rsidRPr="00384E92" w:rsidRDefault="00B5731E" w:rsidP="00B5731E">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B5731E" w:rsidRPr="00B54FF5" w14:paraId="318C4B00" w14:textId="77777777" w:rsidTr="00B46D4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0872E9" w14:textId="77777777" w:rsidR="00B5731E" w:rsidRPr="0016361A" w:rsidRDefault="00B5731E" w:rsidP="00B46D4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2D0846" w14:textId="77777777" w:rsidR="00B5731E" w:rsidRPr="0016361A" w:rsidRDefault="00B5731E" w:rsidP="00B46D4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A31EAC" w14:textId="77777777" w:rsidR="00B5731E" w:rsidRPr="0016361A" w:rsidRDefault="00B5731E" w:rsidP="00B46D4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DCA3FF" w14:textId="77777777" w:rsidR="00B5731E" w:rsidRPr="0016361A" w:rsidRDefault="00B5731E" w:rsidP="00B46D48">
            <w:pPr>
              <w:pStyle w:val="TAH"/>
            </w:pPr>
            <w:r w:rsidRPr="0016361A">
              <w:t>Description</w:t>
            </w:r>
          </w:p>
        </w:tc>
      </w:tr>
      <w:tr w:rsidR="00B5731E" w:rsidRPr="00B54FF5" w14:paraId="1A6A018E" w14:textId="77777777" w:rsidTr="00B46D48">
        <w:trPr>
          <w:jc w:val="center"/>
        </w:trPr>
        <w:tc>
          <w:tcPr>
            <w:tcW w:w="1349" w:type="pct"/>
            <w:vMerge w:val="restart"/>
            <w:tcBorders>
              <w:top w:val="single" w:sz="4" w:space="0" w:color="auto"/>
              <w:left w:val="single" w:sz="4" w:space="0" w:color="auto"/>
              <w:right w:val="single" w:sz="4" w:space="0" w:color="auto"/>
            </w:tcBorders>
            <w:hideMark/>
          </w:tcPr>
          <w:p w14:paraId="6E25FEE9" w14:textId="77777777" w:rsidR="00B5731E" w:rsidRPr="0016361A" w:rsidRDefault="00B5731E" w:rsidP="00B46D4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42B12E86" w14:textId="77777777" w:rsidR="00B5731E" w:rsidRPr="0016361A" w:rsidRDefault="00B5731E" w:rsidP="00B46D4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2252AA84" w14:textId="77777777" w:rsidR="00B5731E" w:rsidRPr="0016361A" w:rsidRDefault="00B5731E" w:rsidP="00B46D4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586449A4" w14:textId="77777777" w:rsidR="00B5731E" w:rsidRPr="0016361A" w:rsidRDefault="00B5731E" w:rsidP="00B46D48">
            <w:pPr>
              <w:pStyle w:val="TAL"/>
            </w:pPr>
            <w:r w:rsidRPr="0016361A">
              <w:t>&lt;Operation executed by GET&gt;</w:t>
            </w:r>
          </w:p>
        </w:tc>
      </w:tr>
      <w:tr w:rsidR="00B5731E" w:rsidRPr="00B54FF5" w14:paraId="1E292B0F" w14:textId="77777777" w:rsidTr="00B46D48">
        <w:trPr>
          <w:jc w:val="center"/>
        </w:trPr>
        <w:tc>
          <w:tcPr>
            <w:tcW w:w="0" w:type="auto"/>
            <w:vMerge/>
            <w:tcBorders>
              <w:left w:val="single" w:sz="4" w:space="0" w:color="auto"/>
              <w:right w:val="single" w:sz="4" w:space="0" w:color="auto"/>
            </w:tcBorders>
            <w:vAlign w:val="center"/>
            <w:hideMark/>
          </w:tcPr>
          <w:p w14:paraId="6FCA6A6B" w14:textId="77777777" w:rsidR="00B5731E" w:rsidRPr="0016361A" w:rsidRDefault="00B5731E" w:rsidP="00B46D48">
            <w:pPr>
              <w:pStyle w:val="TAL"/>
            </w:pPr>
          </w:p>
        </w:tc>
        <w:tc>
          <w:tcPr>
            <w:tcW w:w="0" w:type="auto"/>
            <w:vMerge/>
            <w:tcBorders>
              <w:left w:val="single" w:sz="4" w:space="0" w:color="auto"/>
              <w:right w:val="single" w:sz="4" w:space="0" w:color="auto"/>
            </w:tcBorders>
            <w:vAlign w:val="center"/>
            <w:hideMark/>
          </w:tcPr>
          <w:p w14:paraId="43616FCD" w14:textId="77777777" w:rsidR="00B5731E" w:rsidRPr="0016361A" w:rsidRDefault="00B5731E" w:rsidP="00B46D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C0AD8BA" w14:textId="77777777" w:rsidR="00B5731E" w:rsidRPr="0016361A" w:rsidRDefault="00B5731E" w:rsidP="00B46D4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17291577" w14:textId="77777777" w:rsidR="00B5731E" w:rsidRPr="0016361A" w:rsidRDefault="00B5731E" w:rsidP="00B46D48">
            <w:pPr>
              <w:pStyle w:val="TAL"/>
            </w:pPr>
            <w:r w:rsidRPr="0016361A">
              <w:t>&lt;Operation executed by PUT&gt;</w:t>
            </w:r>
          </w:p>
        </w:tc>
      </w:tr>
      <w:tr w:rsidR="00B5731E" w:rsidRPr="00B54FF5" w14:paraId="694F31E3" w14:textId="77777777" w:rsidTr="00B46D48">
        <w:trPr>
          <w:jc w:val="center"/>
        </w:trPr>
        <w:tc>
          <w:tcPr>
            <w:tcW w:w="0" w:type="auto"/>
            <w:vMerge/>
            <w:tcBorders>
              <w:left w:val="single" w:sz="4" w:space="0" w:color="auto"/>
              <w:right w:val="single" w:sz="4" w:space="0" w:color="auto"/>
            </w:tcBorders>
            <w:vAlign w:val="center"/>
            <w:hideMark/>
          </w:tcPr>
          <w:p w14:paraId="2C659419" w14:textId="77777777" w:rsidR="00B5731E" w:rsidRPr="0016361A" w:rsidRDefault="00B5731E" w:rsidP="00B46D48">
            <w:pPr>
              <w:pStyle w:val="TAL"/>
            </w:pPr>
          </w:p>
        </w:tc>
        <w:tc>
          <w:tcPr>
            <w:tcW w:w="0" w:type="auto"/>
            <w:vMerge/>
            <w:tcBorders>
              <w:left w:val="single" w:sz="4" w:space="0" w:color="auto"/>
              <w:right w:val="single" w:sz="4" w:space="0" w:color="auto"/>
            </w:tcBorders>
            <w:vAlign w:val="center"/>
            <w:hideMark/>
          </w:tcPr>
          <w:p w14:paraId="4FEF5F05" w14:textId="77777777" w:rsidR="00B5731E" w:rsidRPr="0016361A" w:rsidRDefault="00B5731E" w:rsidP="00B46D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D1D17C9" w14:textId="77777777" w:rsidR="00B5731E" w:rsidRPr="0016361A" w:rsidRDefault="00B5731E" w:rsidP="00B46D4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5026531C" w14:textId="77777777" w:rsidR="00B5731E" w:rsidRPr="0016361A" w:rsidRDefault="00B5731E" w:rsidP="00B46D48">
            <w:pPr>
              <w:pStyle w:val="TAL"/>
            </w:pPr>
            <w:r w:rsidRPr="0016361A">
              <w:t>&lt;Operation executed by PATCH&gt;</w:t>
            </w:r>
          </w:p>
        </w:tc>
      </w:tr>
      <w:tr w:rsidR="00B5731E" w:rsidRPr="00B54FF5" w14:paraId="36307730" w14:textId="77777777" w:rsidTr="00B46D48">
        <w:trPr>
          <w:jc w:val="center"/>
        </w:trPr>
        <w:tc>
          <w:tcPr>
            <w:tcW w:w="0" w:type="auto"/>
            <w:vMerge/>
            <w:tcBorders>
              <w:left w:val="single" w:sz="4" w:space="0" w:color="auto"/>
              <w:right w:val="single" w:sz="4" w:space="0" w:color="auto"/>
            </w:tcBorders>
            <w:vAlign w:val="center"/>
            <w:hideMark/>
          </w:tcPr>
          <w:p w14:paraId="1E39ADB4" w14:textId="77777777" w:rsidR="00B5731E" w:rsidRPr="0016361A" w:rsidRDefault="00B5731E" w:rsidP="00B46D48">
            <w:pPr>
              <w:pStyle w:val="TAL"/>
            </w:pPr>
          </w:p>
        </w:tc>
        <w:tc>
          <w:tcPr>
            <w:tcW w:w="0" w:type="auto"/>
            <w:vMerge/>
            <w:tcBorders>
              <w:left w:val="single" w:sz="4" w:space="0" w:color="auto"/>
              <w:right w:val="single" w:sz="4" w:space="0" w:color="auto"/>
            </w:tcBorders>
            <w:vAlign w:val="center"/>
            <w:hideMark/>
          </w:tcPr>
          <w:p w14:paraId="25C99CDF" w14:textId="77777777" w:rsidR="00B5731E" w:rsidRPr="0016361A" w:rsidRDefault="00B5731E" w:rsidP="00B46D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293DF9E" w14:textId="77777777" w:rsidR="00B5731E" w:rsidRPr="0016361A" w:rsidRDefault="00B5731E" w:rsidP="00B46D4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3DF68A9D" w14:textId="77777777" w:rsidR="00B5731E" w:rsidRPr="0016361A" w:rsidRDefault="00B5731E" w:rsidP="00B46D48">
            <w:pPr>
              <w:pStyle w:val="TAL"/>
            </w:pPr>
            <w:r w:rsidRPr="0016361A">
              <w:t>&lt;Operation executed by POST&gt;</w:t>
            </w:r>
          </w:p>
        </w:tc>
      </w:tr>
      <w:tr w:rsidR="00B5731E" w:rsidRPr="00B54FF5" w14:paraId="4C9742DD" w14:textId="77777777" w:rsidTr="00B46D48">
        <w:trPr>
          <w:jc w:val="center"/>
        </w:trPr>
        <w:tc>
          <w:tcPr>
            <w:tcW w:w="0" w:type="auto"/>
            <w:vMerge/>
            <w:tcBorders>
              <w:left w:val="single" w:sz="4" w:space="0" w:color="auto"/>
              <w:right w:val="single" w:sz="4" w:space="0" w:color="auto"/>
            </w:tcBorders>
            <w:vAlign w:val="center"/>
            <w:hideMark/>
          </w:tcPr>
          <w:p w14:paraId="7C593138" w14:textId="77777777" w:rsidR="00B5731E" w:rsidRPr="0016361A" w:rsidRDefault="00B5731E" w:rsidP="00B46D48">
            <w:pPr>
              <w:pStyle w:val="TAL"/>
            </w:pPr>
          </w:p>
        </w:tc>
        <w:tc>
          <w:tcPr>
            <w:tcW w:w="0" w:type="auto"/>
            <w:vMerge/>
            <w:tcBorders>
              <w:left w:val="single" w:sz="4" w:space="0" w:color="auto"/>
              <w:right w:val="single" w:sz="4" w:space="0" w:color="auto"/>
            </w:tcBorders>
            <w:vAlign w:val="center"/>
            <w:hideMark/>
          </w:tcPr>
          <w:p w14:paraId="04C227CF" w14:textId="77777777" w:rsidR="00B5731E" w:rsidRPr="0016361A" w:rsidRDefault="00B5731E" w:rsidP="00B46D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7DEA6C" w14:textId="77777777" w:rsidR="00B5731E" w:rsidRPr="0016361A" w:rsidRDefault="00B5731E" w:rsidP="00B46D4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2496E9E2" w14:textId="77777777" w:rsidR="00B5731E" w:rsidRPr="0016361A" w:rsidRDefault="00B5731E" w:rsidP="00B46D48">
            <w:pPr>
              <w:pStyle w:val="TAL"/>
            </w:pPr>
            <w:r w:rsidRPr="0016361A">
              <w:t>&lt;Operation executed by DELETE&gt;</w:t>
            </w:r>
          </w:p>
        </w:tc>
      </w:tr>
      <w:tr w:rsidR="00B5731E" w:rsidRPr="00B54FF5" w14:paraId="5F8908AD" w14:textId="77777777" w:rsidTr="00B46D48">
        <w:trPr>
          <w:jc w:val="center"/>
        </w:trPr>
        <w:tc>
          <w:tcPr>
            <w:tcW w:w="0" w:type="auto"/>
            <w:vMerge/>
            <w:tcBorders>
              <w:left w:val="single" w:sz="4" w:space="0" w:color="auto"/>
              <w:right w:val="single" w:sz="4" w:space="0" w:color="auto"/>
            </w:tcBorders>
            <w:vAlign w:val="center"/>
          </w:tcPr>
          <w:p w14:paraId="61ED083A" w14:textId="77777777" w:rsidR="00B5731E" w:rsidRPr="0016361A" w:rsidRDefault="00B5731E" w:rsidP="00B46D48">
            <w:pPr>
              <w:pStyle w:val="TAL"/>
            </w:pPr>
          </w:p>
        </w:tc>
        <w:tc>
          <w:tcPr>
            <w:tcW w:w="0" w:type="auto"/>
            <w:vMerge/>
            <w:tcBorders>
              <w:left w:val="single" w:sz="4" w:space="0" w:color="auto"/>
              <w:right w:val="single" w:sz="4" w:space="0" w:color="auto"/>
            </w:tcBorders>
            <w:vAlign w:val="center"/>
          </w:tcPr>
          <w:p w14:paraId="5D618125" w14:textId="77777777" w:rsidR="00B5731E" w:rsidRPr="0016361A" w:rsidRDefault="00B5731E" w:rsidP="00B46D48">
            <w:pPr>
              <w:pStyle w:val="TAL"/>
            </w:pPr>
          </w:p>
        </w:tc>
        <w:tc>
          <w:tcPr>
            <w:tcW w:w="474" w:type="pct"/>
            <w:tcBorders>
              <w:top w:val="single" w:sz="4" w:space="0" w:color="auto"/>
              <w:left w:val="single" w:sz="4" w:space="0" w:color="auto"/>
              <w:bottom w:val="single" w:sz="4" w:space="0" w:color="auto"/>
              <w:right w:val="single" w:sz="4" w:space="0" w:color="auto"/>
            </w:tcBorders>
          </w:tcPr>
          <w:p w14:paraId="00A44DC0" w14:textId="77777777" w:rsidR="00B5731E" w:rsidRPr="0016361A" w:rsidRDefault="00B5731E" w:rsidP="00B46D4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3A47620B" w14:textId="77777777" w:rsidR="00B5731E" w:rsidRPr="0016361A" w:rsidRDefault="00B5731E" w:rsidP="00B46D48">
            <w:pPr>
              <w:pStyle w:val="TAL"/>
            </w:pPr>
            <w:r w:rsidRPr="0016361A">
              <w:t>&lt;Operation executed by custom operation&gt;</w:t>
            </w:r>
          </w:p>
        </w:tc>
      </w:tr>
    </w:tbl>
    <w:p w14:paraId="271EC17F" w14:textId="77777777" w:rsidR="00B5731E" w:rsidRPr="00384E92" w:rsidRDefault="00B5731E" w:rsidP="00B5731E">
      <w:pPr>
        <w:pStyle w:val="Guidance"/>
      </w:pPr>
    </w:p>
    <w:p w14:paraId="61F1E726" w14:textId="77777777" w:rsidR="00B5731E" w:rsidRDefault="00B5731E" w:rsidP="00B5731E">
      <w:pPr>
        <w:pStyle w:val="Heading4"/>
      </w:pPr>
      <w:bookmarkStart w:id="155" w:name="_Toc510696609"/>
      <w:bookmarkStart w:id="156" w:name="_Toc35971400"/>
      <w:bookmarkStart w:id="157" w:name="_Toc67906202"/>
      <w:bookmarkStart w:id="158" w:name="_Toc67906513"/>
      <w:r>
        <w:t>6.1.3.2</w:t>
      </w:r>
      <w:r>
        <w:tab/>
        <w:t>Resource: &lt;resource 1&gt;</w:t>
      </w:r>
      <w:bookmarkEnd w:id="155"/>
      <w:bookmarkEnd w:id="156"/>
      <w:bookmarkEnd w:id="157"/>
      <w:bookmarkEnd w:id="158"/>
    </w:p>
    <w:p w14:paraId="183D779F" w14:textId="77777777" w:rsidR="00B5731E" w:rsidRDefault="00B5731E" w:rsidP="00B5731E">
      <w:pPr>
        <w:pStyle w:val="Guidance"/>
      </w:pPr>
      <w:r>
        <w:t>Where &lt;resource 1&gt; is to be replaced by the resource name, e.g. PduSession.</w:t>
      </w:r>
    </w:p>
    <w:p w14:paraId="0922C7F0" w14:textId="77777777" w:rsidR="00B5731E" w:rsidRDefault="00B5731E" w:rsidP="00B5731E">
      <w:pPr>
        <w:pStyle w:val="Heading5"/>
      </w:pPr>
      <w:bookmarkStart w:id="159" w:name="_Toc510696610"/>
      <w:bookmarkStart w:id="160" w:name="_Toc35971401"/>
      <w:bookmarkStart w:id="161" w:name="_Toc67906203"/>
      <w:bookmarkStart w:id="162" w:name="_Toc67906514"/>
      <w:r>
        <w:t>6.1.3.2.1</w:t>
      </w:r>
      <w:r>
        <w:tab/>
        <w:t>Description</w:t>
      </w:r>
      <w:bookmarkEnd w:id="159"/>
      <w:bookmarkEnd w:id="160"/>
      <w:bookmarkEnd w:id="161"/>
      <w:bookmarkEnd w:id="162"/>
    </w:p>
    <w:p w14:paraId="165CE602" w14:textId="77777777" w:rsidR="00B5731E" w:rsidRDefault="00B5731E" w:rsidP="00B5731E">
      <w:pPr>
        <w:pStyle w:val="Guidance"/>
      </w:pPr>
      <w:r>
        <w:t>This clause will specify what the resource represents or what it is used for.</w:t>
      </w:r>
    </w:p>
    <w:p w14:paraId="04F08776" w14:textId="77777777" w:rsidR="00B5731E" w:rsidRDefault="00B5731E" w:rsidP="00B5731E">
      <w:pPr>
        <w:pStyle w:val="Heading4"/>
      </w:pPr>
      <w:bookmarkStart w:id="163" w:name="_Toc35971402"/>
      <w:bookmarkStart w:id="164" w:name="_Toc510696612"/>
      <w:bookmarkStart w:id="165" w:name="_Toc67906204"/>
      <w:bookmarkStart w:id="166" w:name="_Toc67906515"/>
      <w:r>
        <w:t>6.1.3.2.2</w:t>
      </w:r>
      <w:r>
        <w:tab/>
        <w:t>Resource Definition</w:t>
      </w:r>
      <w:bookmarkEnd w:id="163"/>
      <w:bookmarkEnd w:id="165"/>
      <w:bookmarkEnd w:id="166"/>
    </w:p>
    <w:p w14:paraId="1A897E34" w14:textId="77777777" w:rsidR="00B5731E" w:rsidRDefault="00B5731E" w:rsidP="00B5731E">
      <w:pPr>
        <w:pStyle w:val="Guidance"/>
      </w:pPr>
      <w:r>
        <w:t>This clause will describe the Resource URI and the supported resource variables.</w:t>
      </w:r>
    </w:p>
    <w:p w14:paraId="27BB5D8B" w14:textId="77777777" w:rsidR="00B5731E" w:rsidRDefault="00B5731E" w:rsidP="00B5731E">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5A00705E" w14:textId="77777777" w:rsidR="00B5731E" w:rsidRDefault="00B5731E" w:rsidP="00B5731E">
      <w:pPr>
        <w:rPr>
          <w:rFonts w:ascii="Arial" w:hAnsi="Arial" w:cs="Arial"/>
        </w:rPr>
      </w:pPr>
      <w:r>
        <w:t>This resource shall support the resource URI variables defined in table 6.1.3.2.2-1</w:t>
      </w:r>
      <w:r>
        <w:rPr>
          <w:rFonts w:ascii="Arial" w:hAnsi="Arial" w:cs="Arial"/>
        </w:rPr>
        <w:t>.</w:t>
      </w:r>
    </w:p>
    <w:p w14:paraId="5DE39BF1" w14:textId="77777777" w:rsidR="00B5731E" w:rsidRDefault="00B5731E" w:rsidP="00B5731E">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5731E" w:rsidRPr="00B54FF5" w14:paraId="2CBE2932" w14:textId="77777777" w:rsidTr="00B46D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FE24590" w14:textId="77777777" w:rsidR="00B5731E" w:rsidRPr="0016361A" w:rsidRDefault="00B5731E" w:rsidP="00B46D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939D6D" w14:textId="77777777" w:rsidR="00B5731E" w:rsidRPr="0016361A" w:rsidRDefault="00B5731E" w:rsidP="00B46D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B18AC" w14:textId="77777777" w:rsidR="00B5731E" w:rsidRPr="0016361A" w:rsidRDefault="00B5731E" w:rsidP="00B46D48">
            <w:pPr>
              <w:pStyle w:val="TAH"/>
            </w:pPr>
            <w:r w:rsidRPr="0016361A">
              <w:t>Definition</w:t>
            </w:r>
          </w:p>
        </w:tc>
      </w:tr>
      <w:tr w:rsidR="00B5731E" w:rsidRPr="00B54FF5" w14:paraId="6FF2A45C" w14:textId="77777777" w:rsidTr="00B46D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63F2B2C" w14:textId="77777777" w:rsidR="00B5731E" w:rsidRPr="0016361A" w:rsidRDefault="00B5731E" w:rsidP="00B46D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067FFD1" w14:textId="77777777" w:rsidR="00B5731E" w:rsidRPr="0016361A" w:rsidRDefault="00B5731E" w:rsidP="00B46D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0CDBDAF" w14:textId="77777777" w:rsidR="00B5731E" w:rsidRPr="0016361A" w:rsidRDefault="00B5731E" w:rsidP="00B46D48">
            <w:pPr>
              <w:pStyle w:val="TAL"/>
            </w:pPr>
            <w:r w:rsidRPr="0016361A">
              <w:t>See clause</w:t>
            </w:r>
            <w:r w:rsidRPr="0016361A">
              <w:rPr>
                <w:lang w:val="en-US" w:eastAsia="zh-CN"/>
              </w:rPr>
              <w:t> </w:t>
            </w:r>
            <w:r w:rsidRPr="0016361A">
              <w:t>6.1.1</w:t>
            </w:r>
          </w:p>
        </w:tc>
      </w:tr>
      <w:tr w:rsidR="00B5731E" w:rsidRPr="00B54FF5" w14:paraId="5682D6D7" w14:textId="77777777" w:rsidTr="00B46D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9849B2" w14:textId="77777777" w:rsidR="00B5731E" w:rsidRPr="0016361A" w:rsidRDefault="00B5731E" w:rsidP="00B46D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F5002D0" w14:textId="77777777" w:rsidR="00B5731E" w:rsidRPr="0016361A" w:rsidRDefault="00B5731E" w:rsidP="00B46D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88B489" w14:textId="77777777" w:rsidR="00B5731E" w:rsidRPr="0016361A" w:rsidRDefault="00B5731E" w:rsidP="00B46D48">
            <w:pPr>
              <w:pStyle w:val="TAL"/>
            </w:pPr>
            <w:r w:rsidRPr="0016361A">
              <w:t>See clause 6.1.1</w:t>
            </w:r>
          </w:p>
        </w:tc>
      </w:tr>
      <w:tr w:rsidR="00B5731E" w:rsidRPr="00B54FF5" w14:paraId="749DC5CB" w14:textId="77777777" w:rsidTr="00B46D48">
        <w:trPr>
          <w:jc w:val="center"/>
        </w:trPr>
        <w:tc>
          <w:tcPr>
            <w:tcW w:w="687" w:type="pct"/>
            <w:tcBorders>
              <w:top w:val="single" w:sz="6" w:space="0" w:color="000000"/>
              <w:left w:val="single" w:sz="6" w:space="0" w:color="000000"/>
              <w:bottom w:val="single" w:sz="6" w:space="0" w:color="000000"/>
              <w:right w:val="single" w:sz="6" w:space="0" w:color="000000"/>
            </w:tcBorders>
          </w:tcPr>
          <w:p w14:paraId="7478E599" w14:textId="77777777" w:rsidR="00B5731E" w:rsidRPr="0016361A" w:rsidRDefault="00B5731E" w:rsidP="00B46D4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5D0D0336" w14:textId="77777777" w:rsidR="00B5731E" w:rsidRPr="0016361A" w:rsidRDefault="00B5731E" w:rsidP="00B46D4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5741065B" w14:textId="77777777" w:rsidR="00B5731E" w:rsidRPr="0016361A" w:rsidRDefault="00B5731E" w:rsidP="00B46D48">
            <w:pPr>
              <w:pStyle w:val="TAL"/>
            </w:pPr>
            <w:r w:rsidRPr="0016361A">
              <w:t>&lt;definition&gt;</w:t>
            </w:r>
          </w:p>
        </w:tc>
      </w:tr>
    </w:tbl>
    <w:p w14:paraId="63B9FCCC" w14:textId="77777777" w:rsidR="00B5731E" w:rsidRPr="00384E92" w:rsidRDefault="00B5731E" w:rsidP="00B5731E">
      <w:pPr>
        <w:pStyle w:val="Guidance"/>
      </w:pPr>
    </w:p>
    <w:p w14:paraId="71240848" w14:textId="77777777" w:rsidR="00B5731E" w:rsidRDefault="00B5731E" w:rsidP="00B5731E">
      <w:pPr>
        <w:pStyle w:val="Heading5"/>
      </w:pPr>
      <w:bookmarkStart w:id="167" w:name="_Toc35971403"/>
      <w:bookmarkStart w:id="168" w:name="_Toc67906205"/>
      <w:bookmarkStart w:id="169" w:name="_Toc67906516"/>
      <w:r>
        <w:t>6.1.3.2.3</w:t>
      </w:r>
      <w:r>
        <w:tab/>
        <w:t>Resource Standard Methods</w:t>
      </w:r>
      <w:bookmarkEnd w:id="164"/>
      <w:bookmarkEnd w:id="167"/>
      <w:bookmarkEnd w:id="168"/>
      <w:bookmarkEnd w:id="169"/>
    </w:p>
    <w:p w14:paraId="0E5E9AC2" w14:textId="77777777" w:rsidR="00B5731E" w:rsidRDefault="00B5731E" w:rsidP="00B5731E">
      <w:pPr>
        <w:pStyle w:val="Guidance"/>
      </w:pPr>
      <w:r>
        <w:t>The following clauses will specify the standard methods supported by the resource.</w:t>
      </w:r>
    </w:p>
    <w:p w14:paraId="5E63CDD4" w14:textId="77777777" w:rsidR="00B5731E" w:rsidRDefault="00B5731E" w:rsidP="00B5731E">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35DC378D" w14:textId="77777777" w:rsidR="00B5731E" w:rsidRPr="00384E92" w:rsidRDefault="00B5731E" w:rsidP="00B5731E">
      <w:pPr>
        <w:pStyle w:val="Heading6"/>
      </w:pPr>
      <w:bookmarkStart w:id="170" w:name="_Toc510696613"/>
      <w:bookmarkStart w:id="171" w:name="_Toc35971404"/>
      <w:bookmarkStart w:id="172" w:name="_Toc67906206"/>
      <w:bookmarkStart w:id="173" w:name="_Toc67906517"/>
      <w:r w:rsidRPr="00384E92">
        <w:t>6.</w:t>
      </w:r>
      <w:r>
        <w:t>1.3.2.3</w:t>
      </w:r>
      <w:r w:rsidRPr="00384E92">
        <w:t>.1</w:t>
      </w:r>
      <w:r w:rsidRPr="00384E92">
        <w:tab/>
      </w:r>
      <w:r>
        <w:t>&lt; method 1 &gt;</w:t>
      </w:r>
      <w:bookmarkEnd w:id="170"/>
      <w:bookmarkEnd w:id="171"/>
      <w:bookmarkEnd w:id="172"/>
      <w:bookmarkEnd w:id="173"/>
    </w:p>
    <w:p w14:paraId="5C4BE786" w14:textId="77777777" w:rsidR="00B5731E" w:rsidRDefault="00B5731E" w:rsidP="00B5731E">
      <w:pPr>
        <w:pStyle w:val="Guidance"/>
      </w:pPr>
      <w:r>
        <w:t>This clause will specify the meaning of the method applied on the resource.</w:t>
      </w:r>
    </w:p>
    <w:p w14:paraId="66FDEE92" w14:textId="77777777" w:rsidR="00B5731E" w:rsidRDefault="00B5731E" w:rsidP="00B5731E">
      <w:r>
        <w:t>This method shall support the URI query parameters specified in table 6.1.3.2.3.1-1.</w:t>
      </w:r>
    </w:p>
    <w:p w14:paraId="36B650A6" w14:textId="77777777" w:rsidR="00B5731E" w:rsidRPr="00384E92" w:rsidRDefault="00B5731E" w:rsidP="00B5731E">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B5731E" w:rsidRPr="00B54FF5" w14:paraId="5B6E0642" w14:textId="77777777" w:rsidTr="00B46D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0C294" w14:textId="77777777" w:rsidR="00B5731E" w:rsidRPr="0016361A" w:rsidRDefault="00B5731E" w:rsidP="00B46D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E756C2D" w14:textId="77777777" w:rsidR="00B5731E" w:rsidRPr="0016361A" w:rsidRDefault="00B5731E" w:rsidP="00B46D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C3CDF9" w14:textId="77777777" w:rsidR="00B5731E" w:rsidRPr="0016361A" w:rsidRDefault="00B5731E" w:rsidP="00B46D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C171D8" w14:textId="77777777" w:rsidR="00B5731E" w:rsidRPr="0016361A" w:rsidRDefault="00B5731E" w:rsidP="00B46D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33941A4" w14:textId="77777777" w:rsidR="00B5731E" w:rsidRPr="0016361A" w:rsidRDefault="00B5731E" w:rsidP="00B46D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97DFB6" w14:textId="77777777" w:rsidR="00B5731E" w:rsidRPr="0016361A" w:rsidRDefault="00B5731E" w:rsidP="00B46D48">
            <w:pPr>
              <w:pStyle w:val="TAH"/>
            </w:pPr>
            <w:r w:rsidRPr="0016361A">
              <w:t>Applicability</w:t>
            </w:r>
          </w:p>
        </w:tc>
      </w:tr>
      <w:tr w:rsidR="00B5731E" w:rsidRPr="00B54FF5" w14:paraId="41D1D0D3" w14:textId="77777777" w:rsidTr="00B46D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F2F436" w14:textId="77777777" w:rsidR="00B5731E" w:rsidRPr="0016361A" w:rsidRDefault="00B5731E" w:rsidP="00B46D4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18F741D" w14:textId="77777777" w:rsidR="00B5731E" w:rsidRPr="0016361A" w:rsidRDefault="00B5731E" w:rsidP="00B46D4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076654BB" w14:textId="77777777" w:rsidR="00B5731E" w:rsidRPr="0016361A" w:rsidRDefault="00B5731E" w:rsidP="00B46D4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7BCD3564" w14:textId="77777777" w:rsidR="00B5731E" w:rsidRPr="0016361A" w:rsidRDefault="00B5731E" w:rsidP="00B46D4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8624A8" w14:textId="77777777" w:rsidR="00B5731E" w:rsidRPr="0016361A" w:rsidRDefault="00B5731E" w:rsidP="00B46D4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7390717" w14:textId="77777777" w:rsidR="00B5731E" w:rsidRPr="0016361A" w:rsidRDefault="00B5731E" w:rsidP="00B46D48">
            <w:pPr>
              <w:pStyle w:val="TAL"/>
            </w:pPr>
          </w:p>
        </w:tc>
      </w:tr>
    </w:tbl>
    <w:p w14:paraId="294515D5" w14:textId="77777777" w:rsidR="00B5731E" w:rsidRDefault="00B5731E" w:rsidP="00B5731E">
      <w:pPr>
        <w:pStyle w:val="Guidance"/>
      </w:pPr>
    </w:p>
    <w:p w14:paraId="5A63446D" w14:textId="77777777" w:rsidR="00B5731E" w:rsidRPr="00384E92" w:rsidRDefault="00B5731E" w:rsidP="00B5731E">
      <w:r>
        <w:t>This method shall support the request data structures specified in table 6.1.3.2.3.1-2 and the response data structures and response codes specified in table 6.1.3.2.3.1-3.</w:t>
      </w:r>
    </w:p>
    <w:p w14:paraId="2D44DE58" w14:textId="77777777" w:rsidR="00B5731E" w:rsidRPr="001769FF" w:rsidRDefault="00B5731E" w:rsidP="00B5731E">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281EFE0E" w14:textId="77777777" w:rsidTr="00B46D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129A27" w14:textId="77777777" w:rsidR="00B5731E" w:rsidRPr="0016361A" w:rsidRDefault="00B5731E" w:rsidP="00B46D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B0AF3F" w14:textId="77777777" w:rsidR="00B5731E" w:rsidRPr="0016361A" w:rsidRDefault="00B5731E" w:rsidP="00B46D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3FDEFF" w14:textId="77777777" w:rsidR="00B5731E" w:rsidRPr="0016361A" w:rsidRDefault="00B5731E" w:rsidP="00B46D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5AD80B" w14:textId="77777777" w:rsidR="00B5731E" w:rsidRPr="0016361A" w:rsidRDefault="00B5731E" w:rsidP="00B46D48">
            <w:pPr>
              <w:pStyle w:val="TAH"/>
            </w:pPr>
            <w:r w:rsidRPr="0016361A">
              <w:t>Description</w:t>
            </w:r>
          </w:p>
        </w:tc>
      </w:tr>
      <w:tr w:rsidR="00B5731E" w:rsidRPr="00B54FF5" w14:paraId="02A43F5C" w14:textId="77777777" w:rsidTr="00B46D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0533AE" w14:textId="77777777" w:rsidR="00B5731E" w:rsidRPr="0016361A" w:rsidRDefault="00B5731E" w:rsidP="00B46D4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0A9C76D3" w14:textId="77777777" w:rsidR="00B5731E" w:rsidRPr="0016361A" w:rsidRDefault="00B5731E" w:rsidP="00B46D4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F87439C" w14:textId="77777777" w:rsidR="00B5731E" w:rsidRPr="0016361A" w:rsidRDefault="00B5731E" w:rsidP="00B46D4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399208" w14:textId="77777777" w:rsidR="00B5731E" w:rsidRPr="0016361A" w:rsidRDefault="00B5731E" w:rsidP="00B46D48">
            <w:pPr>
              <w:pStyle w:val="TAL"/>
            </w:pPr>
            <w:r w:rsidRPr="0016361A">
              <w:t>&lt;only if applicable&gt;</w:t>
            </w:r>
          </w:p>
        </w:tc>
      </w:tr>
    </w:tbl>
    <w:p w14:paraId="721F6909" w14:textId="77777777" w:rsidR="00B5731E" w:rsidRDefault="00B5731E" w:rsidP="00B5731E"/>
    <w:p w14:paraId="3A0D7C74" w14:textId="77777777" w:rsidR="00B5731E" w:rsidRPr="001769FF" w:rsidRDefault="00B5731E" w:rsidP="00B5731E">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122F2730" w14:textId="77777777" w:rsidTr="00B46D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6C3433" w14:textId="77777777" w:rsidR="00B5731E" w:rsidRPr="0016361A" w:rsidRDefault="00B5731E" w:rsidP="00B46D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1B5BFE" w14:textId="77777777" w:rsidR="00B5731E" w:rsidRPr="0016361A" w:rsidRDefault="00B5731E" w:rsidP="00B46D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A52CD0" w14:textId="77777777" w:rsidR="00B5731E" w:rsidRPr="0016361A" w:rsidRDefault="00B5731E" w:rsidP="00B46D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B5060D" w14:textId="77777777" w:rsidR="00B5731E" w:rsidRPr="0016361A" w:rsidRDefault="00B5731E" w:rsidP="00B46D48">
            <w:pPr>
              <w:pStyle w:val="TAH"/>
            </w:pPr>
            <w:r w:rsidRPr="0016361A">
              <w:t>Response</w:t>
            </w:r>
          </w:p>
          <w:p w14:paraId="0AB5D613" w14:textId="77777777" w:rsidR="00B5731E" w:rsidRPr="0016361A" w:rsidRDefault="00B5731E" w:rsidP="00B46D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E256F6" w14:textId="77777777" w:rsidR="00B5731E" w:rsidRPr="0016361A" w:rsidRDefault="00B5731E" w:rsidP="00B46D48">
            <w:pPr>
              <w:pStyle w:val="TAH"/>
            </w:pPr>
            <w:r w:rsidRPr="0016361A">
              <w:t>Description</w:t>
            </w:r>
          </w:p>
        </w:tc>
      </w:tr>
      <w:tr w:rsidR="00B5731E" w:rsidRPr="00B54FF5" w14:paraId="37148792" w14:textId="77777777" w:rsidTr="00B46D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FF0DD1" w14:textId="77777777" w:rsidR="00B5731E" w:rsidRPr="0016361A" w:rsidRDefault="00B5731E" w:rsidP="00B46D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14C1D94E" w14:textId="77777777" w:rsidR="00B5731E" w:rsidRPr="0016361A" w:rsidRDefault="00B5731E" w:rsidP="00B46D4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BBA38A9" w14:textId="77777777" w:rsidR="00B5731E" w:rsidRPr="0016361A" w:rsidRDefault="00B5731E" w:rsidP="00B46D4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C957E" w14:textId="77777777" w:rsidR="00B5731E" w:rsidRPr="0016361A" w:rsidRDefault="00B5731E" w:rsidP="00B46D4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9FE467" w14:textId="77777777" w:rsidR="00B5731E" w:rsidRPr="0016361A" w:rsidRDefault="00B5731E" w:rsidP="00B46D48">
            <w:pPr>
              <w:pStyle w:val="TAL"/>
            </w:pPr>
            <w:r w:rsidRPr="0016361A">
              <w:t>&lt;Meaning of the success case&gt;</w:t>
            </w:r>
          </w:p>
          <w:p w14:paraId="7A0A3741" w14:textId="77777777" w:rsidR="00B5731E" w:rsidRPr="0016361A" w:rsidRDefault="00B5731E" w:rsidP="00B46D48">
            <w:pPr>
              <w:pStyle w:val="TAL"/>
            </w:pPr>
            <w:r w:rsidRPr="0016361A">
              <w:t>or</w:t>
            </w:r>
          </w:p>
          <w:p w14:paraId="74F6B1EB" w14:textId="77777777" w:rsidR="00B5731E" w:rsidRPr="0016361A" w:rsidRDefault="00B5731E" w:rsidP="00B46D48">
            <w:pPr>
              <w:pStyle w:val="TAL"/>
            </w:pPr>
            <w:r w:rsidRPr="0016361A">
              <w:t>&lt;Meaning of the error case with additional statement regarding error handling&gt;</w:t>
            </w:r>
          </w:p>
        </w:tc>
      </w:tr>
      <w:tr w:rsidR="00B5731E" w:rsidRPr="00B54FF5" w14:paraId="3E8196CA" w14:textId="77777777" w:rsidTr="00B46D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A1C7FA" w14:textId="77777777" w:rsidR="00B5731E" w:rsidRPr="0016361A" w:rsidRDefault="00B5731E" w:rsidP="00B46D4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0C829C7A" w14:textId="77777777" w:rsidR="00B5731E" w:rsidRDefault="00B5731E" w:rsidP="00B5731E"/>
    <w:p w14:paraId="09B9A6AD" w14:textId="77777777" w:rsidR="00B5731E" w:rsidRPr="00A04126" w:rsidRDefault="00B5731E" w:rsidP="00B5731E">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B5731E" w:rsidRPr="00B54FF5" w14:paraId="7E0EE8D9" w14:textId="77777777" w:rsidTr="00B46D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23BF0B9" w14:textId="77777777" w:rsidR="00B5731E" w:rsidRPr="0016361A" w:rsidRDefault="00B5731E" w:rsidP="00B46D4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08EB3B0" w14:textId="77777777" w:rsidR="00B5731E" w:rsidRPr="0016361A" w:rsidRDefault="00B5731E" w:rsidP="00B46D4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D902F8B" w14:textId="77777777" w:rsidR="00B5731E" w:rsidRPr="0016361A" w:rsidRDefault="00B5731E" w:rsidP="00B46D4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7CC1B5" w14:textId="77777777" w:rsidR="00B5731E" w:rsidRPr="0016361A" w:rsidRDefault="00B5731E" w:rsidP="00B46D4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0203144" w14:textId="77777777" w:rsidR="00B5731E" w:rsidRPr="0016361A" w:rsidRDefault="00B5731E" w:rsidP="00B46D48">
            <w:pPr>
              <w:pStyle w:val="TAH"/>
            </w:pPr>
            <w:r w:rsidRPr="0016361A">
              <w:t>Description</w:t>
            </w:r>
          </w:p>
        </w:tc>
      </w:tr>
      <w:tr w:rsidR="00B5731E" w:rsidRPr="00B54FF5" w14:paraId="51B70CF3" w14:textId="77777777" w:rsidTr="00B46D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D07C34C" w14:textId="77777777" w:rsidR="00B5731E" w:rsidRPr="0016361A" w:rsidRDefault="00B5731E" w:rsidP="00B46D4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DDBF4D4" w14:textId="77777777" w:rsidR="00B5731E" w:rsidRPr="0016361A" w:rsidRDefault="00B5731E" w:rsidP="00B46D48">
            <w:pPr>
              <w:pStyle w:val="TAL"/>
            </w:pPr>
            <w:r w:rsidRPr="0016361A">
              <w:t>&lt;data type&gt;</w:t>
            </w:r>
          </w:p>
          <w:p w14:paraId="0A4C4807" w14:textId="77777777" w:rsidR="00B5731E" w:rsidRPr="0016361A" w:rsidRDefault="00B5731E" w:rsidP="00B46D4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B73F44F" w14:textId="77777777" w:rsidR="00B5731E" w:rsidRPr="0016361A" w:rsidRDefault="00B5731E" w:rsidP="00B46D4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1A704448" w14:textId="77777777" w:rsidR="00B5731E" w:rsidRPr="0016361A" w:rsidRDefault="00B5731E" w:rsidP="00B46D4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F83FDE" w14:textId="77777777" w:rsidR="00B5731E" w:rsidRPr="0016361A" w:rsidRDefault="00B5731E" w:rsidP="00B46D48">
            <w:pPr>
              <w:pStyle w:val="TAL"/>
            </w:pPr>
            <w:r w:rsidRPr="0016361A">
              <w:t>&lt;description&gt;</w:t>
            </w:r>
          </w:p>
        </w:tc>
      </w:tr>
    </w:tbl>
    <w:p w14:paraId="7678B64B" w14:textId="77777777" w:rsidR="00B5731E" w:rsidRPr="00A04126" w:rsidRDefault="00B5731E" w:rsidP="00B5731E"/>
    <w:p w14:paraId="0FF64A4B" w14:textId="77777777" w:rsidR="00B5731E" w:rsidRPr="00A04126" w:rsidRDefault="00B5731E" w:rsidP="00B5731E">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5731E" w:rsidRPr="00B54FF5" w14:paraId="09C3A954" w14:textId="77777777" w:rsidTr="00B46D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68CDA36" w14:textId="77777777" w:rsidR="00B5731E" w:rsidRPr="0016361A" w:rsidRDefault="00B5731E" w:rsidP="00B46D4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49C47F3" w14:textId="77777777" w:rsidR="00B5731E" w:rsidRPr="0016361A" w:rsidRDefault="00B5731E" w:rsidP="00B46D4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A80F258" w14:textId="77777777" w:rsidR="00B5731E" w:rsidRPr="0016361A" w:rsidRDefault="00B5731E" w:rsidP="00B46D4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FDDF53B" w14:textId="77777777" w:rsidR="00B5731E" w:rsidRPr="0016361A" w:rsidRDefault="00B5731E" w:rsidP="00B46D4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115BB6B" w14:textId="77777777" w:rsidR="00B5731E" w:rsidRPr="0016361A" w:rsidRDefault="00B5731E" w:rsidP="00B46D48">
            <w:pPr>
              <w:pStyle w:val="TAH"/>
            </w:pPr>
            <w:r w:rsidRPr="0016361A">
              <w:t>Description</w:t>
            </w:r>
          </w:p>
        </w:tc>
      </w:tr>
      <w:tr w:rsidR="00B5731E" w:rsidRPr="00B54FF5" w14:paraId="52F7AA40" w14:textId="77777777" w:rsidTr="00B46D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243AA7F" w14:textId="77777777" w:rsidR="00B5731E" w:rsidRPr="0016361A" w:rsidRDefault="00B5731E" w:rsidP="00B46D48">
            <w:pPr>
              <w:pStyle w:val="TAL"/>
            </w:pPr>
          </w:p>
          <w:p w14:paraId="68F09FB4" w14:textId="77777777" w:rsidR="00B5731E" w:rsidRPr="0016361A" w:rsidRDefault="00B5731E" w:rsidP="00B46D4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722BA6DC" w14:textId="77777777" w:rsidR="00B5731E" w:rsidRPr="0016361A" w:rsidRDefault="00B5731E" w:rsidP="00B46D48">
            <w:pPr>
              <w:pStyle w:val="TAL"/>
            </w:pPr>
          </w:p>
          <w:p w14:paraId="0FAD4A66" w14:textId="77777777" w:rsidR="00B5731E" w:rsidRPr="0016361A" w:rsidRDefault="00B5731E" w:rsidP="00B46D48">
            <w:pPr>
              <w:pStyle w:val="TAL"/>
            </w:pPr>
            <w:r w:rsidRPr="0016361A">
              <w:t>&lt;data type&gt;</w:t>
            </w:r>
          </w:p>
          <w:p w14:paraId="060BE3EE" w14:textId="77777777" w:rsidR="00B5731E" w:rsidRPr="0016361A" w:rsidRDefault="00B5731E" w:rsidP="00B46D4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1133CFC5" w14:textId="77777777" w:rsidR="00B5731E" w:rsidRPr="0016361A" w:rsidRDefault="00B5731E" w:rsidP="00B46D4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0BB675C9" w14:textId="77777777" w:rsidR="00B5731E" w:rsidRPr="0016361A" w:rsidRDefault="00B5731E" w:rsidP="00B46D48">
            <w:pPr>
              <w:pStyle w:val="TAL"/>
            </w:pPr>
          </w:p>
          <w:p w14:paraId="71D162DA" w14:textId="77777777" w:rsidR="00B5731E" w:rsidRPr="0016361A" w:rsidRDefault="00B5731E" w:rsidP="00B46D4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A464D" w14:textId="77777777" w:rsidR="00B5731E" w:rsidRPr="0016361A" w:rsidRDefault="00B5731E" w:rsidP="00B46D48">
            <w:pPr>
              <w:pStyle w:val="TAL"/>
            </w:pPr>
            <w:r w:rsidRPr="0016361A">
              <w:t>&lt;description&gt;</w:t>
            </w:r>
          </w:p>
        </w:tc>
      </w:tr>
    </w:tbl>
    <w:p w14:paraId="024B2E86" w14:textId="77777777" w:rsidR="00B5731E" w:rsidRPr="00A04126" w:rsidRDefault="00B5731E" w:rsidP="00B5731E"/>
    <w:p w14:paraId="194472EB" w14:textId="77777777" w:rsidR="00B5731E" w:rsidRPr="00A04126" w:rsidRDefault="00B5731E" w:rsidP="00B5731E">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B5731E" w:rsidRPr="00B54FF5" w14:paraId="101E29AC" w14:textId="77777777" w:rsidTr="00B46D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71F9699A" w14:textId="77777777" w:rsidR="00B5731E" w:rsidRPr="0016361A" w:rsidRDefault="00B5731E" w:rsidP="00B46D4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8552DB0" w14:textId="77777777" w:rsidR="00B5731E" w:rsidRPr="0016361A" w:rsidRDefault="00B5731E" w:rsidP="00B46D4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6C66C6A" w14:textId="77777777" w:rsidR="00B5731E" w:rsidRPr="0016361A" w:rsidRDefault="00B5731E" w:rsidP="00B46D4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539F02E" w14:textId="77777777" w:rsidR="00B5731E" w:rsidRPr="0016361A" w:rsidRDefault="00B5731E" w:rsidP="00B46D4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ABFEE19" w14:textId="77777777" w:rsidR="00B5731E" w:rsidRPr="0016361A" w:rsidRDefault="00B5731E" w:rsidP="00B46D48">
            <w:pPr>
              <w:pStyle w:val="TAH"/>
            </w:pPr>
            <w:r w:rsidRPr="0016361A">
              <w:t>Description</w:t>
            </w:r>
          </w:p>
        </w:tc>
      </w:tr>
      <w:tr w:rsidR="00B5731E" w:rsidRPr="00B54FF5" w14:paraId="5201A66A" w14:textId="77777777" w:rsidTr="00B46D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031773C" w14:textId="77777777" w:rsidR="00B5731E" w:rsidRPr="0016361A" w:rsidRDefault="00B5731E" w:rsidP="00B46D48">
            <w:pPr>
              <w:pStyle w:val="TAL"/>
            </w:pPr>
            <w:r w:rsidRPr="0016361A">
              <w:t>&lt;link name&gt;</w:t>
            </w:r>
          </w:p>
          <w:p w14:paraId="34B82B23" w14:textId="77777777" w:rsidR="00B5731E" w:rsidRPr="0016361A" w:rsidRDefault="00B5731E" w:rsidP="00B46D4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185BBEC0" w14:textId="77777777" w:rsidR="00B5731E" w:rsidRPr="0016361A" w:rsidRDefault="00B5731E" w:rsidP="00B46D48">
            <w:pPr>
              <w:pStyle w:val="TAL"/>
            </w:pPr>
            <w:r w:rsidRPr="0016361A">
              <w:t>&lt;resource 1&gt;</w:t>
            </w:r>
          </w:p>
          <w:p w14:paraId="12B187D8" w14:textId="77777777" w:rsidR="00B5731E" w:rsidRPr="0016361A" w:rsidRDefault="00B5731E" w:rsidP="00B46D4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FB536DF" w14:textId="77777777" w:rsidR="00B5731E" w:rsidRPr="0016361A" w:rsidRDefault="00B5731E" w:rsidP="00B46D48">
            <w:pPr>
              <w:pStyle w:val="TAC"/>
            </w:pPr>
            <w:r w:rsidRPr="0016361A">
              <w:t>&lt;method 1&gt;</w:t>
            </w:r>
          </w:p>
          <w:p w14:paraId="2606D4D7" w14:textId="77777777" w:rsidR="00B5731E" w:rsidRPr="0016361A" w:rsidRDefault="00B5731E" w:rsidP="00B46D4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6F200F0C" w14:textId="77777777" w:rsidR="00B5731E" w:rsidRPr="0016361A" w:rsidRDefault="00B5731E" w:rsidP="00B46D48">
            <w:pPr>
              <w:pStyle w:val="TAL"/>
            </w:pPr>
            <w:r w:rsidRPr="0016361A">
              <w:t>&lt;parameter&gt;</w:t>
            </w:r>
          </w:p>
          <w:p w14:paraId="3BEE427C" w14:textId="77777777" w:rsidR="00B5731E" w:rsidRPr="0016361A" w:rsidRDefault="00B5731E" w:rsidP="00B46D4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3E796417" w14:textId="77777777" w:rsidR="00B5731E" w:rsidRPr="0016361A" w:rsidRDefault="00B5731E" w:rsidP="00B46D48">
            <w:pPr>
              <w:pStyle w:val="TAL"/>
            </w:pPr>
            <w:r w:rsidRPr="0016361A">
              <w:t>&lt;description of the link&gt;</w:t>
            </w:r>
          </w:p>
        </w:tc>
      </w:tr>
    </w:tbl>
    <w:p w14:paraId="245A051B" w14:textId="77777777" w:rsidR="00B5731E" w:rsidRPr="00A04126" w:rsidRDefault="00B5731E" w:rsidP="00B5731E"/>
    <w:p w14:paraId="2C82930F" w14:textId="77777777" w:rsidR="00B5731E" w:rsidRPr="00384E92" w:rsidRDefault="00B5731E" w:rsidP="00B5731E"/>
    <w:p w14:paraId="28506D68" w14:textId="77777777" w:rsidR="00B5731E" w:rsidRPr="00384E92" w:rsidRDefault="00B5731E" w:rsidP="00B5731E">
      <w:pPr>
        <w:pStyle w:val="Heading6"/>
      </w:pPr>
      <w:bookmarkStart w:id="174" w:name="_Toc510696614"/>
      <w:bookmarkStart w:id="175" w:name="_Toc35971405"/>
      <w:bookmarkStart w:id="176" w:name="_Toc67906207"/>
      <w:bookmarkStart w:id="177" w:name="_Toc67906518"/>
      <w:r w:rsidRPr="00384E92">
        <w:t>6.</w:t>
      </w:r>
      <w:r>
        <w:t>1.3.2.3</w:t>
      </w:r>
      <w:r w:rsidRPr="00384E92">
        <w:t>.</w:t>
      </w:r>
      <w:r>
        <w:t>2</w:t>
      </w:r>
      <w:r w:rsidRPr="00384E92">
        <w:tab/>
      </w:r>
      <w:r>
        <w:t>&lt; method 2 &gt;</w:t>
      </w:r>
      <w:bookmarkEnd w:id="174"/>
      <w:bookmarkEnd w:id="175"/>
      <w:bookmarkEnd w:id="176"/>
      <w:bookmarkEnd w:id="177"/>
    </w:p>
    <w:p w14:paraId="30820925" w14:textId="77777777" w:rsidR="00B5731E" w:rsidRPr="00384E92" w:rsidRDefault="00B5731E" w:rsidP="00B5731E">
      <w:pPr>
        <w:pStyle w:val="Guidance"/>
      </w:pPr>
      <w:r>
        <w:t>And so on if there are more than two methods supported by the resource. Same structure as in clause 6.1.3.2.3.1.</w:t>
      </w:r>
    </w:p>
    <w:p w14:paraId="07A5AC88" w14:textId="77777777" w:rsidR="00B5731E" w:rsidRDefault="00B5731E" w:rsidP="00B5731E">
      <w:pPr>
        <w:pStyle w:val="Heading5"/>
      </w:pPr>
      <w:bookmarkStart w:id="178" w:name="_Toc510696615"/>
      <w:bookmarkStart w:id="179" w:name="_Toc35971406"/>
      <w:bookmarkStart w:id="180" w:name="_Toc67906208"/>
      <w:bookmarkStart w:id="181" w:name="_Toc67906519"/>
      <w:r>
        <w:t>6.1.3.2.4</w:t>
      </w:r>
      <w:r>
        <w:tab/>
        <w:t>Resource Custom Operations</w:t>
      </w:r>
      <w:bookmarkEnd w:id="178"/>
      <w:bookmarkEnd w:id="179"/>
      <w:bookmarkEnd w:id="180"/>
      <w:bookmarkEnd w:id="181"/>
    </w:p>
    <w:p w14:paraId="79D899F2" w14:textId="77777777" w:rsidR="00B5731E" w:rsidRDefault="00B5731E" w:rsidP="00B5731E">
      <w:pPr>
        <w:pStyle w:val="Guidance"/>
      </w:pPr>
      <w:r>
        <w:t>The following clauses will specify the custom operations supported by the resource.</w:t>
      </w:r>
    </w:p>
    <w:p w14:paraId="0596D021" w14:textId="77777777" w:rsidR="00B5731E" w:rsidRDefault="00B5731E" w:rsidP="00B5731E">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352B" w14:textId="77777777" w:rsidR="00B5731E" w:rsidRPr="00384E92" w:rsidRDefault="00B5731E" w:rsidP="00B5731E">
      <w:pPr>
        <w:pStyle w:val="Heading6"/>
        <w:ind w:left="0" w:firstLine="0"/>
      </w:pPr>
      <w:bookmarkStart w:id="182" w:name="_Toc510696616"/>
      <w:bookmarkStart w:id="183" w:name="_Toc35971407"/>
      <w:bookmarkStart w:id="184" w:name="_Toc67906209"/>
      <w:bookmarkStart w:id="185" w:name="_Toc67906520"/>
      <w:r w:rsidRPr="00384E92">
        <w:t>6.</w:t>
      </w:r>
      <w:r>
        <w:t>1.3.2.4</w:t>
      </w:r>
      <w:r w:rsidRPr="00384E92">
        <w:t>.1</w:t>
      </w:r>
      <w:r w:rsidRPr="00384E92">
        <w:tab/>
      </w:r>
      <w:r>
        <w:t>Overview</w:t>
      </w:r>
      <w:bookmarkEnd w:id="182"/>
      <w:bookmarkEnd w:id="183"/>
      <w:bookmarkEnd w:id="184"/>
      <w:bookmarkEnd w:id="185"/>
    </w:p>
    <w:p w14:paraId="79F3686B" w14:textId="77777777" w:rsidR="00B5731E" w:rsidRPr="00384E92" w:rsidRDefault="00B5731E" w:rsidP="00B5731E">
      <w:pPr>
        <w:pStyle w:val="TH"/>
      </w:pPr>
      <w:bookmarkStart w:id="186"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B5731E" w:rsidRPr="00B54FF5" w14:paraId="08584075" w14:textId="77777777" w:rsidTr="00B46D4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9F9BAC0" w14:textId="77777777" w:rsidR="00B5731E" w:rsidRPr="0016361A" w:rsidRDefault="00B5731E" w:rsidP="00B46D4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7DFE30" w14:textId="77777777" w:rsidR="00B5731E" w:rsidRPr="0016361A" w:rsidRDefault="00B5731E" w:rsidP="00B46D4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8D583F" w14:textId="77777777" w:rsidR="00B5731E" w:rsidRPr="0016361A" w:rsidRDefault="00B5731E" w:rsidP="00B46D4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7F3671" w14:textId="77777777" w:rsidR="00B5731E" w:rsidRPr="0016361A" w:rsidRDefault="00B5731E" w:rsidP="00B46D48">
            <w:pPr>
              <w:pStyle w:val="TAH"/>
            </w:pPr>
            <w:r w:rsidRPr="0016361A">
              <w:t>Description</w:t>
            </w:r>
          </w:p>
        </w:tc>
      </w:tr>
      <w:tr w:rsidR="00B5731E" w:rsidRPr="00B54FF5" w14:paraId="43ED7555" w14:textId="77777777" w:rsidTr="00B46D48">
        <w:trPr>
          <w:jc w:val="center"/>
        </w:trPr>
        <w:tc>
          <w:tcPr>
            <w:tcW w:w="1214" w:type="pct"/>
            <w:tcBorders>
              <w:top w:val="single" w:sz="4" w:space="0" w:color="auto"/>
              <w:left w:val="single" w:sz="4" w:space="0" w:color="auto"/>
              <w:bottom w:val="single" w:sz="4" w:space="0" w:color="auto"/>
              <w:right w:val="single" w:sz="4" w:space="0" w:color="auto"/>
            </w:tcBorders>
          </w:tcPr>
          <w:p w14:paraId="3CAD6CD9" w14:textId="77777777" w:rsidR="00B5731E" w:rsidRPr="0016361A" w:rsidRDefault="00B5731E" w:rsidP="00B46D4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435837B" w14:textId="77777777" w:rsidR="00B5731E" w:rsidRPr="0016361A" w:rsidRDefault="00B5731E" w:rsidP="00B46D4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7401E224" w14:textId="77777777" w:rsidR="00B5731E" w:rsidRPr="0016361A" w:rsidRDefault="00B5731E" w:rsidP="00B46D4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74D84D4" w14:textId="77777777" w:rsidR="00B5731E" w:rsidRPr="0016361A" w:rsidRDefault="00B5731E" w:rsidP="00B46D48">
            <w:pPr>
              <w:pStyle w:val="TAL"/>
            </w:pPr>
            <w:r w:rsidRPr="0016361A">
              <w:t>&lt;Operation executed by Custom operation&gt;</w:t>
            </w:r>
          </w:p>
        </w:tc>
      </w:tr>
      <w:tr w:rsidR="00B5731E" w:rsidRPr="00B54FF5" w14:paraId="369CC4B0" w14:textId="77777777" w:rsidTr="00B46D48">
        <w:trPr>
          <w:jc w:val="center"/>
        </w:trPr>
        <w:tc>
          <w:tcPr>
            <w:tcW w:w="1214" w:type="pct"/>
            <w:tcBorders>
              <w:top w:val="single" w:sz="4" w:space="0" w:color="auto"/>
              <w:left w:val="single" w:sz="4" w:space="0" w:color="auto"/>
              <w:right w:val="single" w:sz="4" w:space="0" w:color="auto"/>
            </w:tcBorders>
          </w:tcPr>
          <w:p w14:paraId="07BB2030" w14:textId="77777777" w:rsidR="00B5731E" w:rsidRPr="0016361A" w:rsidRDefault="00B5731E" w:rsidP="00B46D48">
            <w:pPr>
              <w:pStyle w:val="TAL"/>
            </w:pPr>
          </w:p>
        </w:tc>
        <w:tc>
          <w:tcPr>
            <w:tcW w:w="1214" w:type="pct"/>
            <w:tcBorders>
              <w:top w:val="single" w:sz="4" w:space="0" w:color="auto"/>
              <w:left w:val="single" w:sz="4" w:space="0" w:color="auto"/>
              <w:right w:val="single" w:sz="4" w:space="0" w:color="auto"/>
            </w:tcBorders>
          </w:tcPr>
          <w:p w14:paraId="30CE90E7" w14:textId="77777777" w:rsidR="00B5731E" w:rsidRPr="0016361A" w:rsidRDefault="00B5731E" w:rsidP="00B46D48">
            <w:pPr>
              <w:pStyle w:val="TAL"/>
            </w:pPr>
          </w:p>
        </w:tc>
        <w:tc>
          <w:tcPr>
            <w:tcW w:w="796" w:type="pct"/>
            <w:tcBorders>
              <w:top w:val="single" w:sz="4" w:space="0" w:color="auto"/>
              <w:left w:val="single" w:sz="4" w:space="0" w:color="auto"/>
              <w:bottom w:val="single" w:sz="4" w:space="0" w:color="auto"/>
              <w:right w:val="single" w:sz="4" w:space="0" w:color="auto"/>
            </w:tcBorders>
          </w:tcPr>
          <w:p w14:paraId="7F99C1FC" w14:textId="77777777" w:rsidR="00B5731E" w:rsidRPr="0016361A" w:rsidRDefault="00B5731E" w:rsidP="00B46D48">
            <w:pPr>
              <w:pStyle w:val="TAL"/>
            </w:pPr>
          </w:p>
        </w:tc>
        <w:tc>
          <w:tcPr>
            <w:tcW w:w="1776" w:type="pct"/>
            <w:tcBorders>
              <w:top w:val="single" w:sz="4" w:space="0" w:color="auto"/>
              <w:left w:val="single" w:sz="4" w:space="0" w:color="auto"/>
              <w:bottom w:val="single" w:sz="4" w:space="0" w:color="auto"/>
              <w:right w:val="single" w:sz="4" w:space="0" w:color="auto"/>
            </w:tcBorders>
          </w:tcPr>
          <w:p w14:paraId="48B3D91B" w14:textId="77777777" w:rsidR="00B5731E" w:rsidRPr="0016361A" w:rsidRDefault="00B5731E" w:rsidP="00B46D48">
            <w:pPr>
              <w:pStyle w:val="TAL"/>
            </w:pPr>
          </w:p>
        </w:tc>
      </w:tr>
    </w:tbl>
    <w:p w14:paraId="373272A6" w14:textId="77777777" w:rsidR="00B5731E" w:rsidRDefault="00B5731E" w:rsidP="00B5731E"/>
    <w:p w14:paraId="25651490" w14:textId="77777777" w:rsidR="00B5731E" w:rsidRPr="00384E92" w:rsidRDefault="00B5731E" w:rsidP="00B5731E">
      <w:pPr>
        <w:pStyle w:val="Heading6"/>
        <w:ind w:left="0" w:firstLine="0"/>
      </w:pPr>
      <w:bookmarkStart w:id="187" w:name="_Toc35971408"/>
      <w:bookmarkStart w:id="188" w:name="_Toc67906210"/>
      <w:bookmarkStart w:id="189" w:name="_Toc67906521"/>
      <w:r w:rsidRPr="00384E92">
        <w:t>6.</w:t>
      </w:r>
      <w:r>
        <w:t>1.3.2.4</w:t>
      </w:r>
      <w:r w:rsidRPr="00384E92">
        <w:t>.</w:t>
      </w:r>
      <w:r>
        <w:t>2</w:t>
      </w:r>
      <w:r w:rsidRPr="00384E92">
        <w:tab/>
      </w:r>
      <w:r>
        <w:t>Operation: &lt; operation 1 &gt;</w:t>
      </w:r>
      <w:bookmarkEnd w:id="186"/>
      <w:bookmarkEnd w:id="187"/>
      <w:bookmarkEnd w:id="188"/>
      <w:bookmarkEnd w:id="189"/>
    </w:p>
    <w:p w14:paraId="31D28C04" w14:textId="77777777" w:rsidR="00B5731E" w:rsidRDefault="00B5731E" w:rsidP="00B5731E">
      <w:pPr>
        <w:pStyle w:val="Guidance"/>
      </w:pPr>
      <w:r>
        <w:t>This clause will specify the meaning of the operation applied on the resource.</w:t>
      </w:r>
    </w:p>
    <w:p w14:paraId="755235AA" w14:textId="77777777" w:rsidR="00B5731E" w:rsidRDefault="00B5731E" w:rsidP="00B5731E">
      <w:pPr>
        <w:pStyle w:val="Heading7"/>
      </w:pPr>
      <w:bookmarkStart w:id="190" w:name="_Toc510696618"/>
      <w:bookmarkStart w:id="191" w:name="_Toc35971409"/>
      <w:bookmarkStart w:id="192" w:name="_Toc67906211"/>
      <w:bookmarkStart w:id="193" w:name="_Toc67906522"/>
      <w:r>
        <w:t>6.1.3.2.4.2.1</w:t>
      </w:r>
      <w:r>
        <w:tab/>
        <w:t>Description</w:t>
      </w:r>
      <w:bookmarkEnd w:id="190"/>
      <w:bookmarkEnd w:id="191"/>
      <w:bookmarkEnd w:id="192"/>
      <w:bookmarkEnd w:id="193"/>
    </w:p>
    <w:p w14:paraId="6DE1AE25" w14:textId="77777777" w:rsidR="00B5731E" w:rsidRPr="00384E92" w:rsidRDefault="00B5731E" w:rsidP="00B5731E">
      <w:pPr>
        <w:pStyle w:val="Guidance"/>
      </w:pPr>
      <w:r>
        <w:t>This sublause will describe the custom operation and what it is used for, and the custom operation's URI.</w:t>
      </w:r>
    </w:p>
    <w:p w14:paraId="05E2B728" w14:textId="77777777" w:rsidR="00B5731E" w:rsidRDefault="00B5731E" w:rsidP="00B5731E">
      <w:pPr>
        <w:pStyle w:val="Heading7"/>
      </w:pPr>
      <w:bookmarkStart w:id="194" w:name="_Toc510696619"/>
      <w:bookmarkStart w:id="195" w:name="_Toc35971410"/>
      <w:bookmarkStart w:id="196" w:name="_Toc67906212"/>
      <w:bookmarkStart w:id="197" w:name="_Toc67906523"/>
      <w:r>
        <w:t>6.1.3.2.4.2.2</w:t>
      </w:r>
      <w:r>
        <w:tab/>
        <w:t>Operation Definition</w:t>
      </w:r>
      <w:bookmarkEnd w:id="194"/>
      <w:bookmarkEnd w:id="195"/>
      <w:bookmarkEnd w:id="196"/>
      <w:bookmarkEnd w:id="197"/>
    </w:p>
    <w:p w14:paraId="65993ACB" w14:textId="77777777" w:rsidR="00B5731E" w:rsidRPr="00384E92" w:rsidRDefault="00B5731E" w:rsidP="00B5731E">
      <w:pPr>
        <w:pStyle w:val="Guidance"/>
      </w:pPr>
      <w:r>
        <w:t>This clause will specify the custom operation and the HTTP method on which it is mapped.</w:t>
      </w:r>
    </w:p>
    <w:p w14:paraId="42715F9A" w14:textId="77777777" w:rsidR="00B5731E" w:rsidRPr="00384E92" w:rsidRDefault="00B5731E" w:rsidP="00B5731E">
      <w:r>
        <w:t>This operation shall support the request data structures specified in table 6.1.3.2.4.2.2-1 and the response data structure and response codes specified in table 6.1.3.2.4.2.2-2.</w:t>
      </w:r>
    </w:p>
    <w:p w14:paraId="126D7954" w14:textId="77777777" w:rsidR="00B5731E" w:rsidRPr="001769FF" w:rsidRDefault="00B5731E" w:rsidP="00B5731E">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3AA8C66C" w14:textId="77777777" w:rsidTr="00B46D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D451F4" w14:textId="77777777" w:rsidR="00B5731E" w:rsidRPr="0016361A" w:rsidRDefault="00B5731E" w:rsidP="00B46D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8A73A" w14:textId="77777777" w:rsidR="00B5731E" w:rsidRPr="0016361A" w:rsidRDefault="00B5731E" w:rsidP="00B46D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142EA5" w14:textId="77777777" w:rsidR="00B5731E" w:rsidRPr="0016361A" w:rsidRDefault="00B5731E" w:rsidP="00B46D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4E29DC" w14:textId="77777777" w:rsidR="00B5731E" w:rsidRPr="0016361A" w:rsidRDefault="00B5731E" w:rsidP="00B46D48">
            <w:pPr>
              <w:pStyle w:val="TAH"/>
            </w:pPr>
            <w:r w:rsidRPr="0016361A">
              <w:t>Description</w:t>
            </w:r>
          </w:p>
        </w:tc>
      </w:tr>
      <w:tr w:rsidR="00B5731E" w:rsidRPr="00B54FF5" w14:paraId="4557CEC2" w14:textId="77777777" w:rsidTr="00B46D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D0ED7B" w14:textId="77777777" w:rsidR="00B5731E" w:rsidRPr="0016361A" w:rsidRDefault="00B5731E" w:rsidP="00B46D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337621" w14:textId="77777777" w:rsidR="00B5731E" w:rsidRPr="0016361A" w:rsidRDefault="00B5731E" w:rsidP="00B46D4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479FF0" w14:textId="77777777" w:rsidR="00B5731E" w:rsidRPr="0016361A" w:rsidRDefault="00B5731E" w:rsidP="00B46D4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0CF8CC2" w14:textId="77777777" w:rsidR="00B5731E" w:rsidRPr="0016361A" w:rsidRDefault="00B5731E" w:rsidP="00B46D48">
            <w:pPr>
              <w:pStyle w:val="TAL"/>
            </w:pPr>
            <w:r w:rsidRPr="0016361A">
              <w:t>&lt;only if applicable&gt;</w:t>
            </w:r>
          </w:p>
        </w:tc>
      </w:tr>
    </w:tbl>
    <w:p w14:paraId="54A3D1FA" w14:textId="77777777" w:rsidR="00B5731E" w:rsidRDefault="00B5731E" w:rsidP="00B5731E"/>
    <w:p w14:paraId="2BBB3412" w14:textId="77777777" w:rsidR="00B5731E" w:rsidRPr="001769FF" w:rsidRDefault="00B5731E" w:rsidP="00B5731E">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15FCED31" w14:textId="77777777" w:rsidTr="00B46D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95E9F" w14:textId="77777777" w:rsidR="00B5731E" w:rsidRPr="0016361A" w:rsidRDefault="00B5731E" w:rsidP="00B46D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3FC990" w14:textId="77777777" w:rsidR="00B5731E" w:rsidRPr="0016361A" w:rsidRDefault="00B5731E" w:rsidP="00B46D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245DF3" w14:textId="77777777" w:rsidR="00B5731E" w:rsidRPr="0016361A" w:rsidRDefault="00B5731E" w:rsidP="00B46D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34F571" w14:textId="77777777" w:rsidR="00B5731E" w:rsidRPr="0016361A" w:rsidRDefault="00B5731E" w:rsidP="00B46D48">
            <w:pPr>
              <w:pStyle w:val="TAH"/>
            </w:pPr>
            <w:r w:rsidRPr="0016361A">
              <w:t>Response</w:t>
            </w:r>
          </w:p>
          <w:p w14:paraId="79B8B26F" w14:textId="77777777" w:rsidR="00B5731E" w:rsidRPr="0016361A" w:rsidRDefault="00B5731E" w:rsidP="00B46D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A249FB" w14:textId="77777777" w:rsidR="00B5731E" w:rsidRPr="0016361A" w:rsidRDefault="00B5731E" w:rsidP="00B46D48">
            <w:pPr>
              <w:pStyle w:val="TAH"/>
            </w:pPr>
            <w:r w:rsidRPr="0016361A">
              <w:t>Description</w:t>
            </w:r>
          </w:p>
        </w:tc>
      </w:tr>
      <w:tr w:rsidR="00B5731E" w:rsidRPr="00B54FF5" w14:paraId="3706983B" w14:textId="77777777" w:rsidTr="00B46D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241D76" w14:textId="77777777" w:rsidR="00B5731E" w:rsidRPr="0016361A" w:rsidRDefault="00B5731E" w:rsidP="00B46D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B8AF53C" w14:textId="77777777" w:rsidR="00B5731E" w:rsidRPr="0016361A" w:rsidRDefault="00B5731E" w:rsidP="00B46D4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CEECF91" w14:textId="77777777" w:rsidR="00B5731E" w:rsidRPr="0016361A" w:rsidRDefault="00B5731E" w:rsidP="00B46D4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09DE689" w14:textId="77777777" w:rsidR="00B5731E" w:rsidRPr="0016361A" w:rsidRDefault="00B5731E" w:rsidP="00B46D4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A1EF15" w14:textId="77777777" w:rsidR="00B5731E" w:rsidRPr="0016361A" w:rsidRDefault="00B5731E" w:rsidP="00B46D48">
            <w:pPr>
              <w:pStyle w:val="TAL"/>
            </w:pPr>
            <w:r w:rsidRPr="0016361A">
              <w:t>&lt;Meaning of the success case&gt;</w:t>
            </w:r>
          </w:p>
          <w:p w14:paraId="635DE63F" w14:textId="77777777" w:rsidR="00B5731E" w:rsidRPr="0016361A" w:rsidRDefault="00B5731E" w:rsidP="00B46D48">
            <w:pPr>
              <w:pStyle w:val="TAL"/>
            </w:pPr>
            <w:r w:rsidRPr="0016361A">
              <w:t>or</w:t>
            </w:r>
          </w:p>
          <w:p w14:paraId="2456F520" w14:textId="77777777" w:rsidR="00B5731E" w:rsidRPr="0016361A" w:rsidRDefault="00B5731E" w:rsidP="00B46D48">
            <w:pPr>
              <w:pStyle w:val="TAL"/>
            </w:pPr>
            <w:r w:rsidRPr="0016361A">
              <w:t>&lt;Meaning of the error case with additional statement regarding error handling&gt;</w:t>
            </w:r>
          </w:p>
        </w:tc>
      </w:tr>
      <w:tr w:rsidR="00B5731E" w:rsidRPr="00B54FF5" w14:paraId="20798415" w14:textId="77777777" w:rsidTr="00B46D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0ACD7A" w14:textId="77777777" w:rsidR="00B5731E" w:rsidRPr="0016361A" w:rsidRDefault="00B5731E" w:rsidP="00B46D4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70CCED65" w14:textId="77777777" w:rsidR="00B5731E" w:rsidRPr="00384E92" w:rsidRDefault="00B5731E" w:rsidP="00B5731E"/>
    <w:p w14:paraId="00BC3EBF" w14:textId="77777777" w:rsidR="00B5731E" w:rsidRPr="00384E92" w:rsidRDefault="00B5731E" w:rsidP="00B5731E">
      <w:pPr>
        <w:pStyle w:val="Heading6"/>
      </w:pPr>
      <w:bookmarkStart w:id="198" w:name="_Toc510696620"/>
      <w:bookmarkStart w:id="199" w:name="_Toc35971411"/>
      <w:bookmarkStart w:id="200" w:name="_Toc67906213"/>
      <w:bookmarkStart w:id="201" w:name="_Toc67906524"/>
      <w:r w:rsidRPr="00384E92">
        <w:t>6.</w:t>
      </w:r>
      <w:r>
        <w:t>1.3.2.4</w:t>
      </w:r>
      <w:r w:rsidRPr="00384E92">
        <w:t>.</w:t>
      </w:r>
      <w:r>
        <w:t>3</w:t>
      </w:r>
      <w:r w:rsidRPr="00384E92">
        <w:tab/>
      </w:r>
      <w:r>
        <w:t>Operation: &lt; operation 2 &gt;</w:t>
      </w:r>
      <w:bookmarkEnd w:id="198"/>
      <w:bookmarkEnd w:id="199"/>
      <w:bookmarkEnd w:id="200"/>
      <w:bookmarkEnd w:id="201"/>
    </w:p>
    <w:p w14:paraId="50BFCD06" w14:textId="77777777" w:rsidR="00B5731E" w:rsidRDefault="00B5731E" w:rsidP="00B5731E">
      <w:pPr>
        <w:pStyle w:val="Guidance"/>
      </w:pPr>
      <w:r>
        <w:t>And so on if there are more than two operations supported by the resource. Same structure as in clause 6.1.3.2.4.1.</w:t>
      </w:r>
    </w:p>
    <w:p w14:paraId="69293C64" w14:textId="77777777" w:rsidR="00B5731E" w:rsidRDefault="00B5731E" w:rsidP="00B5731E">
      <w:pPr>
        <w:pStyle w:val="Heading4"/>
      </w:pPr>
      <w:bookmarkStart w:id="202" w:name="_Toc510696621"/>
      <w:bookmarkStart w:id="203" w:name="_Toc35971412"/>
      <w:bookmarkStart w:id="204" w:name="_Toc67906214"/>
      <w:bookmarkStart w:id="205" w:name="_Toc67906525"/>
      <w:r>
        <w:t>6.1.3.3</w:t>
      </w:r>
      <w:r>
        <w:tab/>
        <w:t>Resource: &lt;resource 2&gt;</w:t>
      </w:r>
      <w:bookmarkEnd w:id="202"/>
      <w:bookmarkEnd w:id="203"/>
      <w:bookmarkEnd w:id="204"/>
      <w:bookmarkEnd w:id="205"/>
    </w:p>
    <w:p w14:paraId="6DFEAC21" w14:textId="77777777" w:rsidR="00B5731E" w:rsidRPr="00384E92" w:rsidRDefault="00B5731E" w:rsidP="00B5731E">
      <w:pPr>
        <w:pStyle w:val="Guidance"/>
      </w:pPr>
      <w:r>
        <w:t>And so on if there are more than two resources supported by the service. Same structure as in clause 6.1.3.2.</w:t>
      </w:r>
    </w:p>
    <w:p w14:paraId="5E1E6C17" w14:textId="77777777" w:rsidR="00B5731E" w:rsidRDefault="00B5731E" w:rsidP="00B5731E">
      <w:pPr>
        <w:pStyle w:val="Heading3"/>
      </w:pPr>
      <w:bookmarkStart w:id="206" w:name="_Toc510696622"/>
      <w:bookmarkStart w:id="207" w:name="_Toc35971413"/>
      <w:bookmarkStart w:id="208" w:name="_Toc67906215"/>
      <w:bookmarkStart w:id="209" w:name="_Toc67906526"/>
      <w:r>
        <w:lastRenderedPageBreak/>
        <w:t>6.1.4</w:t>
      </w:r>
      <w:r>
        <w:tab/>
        <w:t>Custom Operations without associated resources</w:t>
      </w:r>
      <w:bookmarkEnd w:id="206"/>
      <w:bookmarkEnd w:id="207"/>
      <w:bookmarkEnd w:id="208"/>
      <w:bookmarkEnd w:id="209"/>
    </w:p>
    <w:p w14:paraId="5025A32B" w14:textId="77777777" w:rsidR="00B5731E" w:rsidRPr="000A7435" w:rsidRDefault="00B5731E" w:rsidP="00B5731E">
      <w:pPr>
        <w:pStyle w:val="Heading4"/>
      </w:pPr>
      <w:bookmarkStart w:id="210" w:name="_Toc510696623"/>
      <w:bookmarkStart w:id="211" w:name="_Toc35971414"/>
      <w:bookmarkStart w:id="212" w:name="_Toc67906216"/>
      <w:bookmarkStart w:id="213" w:name="_Toc67906527"/>
      <w:r>
        <w:t>6.1.4.1</w:t>
      </w:r>
      <w:r>
        <w:tab/>
        <w:t>Overview</w:t>
      </w:r>
      <w:bookmarkEnd w:id="210"/>
      <w:bookmarkEnd w:id="211"/>
      <w:bookmarkEnd w:id="212"/>
      <w:bookmarkEnd w:id="213"/>
    </w:p>
    <w:p w14:paraId="4EF18947" w14:textId="77777777" w:rsidR="00B5731E" w:rsidRDefault="00B5731E" w:rsidP="00B5731E">
      <w:pPr>
        <w:pStyle w:val="Guidance"/>
      </w:pPr>
      <w:r>
        <w:t>This clause will specify custom operations without any associated resource (i.e. RPC) supported by this API.</w:t>
      </w:r>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B5731E" w:rsidRPr="00B54FF5" w14:paraId="2D510C9B" w14:textId="77777777" w:rsidTr="00B46D4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77777777" w:rsidR="00B5731E" w:rsidRPr="0016361A" w:rsidRDefault="00B5731E" w:rsidP="00B46D4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B5731E" w:rsidRPr="0016361A" w:rsidRDefault="00B5731E" w:rsidP="00B46D4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B5731E" w:rsidRPr="0016361A" w:rsidRDefault="00B5731E" w:rsidP="00B46D48">
            <w:pPr>
              <w:pStyle w:val="TAH"/>
            </w:pPr>
            <w:r w:rsidRPr="0016361A">
              <w:t>Description</w:t>
            </w:r>
          </w:p>
        </w:tc>
      </w:tr>
      <w:tr w:rsidR="00B5731E" w:rsidRPr="00B54FF5" w14:paraId="609B0A76" w14:textId="77777777" w:rsidTr="00B46D48">
        <w:trPr>
          <w:jc w:val="center"/>
        </w:trPr>
        <w:tc>
          <w:tcPr>
            <w:tcW w:w="1851" w:type="pct"/>
            <w:tcBorders>
              <w:top w:val="single" w:sz="4" w:space="0" w:color="auto"/>
              <w:left w:val="single" w:sz="4" w:space="0" w:color="auto"/>
              <w:bottom w:val="single" w:sz="4" w:space="0" w:color="auto"/>
              <w:right w:val="single" w:sz="4" w:space="0" w:color="auto"/>
            </w:tcBorders>
            <w:hideMark/>
          </w:tcPr>
          <w:p w14:paraId="195D5DB8" w14:textId="77777777" w:rsidR="00B5731E" w:rsidRPr="0016361A" w:rsidRDefault="00B5731E" w:rsidP="00B46D4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DE1134B" w14:textId="77777777" w:rsidR="00B5731E" w:rsidRPr="0016361A" w:rsidRDefault="00B5731E" w:rsidP="00B46D4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2EADE79C" w14:textId="77777777" w:rsidR="00B5731E" w:rsidRPr="0016361A" w:rsidRDefault="00B5731E" w:rsidP="00B46D48">
            <w:pPr>
              <w:pStyle w:val="TAL"/>
            </w:pPr>
            <w:r w:rsidRPr="0016361A">
              <w:t>&lt;Operation executed by Custom operation&gt;</w:t>
            </w:r>
          </w:p>
        </w:tc>
      </w:tr>
      <w:tr w:rsidR="00B5731E" w:rsidRPr="00B54FF5" w14:paraId="4C25EF70" w14:textId="77777777" w:rsidTr="00B46D48">
        <w:trPr>
          <w:jc w:val="center"/>
        </w:trPr>
        <w:tc>
          <w:tcPr>
            <w:tcW w:w="1851" w:type="pct"/>
            <w:tcBorders>
              <w:top w:val="single" w:sz="4" w:space="0" w:color="auto"/>
              <w:left w:val="single" w:sz="4" w:space="0" w:color="auto"/>
              <w:right w:val="single" w:sz="4" w:space="0" w:color="auto"/>
            </w:tcBorders>
          </w:tcPr>
          <w:p w14:paraId="36ED32F3" w14:textId="77777777" w:rsidR="00B5731E" w:rsidRPr="0016361A" w:rsidRDefault="00B5731E" w:rsidP="00B46D48">
            <w:pPr>
              <w:pStyle w:val="TAL"/>
            </w:pPr>
          </w:p>
        </w:tc>
        <w:tc>
          <w:tcPr>
            <w:tcW w:w="964" w:type="pct"/>
            <w:tcBorders>
              <w:top w:val="single" w:sz="4" w:space="0" w:color="auto"/>
              <w:left w:val="single" w:sz="4" w:space="0" w:color="auto"/>
              <w:bottom w:val="single" w:sz="4" w:space="0" w:color="auto"/>
              <w:right w:val="single" w:sz="4" w:space="0" w:color="auto"/>
            </w:tcBorders>
          </w:tcPr>
          <w:p w14:paraId="44C86533" w14:textId="77777777" w:rsidR="00B5731E" w:rsidRPr="0016361A" w:rsidRDefault="00B5731E" w:rsidP="00B46D48">
            <w:pPr>
              <w:pStyle w:val="TAL"/>
            </w:pPr>
          </w:p>
        </w:tc>
        <w:tc>
          <w:tcPr>
            <w:tcW w:w="2185" w:type="pct"/>
            <w:tcBorders>
              <w:top w:val="single" w:sz="4" w:space="0" w:color="auto"/>
              <w:left w:val="single" w:sz="4" w:space="0" w:color="auto"/>
              <w:bottom w:val="single" w:sz="4" w:space="0" w:color="auto"/>
              <w:right w:val="single" w:sz="4" w:space="0" w:color="auto"/>
            </w:tcBorders>
          </w:tcPr>
          <w:p w14:paraId="56DF35F6" w14:textId="77777777" w:rsidR="00B5731E" w:rsidRPr="0016361A" w:rsidRDefault="00B5731E" w:rsidP="00B46D48">
            <w:pPr>
              <w:pStyle w:val="TAL"/>
            </w:pPr>
          </w:p>
        </w:tc>
      </w:tr>
    </w:tbl>
    <w:p w14:paraId="665F8A0E" w14:textId="77777777" w:rsidR="00B5731E" w:rsidRPr="00384E92" w:rsidRDefault="00B5731E" w:rsidP="00B5731E">
      <w:pPr>
        <w:pStyle w:val="Guidance"/>
      </w:pPr>
    </w:p>
    <w:p w14:paraId="7A402A47" w14:textId="77777777" w:rsidR="00B5731E" w:rsidRDefault="00B5731E" w:rsidP="00B5731E">
      <w:pPr>
        <w:pStyle w:val="Heading4"/>
      </w:pPr>
      <w:bookmarkStart w:id="214" w:name="_Toc510696624"/>
      <w:bookmarkStart w:id="215" w:name="_Toc35971415"/>
      <w:bookmarkStart w:id="216" w:name="_Toc67906217"/>
      <w:bookmarkStart w:id="217" w:name="_Toc67906528"/>
      <w:r>
        <w:t>6.1.4.2</w:t>
      </w:r>
      <w:r>
        <w:tab/>
        <w:t>Operation: &lt;operation 1&gt;</w:t>
      </w:r>
      <w:bookmarkEnd w:id="214"/>
      <w:bookmarkEnd w:id="215"/>
      <w:bookmarkEnd w:id="216"/>
      <w:bookmarkEnd w:id="217"/>
    </w:p>
    <w:p w14:paraId="0AA2D4EA" w14:textId="77777777" w:rsidR="00B5731E" w:rsidRDefault="00B5731E" w:rsidP="00B5731E">
      <w:pPr>
        <w:pStyle w:val="Guidance"/>
      </w:pPr>
      <w:r>
        <w:t>Where &lt;operation 1&gt; is to be replaced by the name of the custom operation, e.g.</w:t>
      </w:r>
      <w:r w:rsidRPr="00662956">
        <w:t xml:space="preserve"> </w:t>
      </w:r>
      <w:r>
        <w:t>Authentication_Information_Request.</w:t>
      </w:r>
    </w:p>
    <w:p w14:paraId="23CED6DF" w14:textId="77777777" w:rsidR="00B5731E" w:rsidRDefault="00B5731E" w:rsidP="00B5731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15F5E3" w14:textId="77777777" w:rsidR="00B5731E" w:rsidRDefault="00B5731E" w:rsidP="00B5731E">
      <w:pPr>
        <w:pStyle w:val="Heading5"/>
      </w:pPr>
      <w:bookmarkStart w:id="218" w:name="_Toc510696625"/>
      <w:bookmarkStart w:id="219" w:name="_Toc35971416"/>
      <w:bookmarkStart w:id="220" w:name="_Toc67906218"/>
      <w:bookmarkStart w:id="221" w:name="_Toc67906529"/>
      <w:r>
        <w:t>6.1.4.2.1</w:t>
      </w:r>
      <w:r>
        <w:tab/>
        <w:t>Description</w:t>
      </w:r>
      <w:bookmarkEnd w:id="218"/>
      <w:bookmarkEnd w:id="219"/>
      <w:bookmarkEnd w:id="220"/>
      <w:bookmarkEnd w:id="221"/>
    </w:p>
    <w:p w14:paraId="5286ED3D" w14:textId="77777777" w:rsidR="00B5731E" w:rsidRPr="00384E92" w:rsidRDefault="00B5731E" w:rsidP="00B5731E">
      <w:pPr>
        <w:pStyle w:val="Guidance"/>
      </w:pPr>
      <w:r>
        <w:t>This sublause will describe the custom operation and what it is used for, and the custom operation's URI.</w:t>
      </w:r>
    </w:p>
    <w:p w14:paraId="1D482CF5" w14:textId="77777777" w:rsidR="00B5731E" w:rsidRDefault="00B5731E" w:rsidP="00B5731E">
      <w:pPr>
        <w:pStyle w:val="Heading5"/>
      </w:pPr>
      <w:bookmarkStart w:id="222" w:name="_Toc510696626"/>
      <w:bookmarkStart w:id="223" w:name="_Toc35971417"/>
      <w:bookmarkStart w:id="224" w:name="_Toc67906219"/>
      <w:bookmarkStart w:id="225" w:name="_Toc67906530"/>
      <w:r>
        <w:t>6.1.4.2.2</w:t>
      </w:r>
      <w:r>
        <w:tab/>
        <w:t>Operation Definition</w:t>
      </w:r>
      <w:bookmarkEnd w:id="222"/>
      <w:bookmarkEnd w:id="223"/>
      <w:bookmarkEnd w:id="224"/>
      <w:bookmarkEnd w:id="225"/>
    </w:p>
    <w:p w14:paraId="74F166C7" w14:textId="77777777" w:rsidR="00B5731E" w:rsidRPr="00384E92" w:rsidRDefault="00B5731E" w:rsidP="00B5731E">
      <w:pPr>
        <w:pStyle w:val="Guidance"/>
      </w:pPr>
      <w:r>
        <w:t>This clause will specify the custom operation and the HTTP method on which it is mapped.</w:t>
      </w:r>
    </w:p>
    <w:p w14:paraId="6C00CDD6" w14:textId="77777777" w:rsidR="00B5731E" w:rsidRPr="00384E92" w:rsidRDefault="00B5731E" w:rsidP="00B5731E">
      <w:r>
        <w:t>This operation shall support the response data structures and response codes specified in tables 6.1.4.2.2-1 and 6.1.4.2.2-2.</w:t>
      </w:r>
    </w:p>
    <w:p w14:paraId="75E57A28" w14:textId="77777777" w:rsidR="00B5731E" w:rsidRPr="001769FF" w:rsidRDefault="00B5731E" w:rsidP="00B5731E">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B46D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B46D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B46D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B46D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B46D48">
            <w:pPr>
              <w:pStyle w:val="TAH"/>
            </w:pPr>
            <w:r w:rsidRPr="0016361A">
              <w:t>Description</w:t>
            </w:r>
          </w:p>
        </w:tc>
      </w:tr>
      <w:tr w:rsidR="00B5731E" w:rsidRPr="00B54FF5" w14:paraId="52B77BEA" w14:textId="77777777" w:rsidTr="00B46D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77777777" w:rsidR="00B5731E" w:rsidRPr="0016361A" w:rsidRDefault="00B5731E" w:rsidP="00B46D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309CCEA" w14:textId="77777777" w:rsidR="00B5731E" w:rsidRPr="0016361A" w:rsidRDefault="00B5731E" w:rsidP="00B46D4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A06F3E5" w14:textId="77777777" w:rsidR="00B5731E" w:rsidRPr="0016361A" w:rsidRDefault="00B5731E" w:rsidP="00B46D4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77777777" w:rsidR="00B5731E" w:rsidRPr="0016361A" w:rsidRDefault="00B5731E" w:rsidP="00B46D48">
            <w:pPr>
              <w:pStyle w:val="TAL"/>
            </w:pPr>
            <w:r w:rsidRPr="0016361A">
              <w:t>&lt;only if applicable&gt;</w:t>
            </w:r>
          </w:p>
        </w:tc>
      </w:tr>
    </w:tbl>
    <w:p w14:paraId="6419A289" w14:textId="77777777" w:rsidR="00B5731E" w:rsidRDefault="00B5731E" w:rsidP="00B5731E"/>
    <w:p w14:paraId="467D5C81" w14:textId="77777777" w:rsidR="00B5731E" w:rsidRPr="001769FF" w:rsidRDefault="00B5731E" w:rsidP="00B5731E">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B46D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B46D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B46D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B46D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B46D48">
            <w:pPr>
              <w:pStyle w:val="TAH"/>
            </w:pPr>
            <w:r w:rsidRPr="0016361A">
              <w:t>Response</w:t>
            </w:r>
          </w:p>
          <w:p w14:paraId="5E77705A" w14:textId="77777777" w:rsidR="00B5731E" w:rsidRPr="0016361A" w:rsidRDefault="00B5731E" w:rsidP="00B46D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B46D48">
            <w:pPr>
              <w:pStyle w:val="TAH"/>
            </w:pPr>
            <w:r w:rsidRPr="0016361A">
              <w:t>Description</w:t>
            </w:r>
          </w:p>
        </w:tc>
      </w:tr>
      <w:tr w:rsidR="00B5731E" w:rsidRPr="00B54FF5" w14:paraId="35EA88A6" w14:textId="77777777" w:rsidTr="00B46D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77777777" w:rsidR="00B5731E" w:rsidRPr="0016361A" w:rsidRDefault="00B5731E" w:rsidP="00B46D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348B48D" w14:textId="77777777" w:rsidR="00B5731E" w:rsidRPr="0016361A" w:rsidRDefault="00B5731E" w:rsidP="00B46D4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7437384" w14:textId="77777777" w:rsidR="00B5731E" w:rsidRPr="0016361A" w:rsidRDefault="00B5731E" w:rsidP="00B46D4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B3772F" w14:textId="77777777" w:rsidR="00B5731E" w:rsidRPr="0016361A" w:rsidRDefault="00B5731E" w:rsidP="00B46D4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EFEC96" w14:textId="77777777" w:rsidR="00B5731E" w:rsidRPr="0016361A" w:rsidRDefault="00B5731E" w:rsidP="00B46D48">
            <w:pPr>
              <w:pStyle w:val="TAL"/>
            </w:pPr>
            <w:r w:rsidRPr="0016361A">
              <w:t>&lt;Meaning of the success case&gt;</w:t>
            </w:r>
          </w:p>
          <w:p w14:paraId="7B541E44" w14:textId="77777777" w:rsidR="00B5731E" w:rsidRPr="0016361A" w:rsidRDefault="00B5731E" w:rsidP="00B46D48">
            <w:pPr>
              <w:pStyle w:val="TAL"/>
            </w:pPr>
            <w:r w:rsidRPr="0016361A">
              <w:t>or</w:t>
            </w:r>
          </w:p>
          <w:p w14:paraId="651A1D7F" w14:textId="77777777" w:rsidR="00B5731E" w:rsidRPr="0016361A" w:rsidRDefault="00B5731E" w:rsidP="00B46D48">
            <w:pPr>
              <w:pStyle w:val="TAL"/>
            </w:pPr>
            <w:r w:rsidRPr="0016361A">
              <w:t>&lt;Meaning of the error case with additional statement regarding error handling&gt;</w:t>
            </w:r>
          </w:p>
        </w:tc>
      </w:tr>
      <w:tr w:rsidR="00B5731E" w:rsidRPr="00B54FF5" w14:paraId="034EE9DF" w14:textId="77777777" w:rsidTr="00B46D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77777777" w:rsidR="00B5731E" w:rsidRPr="0016361A" w:rsidRDefault="00B5731E" w:rsidP="00B46D4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056EB2C9" w14:textId="77777777" w:rsidR="00B5731E" w:rsidRPr="00384E92" w:rsidRDefault="00B5731E" w:rsidP="00B5731E"/>
    <w:p w14:paraId="02CD6C6D" w14:textId="77777777" w:rsidR="00B5731E" w:rsidRDefault="00B5731E" w:rsidP="00B5731E">
      <w:pPr>
        <w:pStyle w:val="Heading4"/>
      </w:pPr>
      <w:bookmarkStart w:id="226" w:name="_Toc510696627"/>
      <w:bookmarkStart w:id="227" w:name="_Toc35971418"/>
      <w:bookmarkStart w:id="228" w:name="_Toc67906220"/>
      <w:bookmarkStart w:id="229" w:name="_Toc67906531"/>
      <w:r>
        <w:t>6.1.4.3</w:t>
      </w:r>
      <w:r>
        <w:tab/>
        <w:t>Operation: &lt; operation 2&gt;</w:t>
      </w:r>
      <w:bookmarkEnd w:id="226"/>
      <w:bookmarkEnd w:id="227"/>
      <w:bookmarkEnd w:id="228"/>
      <w:bookmarkEnd w:id="229"/>
    </w:p>
    <w:p w14:paraId="1DC53A8F" w14:textId="77777777" w:rsidR="00B5731E" w:rsidRDefault="00B5731E" w:rsidP="00B5731E">
      <w:pPr>
        <w:pStyle w:val="Guidance"/>
      </w:pPr>
      <w:r>
        <w:t>And so on if there are more than one custom operations supported by the service. Same structure as in clause 6.1.4.2.</w:t>
      </w:r>
    </w:p>
    <w:p w14:paraId="326439BB" w14:textId="77777777" w:rsidR="00B5731E" w:rsidRDefault="00B5731E" w:rsidP="00B5731E">
      <w:pPr>
        <w:pStyle w:val="Heading3"/>
      </w:pPr>
      <w:bookmarkStart w:id="230" w:name="_Toc510696628"/>
      <w:bookmarkStart w:id="231" w:name="_Toc35971419"/>
      <w:bookmarkStart w:id="232" w:name="_Toc67906221"/>
      <w:bookmarkStart w:id="233" w:name="_Toc67906532"/>
      <w:r>
        <w:lastRenderedPageBreak/>
        <w:t>6.1.5</w:t>
      </w:r>
      <w:r>
        <w:tab/>
        <w:t>Notifications</w:t>
      </w:r>
      <w:bookmarkEnd w:id="230"/>
      <w:bookmarkEnd w:id="231"/>
      <w:bookmarkEnd w:id="232"/>
      <w:bookmarkEnd w:id="233"/>
    </w:p>
    <w:p w14:paraId="4A079662" w14:textId="77777777" w:rsidR="00B5731E" w:rsidRPr="000A7435" w:rsidRDefault="00B5731E" w:rsidP="00B5731E">
      <w:pPr>
        <w:pStyle w:val="Heading4"/>
      </w:pPr>
      <w:bookmarkStart w:id="234" w:name="_Toc510696629"/>
      <w:bookmarkStart w:id="235" w:name="_Toc35971420"/>
      <w:bookmarkStart w:id="236" w:name="_Toc67906222"/>
      <w:bookmarkStart w:id="237" w:name="_Toc67906533"/>
      <w:r>
        <w:t>6.1.5.1</w:t>
      </w:r>
      <w:r>
        <w:tab/>
        <w:t>General</w:t>
      </w:r>
      <w:bookmarkEnd w:id="234"/>
      <w:bookmarkEnd w:id="235"/>
      <w:bookmarkEnd w:id="236"/>
      <w:bookmarkEnd w:id="237"/>
    </w:p>
    <w:p w14:paraId="20210ED3" w14:textId="77777777" w:rsidR="00B5731E" w:rsidRPr="00384E92" w:rsidRDefault="00B5731E" w:rsidP="00B5731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2F426EF3" w14:textId="77777777" w:rsidR="00B5731E" w:rsidRDefault="00B5731E" w:rsidP="00B5731E">
      <w:pPr>
        <w:rPr>
          <w:noProof/>
        </w:rPr>
      </w:pPr>
      <w:bookmarkStart w:id="238" w:name="_Toc510696630"/>
      <w:bookmarkStart w:id="2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2A71FE5" w14:textId="77777777" w:rsidR="00B5731E" w:rsidRPr="00A04126" w:rsidRDefault="00B5731E" w:rsidP="00B5731E">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B5731E" w:rsidRPr="00B54FF5" w14:paraId="5FD42D23" w14:textId="77777777" w:rsidTr="00B46D48">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7F4FD7" w14:textId="77777777" w:rsidR="00B5731E" w:rsidRPr="0016361A" w:rsidRDefault="00B5731E" w:rsidP="00B46D48">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68EB3" w14:textId="77777777" w:rsidR="00B5731E" w:rsidRPr="0016361A" w:rsidRDefault="00B5731E" w:rsidP="00B46D48">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3D2737" w14:textId="77777777" w:rsidR="00B5731E" w:rsidRPr="0016361A" w:rsidRDefault="00B5731E" w:rsidP="00B46D48">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166B8B" w14:textId="77777777" w:rsidR="00B5731E" w:rsidRPr="0016361A" w:rsidRDefault="00B5731E" w:rsidP="00B46D48">
            <w:pPr>
              <w:pStyle w:val="TAH"/>
            </w:pPr>
            <w:r w:rsidRPr="0016361A">
              <w:t>Description</w:t>
            </w:r>
          </w:p>
          <w:p w14:paraId="65288DC8" w14:textId="77777777" w:rsidR="00B5731E" w:rsidRPr="0016361A" w:rsidRDefault="00B5731E" w:rsidP="00B46D48">
            <w:pPr>
              <w:pStyle w:val="TAH"/>
            </w:pPr>
            <w:r w:rsidRPr="0016361A">
              <w:t>(service operation)</w:t>
            </w:r>
          </w:p>
        </w:tc>
      </w:tr>
      <w:tr w:rsidR="00B5731E" w:rsidRPr="00B54FF5" w14:paraId="4EFCAAAF" w14:textId="77777777" w:rsidTr="00B46D48">
        <w:trPr>
          <w:jc w:val="center"/>
        </w:trPr>
        <w:tc>
          <w:tcPr>
            <w:tcW w:w="1091" w:type="pct"/>
            <w:tcBorders>
              <w:left w:val="single" w:sz="4" w:space="0" w:color="auto"/>
              <w:right w:val="single" w:sz="4" w:space="0" w:color="auto"/>
            </w:tcBorders>
            <w:vAlign w:val="center"/>
          </w:tcPr>
          <w:p w14:paraId="69D47EBD" w14:textId="77777777" w:rsidR="00B5731E" w:rsidRPr="0016361A" w:rsidRDefault="00B5731E" w:rsidP="00B46D48">
            <w:pPr>
              <w:pStyle w:val="TAC"/>
              <w:rPr>
                <w:lang w:val="en-US"/>
              </w:rPr>
            </w:pPr>
            <w:r w:rsidRPr="0016361A">
              <w:rPr>
                <w:lang w:val="en-US"/>
              </w:rPr>
              <w:t>&lt;notification 1&gt;</w:t>
            </w:r>
          </w:p>
          <w:p w14:paraId="180F0F80" w14:textId="77777777" w:rsidR="00B5731E" w:rsidRPr="0016361A" w:rsidRDefault="00B5731E" w:rsidP="00B46D48">
            <w:pPr>
              <w:pStyle w:val="TAC"/>
              <w:rPr>
                <w:lang w:val="en-US"/>
              </w:rPr>
            </w:pPr>
            <w:r w:rsidRPr="0016361A">
              <w:rPr>
                <w:lang w:val="en-US"/>
              </w:rPr>
              <w:t>e.g. Status Change Notification</w:t>
            </w:r>
          </w:p>
          <w:p w14:paraId="14D25820" w14:textId="77777777" w:rsidR="00B5731E" w:rsidRPr="0016361A" w:rsidRDefault="00B5731E" w:rsidP="00B46D48">
            <w:pPr>
              <w:pStyle w:val="TAC"/>
              <w:rPr>
                <w:lang w:val="en-US"/>
              </w:rPr>
            </w:pPr>
          </w:p>
        </w:tc>
        <w:tc>
          <w:tcPr>
            <w:tcW w:w="2083" w:type="pct"/>
            <w:tcBorders>
              <w:left w:val="single" w:sz="4" w:space="0" w:color="auto"/>
              <w:right w:val="single" w:sz="4" w:space="0" w:color="auto"/>
            </w:tcBorders>
            <w:vAlign w:val="center"/>
          </w:tcPr>
          <w:p w14:paraId="648B870F" w14:textId="77777777" w:rsidR="00B5731E" w:rsidRPr="0016361A" w:rsidRDefault="00B5731E" w:rsidP="00B46D48">
            <w:pPr>
              <w:pStyle w:val="TAL"/>
              <w:rPr>
                <w:lang w:val="en-US"/>
              </w:rPr>
            </w:pPr>
            <w:r w:rsidRPr="0016361A">
              <w:rPr>
                <w:lang w:val="en-US"/>
              </w:rPr>
              <w:t xml:space="preserve">&lt; </w:t>
            </w:r>
            <w:r>
              <w:rPr>
                <w:lang w:val="en-US"/>
              </w:rPr>
              <w:t>Callback</w:t>
            </w:r>
            <w:r w:rsidRPr="0016361A">
              <w:rPr>
                <w:lang w:val="en-US"/>
              </w:rPr>
              <w:t xml:space="preserve"> URI &gt;</w:t>
            </w:r>
          </w:p>
          <w:p w14:paraId="57C93692" w14:textId="77777777" w:rsidR="00B5731E" w:rsidRPr="0016361A" w:rsidDel="005E0502" w:rsidRDefault="00B5731E" w:rsidP="00B46D48">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5D3F5CFF" w14:textId="77777777" w:rsidR="00B5731E" w:rsidRPr="0016361A" w:rsidRDefault="00B5731E" w:rsidP="00B46D48">
            <w:pPr>
              <w:pStyle w:val="TAC"/>
              <w:rPr>
                <w:lang w:val="fr-FR"/>
              </w:rPr>
            </w:pPr>
          </w:p>
          <w:p w14:paraId="62DF9A4C" w14:textId="77777777" w:rsidR="00B5731E" w:rsidRPr="0016361A" w:rsidRDefault="00B5731E" w:rsidP="00B46D48">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372F3285" w14:textId="77777777" w:rsidR="00B5731E" w:rsidRPr="0016361A" w:rsidRDefault="00B5731E" w:rsidP="00B46D48">
            <w:pPr>
              <w:pStyle w:val="TAL"/>
              <w:rPr>
                <w:lang w:val="en-US"/>
              </w:rPr>
            </w:pPr>
          </w:p>
          <w:p w14:paraId="28B1FB26" w14:textId="77777777" w:rsidR="00B5731E" w:rsidRPr="0016361A" w:rsidRDefault="00B5731E" w:rsidP="00B46D48">
            <w:pPr>
              <w:pStyle w:val="TAL"/>
              <w:rPr>
                <w:lang w:val="en-US"/>
              </w:rPr>
            </w:pPr>
            <w:r w:rsidRPr="0016361A">
              <w:rPr>
                <w:lang w:val="en-US"/>
              </w:rPr>
              <w:t xml:space="preserve">e.g. Notify Event </w:t>
            </w:r>
          </w:p>
        </w:tc>
      </w:tr>
      <w:tr w:rsidR="00B5731E" w:rsidRPr="00B54FF5" w14:paraId="1A7640B0" w14:textId="77777777" w:rsidTr="00B46D48">
        <w:trPr>
          <w:jc w:val="center"/>
        </w:trPr>
        <w:tc>
          <w:tcPr>
            <w:tcW w:w="1091" w:type="pct"/>
            <w:tcBorders>
              <w:left w:val="single" w:sz="4" w:space="0" w:color="auto"/>
              <w:right w:val="single" w:sz="4" w:space="0" w:color="auto"/>
            </w:tcBorders>
            <w:vAlign w:val="center"/>
          </w:tcPr>
          <w:p w14:paraId="4E2CD929" w14:textId="77777777" w:rsidR="00B5731E" w:rsidRPr="0016361A" w:rsidRDefault="00B5731E" w:rsidP="00B46D48">
            <w:pPr>
              <w:pStyle w:val="TAC"/>
              <w:rPr>
                <w:lang w:val="en-US"/>
              </w:rPr>
            </w:pPr>
          </w:p>
        </w:tc>
        <w:tc>
          <w:tcPr>
            <w:tcW w:w="2083" w:type="pct"/>
            <w:tcBorders>
              <w:left w:val="single" w:sz="4" w:space="0" w:color="auto"/>
              <w:right w:val="single" w:sz="4" w:space="0" w:color="auto"/>
            </w:tcBorders>
            <w:vAlign w:val="center"/>
          </w:tcPr>
          <w:p w14:paraId="2993CEB7" w14:textId="77777777" w:rsidR="00B5731E" w:rsidRPr="0016361A" w:rsidRDefault="00B5731E" w:rsidP="00B46D48">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266E0DA3" w14:textId="77777777" w:rsidR="00B5731E" w:rsidRPr="0016361A" w:rsidRDefault="00B5731E" w:rsidP="00B46D48">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70DE0CF" w14:textId="77777777" w:rsidR="00B5731E" w:rsidRPr="0016361A" w:rsidRDefault="00B5731E" w:rsidP="00B46D48">
            <w:pPr>
              <w:pStyle w:val="TAL"/>
              <w:rPr>
                <w:lang w:val="en-US"/>
              </w:rPr>
            </w:pPr>
          </w:p>
        </w:tc>
      </w:tr>
    </w:tbl>
    <w:p w14:paraId="459C7176" w14:textId="77777777" w:rsidR="00B5731E" w:rsidRPr="00986E88" w:rsidRDefault="00B5731E" w:rsidP="00B5731E">
      <w:pPr>
        <w:rPr>
          <w:noProof/>
        </w:rPr>
      </w:pPr>
    </w:p>
    <w:p w14:paraId="1DB98753" w14:textId="77777777" w:rsidR="00B5731E" w:rsidRDefault="00B5731E" w:rsidP="00B5731E">
      <w:pPr>
        <w:pStyle w:val="Heading4"/>
      </w:pPr>
      <w:bookmarkStart w:id="240" w:name="_Toc35971421"/>
      <w:bookmarkStart w:id="241" w:name="_Toc67906223"/>
      <w:bookmarkStart w:id="242" w:name="_Toc67906534"/>
      <w:r>
        <w:t>6.1.5.2</w:t>
      </w:r>
      <w:r>
        <w:tab/>
        <w:t>&lt;notification 1&gt;</w:t>
      </w:r>
      <w:bookmarkEnd w:id="238"/>
      <w:bookmarkEnd w:id="240"/>
      <w:bookmarkEnd w:id="241"/>
      <w:bookmarkEnd w:id="242"/>
    </w:p>
    <w:p w14:paraId="71892B41" w14:textId="77777777" w:rsidR="00B5731E" w:rsidRPr="00986E88" w:rsidRDefault="00B5731E" w:rsidP="00B5731E">
      <w:pPr>
        <w:pStyle w:val="Heading5"/>
        <w:rPr>
          <w:noProof/>
        </w:rPr>
      </w:pPr>
      <w:bookmarkStart w:id="243" w:name="_Toc532994455"/>
      <w:bookmarkStart w:id="244" w:name="_Toc35971422"/>
      <w:bookmarkStart w:id="245" w:name="_Toc510696631"/>
      <w:bookmarkStart w:id="246" w:name="_Toc67906224"/>
      <w:bookmarkStart w:id="247" w:name="_Toc67906535"/>
      <w:r>
        <w:t>6.1.5.2</w:t>
      </w:r>
      <w:r w:rsidRPr="00986E88">
        <w:rPr>
          <w:noProof/>
        </w:rPr>
        <w:t>.1</w:t>
      </w:r>
      <w:r w:rsidRPr="00986E88">
        <w:rPr>
          <w:noProof/>
        </w:rPr>
        <w:tab/>
        <w:t>Description</w:t>
      </w:r>
      <w:bookmarkEnd w:id="243"/>
      <w:bookmarkEnd w:id="244"/>
      <w:bookmarkEnd w:id="246"/>
      <w:bookmarkEnd w:id="247"/>
    </w:p>
    <w:p w14:paraId="364D4DFB" w14:textId="77777777" w:rsidR="00B5731E" w:rsidRPr="00986E88" w:rsidRDefault="00B5731E" w:rsidP="00B5731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EB56947" w14:textId="77777777" w:rsidR="00B5731E" w:rsidRPr="00986E88" w:rsidRDefault="00B5731E" w:rsidP="00B5731E">
      <w:pPr>
        <w:pStyle w:val="Heading5"/>
        <w:rPr>
          <w:noProof/>
        </w:rPr>
      </w:pPr>
      <w:bookmarkStart w:id="248" w:name="_Toc532994456"/>
      <w:bookmarkStart w:id="249" w:name="_Toc35971423"/>
      <w:bookmarkStart w:id="250" w:name="_Toc67906225"/>
      <w:bookmarkStart w:id="251" w:name="_Toc67906536"/>
      <w:r>
        <w:t>6.1.5.2</w:t>
      </w:r>
      <w:r w:rsidRPr="00986E88">
        <w:rPr>
          <w:noProof/>
        </w:rPr>
        <w:t>.2</w:t>
      </w:r>
      <w:r w:rsidRPr="00986E88">
        <w:rPr>
          <w:noProof/>
        </w:rPr>
        <w:tab/>
        <w:t>Target URI</w:t>
      </w:r>
      <w:bookmarkEnd w:id="248"/>
      <w:bookmarkEnd w:id="249"/>
      <w:bookmarkEnd w:id="250"/>
      <w:bookmarkEnd w:id="251"/>
    </w:p>
    <w:p w14:paraId="2094B37E" w14:textId="77777777" w:rsidR="00B5731E" w:rsidRPr="00986E88" w:rsidRDefault="00B5731E" w:rsidP="00B5731E">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3B6B56E" w14:textId="77777777" w:rsidR="00B5731E" w:rsidRPr="00986E88" w:rsidRDefault="00B5731E" w:rsidP="00B5731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5731E" w:rsidRPr="00B54FF5" w14:paraId="2FB98CFB" w14:textId="77777777" w:rsidTr="00B46D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35AE979" w14:textId="77777777" w:rsidR="00B5731E" w:rsidRPr="0016361A" w:rsidRDefault="00B5731E" w:rsidP="00B46D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B7664" w14:textId="77777777" w:rsidR="00B5731E" w:rsidRPr="0016361A" w:rsidRDefault="00B5731E" w:rsidP="00B46D48">
            <w:pPr>
              <w:pStyle w:val="TAH"/>
              <w:rPr>
                <w:noProof/>
              </w:rPr>
            </w:pPr>
            <w:r w:rsidRPr="0016361A">
              <w:rPr>
                <w:noProof/>
              </w:rPr>
              <w:t>Definition</w:t>
            </w:r>
          </w:p>
        </w:tc>
      </w:tr>
      <w:tr w:rsidR="00B5731E" w:rsidRPr="00B54FF5" w14:paraId="20187E8C" w14:textId="77777777" w:rsidTr="00B46D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C624AED" w14:textId="77777777" w:rsidR="00B5731E" w:rsidRPr="0016361A" w:rsidRDefault="00B5731E" w:rsidP="00B46D48">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1E16CD1" w14:textId="77777777" w:rsidR="00B5731E" w:rsidRPr="0016361A" w:rsidRDefault="00B5731E" w:rsidP="00B46D48">
            <w:pPr>
              <w:pStyle w:val="TAL"/>
              <w:rPr>
                <w:noProof/>
              </w:rPr>
            </w:pPr>
            <w:r w:rsidRPr="0016361A">
              <w:rPr>
                <w:noProof/>
              </w:rPr>
              <w:t xml:space="preserve">String formatted as URI with the </w:t>
            </w:r>
            <w:r>
              <w:rPr>
                <w:noProof/>
              </w:rPr>
              <w:t>Callback</w:t>
            </w:r>
            <w:r w:rsidRPr="0016361A">
              <w:rPr>
                <w:noProof/>
              </w:rPr>
              <w:t xml:space="preserve"> Uri</w:t>
            </w:r>
          </w:p>
        </w:tc>
      </w:tr>
    </w:tbl>
    <w:p w14:paraId="66BB748F" w14:textId="77777777" w:rsidR="00B5731E" w:rsidRPr="00986E88" w:rsidRDefault="00B5731E" w:rsidP="00B5731E">
      <w:pPr>
        <w:rPr>
          <w:noProof/>
        </w:rPr>
      </w:pPr>
    </w:p>
    <w:p w14:paraId="40737887" w14:textId="77777777" w:rsidR="00B5731E" w:rsidRPr="00986E88" w:rsidRDefault="00B5731E" w:rsidP="00B5731E">
      <w:pPr>
        <w:pStyle w:val="Heading5"/>
        <w:rPr>
          <w:noProof/>
        </w:rPr>
      </w:pPr>
      <w:bookmarkStart w:id="252" w:name="_Toc532994457"/>
      <w:bookmarkStart w:id="253" w:name="_Toc35971424"/>
      <w:bookmarkStart w:id="254" w:name="_Toc67906226"/>
      <w:bookmarkStart w:id="255" w:name="_Toc67906537"/>
      <w:r>
        <w:t>6.1.5.2</w:t>
      </w:r>
      <w:r w:rsidRPr="00986E88">
        <w:rPr>
          <w:noProof/>
        </w:rPr>
        <w:t>.3</w:t>
      </w:r>
      <w:r w:rsidRPr="00986E88">
        <w:rPr>
          <w:noProof/>
        </w:rPr>
        <w:tab/>
        <w:t>Standard Methods</w:t>
      </w:r>
      <w:bookmarkEnd w:id="252"/>
      <w:bookmarkEnd w:id="253"/>
      <w:bookmarkEnd w:id="254"/>
      <w:bookmarkEnd w:id="255"/>
    </w:p>
    <w:p w14:paraId="28E3A012" w14:textId="77777777" w:rsidR="00B5731E" w:rsidRPr="00986E88" w:rsidRDefault="00B5731E" w:rsidP="00B5731E">
      <w:pPr>
        <w:pStyle w:val="Heading6"/>
        <w:rPr>
          <w:noProof/>
        </w:rPr>
      </w:pPr>
      <w:bookmarkStart w:id="256" w:name="_Toc532994458"/>
      <w:bookmarkStart w:id="257" w:name="_Toc35971425"/>
      <w:bookmarkStart w:id="258" w:name="_Toc67906227"/>
      <w:bookmarkStart w:id="259" w:name="_Toc67906538"/>
      <w:r>
        <w:t>6.1.5.2.3</w:t>
      </w:r>
      <w:r w:rsidRPr="00986E88">
        <w:rPr>
          <w:noProof/>
        </w:rPr>
        <w:t>.1</w:t>
      </w:r>
      <w:r w:rsidRPr="00986E88">
        <w:rPr>
          <w:noProof/>
        </w:rPr>
        <w:tab/>
        <w:t>POST</w:t>
      </w:r>
      <w:bookmarkEnd w:id="256"/>
      <w:bookmarkEnd w:id="257"/>
      <w:bookmarkEnd w:id="258"/>
      <w:bookmarkEnd w:id="259"/>
    </w:p>
    <w:p w14:paraId="3F80A1E3" w14:textId="77777777" w:rsidR="00B5731E" w:rsidRPr="00986E88" w:rsidRDefault="00B5731E" w:rsidP="00B5731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44CF6904" w14:textId="77777777" w:rsidR="00B5731E" w:rsidRPr="00986E88" w:rsidRDefault="00B5731E" w:rsidP="00B5731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5731E" w:rsidRPr="00B54FF5" w14:paraId="76817809" w14:textId="77777777" w:rsidTr="00B46D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3FC9957" w14:textId="77777777" w:rsidR="00B5731E" w:rsidRPr="0016361A" w:rsidRDefault="00B5731E" w:rsidP="00B46D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C93851B" w14:textId="77777777" w:rsidR="00B5731E" w:rsidRPr="0016361A" w:rsidRDefault="00B5731E" w:rsidP="00B46D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266493A" w14:textId="77777777" w:rsidR="00B5731E" w:rsidRPr="0016361A" w:rsidRDefault="00B5731E" w:rsidP="00B46D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42FFA" w14:textId="77777777" w:rsidR="00B5731E" w:rsidRPr="0016361A" w:rsidRDefault="00B5731E" w:rsidP="00B46D48">
            <w:pPr>
              <w:pStyle w:val="TAH"/>
              <w:rPr>
                <w:noProof/>
              </w:rPr>
            </w:pPr>
            <w:r w:rsidRPr="0016361A">
              <w:rPr>
                <w:noProof/>
              </w:rPr>
              <w:t>Description</w:t>
            </w:r>
          </w:p>
        </w:tc>
      </w:tr>
      <w:tr w:rsidR="00B5731E" w:rsidRPr="00B54FF5" w14:paraId="31730B6C" w14:textId="77777777" w:rsidTr="00B46D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FE6F8E3" w14:textId="77777777" w:rsidR="00B5731E" w:rsidRPr="0016361A" w:rsidRDefault="00B5731E" w:rsidP="00B46D4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3AE713FA" w14:textId="77777777" w:rsidR="00B5731E" w:rsidRPr="0016361A" w:rsidRDefault="00B5731E" w:rsidP="00B46D48">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4DF62CCB" w14:textId="77777777" w:rsidR="00B5731E" w:rsidRPr="0016361A" w:rsidRDefault="00B5731E" w:rsidP="00B46D48">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782152D1" w14:textId="77777777" w:rsidR="00B5731E" w:rsidRPr="0016361A" w:rsidRDefault="00B5731E" w:rsidP="00B46D48">
            <w:pPr>
              <w:pStyle w:val="TAL"/>
              <w:rPr>
                <w:noProof/>
              </w:rPr>
            </w:pPr>
            <w:r w:rsidRPr="0016361A">
              <w:t>&lt;only if applicable&gt;</w:t>
            </w:r>
          </w:p>
        </w:tc>
      </w:tr>
    </w:tbl>
    <w:p w14:paraId="2589EC80" w14:textId="77777777" w:rsidR="00B5731E" w:rsidRPr="00986E88" w:rsidRDefault="00B5731E" w:rsidP="00B5731E">
      <w:pPr>
        <w:rPr>
          <w:noProof/>
        </w:rPr>
      </w:pPr>
    </w:p>
    <w:p w14:paraId="3742C22B" w14:textId="77777777" w:rsidR="00B5731E" w:rsidRPr="00986E88" w:rsidRDefault="00B5731E" w:rsidP="00B5731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5731E" w:rsidRPr="00B54FF5" w14:paraId="34B82043" w14:textId="77777777" w:rsidTr="00B46D4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71FB308" w14:textId="77777777" w:rsidR="00B5731E" w:rsidRPr="0016361A" w:rsidRDefault="00B5731E" w:rsidP="00B46D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623F15B" w14:textId="77777777" w:rsidR="00B5731E" w:rsidRPr="0016361A" w:rsidRDefault="00B5731E" w:rsidP="00B46D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EEF36C" w14:textId="77777777" w:rsidR="00B5731E" w:rsidRPr="0016361A" w:rsidRDefault="00B5731E" w:rsidP="00B46D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8FD3506" w14:textId="77777777" w:rsidR="00B5731E" w:rsidRPr="0016361A" w:rsidRDefault="00B5731E" w:rsidP="00B46D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4E80942" w14:textId="77777777" w:rsidR="00B5731E" w:rsidRPr="0016361A" w:rsidRDefault="00B5731E" w:rsidP="00B46D48">
            <w:pPr>
              <w:pStyle w:val="TAH"/>
              <w:rPr>
                <w:noProof/>
              </w:rPr>
            </w:pPr>
            <w:r w:rsidRPr="0016361A">
              <w:rPr>
                <w:noProof/>
              </w:rPr>
              <w:t>Description</w:t>
            </w:r>
          </w:p>
        </w:tc>
      </w:tr>
      <w:tr w:rsidR="00B5731E" w:rsidRPr="00B54FF5" w14:paraId="08706828" w14:textId="77777777" w:rsidTr="00B46D4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6BA8AC7" w14:textId="77777777" w:rsidR="00B5731E" w:rsidRPr="0016361A" w:rsidRDefault="00B5731E" w:rsidP="00B46D4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0D6A9F01" w14:textId="77777777" w:rsidR="00B5731E" w:rsidRPr="0016361A" w:rsidRDefault="00B5731E" w:rsidP="00B46D48">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4E62B15E" w14:textId="77777777" w:rsidR="00B5731E" w:rsidRPr="0016361A" w:rsidRDefault="00B5731E" w:rsidP="00B46D48">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3B3B5258" w14:textId="77777777" w:rsidR="00B5731E" w:rsidRPr="0016361A" w:rsidRDefault="00B5731E" w:rsidP="00B46D48">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6DD2C2B9" w14:textId="77777777" w:rsidR="00B5731E" w:rsidRPr="0016361A" w:rsidRDefault="00B5731E" w:rsidP="00B46D48">
            <w:pPr>
              <w:pStyle w:val="TAL"/>
            </w:pPr>
            <w:r w:rsidRPr="0016361A">
              <w:t>&lt;Meaning of the success case&gt;</w:t>
            </w:r>
          </w:p>
          <w:p w14:paraId="49851B5B" w14:textId="77777777" w:rsidR="00B5731E" w:rsidRPr="0016361A" w:rsidRDefault="00B5731E" w:rsidP="00B46D48">
            <w:pPr>
              <w:pStyle w:val="TAL"/>
            </w:pPr>
            <w:r w:rsidRPr="0016361A">
              <w:t>or</w:t>
            </w:r>
          </w:p>
          <w:p w14:paraId="12775E7C" w14:textId="77777777" w:rsidR="00B5731E" w:rsidRPr="0016361A" w:rsidRDefault="00B5731E" w:rsidP="00B46D48">
            <w:pPr>
              <w:pStyle w:val="TAL"/>
              <w:rPr>
                <w:noProof/>
              </w:rPr>
            </w:pPr>
            <w:r w:rsidRPr="0016361A">
              <w:t>&lt;Meaning of the error case with additional statement regarding error handling&gt;</w:t>
            </w:r>
          </w:p>
        </w:tc>
      </w:tr>
      <w:tr w:rsidR="00B5731E" w:rsidRPr="00B54FF5" w14:paraId="6E4D1960" w14:textId="77777777" w:rsidTr="00B46D4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B588758" w14:textId="77777777" w:rsidR="00B5731E" w:rsidRPr="0016361A" w:rsidRDefault="00B5731E" w:rsidP="00B46D48">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ED372FC" w14:textId="77777777" w:rsidR="00B5731E" w:rsidRPr="00986E88" w:rsidRDefault="00B5731E" w:rsidP="00B5731E">
      <w:pPr>
        <w:rPr>
          <w:noProof/>
        </w:rPr>
      </w:pPr>
    </w:p>
    <w:p w14:paraId="30EEF1CF" w14:textId="77777777" w:rsidR="00B5731E" w:rsidRDefault="00B5731E" w:rsidP="00B5731E">
      <w:pPr>
        <w:pStyle w:val="Heading4"/>
      </w:pPr>
      <w:bookmarkStart w:id="260" w:name="_Toc35971426"/>
      <w:bookmarkStart w:id="261" w:name="_Toc67906228"/>
      <w:bookmarkStart w:id="262" w:name="_Toc67906539"/>
      <w:r>
        <w:t>6.1.5.3</w:t>
      </w:r>
      <w:r>
        <w:tab/>
        <w:t>&lt;notification 2&gt;</w:t>
      </w:r>
      <w:bookmarkEnd w:id="245"/>
      <w:bookmarkEnd w:id="260"/>
      <w:bookmarkEnd w:id="261"/>
      <w:bookmarkEnd w:id="262"/>
    </w:p>
    <w:p w14:paraId="59BF57E2" w14:textId="77777777" w:rsidR="00B5731E" w:rsidRDefault="00B5731E" w:rsidP="00B5731E">
      <w:pPr>
        <w:pStyle w:val="Guidance"/>
      </w:pPr>
      <w:r>
        <w:t>And so on if there are more than one notifications supported by the service. Same structure as in clause 6.1.5.2.</w:t>
      </w:r>
    </w:p>
    <w:p w14:paraId="1C9B5019" w14:textId="77777777" w:rsidR="00B5731E" w:rsidRDefault="00B5731E" w:rsidP="00B5731E">
      <w:pPr>
        <w:pStyle w:val="Heading3"/>
      </w:pPr>
      <w:bookmarkStart w:id="263" w:name="_Toc35971427"/>
      <w:bookmarkStart w:id="264" w:name="_Toc67906229"/>
      <w:bookmarkStart w:id="265" w:name="_Toc67906540"/>
      <w:r>
        <w:t>6.1.6</w:t>
      </w:r>
      <w:r>
        <w:tab/>
        <w:t>Data Model</w:t>
      </w:r>
      <w:bookmarkEnd w:id="239"/>
      <w:bookmarkEnd w:id="263"/>
      <w:bookmarkEnd w:id="264"/>
      <w:bookmarkEnd w:id="265"/>
    </w:p>
    <w:p w14:paraId="0D5C7E24" w14:textId="77777777" w:rsidR="00B5731E" w:rsidRDefault="00B5731E" w:rsidP="00B5731E">
      <w:pPr>
        <w:pStyle w:val="Heading4"/>
      </w:pPr>
      <w:bookmarkStart w:id="266" w:name="_Toc510696633"/>
      <w:bookmarkStart w:id="267" w:name="_Toc35971428"/>
      <w:bookmarkStart w:id="268" w:name="_Toc67906230"/>
      <w:bookmarkStart w:id="269" w:name="_Toc67906541"/>
      <w:r>
        <w:t>6.1.6.1</w:t>
      </w:r>
      <w:r>
        <w:tab/>
        <w:t>General</w:t>
      </w:r>
      <w:bookmarkEnd w:id="266"/>
      <w:bookmarkEnd w:id="267"/>
      <w:bookmarkEnd w:id="268"/>
      <w:bookmarkEnd w:id="269"/>
    </w:p>
    <w:p w14:paraId="305FE141" w14:textId="77777777" w:rsidR="00B5731E" w:rsidRDefault="00B5731E" w:rsidP="00B5731E">
      <w:r>
        <w:t>This clause specifies the application data model supported by the API.</w:t>
      </w:r>
    </w:p>
    <w:p w14:paraId="69513A9A" w14:textId="77777777" w:rsidR="00B5731E" w:rsidRDefault="00B5731E" w:rsidP="00B5731E">
      <w:pPr>
        <w:pStyle w:val="Guidance"/>
      </w:pPr>
      <w:r>
        <w:t>Data types that may be common to multiple APIs (offered by the same or different NFs) should be specified in a new separate TS (similar approach as for TS 29.230 for Diameter AVPs).</w:t>
      </w:r>
    </w:p>
    <w:p w14:paraId="6C42046D" w14:textId="77777777"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3BB0CBAC" w14:textId="77777777" w:rsidR="00B5731E" w:rsidRDefault="00B5731E" w:rsidP="00B5731E"/>
    <w:p w14:paraId="08826BEA" w14:textId="77777777" w:rsidR="00B5731E" w:rsidRPr="009C4D60" w:rsidRDefault="00B5731E" w:rsidP="00B5731E">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5731E" w:rsidRPr="00B54FF5" w14:paraId="5C951133" w14:textId="77777777" w:rsidTr="00B46D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B5731E" w:rsidRPr="0016361A" w:rsidRDefault="00B5731E" w:rsidP="00B46D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B5731E" w:rsidRPr="0016361A" w:rsidRDefault="00B5731E" w:rsidP="00B46D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B5731E" w:rsidRPr="0016361A" w:rsidRDefault="00B5731E" w:rsidP="00B46D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8BDC74" w14:textId="77777777" w:rsidR="00B5731E" w:rsidRPr="0016361A" w:rsidRDefault="00B5731E" w:rsidP="00B46D48">
            <w:pPr>
              <w:pStyle w:val="TAH"/>
            </w:pPr>
            <w:r w:rsidRPr="0016361A">
              <w:t>Applicability</w:t>
            </w:r>
          </w:p>
        </w:tc>
      </w:tr>
      <w:tr w:rsidR="00B5731E" w:rsidRPr="00B54FF5" w14:paraId="0AF8D8E5" w14:textId="77777777" w:rsidTr="00B46D48">
        <w:trPr>
          <w:jc w:val="center"/>
        </w:trPr>
        <w:tc>
          <w:tcPr>
            <w:tcW w:w="1735" w:type="dxa"/>
            <w:tcBorders>
              <w:top w:val="single" w:sz="4" w:space="0" w:color="auto"/>
              <w:left w:val="single" w:sz="4" w:space="0" w:color="auto"/>
              <w:bottom w:val="single" w:sz="4" w:space="0" w:color="auto"/>
              <w:right w:val="single" w:sz="4" w:space="0" w:color="auto"/>
            </w:tcBorders>
          </w:tcPr>
          <w:p w14:paraId="5DC1C12B" w14:textId="77777777" w:rsidR="00B5731E" w:rsidRPr="0016361A" w:rsidRDefault="00B5731E" w:rsidP="00B46D48">
            <w:pPr>
              <w:pStyle w:val="TAL"/>
            </w:pPr>
          </w:p>
        </w:tc>
        <w:tc>
          <w:tcPr>
            <w:tcW w:w="1559" w:type="dxa"/>
            <w:tcBorders>
              <w:top w:val="single" w:sz="4" w:space="0" w:color="auto"/>
              <w:left w:val="single" w:sz="4" w:space="0" w:color="auto"/>
              <w:bottom w:val="single" w:sz="4" w:space="0" w:color="auto"/>
              <w:right w:val="single" w:sz="4" w:space="0" w:color="auto"/>
            </w:tcBorders>
          </w:tcPr>
          <w:p w14:paraId="6D1C812F" w14:textId="77777777" w:rsidR="00B5731E" w:rsidRPr="0016361A" w:rsidRDefault="00B5731E" w:rsidP="00B46D48">
            <w:pPr>
              <w:pStyle w:val="TAL"/>
            </w:pPr>
          </w:p>
        </w:tc>
        <w:tc>
          <w:tcPr>
            <w:tcW w:w="3828" w:type="dxa"/>
            <w:tcBorders>
              <w:top w:val="single" w:sz="4" w:space="0" w:color="auto"/>
              <w:left w:val="single" w:sz="4" w:space="0" w:color="auto"/>
              <w:bottom w:val="single" w:sz="4" w:space="0" w:color="auto"/>
              <w:right w:val="single" w:sz="4" w:space="0" w:color="auto"/>
            </w:tcBorders>
          </w:tcPr>
          <w:p w14:paraId="7994DDDC" w14:textId="77777777" w:rsidR="00B5731E" w:rsidRPr="0016361A" w:rsidRDefault="00B5731E" w:rsidP="00B46D4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F102F71" w14:textId="77777777" w:rsidR="00B5731E" w:rsidRPr="0016361A" w:rsidRDefault="00B5731E" w:rsidP="00B46D48">
            <w:pPr>
              <w:pStyle w:val="TAL"/>
              <w:rPr>
                <w:rFonts w:cs="Arial"/>
                <w:szCs w:val="18"/>
              </w:rPr>
            </w:pPr>
          </w:p>
        </w:tc>
      </w:tr>
    </w:tbl>
    <w:p w14:paraId="07A590AD" w14:textId="77777777" w:rsidR="00B5731E" w:rsidRDefault="00B5731E" w:rsidP="00B5731E"/>
    <w:p w14:paraId="75ABFB43" w14:textId="77777777"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61D31EF1" w14:textId="77777777" w:rsidR="00B5731E" w:rsidRPr="009C4D60" w:rsidRDefault="00B5731E" w:rsidP="00B5731E">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5731E" w:rsidRPr="00B54FF5" w14:paraId="6A625AAE" w14:textId="77777777" w:rsidTr="00B46D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B5731E" w:rsidRPr="0016361A" w:rsidRDefault="00B5731E" w:rsidP="00B46D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B5731E" w:rsidRPr="0016361A" w:rsidRDefault="00B5731E" w:rsidP="00B46D4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B5731E" w:rsidRPr="0016361A" w:rsidRDefault="00B5731E" w:rsidP="00B46D4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7C84DED" w14:textId="77777777" w:rsidR="00B5731E" w:rsidRPr="0016361A" w:rsidRDefault="00B5731E" w:rsidP="00B46D48">
            <w:pPr>
              <w:pStyle w:val="TAH"/>
            </w:pPr>
            <w:r w:rsidRPr="0016361A">
              <w:t>Applicability</w:t>
            </w:r>
          </w:p>
        </w:tc>
      </w:tr>
      <w:tr w:rsidR="00B5731E" w:rsidRPr="00B54FF5" w14:paraId="3D57C284" w14:textId="77777777" w:rsidTr="00B46D48">
        <w:trPr>
          <w:jc w:val="center"/>
        </w:trPr>
        <w:tc>
          <w:tcPr>
            <w:tcW w:w="1735" w:type="dxa"/>
            <w:tcBorders>
              <w:top w:val="single" w:sz="4" w:space="0" w:color="auto"/>
              <w:left w:val="single" w:sz="4" w:space="0" w:color="auto"/>
              <w:bottom w:val="single" w:sz="4" w:space="0" w:color="auto"/>
              <w:right w:val="single" w:sz="4" w:space="0" w:color="auto"/>
            </w:tcBorders>
          </w:tcPr>
          <w:p w14:paraId="5A3DC064" w14:textId="77777777" w:rsidR="00B5731E" w:rsidRPr="0016361A" w:rsidRDefault="00B5731E" w:rsidP="00B46D48">
            <w:pPr>
              <w:pStyle w:val="TAL"/>
            </w:pPr>
          </w:p>
        </w:tc>
        <w:tc>
          <w:tcPr>
            <w:tcW w:w="1559" w:type="dxa"/>
            <w:tcBorders>
              <w:top w:val="single" w:sz="4" w:space="0" w:color="auto"/>
              <w:left w:val="single" w:sz="4" w:space="0" w:color="auto"/>
              <w:bottom w:val="single" w:sz="4" w:space="0" w:color="auto"/>
              <w:right w:val="single" w:sz="4" w:space="0" w:color="auto"/>
            </w:tcBorders>
          </w:tcPr>
          <w:p w14:paraId="0E0AADD9" w14:textId="77777777" w:rsidR="00B5731E" w:rsidRPr="0016361A" w:rsidRDefault="00B5731E" w:rsidP="00B46D48">
            <w:pPr>
              <w:pStyle w:val="TAL"/>
            </w:pPr>
          </w:p>
        </w:tc>
        <w:tc>
          <w:tcPr>
            <w:tcW w:w="3828" w:type="dxa"/>
            <w:tcBorders>
              <w:top w:val="single" w:sz="4" w:space="0" w:color="auto"/>
              <w:left w:val="single" w:sz="4" w:space="0" w:color="auto"/>
              <w:bottom w:val="single" w:sz="4" w:space="0" w:color="auto"/>
              <w:right w:val="single" w:sz="4" w:space="0" w:color="auto"/>
            </w:tcBorders>
          </w:tcPr>
          <w:p w14:paraId="4ABC186D" w14:textId="77777777" w:rsidR="00B5731E" w:rsidRPr="0016361A" w:rsidRDefault="00B5731E" w:rsidP="00B46D4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D01E916" w14:textId="77777777" w:rsidR="00B5731E" w:rsidRPr="0016361A" w:rsidRDefault="00B5731E" w:rsidP="00B46D48">
            <w:pPr>
              <w:pStyle w:val="TAL"/>
              <w:rPr>
                <w:rFonts w:cs="Arial"/>
                <w:szCs w:val="18"/>
              </w:rPr>
            </w:pPr>
          </w:p>
        </w:tc>
      </w:tr>
    </w:tbl>
    <w:p w14:paraId="6ACE0D67" w14:textId="77777777" w:rsidR="00B5731E" w:rsidRDefault="00B5731E" w:rsidP="00B5731E"/>
    <w:p w14:paraId="7DE5253F" w14:textId="77777777" w:rsidR="00B5731E" w:rsidRDefault="00B5731E" w:rsidP="00B5731E">
      <w:pPr>
        <w:pStyle w:val="Heading4"/>
        <w:rPr>
          <w:lang w:val="en-US"/>
        </w:rPr>
      </w:pPr>
      <w:bookmarkStart w:id="270" w:name="_Toc510696634"/>
      <w:bookmarkStart w:id="271" w:name="_Toc35971429"/>
      <w:bookmarkStart w:id="272" w:name="_Toc67906231"/>
      <w:bookmarkStart w:id="273" w:name="_Toc6790654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0"/>
      <w:bookmarkEnd w:id="271"/>
      <w:bookmarkEnd w:id="272"/>
      <w:bookmarkEnd w:id="273"/>
    </w:p>
    <w:p w14:paraId="5AD2D367" w14:textId="77777777" w:rsidR="00B5731E" w:rsidRPr="00BA4F07" w:rsidRDefault="00B5731E" w:rsidP="00B5731E">
      <w:pPr>
        <w:pStyle w:val="Guidance"/>
      </w:pPr>
      <w:r>
        <w:t>This clause will specify the structured data types.</w:t>
      </w:r>
    </w:p>
    <w:p w14:paraId="6504F773" w14:textId="77777777" w:rsidR="00B5731E" w:rsidRDefault="00B5731E" w:rsidP="00B5731E">
      <w:pPr>
        <w:pStyle w:val="Heading5"/>
      </w:pPr>
      <w:bookmarkStart w:id="274" w:name="_Toc510696635"/>
      <w:bookmarkStart w:id="275" w:name="_Toc35971430"/>
      <w:bookmarkStart w:id="276" w:name="_Toc67906232"/>
      <w:bookmarkStart w:id="277" w:name="_Toc67906543"/>
      <w:r>
        <w:t>6.1.6.2.1</w:t>
      </w:r>
      <w:r>
        <w:tab/>
        <w:t>Introduction</w:t>
      </w:r>
      <w:bookmarkEnd w:id="274"/>
      <w:bookmarkEnd w:id="275"/>
      <w:bookmarkEnd w:id="276"/>
      <w:bookmarkEnd w:id="277"/>
    </w:p>
    <w:p w14:paraId="0A95D93D" w14:textId="77777777" w:rsidR="00B5731E" w:rsidRDefault="00B5731E" w:rsidP="00B5731E">
      <w:r>
        <w:t>This clause defines the structures to be used in resource representations.</w:t>
      </w:r>
    </w:p>
    <w:p w14:paraId="31BBA033" w14:textId="77777777" w:rsidR="00B5731E" w:rsidRDefault="00B5731E" w:rsidP="00B5731E">
      <w:pPr>
        <w:pStyle w:val="Heading5"/>
      </w:pPr>
      <w:bookmarkStart w:id="278" w:name="_Toc510696636"/>
      <w:bookmarkStart w:id="279" w:name="_Toc35971431"/>
      <w:bookmarkStart w:id="280" w:name="_Toc67906233"/>
      <w:bookmarkStart w:id="281" w:name="_Toc67906544"/>
      <w:r>
        <w:t>6.1.6.2.2</w:t>
      </w:r>
      <w:r>
        <w:tab/>
        <w:t>Type: &lt;TypeName 1&gt;</w:t>
      </w:r>
      <w:bookmarkEnd w:id="278"/>
      <w:bookmarkEnd w:id="279"/>
      <w:bookmarkEnd w:id="280"/>
      <w:bookmarkEnd w:id="281"/>
    </w:p>
    <w:p w14:paraId="05FD905C" w14:textId="77777777" w:rsidR="00B5731E" w:rsidRPr="00F11739" w:rsidRDefault="00B5731E" w:rsidP="00B5731E">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B97C600" w14:textId="77777777" w:rsidR="00B5731E" w:rsidRPr="00F11739" w:rsidRDefault="00B5731E" w:rsidP="00B5731E">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893F120" w14:textId="77777777" w:rsidR="00B5731E" w:rsidRPr="00F11739" w:rsidRDefault="00B5731E" w:rsidP="00B5731E">
      <w:pPr>
        <w:pStyle w:val="Guidance"/>
      </w:pPr>
      <w:r>
        <w:t>"</w:t>
      </w:r>
      <w:r w:rsidRPr="00F11739">
        <w:t>P</w:t>
      </w:r>
      <w:r>
        <w:t>"</w:t>
      </w:r>
      <w:r w:rsidRPr="00F11739">
        <w:t>: Presence condition of a data structure in request body. It shall be one of "M" (for Mandatory), "C" (for Conditional) and "O" (for Optional).</w:t>
      </w:r>
    </w:p>
    <w:p w14:paraId="1E962DAC" w14:textId="77777777" w:rsidR="00B5731E" w:rsidRPr="00F11739" w:rsidRDefault="00B5731E" w:rsidP="00B5731E">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0262D92F" w14:textId="77777777" w:rsidR="00B5731E" w:rsidRDefault="00B5731E" w:rsidP="00B5731E">
      <w:pPr>
        <w:pStyle w:val="Guidance"/>
      </w:pPr>
      <w:r>
        <w:t>"</w:t>
      </w:r>
      <w:r w:rsidRPr="00F11739">
        <w:t>Description</w:t>
      </w:r>
      <w:r>
        <w:t>"</w:t>
      </w:r>
      <w:r w:rsidRPr="00F11739">
        <w:t>: Describes the meaning and use of the attribute and may contain normative statements.</w:t>
      </w:r>
      <w:r w:rsidRPr="00384E92">
        <w:t>.</w:t>
      </w:r>
    </w:p>
    <w:p w14:paraId="25328E4F" w14:textId="77777777" w:rsidR="00B5731E" w:rsidRPr="00384E92" w:rsidRDefault="00B5731E" w:rsidP="00B5731E">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F8A22F4" w14:textId="77777777" w:rsidR="00B5731E" w:rsidRDefault="00B5731E" w:rsidP="00B5731E">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5731E" w:rsidRPr="00B54FF5" w14:paraId="4ED921AB" w14:textId="77777777" w:rsidTr="00B46D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B5731E" w:rsidRPr="0016361A" w:rsidRDefault="00B5731E" w:rsidP="00B46D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B5731E" w:rsidRPr="0016361A" w:rsidRDefault="00B5731E" w:rsidP="00B46D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B5731E" w:rsidRPr="0016361A" w:rsidRDefault="00B5731E" w:rsidP="00B46D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B5731E" w:rsidRPr="0016361A" w:rsidRDefault="00B5731E" w:rsidP="00B46D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B5731E" w:rsidRPr="0016361A" w:rsidRDefault="00B5731E" w:rsidP="00B46D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77BEA2" w14:textId="77777777" w:rsidR="00B5731E" w:rsidRPr="0016361A" w:rsidRDefault="00B5731E" w:rsidP="00B46D48">
            <w:pPr>
              <w:pStyle w:val="TAH"/>
              <w:rPr>
                <w:rFonts w:cs="Arial"/>
                <w:szCs w:val="18"/>
              </w:rPr>
            </w:pPr>
            <w:r w:rsidRPr="0016361A">
              <w:rPr>
                <w:rFonts w:cs="Arial"/>
                <w:szCs w:val="18"/>
              </w:rPr>
              <w:t>Applicability</w:t>
            </w:r>
          </w:p>
        </w:tc>
      </w:tr>
      <w:tr w:rsidR="00B5731E" w:rsidRPr="00B54FF5" w14:paraId="6E5865D0" w14:textId="77777777" w:rsidTr="00B46D48">
        <w:trPr>
          <w:jc w:val="center"/>
        </w:trPr>
        <w:tc>
          <w:tcPr>
            <w:tcW w:w="1701" w:type="dxa"/>
            <w:tcBorders>
              <w:top w:val="single" w:sz="4" w:space="0" w:color="auto"/>
              <w:left w:val="single" w:sz="4" w:space="0" w:color="auto"/>
              <w:bottom w:val="single" w:sz="4" w:space="0" w:color="auto"/>
              <w:right w:val="single" w:sz="4" w:space="0" w:color="auto"/>
            </w:tcBorders>
          </w:tcPr>
          <w:p w14:paraId="7AED8EA2" w14:textId="77777777" w:rsidR="00B5731E" w:rsidRPr="0016361A" w:rsidRDefault="00B5731E" w:rsidP="00B46D4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685E42D" w14:textId="77777777" w:rsidR="00B5731E" w:rsidRPr="0016361A" w:rsidRDefault="00B5731E" w:rsidP="00B46D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98F479F" w14:textId="77777777" w:rsidR="00B5731E" w:rsidRPr="0016361A" w:rsidRDefault="00B5731E" w:rsidP="00B46D4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68BB7E38" w14:textId="77777777" w:rsidR="00B5731E" w:rsidRPr="0016361A" w:rsidRDefault="00B5731E" w:rsidP="00B46D4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7BE613EA" w14:textId="77777777" w:rsidR="00B5731E" w:rsidRPr="0016361A" w:rsidRDefault="00B5731E" w:rsidP="00B46D4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4496F596" w14:textId="77777777" w:rsidR="00B5731E" w:rsidRPr="0016361A" w:rsidRDefault="00B5731E" w:rsidP="00B46D48">
            <w:pPr>
              <w:pStyle w:val="TAL"/>
              <w:rPr>
                <w:rFonts w:cs="Arial"/>
                <w:szCs w:val="18"/>
              </w:rPr>
            </w:pPr>
          </w:p>
        </w:tc>
      </w:tr>
      <w:tr w:rsidR="00B5731E" w:rsidRPr="00B54FF5" w14:paraId="03498947" w14:textId="77777777" w:rsidTr="00B46D48">
        <w:trPr>
          <w:jc w:val="center"/>
        </w:trPr>
        <w:tc>
          <w:tcPr>
            <w:tcW w:w="1701" w:type="dxa"/>
            <w:tcBorders>
              <w:top w:val="single" w:sz="4" w:space="0" w:color="auto"/>
              <w:left w:val="single" w:sz="4" w:space="0" w:color="auto"/>
              <w:bottom w:val="single" w:sz="4" w:space="0" w:color="auto"/>
              <w:right w:val="single" w:sz="4" w:space="0" w:color="auto"/>
            </w:tcBorders>
          </w:tcPr>
          <w:p w14:paraId="5046D319" w14:textId="77777777" w:rsidR="00B5731E" w:rsidRPr="0016361A" w:rsidRDefault="00B5731E" w:rsidP="00B46D48">
            <w:pPr>
              <w:pStyle w:val="TAL"/>
            </w:pPr>
          </w:p>
        </w:tc>
        <w:tc>
          <w:tcPr>
            <w:tcW w:w="1444" w:type="dxa"/>
            <w:tcBorders>
              <w:top w:val="single" w:sz="4" w:space="0" w:color="auto"/>
              <w:left w:val="single" w:sz="4" w:space="0" w:color="auto"/>
              <w:bottom w:val="single" w:sz="4" w:space="0" w:color="auto"/>
              <w:right w:val="single" w:sz="4" w:space="0" w:color="auto"/>
            </w:tcBorders>
          </w:tcPr>
          <w:p w14:paraId="481D4DB5" w14:textId="77777777" w:rsidR="00B5731E" w:rsidRPr="0016361A" w:rsidRDefault="00B5731E" w:rsidP="00B46D48">
            <w:pPr>
              <w:pStyle w:val="TAL"/>
            </w:pPr>
          </w:p>
        </w:tc>
        <w:tc>
          <w:tcPr>
            <w:tcW w:w="425" w:type="dxa"/>
            <w:tcBorders>
              <w:top w:val="single" w:sz="4" w:space="0" w:color="auto"/>
              <w:left w:val="single" w:sz="4" w:space="0" w:color="auto"/>
              <w:bottom w:val="single" w:sz="4" w:space="0" w:color="auto"/>
              <w:right w:val="single" w:sz="4" w:space="0" w:color="auto"/>
            </w:tcBorders>
          </w:tcPr>
          <w:p w14:paraId="273AFA9D" w14:textId="77777777" w:rsidR="00B5731E" w:rsidRPr="0016361A" w:rsidRDefault="00B5731E" w:rsidP="00B46D48">
            <w:pPr>
              <w:pStyle w:val="TAC"/>
            </w:pPr>
          </w:p>
        </w:tc>
        <w:tc>
          <w:tcPr>
            <w:tcW w:w="1134" w:type="dxa"/>
            <w:tcBorders>
              <w:top w:val="single" w:sz="4" w:space="0" w:color="auto"/>
              <w:left w:val="single" w:sz="4" w:space="0" w:color="auto"/>
              <w:bottom w:val="single" w:sz="4" w:space="0" w:color="auto"/>
              <w:right w:val="single" w:sz="4" w:space="0" w:color="auto"/>
            </w:tcBorders>
          </w:tcPr>
          <w:p w14:paraId="1CAD150E" w14:textId="77777777" w:rsidR="00B5731E" w:rsidRPr="0016361A" w:rsidRDefault="00B5731E" w:rsidP="00B46D48">
            <w:pPr>
              <w:pStyle w:val="TAL"/>
            </w:pPr>
          </w:p>
        </w:tc>
        <w:tc>
          <w:tcPr>
            <w:tcW w:w="2410" w:type="dxa"/>
            <w:tcBorders>
              <w:top w:val="single" w:sz="4" w:space="0" w:color="auto"/>
              <w:left w:val="single" w:sz="4" w:space="0" w:color="auto"/>
              <w:bottom w:val="single" w:sz="4" w:space="0" w:color="auto"/>
              <w:right w:val="single" w:sz="4" w:space="0" w:color="auto"/>
            </w:tcBorders>
          </w:tcPr>
          <w:p w14:paraId="370D8085" w14:textId="77777777" w:rsidR="00B5731E" w:rsidRPr="0016361A" w:rsidRDefault="00B5731E" w:rsidP="00B46D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C083E44" w14:textId="77777777" w:rsidR="00B5731E" w:rsidRPr="0016361A" w:rsidRDefault="00B5731E" w:rsidP="00B46D48">
            <w:pPr>
              <w:pStyle w:val="TAL"/>
              <w:rPr>
                <w:rFonts w:cs="Arial"/>
                <w:szCs w:val="18"/>
              </w:rPr>
            </w:pPr>
          </w:p>
        </w:tc>
      </w:tr>
      <w:tr w:rsidR="00B5731E" w:rsidRPr="00B54FF5" w14:paraId="11D5198F" w14:textId="77777777" w:rsidTr="00B46D48">
        <w:trPr>
          <w:jc w:val="center"/>
        </w:trPr>
        <w:tc>
          <w:tcPr>
            <w:tcW w:w="1701" w:type="dxa"/>
            <w:tcBorders>
              <w:top w:val="single" w:sz="4" w:space="0" w:color="auto"/>
              <w:left w:val="single" w:sz="4" w:space="0" w:color="auto"/>
              <w:bottom w:val="single" w:sz="4" w:space="0" w:color="auto"/>
              <w:right w:val="single" w:sz="4" w:space="0" w:color="auto"/>
            </w:tcBorders>
          </w:tcPr>
          <w:p w14:paraId="372422B7" w14:textId="77777777" w:rsidR="00B5731E" w:rsidRPr="0016361A" w:rsidRDefault="00B5731E" w:rsidP="00B46D48">
            <w:pPr>
              <w:pStyle w:val="TAL"/>
            </w:pPr>
          </w:p>
        </w:tc>
        <w:tc>
          <w:tcPr>
            <w:tcW w:w="1444" w:type="dxa"/>
            <w:tcBorders>
              <w:top w:val="single" w:sz="4" w:space="0" w:color="auto"/>
              <w:left w:val="single" w:sz="4" w:space="0" w:color="auto"/>
              <w:bottom w:val="single" w:sz="4" w:space="0" w:color="auto"/>
              <w:right w:val="single" w:sz="4" w:space="0" w:color="auto"/>
            </w:tcBorders>
          </w:tcPr>
          <w:p w14:paraId="0054899F" w14:textId="77777777" w:rsidR="00B5731E" w:rsidRPr="0016361A" w:rsidRDefault="00B5731E" w:rsidP="00B46D48">
            <w:pPr>
              <w:pStyle w:val="TAL"/>
            </w:pPr>
          </w:p>
        </w:tc>
        <w:tc>
          <w:tcPr>
            <w:tcW w:w="425" w:type="dxa"/>
            <w:tcBorders>
              <w:top w:val="single" w:sz="4" w:space="0" w:color="auto"/>
              <w:left w:val="single" w:sz="4" w:space="0" w:color="auto"/>
              <w:bottom w:val="single" w:sz="4" w:space="0" w:color="auto"/>
              <w:right w:val="single" w:sz="4" w:space="0" w:color="auto"/>
            </w:tcBorders>
          </w:tcPr>
          <w:p w14:paraId="463059A6" w14:textId="77777777" w:rsidR="00B5731E" w:rsidRPr="0016361A" w:rsidRDefault="00B5731E" w:rsidP="00B46D48">
            <w:pPr>
              <w:pStyle w:val="TAC"/>
            </w:pPr>
          </w:p>
        </w:tc>
        <w:tc>
          <w:tcPr>
            <w:tcW w:w="1134" w:type="dxa"/>
            <w:tcBorders>
              <w:top w:val="single" w:sz="4" w:space="0" w:color="auto"/>
              <w:left w:val="single" w:sz="4" w:space="0" w:color="auto"/>
              <w:bottom w:val="single" w:sz="4" w:space="0" w:color="auto"/>
              <w:right w:val="single" w:sz="4" w:space="0" w:color="auto"/>
            </w:tcBorders>
          </w:tcPr>
          <w:p w14:paraId="47EC1AAF" w14:textId="77777777" w:rsidR="00B5731E" w:rsidRPr="0016361A" w:rsidRDefault="00B5731E" w:rsidP="00B46D48">
            <w:pPr>
              <w:pStyle w:val="TAL"/>
            </w:pPr>
          </w:p>
        </w:tc>
        <w:tc>
          <w:tcPr>
            <w:tcW w:w="2410" w:type="dxa"/>
            <w:tcBorders>
              <w:top w:val="single" w:sz="4" w:space="0" w:color="auto"/>
              <w:left w:val="single" w:sz="4" w:space="0" w:color="auto"/>
              <w:bottom w:val="single" w:sz="4" w:space="0" w:color="auto"/>
              <w:right w:val="single" w:sz="4" w:space="0" w:color="auto"/>
            </w:tcBorders>
          </w:tcPr>
          <w:p w14:paraId="47C88A95" w14:textId="77777777" w:rsidR="00B5731E" w:rsidRPr="0016361A" w:rsidRDefault="00B5731E" w:rsidP="00B46D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3795C41" w14:textId="77777777" w:rsidR="00B5731E" w:rsidRPr="0016361A" w:rsidRDefault="00B5731E" w:rsidP="00B46D48">
            <w:pPr>
              <w:pStyle w:val="TAL"/>
              <w:rPr>
                <w:rFonts w:cs="Arial"/>
                <w:szCs w:val="18"/>
              </w:rPr>
            </w:pPr>
          </w:p>
        </w:tc>
      </w:tr>
    </w:tbl>
    <w:p w14:paraId="374244D0" w14:textId="77777777" w:rsidR="00B5731E" w:rsidRDefault="00B5731E" w:rsidP="00B5731E">
      <w:pPr>
        <w:pStyle w:val="Guidance"/>
        <w:rPr>
          <w:lang w:val="en-US"/>
        </w:rPr>
      </w:pPr>
    </w:p>
    <w:p w14:paraId="0456AC71" w14:textId="77777777" w:rsidR="00B5731E" w:rsidRDefault="00B5731E" w:rsidP="00B5731E">
      <w:pPr>
        <w:pStyle w:val="Heading5"/>
      </w:pPr>
      <w:bookmarkStart w:id="282" w:name="_Toc510696637"/>
      <w:bookmarkStart w:id="283" w:name="_Toc35971432"/>
      <w:bookmarkStart w:id="284" w:name="_Toc67906234"/>
      <w:bookmarkStart w:id="285" w:name="_Toc67906545"/>
      <w:r>
        <w:t>6.1.6.2.3</w:t>
      </w:r>
      <w:r>
        <w:tab/>
        <w:t>Type: &lt;TypeName 2&gt;</w:t>
      </w:r>
      <w:bookmarkEnd w:id="282"/>
      <w:bookmarkEnd w:id="283"/>
      <w:bookmarkEnd w:id="284"/>
      <w:bookmarkEnd w:id="285"/>
    </w:p>
    <w:p w14:paraId="0C222C77" w14:textId="77777777" w:rsidR="00B5731E" w:rsidRPr="00387BE7" w:rsidRDefault="00B5731E" w:rsidP="00B5731E">
      <w:pPr>
        <w:pStyle w:val="Guidance"/>
      </w:pPr>
      <w:r>
        <w:t>And so on if there are more types to specify.</w:t>
      </w:r>
    </w:p>
    <w:p w14:paraId="16109AAA" w14:textId="77777777" w:rsidR="00B5731E" w:rsidRDefault="00B5731E" w:rsidP="00B5731E">
      <w:pPr>
        <w:pStyle w:val="Heading4"/>
        <w:rPr>
          <w:lang w:val="en-US"/>
        </w:rPr>
      </w:pPr>
      <w:bookmarkStart w:id="286" w:name="_Toc510696638"/>
      <w:bookmarkStart w:id="287" w:name="_Toc35971433"/>
      <w:bookmarkStart w:id="288" w:name="_Toc67906235"/>
      <w:bookmarkStart w:id="289" w:name="_Toc6790654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6"/>
      <w:bookmarkEnd w:id="287"/>
      <w:bookmarkEnd w:id="288"/>
      <w:bookmarkEnd w:id="289"/>
    </w:p>
    <w:p w14:paraId="160A1F89" w14:textId="77777777" w:rsidR="00B5731E" w:rsidRPr="00FC5F63" w:rsidRDefault="00B5731E" w:rsidP="00B5731E">
      <w:pPr>
        <w:pStyle w:val="Guidance"/>
      </w:pPr>
      <w:r>
        <w:t>This clause will define simple data types and enumerations that can be referenced from data structures defined in the previous clauses.</w:t>
      </w:r>
    </w:p>
    <w:p w14:paraId="1D6891F4" w14:textId="77777777" w:rsidR="00B5731E" w:rsidRPr="00384E92" w:rsidRDefault="00B5731E" w:rsidP="00B5731E">
      <w:pPr>
        <w:pStyle w:val="Heading5"/>
      </w:pPr>
      <w:bookmarkStart w:id="290" w:name="_Toc510696639"/>
      <w:bookmarkStart w:id="291" w:name="_Toc35971434"/>
      <w:bookmarkStart w:id="292" w:name="_Toc67906236"/>
      <w:bookmarkStart w:id="293" w:name="_Toc67906547"/>
      <w:r>
        <w:t>6.1.6.3.1</w:t>
      </w:r>
      <w:r w:rsidRPr="00384E92">
        <w:tab/>
        <w:t>Introduction</w:t>
      </w:r>
      <w:bookmarkEnd w:id="290"/>
      <w:bookmarkEnd w:id="291"/>
      <w:bookmarkEnd w:id="292"/>
      <w:bookmarkEnd w:id="293"/>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B5731E">
      <w:pPr>
        <w:pStyle w:val="Heading5"/>
      </w:pPr>
      <w:bookmarkStart w:id="294" w:name="_Toc510696640"/>
      <w:bookmarkStart w:id="295" w:name="_Toc35971435"/>
      <w:bookmarkStart w:id="296" w:name="_Toc67906237"/>
      <w:bookmarkStart w:id="297" w:name="_Toc67906548"/>
      <w:r>
        <w:t>6.1.6.3.2</w:t>
      </w:r>
      <w:r w:rsidRPr="00384E92">
        <w:tab/>
        <w:t>Simple data types</w:t>
      </w:r>
      <w:bookmarkEnd w:id="294"/>
      <w:bookmarkEnd w:id="295"/>
      <w:bookmarkEnd w:id="296"/>
      <w:bookmarkEnd w:id="297"/>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B5731E" w:rsidRPr="00B54FF5" w14:paraId="1F919982" w14:textId="77777777" w:rsidTr="00B46D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B5731E" w:rsidRPr="0016361A" w:rsidRDefault="00B5731E" w:rsidP="00B46D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B5731E" w:rsidRPr="0016361A" w:rsidRDefault="00B5731E" w:rsidP="00B46D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B5731E" w:rsidRPr="0016361A" w:rsidRDefault="00B5731E" w:rsidP="00B46D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71E49" w14:textId="77777777" w:rsidR="00B5731E" w:rsidRPr="0016361A" w:rsidRDefault="00B5731E" w:rsidP="00B46D48">
            <w:pPr>
              <w:pStyle w:val="TAH"/>
            </w:pPr>
            <w:r w:rsidRPr="0016361A">
              <w:t>Applicability</w:t>
            </w:r>
          </w:p>
        </w:tc>
      </w:tr>
      <w:tr w:rsidR="00B5731E" w:rsidRPr="00B54FF5" w14:paraId="0D7213B7" w14:textId="77777777" w:rsidTr="00B46D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BAD28A" w14:textId="77777777" w:rsidR="00B5731E" w:rsidRPr="0016361A" w:rsidRDefault="00B5731E" w:rsidP="00B46D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2BC875" w14:textId="77777777" w:rsidR="00B5731E" w:rsidRPr="0016361A" w:rsidRDefault="00B5731E" w:rsidP="00B46D4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03B5FF8F" w14:textId="77777777" w:rsidR="00B5731E" w:rsidRPr="0016361A" w:rsidRDefault="00B5731E" w:rsidP="00B46D48">
            <w:pPr>
              <w:pStyle w:val="TAL"/>
            </w:pPr>
          </w:p>
        </w:tc>
        <w:tc>
          <w:tcPr>
            <w:tcW w:w="1265" w:type="pct"/>
            <w:tcBorders>
              <w:top w:val="single" w:sz="4" w:space="0" w:color="auto"/>
              <w:left w:val="nil"/>
              <w:bottom w:val="single" w:sz="8" w:space="0" w:color="auto"/>
              <w:right w:val="single" w:sz="8" w:space="0" w:color="auto"/>
            </w:tcBorders>
          </w:tcPr>
          <w:p w14:paraId="7819B643" w14:textId="77777777" w:rsidR="00B5731E" w:rsidRPr="0016361A" w:rsidRDefault="00B5731E" w:rsidP="00B46D48">
            <w:pPr>
              <w:pStyle w:val="TAL"/>
            </w:pPr>
          </w:p>
        </w:tc>
      </w:tr>
    </w:tbl>
    <w:p w14:paraId="6C6B1231" w14:textId="77777777" w:rsidR="00B5731E" w:rsidRPr="00384E92" w:rsidRDefault="00B5731E" w:rsidP="00B5731E"/>
    <w:p w14:paraId="62A5E346" w14:textId="77777777" w:rsidR="00B5731E" w:rsidRPr="00BC662F" w:rsidRDefault="00B5731E" w:rsidP="00B5731E">
      <w:pPr>
        <w:pStyle w:val="Heading5"/>
      </w:pPr>
      <w:bookmarkStart w:id="298" w:name="_Toc510696641"/>
      <w:bookmarkStart w:id="299" w:name="_Toc35971436"/>
      <w:bookmarkStart w:id="300" w:name="_Toc67906238"/>
      <w:bookmarkStart w:id="301" w:name="_Toc67906549"/>
      <w:r>
        <w:lastRenderedPageBreak/>
        <w:t>6.1.6.3.3</w:t>
      </w:r>
      <w:r w:rsidRPr="00BC662F">
        <w:tab/>
        <w:t>Enumeration: &lt;EnumType1&gt;</w:t>
      </w:r>
      <w:bookmarkEnd w:id="298"/>
      <w:bookmarkEnd w:id="299"/>
      <w:bookmarkEnd w:id="300"/>
      <w:bookmarkEnd w:id="301"/>
    </w:p>
    <w:p w14:paraId="110CEFD7" w14:textId="77777777" w:rsidR="00B5731E" w:rsidRPr="00384E92" w:rsidRDefault="00B5731E" w:rsidP="00B5731E">
      <w:r w:rsidRPr="00384E92">
        <w:t xml:space="preserve">The enumeration &lt;EnumType1&gt; represents &lt;something&gt;. It shall comply with the provisions defined in table </w:t>
      </w:r>
      <w:r>
        <w:t>6.1.5.3.3</w:t>
      </w:r>
      <w:r w:rsidRPr="00384E92">
        <w:t>-1.</w:t>
      </w:r>
    </w:p>
    <w:p w14:paraId="3859C4CD" w14:textId="77777777" w:rsidR="00B5731E" w:rsidRDefault="00B5731E" w:rsidP="00B5731E">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B5731E" w:rsidRPr="00B54FF5" w14:paraId="788CACF7" w14:textId="77777777" w:rsidTr="00B46D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B5731E" w:rsidRPr="0016361A" w:rsidRDefault="00B5731E" w:rsidP="00B46D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B5731E" w:rsidRPr="0016361A" w:rsidRDefault="00B5731E" w:rsidP="00B46D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2F5F5D57" w14:textId="77777777" w:rsidR="00B5731E" w:rsidRPr="0016361A" w:rsidRDefault="00B5731E" w:rsidP="00B46D48">
            <w:pPr>
              <w:pStyle w:val="TAH"/>
            </w:pPr>
            <w:r w:rsidRPr="0016361A">
              <w:t>Applicability</w:t>
            </w:r>
          </w:p>
        </w:tc>
      </w:tr>
      <w:tr w:rsidR="00B5731E" w:rsidRPr="00B54FF5" w14:paraId="387B433E" w14:textId="77777777" w:rsidTr="00B46D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77777777" w:rsidR="00B5731E" w:rsidRPr="0016361A" w:rsidRDefault="00B5731E" w:rsidP="00B46D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77777777" w:rsidR="00B5731E" w:rsidRPr="0016361A" w:rsidRDefault="00B5731E" w:rsidP="00B46D48">
            <w:pPr>
              <w:pStyle w:val="TAL"/>
            </w:pPr>
          </w:p>
        </w:tc>
        <w:tc>
          <w:tcPr>
            <w:tcW w:w="1278" w:type="pct"/>
            <w:tcBorders>
              <w:top w:val="single" w:sz="8" w:space="0" w:color="auto"/>
              <w:left w:val="nil"/>
              <w:bottom w:val="single" w:sz="8" w:space="0" w:color="auto"/>
              <w:right w:val="single" w:sz="8" w:space="0" w:color="auto"/>
            </w:tcBorders>
          </w:tcPr>
          <w:p w14:paraId="28B4BB1E" w14:textId="77777777" w:rsidR="00B5731E" w:rsidRPr="0016361A" w:rsidRDefault="00B5731E" w:rsidP="00B46D48">
            <w:pPr>
              <w:pStyle w:val="TAL"/>
            </w:pPr>
          </w:p>
        </w:tc>
      </w:tr>
    </w:tbl>
    <w:p w14:paraId="6BCF7717" w14:textId="77777777" w:rsidR="00B5731E" w:rsidRDefault="00B5731E" w:rsidP="00B5731E">
      <w:pPr>
        <w:rPr>
          <w:lang w:val="en-US"/>
        </w:rPr>
      </w:pPr>
    </w:p>
    <w:p w14:paraId="111897D5" w14:textId="77777777" w:rsidR="00B5731E" w:rsidRPr="00BC662F" w:rsidRDefault="00B5731E" w:rsidP="00B5731E">
      <w:pPr>
        <w:pStyle w:val="Heading5"/>
      </w:pPr>
      <w:bookmarkStart w:id="302" w:name="_Toc510696642"/>
      <w:bookmarkStart w:id="303" w:name="_Toc35971437"/>
      <w:bookmarkStart w:id="304" w:name="_Toc67906239"/>
      <w:bookmarkStart w:id="305" w:name="_Toc67906550"/>
      <w:r>
        <w:t>6.1.6.3.4</w:t>
      </w:r>
      <w:r w:rsidRPr="00BC662F">
        <w:tab/>
        <w:t>Enumeration: &lt;EnumType</w:t>
      </w:r>
      <w:r>
        <w:t>2</w:t>
      </w:r>
      <w:r w:rsidRPr="00BC662F">
        <w:t>&gt;</w:t>
      </w:r>
      <w:bookmarkEnd w:id="302"/>
      <w:bookmarkEnd w:id="303"/>
      <w:bookmarkEnd w:id="304"/>
      <w:bookmarkEnd w:id="305"/>
    </w:p>
    <w:p w14:paraId="77857E33" w14:textId="77777777" w:rsidR="00B5731E" w:rsidRPr="00387BE7" w:rsidRDefault="00B5731E" w:rsidP="00B5731E">
      <w:pPr>
        <w:pStyle w:val="Guidance"/>
      </w:pPr>
      <w:r>
        <w:t>And so on if there are more enumerations to define.</w:t>
      </w:r>
    </w:p>
    <w:p w14:paraId="574750BA" w14:textId="77777777" w:rsidR="00B5731E" w:rsidRDefault="00B5731E" w:rsidP="00B5731E">
      <w:pPr>
        <w:pStyle w:val="Heading4"/>
        <w:rPr>
          <w:lang w:val="en-US"/>
        </w:rPr>
      </w:pPr>
      <w:bookmarkStart w:id="306" w:name="_Toc510696643"/>
      <w:bookmarkStart w:id="307" w:name="_Toc35971438"/>
      <w:bookmarkStart w:id="308" w:name="_Toc67906240"/>
      <w:bookmarkStart w:id="309" w:name="_Toc6790655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6"/>
      <w:bookmarkEnd w:id="307"/>
      <w:bookmarkEnd w:id="308"/>
      <w:bookmarkEnd w:id="309"/>
    </w:p>
    <w:p w14:paraId="65F0E67B" w14:textId="77777777" w:rsidR="00B5731E" w:rsidRDefault="00B5731E" w:rsidP="00B5731E">
      <w:pPr>
        <w:pStyle w:val="Heading5"/>
      </w:pPr>
      <w:bookmarkStart w:id="310" w:name="_Toc510696644"/>
      <w:bookmarkStart w:id="311" w:name="_Toc35971439"/>
      <w:bookmarkStart w:id="312" w:name="_Toc67906241"/>
      <w:bookmarkStart w:id="313" w:name="_Toc67906552"/>
      <w:r>
        <w:t>6.1.6.4.1</w:t>
      </w:r>
      <w:r>
        <w:tab/>
        <w:t>Type: &lt;TypeName 1&gt;</w:t>
      </w:r>
      <w:bookmarkEnd w:id="310"/>
      <w:bookmarkEnd w:id="311"/>
      <w:bookmarkEnd w:id="312"/>
      <w:bookmarkEnd w:id="313"/>
    </w:p>
    <w:p w14:paraId="65C6E0A3" w14:textId="77777777" w:rsidR="00B5731E" w:rsidRDefault="00B5731E" w:rsidP="00B5731E">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19A4B2E5" w14:textId="77777777" w:rsidR="00B5731E" w:rsidRDefault="00B5731E" w:rsidP="00B5731E">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E6FC153" w14:textId="77777777" w:rsidR="00B5731E" w:rsidRDefault="00B5731E" w:rsidP="00B5731E">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0586798" w14:textId="77777777" w:rsidR="00B5731E" w:rsidRPr="00F11739" w:rsidRDefault="00B5731E" w:rsidP="00B5731E">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5A8AEEE9" w14:textId="77777777" w:rsidR="00B5731E" w:rsidRDefault="00B5731E" w:rsidP="00B5731E">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1EFC3F6F" w14:textId="77777777" w:rsidR="00B5731E" w:rsidRDefault="00B5731E" w:rsidP="00B5731E">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4E1A3E92" w14:textId="77777777" w:rsidR="00B5731E" w:rsidRPr="00384E92" w:rsidRDefault="00B5731E" w:rsidP="00B5731E">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FDF382F" w14:textId="77777777" w:rsidR="00B5731E" w:rsidRPr="00971458" w:rsidRDefault="00B5731E" w:rsidP="00B5731E">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17B586A" w14:textId="77777777" w:rsidR="00B5731E" w:rsidRDefault="00B5731E" w:rsidP="00B5731E">
      <w:pPr>
        <w:pStyle w:val="TH"/>
      </w:pPr>
      <w:r>
        <w:rPr>
          <w:noProof/>
        </w:rPr>
        <w:lastRenderedPageBreak/>
        <w:t>Table </w:t>
      </w:r>
      <w:r>
        <w:t xml:space="preserve">6.1.6.4.1-1: </w:t>
      </w:r>
      <w:bookmarkStart w:id="314"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5731E" w:rsidRPr="00B54FF5" w14:paraId="28D51C4E" w14:textId="77777777" w:rsidTr="00B46D4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14"/>
          <w:p w14:paraId="43FB9F38" w14:textId="77777777" w:rsidR="00B5731E" w:rsidRPr="0016361A" w:rsidRDefault="00B5731E" w:rsidP="00B46D4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7F07A" w14:textId="77777777" w:rsidR="00B5731E" w:rsidRPr="0016361A" w:rsidRDefault="00B5731E" w:rsidP="00B46D4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C713696" w14:textId="77777777" w:rsidR="00B5731E" w:rsidRPr="0016361A" w:rsidRDefault="00B5731E" w:rsidP="00B46D4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E47F028" w14:textId="77777777" w:rsidR="00B5731E" w:rsidRPr="0016361A" w:rsidRDefault="00B5731E" w:rsidP="00B46D48">
            <w:pPr>
              <w:pStyle w:val="TAH"/>
              <w:rPr>
                <w:rFonts w:cs="Arial"/>
                <w:szCs w:val="18"/>
              </w:rPr>
            </w:pPr>
            <w:r w:rsidRPr="0016361A">
              <w:rPr>
                <w:rFonts w:cs="Arial"/>
                <w:szCs w:val="18"/>
              </w:rPr>
              <w:t>Applicability</w:t>
            </w:r>
          </w:p>
        </w:tc>
      </w:tr>
      <w:tr w:rsidR="00B5731E" w:rsidRPr="00B54FF5" w14:paraId="2D2ED570" w14:textId="77777777" w:rsidTr="00B46D48">
        <w:trPr>
          <w:jc w:val="center"/>
        </w:trPr>
        <w:tc>
          <w:tcPr>
            <w:tcW w:w="2482" w:type="dxa"/>
            <w:tcBorders>
              <w:top w:val="single" w:sz="4" w:space="0" w:color="auto"/>
              <w:left w:val="single" w:sz="4" w:space="0" w:color="auto"/>
              <w:bottom w:val="single" w:sz="4" w:space="0" w:color="auto"/>
              <w:right w:val="single" w:sz="4" w:space="0" w:color="auto"/>
            </w:tcBorders>
          </w:tcPr>
          <w:p w14:paraId="12AB93DC" w14:textId="77777777" w:rsidR="00B5731E" w:rsidRPr="0016361A" w:rsidRDefault="00B5731E" w:rsidP="00B46D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5B542940" w14:textId="77777777" w:rsidR="00B5731E" w:rsidRPr="0016361A" w:rsidRDefault="00B5731E" w:rsidP="00B46D4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46BF5D48" w14:textId="77777777" w:rsidR="00B5731E" w:rsidRPr="0016361A" w:rsidRDefault="00B5731E" w:rsidP="00B46D4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366A759D" w14:textId="77777777" w:rsidR="00B5731E" w:rsidRPr="0016361A" w:rsidRDefault="00B5731E" w:rsidP="00B46D48">
            <w:pPr>
              <w:pStyle w:val="TAL"/>
            </w:pPr>
          </w:p>
        </w:tc>
      </w:tr>
    </w:tbl>
    <w:p w14:paraId="78BEF583" w14:textId="77777777" w:rsidR="00B5731E" w:rsidRDefault="00B5731E" w:rsidP="00B5731E"/>
    <w:p w14:paraId="50DD9BE6" w14:textId="77777777" w:rsidR="00B5731E" w:rsidRDefault="00B5731E" w:rsidP="00B5731E">
      <w:pPr>
        <w:pStyle w:val="Heading5"/>
      </w:pPr>
      <w:bookmarkStart w:id="315" w:name="_Toc510696645"/>
      <w:bookmarkStart w:id="316" w:name="_Toc35971440"/>
      <w:bookmarkStart w:id="317" w:name="_Toc67906242"/>
      <w:bookmarkStart w:id="318" w:name="_Toc67906553"/>
      <w:r>
        <w:t>6.1.6.4.2</w:t>
      </w:r>
      <w:r>
        <w:tab/>
        <w:t>Type: &lt;TypeName 2&gt;</w:t>
      </w:r>
      <w:bookmarkEnd w:id="315"/>
      <w:bookmarkEnd w:id="316"/>
      <w:bookmarkEnd w:id="317"/>
      <w:bookmarkEnd w:id="318"/>
    </w:p>
    <w:p w14:paraId="60B2A364" w14:textId="77777777" w:rsidR="00B5731E" w:rsidRPr="00387BE7" w:rsidRDefault="00B5731E" w:rsidP="00B5731E">
      <w:pPr>
        <w:pStyle w:val="Guidance"/>
      </w:pPr>
      <w:r>
        <w:t>And so on if there are more types to specify.</w:t>
      </w:r>
    </w:p>
    <w:p w14:paraId="40330F31" w14:textId="77777777" w:rsidR="00B5731E" w:rsidRDefault="00B5731E" w:rsidP="00B5731E">
      <w:pPr>
        <w:pStyle w:val="Heading4"/>
      </w:pPr>
      <w:bookmarkStart w:id="319" w:name="_Toc510696646"/>
      <w:bookmarkStart w:id="320" w:name="_Toc35971441"/>
      <w:bookmarkStart w:id="321" w:name="_Toc67906243"/>
      <w:bookmarkStart w:id="322" w:name="_Toc67906554"/>
      <w:r>
        <w:t>6.1.6.5</w:t>
      </w:r>
      <w:r>
        <w:tab/>
        <w:t>Binary data</w:t>
      </w:r>
      <w:bookmarkEnd w:id="319"/>
      <w:bookmarkEnd w:id="320"/>
      <w:bookmarkEnd w:id="321"/>
      <w:bookmarkEnd w:id="322"/>
    </w:p>
    <w:p w14:paraId="01DA98CE" w14:textId="77777777" w:rsidR="00B5731E" w:rsidRDefault="00B5731E" w:rsidP="00B5731E">
      <w:pPr>
        <w:pStyle w:val="Guidance"/>
      </w:pPr>
      <w:r>
        <w:t>This clause will specify what is encoded in binary part, if multipart media type is agreed to be supported by CT4 and is supported by the API. It shall be omitted if not applicable.</w:t>
      </w:r>
    </w:p>
    <w:p w14:paraId="3A24CDAF" w14:textId="77777777" w:rsidR="00B5731E" w:rsidRDefault="00B5731E" w:rsidP="00B5731E">
      <w:pPr>
        <w:pStyle w:val="Heading5"/>
      </w:pPr>
      <w:bookmarkStart w:id="323" w:name="_Toc35971442"/>
      <w:bookmarkStart w:id="324" w:name="_Toc67906244"/>
      <w:bookmarkStart w:id="325" w:name="_Toc67906555"/>
      <w:r>
        <w:t>6.1.6.5.1</w:t>
      </w:r>
      <w:r>
        <w:tab/>
        <w:t>Binary Data Types</w:t>
      </w:r>
      <w:bookmarkEnd w:id="323"/>
      <w:bookmarkEnd w:id="324"/>
      <w:bookmarkEnd w:id="325"/>
    </w:p>
    <w:p w14:paraId="30F38AEB" w14:textId="77777777" w:rsidR="00B5731E" w:rsidRPr="00A04126" w:rsidRDefault="00B5731E" w:rsidP="00B5731E">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5731E" w:rsidRPr="00B54FF5" w14:paraId="36DBF21B" w14:textId="77777777" w:rsidTr="00B46D4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A2529C6" w14:textId="77777777" w:rsidR="00B5731E" w:rsidRPr="0016361A" w:rsidRDefault="00B5731E" w:rsidP="00B46D4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EC04095" w14:textId="77777777" w:rsidR="00B5731E" w:rsidRPr="0016361A" w:rsidRDefault="00B5731E" w:rsidP="00B46D4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07A820D" w14:textId="77777777" w:rsidR="00B5731E" w:rsidRPr="0016361A" w:rsidRDefault="00B5731E" w:rsidP="00B46D48">
            <w:pPr>
              <w:pStyle w:val="TAH"/>
            </w:pPr>
            <w:r w:rsidRPr="0016361A">
              <w:t>Content type</w:t>
            </w:r>
          </w:p>
        </w:tc>
      </w:tr>
      <w:tr w:rsidR="00B5731E" w:rsidRPr="00B54FF5" w14:paraId="4926E7A4" w14:textId="77777777" w:rsidTr="00B46D48">
        <w:trPr>
          <w:jc w:val="center"/>
        </w:trPr>
        <w:tc>
          <w:tcPr>
            <w:tcW w:w="2718" w:type="dxa"/>
            <w:tcBorders>
              <w:top w:val="single" w:sz="4" w:space="0" w:color="auto"/>
              <w:left w:val="single" w:sz="4" w:space="0" w:color="auto"/>
              <w:bottom w:val="single" w:sz="4" w:space="0" w:color="auto"/>
              <w:right w:val="single" w:sz="4" w:space="0" w:color="auto"/>
            </w:tcBorders>
          </w:tcPr>
          <w:p w14:paraId="2EE3D74B" w14:textId="77777777" w:rsidR="00B5731E" w:rsidRPr="0016361A" w:rsidRDefault="00B5731E" w:rsidP="00B46D48">
            <w:pPr>
              <w:pStyle w:val="TAL"/>
            </w:pPr>
            <w:r w:rsidRPr="0016361A">
              <w:t>&lt; Binary Data 1 &gt;</w:t>
            </w:r>
          </w:p>
          <w:p w14:paraId="75C717C8" w14:textId="77777777" w:rsidR="00B5731E" w:rsidRPr="0016361A" w:rsidRDefault="00B5731E" w:rsidP="00B46D48">
            <w:pPr>
              <w:pStyle w:val="TAL"/>
            </w:pPr>
            <w:r w:rsidRPr="0016361A">
              <w:t>e.g. N1 SM Message</w:t>
            </w:r>
          </w:p>
          <w:p w14:paraId="71E8550E" w14:textId="77777777" w:rsidR="00B5731E" w:rsidRPr="0016361A" w:rsidRDefault="00B5731E" w:rsidP="00B46D48">
            <w:pPr>
              <w:pStyle w:val="TAL"/>
            </w:pPr>
          </w:p>
        </w:tc>
        <w:tc>
          <w:tcPr>
            <w:tcW w:w="1378" w:type="dxa"/>
            <w:tcBorders>
              <w:top w:val="single" w:sz="4" w:space="0" w:color="auto"/>
              <w:left w:val="single" w:sz="4" w:space="0" w:color="auto"/>
              <w:bottom w:val="single" w:sz="4" w:space="0" w:color="auto"/>
              <w:right w:val="single" w:sz="4" w:space="0" w:color="auto"/>
            </w:tcBorders>
          </w:tcPr>
          <w:p w14:paraId="7913EE99" w14:textId="77777777" w:rsidR="00B5731E" w:rsidRPr="0016361A" w:rsidRDefault="00B5731E" w:rsidP="00B46D48">
            <w:pPr>
              <w:pStyle w:val="TAC"/>
            </w:pPr>
            <w:r w:rsidRPr="0016361A">
              <w:t>&lt; clause &gt;</w:t>
            </w:r>
          </w:p>
          <w:p w14:paraId="0CB54ECF" w14:textId="77777777" w:rsidR="00B5731E" w:rsidRPr="0016361A" w:rsidRDefault="00B5731E" w:rsidP="00B46D4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229D0BFB" w14:textId="77777777" w:rsidR="00B5731E" w:rsidRPr="0016361A" w:rsidRDefault="00B5731E" w:rsidP="00B46D48">
            <w:pPr>
              <w:pStyle w:val="TAL"/>
              <w:rPr>
                <w:rFonts w:cs="Arial"/>
                <w:szCs w:val="18"/>
              </w:rPr>
            </w:pPr>
            <w:r w:rsidRPr="0016361A">
              <w:rPr>
                <w:rFonts w:cs="Arial"/>
                <w:szCs w:val="18"/>
              </w:rPr>
              <w:t>&lt;content type&gt;</w:t>
            </w:r>
          </w:p>
          <w:p w14:paraId="7DE1592C" w14:textId="77777777" w:rsidR="00B5731E" w:rsidRPr="0016361A" w:rsidRDefault="00B5731E" w:rsidP="00B46D48">
            <w:pPr>
              <w:pStyle w:val="TAL"/>
              <w:rPr>
                <w:rFonts w:cs="Arial"/>
                <w:szCs w:val="18"/>
              </w:rPr>
            </w:pPr>
            <w:r w:rsidRPr="0016361A">
              <w:rPr>
                <w:rFonts w:cs="Arial"/>
                <w:szCs w:val="18"/>
              </w:rPr>
              <w:t>e.g. vnd.3gpp.5gnas</w:t>
            </w:r>
          </w:p>
        </w:tc>
      </w:tr>
      <w:tr w:rsidR="00B5731E" w:rsidRPr="00B54FF5" w14:paraId="595851C8" w14:textId="77777777" w:rsidTr="00B46D48">
        <w:trPr>
          <w:jc w:val="center"/>
        </w:trPr>
        <w:tc>
          <w:tcPr>
            <w:tcW w:w="2718" w:type="dxa"/>
            <w:tcBorders>
              <w:top w:val="single" w:sz="4" w:space="0" w:color="auto"/>
              <w:left w:val="single" w:sz="4" w:space="0" w:color="auto"/>
              <w:bottom w:val="single" w:sz="4" w:space="0" w:color="auto"/>
              <w:right w:val="single" w:sz="4" w:space="0" w:color="auto"/>
            </w:tcBorders>
          </w:tcPr>
          <w:p w14:paraId="749165C0" w14:textId="77777777" w:rsidR="00B5731E" w:rsidRPr="0016361A" w:rsidRDefault="00B5731E" w:rsidP="00B46D48">
            <w:pPr>
              <w:pStyle w:val="TAL"/>
            </w:pPr>
          </w:p>
        </w:tc>
        <w:tc>
          <w:tcPr>
            <w:tcW w:w="1378" w:type="dxa"/>
            <w:tcBorders>
              <w:top w:val="single" w:sz="4" w:space="0" w:color="auto"/>
              <w:left w:val="single" w:sz="4" w:space="0" w:color="auto"/>
              <w:bottom w:val="single" w:sz="4" w:space="0" w:color="auto"/>
              <w:right w:val="single" w:sz="4" w:space="0" w:color="auto"/>
            </w:tcBorders>
          </w:tcPr>
          <w:p w14:paraId="08F97B87" w14:textId="77777777" w:rsidR="00B5731E" w:rsidRPr="0016361A" w:rsidRDefault="00B5731E" w:rsidP="00B46D48">
            <w:pPr>
              <w:pStyle w:val="TAC"/>
            </w:pPr>
          </w:p>
        </w:tc>
        <w:tc>
          <w:tcPr>
            <w:tcW w:w="4381" w:type="dxa"/>
            <w:tcBorders>
              <w:top w:val="single" w:sz="4" w:space="0" w:color="auto"/>
              <w:left w:val="single" w:sz="4" w:space="0" w:color="auto"/>
              <w:bottom w:val="single" w:sz="4" w:space="0" w:color="auto"/>
              <w:right w:val="single" w:sz="4" w:space="0" w:color="auto"/>
            </w:tcBorders>
          </w:tcPr>
          <w:p w14:paraId="6604986C" w14:textId="77777777" w:rsidR="00B5731E" w:rsidRPr="0016361A" w:rsidRDefault="00B5731E" w:rsidP="00B46D48">
            <w:pPr>
              <w:pStyle w:val="TAL"/>
              <w:rPr>
                <w:rFonts w:cs="Arial"/>
                <w:szCs w:val="18"/>
              </w:rPr>
            </w:pPr>
          </w:p>
        </w:tc>
      </w:tr>
    </w:tbl>
    <w:p w14:paraId="2C464ABC" w14:textId="77777777" w:rsidR="00B5731E" w:rsidRPr="00A04126" w:rsidRDefault="00B5731E" w:rsidP="00B5731E">
      <w:pPr>
        <w:pStyle w:val="Guidance"/>
        <w:rPr>
          <w:color w:val="auto"/>
        </w:rPr>
      </w:pPr>
    </w:p>
    <w:p w14:paraId="1FADE969" w14:textId="77777777" w:rsidR="00B5731E" w:rsidRDefault="00B5731E" w:rsidP="00B5731E">
      <w:pPr>
        <w:pStyle w:val="TAL"/>
      </w:pPr>
      <w:bookmarkStart w:id="326" w:name="_Toc20131002"/>
      <w:bookmarkStart w:id="327" w:name="_Hlk32129811"/>
      <w:r>
        <w:t>6.1.6.5.2</w:t>
      </w:r>
      <w:r>
        <w:tab/>
      </w:r>
      <w:bookmarkEnd w:id="326"/>
      <w:r>
        <w:t>&lt; Binary Data 1 &gt;</w:t>
      </w:r>
    </w:p>
    <w:p w14:paraId="6DE03630" w14:textId="77777777" w:rsidR="00B5731E" w:rsidRDefault="00B5731E" w:rsidP="00B5731E">
      <w:pPr>
        <w:pStyle w:val="TAL"/>
      </w:pPr>
    </w:p>
    <w:bookmarkEnd w:id="327"/>
    <w:p w14:paraId="4D8BAF7F" w14:textId="77777777" w:rsidR="00B5731E" w:rsidRPr="001768B1" w:rsidRDefault="00B5731E" w:rsidP="00B5731E">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14:paraId="02D86FE2" w14:textId="77777777" w:rsidR="00B5731E" w:rsidRDefault="00B5731E" w:rsidP="00B5731E">
      <w:pPr>
        <w:pStyle w:val="Heading3"/>
      </w:pPr>
      <w:bookmarkStart w:id="328" w:name="_Toc510696647"/>
      <w:bookmarkStart w:id="329" w:name="_Toc35971443"/>
      <w:bookmarkStart w:id="330" w:name="_Toc67906245"/>
      <w:bookmarkStart w:id="331" w:name="_Toc67906556"/>
      <w:r>
        <w:t>6.1.7</w:t>
      </w:r>
      <w:r>
        <w:tab/>
        <w:t>Error Handling</w:t>
      </w:r>
      <w:bookmarkEnd w:id="328"/>
      <w:bookmarkEnd w:id="329"/>
      <w:bookmarkEnd w:id="330"/>
      <w:bookmarkEnd w:id="331"/>
    </w:p>
    <w:p w14:paraId="4448F549" w14:textId="77777777" w:rsidR="00B5731E" w:rsidRDefault="00B5731E" w:rsidP="00B5731E">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3DF6D69A" w14:textId="77777777" w:rsidR="00B5731E" w:rsidRPr="00971458" w:rsidRDefault="00B5731E" w:rsidP="00B5731E">
      <w:pPr>
        <w:pStyle w:val="Heading4"/>
      </w:pPr>
      <w:bookmarkStart w:id="332" w:name="_Toc35971444"/>
      <w:bookmarkStart w:id="333" w:name="_Toc67906246"/>
      <w:bookmarkStart w:id="334" w:name="_Toc67906557"/>
      <w:r w:rsidRPr="00971458">
        <w:t>6.1.7.1</w:t>
      </w:r>
      <w:r w:rsidRPr="00971458">
        <w:tab/>
        <w:t>General</w:t>
      </w:r>
      <w:bookmarkEnd w:id="332"/>
      <w:bookmarkEnd w:id="333"/>
      <w:bookmarkEnd w:id="334"/>
    </w:p>
    <w:p w14:paraId="41939DB3" w14:textId="77777777" w:rsidR="00B5731E" w:rsidRDefault="00B5731E" w:rsidP="00B5731E">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77777777" w:rsidR="00B5731E" w:rsidRPr="00971458" w:rsidRDefault="00B5731E" w:rsidP="00B5731E">
      <w:pPr>
        <w:rPr>
          <w:rFonts w:eastAsia="Calibri"/>
        </w:rPr>
      </w:pPr>
      <w:r>
        <w:t xml:space="preserve">In addition, the requirements in the following clauses are applicable for the </w:t>
      </w:r>
      <w:r>
        <w:rPr>
          <w:noProof/>
        </w:rPr>
        <w:t>&lt;API Name&gt;</w:t>
      </w:r>
      <w:r>
        <w:t xml:space="preserve"> API.</w:t>
      </w:r>
    </w:p>
    <w:p w14:paraId="74DB0F3E" w14:textId="77777777" w:rsidR="00B5731E" w:rsidRPr="00971458" w:rsidRDefault="00B5731E" w:rsidP="00B5731E">
      <w:pPr>
        <w:pStyle w:val="Heading4"/>
      </w:pPr>
      <w:bookmarkStart w:id="335" w:name="_Toc35971445"/>
      <w:bookmarkStart w:id="336" w:name="_Toc67906247"/>
      <w:bookmarkStart w:id="337" w:name="_Toc67906558"/>
      <w:r w:rsidRPr="00971458">
        <w:t>6.1.7.2</w:t>
      </w:r>
      <w:r w:rsidRPr="00971458">
        <w:tab/>
        <w:t>Protocol Errors</w:t>
      </w:r>
      <w:bookmarkEnd w:id="335"/>
      <w:bookmarkEnd w:id="336"/>
      <w:bookmarkEnd w:id="337"/>
    </w:p>
    <w:p w14:paraId="12E4B869" w14:textId="77777777" w:rsidR="00B5731E" w:rsidRPr="00971458" w:rsidRDefault="00B5731E" w:rsidP="00B5731E">
      <w:r>
        <w:t xml:space="preserve">No specific procedures for the </w:t>
      </w:r>
      <w:r>
        <w:rPr>
          <w:noProof/>
        </w:rPr>
        <w:t>&lt;API name&gt;</w:t>
      </w:r>
      <w:r>
        <w:t xml:space="preserve"> service are specified.</w:t>
      </w:r>
    </w:p>
    <w:p w14:paraId="6B83436C" w14:textId="77777777" w:rsidR="00B5731E" w:rsidRDefault="00B5731E" w:rsidP="00B5731E">
      <w:pPr>
        <w:pStyle w:val="Guidance"/>
      </w:pPr>
      <w:r>
        <w:t>Or add specific information for the API if applicable.</w:t>
      </w:r>
    </w:p>
    <w:p w14:paraId="25BE77AE" w14:textId="77777777" w:rsidR="00B5731E" w:rsidRDefault="00B5731E" w:rsidP="00B5731E">
      <w:pPr>
        <w:pStyle w:val="Heading4"/>
      </w:pPr>
      <w:bookmarkStart w:id="338" w:name="_Toc35971446"/>
      <w:bookmarkStart w:id="339" w:name="_Toc67906248"/>
      <w:bookmarkStart w:id="340" w:name="_Toc67906559"/>
      <w:r>
        <w:t>6.1.7.3</w:t>
      </w:r>
      <w:r>
        <w:tab/>
        <w:t>Application Errors</w:t>
      </w:r>
      <w:bookmarkEnd w:id="338"/>
      <w:bookmarkEnd w:id="339"/>
      <w:bookmarkEnd w:id="340"/>
    </w:p>
    <w:p w14:paraId="170201FD" w14:textId="77777777" w:rsidR="00B5731E" w:rsidRDefault="00B5731E" w:rsidP="00B5731E">
      <w:r>
        <w:t>The application errors defined for the &lt;API name&gt;</w:t>
      </w:r>
      <w:r w:rsidRPr="002002FF">
        <w:rPr>
          <w:lang w:eastAsia="zh-CN"/>
        </w:rPr>
        <w:t xml:space="preserve"> </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B46D4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B46D4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B46D4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B46D48">
            <w:pPr>
              <w:pStyle w:val="TAH"/>
            </w:pPr>
            <w:r w:rsidRPr="0016361A">
              <w:t>Description</w:t>
            </w:r>
          </w:p>
        </w:tc>
      </w:tr>
      <w:tr w:rsidR="00B5731E" w:rsidRPr="00B54FF5" w14:paraId="3118D984" w14:textId="77777777" w:rsidTr="00B46D4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B46D4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B46D4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B46D48">
            <w:pPr>
              <w:pStyle w:val="TAL"/>
              <w:rPr>
                <w:rFonts w:cs="Arial"/>
                <w:szCs w:val="18"/>
              </w:rPr>
            </w:pPr>
          </w:p>
        </w:tc>
      </w:tr>
    </w:tbl>
    <w:p w14:paraId="215D700D" w14:textId="77777777" w:rsidR="00B5731E" w:rsidRDefault="00B5731E" w:rsidP="00B5731E">
      <w:bookmarkStart w:id="341" w:name="_Toc492899751"/>
      <w:bookmarkStart w:id="342" w:name="_Toc492900030"/>
      <w:bookmarkStart w:id="343" w:name="_Toc492967832"/>
      <w:bookmarkStart w:id="344" w:name="_Toc492972920"/>
      <w:bookmarkStart w:id="345" w:name="_Toc492973140"/>
      <w:bookmarkStart w:id="346" w:name="_Toc493774060"/>
      <w:bookmarkStart w:id="347" w:name="_Toc508285804"/>
      <w:bookmarkStart w:id="348" w:name="_Toc508287269"/>
      <w:bookmarkStart w:id="349" w:name="_Toc510696648"/>
      <w:bookmarkStart w:id="350" w:name="_Toc35971447"/>
    </w:p>
    <w:p w14:paraId="18A0670F" w14:textId="77777777" w:rsidR="00B5731E" w:rsidRPr="0023018E" w:rsidRDefault="00B5731E" w:rsidP="00B5731E">
      <w:pPr>
        <w:pStyle w:val="Heading2"/>
        <w:rPr>
          <w:lang w:eastAsia="zh-CN"/>
        </w:rPr>
      </w:pPr>
      <w:bookmarkStart w:id="351" w:name="_Toc67906249"/>
      <w:bookmarkStart w:id="352" w:name="_Toc67906560"/>
      <w:r>
        <w:t>6.1.8</w:t>
      </w:r>
      <w:r w:rsidRPr="0023018E">
        <w:rPr>
          <w:lang w:eastAsia="zh-CN"/>
        </w:rPr>
        <w:tab/>
        <w:t>Feature negotiation</w:t>
      </w:r>
      <w:bookmarkEnd w:id="341"/>
      <w:bookmarkEnd w:id="342"/>
      <w:bookmarkEnd w:id="343"/>
      <w:bookmarkEnd w:id="344"/>
      <w:bookmarkEnd w:id="345"/>
      <w:bookmarkEnd w:id="346"/>
      <w:bookmarkEnd w:id="347"/>
      <w:bookmarkEnd w:id="348"/>
      <w:bookmarkEnd w:id="349"/>
      <w:bookmarkEnd w:id="350"/>
      <w:bookmarkEnd w:id="351"/>
      <w:bookmarkEnd w:id="352"/>
    </w:p>
    <w:p w14:paraId="5C9E7719" w14:textId="77777777" w:rsidR="00B5731E" w:rsidRDefault="00B5731E" w:rsidP="00B5731E">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B46D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B46D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B46D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B46D48">
            <w:pPr>
              <w:pStyle w:val="TAH"/>
            </w:pPr>
            <w:r w:rsidRPr="0016361A">
              <w:t>Description</w:t>
            </w:r>
          </w:p>
        </w:tc>
      </w:tr>
      <w:tr w:rsidR="00B5731E" w:rsidRPr="00B54FF5" w14:paraId="2DE8B307" w14:textId="77777777" w:rsidTr="00B46D4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B46D4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B46D4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B46D48">
            <w:pPr>
              <w:pStyle w:val="TAL"/>
              <w:rPr>
                <w:rFonts w:cs="Arial"/>
                <w:szCs w:val="18"/>
              </w:rPr>
            </w:pPr>
          </w:p>
        </w:tc>
      </w:tr>
    </w:tbl>
    <w:p w14:paraId="5328EA4F" w14:textId="77777777" w:rsidR="00B5731E" w:rsidRDefault="00B5731E" w:rsidP="00B5731E"/>
    <w:p w14:paraId="63B1BF93" w14:textId="77777777" w:rsidR="00B5731E" w:rsidRPr="001E7573" w:rsidRDefault="00B5731E" w:rsidP="00B5731E">
      <w:pPr>
        <w:pStyle w:val="Heading2"/>
      </w:pPr>
      <w:bookmarkStart w:id="353" w:name="_Toc532994477"/>
      <w:bookmarkStart w:id="354" w:name="_Toc35971448"/>
      <w:bookmarkStart w:id="355" w:name="_Hlk525137310"/>
      <w:bookmarkStart w:id="356" w:name="_Toc510696649"/>
      <w:bookmarkStart w:id="357" w:name="_Toc67906250"/>
      <w:bookmarkStart w:id="358" w:name="_Toc67906561"/>
      <w:r>
        <w:t>6.1.9</w:t>
      </w:r>
      <w:r w:rsidRPr="001E7573">
        <w:tab/>
        <w:t>Security</w:t>
      </w:r>
      <w:bookmarkEnd w:id="353"/>
      <w:bookmarkEnd w:id="354"/>
      <w:bookmarkEnd w:id="357"/>
      <w:bookmarkEnd w:id="358"/>
    </w:p>
    <w:p w14:paraId="350F534E" w14:textId="77777777"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77777777" w:rsidR="00B5731E" w:rsidRPr="00642D3E" w:rsidRDefault="00B5731E" w:rsidP="00B5731E">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77777777"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ACEF992" w14:textId="77777777" w:rsidR="00B5731E" w:rsidRDefault="00B5731E" w:rsidP="00B5731E">
      <w:pPr>
        <w:rPr>
          <w:lang w:val="en-US"/>
        </w:rPr>
      </w:pPr>
      <w:bookmarkStart w:id="359" w:name="_Hlk530142087"/>
      <w:bookmarkEnd w:id="355"/>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4149108F" w14:textId="77777777" w:rsidR="00B5731E" w:rsidRDefault="00B5731E" w:rsidP="00B5731E">
      <w:pPr>
        <w:pStyle w:val="Heading2"/>
      </w:pPr>
      <w:bookmarkStart w:id="360" w:name="_Toc35971449"/>
      <w:bookmarkStart w:id="361" w:name="_Toc67906251"/>
      <w:bookmarkStart w:id="362" w:name="_Toc67906562"/>
      <w:bookmarkEnd w:id="359"/>
      <w:r>
        <w:t>6.2</w:t>
      </w:r>
      <w:r>
        <w:tab/>
        <w:t>&lt;</w:t>
      </w:r>
      <w:r w:rsidRPr="00532024">
        <w:t xml:space="preserve"> </w:t>
      </w:r>
      <w:r>
        <w:t>Service 2&gt; Service API</w:t>
      </w:r>
      <w:bookmarkEnd w:id="356"/>
      <w:bookmarkEnd w:id="360"/>
      <w:bookmarkEnd w:id="361"/>
      <w:bookmarkEnd w:id="362"/>
    </w:p>
    <w:p w14:paraId="2B0D1278" w14:textId="77777777" w:rsidR="00B5731E" w:rsidRDefault="00B5731E" w:rsidP="00B5731E">
      <w:pPr>
        <w:pStyle w:val="Guidance"/>
      </w:pPr>
      <w:r>
        <w:t>And so on if there are more than two services supported by the NF. Same structure as in clause 6.1.</w:t>
      </w:r>
    </w:p>
    <w:p w14:paraId="2F8A5B3D" w14:textId="77777777" w:rsidR="00B5731E" w:rsidRDefault="00B5731E" w:rsidP="00B5731E">
      <w:pPr>
        <w:pStyle w:val="Heading8"/>
      </w:pPr>
      <w:r>
        <w:br w:type="page"/>
      </w:r>
      <w:bookmarkStart w:id="363" w:name="_Toc510696650"/>
      <w:bookmarkStart w:id="364" w:name="_Toc35971450"/>
      <w:bookmarkStart w:id="365" w:name="_Toc67906252"/>
      <w:bookmarkStart w:id="366" w:name="_Toc67906563"/>
      <w:r w:rsidRPr="004D3578">
        <w:lastRenderedPageBreak/>
        <w:t>Annex A (normative):</w:t>
      </w:r>
      <w:r w:rsidRPr="004D3578">
        <w:br/>
      </w:r>
      <w:r>
        <w:t>OpenAPI specification</w:t>
      </w:r>
      <w:bookmarkEnd w:id="363"/>
      <w:bookmarkEnd w:id="364"/>
      <w:bookmarkEnd w:id="365"/>
      <w:bookmarkEnd w:id="366"/>
    </w:p>
    <w:p w14:paraId="69DAFE3C" w14:textId="77777777" w:rsidR="00B5731E" w:rsidRDefault="00B5731E" w:rsidP="00B5731E">
      <w:pPr>
        <w:pStyle w:val="Heading2"/>
      </w:pPr>
      <w:bookmarkStart w:id="367" w:name="_Toc510696651"/>
      <w:bookmarkStart w:id="368" w:name="_Toc35971451"/>
      <w:bookmarkStart w:id="369" w:name="_Toc67906253"/>
      <w:bookmarkStart w:id="370" w:name="_Toc67906564"/>
      <w:r>
        <w:t>A.1</w:t>
      </w:r>
      <w:r>
        <w:tab/>
        <w:t>General</w:t>
      </w:r>
      <w:bookmarkEnd w:id="367"/>
      <w:bookmarkEnd w:id="368"/>
      <w:bookmarkEnd w:id="369"/>
      <w:bookmarkEnd w:id="370"/>
    </w:p>
    <w:p w14:paraId="11584427" w14:textId="77777777" w:rsidR="00B5731E" w:rsidRPr="00540071" w:rsidRDefault="00B5731E" w:rsidP="00B5731E">
      <w:bookmarkStart w:id="371"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77777777" w:rsidR="00B5731E" w:rsidRPr="006D6534" w:rsidRDefault="00B5731E" w:rsidP="00B5731E">
      <w:bookmarkStart w:id="37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A019870" w14:textId="77777777" w:rsidR="00B5731E" w:rsidRDefault="00B5731E" w:rsidP="00B5731E">
      <w:pPr>
        <w:pStyle w:val="Heading2"/>
      </w:pPr>
      <w:bookmarkStart w:id="373" w:name="_Toc67906254"/>
      <w:bookmarkStart w:id="374" w:name="_Toc67906565"/>
      <w:r>
        <w:t>A.2</w:t>
      </w:r>
      <w:r>
        <w:tab/>
        <w:t>&lt;Service 1&gt; API</w:t>
      </w:r>
      <w:bookmarkEnd w:id="371"/>
      <w:bookmarkEnd w:id="372"/>
      <w:bookmarkEnd w:id="373"/>
      <w:bookmarkEnd w:id="374"/>
    </w:p>
    <w:p w14:paraId="0A41E71E" w14:textId="77777777" w:rsidR="00B5731E" w:rsidRPr="00986E88" w:rsidRDefault="00B5731E" w:rsidP="00B5731E">
      <w:pPr>
        <w:rPr>
          <w:noProof/>
        </w:rPr>
      </w:pPr>
      <w:bookmarkStart w:id="375" w:name="_Hlk515639407"/>
      <w:bookmarkStart w:id="376" w:name="_Toc510696653"/>
    </w:p>
    <w:p w14:paraId="1D4C28FE" w14:textId="77777777" w:rsidR="00B5731E" w:rsidRDefault="00B5731E" w:rsidP="00B5731E">
      <w:pPr>
        <w:pStyle w:val="Heading2"/>
      </w:pPr>
      <w:bookmarkStart w:id="377" w:name="_Toc35971453"/>
      <w:bookmarkStart w:id="378" w:name="_Toc67906255"/>
      <w:bookmarkStart w:id="379" w:name="_Toc67906566"/>
      <w:bookmarkEnd w:id="375"/>
      <w:r>
        <w:t>A.3</w:t>
      </w:r>
      <w:r>
        <w:tab/>
        <w:t>&lt;Service 2&gt; API</w:t>
      </w:r>
      <w:bookmarkEnd w:id="376"/>
      <w:bookmarkEnd w:id="377"/>
      <w:bookmarkEnd w:id="378"/>
      <w:bookmarkEnd w:id="379"/>
    </w:p>
    <w:p w14:paraId="0DCD4981" w14:textId="77777777" w:rsidR="00B5731E" w:rsidRPr="008A27A6" w:rsidRDefault="00B5731E" w:rsidP="00B5731E"/>
    <w:p w14:paraId="17899A4E" w14:textId="77777777" w:rsidR="00B5731E" w:rsidRPr="004D3578" w:rsidRDefault="00B5731E" w:rsidP="00B5731E">
      <w:pPr>
        <w:pStyle w:val="Heading8"/>
      </w:pPr>
      <w:bookmarkStart w:id="380" w:name="historyclause"/>
      <w:r w:rsidRPr="004D3578">
        <w:br w:type="page"/>
      </w:r>
      <w:bookmarkStart w:id="381" w:name="_Toc67906256"/>
      <w:bookmarkStart w:id="382" w:name="_Toc67906567"/>
      <w:bookmarkEnd w:id="380"/>
      <w:r w:rsidRPr="004D3578">
        <w:lastRenderedPageBreak/>
        <w:t xml:space="preserve">Annex </w:t>
      </w:r>
      <w:r>
        <w:t>B</w:t>
      </w:r>
      <w:r w:rsidRPr="004D3578">
        <w:t xml:space="preserve"> (informative):</w:t>
      </w:r>
      <w:r w:rsidRPr="004D3578">
        <w:br/>
        <w:t>Change history</w:t>
      </w:r>
      <w:bookmarkEnd w:id="381"/>
      <w:bookmarkEnd w:id="382"/>
    </w:p>
    <w:p w14:paraId="14F15DE8" w14:textId="77777777" w:rsidR="00B5731E" w:rsidRPr="00235394" w:rsidRDefault="00B5731E" w:rsidP="00B5731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5731E" w:rsidRPr="00B54FF5" w14:paraId="0F902962" w14:textId="77777777" w:rsidTr="00B46D48">
        <w:trPr>
          <w:cantSplit/>
        </w:trPr>
        <w:tc>
          <w:tcPr>
            <w:tcW w:w="9639" w:type="dxa"/>
            <w:gridSpan w:val="8"/>
            <w:tcBorders>
              <w:bottom w:val="nil"/>
            </w:tcBorders>
            <w:shd w:val="solid" w:color="FFFFFF" w:fill="auto"/>
          </w:tcPr>
          <w:p w14:paraId="0AAC5045" w14:textId="77777777" w:rsidR="00B5731E" w:rsidRPr="0016361A" w:rsidRDefault="00B5731E" w:rsidP="00B46D48">
            <w:pPr>
              <w:pStyle w:val="TAL"/>
              <w:jc w:val="center"/>
              <w:rPr>
                <w:b/>
                <w:sz w:val="16"/>
              </w:rPr>
            </w:pPr>
            <w:r w:rsidRPr="0016361A">
              <w:rPr>
                <w:b/>
              </w:rPr>
              <w:t>Change history</w:t>
            </w:r>
          </w:p>
        </w:tc>
      </w:tr>
      <w:tr w:rsidR="00B5731E" w:rsidRPr="00B54FF5" w14:paraId="00BD6293" w14:textId="77777777" w:rsidTr="00B46D48">
        <w:tc>
          <w:tcPr>
            <w:tcW w:w="800" w:type="dxa"/>
            <w:shd w:val="pct10" w:color="auto" w:fill="FFFFFF"/>
          </w:tcPr>
          <w:p w14:paraId="28903E90" w14:textId="77777777" w:rsidR="00B5731E" w:rsidRPr="0016361A" w:rsidRDefault="00B5731E" w:rsidP="00B46D48">
            <w:pPr>
              <w:pStyle w:val="TAL"/>
              <w:rPr>
                <w:b/>
                <w:sz w:val="16"/>
              </w:rPr>
            </w:pPr>
            <w:r w:rsidRPr="0016361A">
              <w:rPr>
                <w:b/>
                <w:sz w:val="16"/>
              </w:rPr>
              <w:t>Date</w:t>
            </w:r>
          </w:p>
        </w:tc>
        <w:tc>
          <w:tcPr>
            <w:tcW w:w="800" w:type="dxa"/>
            <w:shd w:val="pct10" w:color="auto" w:fill="FFFFFF"/>
          </w:tcPr>
          <w:p w14:paraId="40BCE95D" w14:textId="77777777" w:rsidR="00B5731E" w:rsidRPr="0016361A" w:rsidRDefault="00B5731E" w:rsidP="00B46D48">
            <w:pPr>
              <w:pStyle w:val="TAL"/>
              <w:rPr>
                <w:b/>
                <w:sz w:val="16"/>
              </w:rPr>
            </w:pPr>
            <w:r w:rsidRPr="0016361A">
              <w:rPr>
                <w:b/>
                <w:sz w:val="16"/>
              </w:rPr>
              <w:t>Meeting</w:t>
            </w:r>
          </w:p>
        </w:tc>
        <w:tc>
          <w:tcPr>
            <w:tcW w:w="1094" w:type="dxa"/>
            <w:shd w:val="pct10" w:color="auto" w:fill="FFFFFF"/>
          </w:tcPr>
          <w:p w14:paraId="2A516077" w14:textId="77777777" w:rsidR="00B5731E" w:rsidRPr="0016361A" w:rsidRDefault="00B5731E" w:rsidP="00B46D48">
            <w:pPr>
              <w:pStyle w:val="TAL"/>
              <w:rPr>
                <w:b/>
                <w:sz w:val="16"/>
              </w:rPr>
            </w:pPr>
            <w:r w:rsidRPr="0016361A">
              <w:rPr>
                <w:b/>
                <w:sz w:val="16"/>
              </w:rPr>
              <w:t>TDoc</w:t>
            </w:r>
          </w:p>
        </w:tc>
        <w:tc>
          <w:tcPr>
            <w:tcW w:w="425" w:type="dxa"/>
            <w:shd w:val="pct10" w:color="auto" w:fill="FFFFFF"/>
          </w:tcPr>
          <w:p w14:paraId="0EEE7A3E" w14:textId="77777777" w:rsidR="00B5731E" w:rsidRPr="0016361A" w:rsidRDefault="00B5731E" w:rsidP="00B46D4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B46D4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B46D4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B46D4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B46D48">
            <w:pPr>
              <w:pStyle w:val="TAL"/>
              <w:rPr>
                <w:b/>
                <w:sz w:val="16"/>
              </w:rPr>
            </w:pPr>
            <w:r w:rsidRPr="0016361A">
              <w:rPr>
                <w:b/>
                <w:sz w:val="16"/>
              </w:rPr>
              <w:t>New version</w:t>
            </w:r>
          </w:p>
        </w:tc>
      </w:tr>
      <w:tr w:rsidR="00B5731E" w:rsidRPr="00B54FF5" w14:paraId="7F3F4B4A" w14:textId="77777777" w:rsidTr="00B46D48">
        <w:tc>
          <w:tcPr>
            <w:tcW w:w="800" w:type="dxa"/>
            <w:shd w:val="solid" w:color="FFFFFF" w:fill="auto"/>
          </w:tcPr>
          <w:p w14:paraId="7C7B4644" w14:textId="77777777" w:rsidR="00B5731E" w:rsidRPr="0016361A" w:rsidRDefault="00B5731E" w:rsidP="00B46D48">
            <w:pPr>
              <w:pStyle w:val="TAC"/>
              <w:rPr>
                <w:sz w:val="16"/>
                <w:szCs w:val="16"/>
              </w:rPr>
            </w:pPr>
            <w:r>
              <w:rPr>
                <w:sz w:val="16"/>
                <w:szCs w:val="16"/>
              </w:rPr>
              <w:t>2021-02</w:t>
            </w:r>
          </w:p>
        </w:tc>
        <w:tc>
          <w:tcPr>
            <w:tcW w:w="800" w:type="dxa"/>
            <w:shd w:val="solid" w:color="FFFFFF" w:fill="auto"/>
          </w:tcPr>
          <w:p w14:paraId="204386A2" w14:textId="77777777" w:rsidR="00B5731E" w:rsidRPr="0016361A" w:rsidRDefault="00B5731E" w:rsidP="00B46D48">
            <w:pPr>
              <w:pStyle w:val="TAC"/>
              <w:rPr>
                <w:sz w:val="16"/>
                <w:szCs w:val="16"/>
              </w:rPr>
            </w:pPr>
            <w:r>
              <w:rPr>
                <w:sz w:val="16"/>
                <w:szCs w:val="16"/>
              </w:rPr>
              <w:t>CT4#102e</w:t>
            </w:r>
          </w:p>
        </w:tc>
        <w:tc>
          <w:tcPr>
            <w:tcW w:w="1094" w:type="dxa"/>
            <w:shd w:val="solid" w:color="FFFFFF" w:fill="auto"/>
          </w:tcPr>
          <w:p w14:paraId="5990B178" w14:textId="77777777" w:rsidR="00B5731E" w:rsidRPr="0016361A" w:rsidRDefault="00B5731E" w:rsidP="00B46D48">
            <w:pPr>
              <w:pStyle w:val="TAC"/>
              <w:rPr>
                <w:sz w:val="16"/>
                <w:szCs w:val="16"/>
              </w:rPr>
            </w:pPr>
            <w:r>
              <w:rPr>
                <w:sz w:val="16"/>
                <w:szCs w:val="16"/>
              </w:rPr>
              <w:t>C4-211396</w:t>
            </w:r>
          </w:p>
        </w:tc>
        <w:tc>
          <w:tcPr>
            <w:tcW w:w="425" w:type="dxa"/>
            <w:shd w:val="solid" w:color="FFFFFF" w:fill="auto"/>
          </w:tcPr>
          <w:p w14:paraId="1EF52069" w14:textId="77777777" w:rsidR="00B5731E" w:rsidRPr="0016361A" w:rsidRDefault="00B5731E" w:rsidP="00B46D48">
            <w:pPr>
              <w:pStyle w:val="TAL"/>
              <w:rPr>
                <w:sz w:val="16"/>
                <w:szCs w:val="16"/>
              </w:rPr>
            </w:pPr>
          </w:p>
        </w:tc>
        <w:tc>
          <w:tcPr>
            <w:tcW w:w="425" w:type="dxa"/>
            <w:shd w:val="solid" w:color="FFFFFF" w:fill="auto"/>
          </w:tcPr>
          <w:p w14:paraId="3CE9317D" w14:textId="77777777" w:rsidR="00B5731E" w:rsidRPr="0016361A" w:rsidRDefault="00B5731E" w:rsidP="00B46D48">
            <w:pPr>
              <w:pStyle w:val="TAR"/>
              <w:rPr>
                <w:sz w:val="16"/>
                <w:szCs w:val="16"/>
              </w:rPr>
            </w:pPr>
          </w:p>
        </w:tc>
        <w:tc>
          <w:tcPr>
            <w:tcW w:w="425" w:type="dxa"/>
            <w:shd w:val="solid" w:color="FFFFFF" w:fill="auto"/>
          </w:tcPr>
          <w:p w14:paraId="591C5DFA" w14:textId="77777777" w:rsidR="00B5731E" w:rsidRPr="0016361A" w:rsidRDefault="00B5731E" w:rsidP="00B46D48">
            <w:pPr>
              <w:pStyle w:val="TAC"/>
              <w:rPr>
                <w:sz w:val="16"/>
                <w:szCs w:val="16"/>
              </w:rPr>
            </w:pPr>
          </w:p>
        </w:tc>
        <w:tc>
          <w:tcPr>
            <w:tcW w:w="4962" w:type="dxa"/>
            <w:shd w:val="solid" w:color="FFFFFF" w:fill="auto"/>
          </w:tcPr>
          <w:p w14:paraId="304E2A4B" w14:textId="77777777" w:rsidR="00B5731E" w:rsidRPr="0016361A" w:rsidRDefault="00B5731E" w:rsidP="00B46D4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B46D48">
            <w:pPr>
              <w:pStyle w:val="TAC"/>
              <w:rPr>
                <w:sz w:val="16"/>
                <w:szCs w:val="16"/>
              </w:rPr>
            </w:pPr>
            <w:r>
              <w:rPr>
                <w:sz w:val="16"/>
                <w:szCs w:val="16"/>
              </w:rPr>
              <w:t>0.0.0</w:t>
            </w:r>
          </w:p>
        </w:tc>
      </w:tr>
    </w:tbl>
    <w:p w14:paraId="33803E37" w14:textId="77777777" w:rsidR="00080512" w:rsidRDefault="00080512" w:rsidP="00B5731E"/>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F647D" w14:textId="77777777" w:rsidR="003778A4" w:rsidRDefault="003778A4">
      <w:r>
        <w:separator/>
      </w:r>
    </w:p>
  </w:endnote>
  <w:endnote w:type="continuationSeparator" w:id="0">
    <w:p w14:paraId="6E224D16" w14:textId="77777777" w:rsidR="003778A4" w:rsidRDefault="00377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870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B62D1F" w14:textId="77777777" w:rsidR="003778A4" w:rsidRDefault="003778A4">
      <w:r>
        <w:separator/>
      </w:r>
    </w:p>
  </w:footnote>
  <w:footnote w:type="continuationSeparator" w:id="0">
    <w:p w14:paraId="26551F7D" w14:textId="77777777" w:rsidR="003778A4" w:rsidRDefault="00377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47429" w14:textId="5971A4F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7AD9">
      <w:rPr>
        <w:rFonts w:ascii="Arial" w:hAnsi="Arial" w:cs="Arial"/>
        <w:b/>
        <w:noProof/>
        <w:sz w:val="18"/>
        <w:szCs w:val="18"/>
      </w:rPr>
      <w:t>3GPP TS 29.309 V0.0.0 (2021-02)</w:t>
    </w:r>
    <w:r>
      <w:rPr>
        <w:rFonts w:ascii="Arial" w:hAnsi="Arial" w:cs="Arial"/>
        <w:b/>
        <w:sz w:val="18"/>
        <w:szCs w:val="18"/>
      </w:rPr>
      <w:fldChar w:fldCharType="end"/>
    </w:r>
  </w:p>
  <w:p w14:paraId="163934B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5DB532B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7AD9">
      <w:rPr>
        <w:rFonts w:ascii="Arial" w:hAnsi="Arial" w:cs="Arial"/>
        <w:b/>
        <w:noProof/>
        <w:sz w:val="18"/>
        <w:szCs w:val="18"/>
      </w:rPr>
      <w:t>Release 17</w:t>
    </w:r>
    <w:r>
      <w:rPr>
        <w:rFonts w:ascii="Arial" w:hAnsi="Arial" w:cs="Arial"/>
        <w:b/>
        <w:sz w:val="18"/>
        <w:szCs w:val="18"/>
      </w:rPr>
      <w:fldChar w:fldCharType="end"/>
    </w:r>
  </w:p>
  <w:p w14:paraId="6F9FC41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778A4"/>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E7AD9"/>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5731E"/>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B5731E"/>
    <w:rPr>
      <w:color w:val="605E5C"/>
      <w:shd w:val="clear" w:color="auto" w:fill="E1DFDD"/>
    </w:rPr>
  </w:style>
  <w:style w:type="character" w:customStyle="1" w:styleId="EXCar">
    <w:name w:val="EX Car"/>
    <w:link w:val="EX"/>
    <w:rsid w:val="00B5731E"/>
    <w:rPr>
      <w:lang w:eastAsia="en-US"/>
    </w:rPr>
  </w:style>
  <w:style w:type="paragraph" w:customStyle="1" w:styleId="TempNote">
    <w:name w:val="TempNote"/>
    <w:basedOn w:val="Normal"/>
    <w:qFormat/>
    <w:rsid w:val="00B5731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5731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5731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5731E"/>
    <w:pPr>
      <w:spacing w:before="120" w:after="0"/>
    </w:pPr>
    <w:rPr>
      <w:rFonts w:ascii="Arial" w:eastAsia="DengXian" w:hAnsi="Arial"/>
    </w:rPr>
  </w:style>
  <w:style w:type="character" w:customStyle="1" w:styleId="AltNormalChar">
    <w:name w:val="AltNormal Char"/>
    <w:link w:val="AltNormal"/>
    <w:rsid w:val="00B5731E"/>
    <w:rPr>
      <w:rFonts w:ascii="Arial" w:eastAsia="DengXian" w:hAnsi="Arial"/>
      <w:lang w:eastAsia="en-US"/>
    </w:rPr>
  </w:style>
  <w:style w:type="paragraph" w:customStyle="1" w:styleId="TemplateH3">
    <w:name w:val="TemplateH3"/>
    <w:basedOn w:val="Normal"/>
    <w:qFormat/>
    <w:rsid w:val="00B5731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31E"/>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B5731E"/>
    <w:rPr>
      <w:rFonts w:ascii="Arial" w:hAnsi="Arial"/>
      <w:sz w:val="18"/>
      <w:lang w:eastAsia="en-US"/>
    </w:rPr>
  </w:style>
  <w:style w:type="character" w:customStyle="1" w:styleId="TAHChar">
    <w:name w:val="TAH Char"/>
    <w:link w:val="TAH"/>
    <w:locked/>
    <w:rsid w:val="00B5731E"/>
    <w:rPr>
      <w:rFonts w:ascii="Arial" w:hAnsi="Arial"/>
      <w:b/>
      <w:sz w:val="18"/>
      <w:lang w:eastAsia="en-US"/>
    </w:rPr>
  </w:style>
  <w:style w:type="character" w:customStyle="1" w:styleId="THChar">
    <w:name w:val="TH Char"/>
    <w:link w:val="TH"/>
    <w:locked/>
    <w:rsid w:val="00B5731E"/>
    <w:rPr>
      <w:rFonts w:ascii="Arial" w:hAnsi="Arial"/>
      <w:b/>
      <w:lang w:eastAsia="en-US"/>
    </w:rPr>
  </w:style>
  <w:style w:type="character" w:customStyle="1" w:styleId="NOZchn">
    <w:name w:val="NO Zchn"/>
    <w:link w:val="NO"/>
    <w:rsid w:val="00B5731E"/>
    <w:rPr>
      <w:lang w:eastAsia="en-US"/>
    </w:rPr>
  </w:style>
  <w:style w:type="character" w:customStyle="1" w:styleId="TACChar">
    <w:name w:val="TAC Char"/>
    <w:link w:val="TAC"/>
    <w:rsid w:val="00B5731E"/>
    <w:rPr>
      <w:rFonts w:ascii="Arial" w:hAnsi="Arial"/>
      <w:sz w:val="18"/>
      <w:lang w:eastAsia="en-US"/>
    </w:rPr>
  </w:style>
  <w:style w:type="character" w:customStyle="1" w:styleId="Heading4Char">
    <w:name w:val="Heading 4 Char"/>
    <w:link w:val="Heading4"/>
    <w:rsid w:val="00B5731E"/>
    <w:rPr>
      <w:rFonts w:ascii="Arial" w:hAnsi="Arial"/>
      <w:sz w:val="24"/>
      <w:lang w:eastAsia="en-US"/>
    </w:rPr>
  </w:style>
  <w:style w:type="character" w:customStyle="1" w:styleId="B1Char">
    <w:name w:val="B1 Char"/>
    <w:link w:val="B1"/>
    <w:rsid w:val="00B5731E"/>
    <w:rPr>
      <w:lang w:eastAsia="en-US"/>
    </w:rPr>
  </w:style>
  <w:style w:type="paragraph" w:styleId="Revision">
    <w:name w:val="Revision"/>
    <w:hidden/>
    <w:uiPriority w:val="99"/>
    <w:semiHidden/>
    <w:rsid w:val="00B5731E"/>
    <w:rPr>
      <w:rFonts w:eastAsia="DengXian"/>
      <w:lang w:eastAsia="en-US"/>
    </w:rPr>
  </w:style>
  <w:style w:type="character" w:customStyle="1" w:styleId="PLChar">
    <w:name w:val="PL Char"/>
    <w:link w:val="PL"/>
    <w:locked/>
    <w:rsid w:val="00B5731E"/>
    <w:rPr>
      <w:rFonts w:ascii="Courier New" w:hAnsi="Courier New"/>
      <w:noProof/>
      <w:sz w:val="16"/>
      <w:lang w:eastAsia="en-US"/>
    </w:rPr>
  </w:style>
  <w:style w:type="character" w:customStyle="1" w:styleId="TANChar">
    <w:name w:val="TAN Char"/>
    <w:link w:val="TAN"/>
    <w:rsid w:val="00B5731E"/>
    <w:rPr>
      <w:rFonts w:ascii="Arial" w:hAnsi="Arial"/>
      <w:sz w:val="18"/>
      <w:lang w:eastAsia="en-US"/>
    </w:rPr>
  </w:style>
  <w:style w:type="paragraph" w:styleId="DocumentMap">
    <w:name w:val="Document Map"/>
    <w:basedOn w:val="Normal"/>
    <w:link w:val="DocumentMapChar"/>
    <w:rsid w:val="00B5731E"/>
    <w:rPr>
      <w:rFonts w:ascii="SimSun" w:eastAsia="SimSun"/>
      <w:sz w:val="18"/>
      <w:szCs w:val="18"/>
    </w:rPr>
  </w:style>
  <w:style w:type="character" w:customStyle="1" w:styleId="DocumentMapChar">
    <w:name w:val="Document Map Char"/>
    <w:link w:val="DocumentMap"/>
    <w:rsid w:val="00B5731E"/>
    <w:rPr>
      <w:rFonts w:ascii="SimSun" w:eastAsia="SimSun"/>
      <w:sz w:val="18"/>
      <w:szCs w:val="18"/>
      <w:lang w:eastAsia="en-US"/>
    </w:rPr>
  </w:style>
  <w:style w:type="paragraph" w:customStyle="1" w:styleId="CRCoverPage">
    <w:name w:val="CR Cover Page"/>
    <w:rsid w:val="00B5731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6089</Words>
  <Characters>34708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4</cp:revision>
  <cp:lastPrinted>2019-02-25T14:05:00Z</cp:lastPrinted>
  <dcterms:created xsi:type="dcterms:W3CDTF">2021-03-29T08:34:00Z</dcterms:created>
  <dcterms:modified xsi:type="dcterms:W3CDTF">2021-03-29T08:36:00Z</dcterms:modified>
</cp:coreProperties>
</file>