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483E71E7"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3F31C8">
              <w:t>17</w:t>
            </w:r>
            <w:r w:rsidRPr="00806F1B">
              <w:t>.</w:t>
            </w:r>
            <w:r w:rsidR="006D7545">
              <w:t>3</w:t>
            </w:r>
            <w:r w:rsidRPr="00806F1B">
              <w:t>.</w:t>
            </w:r>
            <w:bookmarkEnd w:id="3"/>
            <w:r w:rsidR="00832D32" w:rsidRPr="00806F1B">
              <w:t>0</w:t>
            </w:r>
            <w:r w:rsidRPr="00806F1B">
              <w:t xml:space="preserve"> </w:t>
            </w:r>
            <w:r w:rsidRPr="00806F1B">
              <w:rPr>
                <w:sz w:val="32"/>
              </w:rPr>
              <w:t>(</w:t>
            </w:r>
            <w:bookmarkStart w:id="4" w:name="issueDate"/>
            <w:r w:rsidR="00832D32" w:rsidRPr="00806F1B">
              <w:rPr>
                <w:sz w:val="32"/>
              </w:rPr>
              <w:t>202</w:t>
            </w:r>
            <w:r w:rsidR="001D5BDF">
              <w:rPr>
                <w:sz w:val="32"/>
              </w:rPr>
              <w:t>2</w:t>
            </w:r>
            <w:r w:rsidRPr="00806F1B">
              <w:rPr>
                <w:sz w:val="32"/>
              </w:rPr>
              <w:t>-</w:t>
            </w:r>
            <w:bookmarkEnd w:id="4"/>
            <w:r w:rsidR="006D7545">
              <w:rPr>
                <w:sz w:val="32"/>
              </w:rPr>
              <w:t>12</w:t>
            </w:r>
            <w:r w:rsidRPr="00806F1B">
              <w:rPr>
                <w:sz w:val="32"/>
              </w:rPr>
              <w:t>)</w:t>
            </w:r>
          </w:p>
        </w:tc>
      </w:tr>
      <w:tr w:rsidR="004F0988" w14:paraId="056BB19B" w14:textId="77777777" w:rsidTr="005E4BB2">
        <w:trPr>
          <w:trHeight w:hRule="exact" w:val="1134"/>
        </w:trPr>
        <w:tc>
          <w:tcPr>
            <w:tcW w:w="10423" w:type="dxa"/>
            <w:gridSpan w:val="2"/>
            <w:shd w:val="clear" w:color="auto" w:fill="auto"/>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5" w:name="spectype2"/>
            <w:r w:rsidRPr="00806F1B">
              <w:t>Specification</w:t>
            </w:r>
            <w:bookmarkEnd w:id="5"/>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505A09DF"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17</w:t>
            </w:r>
            <w:bookmarkEnd w:id="7"/>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tr w:rsidR="006D4199" w14:paraId="6060FFB4" w14:textId="77777777" w:rsidTr="005E4BB2">
        <w:trPr>
          <w:trHeight w:hRule="exact" w:val="1531"/>
        </w:trPr>
        <w:tc>
          <w:tcPr>
            <w:tcW w:w="4883" w:type="dxa"/>
            <w:shd w:val="clear" w:color="auto" w:fill="auto"/>
          </w:tcPr>
          <w:p w14:paraId="05F44CC0" w14:textId="184C4746" w:rsidR="006D4199" w:rsidRPr="00806F1B" w:rsidRDefault="00000000" w:rsidP="006D4199">
            <w:r>
              <w:rPr>
                <w:i/>
              </w:rPr>
              <w:pict w14:anchorId="4B18F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66.1pt">
                  <v:imagedata r:id="rId12" o:title="5G-logo_175px"/>
                </v:shape>
              </w:pict>
            </w:r>
          </w:p>
        </w:tc>
        <w:tc>
          <w:tcPr>
            <w:tcW w:w="5540" w:type="dxa"/>
            <w:shd w:val="clear" w:color="auto" w:fill="auto"/>
          </w:tcPr>
          <w:p w14:paraId="083124E4" w14:textId="417ADFE9" w:rsidR="006D4199" w:rsidRPr="00806F1B" w:rsidRDefault="00000000" w:rsidP="006D4199">
            <w:pPr>
              <w:jc w:val="right"/>
            </w:pPr>
            <w:bookmarkStart w:id="8" w:name="logos"/>
            <w:r>
              <w:pict w14:anchorId="4156FED4">
                <v:shape id="_x0000_i1026" type="#_x0000_t75" style="width:128.05pt;height:74.3pt">
                  <v:imagedata r:id="rId13" o:title="3GPP-logo_web"/>
                </v:shape>
              </w:pict>
            </w:r>
            <w:bookmarkEnd w:id="8"/>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D3356D">
            <w:bookmarkStart w:id="10"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2A7D3C93"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2C1949">
              <w:rPr>
                <w:noProof/>
                <w:sz w:val="18"/>
              </w:rPr>
              <w:t>2</w:t>
            </w:r>
            <w:r w:rsidRPr="00133525">
              <w:rPr>
                <w:noProof/>
                <w:sz w:val="18"/>
              </w:rPr>
              <w:t>, 3GPP Organizational Partners (ARIB, ATIS, CCSA, ETSI, TSDSI, TTA, TTC).</w:t>
            </w:r>
            <w:bookmarkStart w:id="13" w:name="copyrightaddon"/>
            <w:bookmarkEnd w:id="13"/>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74CD0D6" w14:textId="77777777" w:rsidR="00E16509" w:rsidRDefault="00E16509" w:rsidP="00133525"/>
        </w:tc>
      </w:tr>
      <w:bookmarkEnd w:id="10"/>
    </w:tbl>
    <w:p w14:paraId="62AF3D68" w14:textId="77777777" w:rsidR="00080512" w:rsidRPr="004D3578" w:rsidRDefault="00080512" w:rsidP="00D3356D">
      <w:pPr>
        <w:pStyle w:val="TT"/>
      </w:pPr>
      <w:r w:rsidRPr="004D3578">
        <w:br w:type="page"/>
      </w:r>
      <w:bookmarkStart w:id="14" w:name="tableOfContents"/>
      <w:bookmarkEnd w:id="14"/>
      <w:r w:rsidRPr="004D3578">
        <w:lastRenderedPageBreak/>
        <w:t>Contents</w:t>
      </w:r>
    </w:p>
    <w:p w14:paraId="784F47A4" w14:textId="6E4CAD03" w:rsidR="00A65346" w:rsidRDefault="0022465C">
      <w:pPr>
        <w:pStyle w:val="TOC1"/>
        <w:rPr>
          <w:rFonts w:asciiTheme="minorHAnsi" w:eastAsiaTheme="minorEastAsia" w:hAnsiTheme="minorHAnsi" w:cstheme="minorBidi"/>
          <w:noProof/>
          <w:szCs w:val="22"/>
          <w:lang w:eastAsia="en-GB"/>
        </w:rPr>
      </w:pPr>
      <w:r>
        <w:rPr>
          <w:b/>
        </w:rPr>
        <w:fldChar w:fldCharType="begin" w:fldLock="1"/>
      </w:r>
      <w:r>
        <w:rPr>
          <w:b/>
        </w:rPr>
        <w:instrText xml:space="preserve"> TOC \o "1-5" </w:instrText>
      </w:r>
      <w:r>
        <w:rPr>
          <w:b/>
        </w:rPr>
        <w:fldChar w:fldCharType="separate"/>
      </w:r>
      <w:r w:rsidR="00A65346">
        <w:rPr>
          <w:noProof/>
        </w:rPr>
        <w:t>Foreword</w:t>
      </w:r>
      <w:r w:rsidR="00A65346">
        <w:rPr>
          <w:noProof/>
        </w:rPr>
        <w:tab/>
      </w:r>
      <w:r w:rsidR="00A65346">
        <w:rPr>
          <w:noProof/>
        </w:rPr>
        <w:fldChar w:fldCharType="begin" w:fldLock="1"/>
      </w:r>
      <w:r w:rsidR="00A65346">
        <w:rPr>
          <w:noProof/>
        </w:rPr>
        <w:instrText xml:space="preserve"> PAGEREF _Toc122005402 \h </w:instrText>
      </w:r>
      <w:r w:rsidR="00A65346">
        <w:rPr>
          <w:noProof/>
        </w:rPr>
      </w:r>
      <w:r w:rsidR="00A65346">
        <w:rPr>
          <w:noProof/>
        </w:rPr>
        <w:fldChar w:fldCharType="separate"/>
      </w:r>
      <w:r w:rsidR="00A65346">
        <w:rPr>
          <w:noProof/>
        </w:rPr>
        <w:t>5</w:t>
      </w:r>
      <w:r w:rsidR="00A65346">
        <w:rPr>
          <w:noProof/>
        </w:rPr>
        <w:fldChar w:fldCharType="end"/>
      </w:r>
    </w:p>
    <w:p w14:paraId="147C5C3C" w14:textId="6C8D6089" w:rsidR="00A65346" w:rsidRDefault="00A6534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_Toc122005403 \h </w:instrText>
      </w:r>
      <w:r>
        <w:rPr>
          <w:noProof/>
        </w:rPr>
      </w:r>
      <w:r>
        <w:rPr>
          <w:noProof/>
        </w:rPr>
        <w:fldChar w:fldCharType="separate"/>
      </w:r>
      <w:r>
        <w:rPr>
          <w:noProof/>
        </w:rPr>
        <w:t>7</w:t>
      </w:r>
      <w:r>
        <w:rPr>
          <w:noProof/>
        </w:rPr>
        <w:fldChar w:fldCharType="end"/>
      </w:r>
    </w:p>
    <w:p w14:paraId="01EB34CE" w14:textId="54BBA575" w:rsidR="00A65346" w:rsidRDefault="00A6534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_Toc122005404 \h </w:instrText>
      </w:r>
      <w:r>
        <w:rPr>
          <w:noProof/>
        </w:rPr>
      </w:r>
      <w:r>
        <w:rPr>
          <w:noProof/>
        </w:rPr>
        <w:fldChar w:fldCharType="separate"/>
      </w:r>
      <w:r>
        <w:rPr>
          <w:noProof/>
        </w:rPr>
        <w:t>7</w:t>
      </w:r>
      <w:r>
        <w:rPr>
          <w:noProof/>
        </w:rPr>
        <w:fldChar w:fldCharType="end"/>
      </w:r>
    </w:p>
    <w:p w14:paraId="37556F7E" w14:textId="4070360B" w:rsidR="00A65346" w:rsidRDefault="00A6534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_Toc122005405 \h </w:instrText>
      </w:r>
      <w:r>
        <w:rPr>
          <w:noProof/>
        </w:rPr>
      </w:r>
      <w:r>
        <w:rPr>
          <w:noProof/>
        </w:rPr>
        <w:fldChar w:fldCharType="separate"/>
      </w:r>
      <w:r>
        <w:rPr>
          <w:noProof/>
        </w:rPr>
        <w:t>8</w:t>
      </w:r>
      <w:r>
        <w:rPr>
          <w:noProof/>
        </w:rPr>
        <w:fldChar w:fldCharType="end"/>
      </w:r>
    </w:p>
    <w:p w14:paraId="63A31881" w14:textId="1C1DC82B" w:rsidR="00A65346" w:rsidRDefault="00A6534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_Toc122005406 \h </w:instrText>
      </w:r>
      <w:r>
        <w:rPr>
          <w:noProof/>
        </w:rPr>
      </w:r>
      <w:r>
        <w:rPr>
          <w:noProof/>
        </w:rPr>
        <w:fldChar w:fldCharType="separate"/>
      </w:r>
      <w:r>
        <w:rPr>
          <w:noProof/>
        </w:rPr>
        <w:t>8</w:t>
      </w:r>
      <w:r>
        <w:rPr>
          <w:noProof/>
        </w:rPr>
        <w:fldChar w:fldCharType="end"/>
      </w:r>
    </w:p>
    <w:p w14:paraId="02EFF4A5" w14:textId="797FFECB" w:rsidR="00A65346" w:rsidRDefault="00A6534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_Toc122005407 \h </w:instrText>
      </w:r>
      <w:r>
        <w:rPr>
          <w:noProof/>
        </w:rPr>
      </w:r>
      <w:r>
        <w:rPr>
          <w:noProof/>
        </w:rPr>
        <w:fldChar w:fldCharType="separate"/>
      </w:r>
      <w:r>
        <w:rPr>
          <w:noProof/>
        </w:rPr>
        <w:t>8</w:t>
      </w:r>
      <w:r>
        <w:rPr>
          <w:noProof/>
        </w:rPr>
        <w:fldChar w:fldCharType="end"/>
      </w:r>
    </w:p>
    <w:p w14:paraId="4A890102" w14:textId="6A97BBC2" w:rsidR="00A65346" w:rsidRDefault="00A65346">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_Toc122005408 \h </w:instrText>
      </w:r>
      <w:r>
        <w:rPr>
          <w:noProof/>
        </w:rPr>
      </w:r>
      <w:r>
        <w:rPr>
          <w:noProof/>
        </w:rPr>
        <w:fldChar w:fldCharType="separate"/>
      </w:r>
      <w:r>
        <w:rPr>
          <w:noProof/>
        </w:rPr>
        <w:t>8</w:t>
      </w:r>
      <w:r>
        <w:rPr>
          <w:noProof/>
        </w:rPr>
        <w:fldChar w:fldCharType="end"/>
      </w:r>
    </w:p>
    <w:p w14:paraId="04F883DF" w14:textId="30DBD942" w:rsidR="00A65346" w:rsidRDefault="00A6534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_Toc122005409 \h </w:instrText>
      </w:r>
      <w:r>
        <w:rPr>
          <w:noProof/>
        </w:rPr>
      </w:r>
      <w:r>
        <w:rPr>
          <w:noProof/>
        </w:rPr>
        <w:fldChar w:fldCharType="separate"/>
      </w:r>
      <w:r>
        <w:rPr>
          <w:noProof/>
        </w:rPr>
        <w:t>8</w:t>
      </w:r>
      <w:r>
        <w:rPr>
          <w:noProof/>
        </w:rPr>
        <w:fldChar w:fldCharType="end"/>
      </w:r>
    </w:p>
    <w:p w14:paraId="4CE7B9D5" w14:textId="6D2A24DB" w:rsidR="00A65346" w:rsidRDefault="00A65346">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_Toc122005410 \h </w:instrText>
      </w:r>
      <w:r>
        <w:rPr>
          <w:noProof/>
        </w:rPr>
      </w:r>
      <w:r>
        <w:rPr>
          <w:noProof/>
        </w:rPr>
        <w:fldChar w:fldCharType="separate"/>
      </w:r>
      <w:r>
        <w:rPr>
          <w:noProof/>
        </w:rPr>
        <w:t>8</w:t>
      </w:r>
      <w:r>
        <w:rPr>
          <w:noProof/>
        </w:rPr>
        <w:fldChar w:fldCharType="end"/>
      </w:r>
    </w:p>
    <w:p w14:paraId="70D10694" w14:textId="5D0BEC13" w:rsidR="00A65346" w:rsidRDefault="00A6534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NEF (UAS-NF)</w:t>
      </w:r>
      <w:r>
        <w:rPr>
          <w:noProof/>
        </w:rPr>
        <w:tab/>
      </w:r>
      <w:r>
        <w:rPr>
          <w:noProof/>
        </w:rPr>
        <w:fldChar w:fldCharType="begin" w:fldLock="1"/>
      </w:r>
      <w:r>
        <w:rPr>
          <w:noProof/>
        </w:rPr>
        <w:instrText xml:space="preserve"> PAGEREF _Toc122005411 \h </w:instrText>
      </w:r>
      <w:r>
        <w:rPr>
          <w:noProof/>
        </w:rPr>
      </w:r>
      <w:r>
        <w:rPr>
          <w:noProof/>
        </w:rPr>
        <w:fldChar w:fldCharType="separate"/>
      </w:r>
      <w:r>
        <w:rPr>
          <w:noProof/>
        </w:rPr>
        <w:t>9</w:t>
      </w:r>
      <w:r>
        <w:rPr>
          <w:noProof/>
        </w:rPr>
        <w:fldChar w:fldCharType="end"/>
      </w:r>
    </w:p>
    <w:p w14:paraId="1DF652AE" w14:textId="5164D89F" w:rsidR="00A65346" w:rsidRDefault="00A6534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_Toc122005412 \h </w:instrText>
      </w:r>
      <w:r>
        <w:rPr>
          <w:noProof/>
        </w:rPr>
      </w:r>
      <w:r>
        <w:rPr>
          <w:noProof/>
        </w:rPr>
        <w:fldChar w:fldCharType="separate"/>
      </w:r>
      <w:r>
        <w:rPr>
          <w:noProof/>
        </w:rPr>
        <w:t>9</w:t>
      </w:r>
      <w:r>
        <w:rPr>
          <w:noProof/>
        </w:rPr>
        <w:fldChar w:fldCharType="end"/>
      </w:r>
    </w:p>
    <w:p w14:paraId="0DCE9AE1" w14:textId="7D813C90" w:rsidR="00A65346" w:rsidRDefault="00A6534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Nnef_Authentication Service</w:t>
      </w:r>
      <w:r>
        <w:rPr>
          <w:noProof/>
        </w:rPr>
        <w:tab/>
      </w:r>
      <w:r>
        <w:rPr>
          <w:noProof/>
        </w:rPr>
        <w:fldChar w:fldCharType="begin" w:fldLock="1"/>
      </w:r>
      <w:r>
        <w:rPr>
          <w:noProof/>
        </w:rPr>
        <w:instrText xml:space="preserve"> PAGEREF _Toc122005413 \h </w:instrText>
      </w:r>
      <w:r>
        <w:rPr>
          <w:noProof/>
        </w:rPr>
      </w:r>
      <w:r>
        <w:rPr>
          <w:noProof/>
        </w:rPr>
        <w:fldChar w:fldCharType="separate"/>
      </w:r>
      <w:r>
        <w:rPr>
          <w:noProof/>
        </w:rPr>
        <w:t>9</w:t>
      </w:r>
      <w:r>
        <w:rPr>
          <w:noProof/>
        </w:rPr>
        <w:fldChar w:fldCharType="end"/>
      </w:r>
    </w:p>
    <w:p w14:paraId="4A187005" w14:textId="026A5DF2" w:rsidR="00A65346" w:rsidRDefault="00A65346">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_Toc122005414 \h </w:instrText>
      </w:r>
      <w:r>
        <w:rPr>
          <w:noProof/>
        </w:rPr>
      </w:r>
      <w:r>
        <w:rPr>
          <w:noProof/>
        </w:rPr>
        <w:fldChar w:fldCharType="separate"/>
      </w:r>
      <w:r>
        <w:rPr>
          <w:noProof/>
        </w:rPr>
        <w:t>9</w:t>
      </w:r>
      <w:r>
        <w:rPr>
          <w:noProof/>
        </w:rPr>
        <w:fldChar w:fldCharType="end"/>
      </w:r>
    </w:p>
    <w:p w14:paraId="268E5832" w14:textId="3A9FC52F" w:rsidR="00A65346" w:rsidRDefault="00A65346">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_Toc122005415 \h </w:instrText>
      </w:r>
      <w:r>
        <w:rPr>
          <w:noProof/>
        </w:rPr>
      </w:r>
      <w:r>
        <w:rPr>
          <w:noProof/>
        </w:rPr>
        <w:fldChar w:fldCharType="separate"/>
      </w:r>
      <w:r>
        <w:rPr>
          <w:noProof/>
        </w:rPr>
        <w:t>9</w:t>
      </w:r>
      <w:r>
        <w:rPr>
          <w:noProof/>
        </w:rPr>
        <w:fldChar w:fldCharType="end"/>
      </w:r>
    </w:p>
    <w:p w14:paraId="3DDA2A9D" w14:textId="544C63AE" w:rsidR="00A65346" w:rsidRDefault="00A65346">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_Toc122005416 \h </w:instrText>
      </w:r>
      <w:r>
        <w:rPr>
          <w:noProof/>
        </w:rPr>
      </w:r>
      <w:r>
        <w:rPr>
          <w:noProof/>
        </w:rPr>
        <w:fldChar w:fldCharType="separate"/>
      </w:r>
      <w:r>
        <w:rPr>
          <w:noProof/>
        </w:rPr>
        <w:t>9</w:t>
      </w:r>
      <w:r>
        <w:rPr>
          <w:noProof/>
        </w:rPr>
        <w:fldChar w:fldCharType="end"/>
      </w:r>
    </w:p>
    <w:p w14:paraId="75A1A891" w14:textId="1AC6B784" w:rsidR="00A65346" w:rsidRDefault="00A65346">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AuthenticateAuthorize Service Operation</w:t>
      </w:r>
      <w:r>
        <w:rPr>
          <w:noProof/>
        </w:rPr>
        <w:tab/>
      </w:r>
      <w:r>
        <w:rPr>
          <w:noProof/>
        </w:rPr>
        <w:fldChar w:fldCharType="begin" w:fldLock="1"/>
      </w:r>
      <w:r>
        <w:rPr>
          <w:noProof/>
        </w:rPr>
        <w:instrText xml:space="preserve"> PAGEREF _Toc122005417 \h </w:instrText>
      </w:r>
      <w:r>
        <w:rPr>
          <w:noProof/>
        </w:rPr>
      </w:r>
      <w:r>
        <w:rPr>
          <w:noProof/>
        </w:rPr>
        <w:fldChar w:fldCharType="separate"/>
      </w:r>
      <w:r>
        <w:rPr>
          <w:noProof/>
        </w:rPr>
        <w:t>10</w:t>
      </w:r>
      <w:r>
        <w:rPr>
          <w:noProof/>
        </w:rPr>
        <w:fldChar w:fldCharType="end"/>
      </w:r>
    </w:p>
    <w:p w14:paraId="55CCB338" w14:textId="7648234D" w:rsidR="00A65346" w:rsidRDefault="00A65346">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_Toc122005418 \h </w:instrText>
      </w:r>
      <w:r>
        <w:rPr>
          <w:noProof/>
        </w:rPr>
      </w:r>
      <w:r>
        <w:rPr>
          <w:noProof/>
        </w:rPr>
        <w:fldChar w:fldCharType="separate"/>
      </w:r>
      <w:r>
        <w:rPr>
          <w:noProof/>
        </w:rPr>
        <w:t>10</w:t>
      </w:r>
      <w:r>
        <w:rPr>
          <w:noProof/>
        </w:rPr>
        <w:fldChar w:fldCharType="end"/>
      </w:r>
    </w:p>
    <w:p w14:paraId="29043E97" w14:textId="7B504978" w:rsidR="00A65346" w:rsidRDefault="00A65346">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AuthNotify Service Operation</w:t>
      </w:r>
      <w:r>
        <w:rPr>
          <w:noProof/>
        </w:rPr>
        <w:tab/>
      </w:r>
      <w:r>
        <w:rPr>
          <w:noProof/>
        </w:rPr>
        <w:fldChar w:fldCharType="begin" w:fldLock="1"/>
      </w:r>
      <w:r>
        <w:rPr>
          <w:noProof/>
        </w:rPr>
        <w:instrText xml:space="preserve"> PAGEREF _Toc122005419 \h </w:instrText>
      </w:r>
      <w:r>
        <w:rPr>
          <w:noProof/>
        </w:rPr>
      </w:r>
      <w:r>
        <w:rPr>
          <w:noProof/>
        </w:rPr>
        <w:fldChar w:fldCharType="separate"/>
      </w:r>
      <w:r>
        <w:rPr>
          <w:noProof/>
        </w:rPr>
        <w:t>11</w:t>
      </w:r>
      <w:r>
        <w:rPr>
          <w:noProof/>
        </w:rPr>
        <w:fldChar w:fldCharType="end"/>
      </w:r>
    </w:p>
    <w:p w14:paraId="22E1F921" w14:textId="3A9DC032" w:rsidR="00A65346" w:rsidRDefault="00A65346">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_Toc122005420 \h </w:instrText>
      </w:r>
      <w:r>
        <w:rPr>
          <w:noProof/>
        </w:rPr>
      </w:r>
      <w:r>
        <w:rPr>
          <w:noProof/>
        </w:rPr>
        <w:fldChar w:fldCharType="separate"/>
      </w:r>
      <w:r>
        <w:rPr>
          <w:noProof/>
        </w:rPr>
        <w:t>11</w:t>
      </w:r>
      <w:r>
        <w:rPr>
          <w:noProof/>
        </w:rPr>
        <w:fldChar w:fldCharType="end"/>
      </w:r>
    </w:p>
    <w:p w14:paraId="521F2B66" w14:textId="6869020A" w:rsidR="00A65346" w:rsidRDefault="00A6534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_Toc122005421 \h </w:instrText>
      </w:r>
      <w:r>
        <w:rPr>
          <w:noProof/>
        </w:rPr>
      </w:r>
      <w:r>
        <w:rPr>
          <w:noProof/>
        </w:rPr>
        <w:fldChar w:fldCharType="separate"/>
      </w:r>
      <w:r>
        <w:rPr>
          <w:noProof/>
        </w:rPr>
        <w:t>12</w:t>
      </w:r>
      <w:r>
        <w:rPr>
          <w:noProof/>
        </w:rPr>
        <w:fldChar w:fldCharType="end"/>
      </w:r>
    </w:p>
    <w:p w14:paraId="10D0BBAE" w14:textId="139FA3B6" w:rsidR="00A65346" w:rsidRDefault="00A6534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Nnef_Authentication Service API</w:t>
      </w:r>
      <w:r>
        <w:rPr>
          <w:noProof/>
        </w:rPr>
        <w:tab/>
      </w:r>
      <w:r>
        <w:rPr>
          <w:noProof/>
        </w:rPr>
        <w:fldChar w:fldCharType="begin" w:fldLock="1"/>
      </w:r>
      <w:r>
        <w:rPr>
          <w:noProof/>
        </w:rPr>
        <w:instrText xml:space="preserve"> PAGEREF _Toc122005422 \h </w:instrText>
      </w:r>
      <w:r>
        <w:rPr>
          <w:noProof/>
        </w:rPr>
      </w:r>
      <w:r>
        <w:rPr>
          <w:noProof/>
        </w:rPr>
        <w:fldChar w:fldCharType="separate"/>
      </w:r>
      <w:r>
        <w:rPr>
          <w:noProof/>
        </w:rPr>
        <w:t>12</w:t>
      </w:r>
      <w:r>
        <w:rPr>
          <w:noProof/>
        </w:rPr>
        <w:fldChar w:fldCharType="end"/>
      </w:r>
    </w:p>
    <w:p w14:paraId="32BCAA99" w14:textId="579F2652" w:rsidR="00A65346" w:rsidRDefault="00A65346">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_Toc122005423 \h </w:instrText>
      </w:r>
      <w:r>
        <w:rPr>
          <w:noProof/>
        </w:rPr>
      </w:r>
      <w:r>
        <w:rPr>
          <w:noProof/>
        </w:rPr>
        <w:fldChar w:fldCharType="separate"/>
      </w:r>
      <w:r>
        <w:rPr>
          <w:noProof/>
        </w:rPr>
        <w:t>12</w:t>
      </w:r>
      <w:r>
        <w:rPr>
          <w:noProof/>
        </w:rPr>
        <w:fldChar w:fldCharType="end"/>
      </w:r>
    </w:p>
    <w:p w14:paraId="0AE985C1" w14:textId="13D596B9" w:rsidR="00A65346" w:rsidRDefault="00A65346">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_Toc122005424 \h </w:instrText>
      </w:r>
      <w:r>
        <w:rPr>
          <w:noProof/>
        </w:rPr>
      </w:r>
      <w:r>
        <w:rPr>
          <w:noProof/>
        </w:rPr>
        <w:fldChar w:fldCharType="separate"/>
      </w:r>
      <w:r>
        <w:rPr>
          <w:noProof/>
        </w:rPr>
        <w:t>13</w:t>
      </w:r>
      <w:r>
        <w:rPr>
          <w:noProof/>
        </w:rPr>
        <w:fldChar w:fldCharType="end"/>
      </w:r>
    </w:p>
    <w:p w14:paraId="3BBCEC3E" w14:textId="09D7D959" w:rsidR="00A65346" w:rsidRDefault="00A65346">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_Toc122005425 \h </w:instrText>
      </w:r>
      <w:r>
        <w:rPr>
          <w:noProof/>
        </w:rPr>
      </w:r>
      <w:r>
        <w:rPr>
          <w:noProof/>
        </w:rPr>
        <w:fldChar w:fldCharType="separate"/>
      </w:r>
      <w:r>
        <w:rPr>
          <w:noProof/>
        </w:rPr>
        <w:t>13</w:t>
      </w:r>
      <w:r>
        <w:rPr>
          <w:noProof/>
        </w:rPr>
        <w:fldChar w:fldCharType="end"/>
      </w:r>
    </w:p>
    <w:p w14:paraId="59BFEA07" w14:textId="48C999AC" w:rsidR="00A65346" w:rsidRDefault="00A65346">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_Toc122005426 \h </w:instrText>
      </w:r>
      <w:r>
        <w:rPr>
          <w:noProof/>
        </w:rPr>
      </w:r>
      <w:r>
        <w:rPr>
          <w:noProof/>
        </w:rPr>
        <w:fldChar w:fldCharType="separate"/>
      </w:r>
      <w:r>
        <w:rPr>
          <w:noProof/>
        </w:rPr>
        <w:t>13</w:t>
      </w:r>
      <w:r>
        <w:rPr>
          <w:noProof/>
        </w:rPr>
        <w:fldChar w:fldCharType="end"/>
      </w:r>
    </w:p>
    <w:p w14:paraId="3281F0C6" w14:textId="25DF3B54" w:rsidR="00A65346" w:rsidRDefault="00A65346">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_Toc122005427 \h </w:instrText>
      </w:r>
      <w:r>
        <w:rPr>
          <w:noProof/>
        </w:rPr>
      </w:r>
      <w:r>
        <w:rPr>
          <w:noProof/>
        </w:rPr>
        <w:fldChar w:fldCharType="separate"/>
      </w:r>
      <w:r>
        <w:rPr>
          <w:noProof/>
        </w:rPr>
        <w:t>13</w:t>
      </w:r>
      <w:r>
        <w:rPr>
          <w:noProof/>
        </w:rPr>
        <w:fldChar w:fldCharType="end"/>
      </w:r>
    </w:p>
    <w:p w14:paraId="3DFEBACA" w14:textId="056AE3C1" w:rsidR="00A65346" w:rsidRDefault="00A65346">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_Toc122005428 \h </w:instrText>
      </w:r>
      <w:r>
        <w:rPr>
          <w:noProof/>
        </w:rPr>
      </w:r>
      <w:r>
        <w:rPr>
          <w:noProof/>
        </w:rPr>
        <w:fldChar w:fldCharType="separate"/>
      </w:r>
      <w:r>
        <w:rPr>
          <w:noProof/>
        </w:rPr>
        <w:t>13</w:t>
      </w:r>
      <w:r>
        <w:rPr>
          <w:noProof/>
        </w:rPr>
        <w:fldChar w:fldCharType="end"/>
      </w:r>
    </w:p>
    <w:p w14:paraId="7050AF92" w14:textId="499A9E17" w:rsidR="00A65346" w:rsidRDefault="00A65346">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_Toc122005429 \h </w:instrText>
      </w:r>
      <w:r>
        <w:rPr>
          <w:noProof/>
        </w:rPr>
      </w:r>
      <w:r>
        <w:rPr>
          <w:noProof/>
        </w:rPr>
        <w:fldChar w:fldCharType="separate"/>
      </w:r>
      <w:r>
        <w:rPr>
          <w:noProof/>
        </w:rPr>
        <w:t>13</w:t>
      </w:r>
      <w:r>
        <w:rPr>
          <w:noProof/>
        </w:rPr>
        <w:fldChar w:fldCharType="end"/>
      </w:r>
    </w:p>
    <w:p w14:paraId="626C6C39" w14:textId="7CA832CB" w:rsidR="00A65346" w:rsidRDefault="00A65346">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_Toc122005430 \h </w:instrText>
      </w:r>
      <w:r>
        <w:rPr>
          <w:noProof/>
        </w:rPr>
      </w:r>
      <w:r>
        <w:rPr>
          <w:noProof/>
        </w:rPr>
        <w:fldChar w:fldCharType="separate"/>
      </w:r>
      <w:r>
        <w:rPr>
          <w:noProof/>
        </w:rPr>
        <w:t>13</w:t>
      </w:r>
      <w:r>
        <w:rPr>
          <w:noProof/>
        </w:rPr>
        <w:fldChar w:fldCharType="end"/>
      </w:r>
    </w:p>
    <w:p w14:paraId="7480AE08" w14:textId="52601FD9" w:rsidR="00A65346" w:rsidRDefault="00A65346">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_Toc122005431 \h </w:instrText>
      </w:r>
      <w:r>
        <w:rPr>
          <w:noProof/>
        </w:rPr>
      </w:r>
      <w:r>
        <w:rPr>
          <w:noProof/>
        </w:rPr>
        <w:fldChar w:fldCharType="separate"/>
      </w:r>
      <w:r>
        <w:rPr>
          <w:noProof/>
        </w:rPr>
        <w:t>13</w:t>
      </w:r>
      <w:r>
        <w:rPr>
          <w:noProof/>
        </w:rPr>
        <w:fldChar w:fldCharType="end"/>
      </w:r>
    </w:p>
    <w:p w14:paraId="07A15542" w14:textId="51513573" w:rsidR="00A65346" w:rsidRDefault="00A65346">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uav-authentications</w:t>
      </w:r>
      <w:r>
        <w:rPr>
          <w:noProof/>
        </w:rPr>
        <w:tab/>
      </w:r>
      <w:r>
        <w:rPr>
          <w:noProof/>
        </w:rPr>
        <w:fldChar w:fldCharType="begin" w:fldLock="1"/>
      </w:r>
      <w:r>
        <w:rPr>
          <w:noProof/>
        </w:rPr>
        <w:instrText xml:space="preserve"> PAGEREF _Toc122005432 \h </w:instrText>
      </w:r>
      <w:r>
        <w:rPr>
          <w:noProof/>
        </w:rPr>
      </w:r>
      <w:r>
        <w:rPr>
          <w:noProof/>
        </w:rPr>
        <w:fldChar w:fldCharType="separate"/>
      </w:r>
      <w:r>
        <w:rPr>
          <w:noProof/>
        </w:rPr>
        <w:t>14</w:t>
      </w:r>
      <w:r>
        <w:rPr>
          <w:noProof/>
        </w:rPr>
        <w:fldChar w:fldCharType="end"/>
      </w:r>
    </w:p>
    <w:p w14:paraId="53506B44" w14:textId="7B7BF86D" w:rsidR="00A65346" w:rsidRDefault="00A65346">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_Toc122005433 \h </w:instrText>
      </w:r>
      <w:r>
        <w:rPr>
          <w:noProof/>
        </w:rPr>
      </w:r>
      <w:r>
        <w:rPr>
          <w:noProof/>
        </w:rPr>
        <w:fldChar w:fldCharType="separate"/>
      </w:r>
      <w:r>
        <w:rPr>
          <w:noProof/>
        </w:rPr>
        <w:t>14</w:t>
      </w:r>
      <w:r>
        <w:rPr>
          <w:noProof/>
        </w:rPr>
        <w:fldChar w:fldCharType="end"/>
      </w:r>
    </w:p>
    <w:p w14:paraId="4F2FE293" w14:textId="47AFD046" w:rsidR="00A65346" w:rsidRDefault="00A65346">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_Toc122005434 \h </w:instrText>
      </w:r>
      <w:r>
        <w:rPr>
          <w:noProof/>
        </w:rPr>
      </w:r>
      <w:r>
        <w:rPr>
          <w:noProof/>
        </w:rPr>
        <w:fldChar w:fldCharType="separate"/>
      </w:r>
      <w:r>
        <w:rPr>
          <w:noProof/>
        </w:rPr>
        <w:t>14</w:t>
      </w:r>
      <w:r>
        <w:rPr>
          <w:noProof/>
        </w:rPr>
        <w:fldChar w:fldCharType="end"/>
      </w:r>
    </w:p>
    <w:p w14:paraId="7B13F731" w14:textId="6BA3D442" w:rsidR="00A65346" w:rsidRDefault="00A65346">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_Toc122005435 \h </w:instrText>
      </w:r>
      <w:r>
        <w:rPr>
          <w:noProof/>
        </w:rPr>
      </w:r>
      <w:r>
        <w:rPr>
          <w:noProof/>
        </w:rPr>
        <w:fldChar w:fldCharType="separate"/>
      </w:r>
      <w:r>
        <w:rPr>
          <w:noProof/>
        </w:rPr>
        <w:t>14</w:t>
      </w:r>
      <w:r>
        <w:rPr>
          <w:noProof/>
        </w:rPr>
        <w:fldChar w:fldCharType="end"/>
      </w:r>
    </w:p>
    <w:p w14:paraId="47FF122E" w14:textId="77A6C7C6" w:rsidR="00A65346" w:rsidRDefault="00A65346">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_Toc122005436 \h </w:instrText>
      </w:r>
      <w:r>
        <w:rPr>
          <w:noProof/>
        </w:rPr>
      </w:r>
      <w:r>
        <w:rPr>
          <w:noProof/>
        </w:rPr>
        <w:fldChar w:fldCharType="separate"/>
      </w:r>
      <w:r>
        <w:rPr>
          <w:noProof/>
        </w:rPr>
        <w:t>15</w:t>
      </w:r>
      <w:r>
        <w:rPr>
          <w:noProof/>
        </w:rPr>
        <w:fldChar w:fldCharType="end"/>
      </w:r>
    </w:p>
    <w:p w14:paraId="1F694076" w14:textId="231BAC6F" w:rsidR="00A65346" w:rsidRDefault="00A65346">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_Toc122005437 \h </w:instrText>
      </w:r>
      <w:r>
        <w:rPr>
          <w:noProof/>
        </w:rPr>
      </w:r>
      <w:r>
        <w:rPr>
          <w:noProof/>
        </w:rPr>
        <w:fldChar w:fldCharType="separate"/>
      </w:r>
      <w:r>
        <w:rPr>
          <w:noProof/>
        </w:rPr>
        <w:t>16</w:t>
      </w:r>
      <w:r>
        <w:rPr>
          <w:noProof/>
        </w:rPr>
        <w:fldChar w:fldCharType="end"/>
      </w:r>
    </w:p>
    <w:p w14:paraId="23DAA8DD" w14:textId="2FB9A6CD" w:rsidR="00A65346" w:rsidRDefault="00A65346">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_Toc122005438 \h </w:instrText>
      </w:r>
      <w:r>
        <w:rPr>
          <w:noProof/>
        </w:rPr>
      </w:r>
      <w:r>
        <w:rPr>
          <w:noProof/>
        </w:rPr>
        <w:fldChar w:fldCharType="separate"/>
      </w:r>
      <w:r>
        <w:rPr>
          <w:noProof/>
        </w:rPr>
        <w:t>16</w:t>
      </w:r>
      <w:r>
        <w:rPr>
          <w:noProof/>
        </w:rPr>
        <w:fldChar w:fldCharType="end"/>
      </w:r>
    </w:p>
    <w:p w14:paraId="168CF064" w14:textId="28B0C17D" w:rsidR="00A65346" w:rsidRDefault="00A65346">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Authentication Notification</w:t>
      </w:r>
      <w:r>
        <w:rPr>
          <w:noProof/>
        </w:rPr>
        <w:tab/>
      </w:r>
      <w:r>
        <w:rPr>
          <w:noProof/>
        </w:rPr>
        <w:fldChar w:fldCharType="begin" w:fldLock="1"/>
      </w:r>
      <w:r>
        <w:rPr>
          <w:noProof/>
        </w:rPr>
        <w:instrText xml:space="preserve"> PAGEREF _Toc122005439 \h </w:instrText>
      </w:r>
      <w:r>
        <w:rPr>
          <w:noProof/>
        </w:rPr>
      </w:r>
      <w:r>
        <w:rPr>
          <w:noProof/>
        </w:rPr>
        <w:fldChar w:fldCharType="separate"/>
      </w:r>
      <w:r>
        <w:rPr>
          <w:noProof/>
        </w:rPr>
        <w:t>16</w:t>
      </w:r>
      <w:r>
        <w:rPr>
          <w:noProof/>
        </w:rPr>
        <w:fldChar w:fldCharType="end"/>
      </w:r>
    </w:p>
    <w:p w14:paraId="37EEF875" w14:textId="6F4B640E" w:rsidR="00A65346" w:rsidRDefault="00A65346">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_Toc122005440 \h </w:instrText>
      </w:r>
      <w:r>
        <w:rPr>
          <w:noProof/>
        </w:rPr>
      </w:r>
      <w:r>
        <w:rPr>
          <w:noProof/>
        </w:rPr>
        <w:fldChar w:fldCharType="separate"/>
      </w:r>
      <w:r>
        <w:rPr>
          <w:noProof/>
        </w:rPr>
        <w:t>16</w:t>
      </w:r>
      <w:r>
        <w:rPr>
          <w:noProof/>
        </w:rPr>
        <w:fldChar w:fldCharType="end"/>
      </w:r>
    </w:p>
    <w:p w14:paraId="65BE68F5" w14:textId="6FD4D79C" w:rsidR="00A65346" w:rsidRDefault="00A65346">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_Toc122005441 \h </w:instrText>
      </w:r>
      <w:r>
        <w:rPr>
          <w:noProof/>
        </w:rPr>
      </w:r>
      <w:r>
        <w:rPr>
          <w:noProof/>
        </w:rPr>
        <w:fldChar w:fldCharType="separate"/>
      </w:r>
      <w:r>
        <w:rPr>
          <w:noProof/>
        </w:rPr>
        <w:t>16</w:t>
      </w:r>
      <w:r>
        <w:rPr>
          <w:noProof/>
        </w:rPr>
        <w:fldChar w:fldCharType="end"/>
      </w:r>
    </w:p>
    <w:p w14:paraId="54CD71A5" w14:textId="1DB4FAC4" w:rsidR="00A65346" w:rsidRDefault="00A65346">
      <w:pPr>
        <w:pStyle w:val="TOC5"/>
        <w:rPr>
          <w:rFonts w:asciiTheme="minorHAnsi" w:eastAsiaTheme="minorEastAsia" w:hAnsiTheme="minorHAnsi" w:cstheme="minorBidi"/>
          <w:noProof/>
          <w:sz w:val="22"/>
          <w:szCs w:val="22"/>
          <w:lang w:eastAsia="en-GB"/>
        </w:rPr>
      </w:pPr>
      <w:r>
        <w:rPr>
          <w:noProof/>
        </w:rPr>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_Toc122005442 \h </w:instrText>
      </w:r>
      <w:r>
        <w:rPr>
          <w:noProof/>
        </w:rPr>
      </w:r>
      <w:r>
        <w:rPr>
          <w:noProof/>
        </w:rPr>
        <w:fldChar w:fldCharType="separate"/>
      </w:r>
      <w:r>
        <w:rPr>
          <w:noProof/>
        </w:rPr>
        <w:t>16</w:t>
      </w:r>
      <w:r>
        <w:rPr>
          <w:noProof/>
        </w:rPr>
        <w:fldChar w:fldCharType="end"/>
      </w:r>
    </w:p>
    <w:p w14:paraId="688D9D55" w14:textId="42866A3E" w:rsidR="00A65346" w:rsidRDefault="00A65346">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_Toc122005443 \h </w:instrText>
      </w:r>
      <w:r>
        <w:rPr>
          <w:noProof/>
        </w:rPr>
      </w:r>
      <w:r>
        <w:rPr>
          <w:noProof/>
        </w:rPr>
        <w:fldChar w:fldCharType="separate"/>
      </w:r>
      <w:r>
        <w:rPr>
          <w:noProof/>
        </w:rPr>
        <w:t>17</w:t>
      </w:r>
      <w:r>
        <w:rPr>
          <w:noProof/>
        </w:rPr>
        <w:fldChar w:fldCharType="end"/>
      </w:r>
    </w:p>
    <w:p w14:paraId="1BD9B048" w14:textId="3043FD9A" w:rsidR="00A65346" w:rsidRDefault="00A65346">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_Toc122005444 \h </w:instrText>
      </w:r>
      <w:r>
        <w:rPr>
          <w:noProof/>
        </w:rPr>
      </w:r>
      <w:r>
        <w:rPr>
          <w:noProof/>
        </w:rPr>
        <w:fldChar w:fldCharType="separate"/>
      </w:r>
      <w:r>
        <w:rPr>
          <w:noProof/>
        </w:rPr>
        <w:t>17</w:t>
      </w:r>
      <w:r>
        <w:rPr>
          <w:noProof/>
        </w:rPr>
        <w:fldChar w:fldCharType="end"/>
      </w:r>
    </w:p>
    <w:p w14:paraId="094C6AF0" w14:textId="58FA7C26" w:rsidR="00A65346" w:rsidRDefault="00A65346">
      <w:pPr>
        <w:pStyle w:val="TOC4"/>
        <w:rPr>
          <w:rFonts w:asciiTheme="minorHAnsi" w:eastAsiaTheme="minorEastAsia" w:hAnsiTheme="minorHAnsi" w:cstheme="minorBidi"/>
          <w:noProof/>
          <w:sz w:val="22"/>
          <w:szCs w:val="22"/>
          <w:lang w:eastAsia="en-GB"/>
        </w:rPr>
      </w:pPr>
      <w:r w:rsidRPr="00B6270C">
        <w:rPr>
          <w:noProof/>
          <w:lang w:val="en-US"/>
        </w:rPr>
        <w:t>6.1.6.2</w:t>
      </w:r>
      <w:r>
        <w:rPr>
          <w:rFonts w:asciiTheme="minorHAnsi" w:eastAsiaTheme="minorEastAsia" w:hAnsiTheme="minorHAnsi" w:cstheme="minorBidi"/>
          <w:noProof/>
          <w:sz w:val="22"/>
          <w:szCs w:val="22"/>
          <w:lang w:eastAsia="en-GB"/>
        </w:rPr>
        <w:tab/>
      </w:r>
      <w:r w:rsidRPr="00B6270C">
        <w:rPr>
          <w:noProof/>
          <w:lang w:val="en-US"/>
        </w:rPr>
        <w:t>Structured data types</w:t>
      </w:r>
      <w:r>
        <w:rPr>
          <w:noProof/>
        </w:rPr>
        <w:tab/>
      </w:r>
      <w:r>
        <w:rPr>
          <w:noProof/>
        </w:rPr>
        <w:fldChar w:fldCharType="begin" w:fldLock="1"/>
      </w:r>
      <w:r>
        <w:rPr>
          <w:noProof/>
        </w:rPr>
        <w:instrText xml:space="preserve"> PAGEREF _Toc122005445 \h </w:instrText>
      </w:r>
      <w:r>
        <w:rPr>
          <w:noProof/>
        </w:rPr>
      </w:r>
      <w:r>
        <w:rPr>
          <w:noProof/>
        </w:rPr>
        <w:fldChar w:fldCharType="separate"/>
      </w:r>
      <w:r>
        <w:rPr>
          <w:noProof/>
        </w:rPr>
        <w:t>18</w:t>
      </w:r>
      <w:r>
        <w:rPr>
          <w:noProof/>
        </w:rPr>
        <w:fldChar w:fldCharType="end"/>
      </w:r>
    </w:p>
    <w:p w14:paraId="53AF362E" w14:textId="7C6529BA" w:rsidR="00A65346" w:rsidRDefault="00A65346">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_Toc122005446 \h </w:instrText>
      </w:r>
      <w:r>
        <w:rPr>
          <w:noProof/>
        </w:rPr>
      </w:r>
      <w:r>
        <w:rPr>
          <w:noProof/>
        </w:rPr>
        <w:fldChar w:fldCharType="separate"/>
      </w:r>
      <w:r>
        <w:rPr>
          <w:noProof/>
        </w:rPr>
        <w:t>18</w:t>
      </w:r>
      <w:r>
        <w:rPr>
          <w:noProof/>
        </w:rPr>
        <w:fldChar w:fldCharType="end"/>
      </w:r>
    </w:p>
    <w:p w14:paraId="03BE5702" w14:textId="5A7CC1B7" w:rsidR="00A65346" w:rsidRDefault="00A65346">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UAVAuthInfo</w:t>
      </w:r>
      <w:r>
        <w:rPr>
          <w:noProof/>
        </w:rPr>
        <w:tab/>
      </w:r>
      <w:r>
        <w:rPr>
          <w:noProof/>
        </w:rPr>
        <w:fldChar w:fldCharType="begin" w:fldLock="1"/>
      </w:r>
      <w:r>
        <w:rPr>
          <w:noProof/>
        </w:rPr>
        <w:instrText xml:space="preserve"> PAGEREF _Toc122005447 \h </w:instrText>
      </w:r>
      <w:r>
        <w:rPr>
          <w:noProof/>
        </w:rPr>
      </w:r>
      <w:r>
        <w:rPr>
          <w:noProof/>
        </w:rPr>
        <w:fldChar w:fldCharType="separate"/>
      </w:r>
      <w:r>
        <w:rPr>
          <w:noProof/>
        </w:rPr>
        <w:t>19</w:t>
      </w:r>
      <w:r>
        <w:rPr>
          <w:noProof/>
        </w:rPr>
        <w:fldChar w:fldCharType="end"/>
      </w:r>
    </w:p>
    <w:p w14:paraId="381CA877" w14:textId="6B4340F7" w:rsidR="00A65346" w:rsidRDefault="00A65346">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AuthNotification</w:t>
      </w:r>
      <w:r>
        <w:rPr>
          <w:noProof/>
        </w:rPr>
        <w:tab/>
      </w:r>
      <w:r>
        <w:rPr>
          <w:noProof/>
        </w:rPr>
        <w:fldChar w:fldCharType="begin" w:fldLock="1"/>
      </w:r>
      <w:r>
        <w:rPr>
          <w:noProof/>
        </w:rPr>
        <w:instrText xml:space="preserve"> PAGEREF _Toc122005448 \h </w:instrText>
      </w:r>
      <w:r>
        <w:rPr>
          <w:noProof/>
        </w:rPr>
      </w:r>
      <w:r>
        <w:rPr>
          <w:noProof/>
        </w:rPr>
        <w:fldChar w:fldCharType="separate"/>
      </w:r>
      <w:r>
        <w:rPr>
          <w:noProof/>
        </w:rPr>
        <w:t>20</w:t>
      </w:r>
      <w:r>
        <w:rPr>
          <w:noProof/>
        </w:rPr>
        <w:fldChar w:fldCharType="end"/>
      </w:r>
    </w:p>
    <w:p w14:paraId="3E77B4AC" w14:textId="39AAD1AE" w:rsidR="00A65346" w:rsidRDefault="00A65346">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UAVAuthResponse</w:t>
      </w:r>
      <w:r>
        <w:rPr>
          <w:noProof/>
        </w:rPr>
        <w:tab/>
      </w:r>
      <w:r>
        <w:rPr>
          <w:noProof/>
        </w:rPr>
        <w:fldChar w:fldCharType="begin" w:fldLock="1"/>
      </w:r>
      <w:r>
        <w:rPr>
          <w:noProof/>
        </w:rPr>
        <w:instrText xml:space="preserve"> PAGEREF _Toc122005449 \h </w:instrText>
      </w:r>
      <w:r>
        <w:rPr>
          <w:noProof/>
        </w:rPr>
      </w:r>
      <w:r>
        <w:rPr>
          <w:noProof/>
        </w:rPr>
        <w:fldChar w:fldCharType="separate"/>
      </w:r>
      <w:r>
        <w:rPr>
          <w:noProof/>
        </w:rPr>
        <w:t>21</w:t>
      </w:r>
      <w:r>
        <w:rPr>
          <w:noProof/>
        </w:rPr>
        <w:fldChar w:fldCharType="end"/>
      </w:r>
    </w:p>
    <w:p w14:paraId="115B035A" w14:textId="785DBE2B" w:rsidR="00A65346" w:rsidRDefault="00A65346">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UAVAuthFailure</w:t>
      </w:r>
      <w:r>
        <w:rPr>
          <w:noProof/>
        </w:rPr>
        <w:tab/>
      </w:r>
      <w:r>
        <w:rPr>
          <w:noProof/>
        </w:rPr>
        <w:fldChar w:fldCharType="begin" w:fldLock="1"/>
      </w:r>
      <w:r>
        <w:rPr>
          <w:noProof/>
        </w:rPr>
        <w:instrText xml:space="preserve"> PAGEREF _Toc122005450 \h </w:instrText>
      </w:r>
      <w:r>
        <w:rPr>
          <w:noProof/>
        </w:rPr>
      </w:r>
      <w:r>
        <w:rPr>
          <w:noProof/>
        </w:rPr>
        <w:fldChar w:fldCharType="separate"/>
      </w:r>
      <w:r>
        <w:rPr>
          <w:noProof/>
        </w:rPr>
        <w:t>22</w:t>
      </w:r>
      <w:r>
        <w:rPr>
          <w:noProof/>
        </w:rPr>
        <w:fldChar w:fldCharType="end"/>
      </w:r>
    </w:p>
    <w:p w14:paraId="6B9C5781" w14:textId="1545C7B5" w:rsidR="00A65346" w:rsidRDefault="00A65346">
      <w:pPr>
        <w:pStyle w:val="TOC5"/>
        <w:rPr>
          <w:rFonts w:asciiTheme="minorHAnsi" w:eastAsiaTheme="minorEastAsia" w:hAnsiTheme="minorHAnsi" w:cstheme="minorBidi"/>
          <w:noProof/>
          <w:sz w:val="22"/>
          <w:szCs w:val="22"/>
          <w:lang w:eastAsia="en-GB"/>
        </w:rPr>
      </w:pPr>
      <w:r w:rsidRPr="00B6270C">
        <w:rPr>
          <w:rFonts w:eastAsia="DengXian"/>
          <w:noProof/>
        </w:rPr>
        <w:t>6.1.6.2.6</w:t>
      </w:r>
      <w:r>
        <w:rPr>
          <w:rFonts w:asciiTheme="minorHAnsi" w:eastAsiaTheme="minorEastAsia" w:hAnsiTheme="minorHAnsi" w:cstheme="minorBidi"/>
          <w:noProof/>
          <w:sz w:val="22"/>
          <w:szCs w:val="22"/>
          <w:lang w:eastAsia="en-GB"/>
        </w:rPr>
        <w:tab/>
      </w:r>
      <w:r w:rsidRPr="00B6270C">
        <w:rPr>
          <w:rFonts w:eastAsia="DengXian"/>
          <w:noProof/>
        </w:rPr>
        <w:t>Type: AuthContainer</w:t>
      </w:r>
      <w:r>
        <w:rPr>
          <w:noProof/>
        </w:rPr>
        <w:tab/>
      </w:r>
      <w:r>
        <w:rPr>
          <w:noProof/>
        </w:rPr>
        <w:fldChar w:fldCharType="begin" w:fldLock="1"/>
      </w:r>
      <w:r>
        <w:rPr>
          <w:noProof/>
        </w:rPr>
        <w:instrText xml:space="preserve"> PAGEREF _Toc122005451 \h </w:instrText>
      </w:r>
      <w:r>
        <w:rPr>
          <w:noProof/>
        </w:rPr>
      </w:r>
      <w:r>
        <w:rPr>
          <w:noProof/>
        </w:rPr>
        <w:fldChar w:fldCharType="separate"/>
      </w:r>
      <w:r>
        <w:rPr>
          <w:noProof/>
        </w:rPr>
        <w:t>22</w:t>
      </w:r>
      <w:r>
        <w:rPr>
          <w:noProof/>
        </w:rPr>
        <w:fldChar w:fldCharType="end"/>
      </w:r>
    </w:p>
    <w:p w14:paraId="67D5D876" w14:textId="27F5204D" w:rsidR="00A65346" w:rsidRDefault="00A65346">
      <w:pPr>
        <w:pStyle w:val="TOC4"/>
        <w:rPr>
          <w:rFonts w:asciiTheme="minorHAnsi" w:eastAsiaTheme="minorEastAsia" w:hAnsiTheme="minorHAnsi" w:cstheme="minorBidi"/>
          <w:noProof/>
          <w:sz w:val="22"/>
          <w:szCs w:val="22"/>
          <w:lang w:eastAsia="en-GB"/>
        </w:rPr>
      </w:pPr>
      <w:r w:rsidRPr="00B6270C">
        <w:rPr>
          <w:noProof/>
          <w:lang w:val="en-US"/>
        </w:rPr>
        <w:t>6.1.6.3</w:t>
      </w:r>
      <w:r>
        <w:rPr>
          <w:rFonts w:asciiTheme="minorHAnsi" w:eastAsiaTheme="minorEastAsia" w:hAnsiTheme="minorHAnsi" w:cstheme="minorBidi"/>
          <w:noProof/>
          <w:sz w:val="22"/>
          <w:szCs w:val="22"/>
          <w:lang w:eastAsia="en-GB"/>
        </w:rPr>
        <w:tab/>
      </w:r>
      <w:r w:rsidRPr="00B6270C">
        <w:rPr>
          <w:noProof/>
          <w:lang w:val="en-US"/>
        </w:rPr>
        <w:t>Simple data types and enumerations</w:t>
      </w:r>
      <w:r>
        <w:rPr>
          <w:noProof/>
        </w:rPr>
        <w:tab/>
      </w:r>
      <w:r>
        <w:rPr>
          <w:noProof/>
        </w:rPr>
        <w:fldChar w:fldCharType="begin" w:fldLock="1"/>
      </w:r>
      <w:r>
        <w:rPr>
          <w:noProof/>
        </w:rPr>
        <w:instrText xml:space="preserve"> PAGEREF _Toc122005452 \h </w:instrText>
      </w:r>
      <w:r>
        <w:rPr>
          <w:noProof/>
        </w:rPr>
      </w:r>
      <w:r>
        <w:rPr>
          <w:noProof/>
        </w:rPr>
        <w:fldChar w:fldCharType="separate"/>
      </w:r>
      <w:r>
        <w:rPr>
          <w:noProof/>
        </w:rPr>
        <w:t>22</w:t>
      </w:r>
      <w:r>
        <w:rPr>
          <w:noProof/>
        </w:rPr>
        <w:fldChar w:fldCharType="end"/>
      </w:r>
    </w:p>
    <w:p w14:paraId="11DE1697" w14:textId="6EA7D699" w:rsidR="00A65346" w:rsidRDefault="00A65346">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_Toc122005453 \h </w:instrText>
      </w:r>
      <w:r>
        <w:rPr>
          <w:noProof/>
        </w:rPr>
      </w:r>
      <w:r>
        <w:rPr>
          <w:noProof/>
        </w:rPr>
        <w:fldChar w:fldCharType="separate"/>
      </w:r>
      <w:r>
        <w:rPr>
          <w:noProof/>
        </w:rPr>
        <w:t>22</w:t>
      </w:r>
      <w:r>
        <w:rPr>
          <w:noProof/>
        </w:rPr>
        <w:fldChar w:fldCharType="end"/>
      </w:r>
    </w:p>
    <w:p w14:paraId="10154BAA" w14:textId="5F8FAAE8" w:rsidR="00A65346" w:rsidRDefault="00A65346">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_Toc122005454 \h </w:instrText>
      </w:r>
      <w:r>
        <w:rPr>
          <w:noProof/>
        </w:rPr>
      </w:r>
      <w:r>
        <w:rPr>
          <w:noProof/>
        </w:rPr>
        <w:fldChar w:fldCharType="separate"/>
      </w:r>
      <w:r>
        <w:rPr>
          <w:noProof/>
        </w:rPr>
        <w:t>22</w:t>
      </w:r>
      <w:r>
        <w:rPr>
          <w:noProof/>
        </w:rPr>
        <w:fldChar w:fldCharType="end"/>
      </w:r>
    </w:p>
    <w:p w14:paraId="1C048410" w14:textId="23E01DA3" w:rsidR="00A65346" w:rsidRDefault="00A65346">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AuthResult</w:t>
      </w:r>
      <w:r>
        <w:rPr>
          <w:noProof/>
        </w:rPr>
        <w:tab/>
      </w:r>
      <w:r>
        <w:rPr>
          <w:noProof/>
        </w:rPr>
        <w:fldChar w:fldCharType="begin" w:fldLock="1"/>
      </w:r>
      <w:r>
        <w:rPr>
          <w:noProof/>
        </w:rPr>
        <w:instrText xml:space="preserve"> PAGEREF _Toc122005455 \h </w:instrText>
      </w:r>
      <w:r>
        <w:rPr>
          <w:noProof/>
        </w:rPr>
      </w:r>
      <w:r>
        <w:rPr>
          <w:noProof/>
        </w:rPr>
        <w:fldChar w:fldCharType="separate"/>
      </w:r>
      <w:r>
        <w:rPr>
          <w:noProof/>
        </w:rPr>
        <w:t>23</w:t>
      </w:r>
      <w:r>
        <w:rPr>
          <w:noProof/>
        </w:rPr>
        <w:fldChar w:fldCharType="end"/>
      </w:r>
    </w:p>
    <w:p w14:paraId="744B2257" w14:textId="223B75BE" w:rsidR="00A65346" w:rsidRDefault="00A65346">
      <w:pPr>
        <w:pStyle w:val="TOC5"/>
        <w:rPr>
          <w:rFonts w:asciiTheme="minorHAnsi" w:eastAsiaTheme="minorEastAsia" w:hAnsiTheme="minorHAnsi" w:cstheme="minorBidi"/>
          <w:noProof/>
          <w:sz w:val="22"/>
          <w:szCs w:val="22"/>
          <w:lang w:eastAsia="en-GB"/>
        </w:rPr>
      </w:pPr>
      <w:r>
        <w:rPr>
          <w:noProof/>
        </w:rPr>
        <w:lastRenderedPageBreak/>
        <w:t>6.1.6.3.4</w:t>
      </w:r>
      <w:r>
        <w:rPr>
          <w:rFonts w:asciiTheme="minorHAnsi" w:eastAsiaTheme="minorEastAsia" w:hAnsiTheme="minorHAnsi" w:cstheme="minorBidi"/>
          <w:noProof/>
          <w:sz w:val="22"/>
          <w:szCs w:val="22"/>
          <w:lang w:eastAsia="en-GB"/>
        </w:rPr>
        <w:tab/>
      </w:r>
      <w:r>
        <w:rPr>
          <w:noProof/>
        </w:rPr>
        <w:t>Enumeration: NotifType</w:t>
      </w:r>
      <w:r>
        <w:rPr>
          <w:noProof/>
        </w:rPr>
        <w:tab/>
      </w:r>
      <w:r>
        <w:rPr>
          <w:noProof/>
        </w:rPr>
        <w:fldChar w:fldCharType="begin" w:fldLock="1"/>
      </w:r>
      <w:r>
        <w:rPr>
          <w:noProof/>
        </w:rPr>
        <w:instrText xml:space="preserve"> PAGEREF _Toc122005456 \h </w:instrText>
      </w:r>
      <w:r>
        <w:rPr>
          <w:noProof/>
        </w:rPr>
      </w:r>
      <w:r>
        <w:rPr>
          <w:noProof/>
        </w:rPr>
        <w:fldChar w:fldCharType="separate"/>
      </w:r>
      <w:r>
        <w:rPr>
          <w:noProof/>
        </w:rPr>
        <w:t>23</w:t>
      </w:r>
      <w:r>
        <w:rPr>
          <w:noProof/>
        </w:rPr>
        <w:fldChar w:fldCharType="end"/>
      </w:r>
    </w:p>
    <w:p w14:paraId="01715D38" w14:textId="054108B5" w:rsidR="00A65346" w:rsidRDefault="00A65346">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_Toc122005457 \h </w:instrText>
      </w:r>
      <w:r>
        <w:rPr>
          <w:noProof/>
        </w:rPr>
      </w:r>
      <w:r>
        <w:rPr>
          <w:noProof/>
        </w:rPr>
        <w:fldChar w:fldCharType="separate"/>
      </w:r>
      <w:r>
        <w:rPr>
          <w:noProof/>
        </w:rPr>
        <w:t>23</w:t>
      </w:r>
      <w:r>
        <w:rPr>
          <w:noProof/>
        </w:rPr>
        <w:fldChar w:fldCharType="end"/>
      </w:r>
    </w:p>
    <w:p w14:paraId="7511D953" w14:textId="14D3CBCA" w:rsidR="00A65346" w:rsidRDefault="00A65346">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_Toc122005458 \h </w:instrText>
      </w:r>
      <w:r>
        <w:rPr>
          <w:noProof/>
        </w:rPr>
      </w:r>
      <w:r>
        <w:rPr>
          <w:noProof/>
        </w:rPr>
        <w:fldChar w:fldCharType="separate"/>
      </w:r>
      <w:r>
        <w:rPr>
          <w:noProof/>
        </w:rPr>
        <w:t>23</w:t>
      </w:r>
      <w:r>
        <w:rPr>
          <w:noProof/>
        </w:rPr>
        <w:fldChar w:fldCharType="end"/>
      </w:r>
    </w:p>
    <w:p w14:paraId="48CB36E5" w14:textId="29AB9A6C" w:rsidR="00A65346" w:rsidRDefault="00A65346">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_Toc122005459 \h </w:instrText>
      </w:r>
      <w:r>
        <w:rPr>
          <w:noProof/>
        </w:rPr>
      </w:r>
      <w:r>
        <w:rPr>
          <w:noProof/>
        </w:rPr>
        <w:fldChar w:fldCharType="separate"/>
      </w:r>
      <w:r>
        <w:rPr>
          <w:noProof/>
        </w:rPr>
        <w:t>23</w:t>
      </w:r>
      <w:r>
        <w:rPr>
          <w:noProof/>
        </w:rPr>
        <w:fldChar w:fldCharType="end"/>
      </w:r>
    </w:p>
    <w:p w14:paraId="3705CA3B" w14:textId="5109F5CE" w:rsidR="00A65346" w:rsidRDefault="00A65346">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_Toc122005460 \h </w:instrText>
      </w:r>
      <w:r>
        <w:rPr>
          <w:noProof/>
        </w:rPr>
      </w:r>
      <w:r>
        <w:rPr>
          <w:noProof/>
        </w:rPr>
        <w:fldChar w:fldCharType="separate"/>
      </w:r>
      <w:r>
        <w:rPr>
          <w:noProof/>
        </w:rPr>
        <w:t>23</w:t>
      </w:r>
      <w:r>
        <w:rPr>
          <w:noProof/>
        </w:rPr>
        <w:fldChar w:fldCharType="end"/>
      </w:r>
    </w:p>
    <w:p w14:paraId="742C0782" w14:textId="3ABAF9BE" w:rsidR="00A65346" w:rsidRDefault="00A65346">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_Toc122005461 \h </w:instrText>
      </w:r>
      <w:r>
        <w:rPr>
          <w:noProof/>
        </w:rPr>
      </w:r>
      <w:r>
        <w:rPr>
          <w:noProof/>
        </w:rPr>
        <w:fldChar w:fldCharType="separate"/>
      </w:r>
      <w:r>
        <w:rPr>
          <w:noProof/>
        </w:rPr>
        <w:t>24</w:t>
      </w:r>
      <w:r>
        <w:rPr>
          <w:noProof/>
        </w:rPr>
        <w:fldChar w:fldCharType="end"/>
      </w:r>
    </w:p>
    <w:p w14:paraId="5828EA68" w14:textId="0DD5547F" w:rsidR="00A65346" w:rsidRDefault="00A65346">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_Toc122005462 \h </w:instrText>
      </w:r>
      <w:r>
        <w:rPr>
          <w:noProof/>
        </w:rPr>
      </w:r>
      <w:r>
        <w:rPr>
          <w:noProof/>
        </w:rPr>
        <w:fldChar w:fldCharType="separate"/>
      </w:r>
      <w:r>
        <w:rPr>
          <w:noProof/>
        </w:rPr>
        <w:t>24</w:t>
      </w:r>
      <w:r>
        <w:rPr>
          <w:noProof/>
        </w:rPr>
        <w:fldChar w:fldCharType="end"/>
      </w:r>
    </w:p>
    <w:p w14:paraId="34B56C14" w14:textId="1F971DA6" w:rsidR="00A65346" w:rsidRDefault="00A65346">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_Toc122005463 \h </w:instrText>
      </w:r>
      <w:r>
        <w:rPr>
          <w:noProof/>
        </w:rPr>
      </w:r>
      <w:r>
        <w:rPr>
          <w:noProof/>
        </w:rPr>
        <w:fldChar w:fldCharType="separate"/>
      </w:r>
      <w:r>
        <w:rPr>
          <w:noProof/>
        </w:rPr>
        <w:t>25</w:t>
      </w:r>
      <w:r>
        <w:rPr>
          <w:noProof/>
        </w:rPr>
        <w:fldChar w:fldCharType="end"/>
      </w:r>
    </w:p>
    <w:p w14:paraId="2EFFFC01" w14:textId="21A83C5F" w:rsidR="00A65346" w:rsidRDefault="00A65346">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Nnef_Authentication API</w:t>
      </w:r>
      <w:r>
        <w:rPr>
          <w:noProof/>
        </w:rPr>
        <w:tab/>
      </w:r>
      <w:r>
        <w:rPr>
          <w:noProof/>
        </w:rPr>
        <w:fldChar w:fldCharType="begin" w:fldLock="1"/>
      </w:r>
      <w:r>
        <w:rPr>
          <w:noProof/>
        </w:rPr>
        <w:instrText xml:space="preserve"> PAGEREF _Toc122005464 \h </w:instrText>
      </w:r>
      <w:r>
        <w:rPr>
          <w:noProof/>
        </w:rPr>
      </w:r>
      <w:r>
        <w:rPr>
          <w:noProof/>
        </w:rPr>
        <w:fldChar w:fldCharType="separate"/>
      </w:r>
      <w:r>
        <w:rPr>
          <w:noProof/>
        </w:rPr>
        <w:t>25</w:t>
      </w:r>
      <w:r>
        <w:rPr>
          <w:noProof/>
        </w:rPr>
        <w:fldChar w:fldCharType="end"/>
      </w:r>
    </w:p>
    <w:p w14:paraId="76595986" w14:textId="2D7389CE"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15" w:name="foreword"/>
      <w:bookmarkStart w:id="16" w:name="_Toc70168758"/>
      <w:bookmarkStart w:id="17" w:name="_Toc94083846"/>
      <w:bookmarkStart w:id="18" w:name="_Toc119934265"/>
      <w:bookmarkStart w:id="19" w:name="_Toc122005402"/>
      <w:bookmarkEnd w:id="15"/>
      <w:r w:rsidRPr="004D3578">
        <w:t>Foreword</w:t>
      </w:r>
      <w:bookmarkEnd w:id="16"/>
      <w:bookmarkEnd w:id="17"/>
      <w:bookmarkEnd w:id="18"/>
      <w:bookmarkEnd w:id="19"/>
    </w:p>
    <w:p w14:paraId="32684E45" w14:textId="0A9974D5" w:rsidR="00080512" w:rsidRPr="004D3578" w:rsidRDefault="00080512">
      <w:r w:rsidRPr="004D3578">
        <w:t xml:space="preserve">This Technical </w:t>
      </w:r>
      <w:bookmarkStart w:id="20" w:name="spectype3"/>
      <w:r w:rsidRPr="006B6A95">
        <w:t>Specification</w:t>
      </w:r>
      <w:bookmarkEnd w:id="20"/>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1" w:name="introduction"/>
      <w:bookmarkEnd w:id="21"/>
    </w:p>
    <w:p w14:paraId="146CCEDD" w14:textId="7F01D4AE" w:rsidR="00080512" w:rsidRPr="004D3578" w:rsidRDefault="00080512" w:rsidP="00D3356D">
      <w:pPr>
        <w:pStyle w:val="Heading1"/>
      </w:pPr>
      <w:r w:rsidRPr="004D3578">
        <w:br w:type="page"/>
      </w:r>
      <w:bookmarkStart w:id="22" w:name="scope"/>
      <w:bookmarkStart w:id="23" w:name="_Toc70168759"/>
      <w:bookmarkStart w:id="24" w:name="_Toc94083847"/>
      <w:bookmarkStart w:id="25" w:name="_Toc119934266"/>
      <w:bookmarkStart w:id="26" w:name="_Toc122005403"/>
      <w:bookmarkEnd w:id="22"/>
      <w:r w:rsidRPr="004D3578">
        <w:lastRenderedPageBreak/>
        <w:t>1</w:t>
      </w:r>
      <w:r w:rsidRPr="004D3578">
        <w:tab/>
        <w:t>Scope</w:t>
      </w:r>
      <w:bookmarkEnd w:id="23"/>
      <w:bookmarkEnd w:id="24"/>
      <w:bookmarkEnd w:id="25"/>
      <w:bookmarkEnd w:id="26"/>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27" w:name="references"/>
      <w:bookmarkStart w:id="28" w:name="_Toc70168760"/>
      <w:bookmarkStart w:id="29" w:name="_Toc94083848"/>
      <w:bookmarkStart w:id="30" w:name="_Toc119934267"/>
      <w:bookmarkStart w:id="31" w:name="_Toc122005404"/>
      <w:bookmarkEnd w:id="27"/>
      <w:r w:rsidRPr="004D3578">
        <w:t>2</w:t>
      </w:r>
      <w:r w:rsidRPr="004D3578">
        <w:tab/>
        <w:t>References</w:t>
      </w:r>
      <w:bookmarkEnd w:id="28"/>
      <w:bookmarkEnd w:id="29"/>
      <w:bookmarkEnd w:id="30"/>
      <w:bookmarkEnd w:id="31"/>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0F286897" w:rsidR="00D7234B" w:rsidRDefault="00D7234B" w:rsidP="00D7234B">
      <w:pPr>
        <w:pStyle w:val="EX"/>
        <w:rPr>
          <w:noProof/>
        </w:rPr>
      </w:pPr>
      <w:r w:rsidRPr="003B2883">
        <w:rPr>
          <w:noProof/>
        </w:rPr>
        <w:t>[</w:t>
      </w:r>
      <w:r>
        <w:rPr>
          <w:noProof/>
        </w:rPr>
        <w:t>8</w:t>
      </w:r>
      <w:r w:rsidRPr="003B2883">
        <w:rPr>
          <w:noProof/>
        </w:rPr>
        <w:t>]</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0336230D" w14:textId="096324D1" w:rsidR="00D7234B" w:rsidRDefault="00D7234B" w:rsidP="00D7234B">
      <w:pPr>
        <w:pStyle w:val="EX"/>
        <w:rPr>
          <w:rFonts w:eastAsia="SimSun"/>
          <w:noProof/>
          <w:color w:val="0563C1"/>
          <w:u w:val="single"/>
        </w:rPr>
      </w:pPr>
      <w:bookmarkStart w:id="32"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4"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2"/>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5F7930BA" w:rsidR="00D7234B" w:rsidRDefault="00D7234B" w:rsidP="00D7234B">
      <w:pPr>
        <w:pStyle w:val="EX"/>
      </w:pPr>
      <w:r w:rsidRPr="003B2883">
        <w:t>[</w:t>
      </w:r>
      <w:r>
        <w:t>11</w:t>
      </w:r>
      <w:r w:rsidRPr="003B2883">
        <w:t>]</w:t>
      </w:r>
      <w:r w:rsidRPr="003B2883">
        <w:tab/>
        <w:t>IETF</w:t>
      </w:r>
      <w:r>
        <w:t> </w:t>
      </w:r>
      <w:r w:rsidRPr="003B2883">
        <w:t>RFC</w:t>
      </w:r>
      <w:r>
        <w:t> </w:t>
      </w:r>
      <w:r w:rsidRPr="003B2883">
        <w:t>7807: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292C4737" w:rsidR="0073505E" w:rsidRPr="004D3578" w:rsidRDefault="0073505E" w:rsidP="0073505E">
      <w:pPr>
        <w:pStyle w:val="EX"/>
      </w:pPr>
      <w:r>
        <w:t>[</w:t>
      </w:r>
      <w:r w:rsidR="009D02DD">
        <w:t>16</w:t>
      </w:r>
      <w:r>
        <w:t>]</w:t>
      </w:r>
      <w:r>
        <w:tab/>
        <w:t>3GPP TS 24.501: "Non-Access-Stratum (NAS) protocol for 5G System (5GS); Stage 3".</w:t>
      </w:r>
    </w:p>
    <w:p w14:paraId="5AD948D6" w14:textId="091852BB" w:rsidR="00080512" w:rsidRPr="004D3578" w:rsidRDefault="00080512" w:rsidP="00D3356D">
      <w:pPr>
        <w:pStyle w:val="Heading1"/>
      </w:pPr>
      <w:bookmarkStart w:id="33" w:name="definitions"/>
      <w:bookmarkStart w:id="34" w:name="_Toc70168761"/>
      <w:bookmarkStart w:id="35" w:name="_Toc94083849"/>
      <w:bookmarkStart w:id="36" w:name="_Toc119934268"/>
      <w:bookmarkStart w:id="37" w:name="_Toc122005405"/>
      <w:bookmarkEnd w:id="33"/>
      <w:r w:rsidRPr="004D3578">
        <w:lastRenderedPageBreak/>
        <w:t>3</w:t>
      </w:r>
      <w:r w:rsidRPr="004D3578">
        <w:tab/>
        <w:t>Definitions</w:t>
      </w:r>
      <w:r w:rsidR="00602AEA">
        <w:t xml:space="preserve"> of terms, symbols and abbreviations</w:t>
      </w:r>
      <w:bookmarkEnd w:id="34"/>
      <w:bookmarkEnd w:id="35"/>
      <w:bookmarkEnd w:id="36"/>
      <w:bookmarkEnd w:id="37"/>
    </w:p>
    <w:p w14:paraId="203F9CF4" w14:textId="3092E8F3" w:rsidR="00080512" w:rsidRPr="004D3578" w:rsidRDefault="00080512" w:rsidP="00D3356D">
      <w:pPr>
        <w:pStyle w:val="Heading2"/>
      </w:pPr>
      <w:bookmarkStart w:id="38" w:name="_Toc70168762"/>
      <w:bookmarkStart w:id="39" w:name="_Toc94083850"/>
      <w:bookmarkStart w:id="40" w:name="_Toc119934269"/>
      <w:bookmarkStart w:id="41" w:name="_Toc122005406"/>
      <w:r w:rsidRPr="004D3578">
        <w:t>3.1</w:t>
      </w:r>
      <w:r w:rsidRPr="004D3578">
        <w:tab/>
      </w:r>
      <w:r w:rsidR="002B6339">
        <w:t>Terms</w:t>
      </w:r>
      <w:bookmarkEnd w:id="38"/>
      <w:bookmarkEnd w:id="39"/>
      <w:bookmarkEnd w:id="40"/>
      <w:bookmarkEnd w:id="41"/>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69BC9588" w:rsidR="00080512" w:rsidRPr="004D3578" w:rsidRDefault="00080512" w:rsidP="00D3356D">
      <w:pPr>
        <w:pStyle w:val="Heading2"/>
      </w:pPr>
      <w:bookmarkStart w:id="42" w:name="_Toc70168763"/>
      <w:bookmarkStart w:id="43" w:name="_Toc94083851"/>
      <w:bookmarkStart w:id="44" w:name="_Toc119934270"/>
      <w:bookmarkStart w:id="45" w:name="_Toc122005407"/>
      <w:r w:rsidRPr="004D3578">
        <w:t>3.2</w:t>
      </w:r>
      <w:r w:rsidRPr="004D3578">
        <w:tab/>
        <w:t>Symbols</w:t>
      </w:r>
      <w:bookmarkEnd w:id="42"/>
      <w:bookmarkEnd w:id="43"/>
      <w:bookmarkEnd w:id="44"/>
      <w:bookmarkEnd w:id="45"/>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46" w:name="_Toc70168764"/>
      <w:bookmarkStart w:id="47" w:name="_Toc94083852"/>
      <w:bookmarkStart w:id="48" w:name="_Toc119934271"/>
      <w:bookmarkStart w:id="49" w:name="_Toc122005408"/>
      <w:r w:rsidRPr="004D3578">
        <w:t>3.3</w:t>
      </w:r>
      <w:r w:rsidRPr="004D3578">
        <w:tab/>
        <w:t>Abbreviations</w:t>
      </w:r>
      <w:bookmarkEnd w:id="46"/>
      <w:bookmarkEnd w:id="47"/>
      <w:bookmarkEnd w:id="48"/>
      <w:bookmarkEnd w:id="49"/>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140A0053" w:rsidR="00904370" w:rsidRDefault="00904370" w:rsidP="00D3356D">
      <w:pPr>
        <w:pStyle w:val="Heading1"/>
      </w:pPr>
      <w:bookmarkStart w:id="50" w:name="clause4"/>
      <w:bookmarkStart w:id="51" w:name="_Toc510696584"/>
      <w:bookmarkStart w:id="52" w:name="_Toc35971376"/>
      <w:bookmarkStart w:id="53" w:name="_Toc63347603"/>
      <w:bookmarkStart w:id="54" w:name="_Toc70168765"/>
      <w:bookmarkStart w:id="55" w:name="_Toc94083853"/>
      <w:bookmarkStart w:id="56" w:name="_Toc119934272"/>
      <w:bookmarkStart w:id="57" w:name="_Toc122005409"/>
      <w:bookmarkEnd w:id="50"/>
      <w:r w:rsidRPr="004D3578">
        <w:t>4</w:t>
      </w:r>
      <w:r w:rsidRPr="004D3578">
        <w:tab/>
      </w:r>
      <w:r>
        <w:t>Overview</w:t>
      </w:r>
      <w:bookmarkEnd w:id="51"/>
      <w:bookmarkEnd w:id="52"/>
      <w:bookmarkEnd w:id="53"/>
      <w:bookmarkEnd w:id="54"/>
      <w:bookmarkEnd w:id="55"/>
      <w:bookmarkEnd w:id="56"/>
      <w:bookmarkEnd w:id="57"/>
    </w:p>
    <w:p w14:paraId="6AE31C51" w14:textId="514A3DDB" w:rsidR="005428B8" w:rsidRPr="003B2883" w:rsidRDefault="005428B8" w:rsidP="00D3356D">
      <w:pPr>
        <w:pStyle w:val="Heading2"/>
      </w:pPr>
      <w:bookmarkStart w:id="58" w:name="_Toc25156162"/>
      <w:bookmarkStart w:id="59" w:name="_Toc34124462"/>
      <w:bookmarkStart w:id="60" w:name="_Toc43207576"/>
      <w:bookmarkStart w:id="61" w:name="_Toc49857056"/>
      <w:bookmarkStart w:id="62" w:name="_Toc56676887"/>
      <w:bookmarkStart w:id="63" w:name="_Toc56691410"/>
      <w:bookmarkStart w:id="64" w:name="_Toc56698674"/>
      <w:bookmarkStart w:id="65" w:name="_Toc58605003"/>
      <w:bookmarkStart w:id="66" w:name="_Toc70168766"/>
      <w:bookmarkStart w:id="67" w:name="_Toc94083854"/>
      <w:bookmarkStart w:id="68" w:name="_Toc119934273"/>
      <w:bookmarkStart w:id="69" w:name="_Toc122005410"/>
      <w:r w:rsidRPr="003B2883">
        <w:t>4.1</w:t>
      </w:r>
      <w:r w:rsidRPr="003B2883">
        <w:tab/>
        <w:t>Introduction</w:t>
      </w:r>
      <w:bookmarkEnd w:id="58"/>
      <w:bookmarkEnd w:id="59"/>
      <w:bookmarkEnd w:id="60"/>
      <w:bookmarkEnd w:id="61"/>
      <w:bookmarkEnd w:id="62"/>
      <w:bookmarkEnd w:id="63"/>
      <w:bookmarkEnd w:id="64"/>
      <w:bookmarkEnd w:id="65"/>
      <w:bookmarkEnd w:id="66"/>
      <w:bookmarkEnd w:id="67"/>
      <w:bookmarkEnd w:id="68"/>
      <w:bookmarkEnd w:id="69"/>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pt;height:148.55pt" o:ole="">
            <v:imagedata r:id="rId15" o:title=""/>
          </v:shape>
          <o:OLEObject Type="Embed" ProgID="Visio.Drawing.15" ShapeID="_x0000_i1027" DrawAspect="Content" ObjectID="_1732618173" r:id="rId16"/>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333BCD8A" w:rsidR="00904370" w:rsidRDefault="00904370" w:rsidP="00D3356D">
      <w:pPr>
        <w:pStyle w:val="Heading1"/>
      </w:pPr>
      <w:bookmarkStart w:id="70" w:name="_Toc510696585"/>
      <w:bookmarkStart w:id="71" w:name="_Toc35971377"/>
      <w:bookmarkStart w:id="72" w:name="_Toc63347604"/>
      <w:bookmarkStart w:id="73" w:name="_Toc70168767"/>
      <w:bookmarkStart w:id="74" w:name="_Toc94083855"/>
      <w:bookmarkStart w:id="75" w:name="_Toc119934274"/>
      <w:bookmarkStart w:id="76" w:name="_Toc122005411"/>
      <w:r>
        <w:t>5</w:t>
      </w:r>
      <w:r w:rsidRPr="004D3578">
        <w:tab/>
      </w:r>
      <w:r>
        <w:t xml:space="preserve">Services offered by the </w:t>
      </w:r>
      <w:bookmarkEnd w:id="70"/>
      <w:bookmarkEnd w:id="71"/>
      <w:bookmarkEnd w:id="72"/>
      <w:bookmarkEnd w:id="73"/>
      <w:r w:rsidR="00321E1E">
        <w:t>NEF (UAS-NF)</w:t>
      </w:r>
      <w:bookmarkEnd w:id="74"/>
      <w:bookmarkEnd w:id="75"/>
      <w:bookmarkEnd w:id="76"/>
    </w:p>
    <w:p w14:paraId="7CEE8EF5" w14:textId="0EF38DBF" w:rsidR="00904370" w:rsidRDefault="00904370" w:rsidP="00D3356D">
      <w:pPr>
        <w:pStyle w:val="Heading2"/>
      </w:pPr>
      <w:bookmarkStart w:id="77" w:name="_Toc510696586"/>
      <w:bookmarkStart w:id="78" w:name="_Toc35971378"/>
      <w:bookmarkStart w:id="79" w:name="_Toc63347605"/>
      <w:bookmarkStart w:id="80" w:name="_Toc70168768"/>
      <w:bookmarkStart w:id="81" w:name="_Toc94083856"/>
      <w:bookmarkStart w:id="82" w:name="_Toc119934275"/>
      <w:bookmarkStart w:id="83" w:name="_Toc122005412"/>
      <w:r>
        <w:t>5.1</w:t>
      </w:r>
      <w:r>
        <w:tab/>
        <w:t>Introduction</w:t>
      </w:r>
      <w:bookmarkEnd w:id="77"/>
      <w:bookmarkEnd w:id="78"/>
      <w:bookmarkEnd w:id="79"/>
      <w:bookmarkEnd w:id="80"/>
      <w:bookmarkEnd w:id="81"/>
      <w:bookmarkEnd w:id="82"/>
      <w:bookmarkEnd w:id="83"/>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r w:rsidRPr="00D3356D">
              <w:t>Nnef_Auth</w:t>
            </w:r>
            <w:r w:rsidR="00F963C7" w:rsidRPr="00D3356D">
              <w:t>entication</w:t>
            </w:r>
            <w:r w:rsidRPr="00D3356D">
              <w:t>_Authenticate</w:t>
            </w:r>
            <w:r w:rsidR="009A6027" w:rsidRPr="00D3356D">
              <w:t>Authorize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r w:rsidRPr="00D3356D">
              <w:t>Nnef_Auth</w:t>
            </w:r>
            <w:r w:rsidR="00F963C7" w:rsidRPr="00D3356D">
              <w:t>entication</w:t>
            </w:r>
            <w:r w:rsidRPr="00D3356D">
              <w:t>_</w:t>
            </w:r>
            <w:r w:rsidR="00F963C7" w:rsidRPr="00D3356D">
              <w:t>Notification</w:t>
            </w:r>
          </w:p>
        </w:tc>
      </w:tr>
    </w:tbl>
    <w:p w14:paraId="30835431" w14:textId="77777777" w:rsidR="00746107" w:rsidRPr="00746107" w:rsidRDefault="00746107" w:rsidP="00E61AFA"/>
    <w:p w14:paraId="6C8CDF1D" w14:textId="15F4CD2B" w:rsidR="00904370" w:rsidRDefault="00904370" w:rsidP="00D3356D">
      <w:pPr>
        <w:pStyle w:val="Heading2"/>
      </w:pPr>
      <w:bookmarkStart w:id="84" w:name="_Toc510696587"/>
      <w:bookmarkStart w:id="85" w:name="_Toc35971379"/>
      <w:bookmarkStart w:id="86" w:name="_Toc63347606"/>
      <w:bookmarkStart w:id="87" w:name="_Toc70168769"/>
      <w:bookmarkStart w:id="88" w:name="_Toc94083857"/>
      <w:bookmarkStart w:id="89" w:name="_Toc119934276"/>
      <w:bookmarkStart w:id="90" w:name="_Toc122005413"/>
      <w:r>
        <w:t>5.2</w:t>
      </w:r>
      <w:r>
        <w:tab/>
      </w:r>
      <w:r w:rsidR="000E0E88" w:rsidRPr="000E0E88">
        <w:t>Nnef_Auth</w:t>
      </w:r>
      <w:r w:rsidR="00F963C7">
        <w:t>entication</w:t>
      </w:r>
      <w:r w:rsidRPr="00AF47A0">
        <w:t xml:space="preserve"> </w:t>
      </w:r>
      <w:r>
        <w:t>Service</w:t>
      </w:r>
      <w:bookmarkEnd w:id="84"/>
      <w:bookmarkEnd w:id="85"/>
      <w:bookmarkEnd w:id="86"/>
      <w:bookmarkEnd w:id="87"/>
      <w:bookmarkEnd w:id="88"/>
      <w:bookmarkEnd w:id="89"/>
      <w:bookmarkEnd w:id="90"/>
    </w:p>
    <w:p w14:paraId="417345CC" w14:textId="175918CD" w:rsidR="000E0E88" w:rsidRPr="00AA5F88" w:rsidRDefault="000E0E88" w:rsidP="00D3356D">
      <w:pPr>
        <w:pStyle w:val="Heading3"/>
      </w:pPr>
      <w:bookmarkStart w:id="91" w:name="_Toc119934277"/>
      <w:bookmarkStart w:id="92" w:name="_Toc122005414"/>
      <w:r w:rsidRPr="002C1949">
        <w:t>5.2.1</w:t>
      </w:r>
      <w:r w:rsidRPr="002C1949">
        <w:tab/>
        <w:t>Service Description</w:t>
      </w:r>
      <w:bookmarkEnd w:id="91"/>
      <w:bookmarkEnd w:id="92"/>
    </w:p>
    <w:p w14:paraId="7E498616" w14:textId="78CBF33F" w:rsidR="000E0E88" w:rsidRPr="00AA5F88" w:rsidRDefault="000E0E88" w:rsidP="000E0E88">
      <w:pPr>
        <w:rPr>
          <w:i/>
          <w:color w:val="0000FF"/>
          <w:lang w:eastAsia="zh-CN"/>
        </w:rPr>
      </w:pPr>
      <w:r>
        <w:t>The service allows communication of authentication and authorization messages between AMF/SMF and external AF (USS). An NF as service consumer (e.g. AMF, SMF</w:t>
      </w:r>
      <w:r w:rsidR="00E84878" w:rsidRPr="00E84878">
        <w:t>, SMF+PGW-C</w:t>
      </w:r>
      <w:r>
        <w:t xml:space="preserve">) can authenticate 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update authorization data or revoke authorization of the UAV</w:t>
      </w:r>
      <w:r>
        <w:t>.</w:t>
      </w:r>
    </w:p>
    <w:p w14:paraId="65A9F82B" w14:textId="2CED28AD" w:rsidR="000E0E88" w:rsidRPr="00AA5F88" w:rsidRDefault="000E0E88" w:rsidP="00D3356D">
      <w:pPr>
        <w:pStyle w:val="Heading3"/>
      </w:pPr>
      <w:bookmarkStart w:id="93" w:name="_Toc119934278"/>
      <w:bookmarkStart w:id="94" w:name="_Toc122005415"/>
      <w:r w:rsidRPr="002C1949">
        <w:t>5.2.2</w:t>
      </w:r>
      <w:r w:rsidRPr="002C1949">
        <w:tab/>
        <w:t>Service Operations</w:t>
      </w:r>
      <w:bookmarkEnd w:id="93"/>
      <w:bookmarkEnd w:id="94"/>
    </w:p>
    <w:p w14:paraId="44A28554" w14:textId="32900C60" w:rsidR="000E0E88" w:rsidRPr="00AA5F88" w:rsidRDefault="000E0E88" w:rsidP="00D3356D">
      <w:pPr>
        <w:pStyle w:val="Heading4"/>
      </w:pPr>
      <w:bookmarkStart w:id="95" w:name="_Toc119934279"/>
      <w:bookmarkStart w:id="96" w:name="_Toc122005416"/>
      <w:r w:rsidRPr="002C1949">
        <w:t>5.2.2.1</w:t>
      </w:r>
      <w:r w:rsidRPr="002C1949">
        <w:tab/>
        <w:t>Introduction</w:t>
      </w:r>
      <w:bookmarkEnd w:id="95"/>
      <w:bookmarkEnd w:id="96"/>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97" w:name="_Toc119934280"/>
      <w:bookmarkStart w:id="98" w:name="_Toc122005417"/>
      <w:r w:rsidRPr="002C1949">
        <w:lastRenderedPageBreak/>
        <w:t>5.2.2.2</w:t>
      </w:r>
      <w:r w:rsidRPr="002C1949">
        <w:tab/>
        <w:t>Authenticate</w:t>
      </w:r>
      <w:r w:rsidR="00582A8D" w:rsidRPr="002C1949">
        <w:t>Authorize</w:t>
      </w:r>
      <w:r w:rsidRPr="002C1949">
        <w:t xml:space="preserve"> Service Operation</w:t>
      </w:r>
      <w:bookmarkEnd w:id="97"/>
      <w:bookmarkEnd w:id="98"/>
    </w:p>
    <w:p w14:paraId="0D7ED2F6" w14:textId="358DE7E1" w:rsidR="000E0E88" w:rsidRPr="00AA5F88" w:rsidRDefault="000E0E88" w:rsidP="00D3356D">
      <w:pPr>
        <w:pStyle w:val="Heading5"/>
      </w:pPr>
      <w:bookmarkStart w:id="99" w:name="_Toc119934281"/>
      <w:bookmarkStart w:id="100" w:name="_Toc122005418"/>
      <w:r w:rsidRPr="002C1949">
        <w:t>5.2.2.2.1</w:t>
      </w:r>
      <w:r w:rsidRPr="002C1949">
        <w:tab/>
        <w:t>General</w:t>
      </w:r>
      <w:bookmarkEnd w:id="99"/>
      <w:bookmarkEnd w:id="100"/>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54B30D4A" w14:textId="4A835863" w:rsidR="00582A8D" w:rsidRPr="00BB2B48" w:rsidRDefault="00582A8D" w:rsidP="00461044">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w:t>
      </w:r>
      <w:r w:rsidR="00BC0EB8">
        <w:t>5</w:t>
      </w:r>
      <w:r>
        <w:t>)</w:t>
      </w:r>
    </w:p>
    <w:p w14:paraId="467804AD" w14:textId="59FA6F05" w:rsidR="00A42ED9" w:rsidRPr="00BB2B48" w:rsidRDefault="000E0E88" w:rsidP="000E0E88">
      <w:r w:rsidRPr="00BB2B48">
        <w:t xml:space="preserve">The </w:t>
      </w:r>
      <w:r w:rsidR="002A67BD" w:rsidRPr="00A431DA">
        <w:t>AuthenticateAuthorize</w:t>
      </w:r>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8.85pt;height:108.45pt" o:ole="">
            <v:imagedata r:id="rId17" o:title=""/>
          </v:shape>
          <o:OLEObject Type="Embed" ProgID="Visio.Drawing.11" ShapeID="_x0000_i1028" DrawAspect="Content" ObjectID="_1732618174" r:id="rId18"/>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551BDEFD" w14:textId="77777777" w:rsidR="0073505E" w:rsidRDefault="000E0E88" w:rsidP="0073505E">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r>
        <w:t>authContainer</w:t>
      </w:r>
      <w:r w:rsidRPr="00B6732B">
        <w:t xml:space="preserve">" </w:t>
      </w:r>
      <w:r>
        <w:t>IE</w:t>
      </w:r>
      <w:r w:rsidRPr="00B6732B">
        <w:t xml:space="preserve"> should be used instead.</w:t>
      </w:r>
    </w:p>
    <w:p w14:paraId="6E49DEE5" w14:textId="74142731" w:rsidR="000E0E88" w:rsidRDefault="0073505E" w:rsidP="0073505E">
      <w:pPr>
        <w:pStyle w:val="B1"/>
      </w:pPr>
      <w:r w:rsidRPr="00B6732B">
        <w:t>-</w:t>
      </w:r>
      <w:r w:rsidRPr="00B6732B">
        <w:tab/>
        <w:t>"</w:t>
      </w:r>
      <w:r>
        <w:t>authContainer</w:t>
      </w:r>
      <w:r w:rsidRPr="00B6732B">
        <w:t xml:space="preserve">" </w:t>
      </w:r>
      <w:r>
        <w:t>IE</w:t>
      </w:r>
      <w:r w:rsidRPr="00B6732B">
        <w:t xml:space="preserve"> that contains one or more authentication message(s) in the AA container provided by the UE (see </w:t>
      </w:r>
      <w:r w:rsidRPr="00513BEA">
        <w:t>3GPP</w:t>
      </w:r>
      <w:r w:rsidRPr="00513BEA">
        <w:rPr>
          <w:lang w:eastAsia="zh-CN"/>
        </w:rPr>
        <w:t> </w:t>
      </w:r>
      <w:r w:rsidRPr="00B6732B">
        <w:t>TS 23.256 [</w:t>
      </w:r>
      <w:r>
        <w:t>6</w:t>
      </w:r>
      <w:r w:rsidRPr="00B6732B">
        <w:t xml:space="preserve">]). This </w:t>
      </w:r>
      <w:r>
        <w:t>IE</w:t>
      </w:r>
      <w:r w:rsidRPr="00B6732B">
        <w:t xml:space="preserve"> deprecates </w:t>
      </w:r>
      <w:r>
        <w:t xml:space="preserve">the </w:t>
      </w:r>
      <w:r w:rsidRPr="00B6732B">
        <w:t xml:space="preserve">"authMsg" </w:t>
      </w:r>
      <w:r>
        <w:t>IE</w:t>
      </w:r>
      <w:r w:rsidRPr="00B6732B">
        <w:t>.</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r w:rsidRPr="00D3356D">
        <w:t>pei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lastRenderedPageBreak/>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CF3A90F" w14:textId="44306A0D" w:rsidR="000E0E88" w:rsidRDefault="000E0E88" w:rsidP="003D3170">
      <w:pPr>
        <w:pStyle w:val="B1"/>
      </w:pPr>
      <w:r>
        <w:t>For intermediate round-trip messages, the payload body (i.e. UAVAuthResponse) shall contain the GPSI of the UAV and Service Level Device Identity. The payload body optionally includes "auth</w:t>
      </w:r>
      <w:r w:rsidR="0073505E">
        <w:t>Container</w:t>
      </w:r>
      <w:r>
        <w:t>"</w:t>
      </w:r>
      <w:r w:rsidR="0073505E">
        <w:t xml:space="preserve">, </w:t>
      </w:r>
      <w:r w:rsidR="0073505E" w:rsidRPr="00B6732B">
        <w:t>see</w:t>
      </w:r>
      <w:r w:rsidR="0073505E">
        <w:t xml:space="preserve"> </w:t>
      </w:r>
      <w:r w:rsidR="0073505E" w:rsidRPr="00513BEA">
        <w:t>3GPP</w:t>
      </w:r>
      <w:r w:rsidR="0073505E" w:rsidRPr="00513BEA">
        <w:rPr>
          <w:lang w:eastAsia="zh-CN"/>
        </w:rPr>
        <w:t> </w:t>
      </w:r>
      <w:r w:rsidR="0073505E" w:rsidRPr="00B6732B">
        <w:t xml:space="preserve"> TS 23.256 [</w:t>
      </w:r>
      <w:r w:rsidR="0073505E">
        <w:t>6</w:t>
      </w:r>
      <w:r w:rsidR="0073505E" w:rsidRPr="00B6732B">
        <w:t>]</w:t>
      </w:r>
      <w:r w:rsidR="0073505E">
        <w:t xml:space="preserve"> for further details</w:t>
      </w:r>
      <w:r>
        <w:t>.</w:t>
      </w:r>
    </w:p>
    <w:p w14:paraId="1AA97C58" w14:textId="433B9D79" w:rsidR="000E0E88" w:rsidRDefault="000E0E88" w:rsidP="003D3170">
      <w:pPr>
        <w:pStyle w:val="B1"/>
      </w:pPr>
      <w:r>
        <w:t xml:space="preserve">For the final </w:t>
      </w:r>
      <w:r w:rsidR="00321E1E">
        <w:t>NEF (UAS-NF)</w:t>
      </w:r>
      <w:r>
        <w:t xml:space="preserve"> to NF service consumer message, the payload body (i.e. UAVAuthResponse) shall contain the GPSI of the UAV</w:t>
      </w:r>
      <w:r w:rsidR="001F7E1C">
        <w:t xml:space="preserve">, </w:t>
      </w:r>
      <w:r w:rsidR="00A819BB" w:rsidRPr="00621FFB">
        <w:rPr>
          <w:lang w:val="en-US"/>
        </w:rPr>
        <w:t>notifyCorrId</w:t>
      </w:r>
      <w:r w:rsidR="00A819BB">
        <w:rPr>
          <w:lang w:val="en-US"/>
        </w:rPr>
        <w:t xml:space="preserve"> </w:t>
      </w:r>
      <w:r w:rsidR="001F7E1C">
        <w:t>attribute</w:t>
      </w:r>
      <w:r>
        <w:t xml:space="preserve"> and "authResult" attribute. If the UAV is authenticated successfully, the </w:t>
      </w:r>
      <w:r w:rsidR="00321E1E">
        <w:t>NEF (UAS-NF)</w:t>
      </w:r>
      <w:r>
        <w:t xml:space="preserve"> shall set the "authResult" attribute to "AUTH_SUCCESS". </w:t>
      </w:r>
      <w:bookmarkStart w:id="101" w:name="_Hlk118301027"/>
      <w:r w:rsidR="0073505E">
        <w:t xml:space="preserve">"authMsg" and </w:t>
      </w:r>
      <w:r w:rsidR="0073505E" w:rsidRPr="00513BEA">
        <w:t xml:space="preserve">"authResult" </w:t>
      </w:r>
      <w:r w:rsidR="0073505E" w:rsidRPr="00647F56">
        <w:t>attribute</w:t>
      </w:r>
      <w:r w:rsidR="0073505E">
        <w:t>s</w:t>
      </w:r>
      <w:r w:rsidR="0073505E" w:rsidRPr="00647F56">
        <w:t xml:space="preserve"> </w:t>
      </w:r>
      <w:r w:rsidR="0073505E">
        <w:t>are</w:t>
      </w:r>
      <w:r w:rsidR="0073505E" w:rsidRPr="00647F56">
        <w:t xml:space="preserve"> deprecated; the attribute "authContainer" should be used instead.</w:t>
      </w:r>
      <w:bookmarkEnd w:id="101"/>
      <w:r w:rsidR="0073505E">
        <w:t xml:space="preserve"> </w:t>
      </w:r>
      <w:r>
        <w:t xml:space="preserve">The payload body </w:t>
      </w:r>
      <w:r w:rsidR="0073505E">
        <w:t>shall</w:t>
      </w:r>
      <w:r w:rsidR="0073505E" w:rsidRPr="00513BEA">
        <w:t xml:space="preserve"> </w:t>
      </w:r>
      <w:r>
        <w:t>contain the authorized Service Level Device Identity and "auth</w:t>
      </w:r>
      <w:r w:rsidR="0073505E">
        <w:t>Container</w:t>
      </w:r>
      <w:r>
        <w:t>" payload delivering</w:t>
      </w:r>
      <w:r w:rsidR="0073505E">
        <w:t xml:space="preserve"> the AA result,</w:t>
      </w:r>
      <w:r>
        <w:t xml:space="preserve">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789B0405" w:rsidR="00B95C06" w:rsidRDefault="00B95C06" w:rsidP="00D3356D">
      <w:pPr>
        <w:pStyle w:val="Heading4"/>
      </w:pPr>
      <w:bookmarkStart w:id="102" w:name="_Toc18837096"/>
      <w:bookmarkStart w:id="103" w:name="_Toc22039906"/>
      <w:bookmarkStart w:id="104" w:name="_Toc22625360"/>
      <w:bookmarkStart w:id="105" w:name="_Toc25075688"/>
      <w:bookmarkStart w:id="106" w:name="_Toc26198907"/>
      <w:bookmarkStart w:id="107" w:name="_Toc34167784"/>
      <w:bookmarkStart w:id="108" w:name="_Toc34737247"/>
      <w:bookmarkStart w:id="109" w:name="_Toc34737344"/>
      <w:bookmarkStart w:id="110" w:name="_Toc34737527"/>
      <w:bookmarkStart w:id="111" w:name="_Toc34738496"/>
      <w:bookmarkStart w:id="112" w:name="_Toc34748800"/>
      <w:bookmarkStart w:id="113" w:name="_Toc36462359"/>
      <w:bookmarkStart w:id="114" w:name="_Toc43206570"/>
      <w:bookmarkStart w:id="115" w:name="_Toc45030938"/>
      <w:bookmarkStart w:id="116" w:name="_Toc56516067"/>
      <w:bookmarkStart w:id="117" w:name="_Toc58594192"/>
      <w:bookmarkStart w:id="118" w:name="_Toc67685414"/>
      <w:bookmarkStart w:id="119" w:name="_Toc94083858"/>
      <w:bookmarkStart w:id="120" w:name="_Toc119934282"/>
      <w:bookmarkStart w:id="121" w:name="_Toc122005419"/>
      <w:r>
        <w:t>5.2.2.3</w:t>
      </w:r>
      <w:r>
        <w:tab/>
      </w:r>
      <w:r w:rsidR="006A5B98">
        <w:t>Auth</w:t>
      </w:r>
      <w:r>
        <w:t>Notify Service Operation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2BEB2BD5" w14:textId="4E458495" w:rsidR="00B95C06" w:rsidRDefault="00B95C06" w:rsidP="00D3356D">
      <w:pPr>
        <w:pStyle w:val="Heading5"/>
      </w:pPr>
      <w:bookmarkStart w:id="122" w:name="_Toc18837097"/>
      <w:bookmarkStart w:id="123" w:name="_Toc22039907"/>
      <w:bookmarkStart w:id="124" w:name="_Toc22625361"/>
      <w:bookmarkStart w:id="125" w:name="_Toc25075689"/>
      <w:bookmarkStart w:id="126" w:name="_Toc26198908"/>
      <w:bookmarkStart w:id="127" w:name="_Toc34167785"/>
      <w:bookmarkStart w:id="128" w:name="_Toc34737248"/>
      <w:bookmarkStart w:id="129" w:name="_Toc34737345"/>
      <w:bookmarkStart w:id="130" w:name="_Toc34737528"/>
      <w:bookmarkStart w:id="131" w:name="_Toc34738497"/>
      <w:bookmarkStart w:id="132" w:name="_Toc34748801"/>
      <w:bookmarkStart w:id="133" w:name="_Toc36462360"/>
      <w:bookmarkStart w:id="134" w:name="_Toc43206571"/>
      <w:bookmarkStart w:id="135" w:name="_Toc45030939"/>
      <w:bookmarkStart w:id="136" w:name="_Toc56516068"/>
      <w:bookmarkStart w:id="137" w:name="_Toc58594193"/>
      <w:bookmarkStart w:id="138" w:name="_Toc67685415"/>
      <w:bookmarkStart w:id="139" w:name="_Toc94083859"/>
      <w:bookmarkStart w:id="140" w:name="_Toc119934283"/>
      <w:bookmarkStart w:id="141" w:name="_Toc122005420"/>
      <w:r>
        <w:t>5.2.2.3.1</w:t>
      </w:r>
      <w: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0770F883" w:rsidR="00B95C06" w:rsidRDefault="007E4B81" w:rsidP="002C1949">
      <w:pPr>
        <w:pStyle w:val="TH"/>
      </w:pPr>
      <w:r w:rsidRPr="002C1949">
        <w:rPr>
          <w:rFonts w:eastAsia="DengXian"/>
        </w:rPr>
        <w:object w:dxaOrig="8685" w:dyaOrig="2115" w14:anchorId="426CFA7D">
          <v:shape id="_x0000_i1029" type="#_x0000_t75" style="width:435.2pt;height:107.1pt" o:ole="">
            <v:imagedata r:id="rId19" o:title=""/>
          </v:shape>
          <o:OLEObject Type="Embed" ProgID="Visio.Drawing.11" ShapeID="_x0000_i1029" DrawAspect="Content" ObjectID="_1732618175" r:id="rId20"/>
        </w:object>
      </w:r>
    </w:p>
    <w:p w14:paraId="498675E3" w14:textId="3A2D56EA" w:rsidR="00B95C06" w:rsidRDefault="00B95C06" w:rsidP="00B95C06">
      <w:pPr>
        <w:pStyle w:val="TF"/>
      </w:pPr>
      <w:r>
        <w:t xml:space="preserve">Figure 5.2.2.3.1-1: </w:t>
      </w:r>
      <w:r w:rsidR="00C45D87">
        <w:t>Auth</w:t>
      </w:r>
      <w:r>
        <w:t>Notify Service Operation</w:t>
      </w:r>
    </w:p>
    <w:p w14:paraId="6F0A33BF" w14:textId="0A331DDD" w:rsidR="00F6521B" w:rsidRDefault="00B927C8" w:rsidP="003C1D02">
      <w:pPr>
        <w:pStyle w:val="B1"/>
      </w:pPr>
      <w:r>
        <w:t>1.</w:t>
      </w:r>
      <w:r>
        <w:tab/>
      </w:r>
      <w:r w:rsidR="00B95C06">
        <w:t xml:space="preserve">The </w:t>
      </w:r>
      <w:r w:rsidR="00CF58E6">
        <w:t>NEF (UAS-NF)</w:t>
      </w:r>
      <w:r w:rsidR="00B95C06">
        <w:t xml:space="preserve"> shall send a POST request towards the Notification URI received in the Authenticate service operation request (See clause 5.2.2</w:t>
      </w:r>
      <w:r w:rsidR="00380513">
        <w:t>.2.1</w:t>
      </w:r>
      <w:r w:rsidR="00B95C06">
        <w:t xml:space="preserve">). </w:t>
      </w:r>
      <w:r w:rsidR="00380513">
        <w:t xml:space="preserve">The </w:t>
      </w:r>
      <w:r w:rsidR="00CF58E6">
        <w:t>NEF (UAS-NF)</w:t>
      </w:r>
      <w:r w:rsidR="00380513">
        <w:t xml:space="preserve"> shall be able to determine the NF type of </w:t>
      </w:r>
      <w:r w:rsidR="00380513">
        <w:lastRenderedPageBreak/>
        <w:t xml:space="preserve">the NF service consumer by nfType IE received in the Authenticate service operation request. </w:t>
      </w:r>
      <w:r w:rsidR="00B95C06">
        <w:t>The request body shall contain a "</w:t>
      </w:r>
      <w:r w:rsidR="00C45D87">
        <w:t>Auth</w:t>
      </w:r>
      <w:r w:rsidR="00C45D87">
        <w:rPr>
          <w:lang w:eastAsia="zh-CN"/>
        </w:rPr>
        <w:t>Notification</w:t>
      </w:r>
      <w:r w:rsidR="00B95C06">
        <w:t>" object containing the reauthentication information</w:t>
      </w:r>
      <w:r w:rsidR="00F6521B" w:rsidRPr="00F6521B">
        <w:t xml:space="preserve"> or update authorization information or revoke authorization indication</w:t>
      </w:r>
      <w:r w:rsidR="00F6521B">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040C94DB" w14:textId="77777777" w:rsidR="0076699B" w:rsidRPr="00F06778" w:rsidRDefault="00B95C06" w:rsidP="0076699B">
      <w:pPr>
        <w:pStyle w:val="B1"/>
      </w:pPr>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r w:rsidR="0076699B">
        <w:t>authContainer</w:t>
      </w:r>
      <w:r w:rsidR="0076699B" w:rsidRPr="00F06778">
        <w:t>" IE should be used instead.</w:t>
      </w:r>
    </w:p>
    <w:p w14:paraId="490C48FC" w14:textId="6114FBBA" w:rsidR="00A42ED9" w:rsidRDefault="0076699B" w:rsidP="0076699B">
      <w:pPr>
        <w:pStyle w:val="B1"/>
      </w:pPr>
      <w:r w:rsidRPr="00F06778">
        <w:t>-</w:t>
      </w:r>
      <w:r>
        <w:t xml:space="preserve"> </w:t>
      </w:r>
      <w:r w:rsidRPr="00F06778">
        <w:t>"</w:t>
      </w:r>
      <w:r>
        <w:t>authContainer</w:t>
      </w:r>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"authMsg" IE.</w:t>
      </w:r>
    </w:p>
    <w:p w14:paraId="2968D9C6" w14:textId="5CD031EC" w:rsidR="00F6521B" w:rsidRDefault="00F6521B" w:rsidP="003D3170">
      <w:pPr>
        <w:pStyle w:val="B1"/>
        <w:rPr>
          <w:lang w:val="en-US"/>
        </w:rPr>
      </w:pPr>
      <w:r>
        <w:rPr>
          <w:lang w:val="en-US"/>
        </w:rPr>
        <w:t>- notifType IE set to REAUTH used for reauthentication and/or notifType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2DA036F9" w14:textId="026E9D2C" w:rsidR="002B797C" w:rsidRDefault="00F6521B" w:rsidP="005153EE">
      <w:pPr>
        <w:pStyle w:val="B1"/>
      </w:pPr>
      <w:r>
        <w:rPr>
          <w:lang w:val="en-US"/>
        </w:rPr>
        <w:t>- serviceLevelId IE set to the Service Level Device Identity</w:t>
      </w:r>
      <w:r w:rsidRPr="00A3441F">
        <w:rPr>
          <w:lang w:val="en-US"/>
        </w:rPr>
        <w:t xml:space="preserve"> of the UAV</w:t>
      </w:r>
      <w:r>
        <w:rPr>
          <w:lang w:val="en-US"/>
        </w:rPr>
        <w:t>;</w:t>
      </w:r>
    </w:p>
    <w:p w14:paraId="7558B799" w14:textId="68905056" w:rsidR="00F6521B" w:rsidRDefault="002B797C" w:rsidP="003D3170">
      <w:pPr>
        <w:pStyle w:val="B1"/>
      </w:pPr>
      <w:r>
        <w:t xml:space="preserve">- </w:t>
      </w:r>
      <w:r w:rsidR="00F6521B" w:rsidRPr="00FD6FC5">
        <w:t xml:space="preserve">notifType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42" w:name="_Toc510696597"/>
      <w:bookmarkStart w:id="143" w:name="_Toc35971389"/>
      <w:bookmarkStart w:id="144" w:name="_Toc63347616"/>
      <w:bookmarkStart w:id="145" w:name="_Toc70168779"/>
      <w:bookmarkStart w:id="146" w:name="_Toc94083860"/>
      <w:bookmarkStart w:id="147" w:name="_Toc119934284"/>
      <w:bookmarkStart w:id="148" w:name="_Toc122005421"/>
      <w:r>
        <w:t>6</w:t>
      </w:r>
      <w:r>
        <w:tab/>
        <w:t>API Definitions</w:t>
      </w:r>
      <w:bookmarkEnd w:id="142"/>
      <w:bookmarkEnd w:id="143"/>
      <w:bookmarkEnd w:id="144"/>
      <w:bookmarkEnd w:id="145"/>
      <w:bookmarkEnd w:id="146"/>
      <w:bookmarkEnd w:id="147"/>
      <w:bookmarkEnd w:id="148"/>
    </w:p>
    <w:p w14:paraId="347CEB8E" w14:textId="6F7DE7FD" w:rsidR="00904370" w:rsidRDefault="00904370" w:rsidP="00D3356D">
      <w:pPr>
        <w:pStyle w:val="Heading2"/>
      </w:pPr>
      <w:bookmarkStart w:id="149" w:name="_Toc510696598"/>
      <w:bookmarkStart w:id="150" w:name="_Toc35971390"/>
      <w:bookmarkStart w:id="151" w:name="_Toc63347617"/>
      <w:bookmarkStart w:id="152" w:name="_Toc70168780"/>
      <w:bookmarkStart w:id="153" w:name="_Toc94083861"/>
      <w:bookmarkStart w:id="154" w:name="_Toc119934285"/>
      <w:bookmarkStart w:id="155" w:name="_Toc122005422"/>
      <w:r>
        <w:t>6.1</w:t>
      </w:r>
      <w:r>
        <w:tab/>
      </w:r>
      <w:r w:rsidR="00971D89" w:rsidRPr="00971D89">
        <w:t>Nnef_Auth</w:t>
      </w:r>
      <w:r w:rsidR="00020D87">
        <w:t>entication</w:t>
      </w:r>
      <w:r>
        <w:t xml:space="preserve"> Service API</w:t>
      </w:r>
      <w:bookmarkEnd w:id="149"/>
      <w:bookmarkEnd w:id="150"/>
      <w:bookmarkEnd w:id="151"/>
      <w:bookmarkEnd w:id="152"/>
      <w:bookmarkEnd w:id="153"/>
      <w:bookmarkEnd w:id="154"/>
      <w:bookmarkEnd w:id="155"/>
    </w:p>
    <w:p w14:paraId="47D242C0" w14:textId="57872900" w:rsidR="00904370" w:rsidRDefault="00904370" w:rsidP="00D3356D">
      <w:pPr>
        <w:pStyle w:val="Heading3"/>
      </w:pPr>
      <w:bookmarkStart w:id="156" w:name="_Toc510696599"/>
      <w:bookmarkStart w:id="157" w:name="_Toc35971391"/>
      <w:bookmarkStart w:id="158" w:name="_Toc63347618"/>
      <w:bookmarkStart w:id="159" w:name="_Toc70168781"/>
      <w:bookmarkStart w:id="160" w:name="_Toc94083862"/>
      <w:bookmarkStart w:id="161" w:name="_Toc119934286"/>
      <w:bookmarkStart w:id="162" w:name="_Toc122005423"/>
      <w:r>
        <w:t>6.1.1</w:t>
      </w:r>
      <w:r>
        <w:tab/>
        <w:t>Introduction</w:t>
      </w:r>
      <w:bookmarkEnd w:id="156"/>
      <w:bookmarkEnd w:id="157"/>
      <w:bookmarkEnd w:id="158"/>
      <w:bookmarkEnd w:id="159"/>
      <w:bookmarkEnd w:id="160"/>
      <w:bookmarkEnd w:id="161"/>
      <w:bookmarkEnd w:id="162"/>
    </w:p>
    <w:p w14:paraId="04F698A9" w14:textId="54855B17" w:rsidR="00904370" w:rsidRDefault="00904370" w:rsidP="00904370">
      <w:pPr>
        <w:rPr>
          <w:noProof/>
          <w:lang w:eastAsia="zh-CN"/>
        </w:rPr>
      </w:pPr>
      <w:bookmarkStart w:id="163"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64" w:name="_Toc35971392"/>
      <w:bookmarkStart w:id="165" w:name="_Toc63347619"/>
      <w:bookmarkStart w:id="166" w:name="_Toc70168782"/>
      <w:bookmarkStart w:id="167" w:name="_Toc94083863"/>
      <w:bookmarkStart w:id="168" w:name="_Toc119934287"/>
      <w:bookmarkStart w:id="169" w:name="_Toc122005424"/>
      <w:r>
        <w:t>6.1.2</w:t>
      </w:r>
      <w:r>
        <w:tab/>
        <w:t>Usage of HTTP</w:t>
      </w:r>
      <w:bookmarkEnd w:id="163"/>
      <w:bookmarkEnd w:id="164"/>
      <w:bookmarkEnd w:id="165"/>
      <w:bookmarkEnd w:id="166"/>
      <w:bookmarkEnd w:id="167"/>
      <w:bookmarkEnd w:id="168"/>
      <w:bookmarkEnd w:id="169"/>
    </w:p>
    <w:p w14:paraId="1390A0D7" w14:textId="146CF055" w:rsidR="00904370" w:rsidRPr="000C5200" w:rsidRDefault="00904370" w:rsidP="00D3356D">
      <w:pPr>
        <w:pStyle w:val="Heading4"/>
      </w:pPr>
      <w:bookmarkStart w:id="170" w:name="_Toc510696601"/>
      <w:bookmarkStart w:id="171" w:name="_Toc35971393"/>
      <w:bookmarkStart w:id="172" w:name="_Toc63347620"/>
      <w:bookmarkStart w:id="173" w:name="_Toc70168783"/>
      <w:bookmarkStart w:id="174" w:name="_Toc94083864"/>
      <w:bookmarkStart w:id="175" w:name="_Toc119934288"/>
      <w:bookmarkStart w:id="176" w:name="_Toc122005425"/>
      <w:r>
        <w:t>6.1.2.1</w:t>
      </w:r>
      <w:r>
        <w:tab/>
        <w:t>General</w:t>
      </w:r>
      <w:bookmarkEnd w:id="170"/>
      <w:bookmarkEnd w:id="171"/>
      <w:bookmarkEnd w:id="172"/>
      <w:bookmarkEnd w:id="173"/>
      <w:bookmarkEnd w:id="174"/>
      <w:bookmarkEnd w:id="175"/>
      <w:bookmarkEnd w:id="176"/>
    </w:p>
    <w:p w14:paraId="2A9C26EE" w14:textId="3205C5B8" w:rsidR="00904370" w:rsidRPr="00986E88" w:rsidRDefault="00904370" w:rsidP="00904370">
      <w:pPr>
        <w:rPr>
          <w:noProof/>
        </w:rPr>
      </w:pPr>
      <w:bookmarkStart w:id="177" w:name="_Toc510696602"/>
      <w:r w:rsidRPr="00986E88">
        <w:rPr>
          <w:noProof/>
        </w:rPr>
        <w:t>HTTP</w:t>
      </w:r>
      <w:r w:rsidRPr="00986E88">
        <w:rPr>
          <w:noProof/>
          <w:lang w:eastAsia="zh-CN"/>
        </w:rPr>
        <w:t>/2, IETF RFC 7540 [</w:t>
      </w:r>
      <w:r w:rsidR="000D7462">
        <w:rPr>
          <w:noProof/>
          <w:lang w:eastAsia="zh-CN"/>
        </w:rPr>
        <w:t>8</w:t>
      </w:r>
      <w:r w:rsidRPr="00986E88">
        <w:rPr>
          <w:noProof/>
          <w:lang w:eastAsia="zh-CN"/>
        </w:rPr>
        <w:t xml:space="preserve">], </w:t>
      </w:r>
      <w:r w:rsidRPr="00986E88">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78" w:name="_Toc35971394"/>
      <w:bookmarkStart w:id="179" w:name="_Toc63347621"/>
      <w:bookmarkStart w:id="180" w:name="_Toc70168784"/>
      <w:bookmarkStart w:id="181" w:name="_Toc94083865"/>
      <w:bookmarkStart w:id="182" w:name="_Toc119934289"/>
      <w:bookmarkStart w:id="183" w:name="_Toc122005426"/>
      <w:r>
        <w:t>6.1.2.2</w:t>
      </w:r>
      <w:r>
        <w:tab/>
        <w:t>HTTP standard headers</w:t>
      </w:r>
      <w:bookmarkEnd w:id="177"/>
      <w:bookmarkEnd w:id="178"/>
      <w:bookmarkEnd w:id="179"/>
      <w:bookmarkEnd w:id="180"/>
      <w:bookmarkEnd w:id="181"/>
      <w:bookmarkEnd w:id="182"/>
      <w:bookmarkEnd w:id="183"/>
    </w:p>
    <w:p w14:paraId="569F7955" w14:textId="56BD33B8" w:rsidR="00904370" w:rsidRDefault="00904370" w:rsidP="00D3356D">
      <w:pPr>
        <w:pStyle w:val="Heading5"/>
        <w:rPr>
          <w:lang w:eastAsia="zh-CN"/>
        </w:rPr>
      </w:pPr>
      <w:bookmarkStart w:id="184" w:name="_Toc510696603"/>
      <w:bookmarkStart w:id="185" w:name="_Toc35971395"/>
      <w:bookmarkStart w:id="186" w:name="_Toc63347622"/>
      <w:bookmarkStart w:id="187" w:name="_Toc70168785"/>
      <w:bookmarkStart w:id="188" w:name="_Toc94083866"/>
      <w:bookmarkStart w:id="189" w:name="_Toc119934290"/>
      <w:bookmarkStart w:id="190" w:name="_Toc122005427"/>
      <w:r>
        <w:t>6.1.2.2.1</w:t>
      </w:r>
      <w:r>
        <w:rPr>
          <w:rFonts w:hint="eastAsia"/>
          <w:lang w:eastAsia="zh-CN"/>
        </w:rPr>
        <w:tab/>
      </w:r>
      <w:r>
        <w:rPr>
          <w:lang w:eastAsia="zh-CN"/>
        </w:rPr>
        <w:t>General</w:t>
      </w:r>
      <w:bookmarkEnd w:id="184"/>
      <w:bookmarkEnd w:id="185"/>
      <w:bookmarkEnd w:id="186"/>
      <w:bookmarkEnd w:id="187"/>
      <w:bookmarkEnd w:id="188"/>
      <w:bookmarkEnd w:id="189"/>
      <w:bookmarkEnd w:id="190"/>
    </w:p>
    <w:p w14:paraId="3EFE9D7A" w14:textId="77777777" w:rsidR="00904370" w:rsidRPr="00986E88" w:rsidRDefault="00904370" w:rsidP="00904370">
      <w:pPr>
        <w:rPr>
          <w:noProof/>
        </w:rPr>
      </w:pPr>
      <w:bookmarkStart w:id="191" w:name="_Toc510696604"/>
      <w:r w:rsidRPr="00986E88">
        <w:rPr>
          <w:noProof/>
        </w:rPr>
        <w:t xml:space="preserve">See </w:t>
      </w:r>
      <w:r>
        <w:rPr>
          <w:noProof/>
        </w:rPr>
        <w:t>clause</w:t>
      </w:r>
      <w:r w:rsidRPr="00986E88">
        <w:rPr>
          <w:noProof/>
        </w:rPr>
        <w:t> 5.2.2 of 3GPP TS 29.500 [4] for the usage of HTTP standard headers.</w:t>
      </w:r>
    </w:p>
    <w:p w14:paraId="264F206E" w14:textId="2B73A024" w:rsidR="00904370" w:rsidRDefault="00904370" w:rsidP="00D3356D">
      <w:pPr>
        <w:pStyle w:val="Heading5"/>
      </w:pPr>
      <w:bookmarkStart w:id="192" w:name="_Toc35971396"/>
      <w:bookmarkStart w:id="193" w:name="_Toc63347623"/>
      <w:bookmarkStart w:id="194" w:name="_Toc70168786"/>
      <w:bookmarkStart w:id="195" w:name="_Toc94083867"/>
      <w:bookmarkStart w:id="196" w:name="_Toc119934291"/>
      <w:bookmarkStart w:id="197" w:name="_Toc122005428"/>
      <w:r>
        <w:t>6.1.2.2.2</w:t>
      </w:r>
      <w:r>
        <w:tab/>
        <w:t>Content type</w:t>
      </w:r>
      <w:bookmarkEnd w:id="191"/>
      <w:bookmarkEnd w:id="192"/>
      <w:bookmarkEnd w:id="193"/>
      <w:bookmarkEnd w:id="194"/>
      <w:bookmarkEnd w:id="195"/>
      <w:bookmarkEnd w:id="196"/>
      <w:bookmarkEnd w:id="197"/>
    </w:p>
    <w:p w14:paraId="2E42CA5F" w14:textId="352E6513" w:rsidR="00904370" w:rsidRDefault="00904370" w:rsidP="00904370">
      <w:bookmarkStart w:id="198"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4FE85E59" w:rsidR="00904370" w:rsidRPr="00986E88" w:rsidRDefault="0090437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sidR="000D7462">
        <w:t>1</w:t>
      </w:r>
      <w:r>
        <w:t>].</w:t>
      </w:r>
    </w:p>
    <w:p w14:paraId="4D0211D2" w14:textId="568994FE" w:rsidR="00904370" w:rsidRPr="000C5200" w:rsidRDefault="00904370" w:rsidP="00D3356D">
      <w:pPr>
        <w:pStyle w:val="Heading4"/>
      </w:pPr>
      <w:bookmarkStart w:id="199" w:name="_Toc35971397"/>
      <w:bookmarkStart w:id="200" w:name="_Toc63347624"/>
      <w:bookmarkStart w:id="201" w:name="_Toc70168787"/>
      <w:bookmarkStart w:id="202" w:name="_Toc94083868"/>
      <w:bookmarkStart w:id="203" w:name="_Toc119934292"/>
      <w:bookmarkStart w:id="204" w:name="_Toc122005429"/>
      <w:r>
        <w:t>6.1.2.3</w:t>
      </w:r>
      <w:r>
        <w:tab/>
        <w:t>HTTP custom headers</w:t>
      </w:r>
      <w:bookmarkEnd w:id="198"/>
      <w:bookmarkEnd w:id="199"/>
      <w:bookmarkEnd w:id="200"/>
      <w:bookmarkEnd w:id="201"/>
      <w:bookmarkEnd w:id="202"/>
      <w:bookmarkEnd w:id="203"/>
      <w:bookmarkEnd w:id="204"/>
    </w:p>
    <w:p w14:paraId="63728246" w14:textId="77777777" w:rsidR="00904370" w:rsidRDefault="00904370" w:rsidP="00904370">
      <w:pPr>
        <w:rPr>
          <w:noProof/>
        </w:rPr>
      </w:pPr>
      <w:bookmarkStart w:id="205" w:name="_Toc489605322"/>
      <w:bookmarkStart w:id="206" w:name="_Toc492899753"/>
      <w:bookmarkStart w:id="207" w:name="_Toc492900032"/>
      <w:bookmarkStart w:id="208" w:name="_Toc492967834"/>
      <w:bookmarkStart w:id="209" w:name="_Toc492972922"/>
      <w:bookmarkStart w:id="210" w:name="_Toc492973142"/>
      <w:bookmarkStart w:id="211" w:name="_Toc492974840"/>
      <w:bookmarkStart w:id="21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5F98263" w:rsidR="00904370" w:rsidRDefault="00904370" w:rsidP="00D3356D">
      <w:pPr>
        <w:pStyle w:val="Heading3"/>
      </w:pPr>
      <w:bookmarkStart w:id="213" w:name="_Toc510696607"/>
      <w:bookmarkStart w:id="214" w:name="_Toc35971398"/>
      <w:bookmarkStart w:id="215" w:name="_Toc63347625"/>
      <w:bookmarkStart w:id="216" w:name="_Toc70168788"/>
      <w:bookmarkStart w:id="217" w:name="_Toc94083869"/>
      <w:bookmarkStart w:id="218" w:name="_Toc119934293"/>
      <w:bookmarkStart w:id="219" w:name="_Toc122005430"/>
      <w:bookmarkEnd w:id="205"/>
      <w:bookmarkEnd w:id="206"/>
      <w:bookmarkEnd w:id="207"/>
      <w:bookmarkEnd w:id="208"/>
      <w:bookmarkEnd w:id="209"/>
      <w:bookmarkEnd w:id="210"/>
      <w:bookmarkEnd w:id="211"/>
      <w:bookmarkEnd w:id="212"/>
      <w:r>
        <w:t>6.1.3</w:t>
      </w:r>
      <w:r>
        <w:tab/>
        <w:t>Resources</w:t>
      </w:r>
      <w:bookmarkEnd w:id="213"/>
      <w:bookmarkEnd w:id="214"/>
      <w:bookmarkEnd w:id="215"/>
      <w:bookmarkEnd w:id="216"/>
      <w:bookmarkEnd w:id="217"/>
      <w:bookmarkEnd w:id="218"/>
      <w:bookmarkEnd w:id="219"/>
    </w:p>
    <w:p w14:paraId="1973A7C3" w14:textId="751F88B1" w:rsidR="00904370" w:rsidRPr="000A7435" w:rsidRDefault="00904370" w:rsidP="00D3356D">
      <w:pPr>
        <w:pStyle w:val="Heading4"/>
      </w:pPr>
      <w:bookmarkStart w:id="220" w:name="_Toc510696608"/>
      <w:bookmarkStart w:id="221" w:name="_Toc35971399"/>
      <w:bookmarkStart w:id="222" w:name="_Toc63347626"/>
      <w:bookmarkStart w:id="223" w:name="_Toc70168789"/>
      <w:bookmarkStart w:id="224" w:name="_Toc94083870"/>
      <w:bookmarkStart w:id="225" w:name="_Toc119934294"/>
      <w:bookmarkStart w:id="226" w:name="_Toc122005431"/>
      <w:r>
        <w:t>6.1.3.1</w:t>
      </w:r>
      <w:r>
        <w:tab/>
        <w:t>Overview</w:t>
      </w:r>
      <w:bookmarkEnd w:id="220"/>
      <w:bookmarkEnd w:id="221"/>
      <w:bookmarkEnd w:id="222"/>
      <w:bookmarkEnd w:id="223"/>
      <w:bookmarkEnd w:id="224"/>
      <w:bookmarkEnd w:id="225"/>
      <w:bookmarkEnd w:id="226"/>
    </w:p>
    <w:p w14:paraId="633DEDEF" w14:textId="77777777" w:rsidR="00510CD5" w:rsidRDefault="00510CD5" w:rsidP="00510CD5">
      <w:r>
        <w:t>This clause describes the structure for the Resource URIs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75pt;height:108.45pt" o:ole="">
            <v:imagedata r:id="rId21" o:title=""/>
          </v:shape>
          <o:OLEObject Type="Embed" ProgID="Visio.Drawing.11" ShapeID="_x0000_i1030" DrawAspect="Content" ObjectID="_1732618176" r:id="rId22"/>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r w:rsidR="00041F01">
        <w:t>Nnef_Auth</w:t>
      </w:r>
      <w:r w:rsidR="00643184" w:rsidRPr="00643184">
        <w:t>entication</w:t>
      </w:r>
      <w:r w:rsidR="00041F01" w:rsidRPr="009879C2">
        <w:t xml:space="preserve"> API</w:t>
      </w:r>
    </w:p>
    <w:p w14:paraId="450743D6" w14:textId="0EBDB61D" w:rsidR="00904370" w:rsidRDefault="00510CD5" w:rsidP="00904370">
      <w:r>
        <w:t>Table </w:t>
      </w:r>
      <w:r w:rsidR="00904370">
        <w:t>6.1.3.1-1 provides an overview of the resources and applicable HTTP methods.</w:t>
      </w:r>
    </w:p>
    <w:p w14:paraId="42C24B80" w14:textId="1F001F39" w:rsidR="00904370" w:rsidRPr="00384E92" w:rsidRDefault="00510CD5" w:rsidP="00904370">
      <w:pPr>
        <w:pStyle w:val="TH"/>
      </w:pPr>
      <w:r w:rsidRPr="00384E92">
        <w:lastRenderedPageBreak/>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27" w:name="_Toc510696609"/>
      <w:bookmarkStart w:id="228" w:name="_Toc35971400"/>
      <w:bookmarkStart w:id="229" w:name="_Toc63347627"/>
      <w:bookmarkStart w:id="230" w:name="_Toc70168790"/>
      <w:bookmarkStart w:id="231" w:name="_Toc94083871"/>
      <w:bookmarkStart w:id="232" w:name="_Toc119934295"/>
      <w:bookmarkStart w:id="233" w:name="_Toc122005432"/>
      <w:r>
        <w:t>6.1.3.2</w:t>
      </w:r>
      <w:r>
        <w:tab/>
        <w:t xml:space="preserve">Resource: </w:t>
      </w:r>
      <w:r w:rsidR="006E4DFC" w:rsidRPr="009E00EB">
        <w:t>uav-authentications</w:t>
      </w:r>
      <w:bookmarkEnd w:id="227"/>
      <w:bookmarkEnd w:id="228"/>
      <w:bookmarkEnd w:id="229"/>
      <w:bookmarkEnd w:id="230"/>
      <w:bookmarkEnd w:id="231"/>
      <w:bookmarkEnd w:id="232"/>
      <w:bookmarkEnd w:id="233"/>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34" w:name="_Toc510696610"/>
      <w:bookmarkStart w:id="235" w:name="_Toc35971401"/>
      <w:bookmarkStart w:id="236" w:name="_Toc63347628"/>
      <w:bookmarkStart w:id="237" w:name="_Toc70168791"/>
      <w:bookmarkStart w:id="238" w:name="_Toc94083872"/>
      <w:bookmarkStart w:id="239" w:name="_Toc119934296"/>
      <w:bookmarkStart w:id="240" w:name="_Toc122005433"/>
      <w:r>
        <w:t>6.1.3.2.1</w:t>
      </w:r>
      <w:r>
        <w:tab/>
        <w:t>Description</w:t>
      </w:r>
      <w:bookmarkEnd w:id="234"/>
      <w:bookmarkEnd w:id="235"/>
      <w:bookmarkEnd w:id="236"/>
      <w:bookmarkEnd w:id="237"/>
      <w:bookmarkEnd w:id="238"/>
      <w:bookmarkEnd w:id="239"/>
      <w:bookmarkEnd w:id="240"/>
    </w:p>
    <w:p w14:paraId="03384E0A" w14:textId="77777777" w:rsidR="00904370" w:rsidRDefault="00904370" w:rsidP="001855C0">
      <w:pPr>
        <w:pStyle w:val="Heading5"/>
      </w:pPr>
      <w:bookmarkStart w:id="241" w:name="_Toc35971402"/>
      <w:bookmarkStart w:id="242" w:name="_Toc63347629"/>
      <w:bookmarkStart w:id="243" w:name="_Toc70168792"/>
      <w:bookmarkStart w:id="244" w:name="_Toc94083873"/>
      <w:bookmarkStart w:id="245" w:name="_Toc119934297"/>
      <w:bookmarkStart w:id="246" w:name="_Toc510696612"/>
      <w:bookmarkStart w:id="247" w:name="_Toc122005434"/>
      <w:r w:rsidRPr="001855C0">
        <w:t>6</w:t>
      </w:r>
      <w:r>
        <w:t>.1.3.2.2</w:t>
      </w:r>
      <w:r>
        <w:tab/>
        <w:t>Resource Definition</w:t>
      </w:r>
      <w:bookmarkEnd w:id="241"/>
      <w:bookmarkEnd w:id="242"/>
      <w:bookmarkEnd w:id="243"/>
      <w:bookmarkEnd w:id="244"/>
      <w:bookmarkEnd w:id="245"/>
      <w:bookmarkEnd w:id="247"/>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48" w:name="_Toc35971403"/>
      <w:bookmarkStart w:id="249" w:name="_Toc63347630"/>
      <w:bookmarkStart w:id="250" w:name="_Toc70168793"/>
      <w:bookmarkStart w:id="251" w:name="_Toc94083874"/>
      <w:bookmarkStart w:id="252" w:name="_Toc119934298"/>
      <w:bookmarkStart w:id="253" w:name="_Toc122005435"/>
      <w:r>
        <w:t>6.1.3.2.3</w:t>
      </w:r>
      <w:r>
        <w:tab/>
        <w:t>Resource Standard Methods</w:t>
      </w:r>
      <w:bookmarkEnd w:id="246"/>
      <w:bookmarkEnd w:id="248"/>
      <w:bookmarkEnd w:id="249"/>
      <w:bookmarkEnd w:id="250"/>
      <w:bookmarkEnd w:id="251"/>
      <w:bookmarkEnd w:id="252"/>
      <w:bookmarkEnd w:id="253"/>
    </w:p>
    <w:p w14:paraId="34120A3A" w14:textId="05785F8E" w:rsidR="00904370" w:rsidRPr="00384E92" w:rsidRDefault="00904370" w:rsidP="003D2E63">
      <w:pPr>
        <w:pStyle w:val="Heading6"/>
        <w:overflowPunct/>
        <w:autoSpaceDE/>
        <w:autoSpaceDN/>
        <w:adjustRightInd/>
        <w:ind w:left="1985" w:hanging="1985"/>
        <w:textAlignment w:val="auto"/>
      </w:pPr>
      <w:bookmarkStart w:id="254" w:name="_Toc510696613"/>
      <w:bookmarkStart w:id="255" w:name="_Toc35971404"/>
      <w:bookmarkStart w:id="256" w:name="_Toc63347631"/>
      <w:bookmarkStart w:id="257" w:name="_Toc70168794"/>
      <w:bookmarkStart w:id="258" w:name="_Toc94083875"/>
      <w:bookmarkStart w:id="259" w:name="_Toc119934299"/>
      <w:r w:rsidRPr="00384E92">
        <w:t>6.</w:t>
      </w:r>
      <w:r>
        <w:t>1.3.2.3</w:t>
      </w:r>
      <w:r w:rsidRPr="00384E92">
        <w:t>.1</w:t>
      </w:r>
      <w:r w:rsidRPr="00384E92">
        <w:tab/>
      </w:r>
      <w:r w:rsidR="006E4DFC" w:rsidRPr="006E4DFC">
        <w:t>POST</w:t>
      </w:r>
      <w:bookmarkEnd w:id="254"/>
      <w:bookmarkEnd w:id="255"/>
      <w:bookmarkEnd w:id="256"/>
      <w:bookmarkEnd w:id="257"/>
      <w:bookmarkEnd w:id="258"/>
      <w:bookmarkEnd w:id="259"/>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lastRenderedPageBreak/>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7C31F36B" w:rsidR="0076119C" w:rsidRDefault="000638D7" w:rsidP="0076119C">
            <w:pPr>
              <w:pStyle w:val="TAL"/>
            </w:pPr>
            <w:r w:rsidRPr="00E06FFC">
              <w:t>Temporary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w:t>
            </w:r>
            <w:r w:rsidRPr="00E06FFC">
              <w:t xml:space="preserve">on an alternative service instance within the same </w:t>
            </w:r>
            <w:r w:rsidR="00CF58E6">
              <w:t>NEF (UAS-NF)</w:t>
            </w:r>
            <w:r w:rsidRPr="00E06FFC">
              <w:t xml:space="preserve"> or </w:t>
            </w:r>
            <w:r w:rsidR="00CF58E6">
              <w:t>NEF (UAS-NF)</w:t>
            </w:r>
            <w:r w:rsidRPr="00E06FFC">
              <w:t xml:space="preserve"> (service) set.</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73BC0437" w:rsidR="0076119C" w:rsidRDefault="000638D7" w:rsidP="0076119C">
            <w:pPr>
              <w:pStyle w:val="TAL"/>
            </w:pPr>
            <w:r w:rsidRPr="00E06FFC">
              <w:t>Permanent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on </w:t>
            </w:r>
            <w:r w:rsidRPr="00E06FFC">
              <w:t xml:space="preserve">an alternative service instance within the same </w:t>
            </w:r>
            <w:r w:rsidR="00CF58E6">
              <w:t>NEF (UAS-NF)</w:t>
            </w:r>
            <w:r w:rsidRPr="00E06FFC">
              <w:t xml:space="preserve"> or </w:t>
            </w:r>
            <w:r w:rsidR="00CF58E6">
              <w:t>NEF (UAS-NF)</w:t>
            </w:r>
            <w:r w:rsidRPr="00E06FFC">
              <w:t xml:space="preserve"> (service) set.</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6C19B0F2"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2D7C90">
              <w:t>:</w:t>
            </w:r>
          </w:p>
          <w:p w14:paraId="1E31B333" w14:textId="0FD86E05" w:rsidR="002D7C90" w:rsidRDefault="002D7C90" w:rsidP="002D7C90">
            <w:pPr>
              <w:pStyle w:val="TAL"/>
            </w:pPr>
            <w:r>
              <w:t xml:space="preserve">- </w:t>
            </w:r>
            <w:r w:rsidR="001D18D3" w:rsidRPr="000B71E3">
              <w:t>AUTHENTICATION_</w:t>
            </w:r>
            <w:r w:rsidR="001D18D3">
              <w:t>FAILURE</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245C95C9" w:rsidR="002D7C90" w:rsidRPr="00DB5639" w:rsidRDefault="000638D7" w:rsidP="002C1949">
            <w:pPr>
              <w:pStyle w:val="TAL"/>
            </w:pPr>
            <w:r w:rsidRPr="002C1949">
              <w:t>Or the same URI, if a request is redirected to the same target resource via a different SCP.</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1A3906D5" w:rsidR="002D7C90" w:rsidRPr="00DB5639" w:rsidRDefault="000638D7" w:rsidP="002C1949">
            <w:pPr>
              <w:pStyle w:val="TAL"/>
            </w:pPr>
            <w:r w:rsidRPr="002C1949">
              <w:t>Or the same URI, if a request is redirected to the same target resource via a different SCP.</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60" w:name="_Toc510696615"/>
      <w:bookmarkStart w:id="261" w:name="_Toc35971406"/>
      <w:bookmarkStart w:id="262" w:name="_Toc63347633"/>
      <w:bookmarkStart w:id="263" w:name="_Toc70168796"/>
    </w:p>
    <w:p w14:paraId="01E00DF9" w14:textId="2D6FAE4B" w:rsidR="00904370" w:rsidRDefault="00904370" w:rsidP="00D3356D">
      <w:pPr>
        <w:pStyle w:val="Heading5"/>
      </w:pPr>
      <w:bookmarkStart w:id="264" w:name="_Toc94083876"/>
      <w:bookmarkStart w:id="265" w:name="_Toc119934300"/>
      <w:bookmarkStart w:id="266" w:name="_Toc122005436"/>
      <w:r>
        <w:t>6.1.3.2.4</w:t>
      </w:r>
      <w:r>
        <w:tab/>
        <w:t>Resource Custom Operations</w:t>
      </w:r>
      <w:bookmarkEnd w:id="260"/>
      <w:bookmarkEnd w:id="261"/>
      <w:bookmarkEnd w:id="262"/>
      <w:bookmarkEnd w:id="263"/>
      <w:bookmarkEnd w:id="264"/>
      <w:bookmarkEnd w:id="265"/>
      <w:bookmarkEnd w:id="266"/>
    </w:p>
    <w:p w14:paraId="041E144D" w14:textId="6FE36E78" w:rsidR="003A0FE8" w:rsidRPr="003A0FE8" w:rsidRDefault="003A0FE8" w:rsidP="00E61AFA">
      <w:r>
        <w:t>None</w:t>
      </w:r>
    </w:p>
    <w:p w14:paraId="076C8B7C" w14:textId="19299657" w:rsidR="00904370" w:rsidRDefault="00904370" w:rsidP="00D3356D">
      <w:pPr>
        <w:pStyle w:val="Heading3"/>
      </w:pPr>
      <w:bookmarkStart w:id="267" w:name="_Toc510696628"/>
      <w:bookmarkStart w:id="268" w:name="_Toc35971419"/>
      <w:bookmarkStart w:id="269" w:name="_Toc63347646"/>
      <w:bookmarkStart w:id="270" w:name="_Toc70168809"/>
      <w:bookmarkStart w:id="271" w:name="_Toc94083877"/>
      <w:bookmarkStart w:id="272" w:name="_Toc119934301"/>
      <w:bookmarkStart w:id="273" w:name="_Toc122005437"/>
      <w:r>
        <w:lastRenderedPageBreak/>
        <w:t>6.1.5</w:t>
      </w:r>
      <w:r>
        <w:tab/>
        <w:t>Notifications</w:t>
      </w:r>
      <w:bookmarkEnd w:id="267"/>
      <w:bookmarkEnd w:id="268"/>
      <w:bookmarkEnd w:id="269"/>
      <w:bookmarkEnd w:id="270"/>
      <w:bookmarkEnd w:id="271"/>
      <w:bookmarkEnd w:id="272"/>
      <w:bookmarkEnd w:id="273"/>
    </w:p>
    <w:p w14:paraId="6A2FD47C" w14:textId="3213DF9F" w:rsidR="00904370" w:rsidRPr="000A7435" w:rsidRDefault="00904370" w:rsidP="00D3356D">
      <w:pPr>
        <w:pStyle w:val="Heading4"/>
      </w:pPr>
      <w:bookmarkStart w:id="274" w:name="_Toc510696629"/>
      <w:bookmarkStart w:id="275" w:name="_Toc35971420"/>
      <w:bookmarkStart w:id="276" w:name="_Toc63347647"/>
      <w:bookmarkStart w:id="277" w:name="_Toc70168810"/>
      <w:bookmarkStart w:id="278" w:name="_Toc94083878"/>
      <w:bookmarkStart w:id="279" w:name="_Toc119934302"/>
      <w:bookmarkStart w:id="280" w:name="_Toc122005438"/>
      <w:r>
        <w:t>6.1.5.1</w:t>
      </w:r>
      <w:r>
        <w:tab/>
        <w:t>General</w:t>
      </w:r>
      <w:bookmarkEnd w:id="274"/>
      <w:bookmarkEnd w:id="275"/>
      <w:bookmarkEnd w:id="276"/>
      <w:bookmarkEnd w:id="277"/>
      <w:bookmarkEnd w:id="278"/>
      <w:bookmarkEnd w:id="279"/>
      <w:bookmarkEnd w:id="280"/>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81" w:name="_Toc510696630"/>
      <w:bookmarkStart w:id="28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83" w:name="_Toc35971421"/>
      <w:bookmarkStart w:id="284" w:name="_Toc63347648"/>
      <w:bookmarkStart w:id="285" w:name="_Toc70168811"/>
      <w:bookmarkStart w:id="286" w:name="_Toc94083879"/>
      <w:bookmarkStart w:id="287" w:name="_Toc119934303"/>
      <w:bookmarkStart w:id="288" w:name="_Toc122005439"/>
      <w:r>
        <w:t>6.1.5.2</w:t>
      </w:r>
      <w:r>
        <w:tab/>
      </w:r>
      <w:r w:rsidR="004F342E">
        <w:t>A</w:t>
      </w:r>
      <w:r w:rsidR="002B31D1">
        <w:t>uthentication Notification</w:t>
      </w:r>
      <w:bookmarkEnd w:id="281"/>
      <w:bookmarkEnd w:id="283"/>
      <w:bookmarkEnd w:id="284"/>
      <w:bookmarkEnd w:id="285"/>
      <w:bookmarkEnd w:id="286"/>
      <w:bookmarkEnd w:id="287"/>
      <w:bookmarkEnd w:id="288"/>
    </w:p>
    <w:p w14:paraId="00738AC4" w14:textId="77777777" w:rsidR="00904370" w:rsidRPr="00986E88" w:rsidRDefault="00904370" w:rsidP="00D3356D">
      <w:pPr>
        <w:pStyle w:val="Heading5"/>
        <w:rPr>
          <w:noProof/>
        </w:rPr>
      </w:pPr>
      <w:bookmarkStart w:id="289" w:name="_Toc532994455"/>
      <w:bookmarkStart w:id="290" w:name="_Toc35971422"/>
      <w:bookmarkStart w:id="291" w:name="_Toc63347649"/>
      <w:bookmarkStart w:id="292" w:name="_Toc70168812"/>
      <w:bookmarkStart w:id="293" w:name="_Toc94083880"/>
      <w:bookmarkStart w:id="294" w:name="_Toc119934304"/>
      <w:bookmarkStart w:id="295" w:name="_Toc510696631"/>
      <w:bookmarkStart w:id="296" w:name="_Toc122005440"/>
      <w:r>
        <w:t>6.1.5.2</w:t>
      </w:r>
      <w:r w:rsidRPr="00986E88">
        <w:rPr>
          <w:noProof/>
        </w:rPr>
        <w:t>.1</w:t>
      </w:r>
      <w:r w:rsidRPr="00986E88">
        <w:rPr>
          <w:noProof/>
        </w:rPr>
        <w:tab/>
        <w:t>Description</w:t>
      </w:r>
      <w:bookmarkEnd w:id="289"/>
      <w:bookmarkEnd w:id="290"/>
      <w:bookmarkEnd w:id="291"/>
      <w:bookmarkEnd w:id="292"/>
      <w:bookmarkEnd w:id="293"/>
      <w:bookmarkEnd w:id="294"/>
      <w:bookmarkEnd w:id="296"/>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297" w:name="_Toc532994456"/>
      <w:bookmarkStart w:id="298" w:name="_Toc35971423"/>
      <w:bookmarkStart w:id="299" w:name="_Toc63347650"/>
      <w:bookmarkStart w:id="300" w:name="_Toc70168813"/>
      <w:bookmarkStart w:id="301" w:name="_Toc94083881"/>
      <w:bookmarkStart w:id="302" w:name="_Toc119934305"/>
      <w:bookmarkStart w:id="303" w:name="_Toc122005441"/>
      <w:r>
        <w:t>6.1.5.2</w:t>
      </w:r>
      <w:r w:rsidRPr="00986E88">
        <w:rPr>
          <w:noProof/>
        </w:rPr>
        <w:t>.2</w:t>
      </w:r>
      <w:r w:rsidRPr="00986E88">
        <w:rPr>
          <w:noProof/>
        </w:rPr>
        <w:tab/>
        <w:t>Target URI</w:t>
      </w:r>
      <w:bookmarkEnd w:id="297"/>
      <w:bookmarkEnd w:id="298"/>
      <w:bookmarkEnd w:id="299"/>
      <w:bookmarkEnd w:id="300"/>
      <w:bookmarkEnd w:id="301"/>
      <w:bookmarkEnd w:id="302"/>
      <w:bookmarkEnd w:id="303"/>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6C628FBD" w:rsidR="00904370" w:rsidRPr="0016361A" w:rsidRDefault="002B31D1" w:rsidP="00F8594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04" w:name="_Toc532994457"/>
      <w:bookmarkStart w:id="305" w:name="_Toc35971424"/>
      <w:bookmarkStart w:id="306" w:name="_Toc63347651"/>
      <w:bookmarkStart w:id="307" w:name="_Toc70168814"/>
      <w:bookmarkStart w:id="308" w:name="_Toc94083882"/>
      <w:bookmarkStart w:id="309" w:name="_Toc119934306"/>
      <w:bookmarkStart w:id="310" w:name="_Toc122005442"/>
      <w:r>
        <w:t>6.1.5.2</w:t>
      </w:r>
      <w:r w:rsidRPr="00986E88">
        <w:rPr>
          <w:noProof/>
        </w:rPr>
        <w:t>.3</w:t>
      </w:r>
      <w:r w:rsidRPr="00986E88">
        <w:rPr>
          <w:noProof/>
        </w:rPr>
        <w:tab/>
        <w:t>Standard Methods</w:t>
      </w:r>
      <w:bookmarkEnd w:id="304"/>
      <w:bookmarkEnd w:id="305"/>
      <w:bookmarkEnd w:id="306"/>
      <w:bookmarkEnd w:id="307"/>
      <w:bookmarkEnd w:id="308"/>
      <w:bookmarkEnd w:id="309"/>
      <w:bookmarkEnd w:id="310"/>
    </w:p>
    <w:p w14:paraId="4E4C343D" w14:textId="77777777" w:rsidR="00904370" w:rsidRPr="00986E88" w:rsidRDefault="00904370" w:rsidP="00D3356D">
      <w:pPr>
        <w:pStyle w:val="H6"/>
        <w:rPr>
          <w:noProof/>
        </w:rPr>
      </w:pPr>
      <w:bookmarkStart w:id="311" w:name="_Toc532994458"/>
      <w:bookmarkStart w:id="312" w:name="_Toc35971425"/>
      <w:bookmarkStart w:id="313" w:name="_Toc63347652"/>
      <w:bookmarkStart w:id="314" w:name="_Toc70168815"/>
      <w:bookmarkStart w:id="315" w:name="_Toc94083883"/>
      <w:r>
        <w:t>6.1.5.2.3</w:t>
      </w:r>
      <w:r w:rsidRPr="00986E88">
        <w:rPr>
          <w:noProof/>
        </w:rPr>
        <w:t>.1</w:t>
      </w:r>
      <w:r w:rsidRPr="00986E88">
        <w:rPr>
          <w:noProof/>
        </w:rPr>
        <w:tab/>
        <w:t>POST</w:t>
      </w:r>
      <w:bookmarkEnd w:id="311"/>
      <w:bookmarkEnd w:id="312"/>
      <w:bookmarkEnd w:id="313"/>
      <w:bookmarkEnd w:id="314"/>
      <w:bookmarkEnd w:id="315"/>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lastRenderedPageBreak/>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975F94" w14:textId="77777777" w:rsidR="000638D7" w:rsidRDefault="000638D7" w:rsidP="000638D7">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p w14:paraId="1A3A643E"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E94306B" w14:textId="77777777" w:rsidR="000638D7" w:rsidRDefault="000638D7" w:rsidP="000638D7">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p w14:paraId="16126452"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77777777" w:rsidR="000638D7" w:rsidRPr="00D70312" w:rsidRDefault="000638D7" w:rsidP="00FD70CA">
            <w:pPr>
              <w:pStyle w:val="TAL"/>
            </w:pPr>
            <w:r>
              <w:t>Identifier of the target NF (service) instance ID towards which the notification is redirected</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7777777" w:rsidR="000638D7" w:rsidRPr="00D70312" w:rsidRDefault="000638D7" w:rsidP="00FD70CA">
            <w:pPr>
              <w:pStyle w:val="TAL"/>
            </w:pPr>
            <w:r>
              <w:t>Identifier of the target NF (service) instance ID towards which the notification is redirected</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16" w:name="_Toc35971427"/>
      <w:bookmarkStart w:id="317" w:name="_Toc63347654"/>
      <w:bookmarkStart w:id="318" w:name="_Toc70168817"/>
      <w:bookmarkStart w:id="319" w:name="_Toc94083884"/>
      <w:bookmarkStart w:id="320" w:name="_Toc119934307"/>
      <w:bookmarkStart w:id="321" w:name="_Toc122005443"/>
      <w:bookmarkEnd w:id="295"/>
      <w:r>
        <w:t>6.1.6</w:t>
      </w:r>
      <w:r>
        <w:tab/>
        <w:t>Data Model</w:t>
      </w:r>
      <w:bookmarkEnd w:id="282"/>
      <w:bookmarkEnd w:id="316"/>
      <w:bookmarkEnd w:id="317"/>
      <w:bookmarkEnd w:id="318"/>
      <w:bookmarkEnd w:id="319"/>
      <w:bookmarkEnd w:id="320"/>
      <w:bookmarkEnd w:id="321"/>
    </w:p>
    <w:p w14:paraId="50663F8B" w14:textId="038ED77F" w:rsidR="00904370" w:rsidRDefault="00904370" w:rsidP="00D3356D">
      <w:pPr>
        <w:pStyle w:val="Heading4"/>
      </w:pPr>
      <w:bookmarkStart w:id="322" w:name="_Toc510696633"/>
      <w:bookmarkStart w:id="323" w:name="_Toc35971428"/>
      <w:bookmarkStart w:id="324" w:name="_Toc63347655"/>
      <w:bookmarkStart w:id="325" w:name="_Toc70168818"/>
      <w:bookmarkStart w:id="326" w:name="_Toc94083885"/>
      <w:bookmarkStart w:id="327" w:name="_Toc119934308"/>
      <w:bookmarkStart w:id="328" w:name="_Toc122005444"/>
      <w:r>
        <w:t>6.1.6.1</w:t>
      </w:r>
      <w:r>
        <w:tab/>
        <w:t>General</w:t>
      </w:r>
      <w:bookmarkEnd w:id="322"/>
      <w:bookmarkEnd w:id="323"/>
      <w:bookmarkEnd w:id="324"/>
      <w:bookmarkEnd w:id="325"/>
      <w:bookmarkEnd w:id="326"/>
      <w:bookmarkEnd w:id="327"/>
      <w:bookmarkEnd w:id="328"/>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lastRenderedPageBreak/>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r w:rsidRPr="004102AF">
              <w:t>AuthContainer</w:t>
            </w:r>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r w:rsidRPr="00584B62">
              <w:t>authMsg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77777777" w:rsidR="0076699B" w:rsidRPr="008F399B" w:rsidRDefault="0076699B" w:rsidP="00535510">
            <w:pPr>
              <w:keepNext/>
              <w:keepLines/>
              <w:spacing w:after="0"/>
              <w:rPr>
                <w:rFonts w:ascii="Arial" w:hAnsi="Arial"/>
                <w:sz w:val="18"/>
              </w:rPr>
            </w:pPr>
            <w:r w:rsidRPr="000823C5">
              <w:rPr>
                <w:rFonts w:ascii="Arial" w:hAnsi="Arial"/>
                <w:sz w:val="18"/>
              </w:rPr>
              <w:t>3GPP TS 29.571 [</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29" w:name="_Toc510696634"/>
      <w:bookmarkStart w:id="330" w:name="_Toc35971429"/>
      <w:bookmarkStart w:id="331" w:name="_Toc63347656"/>
      <w:bookmarkStart w:id="332" w:name="_Toc70168819"/>
      <w:bookmarkStart w:id="333" w:name="_Toc94083886"/>
      <w:bookmarkStart w:id="334" w:name="_Toc119934309"/>
      <w:bookmarkStart w:id="335" w:name="_Toc1220054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9"/>
      <w:bookmarkEnd w:id="330"/>
      <w:bookmarkEnd w:id="331"/>
      <w:bookmarkEnd w:id="332"/>
      <w:bookmarkEnd w:id="333"/>
      <w:bookmarkEnd w:id="334"/>
      <w:bookmarkEnd w:id="335"/>
    </w:p>
    <w:p w14:paraId="28B96B94" w14:textId="7B697AC7" w:rsidR="00904370" w:rsidRDefault="00904370" w:rsidP="00D3356D">
      <w:pPr>
        <w:pStyle w:val="Heading5"/>
      </w:pPr>
      <w:bookmarkStart w:id="336" w:name="_Toc510696635"/>
      <w:bookmarkStart w:id="337" w:name="_Toc35971430"/>
      <w:bookmarkStart w:id="338" w:name="_Toc63347657"/>
      <w:bookmarkStart w:id="339" w:name="_Toc70168820"/>
      <w:bookmarkStart w:id="340" w:name="_Toc94083887"/>
      <w:bookmarkStart w:id="341" w:name="_Toc119934310"/>
      <w:bookmarkStart w:id="342" w:name="_Toc122005446"/>
      <w:r>
        <w:t>6.1.6.2.1</w:t>
      </w:r>
      <w:r>
        <w:tab/>
        <w:t>Introduction</w:t>
      </w:r>
      <w:bookmarkEnd w:id="336"/>
      <w:bookmarkEnd w:id="337"/>
      <w:bookmarkEnd w:id="338"/>
      <w:bookmarkEnd w:id="339"/>
      <w:bookmarkEnd w:id="340"/>
      <w:bookmarkEnd w:id="341"/>
      <w:bookmarkEnd w:id="342"/>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43" w:name="_Toc510696636"/>
      <w:bookmarkStart w:id="344" w:name="_Toc35971431"/>
      <w:bookmarkStart w:id="345" w:name="_Toc63347658"/>
      <w:bookmarkStart w:id="346" w:name="_Toc70168821"/>
      <w:bookmarkStart w:id="347" w:name="_Toc94083888"/>
      <w:bookmarkStart w:id="348" w:name="_Toc119934311"/>
      <w:bookmarkStart w:id="349" w:name="_Toc122005447"/>
      <w:r>
        <w:lastRenderedPageBreak/>
        <w:t>6.1.6.2.2</w:t>
      </w:r>
      <w:r>
        <w:tab/>
        <w:t xml:space="preserve">Type: </w:t>
      </w:r>
      <w:r w:rsidR="00721368" w:rsidRPr="00AB1E78">
        <w:t>UAVAuthInfo</w:t>
      </w:r>
      <w:bookmarkEnd w:id="343"/>
      <w:bookmarkEnd w:id="344"/>
      <w:bookmarkEnd w:id="345"/>
      <w:bookmarkEnd w:id="346"/>
      <w:bookmarkEnd w:id="347"/>
      <w:bookmarkEnd w:id="348"/>
      <w:bookmarkEnd w:id="349"/>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r w:rsidR="0076699B">
              <w:rPr>
                <w:rFonts w:cs="Arial"/>
                <w:szCs w:val="18"/>
              </w:rPr>
              <w:t>authContainer</w:t>
            </w:r>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r w:rsidRPr="00684BC7">
              <w:t>authResult</w:t>
            </w:r>
            <w:r>
              <w:t>" attribute.</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75D11E26" w:rsidR="00F81EC8" w:rsidRDefault="00F81EC8" w:rsidP="00F81EC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350"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50"/>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51" w:name="_Toc119934312"/>
      <w:bookmarkStart w:id="352" w:name="_Toc510696637"/>
      <w:bookmarkStart w:id="353" w:name="_Toc35971432"/>
      <w:bookmarkStart w:id="354" w:name="_Toc63347659"/>
      <w:bookmarkStart w:id="355" w:name="_Toc70168822"/>
      <w:bookmarkStart w:id="356" w:name="_Toc122005448"/>
      <w:r w:rsidRPr="002C1949">
        <w:t>6.1.6.2.3</w:t>
      </w:r>
      <w:r w:rsidRPr="002C1949">
        <w:tab/>
        <w:t xml:space="preserve">Type: </w:t>
      </w:r>
      <w:r w:rsidR="0010470B" w:rsidRPr="002C1949">
        <w:t>A</w:t>
      </w:r>
      <w:r w:rsidRPr="002C1949">
        <w:t>uthNotification</w:t>
      </w:r>
      <w:bookmarkEnd w:id="351"/>
      <w:bookmarkEnd w:id="356"/>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r w:rsidRPr="00684BC7">
              <w:t>authResult</w:t>
            </w:r>
            <w:r>
              <w:t>" attribute</w:t>
            </w:r>
            <w:r>
              <w:rPr>
                <w:rFonts w:cs="Arial"/>
                <w:szCs w:val="18"/>
              </w:rPr>
              <w:t>. This IE shall be present if the notifType is set to "</w:t>
            </w:r>
            <w:r>
              <w:t>UPDATEAUTH</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r>
              <w:rPr>
                <w:rFonts w:hint="eastAsia"/>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57" w:name="_Toc119934313"/>
      <w:bookmarkStart w:id="358" w:name="_Toc122005449"/>
      <w:r w:rsidRPr="002C1949">
        <w:lastRenderedPageBreak/>
        <w:t>6.1.6.2.4</w:t>
      </w:r>
      <w:r w:rsidRPr="002C1949">
        <w:tab/>
        <w:t>Type: UAVAuthResponse</w:t>
      </w:r>
      <w:bookmarkEnd w:id="357"/>
      <w:bookmarkEnd w:id="358"/>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r w:rsidRPr="00D3356D">
              <w:t>G</w:t>
            </w:r>
            <w:r w:rsidR="00E55830" w:rsidRPr="00D3356D">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r w:rsidRPr="00D3356D">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r w:rsidRPr="00D3356D">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r w:rsidR="009F6CF3">
              <w:t>authContainer</w:t>
            </w:r>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r w:rsidRPr="00684BC7">
              <w:t>authResult</w:t>
            </w:r>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59" w:name="_Toc119934314"/>
      <w:bookmarkStart w:id="360" w:name="_Toc122005450"/>
      <w:r w:rsidRPr="002C1949">
        <w:lastRenderedPageBreak/>
        <w:t>6.1.6.2.5</w:t>
      </w:r>
      <w:r w:rsidRPr="002C1949">
        <w:tab/>
        <w:t>Type: UAVAuthFailure</w:t>
      </w:r>
      <w:bookmarkEnd w:id="359"/>
      <w:bookmarkEnd w:id="360"/>
    </w:p>
    <w:p w14:paraId="4CE051E9" w14:textId="77777777" w:rsidR="002E774D" w:rsidRPr="00E06FFC" w:rsidRDefault="002E774D" w:rsidP="002E774D">
      <w:pPr>
        <w:pStyle w:val="TH"/>
      </w:pPr>
      <w:r w:rsidRPr="00E06FFC">
        <w:rPr>
          <w:noProof/>
        </w:rPr>
        <w:t>Table </w:t>
      </w:r>
      <w:r w:rsidRPr="00E06FFC">
        <w:t>6.1.6.2.</w:t>
      </w:r>
      <w:r>
        <w:t>x</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r w:rsidRPr="00D3356D">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77777777" w:rsidR="002E774D" w:rsidRPr="00ED7D24" w:rsidRDefault="002E774D" w:rsidP="002C1949">
            <w:pPr>
              <w:pStyle w:val="TAL"/>
              <w:rPr>
                <w:lang w:eastAsia="zh-CN"/>
              </w:rPr>
            </w:pPr>
            <w:r w:rsidRPr="002C1949">
              <w:rPr>
                <w:rFonts w:hint="eastAsia"/>
              </w:rPr>
              <w:t>0</w:t>
            </w: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r w:rsidRPr="00D3356D">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ProblemDetails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release is requested;</w:t>
            </w:r>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76E2A484" w14:textId="3E76A703" w:rsidR="00C41FAA" w:rsidRDefault="00C41FAA" w:rsidP="00C41FAA">
      <w:pPr>
        <w:pStyle w:val="Heading5"/>
      </w:pPr>
      <w:bookmarkStart w:id="361" w:name="_Toc90658177"/>
      <w:bookmarkStart w:id="362" w:name="_Toc104479499"/>
      <w:bookmarkStart w:id="363" w:name="_Toc119934315"/>
      <w:bookmarkStart w:id="364" w:name="_Toc122005451"/>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361"/>
      <w:bookmarkEnd w:id="362"/>
      <w:r>
        <w:rPr>
          <w:rFonts w:eastAsia="DengXian"/>
        </w:rPr>
        <w:t>AuthContainer</w:t>
      </w:r>
      <w:bookmarkEnd w:id="363"/>
      <w:bookmarkEnd w:id="364"/>
    </w:p>
    <w:p w14:paraId="6FCE5C87" w14:textId="77777777" w:rsidR="00C41FAA" w:rsidRDefault="00C41FAA" w:rsidP="00C41FAA">
      <w:pPr>
        <w:pStyle w:val="TH"/>
      </w:pPr>
      <w:r>
        <w:rPr>
          <w:noProof/>
        </w:rPr>
        <w:t>Table </w:t>
      </w:r>
      <w:r>
        <w:t xml:space="preserve">6.1.6.2.X-1: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r>
              <w:t>a</w:t>
            </w:r>
            <w:r w:rsidRPr="003A03A8">
              <w:t>uthMsg</w:t>
            </w:r>
            <w:r>
              <w:t>Type</w:t>
            </w:r>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4DB778D7"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r w:rsidRPr="003A03A8">
              <w:t>authMsg</w:t>
            </w:r>
            <w:r>
              <w:t>Payload</w:t>
            </w:r>
          </w:p>
        </w:tc>
        <w:tc>
          <w:tcPr>
            <w:tcW w:w="1984" w:type="dxa"/>
          </w:tcPr>
          <w:p w14:paraId="5B12A913" w14:textId="77777777" w:rsidR="00C41FAA" w:rsidRPr="00764F40" w:rsidRDefault="00C41FAA" w:rsidP="00535510">
            <w:pPr>
              <w:pStyle w:val="TAL"/>
            </w:pPr>
            <w:r w:rsidRPr="00764F40">
              <w:t>RefToBinaryData</w:t>
            </w:r>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r w:rsidRPr="00684BC7">
              <w:t>authResult</w:t>
            </w:r>
          </w:p>
        </w:tc>
        <w:tc>
          <w:tcPr>
            <w:tcW w:w="1984" w:type="dxa"/>
          </w:tcPr>
          <w:p w14:paraId="14EF7CEE" w14:textId="77777777" w:rsidR="00C41FAA" w:rsidRPr="00764F40" w:rsidRDefault="00C41FAA" w:rsidP="00535510">
            <w:pPr>
              <w:pStyle w:val="TAL"/>
            </w:pPr>
            <w:r w:rsidRPr="00684BC7">
              <w:t>AuthResult</w:t>
            </w:r>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704D9ABF" w14:textId="2F2DF321" w:rsidR="00904370" w:rsidRDefault="00904370" w:rsidP="00D3356D">
      <w:pPr>
        <w:pStyle w:val="Heading4"/>
        <w:rPr>
          <w:lang w:val="en-US"/>
        </w:rPr>
      </w:pPr>
      <w:bookmarkStart w:id="365" w:name="_Toc510696638"/>
      <w:bookmarkStart w:id="366" w:name="_Toc35971433"/>
      <w:bookmarkStart w:id="367" w:name="_Toc63347660"/>
      <w:bookmarkStart w:id="368" w:name="_Toc70168823"/>
      <w:bookmarkStart w:id="369" w:name="_Toc94083889"/>
      <w:bookmarkStart w:id="370" w:name="_Toc119934316"/>
      <w:bookmarkStart w:id="371" w:name="_Toc122005452"/>
      <w:bookmarkEnd w:id="352"/>
      <w:bookmarkEnd w:id="353"/>
      <w:bookmarkEnd w:id="354"/>
      <w:bookmarkEnd w:id="35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5"/>
      <w:bookmarkEnd w:id="366"/>
      <w:bookmarkEnd w:id="367"/>
      <w:bookmarkEnd w:id="368"/>
      <w:bookmarkEnd w:id="369"/>
      <w:bookmarkEnd w:id="370"/>
      <w:bookmarkEnd w:id="371"/>
    </w:p>
    <w:p w14:paraId="01D89DEC" w14:textId="152801D6" w:rsidR="00904370" w:rsidRPr="00384E92" w:rsidRDefault="00904370" w:rsidP="00D3356D">
      <w:pPr>
        <w:pStyle w:val="Heading5"/>
      </w:pPr>
      <w:bookmarkStart w:id="372" w:name="_Toc510696639"/>
      <w:bookmarkStart w:id="373" w:name="_Toc35971434"/>
      <w:bookmarkStart w:id="374" w:name="_Toc63347661"/>
      <w:bookmarkStart w:id="375" w:name="_Toc70168824"/>
      <w:bookmarkStart w:id="376" w:name="_Toc94083890"/>
      <w:bookmarkStart w:id="377" w:name="_Toc119934317"/>
      <w:bookmarkStart w:id="378" w:name="_Toc122005453"/>
      <w:r>
        <w:t>6.1.6.3.1</w:t>
      </w:r>
      <w:r w:rsidRPr="00384E92">
        <w:tab/>
        <w:t>Introduction</w:t>
      </w:r>
      <w:bookmarkEnd w:id="372"/>
      <w:bookmarkEnd w:id="373"/>
      <w:bookmarkEnd w:id="374"/>
      <w:bookmarkEnd w:id="375"/>
      <w:bookmarkEnd w:id="376"/>
      <w:bookmarkEnd w:id="377"/>
      <w:bookmarkEnd w:id="378"/>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379" w:name="_Toc510696640"/>
      <w:bookmarkStart w:id="380" w:name="_Toc35971435"/>
      <w:bookmarkStart w:id="381" w:name="_Toc63347662"/>
      <w:bookmarkStart w:id="382" w:name="_Toc70168825"/>
      <w:bookmarkStart w:id="383" w:name="_Toc94083891"/>
      <w:bookmarkStart w:id="384" w:name="_Toc119934318"/>
      <w:bookmarkStart w:id="385" w:name="_Toc122005454"/>
      <w:r>
        <w:t>6.1.6.3.2</w:t>
      </w:r>
      <w:r w:rsidRPr="00384E92">
        <w:tab/>
        <w:t>Simple data types</w:t>
      </w:r>
      <w:bookmarkEnd w:id="379"/>
      <w:bookmarkEnd w:id="380"/>
      <w:bookmarkEnd w:id="381"/>
      <w:bookmarkEnd w:id="382"/>
      <w:bookmarkEnd w:id="383"/>
      <w:bookmarkEnd w:id="384"/>
      <w:bookmarkEnd w:id="385"/>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386" w:name="_Toc510696641"/>
      <w:bookmarkStart w:id="387" w:name="_Toc35971436"/>
      <w:bookmarkStart w:id="388" w:name="_Toc63347663"/>
      <w:bookmarkStart w:id="389" w:name="_Toc70168826"/>
      <w:bookmarkStart w:id="390" w:name="_Toc94083892"/>
      <w:bookmarkStart w:id="391" w:name="_Toc119934319"/>
      <w:bookmarkStart w:id="392" w:name="_Toc122005455"/>
      <w:r>
        <w:t>6.1.6.3.3</w:t>
      </w:r>
      <w:r w:rsidRPr="00BC662F">
        <w:tab/>
        <w:t xml:space="preserve">Enumeration: </w:t>
      </w:r>
      <w:r w:rsidR="000A3700" w:rsidRPr="00A94607">
        <w:t>AuthResult</w:t>
      </w:r>
      <w:bookmarkEnd w:id="386"/>
      <w:bookmarkEnd w:id="387"/>
      <w:bookmarkEnd w:id="388"/>
      <w:bookmarkEnd w:id="389"/>
      <w:bookmarkEnd w:id="390"/>
      <w:bookmarkEnd w:id="391"/>
      <w:bookmarkEnd w:id="392"/>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393" w:name="_Toc94083893"/>
      <w:bookmarkStart w:id="394" w:name="_Toc119934320"/>
      <w:bookmarkStart w:id="395" w:name="_Toc122005456"/>
      <w:r>
        <w:t>6.1.6.3.4</w:t>
      </w:r>
      <w:r w:rsidRPr="00BC662F">
        <w:tab/>
        <w:t xml:space="preserve">Enumeration: </w:t>
      </w:r>
      <w:r>
        <w:t>NotifType</w:t>
      </w:r>
      <w:bookmarkEnd w:id="393"/>
      <w:bookmarkEnd w:id="394"/>
      <w:bookmarkEnd w:id="395"/>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396" w:name="_Toc510696647"/>
      <w:bookmarkStart w:id="397" w:name="_Toc35971443"/>
      <w:bookmarkStart w:id="398" w:name="_Toc63347670"/>
      <w:bookmarkStart w:id="399" w:name="_Toc70168833"/>
      <w:bookmarkStart w:id="400" w:name="_Toc94083894"/>
      <w:bookmarkStart w:id="401" w:name="_Toc119934321"/>
      <w:bookmarkStart w:id="402" w:name="_Toc122005457"/>
      <w:r>
        <w:t>6.1.7</w:t>
      </w:r>
      <w:r>
        <w:tab/>
        <w:t>Error Handling</w:t>
      </w:r>
      <w:bookmarkEnd w:id="396"/>
      <w:bookmarkEnd w:id="397"/>
      <w:bookmarkEnd w:id="398"/>
      <w:bookmarkEnd w:id="399"/>
      <w:bookmarkEnd w:id="400"/>
      <w:bookmarkEnd w:id="401"/>
      <w:bookmarkEnd w:id="402"/>
    </w:p>
    <w:p w14:paraId="00BBF367" w14:textId="3F54FA49" w:rsidR="00904370" w:rsidRPr="00971458" w:rsidRDefault="00904370" w:rsidP="00D3356D">
      <w:pPr>
        <w:pStyle w:val="Heading4"/>
      </w:pPr>
      <w:bookmarkStart w:id="403" w:name="_Toc35971444"/>
      <w:bookmarkStart w:id="404" w:name="_Toc63347671"/>
      <w:bookmarkStart w:id="405" w:name="_Toc70168834"/>
      <w:bookmarkStart w:id="406" w:name="_Toc94083895"/>
      <w:bookmarkStart w:id="407" w:name="_Toc119934322"/>
      <w:bookmarkStart w:id="408" w:name="_Toc122005458"/>
      <w:r w:rsidRPr="00971458">
        <w:t>6.1.7.1</w:t>
      </w:r>
      <w:r w:rsidRPr="00971458">
        <w:tab/>
        <w:t>General</w:t>
      </w:r>
      <w:bookmarkEnd w:id="403"/>
      <w:bookmarkEnd w:id="404"/>
      <w:bookmarkEnd w:id="405"/>
      <w:bookmarkEnd w:id="406"/>
      <w:bookmarkEnd w:id="407"/>
      <w:bookmarkEnd w:id="408"/>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03B98EA8" w:rsidR="00904370" w:rsidRPr="00971458" w:rsidRDefault="00904370" w:rsidP="00D3356D">
      <w:pPr>
        <w:pStyle w:val="Heading4"/>
      </w:pPr>
      <w:bookmarkStart w:id="409" w:name="_Toc35971445"/>
      <w:bookmarkStart w:id="410" w:name="_Toc63347672"/>
      <w:bookmarkStart w:id="411" w:name="_Toc70168835"/>
      <w:bookmarkStart w:id="412" w:name="_Toc94083896"/>
      <w:bookmarkStart w:id="413" w:name="_Toc119934323"/>
      <w:bookmarkStart w:id="414" w:name="_Toc122005459"/>
      <w:r w:rsidRPr="00971458">
        <w:t>6.1.7.2</w:t>
      </w:r>
      <w:r w:rsidRPr="00971458">
        <w:tab/>
        <w:t>Protocol Errors</w:t>
      </w:r>
      <w:bookmarkEnd w:id="409"/>
      <w:bookmarkEnd w:id="410"/>
      <w:bookmarkEnd w:id="411"/>
      <w:bookmarkEnd w:id="412"/>
      <w:bookmarkEnd w:id="413"/>
      <w:bookmarkEnd w:id="414"/>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3B78A391" w:rsidR="00904370" w:rsidRDefault="00904370" w:rsidP="00D3356D">
      <w:pPr>
        <w:pStyle w:val="Heading4"/>
      </w:pPr>
      <w:bookmarkStart w:id="415" w:name="_Toc35971446"/>
      <w:bookmarkStart w:id="416" w:name="_Toc63347673"/>
      <w:bookmarkStart w:id="417" w:name="_Toc70168836"/>
      <w:bookmarkStart w:id="418" w:name="_Toc94083897"/>
      <w:bookmarkStart w:id="419" w:name="_Toc119934324"/>
      <w:bookmarkStart w:id="420" w:name="_Toc122005460"/>
      <w:r>
        <w:t>6.1.7.3</w:t>
      </w:r>
      <w:r>
        <w:tab/>
        <w:t>Application Errors</w:t>
      </w:r>
      <w:bookmarkEnd w:id="415"/>
      <w:bookmarkEnd w:id="416"/>
      <w:bookmarkEnd w:id="417"/>
      <w:bookmarkEnd w:id="418"/>
      <w:bookmarkEnd w:id="419"/>
      <w:bookmarkEnd w:id="420"/>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21" w:name="_Toc492899751"/>
      <w:bookmarkStart w:id="422" w:name="_Toc492900030"/>
      <w:bookmarkStart w:id="423" w:name="_Toc492967832"/>
      <w:bookmarkStart w:id="424" w:name="_Toc492972920"/>
      <w:bookmarkStart w:id="425" w:name="_Toc492973140"/>
      <w:bookmarkStart w:id="426" w:name="_Toc493774060"/>
      <w:bookmarkStart w:id="427" w:name="_Toc508285804"/>
      <w:bookmarkStart w:id="428" w:name="_Toc508287269"/>
      <w:bookmarkStart w:id="429" w:name="_Toc510696648"/>
      <w:bookmarkStart w:id="430" w:name="_Toc35971447"/>
    </w:p>
    <w:p w14:paraId="442E8E09" w14:textId="3EDAF9CF" w:rsidR="00904370" w:rsidRPr="0023018E" w:rsidRDefault="00904370" w:rsidP="001855C0">
      <w:pPr>
        <w:pStyle w:val="Heading3"/>
        <w:rPr>
          <w:lang w:eastAsia="zh-CN"/>
        </w:rPr>
      </w:pPr>
      <w:bookmarkStart w:id="431" w:name="_Toc63347674"/>
      <w:bookmarkStart w:id="432" w:name="_Toc70168837"/>
      <w:bookmarkStart w:id="433" w:name="_Toc94083898"/>
      <w:bookmarkStart w:id="434" w:name="_Toc119934325"/>
      <w:bookmarkStart w:id="435" w:name="_Toc122005461"/>
      <w:r>
        <w:lastRenderedPageBreak/>
        <w:t>6.1.8</w:t>
      </w:r>
      <w:r w:rsidRPr="0023018E">
        <w:rPr>
          <w:lang w:eastAsia="zh-CN"/>
        </w:rPr>
        <w:tab/>
        <w:t>Feature negotiation</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36" w:name="_Toc532994477"/>
      <w:bookmarkStart w:id="437" w:name="_Toc35971448"/>
      <w:bookmarkStart w:id="438" w:name="_Toc63347675"/>
      <w:bookmarkStart w:id="439" w:name="_Toc70168838"/>
      <w:bookmarkStart w:id="440" w:name="_Toc94083899"/>
      <w:bookmarkStart w:id="441" w:name="_Toc119934326"/>
      <w:bookmarkStart w:id="442" w:name="_Toc510696649"/>
      <w:bookmarkStart w:id="443" w:name="_Toc122005462"/>
      <w:r>
        <w:t>6.1.9</w:t>
      </w:r>
      <w:r w:rsidRPr="001E7573">
        <w:tab/>
        <w:t>Security</w:t>
      </w:r>
      <w:bookmarkEnd w:id="436"/>
      <w:bookmarkEnd w:id="437"/>
      <w:bookmarkEnd w:id="438"/>
      <w:bookmarkEnd w:id="439"/>
      <w:bookmarkEnd w:id="440"/>
      <w:bookmarkEnd w:id="441"/>
      <w:bookmarkEnd w:id="443"/>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bookmarkEnd w:id="442"/>
    <w:p w14:paraId="1A6C9D9A" w14:textId="47865ED0" w:rsidR="00904370" w:rsidRDefault="00904370" w:rsidP="00D3356D">
      <w:pPr>
        <w:pStyle w:val="Heading8"/>
      </w:pPr>
      <w:r>
        <w:br w:type="page"/>
      </w:r>
      <w:bookmarkStart w:id="444" w:name="_Toc510696650"/>
      <w:bookmarkStart w:id="445" w:name="_Toc35971450"/>
      <w:bookmarkStart w:id="446" w:name="_Toc63347677"/>
      <w:bookmarkStart w:id="447" w:name="_Toc70168840"/>
      <w:bookmarkStart w:id="448" w:name="_Toc94083900"/>
      <w:bookmarkStart w:id="449" w:name="_Toc119934327"/>
      <w:r w:rsidRPr="004D3578">
        <w:lastRenderedPageBreak/>
        <w:t>Annex A (normative):</w:t>
      </w:r>
      <w:r w:rsidRPr="004D3578">
        <w:br/>
      </w:r>
      <w:r>
        <w:t>OpenAPI specification</w:t>
      </w:r>
      <w:bookmarkEnd w:id="444"/>
      <w:bookmarkEnd w:id="445"/>
      <w:bookmarkEnd w:id="446"/>
      <w:bookmarkEnd w:id="447"/>
      <w:bookmarkEnd w:id="448"/>
      <w:bookmarkEnd w:id="449"/>
    </w:p>
    <w:p w14:paraId="53E6DD62" w14:textId="073A7114" w:rsidR="00904370" w:rsidRDefault="00904370" w:rsidP="001855C0">
      <w:pPr>
        <w:pStyle w:val="Heading1"/>
      </w:pPr>
      <w:bookmarkStart w:id="450" w:name="_Toc510696651"/>
      <w:bookmarkStart w:id="451" w:name="_Toc35971451"/>
      <w:bookmarkStart w:id="452" w:name="_Toc63347678"/>
      <w:bookmarkStart w:id="453" w:name="_Toc70168841"/>
      <w:bookmarkStart w:id="454" w:name="_Toc94083901"/>
      <w:bookmarkStart w:id="455" w:name="_Toc119934328"/>
      <w:bookmarkStart w:id="456" w:name="_Toc122005463"/>
      <w:r>
        <w:t>A.1</w:t>
      </w:r>
      <w:r>
        <w:tab/>
        <w:t>General</w:t>
      </w:r>
      <w:bookmarkEnd w:id="450"/>
      <w:bookmarkEnd w:id="451"/>
      <w:bookmarkEnd w:id="452"/>
      <w:bookmarkEnd w:id="453"/>
      <w:bookmarkEnd w:id="454"/>
      <w:bookmarkEnd w:id="455"/>
      <w:bookmarkEnd w:id="456"/>
    </w:p>
    <w:p w14:paraId="743E45F6" w14:textId="3170A78A" w:rsidR="00601F60" w:rsidRPr="00540071" w:rsidRDefault="00601F60" w:rsidP="00601F60">
      <w:bookmarkStart w:id="457"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458" w:name="_Toc35971452"/>
    </w:p>
    <w:p w14:paraId="0D9D6FCF" w14:textId="1322095B" w:rsidR="00904370" w:rsidRDefault="00904370" w:rsidP="001855C0">
      <w:pPr>
        <w:pStyle w:val="Heading1"/>
      </w:pPr>
      <w:bookmarkStart w:id="459" w:name="_Toc63347679"/>
      <w:bookmarkStart w:id="460" w:name="_Toc70168842"/>
      <w:bookmarkStart w:id="461" w:name="_Toc94083902"/>
      <w:bookmarkStart w:id="462" w:name="_Toc119934329"/>
      <w:bookmarkStart w:id="463" w:name="_Toc122005464"/>
      <w:r>
        <w:t>A.2</w:t>
      </w:r>
      <w:r>
        <w:tab/>
      </w:r>
      <w:r w:rsidR="0044650D" w:rsidRPr="0044650D">
        <w:t>Nnef_Auth</w:t>
      </w:r>
      <w:r w:rsidR="000D0A76">
        <w:t>entication</w:t>
      </w:r>
      <w:r>
        <w:t xml:space="preserve"> API</w:t>
      </w:r>
      <w:bookmarkEnd w:id="457"/>
      <w:bookmarkEnd w:id="458"/>
      <w:bookmarkEnd w:id="459"/>
      <w:bookmarkEnd w:id="460"/>
      <w:bookmarkEnd w:id="461"/>
      <w:bookmarkEnd w:id="462"/>
      <w:bookmarkEnd w:id="463"/>
    </w:p>
    <w:p w14:paraId="018F36E4" w14:textId="77777777" w:rsidR="0044650D" w:rsidRPr="00E0587D" w:rsidRDefault="0044650D" w:rsidP="0044650D">
      <w:pPr>
        <w:pStyle w:val="PL"/>
        <w:rPr>
          <w:rFonts w:eastAsia="DengXian"/>
          <w:lang w:val="en-US"/>
        </w:rPr>
      </w:pPr>
      <w:bookmarkStart w:id="464"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13524B30"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1.0.</w:t>
      </w:r>
      <w:r w:rsidR="009D02DD">
        <w:rPr>
          <w:rFonts w:eastAsia="DengXian"/>
          <w:lang w:val="en-US"/>
        </w:rPr>
        <w:t>2</w:t>
      </w:r>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683ACB7D"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F74944">
        <w:rPr>
          <w:rFonts w:eastAsia="DengXian"/>
          <w:lang w:val="en-US"/>
        </w:rPr>
        <w:t>2</w:t>
      </w:r>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571B26C2"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744EFE">
        <w:rPr>
          <w:rFonts w:eastAsia="DengXian"/>
          <w:lang w:val="en-US"/>
        </w:rPr>
        <w:t>17</w:t>
      </w:r>
      <w:r w:rsidR="0044650D" w:rsidRPr="00E0587D">
        <w:rPr>
          <w:rFonts w:eastAsia="DengXian"/>
          <w:lang w:val="en-US"/>
        </w:rPr>
        <w:t>.</w:t>
      </w:r>
      <w:r w:rsidR="009D02DD">
        <w:rPr>
          <w:rFonts w:eastAsia="DengXian"/>
          <w:lang w:val="en-US"/>
        </w:rPr>
        <w:t>3</w:t>
      </w:r>
      <w:r w:rsidR="0044650D" w:rsidRPr="00E0587D">
        <w:rPr>
          <w:rFonts w:eastAsia="DengXian"/>
          <w:lang w:val="en-US"/>
        </w:rPr>
        <w:t>.0; 5G System;Uncrewed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lastRenderedPageBreak/>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77777777" w:rsidR="0044650D" w:rsidRPr="00E0587D" w:rsidRDefault="0044650D" w:rsidP="0044650D">
      <w:pPr>
        <w:pStyle w:val="PL"/>
        <w:rPr>
          <w:rFonts w:eastAsia="DengXian"/>
          <w:lang w:val="en-US"/>
        </w:rPr>
      </w:pPr>
      <w:r w:rsidRPr="00E0587D">
        <w:rPr>
          <w:rFonts w:eastAsia="DengXian"/>
          <w:lang w:val="en-US"/>
        </w:rPr>
        <w:t xml:space="preserve">          '{request.body#/authNotification }':</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lastRenderedPageBreak/>
        <w:t xml:space="preserve">        authMsg:</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allOf:</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'TS29571_CommonData.yaml#/components/schemas/RefToBinaryData'</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57B0CB5" w14:textId="365A5192" w:rsidR="007B75A7" w:rsidRDefault="007B75A7" w:rsidP="0044650D">
      <w:pPr>
        <w:pStyle w:val="PL"/>
      </w:pPr>
      <w:r w:rsidRPr="00194E8F">
        <w:t xml:space="preserve">          minItems: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authMsg:</w:t>
      </w:r>
    </w:p>
    <w:p w14:paraId="1AE66E29" w14:textId="506966F2" w:rsidR="003B399D" w:rsidRDefault="003B399D" w:rsidP="001F0355">
      <w:pPr>
        <w:pStyle w:val="PL"/>
        <w:rPr>
          <w:rFonts w:eastAsia="DengXian"/>
          <w:lang w:val="en-US"/>
        </w:rPr>
      </w:pPr>
      <w:r w:rsidRPr="00D46C2A">
        <w:rPr>
          <w:rFonts w:eastAsia="DengXian"/>
          <w:lang w:val="en-US"/>
        </w:rPr>
        <w:t xml:space="preserve">          allOf:</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'TS29571_CommonData.yaml#/components/schemas/RefToBinaryData'</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4C083EFD" w14:textId="035DECAC" w:rsidR="003B399D" w:rsidRDefault="003B399D" w:rsidP="0044650D">
      <w:pPr>
        <w:pStyle w:val="PL"/>
      </w:pPr>
      <w:r w:rsidRPr="00194E8F">
        <w:t xml:space="preserve">          minItems: 1</w:t>
      </w:r>
    </w:p>
    <w:p w14:paraId="703DEFEE" w14:textId="43F1E6FD" w:rsidR="0044650D" w:rsidRDefault="0044650D" w:rsidP="0044650D">
      <w:pPr>
        <w:pStyle w:val="PL"/>
        <w:rPr>
          <w:rFonts w:eastAsia="DengXian"/>
          <w:lang w:val="en-US"/>
        </w:rPr>
      </w:pPr>
      <w:r w:rsidRPr="00E0587D">
        <w:rPr>
          <w:rFonts w:eastAsia="DengXian"/>
          <w:lang w:val="en-US"/>
        </w:rPr>
        <w:t xml:space="preserve">        authResult: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allOf:</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 '#/components/schemas/AuthResult'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0DDC082D" w14:textId="5FD3C642" w:rsidR="001B7854" w:rsidRPr="00E0587D" w:rsidRDefault="001B7854" w:rsidP="001B7854">
      <w:pPr>
        <w:pStyle w:val="PL"/>
        <w:rPr>
          <w:rFonts w:eastAsia="DengXian"/>
          <w:lang w:val="en-US"/>
        </w:rPr>
      </w:pPr>
      <w:r w:rsidRPr="00662550">
        <w:rPr>
          <w:rFonts w:eastAsia="DengXian"/>
          <w:lang w:val="en-US"/>
        </w:rPr>
        <w:t xml:space="preserve">          type: string</w:t>
      </w: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r>
        <w:rPr>
          <w:rFonts w:hint="eastAsia"/>
          <w:lang w:eastAsia="zh-CN"/>
        </w:rPr>
        <w:t>n</w:t>
      </w:r>
      <w:r>
        <w:t>otifyCorrId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authMsg:</w:t>
      </w:r>
    </w:p>
    <w:p w14:paraId="0B9DA13C" w14:textId="5949F3DD" w:rsidR="003B399D" w:rsidRPr="00E0587D" w:rsidRDefault="003B399D" w:rsidP="0044650D">
      <w:pPr>
        <w:pStyle w:val="PL"/>
        <w:rPr>
          <w:rFonts w:eastAsia="DengXian"/>
          <w:lang w:val="en-US"/>
        </w:rPr>
      </w:pPr>
      <w:r>
        <w:rPr>
          <w:rFonts w:eastAsia="DengXian"/>
          <w:lang w:val="en-US"/>
        </w:rPr>
        <w:t xml:space="preserve">          allOf:</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'TS29571_CommonData.yaml#/components/schemas/RefToBinaryData'</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812D51D" w14:textId="7060A08F" w:rsidR="003B399D" w:rsidRDefault="003B399D" w:rsidP="0044650D">
      <w:pPr>
        <w:pStyle w:val="PL"/>
      </w:pPr>
      <w:r w:rsidRPr="00194E8F">
        <w:t xml:space="preserve">          minItems: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'#/components/schemas/NotifType'</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lastRenderedPageBreak/>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4899ABB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t xml:space="preserve">          $ref: 'TS29571_CommonData.yaml#/components/schemas/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'TS29571_CommonData.yaml#/components/schemas/RefToBinaryData'</w:t>
      </w:r>
    </w:p>
    <w:p w14:paraId="02957CA4" w14:textId="77777777" w:rsidR="003B399D" w:rsidRDefault="003B399D" w:rsidP="003B399D">
      <w:pPr>
        <w:pStyle w:val="PL"/>
      </w:pPr>
      <w:r w:rsidRPr="00E0587D">
        <w:rPr>
          <w:rFonts w:eastAsia="DengXian"/>
          <w:lang w:val="en-US"/>
        </w:rPr>
        <w:t xml:space="preserve">        </w:t>
      </w:r>
      <w:r w:rsidRPr="006310AD">
        <w:t>authResult</w:t>
      </w:r>
      <w:r>
        <w:t>:</w:t>
      </w:r>
    </w:p>
    <w:p w14:paraId="604681D8" w14:textId="3BDB51C8" w:rsidR="003B399D" w:rsidRDefault="003B399D" w:rsidP="003B399D">
      <w:pPr>
        <w:pStyle w:val="PL"/>
        <w:rPr>
          <w:rFonts w:eastAsia="DengXian"/>
          <w:lang w:val="en-US"/>
        </w:rPr>
      </w:pPr>
      <w:r w:rsidRPr="00194E8F">
        <w:rPr>
          <w:rFonts w:eastAsia="DengXian"/>
          <w:lang w:val="en-US"/>
        </w:rPr>
        <w:t xml:space="preserve">          $ref: '#/components/schemas/AuthResult'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464"/>
    </w:p>
    <w:p w14:paraId="3EC24787" w14:textId="77777777" w:rsidR="00904370" w:rsidRPr="004D3578" w:rsidRDefault="00904370" w:rsidP="00D3356D">
      <w:pPr>
        <w:pStyle w:val="Heading8"/>
      </w:pPr>
      <w:r w:rsidRPr="004D3578">
        <w:br w:type="page"/>
      </w:r>
      <w:bookmarkStart w:id="465" w:name="_Toc63347681"/>
      <w:bookmarkStart w:id="466" w:name="_Toc70168844"/>
      <w:bookmarkStart w:id="467" w:name="_Toc94083903"/>
      <w:bookmarkStart w:id="468" w:name="_Toc119934330"/>
      <w:r w:rsidRPr="004D3578">
        <w:lastRenderedPageBreak/>
        <w:t xml:space="preserve">Annex </w:t>
      </w:r>
      <w:r>
        <w:t>B</w:t>
      </w:r>
      <w:r w:rsidRPr="004D3578">
        <w:t xml:space="preserve"> (informative):</w:t>
      </w:r>
      <w:r w:rsidRPr="004D3578">
        <w:br/>
        <w:t>Change history</w:t>
      </w:r>
      <w:bookmarkEnd w:id="465"/>
      <w:bookmarkEnd w:id="466"/>
      <w:bookmarkEnd w:id="467"/>
      <w:bookmarkEnd w:id="468"/>
    </w:p>
    <w:p w14:paraId="3E3EDB16" w14:textId="77777777" w:rsidR="00904370" w:rsidRPr="00235394" w:rsidRDefault="00904370" w:rsidP="00904370">
      <w:pPr>
        <w:pStyle w:val="TH"/>
      </w:pPr>
      <w:bookmarkStart w:id="469" w:name="historyclause"/>
      <w:bookmarkEnd w:id="4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Implemented pCRs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Remove the apiVersion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Fix for formatting of OpenAPI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bl>
    <w:p w14:paraId="54265C22" w14:textId="7A63DF17" w:rsidR="00904370" w:rsidRDefault="00904370" w:rsidP="00904370"/>
    <w:sectPr w:rsidR="0090437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34957" w14:textId="77777777" w:rsidR="00B03EB4" w:rsidRDefault="00B03EB4">
      <w:r>
        <w:separator/>
      </w:r>
    </w:p>
  </w:endnote>
  <w:endnote w:type="continuationSeparator" w:id="0">
    <w:p w14:paraId="09D701EA" w14:textId="77777777" w:rsidR="00B03EB4" w:rsidRDefault="00B03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242A3" w14:textId="77777777" w:rsidR="00B03EB4" w:rsidRDefault="00B03EB4">
      <w:r>
        <w:separator/>
      </w:r>
    </w:p>
  </w:footnote>
  <w:footnote w:type="continuationSeparator" w:id="0">
    <w:p w14:paraId="7F996274" w14:textId="77777777" w:rsidR="00B03EB4" w:rsidRDefault="00B03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41F9" w14:textId="5885B307"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5346">
      <w:rPr>
        <w:rFonts w:ascii="Arial" w:hAnsi="Arial" w:cs="Arial"/>
        <w:b/>
        <w:noProof/>
        <w:sz w:val="18"/>
        <w:szCs w:val="18"/>
      </w:rPr>
      <w:t>3GPP TS 29.256 V17.3.0 (2022-12)</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43A02C70"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5346">
      <w:rPr>
        <w:rFonts w:ascii="Arial" w:hAnsi="Arial" w:cs="Arial"/>
        <w:b/>
        <w:noProof/>
        <w:sz w:val="18"/>
        <w:szCs w:val="18"/>
      </w:rPr>
      <w:t>Release 17</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B27"/>
    <w:rsid w:val="00033397"/>
    <w:rsid w:val="00040095"/>
    <w:rsid w:val="00041F01"/>
    <w:rsid w:val="00051834"/>
    <w:rsid w:val="00051EFE"/>
    <w:rsid w:val="00054A22"/>
    <w:rsid w:val="00061265"/>
    <w:rsid w:val="00062023"/>
    <w:rsid w:val="000638D7"/>
    <w:rsid w:val="000655A6"/>
    <w:rsid w:val="00066CF8"/>
    <w:rsid w:val="00080512"/>
    <w:rsid w:val="00085C8C"/>
    <w:rsid w:val="000A3700"/>
    <w:rsid w:val="000A6A94"/>
    <w:rsid w:val="000C3F81"/>
    <w:rsid w:val="000C47C3"/>
    <w:rsid w:val="000D0A76"/>
    <w:rsid w:val="000D58AB"/>
    <w:rsid w:val="000D7462"/>
    <w:rsid w:val="000E0E88"/>
    <w:rsid w:val="000E1DE5"/>
    <w:rsid w:val="000E4F34"/>
    <w:rsid w:val="0010470B"/>
    <w:rsid w:val="00111DA2"/>
    <w:rsid w:val="00112243"/>
    <w:rsid w:val="001124C0"/>
    <w:rsid w:val="0012789C"/>
    <w:rsid w:val="001327A4"/>
    <w:rsid w:val="00133525"/>
    <w:rsid w:val="00146CA2"/>
    <w:rsid w:val="00161D36"/>
    <w:rsid w:val="001621B1"/>
    <w:rsid w:val="001716A9"/>
    <w:rsid w:val="001762A3"/>
    <w:rsid w:val="00184B79"/>
    <w:rsid w:val="001855C0"/>
    <w:rsid w:val="001912D1"/>
    <w:rsid w:val="00197339"/>
    <w:rsid w:val="001A4C42"/>
    <w:rsid w:val="001A7420"/>
    <w:rsid w:val="001B6637"/>
    <w:rsid w:val="001B7854"/>
    <w:rsid w:val="001C21C3"/>
    <w:rsid w:val="001D02C2"/>
    <w:rsid w:val="001D030C"/>
    <w:rsid w:val="001D18D3"/>
    <w:rsid w:val="001D5BDF"/>
    <w:rsid w:val="001F0355"/>
    <w:rsid w:val="001F0C1D"/>
    <w:rsid w:val="001F1132"/>
    <w:rsid w:val="001F1144"/>
    <w:rsid w:val="001F168B"/>
    <w:rsid w:val="001F7E1C"/>
    <w:rsid w:val="0020132A"/>
    <w:rsid w:val="00210B7E"/>
    <w:rsid w:val="00214014"/>
    <w:rsid w:val="0022465C"/>
    <w:rsid w:val="00227AE9"/>
    <w:rsid w:val="00233E0E"/>
    <w:rsid w:val="002347A2"/>
    <w:rsid w:val="00236D4C"/>
    <w:rsid w:val="00244C9D"/>
    <w:rsid w:val="002660B0"/>
    <w:rsid w:val="002675F0"/>
    <w:rsid w:val="00282C4D"/>
    <w:rsid w:val="00295E18"/>
    <w:rsid w:val="002A3BDD"/>
    <w:rsid w:val="002A67BD"/>
    <w:rsid w:val="002B31D1"/>
    <w:rsid w:val="002B619D"/>
    <w:rsid w:val="002B6339"/>
    <w:rsid w:val="002B797C"/>
    <w:rsid w:val="002C1949"/>
    <w:rsid w:val="002C6A21"/>
    <w:rsid w:val="002D7C90"/>
    <w:rsid w:val="002E00EE"/>
    <w:rsid w:val="002E3FB0"/>
    <w:rsid w:val="002E774D"/>
    <w:rsid w:val="002F279E"/>
    <w:rsid w:val="002F4B97"/>
    <w:rsid w:val="00300218"/>
    <w:rsid w:val="003172DC"/>
    <w:rsid w:val="00321E1E"/>
    <w:rsid w:val="00326C8D"/>
    <w:rsid w:val="003469F8"/>
    <w:rsid w:val="00351D00"/>
    <w:rsid w:val="0035462D"/>
    <w:rsid w:val="00355B73"/>
    <w:rsid w:val="003634D4"/>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F31C8"/>
    <w:rsid w:val="00423334"/>
    <w:rsid w:val="004235B4"/>
    <w:rsid w:val="00426E0E"/>
    <w:rsid w:val="004345EC"/>
    <w:rsid w:val="0044650D"/>
    <w:rsid w:val="00461044"/>
    <w:rsid w:val="00464B41"/>
    <w:rsid w:val="00465515"/>
    <w:rsid w:val="00466CFD"/>
    <w:rsid w:val="00483A65"/>
    <w:rsid w:val="00486741"/>
    <w:rsid w:val="00497680"/>
    <w:rsid w:val="004B6C25"/>
    <w:rsid w:val="004C2829"/>
    <w:rsid w:val="004D3578"/>
    <w:rsid w:val="004E213A"/>
    <w:rsid w:val="004F0988"/>
    <w:rsid w:val="004F3340"/>
    <w:rsid w:val="004F342E"/>
    <w:rsid w:val="00506672"/>
    <w:rsid w:val="00510CD5"/>
    <w:rsid w:val="00511567"/>
    <w:rsid w:val="005153EE"/>
    <w:rsid w:val="005306B5"/>
    <w:rsid w:val="0053388B"/>
    <w:rsid w:val="00535773"/>
    <w:rsid w:val="005428B8"/>
    <w:rsid w:val="00543E6C"/>
    <w:rsid w:val="0054528B"/>
    <w:rsid w:val="0056418B"/>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4FDF"/>
    <w:rsid w:val="0062074C"/>
    <w:rsid w:val="0063543D"/>
    <w:rsid w:val="00643184"/>
    <w:rsid w:val="00647114"/>
    <w:rsid w:val="00655DA0"/>
    <w:rsid w:val="006578E1"/>
    <w:rsid w:val="00663ABB"/>
    <w:rsid w:val="006A0465"/>
    <w:rsid w:val="006A1E7E"/>
    <w:rsid w:val="006A323F"/>
    <w:rsid w:val="006A5B98"/>
    <w:rsid w:val="006B30D0"/>
    <w:rsid w:val="006B6A95"/>
    <w:rsid w:val="006C3D95"/>
    <w:rsid w:val="006D4199"/>
    <w:rsid w:val="006D7545"/>
    <w:rsid w:val="006E1FF9"/>
    <w:rsid w:val="006E4DFC"/>
    <w:rsid w:val="006E55A5"/>
    <w:rsid w:val="006E5C86"/>
    <w:rsid w:val="00701116"/>
    <w:rsid w:val="00702E7C"/>
    <w:rsid w:val="00713C44"/>
    <w:rsid w:val="00716742"/>
    <w:rsid w:val="00721368"/>
    <w:rsid w:val="00734A5B"/>
    <w:rsid w:val="0073505E"/>
    <w:rsid w:val="0074026F"/>
    <w:rsid w:val="007429F6"/>
    <w:rsid w:val="00744E76"/>
    <w:rsid w:val="00744EFE"/>
    <w:rsid w:val="00746107"/>
    <w:rsid w:val="0076119C"/>
    <w:rsid w:val="0076699B"/>
    <w:rsid w:val="00770302"/>
    <w:rsid w:val="00774DA4"/>
    <w:rsid w:val="00781F0F"/>
    <w:rsid w:val="00797B76"/>
    <w:rsid w:val="007A47C9"/>
    <w:rsid w:val="007A4F66"/>
    <w:rsid w:val="007A7019"/>
    <w:rsid w:val="007B600E"/>
    <w:rsid w:val="007B75A7"/>
    <w:rsid w:val="007C397E"/>
    <w:rsid w:val="007D1C37"/>
    <w:rsid w:val="007E4B81"/>
    <w:rsid w:val="007F0F4A"/>
    <w:rsid w:val="007F3CC0"/>
    <w:rsid w:val="007F6D5D"/>
    <w:rsid w:val="008028A4"/>
    <w:rsid w:val="00806F1B"/>
    <w:rsid w:val="00807A32"/>
    <w:rsid w:val="0081713E"/>
    <w:rsid w:val="00827A10"/>
    <w:rsid w:val="00830747"/>
    <w:rsid w:val="00832D32"/>
    <w:rsid w:val="008768CA"/>
    <w:rsid w:val="00887929"/>
    <w:rsid w:val="00893B46"/>
    <w:rsid w:val="008A40D3"/>
    <w:rsid w:val="008C17C5"/>
    <w:rsid w:val="008C384C"/>
    <w:rsid w:val="008F5E5C"/>
    <w:rsid w:val="0090271F"/>
    <w:rsid w:val="00902E23"/>
    <w:rsid w:val="00904370"/>
    <w:rsid w:val="0090711B"/>
    <w:rsid w:val="009114D7"/>
    <w:rsid w:val="00911BA8"/>
    <w:rsid w:val="00912FE3"/>
    <w:rsid w:val="0091348E"/>
    <w:rsid w:val="00917CCB"/>
    <w:rsid w:val="00942EC2"/>
    <w:rsid w:val="00963B28"/>
    <w:rsid w:val="00971923"/>
    <w:rsid w:val="00971D89"/>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42ED9"/>
    <w:rsid w:val="00A53724"/>
    <w:rsid w:val="00A56066"/>
    <w:rsid w:val="00A60EC5"/>
    <w:rsid w:val="00A62F19"/>
    <w:rsid w:val="00A65346"/>
    <w:rsid w:val="00A73129"/>
    <w:rsid w:val="00A819BB"/>
    <w:rsid w:val="00A82346"/>
    <w:rsid w:val="00A866DC"/>
    <w:rsid w:val="00A907FD"/>
    <w:rsid w:val="00A92BA1"/>
    <w:rsid w:val="00AA67F0"/>
    <w:rsid w:val="00AB1966"/>
    <w:rsid w:val="00AB7DA1"/>
    <w:rsid w:val="00AC6BC6"/>
    <w:rsid w:val="00AD6761"/>
    <w:rsid w:val="00AE0EF1"/>
    <w:rsid w:val="00AE65E2"/>
    <w:rsid w:val="00AF4553"/>
    <w:rsid w:val="00B03EB4"/>
    <w:rsid w:val="00B05323"/>
    <w:rsid w:val="00B15449"/>
    <w:rsid w:val="00B45D76"/>
    <w:rsid w:val="00B471A0"/>
    <w:rsid w:val="00B506E7"/>
    <w:rsid w:val="00B7025C"/>
    <w:rsid w:val="00B70E01"/>
    <w:rsid w:val="00B735E8"/>
    <w:rsid w:val="00B743AD"/>
    <w:rsid w:val="00B927C8"/>
    <w:rsid w:val="00B93086"/>
    <w:rsid w:val="00B95C06"/>
    <w:rsid w:val="00BA19ED"/>
    <w:rsid w:val="00BA4B8D"/>
    <w:rsid w:val="00BA778D"/>
    <w:rsid w:val="00BB1A06"/>
    <w:rsid w:val="00BC0EB8"/>
    <w:rsid w:val="00BC0F7D"/>
    <w:rsid w:val="00BC6D3C"/>
    <w:rsid w:val="00BD7D31"/>
    <w:rsid w:val="00BE3255"/>
    <w:rsid w:val="00BF128E"/>
    <w:rsid w:val="00C00FC5"/>
    <w:rsid w:val="00C074DD"/>
    <w:rsid w:val="00C1496A"/>
    <w:rsid w:val="00C20DD6"/>
    <w:rsid w:val="00C2347E"/>
    <w:rsid w:val="00C23D28"/>
    <w:rsid w:val="00C25288"/>
    <w:rsid w:val="00C33079"/>
    <w:rsid w:val="00C41FAA"/>
    <w:rsid w:val="00C45231"/>
    <w:rsid w:val="00C45D87"/>
    <w:rsid w:val="00C472A4"/>
    <w:rsid w:val="00C72833"/>
    <w:rsid w:val="00C76DCE"/>
    <w:rsid w:val="00C80F1D"/>
    <w:rsid w:val="00C837AD"/>
    <w:rsid w:val="00C93F40"/>
    <w:rsid w:val="00CA3A53"/>
    <w:rsid w:val="00CA3D0C"/>
    <w:rsid w:val="00CB0923"/>
    <w:rsid w:val="00CD1DA5"/>
    <w:rsid w:val="00CF58E6"/>
    <w:rsid w:val="00D1349F"/>
    <w:rsid w:val="00D3305F"/>
    <w:rsid w:val="00D3356D"/>
    <w:rsid w:val="00D52FDB"/>
    <w:rsid w:val="00D57972"/>
    <w:rsid w:val="00D675A9"/>
    <w:rsid w:val="00D7234B"/>
    <w:rsid w:val="00D738D6"/>
    <w:rsid w:val="00D755EB"/>
    <w:rsid w:val="00D76048"/>
    <w:rsid w:val="00D87E00"/>
    <w:rsid w:val="00D9096B"/>
    <w:rsid w:val="00D9134D"/>
    <w:rsid w:val="00D92A3F"/>
    <w:rsid w:val="00DA7A03"/>
    <w:rsid w:val="00DB1818"/>
    <w:rsid w:val="00DC309B"/>
    <w:rsid w:val="00DC4DA2"/>
    <w:rsid w:val="00DC7088"/>
    <w:rsid w:val="00DD4C17"/>
    <w:rsid w:val="00DD55AD"/>
    <w:rsid w:val="00DD74A5"/>
    <w:rsid w:val="00DE3FB0"/>
    <w:rsid w:val="00DE6ED3"/>
    <w:rsid w:val="00DF0FA7"/>
    <w:rsid w:val="00DF2B1F"/>
    <w:rsid w:val="00DF62CD"/>
    <w:rsid w:val="00E00976"/>
    <w:rsid w:val="00E115FF"/>
    <w:rsid w:val="00E16509"/>
    <w:rsid w:val="00E42630"/>
    <w:rsid w:val="00E43580"/>
    <w:rsid w:val="00E44582"/>
    <w:rsid w:val="00E55830"/>
    <w:rsid w:val="00E55E4A"/>
    <w:rsid w:val="00E5691B"/>
    <w:rsid w:val="00E61AFA"/>
    <w:rsid w:val="00E74038"/>
    <w:rsid w:val="00E768CF"/>
    <w:rsid w:val="00E77645"/>
    <w:rsid w:val="00E84878"/>
    <w:rsid w:val="00EA15B0"/>
    <w:rsid w:val="00EA32CF"/>
    <w:rsid w:val="00EA5EA7"/>
    <w:rsid w:val="00EB0E5E"/>
    <w:rsid w:val="00EB2685"/>
    <w:rsid w:val="00EB4822"/>
    <w:rsid w:val="00EB6560"/>
    <w:rsid w:val="00EC4A25"/>
    <w:rsid w:val="00ED405D"/>
    <w:rsid w:val="00EF06E0"/>
    <w:rsid w:val="00EF14FD"/>
    <w:rsid w:val="00F025A2"/>
    <w:rsid w:val="00F04712"/>
    <w:rsid w:val="00F13360"/>
    <w:rsid w:val="00F1743D"/>
    <w:rsid w:val="00F22EC7"/>
    <w:rsid w:val="00F25C07"/>
    <w:rsid w:val="00F3032B"/>
    <w:rsid w:val="00F3117C"/>
    <w:rsid w:val="00F325C8"/>
    <w:rsid w:val="00F52483"/>
    <w:rsid w:val="00F6521B"/>
    <w:rsid w:val="00F653B8"/>
    <w:rsid w:val="00F74944"/>
    <w:rsid w:val="00F81EC8"/>
    <w:rsid w:val="00F85948"/>
    <w:rsid w:val="00F9008D"/>
    <w:rsid w:val="00F963C7"/>
    <w:rsid w:val="00FA1266"/>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4.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7758</Words>
  <Characters>44222</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51877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23.003_CR0648R5_(Rel-18)_eNPN_Ph2</cp:lastModifiedBy>
  <cp:revision>5</cp:revision>
  <cp:lastPrinted>2021-09-01T06:37:00Z</cp:lastPrinted>
  <dcterms:created xsi:type="dcterms:W3CDTF">2022-11-21T16:26:00Z</dcterms:created>
  <dcterms:modified xsi:type="dcterms:W3CDTF">2022-12-15T13:03:00Z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