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74F9512B" w:rsidR="004F0988" w:rsidRDefault="00981985" w:rsidP="00133525">
            <w:pPr>
              <w:pStyle w:val="ZA"/>
              <w:framePr w:w="0" w:hRule="auto" w:wrap="auto" w:vAnchor="margin" w:hAnchor="text" w:yAlign="inline"/>
            </w:pPr>
            <w:bookmarkStart w:id="0" w:name="page1"/>
            <w:r>
              <w:rPr>
                <w:sz w:val="64"/>
              </w:rPr>
              <w:t>3GPP TS</w:t>
            </w:r>
            <w:r w:rsidR="00EE5860" w:rsidRPr="00441CD0">
              <w:rPr>
                <w:sz w:val="64"/>
              </w:rPr>
              <w:t xml:space="preserve"> 29.244 </w:t>
            </w:r>
            <w:r w:rsidR="00EE5860" w:rsidRPr="00441CD0">
              <w:t>V1</w:t>
            </w:r>
            <w:r w:rsidR="00801D44">
              <w:t>7</w:t>
            </w:r>
            <w:r w:rsidR="00EE5860" w:rsidRPr="00441CD0">
              <w:t>.</w:t>
            </w:r>
            <w:r w:rsidR="00B04444">
              <w:t>4</w:t>
            </w:r>
            <w:r w:rsidR="00EE5860" w:rsidRPr="00441CD0">
              <w:t>.</w:t>
            </w:r>
            <w:r w:rsidR="00B51CCF">
              <w:t>0</w:t>
            </w:r>
            <w:r w:rsidR="00EE5860" w:rsidRPr="00441CD0">
              <w:t xml:space="preserve"> </w:t>
            </w:r>
            <w:r w:rsidR="00EE5860" w:rsidRPr="00441CD0">
              <w:rPr>
                <w:sz w:val="32"/>
              </w:rPr>
              <w:t>(202</w:t>
            </w:r>
            <w:r w:rsidR="00B04444">
              <w:rPr>
                <w:sz w:val="32"/>
              </w:rPr>
              <w:t>2</w:t>
            </w:r>
            <w:r w:rsidR="00EE5860" w:rsidRPr="00441CD0">
              <w:rPr>
                <w:sz w:val="32"/>
              </w:rPr>
              <w:t>-</w:t>
            </w:r>
            <w:r w:rsidR="00B04444">
              <w:rPr>
                <w:sz w:val="32"/>
              </w:rPr>
              <w:t>03</w:t>
            </w:r>
            <w:r w:rsidR="00EE5860"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71BB2B83" w:rsidR="004F0988" w:rsidRPr="00133525" w:rsidRDefault="00EE5860" w:rsidP="00EE5860">
            <w:pPr>
              <w:pStyle w:val="ZT"/>
              <w:framePr w:wrap="auto" w:hAnchor="text" w:yAlign="inline"/>
              <w:rPr>
                <w:i/>
                <w:sz w:val="28"/>
              </w:rPr>
            </w:pPr>
            <w:r w:rsidRPr="00441CD0">
              <w:t>(Release 1</w:t>
            </w:r>
            <w:r w:rsidR="00801D44">
              <w:t>7</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3F4F92" w14:paraId="548DABE5" w14:textId="77777777" w:rsidTr="005E4BB2">
        <w:trPr>
          <w:trHeight w:hRule="exact" w:val="1531"/>
        </w:trPr>
        <w:tc>
          <w:tcPr>
            <w:tcW w:w="4883" w:type="dxa"/>
            <w:shd w:val="clear" w:color="auto" w:fill="auto"/>
          </w:tcPr>
          <w:p w14:paraId="6144BDD8" w14:textId="7A23A9BD" w:rsidR="003F4F92" w:rsidRDefault="00233F2E" w:rsidP="003F4F92">
            <w:r>
              <w:rPr>
                <w:i/>
              </w:rPr>
              <w:pict w14:anchorId="0F1380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65.5pt">
                  <v:imagedata r:id="rId9" o:title="5G-logo_175px"/>
                </v:shape>
              </w:pict>
            </w:r>
          </w:p>
        </w:tc>
        <w:tc>
          <w:tcPr>
            <w:tcW w:w="5540" w:type="dxa"/>
            <w:shd w:val="clear" w:color="auto" w:fill="auto"/>
          </w:tcPr>
          <w:p w14:paraId="2533F012" w14:textId="6C9A2599" w:rsidR="003F4F92" w:rsidRDefault="00570060" w:rsidP="003F4F92">
            <w:pPr>
              <w:jc w:val="right"/>
            </w:pPr>
            <w:bookmarkStart w:id="2" w:name="logos"/>
            <w:r>
              <w:pict w14:anchorId="4533BB02">
                <v:shape id="_x0000_i1026" type="#_x0000_t75" style="width:127.5pt;height:74.5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PL"/>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4242B6E7" w:rsidR="00E16509" w:rsidRPr="00133525" w:rsidRDefault="00E16509" w:rsidP="00133525">
            <w:pPr>
              <w:pStyle w:val="FP"/>
              <w:jc w:val="center"/>
              <w:rPr>
                <w:noProof/>
                <w:sz w:val="18"/>
              </w:rPr>
            </w:pPr>
            <w:r w:rsidRPr="00133525">
              <w:rPr>
                <w:noProof/>
                <w:sz w:val="18"/>
              </w:rPr>
              <w:t xml:space="preserve">© </w:t>
            </w:r>
            <w:r w:rsidR="00EE5860">
              <w:rPr>
                <w:noProof/>
                <w:sz w:val="18"/>
              </w:rPr>
              <w:t>202</w:t>
            </w:r>
            <w:r w:rsidR="00B04444">
              <w:rPr>
                <w:noProof/>
                <w:sz w:val="18"/>
              </w:rPr>
              <w:t>2</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rsidP="001A3E8D">
      <w:pPr>
        <w:pStyle w:val="TT"/>
      </w:pPr>
      <w:r w:rsidRPr="004D3578">
        <w:br w:type="page"/>
      </w:r>
      <w:bookmarkStart w:id="8" w:name="tableOfContents"/>
      <w:bookmarkEnd w:id="8"/>
      <w:r w:rsidRPr="004D3578">
        <w:lastRenderedPageBreak/>
        <w:t>Contents</w:t>
      </w:r>
    </w:p>
    <w:p w14:paraId="5CFA6561" w14:textId="319AFDBF" w:rsidR="00AB41F9" w:rsidRDefault="00FB5ED9">
      <w:pPr>
        <w:rPr>
          <w:rFonts w:asciiTheme="minorHAnsi" w:eastAsiaTheme="minorEastAsia" w:hAnsiTheme="minorHAnsi" w:cstheme="minorBidi"/>
          <w:noProof/>
          <w:szCs w:val="22"/>
        </w:rPr>
      </w:pPr>
      <w:r>
        <w:fldChar w:fldCharType="begin" w:fldLock="1"/>
      </w:r>
      <w:r>
        <w:instrText xml:space="preserve"> TOC \o "1-5" </w:instrText>
      </w:r>
      <w:r>
        <w:fldChar w:fldCharType="separate"/>
      </w:r>
      <w:r w:rsidR="00AB41F9">
        <w:rPr>
          <w:noProof/>
        </w:rPr>
        <w:t>Foreword</w:t>
      </w:r>
      <w:r w:rsidR="00AB41F9">
        <w:rPr>
          <w:noProof/>
        </w:rPr>
        <w:tab/>
      </w:r>
      <w:r w:rsidR="00AB41F9">
        <w:rPr>
          <w:noProof/>
        </w:rPr>
        <w:fldChar w:fldCharType="begin" w:fldLock="1"/>
      </w:r>
      <w:r w:rsidR="00AB41F9">
        <w:rPr>
          <w:noProof/>
        </w:rPr>
        <w:instrText xml:space="preserve"> PAGEREF _Toc98235483 \h </w:instrText>
      </w:r>
      <w:r w:rsidR="00AB41F9">
        <w:rPr>
          <w:noProof/>
        </w:rPr>
      </w:r>
      <w:r w:rsidR="00AB41F9">
        <w:fldChar w:fldCharType="separate"/>
      </w:r>
      <w:r w:rsidR="00AB41F9">
        <w:rPr>
          <w:noProof/>
        </w:rPr>
        <w:t>15</w:t>
      </w:r>
      <w:r w:rsidR="00AB41F9">
        <w:rPr>
          <w:noProof/>
        </w:rPr>
        <w:fldChar w:fldCharType="end"/>
      </w:r>
    </w:p>
    <w:p w14:paraId="0D102EC1" w14:textId="12DE38C9" w:rsidR="00AB41F9" w:rsidRDefault="00AB41F9">
      <w:pPr>
        <w:rPr>
          <w:rFonts w:asciiTheme="minorHAnsi" w:eastAsiaTheme="minorEastAsia" w:hAnsiTheme="minorHAnsi" w:cstheme="minorBidi"/>
          <w:noProof/>
          <w:szCs w:val="22"/>
        </w:rPr>
      </w:pPr>
      <w:r>
        <w:rPr>
          <w:noProof/>
        </w:rPr>
        <w:t>1</w:t>
      </w:r>
      <w:r>
        <w:rPr>
          <w:rFonts w:asciiTheme="minorHAnsi" w:eastAsiaTheme="minorEastAsia" w:hAnsiTheme="minorHAnsi" w:cstheme="minorBidi"/>
          <w:szCs w:val="22"/>
        </w:rPr>
        <w:tab/>
      </w:r>
      <w:r>
        <w:rPr>
          <w:noProof/>
        </w:rPr>
        <w:t>Scope</w:t>
      </w:r>
      <w:r>
        <w:rPr>
          <w:noProof/>
        </w:rPr>
        <w:tab/>
      </w:r>
      <w:r>
        <w:rPr>
          <w:noProof/>
        </w:rPr>
        <w:fldChar w:fldCharType="begin" w:fldLock="1"/>
      </w:r>
      <w:r>
        <w:rPr>
          <w:noProof/>
        </w:rPr>
        <w:instrText xml:space="preserve"> PAGEREF _Toc98235484 \h </w:instrText>
      </w:r>
      <w:r>
        <w:rPr>
          <w:noProof/>
        </w:rPr>
      </w:r>
      <w:r>
        <w:fldChar w:fldCharType="separate"/>
      </w:r>
      <w:r>
        <w:rPr>
          <w:noProof/>
        </w:rPr>
        <w:t>16</w:t>
      </w:r>
      <w:r>
        <w:rPr>
          <w:noProof/>
        </w:rPr>
        <w:fldChar w:fldCharType="end"/>
      </w:r>
    </w:p>
    <w:p w14:paraId="40DE66E6" w14:textId="002CF377" w:rsidR="00AB41F9" w:rsidRDefault="00AB41F9">
      <w:pPr>
        <w:rPr>
          <w:rFonts w:asciiTheme="minorHAnsi" w:eastAsiaTheme="minorEastAsia" w:hAnsiTheme="minorHAnsi" w:cstheme="minorBidi"/>
          <w:noProof/>
          <w:szCs w:val="22"/>
        </w:rPr>
      </w:pPr>
      <w:r>
        <w:rPr>
          <w:noProof/>
        </w:rPr>
        <w:t>2</w:t>
      </w:r>
      <w:r>
        <w:rPr>
          <w:rFonts w:asciiTheme="minorHAnsi" w:eastAsiaTheme="minorEastAsia" w:hAnsiTheme="minorHAnsi" w:cstheme="minorBidi"/>
          <w:szCs w:val="22"/>
        </w:rPr>
        <w:tab/>
      </w:r>
      <w:r>
        <w:rPr>
          <w:noProof/>
        </w:rPr>
        <w:t>References</w:t>
      </w:r>
      <w:r>
        <w:rPr>
          <w:noProof/>
        </w:rPr>
        <w:tab/>
      </w:r>
      <w:r>
        <w:rPr>
          <w:noProof/>
        </w:rPr>
        <w:fldChar w:fldCharType="begin" w:fldLock="1"/>
      </w:r>
      <w:r>
        <w:rPr>
          <w:noProof/>
        </w:rPr>
        <w:instrText xml:space="preserve"> PAGEREF _Toc98235485 \h </w:instrText>
      </w:r>
      <w:r>
        <w:rPr>
          <w:noProof/>
        </w:rPr>
      </w:r>
      <w:r>
        <w:fldChar w:fldCharType="separate"/>
      </w:r>
      <w:r>
        <w:rPr>
          <w:noProof/>
        </w:rPr>
        <w:t>16</w:t>
      </w:r>
      <w:r>
        <w:rPr>
          <w:noProof/>
        </w:rPr>
        <w:fldChar w:fldCharType="end"/>
      </w:r>
    </w:p>
    <w:p w14:paraId="2F1E55A8" w14:textId="1A1EC717" w:rsidR="00AB41F9" w:rsidRDefault="00AB41F9">
      <w:pPr>
        <w:rPr>
          <w:rFonts w:asciiTheme="minorHAnsi" w:eastAsiaTheme="minorEastAsia" w:hAnsiTheme="minorHAnsi" w:cstheme="minorBidi"/>
          <w:noProof/>
          <w:szCs w:val="22"/>
        </w:rPr>
      </w:pPr>
      <w:r>
        <w:rPr>
          <w:noProof/>
        </w:rPr>
        <w:t>3</w:t>
      </w:r>
      <w:r>
        <w:rPr>
          <w:rFonts w:asciiTheme="minorHAnsi" w:eastAsiaTheme="minorEastAsia" w:hAnsiTheme="minorHAnsi" w:cstheme="minorBidi"/>
          <w:szCs w:val="22"/>
        </w:rPr>
        <w:tab/>
      </w:r>
      <w:r>
        <w:rPr>
          <w:noProof/>
        </w:rPr>
        <w:t>Definitions, symbols and abbreviations</w:t>
      </w:r>
      <w:r>
        <w:rPr>
          <w:noProof/>
        </w:rPr>
        <w:tab/>
      </w:r>
      <w:r>
        <w:rPr>
          <w:noProof/>
        </w:rPr>
        <w:fldChar w:fldCharType="begin" w:fldLock="1"/>
      </w:r>
      <w:r>
        <w:rPr>
          <w:noProof/>
        </w:rPr>
        <w:instrText xml:space="preserve"> PAGEREF _Toc98235486 \h </w:instrText>
      </w:r>
      <w:r>
        <w:rPr>
          <w:noProof/>
        </w:rPr>
      </w:r>
      <w:r>
        <w:fldChar w:fldCharType="separate"/>
      </w:r>
      <w:r>
        <w:rPr>
          <w:noProof/>
        </w:rPr>
        <w:t>19</w:t>
      </w:r>
      <w:r>
        <w:rPr>
          <w:noProof/>
        </w:rPr>
        <w:fldChar w:fldCharType="end"/>
      </w:r>
    </w:p>
    <w:p w14:paraId="39C8C82D" w14:textId="61E7187F" w:rsidR="00AB41F9" w:rsidRDefault="00AB41F9">
      <w:pPr>
        <w:pStyle w:val="TOC3"/>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_Toc98235487 \h </w:instrText>
      </w:r>
      <w:r>
        <w:fldChar w:fldCharType="separate"/>
      </w:r>
      <w:r>
        <w:t>19</w:t>
      </w:r>
      <w:r>
        <w:fldChar w:fldCharType="end"/>
      </w:r>
    </w:p>
    <w:p w14:paraId="66B43E63" w14:textId="47662E23" w:rsidR="00AB41F9" w:rsidRDefault="00AB41F9">
      <w:pPr>
        <w:pStyle w:val="TOC3"/>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_Toc98235488 \h </w:instrText>
      </w:r>
      <w:r>
        <w:fldChar w:fldCharType="separate"/>
      </w:r>
      <w:r>
        <w:t>20</w:t>
      </w:r>
      <w:r>
        <w:fldChar w:fldCharType="end"/>
      </w:r>
    </w:p>
    <w:p w14:paraId="2BCA4637" w14:textId="0A7DA2F8" w:rsidR="00AB41F9" w:rsidRDefault="00AB41F9">
      <w:pPr>
        <w:rPr>
          <w:rFonts w:asciiTheme="minorHAnsi" w:eastAsiaTheme="minorEastAsia" w:hAnsiTheme="minorHAnsi" w:cstheme="minorBidi"/>
          <w:noProof/>
          <w:szCs w:val="22"/>
        </w:rPr>
      </w:pPr>
      <w:r>
        <w:rPr>
          <w:noProof/>
        </w:rPr>
        <w:t>4</w:t>
      </w:r>
      <w:r>
        <w:rPr>
          <w:rFonts w:asciiTheme="minorHAnsi" w:eastAsiaTheme="minorEastAsia" w:hAnsiTheme="minorHAnsi" w:cstheme="minorBidi"/>
          <w:szCs w:val="22"/>
        </w:rPr>
        <w:tab/>
      </w:r>
      <w:r>
        <w:rPr>
          <w:noProof/>
        </w:rPr>
        <w:t>Protocol Stack</w:t>
      </w:r>
      <w:r>
        <w:rPr>
          <w:noProof/>
        </w:rPr>
        <w:tab/>
      </w:r>
      <w:r>
        <w:rPr>
          <w:noProof/>
        </w:rPr>
        <w:fldChar w:fldCharType="begin" w:fldLock="1"/>
      </w:r>
      <w:r>
        <w:rPr>
          <w:noProof/>
        </w:rPr>
        <w:instrText xml:space="preserve"> PAGEREF _Toc98235489 \h </w:instrText>
      </w:r>
      <w:r>
        <w:rPr>
          <w:noProof/>
        </w:rPr>
      </w:r>
      <w:r>
        <w:fldChar w:fldCharType="separate"/>
      </w:r>
      <w:r>
        <w:rPr>
          <w:noProof/>
        </w:rPr>
        <w:t>21</w:t>
      </w:r>
      <w:r>
        <w:rPr>
          <w:noProof/>
        </w:rPr>
        <w:fldChar w:fldCharType="end"/>
      </w:r>
    </w:p>
    <w:p w14:paraId="09F47530" w14:textId="0014CB51" w:rsidR="00AB41F9" w:rsidRDefault="00AB41F9">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_Toc98235490 \h </w:instrText>
      </w:r>
      <w:r>
        <w:fldChar w:fldCharType="separate"/>
      </w:r>
      <w:r>
        <w:t>21</w:t>
      </w:r>
      <w:r>
        <w:fldChar w:fldCharType="end"/>
      </w:r>
    </w:p>
    <w:p w14:paraId="024077AD" w14:textId="17F2F50C" w:rsidR="00AB41F9" w:rsidRDefault="00AB41F9">
      <w:pPr>
        <w:pStyle w:val="TOC3"/>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UDP Header and Port Numbers</w:t>
      </w:r>
      <w:r>
        <w:tab/>
      </w:r>
      <w:r>
        <w:fldChar w:fldCharType="begin" w:fldLock="1"/>
      </w:r>
      <w:r>
        <w:instrText xml:space="preserve"> PAGEREF _Toc98235491 \h </w:instrText>
      </w:r>
      <w:r>
        <w:fldChar w:fldCharType="separate"/>
      </w:r>
      <w:r>
        <w:t>22</w:t>
      </w:r>
      <w:r>
        <w:fldChar w:fldCharType="end"/>
      </w:r>
    </w:p>
    <w:p w14:paraId="7E3BD507" w14:textId="621BBC35" w:rsidR="00AB41F9" w:rsidRDefault="00AB41F9">
      <w:pPr>
        <w:pStyle w:val="TOC4"/>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_Toc98235492 \h </w:instrText>
      </w:r>
      <w:r>
        <w:fldChar w:fldCharType="separate"/>
      </w:r>
      <w:r>
        <w:t>22</w:t>
      </w:r>
      <w:r>
        <w:fldChar w:fldCharType="end"/>
      </w:r>
    </w:p>
    <w:p w14:paraId="58685BB0" w14:textId="6B1C403E" w:rsidR="00AB41F9" w:rsidRDefault="00AB41F9">
      <w:pPr>
        <w:pStyle w:val="TOC4"/>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_Toc98235493 \h </w:instrText>
      </w:r>
      <w:r>
        <w:fldChar w:fldCharType="separate"/>
      </w:r>
      <w:r>
        <w:t>22</w:t>
      </w:r>
      <w:r>
        <w:fldChar w:fldCharType="end"/>
      </w:r>
    </w:p>
    <w:p w14:paraId="3692604E" w14:textId="1F2D754F" w:rsidR="00AB41F9" w:rsidRDefault="00AB41F9">
      <w:pPr>
        <w:pStyle w:val="TOC4"/>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_Toc98235494 \h </w:instrText>
      </w:r>
      <w:r>
        <w:fldChar w:fldCharType="separate"/>
      </w:r>
      <w:r>
        <w:t>22</w:t>
      </w:r>
      <w:r>
        <w:fldChar w:fldCharType="end"/>
      </w:r>
    </w:p>
    <w:p w14:paraId="2885635C" w14:textId="4264FBD8" w:rsidR="00AB41F9" w:rsidRDefault="00AB41F9">
      <w:pPr>
        <w:pStyle w:val="TOC3"/>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IP Header and IP Addresses</w:t>
      </w:r>
      <w:r>
        <w:tab/>
      </w:r>
      <w:r>
        <w:fldChar w:fldCharType="begin" w:fldLock="1"/>
      </w:r>
      <w:r>
        <w:instrText xml:space="preserve"> PAGEREF _Toc98235495 \h </w:instrText>
      </w:r>
      <w:r>
        <w:fldChar w:fldCharType="separate"/>
      </w:r>
      <w:r>
        <w:t>22</w:t>
      </w:r>
      <w:r>
        <w:fldChar w:fldCharType="end"/>
      </w:r>
    </w:p>
    <w:p w14:paraId="20417DCA" w14:textId="38271FDD" w:rsidR="00AB41F9" w:rsidRDefault="00AB41F9">
      <w:pPr>
        <w:pStyle w:val="TOC4"/>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_Toc98235496 \h </w:instrText>
      </w:r>
      <w:r>
        <w:fldChar w:fldCharType="separate"/>
      </w:r>
      <w:r>
        <w:t>22</w:t>
      </w:r>
      <w:r>
        <w:fldChar w:fldCharType="end"/>
      </w:r>
    </w:p>
    <w:p w14:paraId="0B837F29" w14:textId="1B2EBACB" w:rsidR="00AB41F9" w:rsidRDefault="00AB41F9">
      <w:pPr>
        <w:pStyle w:val="TOC4"/>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_Toc98235497 \h </w:instrText>
      </w:r>
      <w:r>
        <w:fldChar w:fldCharType="separate"/>
      </w:r>
      <w:r>
        <w:t>22</w:t>
      </w:r>
      <w:r>
        <w:fldChar w:fldCharType="end"/>
      </w:r>
    </w:p>
    <w:p w14:paraId="4EB1F407" w14:textId="3E96E390" w:rsidR="00AB41F9" w:rsidRDefault="00AB41F9">
      <w:pPr>
        <w:pStyle w:val="TOC4"/>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_Toc98235498 \h </w:instrText>
      </w:r>
      <w:r>
        <w:fldChar w:fldCharType="separate"/>
      </w:r>
      <w:r>
        <w:t>23</w:t>
      </w:r>
      <w:r>
        <w:fldChar w:fldCharType="end"/>
      </w:r>
    </w:p>
    <w:p w14:paraId="1BEB89DC" w14:textId="6188E408" w:rsidR="00AB41F9" w:rsidRDefault="00AB41F9">
      <w:pPr>
        <w:pStyle w:val="TOC3"/>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Layer 2</w:t>
      </w:r>
      <w:r>
        <w:tab/>
      </w:r>
      <w:r>
        <w:fldChar w:fldCharType="begin" w:fldLock="1"/>
      </w:r>
      <w:r>
        <w:instrText xml:space="preserve"> PAGEREF _Toc98235499 \h </w:instrText>
      </w:r>
      <w:r>
        <w:fldChar w:fldCharType="separate"/>
      </w:r>
      <w:r>
        <w:t>23</w:t>
      </w:r>
      <w:r>
        <w:fldChar w:fldCharType="end"/>
      </w:r>
    </w:p>
    <w:p w14:paraId="3614842E" w14:textId="742FAD58" w:rsidR="00AB41F9" w:rsidRDefault="00AB41F9">
      <w:pPr>
        <w:pStyle w:val="TOC3"/>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Layer 1</w:t>
      </w:r>
      <w:r>
        <w:tab/>
      </w:r>
      <w:r>
        <w:fldChar w:fldCharType="begin" w:fldLock="1"/>
      </w:r>
      <w:r>
        <w:instrText xml:space="preserve"> PAGEREF _Toc98235500 \h </w:instrText>
      </w:r>
      <w:r>
        <w:fldChar w:fldCharType="separate"/>
      </w:r>
      <w:r>
        <w:t>23</w:t>
      </w:r>
      <w:r>
        <w:fldChar w:fldCharType="end"/>
      </w:r>
    </w:p>
    <w:p w14:paraId="4C1FA896" w14:textId="3C0D4794" w:rsidR="00AB41F9" w:rsidRDefault="00AB41F9">
      <w:pPr>
        <w:rPr>
          <w:rFonts w:asciiTheme="minorHAnsi" w:eastAsiaTheme="minorEastAsia" w:hAnsiTheme="minorHAnsi" w:cstheme="minorBidi"/>
          <w:noProof/>
          <w:szCs w:val="22"/>
        </w:rPr>
      </w:pPr>
      <w:r>
        <w:rPr>
          <w:noProof/>
        </w:rPr>
        <w:t>5</w:t>
      </w:r>
      <w:r>
        <w:rPr>
          <w:rFonts w:asciiTheme="minorHAnsi" w:eastAsiaTheme="minorEastAsia" w:hAnsiTheme="minorHAnsi" w:cstheme="minorBidi"/>
          <w:szCs w:val="22"/>
        </w:rPr>
        <w:tab/>
      </w:r>
      <w:r>
        <w:rPr>
          <w:noProof/>
        </w:rPr>
        <w:t>General description</w:t>
      </w:r>
      <w:r>
        <w:rPr>
          <w:noProof/>
        </w:rPr>
        <w:tab/>
      </w:r>
      <w:r>
        <w:rPr>
          <w:noProof/>
        </w:rPr>
        <w:fldChar w:fldCharType="begin" w:fldLock="1"/>
      </w:r>
      <w:r>
        <w:rPr>
          <w:noProof/>
        </w:rPr>
        <w:instrText xml:space="preserve"> PAGEREF _Toc98235501 \h </w:instrText>
      </w:r>
      <w:r>
        <w:rPr>
          <w:noProof/>
        </w:rPr>
      </w:r>
      <w:r>
        <w:fldChar w:fldCharType="separate"/>
      </w:r>
      <w:r>
        <w:rPr>
          <w:noProof/>
        </w:rPr>
        <w:t>23</w:t>
      </w:r>
      <w:r>
        <w:rPr>
          <w:noProof/>
        </w:rPr>
        <w:fldChar w:fldCharType="end"/>
      </w:r>
    </w:p>
    <w:p w14:paraId="75934E18" w14:textId="608C3734" w:rsidR="00AB41F9" w:rsidRDefault="00AB41F9">
      <w:pPr>
        <w:pStyle w:val="TOC3"/>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_Toc98235502 \h </w:instrText>
      </w:r>
      <w:r>
        <w:fldChar w:fldCharType="separate"/>
      </w:r>
      <w:r>
        <w:t>23</w:t>
      </w:r>
      <w:r>
        <w:fldChar w:fldCharType="end"/>
      </w:r>
    </w:p>
    <w:p w14:paraId="2F27D320" w14:textId="4AF7DAAC" w:rsidR="00AB41F9" w:rsidRDefault="00AB41F9">
      <w:pPr>
        <w:pStyle w:val="TOC3"/>
        <w:rPr>
          <w:rFonts w:asciiTheme="minorHAnsi" w:eastAsiaTheme="minorEastAsia" w:hAnsiTheme="minorHAnsi" w:cstheme="minorBidi"/>
          <w:sz w:val="22"/>
          <w:szCs w:val="22"/>
          <w:lang w:eastAsia="en-GB"/>
        </w:rPr>
      </w:pPr>
      <w:r>
        <w:t>5.</w:t>
      </w:r>
      <w:r w:rsidRPr="00AF482C">
        <w:rPr>
          <w:lang w:val="en-US"/>
        </w:rPr>
        <w:t>2</w:t>
      </w:r>
      <w:r>
        <w:rPr>
          <w:rFonts w:asciiTheme="minorHAnsi" w:eastAsiaTheme="minorEastAsia" w:hAnsiTheme="minorHAnsi" w:cstheme="minorBidi"/>
          <w:sz w:val="22"/>
          <w:szCs w:val="22"/>
          <w:lang w:eastAsia="en-GB"/>
        </w:rPr>
        <w:tab/>
      </w:r>
      <w:r>
        <w:t>Packet Forwarding Model</w:t>
      </w:r>
      <w:r>
        <w:tab/>
      </w:r>
      <w:r>
        <w:fldChar w:fldCharType="begin" w:fldLock="1"/>
      </w:r>
      <w:r>
        <w:instrText xml:space="preserve"> PAGEREF _Toc98235503 \h </w:instrText>
      </w:r>
      <w:r>
        <w:fldChar w:fldCharType="separate"/>
      </w:r>
      <w:r>
        <w:t>23</w:t>
      </w:r>
      <w:r>
        <w:fldChar w:fldCharType="end"/>
      </w:r>
    </w:p>
    <w:p w14:paraId="25DB3563" w14:textId="1051EA46" w:rsidR="00AB41F9" w:rsidRDefault="00AB41F9">
      <w:pPr>
        <w:pStyle w:val="TOC4"/>
        <w:rPr>
          <w:rFonts w:asciiTheme="minorHAnsi" w:eastAsiaTheme="minorEastAsia" w:hAnsiTheme="minorHAnsi" w:cstheme="minorBidi"/>
          <w:sz w:val="22"/>
          <w:szCs w:val="22"/>
          <w:lang w:eastAsia="en-GB"/>
        </w:rPr>
      </w:pPr>
      <w:r w:rsidRPr="00AB41F9">
        <w:t>5.2.1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_Toc98235504 \h </w:instrText>
      </w:r>
      <w:r>
        <w:fldChar w:fldCharType="separate"/>
      </w:r>
      <w:r>
        <w:t>23</w:t>
      </w:r>
      <w:r>
        <w:fldChar w:fldCharType="end"/>
      </w:r>
    </w:p>
    <w:p w14:paraId="659BEABC" w14:textId="2644002B" w:rsidR="00AB41F9" w:rsidRDefault="00AB41F9">
      <w:pPr>
        <w:pStyle w:val="TOC4"/>
        <w:rPr>
          <w:rFonts w:asciiTheme="minorHAnsi" w:eastAsiaTheme="minorEastAsia" w:hAnsiTheme="minorHAnsi" w:cstheme="minorBidi"/>
          <w:sz w:val="22"/>
          <w:szCs w:val="22"/>
          <w:lang w:eastAsia="en-GB"/>
        </w:rPr>
      </w:pPr>
      <w:r w:rsidRPr="00AB41F9">
        <w:t>5.2.1A</w:t>
      </w:r>
      <w:r w:rsidRPr="00AB41F9">
        <w:rPr>
          <w:rFonts w:asciiTheme="minorHAnsi" w:eastAsiaTheme="minorEastAsia" w:hAnsiTheme="minorHAnsi" w:cstheme="minorBidi"/>
          <w:sz w:val="22"/>
          <w:szCs w:val="22"/>
          <w:lang w:eastAsia="en-GB"/>
        </w:rPr>
        <w:tab/>
      </w:r>
      <w:r w:rsidRPr="00AF482C">
        <w:rPr>
          <w:lang w:val="en-US"/>
        </w:rPr>
        <w:t>Packet Detection Rule Handling</w:t>
      </w:r>
      <w:r>
        <w:tab/>
      </w:r>
      <w:r>
        <w:fldChar w:fldCharType="begin" w:fldLock="1"/>
      </w:r>
      <w:r>
        <w:instrText xml:space="preserve"> PAGEREF _Toc98235505 \h </w:instrText>
      </w:r>
      <w:r>
        <w:fldChar w:fldCharType="separate"/>
      </w:r>
      <w:r>
        <w:t>26</w:t>
      </w:r>
      <w:r>
        <w:fldChar w:fldCharType="end"/>
      </w:r>
    </w:p>
    <w:p w14:paraId="29890AFC" w14:textId="01037517" w:rsidR="00AB41F9" w:rsidRDefault="00AB41F9">
      <w:pPr>
        <w:pStyle w:val="TOC5"/>
        <w:rPr>
          <w:rFonts w:asciiTheme="minorHAnsi" w:eastAsiaTheme="minorEastAsia" w:hAnsiTheme="minorHAnsi" w:cstheme="minorBidi"/>
          <w:sz w:val="22"/>
          <w:szCs w:val="22"/>
          <w:lang w:eastAsia="en-GB"/>
        </w:rPr>
      </w:pPr>
      <w:r w:rsidRPr="00AB41F9">
        <w:t>5.2.1A.1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_Toc98235506 \h </w:instrText>
      </w:r>
      <w:r>
        <w:fldChar w:fldCharType="separate"/>
      </w:r>
      <w:r>
        <w:t>26</w:t>
      </w:r>
      <w:r>
        <w:fldChar w:fldCharType="end"/>
      </w:r>
    </w:p>
    <w:p w14:paraId="0977337A" w14:textId="6A488E7E" w:rsidR="00AB41F9" w:rsidRDefault="00AB41F9">
      <w:pPr>
        <w:pStyle w:val="TOC5"/>
        <w:rPr>
          <w:rFonts w:asciiTheme="minorHAnsi" w:eastAsiaTheme="minorEastAsia" w:hAnsiTheme="minorHAnsi" w:cstheme="minorBidi"/>
          <w:sz w:val="22"/>
          <w:szCs w:val="22"/>
          <w:lang w:eastAsia="en-GB"/>
        </w:rPr>
      </w:pPr>
      <w:r>
        <w:t>5.2.1A.2</w:t>
      </w:r>
      <w:r>
        <w:rPr>
          <w:rFonts w:asciiTheme="minorHAnsi" w:eastAsiaTheme="minorEastAsia" w:hAnsiTheme="minorHAnsi" w:cstheme="minorBidi"/>
          <w:sz w:val="22"/>
          <w:szCs w:val="22"/>
          <w:lang w:eastAsia="en-GB"/>
        </w:rPr>
        <w:tab/>
      </w:r>
      <w:r>
        <w:t>PDI Optimization</w:t>
      </w:r>
      <w:r>
        <w:tab/>
      </w:r>
      <w:r>
        <w:fldChar w:fldCharType="begin" w:fldLock="1"/>
      </w:r>
      <w:r>
        <w:instrText xml:space="preserve"> PAGEREF _Toc98235507 \h </w:instrText>
      </w:r>
      <w:r>
        <w:fldChar w:fldCharType="separate"/>
      </w:r>
      <w:r>
        <w:t>27</w:t>
      </w:r>
      <w:r>
        <w:fldChar w:fldCharType="end"/>
      </w:r>
    </w:p>
    <w:p w14:paraId="3CFE7F33" w14:textId="6DA06BC1" w:rsidR="00AB41F9" w:rsidRDefault="00AB41F9">
      <w:pPr>
        <w:pStyle w:val="TOC5"/>
        <w:rPr>
          <w:rFonts w:asciiTheme="minorHAnsi" w:eastAsiaTheme="minorEastAsia" w:hAnsiTheme="minorHAnsi" w:cstheme="minorBidi"/>
          <w:sz w:val="22"/>
          <w:szCs w:val="22"/>
          <w:lang w:eastAsia="en-GB"/>
        </w:rPr>
      </w:pPr>
      <w:r>
        <w:t>5.2.1A</w:t>
      </w:r>
      <w:r w:rsidRPr="00AF482C">
        <w:rPr>
          <w:lang w:val="en-US"/>
        </w:rPr>
        <w:t>.2A</w:t>
      </w:r>
      <w:r>
        <w:rPr>
          <w:rFonts w:asciiTheme="minorHAnsi" w:eastAsiaTheme="minorEastAsia" w:hAnsiTheme="minorHAnsi" w:cstheme="minorBidi"/>
          <w:sz w:val="22"/>
          <w:szCs w:val="22"/>
          <w:lang w:eastAsia="en-GB"/>
        </w:rPr>
        <w:tab/>
      </w:r>
      <w:r>
        <w:t>Provisioning of SDF filters</w:t>
      </w:r>
      <w:r>
        <w:tab/>
      </w:r>
      <w:r>
        <w:fldChar w:fldCharType="begin" w:fldLock="1"/>
      </w:r>
      <w:r>
        <w:instrText xml:space="preserve"> PAGEREF _Toc98235508 \h </w:instrText>
      </w:r>
      <w:r>
        <w:fldChar w:fldCharType="separate"/>
      </w:r>
      <w:r>
        <w:t>27</w:t>
      </w:r>
      <w:r>
        <w:fldChar w:fldCharType="end"/>
      </w:r>
    </w:p>
    <w:p w14:paraId="0A62A3FE" w14:textId="49051F22" w:rsidR="00AB41F9" w:rsidRDefault="00AB41F9">
      <w:pPr>
        <w:pStyle w:val="TOC5"/>
        <w:rPr>
          <w:rFonts w:asciiTheme="minorHAnsi" w:eastAsiaTheme="minorEastAsia" w:hAnsiTheme="minorHAnsi" w:cstheme="minorBidi"/>
          <w:sz w:val="22"/>
          <w:szCs w:val="22"/>
          <w:lang w:eastAsia="en-GB"/>
        </w:rPr>
      </w:pPr>
      <w:r>
        <w:t>5.2.1A</w:t>
      </w:r>
      <w:r w:rsidRPr="00AF482C">
        <w:rPr>
          <w:lang w:val="en-US"/>
        </w:rPr>
        <w:t>.3</w:t>
      </w:r>
      <w:r>
        <w:rPr>
          <w:rFonts w:asciiTheme="minorHAnsi" w:eastAsiaTheme="minorEastAsia" w:hAnsiTheme="minorHAnsi" w:cstheme="minorBidi"/>
          <w:sz w:val="22"/>
          <w:szCs w:val="22"/>
          <w:lang w:eastAsia="en-GB"/>
        </w:rPr>
        <w:tab/>
      </w:r>
      <w:r>
        <w:t>Bidirectional SDF Filters</w:t>
      </w:r>
      <w:r>
        <w:tab/>
      </w:r>
      <w:r>
        <w:fldChar w:fldCharType="begin" w:fldLock="1"/>
      </w:r>
      <w:r>
        <w:instrText xml:space="preserve"> PAGEREF _Toc98235509 \h </w:instrText>
      </w:r>
      <w:r>
        <w:fldChar w:fldCharType="separate"/>
      </w:r>
      <w:r>
        <w:t>28</w:t>
      </w:r>
      <w:r>
        <w:fldChar w:fldCharType="end"/>
      </w:r>
    </w:p>
    <w:p w14:paraId="053A004C" w14:textId="72A796F0" w:rsidR="00AB41F9" w:rsidRDefault="00AB41F9">
      <w:pPr>
        <w:pStyle w:val="TOC5"/>
        <w:rPr>
          <w:rFonts w:asciiTheme="minorHAnsi" w:eastAsiaTheme="minorEastAsia" w:hAnsiTheme="minorHAnsi" w:cstheme="minorBidi"/>
          <w:sz w:val="22"/>
          <w:szCs w:val="22"/>
          <w:lang w:eastAsia="en-GB"/>
        </w:rPr>
      </w:pPr>
      <w:r>
        <w:t>5.2.1A</w:t>
      </w:r>
      <w:r w:rsidRPr="00AF482C">
        <w:rPr>
          <w:lang w:val="en-US"/>
        </w:rPr>
        <w:t>.4</w:t>
      </w:r>
      <w:r>
        <w:rPr>
          <w:rFonts w:asciiTheme="minorHAnsi" w:eastAsiaTheme="minorEastAsia" w:hAnsiTheme="minorHAnsi" w:cstheme="minorBidi"/>
          <w:sz w:val="22"/>
          <w:szCs w:val="22"/>
          <w:lang w:eastAsia="en-GB"/>
        </w:rPr>
        <w:tab/>
      </w:r>
      <w:r>
        <w:t>Application detection with PFD</w:t>
      </w:r>
      <w:r>
        <w:tab/>
      </w:r>
      <w:r>
        <w:fldChar w:fldCharType="begin" w:fldLock="1"/>
      </w:r>
      <w:r>
        <w:instrText xml:space="preserve"> PAGEREF _Toc98235510 \h </w:instrText>
      </w:r>
      <w:r>
        <w:fldChar w:fldCharType="separate"/>
      </w:r>
      <w:r>
        <w:t>28</w:t>
      </w:r>
      <w:r>
        <w:fldChar w:fldCharType="end"/>
      </w:r>
    </w:p>
    <w:p w14:paraId="1D2A1FDB" w14:textId="47A2AF0D" w:rsidR="00AB41F9" w:rsidRDefault="00AB41F9">
      <w:pPr>
        <w:pStyle w:val="TOC4"/>
        <w:rPr>
          <w:rFonts w:asciiTheme="minorHAnsi" w:eastAsiaTheme="minorEastAsia" w:hAnsiTheme="minorHAnsi" w:cstheme="minorBidi"/>
          <w:sz w:val="22"/>
          <w:szCs w:val="22"/>
          <w:lang w:eastAsia="en-GB"/>
        </w:rPr>
      </w:pPr>
      <w:r w:rsidRPr="00AB41F9">
        <w:t>5.2.2</w:t>
      </w:r>
      <w:r w:rsidRPr="00AB41F9">
        <w:rPr>
          <w:rFonts w:asciiTheme="minorHAnsi" w:eastAsiaTheme="minorEastAsia" w:hAnsiTheme="minorHAnsi" w:cstheme="minorBidi"/>
          <w:sz w:val="22"/>
          <w:szCs w:val="22"/>
          <w:lang w:eastAsia="en-GB"/>
        </w:rPr>
        <w:tab/>
      </w:r>
      <w:r w:rsidRPr="00AF482C">
        <w:rPr>
          <w:lang w:val="en-US"/>
        </w:rPr>
        <w:t>Usage Reporting Rule Handling</w:t>
      </w:r>
      <w:r>
        <w:tab/>
      </w:r>
      <w:r>
        <w:fldChar w:fldCharType="begin" w:fldLock="1"/>
      </w:r>
      <w:r>
        <w:instrText xml:space="preserve"> PAGEREF _Toc98235511 \h </w:instrText>
      </w:r>
      <w:r>
        <w:fldChar w:fldCharType="separate"/>
      </w:r>
      <w:r>
        <w:t>28</w:t>
      </w:r>
      <w:r>
        <w:fldChar w:fldCharType="end"/>
      </w:r>
    </w:p>
    <w:p w14:paraId="7414C988" w14:textId="26DBFE88" w:rsidR="00AB41F9" w:rsidRDefault="00AB41F9">
      <w:pPr>
        <w:pStyle w:val="TOC5"/>
        <w:rPr>
          <w:rFonts w:asciiTheme="minorHAnsi" w:eastAsiaTheme="minorEastAsia" w:hAnsiTheme="minorHAnsi" w:cstheme="minorBidi"/>
          <w:sz w:val="22"/>
          <w:szCs w:val="22"/>
          <w:lang w:eastAsia="en-GB"/>
        </w:rPr>
      </w:pPr>
      <w:r w:rsidRPr="00AB41F9">
        <w:t>5.2.2.1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_Toc98235512 \h </w:instrText>
      </w:r>
      <w:r>
        <w:fldChar w:fldCharType="separate"/>
      </w:r>
      <w:r>
        <w:t>28</w:t>
      </w:r>
      <w:r>
        <w:fldChar w:fldCharType="end"/>
      </w:r>
    </w:p>
    <w:p w14:paraId="5C84505A" w14:textId="3305ED43" w:rsidR="00AB41F9" w:rsidRDefault="00AB41F9">
      <w:pPr>
        <w:pStyle w:val="TOC5"/>
        <w:rPr>
          <w:rFonts w:asciiTheme="minorHAnsi" w:eastAsiaTheme="minorEastAsia" w:hAnsiTheme="minorHAnsi" w:cstheme="minorBidi"/>
          <w:sz w:val="22"/>
          <w:szCs w:val="22"/>
          <w:lang w:eastAsia="en-GB"/>
        </w:rPr>
      </w:pPr>
      <w:r w:rsidRPr="00AB41F9">
        <w:t>5.2.2.2</w:t>
      </w:r>
      <w:r w:rsidRPr="00AB41F9">
        <w:rPr>
          <w:rFonts w:asciiTheme="minorHAnsi" w:eastAsiaTheme="minorEastAsia" w:hAnsiTheme="minorHAnsi" w:cstheme="minorBidi"/>
          <w:sz w:val="22"/>
          <w:szCs w:val="22"/>
          <w:lang w:eastAsia="en-GB"/>
        </w:rPr>
        <w:tab/>
      </w:r>
      <w:r w:rsidRPr="00AF482C">
        <w:rPr>
          <w:lang w:val="en-US"/>
        </w:rPr>
        <w:t>Provisioning of Usage Reporting Rule in the UP function</w:t>
      </w:r>
      <w:r>
        <w:tab/>
      </w:r>
      <w:r>
        <w:fldChar w:fldCharType="begin" w:fldLock="1"/>
      </w:r>
      <w:r>
        <w:instrText xml:space="preserve"> PAGEREF _Toc98235513 \h </w:instrText>
      </w:r>
      <w:r>
        <w:fldChar w:fldCharType="separate"/>
      </w:r>
      <w:r>
        <w:t>29</w:t>
      </w:r>
      <w:r>
        <w:fldChar w:fldCharType="end"/>
      </w:r>
    </w:p>
    <w:p w14:paraId="5B0B86E7" w14:textId="6C561D89" w:rsidR="00AB41F9" w:rsidRDefault="00AB41F9">
      <w:pPr>
        <w:rPr>
          <w:rFonts w:asciiTheme="minorHAnsi" w:eastAsiaTheme="minorEastAsia" w:hAnsiTheme="minorHAnsi" w:cstheme="minorBidi"/>
          <w:noProof/>
          <w:sz w:val="22"/>
          <w:szCs w:val="22"/>
        </w:rPr>
      </w:pPr>
      <w:r>
        <w:rPr>
          <w:noProof/>
          <w:lang w:eastAsia="en-US"/>
        </w:rPr>
        <w:t>5.2.2.2.1</w:t>
      </w:r>
      <w:r>
        <w:rPr>
          <w:rFonts w:asciiTheme="minorHAnsi" w:eastAsiaTheme="minorEastAsia" w:hAnsiTheme="minorHAnsi" w:cstheme="minorBidi"/>
          <w:noProof/>
          <w:sz w:val="22"/>
          <w:szCs w:val="22"/>
          <w:lang w:eastAsia="en-US"/>
        </w:rPr>
        <w:tab/>
      </w:r>
      <w:r>
        <w:rPr>
          <w:noProof/>
          <w:lang w:eastAsia="zh-CN"/>
        </w:rPr>
        <w:t>General</w:t>
      </w:r>
      <w:r>
        <w:rPr>
          <w:noProof/>
        </w:rPr>
        <w:tab/>
      </w:r>
      <w:r>
        <w:rPr>
          <w:noProof/>
        </w:rPr>
        <w:fldChar w:fldCharType="begin" w:fldLock="1"/>
      </w:r>
      <w:r>
        <w:rPr>
          <w:noProof/>
        </w:rPr>
        <w:instrText xml:space="preserve"> PAGEREF _Toc98235514 \h </w:instrText>
      </w:r>
      <w:r>
        <w:rPr>
          <w:noProof/>
        </w:rPr>
      </w:r>
      <w:r>
        <w:fldChar w:fldCharType="separate"/>
      </w:r>
      <w:r>
        <w:rPr>
          <w:noProof/>
        </w:rPr>
        <w:t>29</w:t>
      </w:r>
      <w:r>
        <w:rPr>
          <w:noProof/>
        </w:rPr>
        <w:fldChar w:fldCharType="end"/>
      </w:r>
    </w:p>
    <w:p w14:paraId="64432F92" w14:textId="7BBBD024" w:rsidR="00AB41F9" w:rsidRDefault="00AB41F9">
      <w:pPr>
        <w:rPr>
          <w:rFonts w:asciiTheme="minorHAnsi" w:eastAsiaTheme="minorEastAsia" w:hAnsiTheme="minorHAnsi" w:cstheme="minorBidi"/>
          <w:noProof/>
          <w:sz w:val="22"/>
          <w:szCs w:val="22"/>
        </w:rPr>
      </w:pPr>
      <w:r>
        <w:rPr>
          <w:noProof/>
          <w:lang w:eastAsia="en-US"/>
        </w:rPr>
        <w:t>5.2.2.2.2</w:t>
      </w:r>
      <w:r>
        <w:rPr>
          <w:rFonts w:asciiTheme="minorHAnsi" w:eastAsiaTheme="minorEastAsia" w:hAnsiTheme="minorHAnsi" w:cstheme="minorBidi"/>
          <w:noProof/>
          <w:sz w:val="22"/>
          <w:szCs w:val="22"/>
          <w:lang w:eastAsia="en-US"/>
        </w:rPr>
        <w:tab/>
      </w:r>
      <w:r>
        <w:rPr>
          <w:noProof/>
          <w:lang w:eastAsia="zh-CN"/>
        </w:rPr>
        <w:t>Credit pooling</w:t>
      </w:r>
      <w:r w:rsidRPr="00AF482C">
        <w:rPr>
          <w:noProof/>
          <w:lang w:val="en-US" w:eastAsia="zh-CN"/>
        </w:rPr>
        <w:t xml:space="preserve"> (for EPC)</w:t>
      </w:r>
      <w:r>
        <w:rPr>
          <w:noProof/>
        </w:rPr>
        <w:tab/>
      </w:r>
      <w:r>
        <w:rPr>
          <w:noProof/>
        </w:rPr>
        <w:fldChar w:fldCharType="begin" w:fldLock="1"/>
      </w:r>
      <w:r>
        <w:rPr>
          <w:noProof/>
        </w:rPr>
        <w:instrText xml:space="preserve"> PAGEREF _Toc98235515 \h </w:instrText>
      </w:r>
      <w:r>
        <w:rPr>
          <w:noProof/>
        </w:rPr>
      </w:r>
      <w:r>
        <w:fldChar w:fldCharType="separate"/>
      </w:r>
      <w:r>
        <w:rPr>
          <w:noProof/>
        </w:rPr>
        <w:t>33</w:t>
      </w:r>
      <w:r>
        <w:rPr>
          <w:noProof/>
        </w:rPr>
        <w:fldChar w:fldCharType="end"/>
      </w:r>
    </w:p>
    <w:p w14:paraId="0084E436" w14:textId="61AF931F" w:rsidR="00AB41F9" w:rsidRDefault="00AB41F9">
      <w:pPr>
        <w:pStyle w:val="TOC5"/>
        <w:rPr>
          <w:rFonts w:asciiTheme="minorHAnsi" w:eastAsiaTheme="minorEastAsia" w:hAnsiTheme="minorHAnsi" w:cstheme="minorBidi"/>
          <w:sz w:val="22"/>
          <w:szCs w:val="22"/>
          <w:lang w:eastAsia="en-GB"/>
        </w:rPr>
      </w:pPr>
      <w:r w:rsidRPr="00AB41F9">
        <w:t>5.2.2.3</w:t>
      </w:r>
      <w:r w:rsidRPr="00AB41F9">
        <w:rPr>
          <w:rFonts w:asciiTheme="minorHAnsi" w:eastAsiaTheme="minorEastAsia" w:hAnsiTheme="minorHAnsi" w:cstheme="minorBidi"/>
          <w:sz w:val="22"/>
          <w:szCs w:val="22"/>
          <w:lang w:eastAsia="en-GB"/>
        </w:rPr>
        <w:tab/>
      </w:r>
      <w:r w:rsidRPr="00AF482C">
        <w:rPr>
          <w:lang w:val="en-US"/>
        </w:rPr>
        <w:t>Reporting of Usage Report to the CP function</w:t>
      </w:r>
      <w:r>
        <w:tab/>
      </w:r>
      <w:r>
        <w:fldChar w:fldCharType="begin" w:fldLock="1"/>
      </w:r>
      <w:r>
        <w:instrText xml:space="preserve"> PAGEREF _Toc98235516 \h </w:instrText>
      </w:r>
      <w:r>
        <w:fldChar w:fldCharType="separate"/>
      </w:r>
      <w:r>
        <w:t>34</w:t>
      </w:r>
      <w:r>
        <w:fldChar w:fldCharType="end"/>
      </w:r>
    </w:p>
    <w:p w14:paraId="05339BE0" w14:textId="1B136803" w:rsidR="00AB41F9" w:rsidRDefault="00AB41F9">
      <w:pPr>
        <w:rPr>
          <w:rFonts w:asciiTheme="minorHAnsi" w:eastAsiaTheme="minorEastAsia" w:hAnsiTheme="minorHAnsi" w:cstheme="minorBidi"/>
          <w:noProof/>
          <w:sz w:val="22"/>
          <w:szCs w:val="22"/>
        </w:rPr>
      </w:pPr>
      <w:r>
        <w:rPr>
          <w:noProof/>
          <w:lang w:eastAsia="en-US"/>
        </w:rPr>
        <w:t>5.2.2.3.1</w:t>
      </w:r>
      <w:r>
        <w:rPr>
          <w:rFonts w:asciiTheme="minorHAnsi" w:eastAsiaTheme="minorEastAsia" w:hAnsiTheme="minorHAnsi" w:cstheme="minorBidi"/>
          <w:noProof/>
          <w:sz w:val="22"/>
          <w:szCs w:val="22"/>
          <w:lang w:eastAsia="en-US"/>
        </w:rPr>
        <w:tab/>
      </w:r>
      <w:r>
        <w:rPr>
          <w:noProof/>
          <w:lang w:eastAsia="zh-CN"/>
        </w:rPr>
        <w:t>General</w:t>
      </w:r>
      <w:r>
        <w:rPr>
          <w:noProof/>
        </w:rPr>
        <w:tab/>
      </w:r>
      <w:r>
        <w:rPr>
          <w:noProof/>
        </w:rPr>
        <w:fldChar w:fldCharType="begin" w:fldLock="1"/>
      </w:r>
      <w:r>
        <w:rPr>
          <w:noProof/>
        </w:rPr>
        <w:instrText xml:space="preserve"> PAGEREF _Toc98235517 \h </w:instrText>
      </w:r>
      <w:r>
        <w:rPr>
          <w:noProof/>
        </w:rPr>
      </w:r>
      <w:r>
        <w:fldChar w:fldCharType="separate"/>
      </w:r>
      <w:r>
        <w:rPr>
          <w:noProof/>
        </w:rPr>
        <w:t>34</w:t>
      </w:r>
      <w:r>
        <w:rPr>
          <w:noProof/>
        </w:rPr>
        <w:fldChar w:fldCharType="end"/>
      </w:r>
    </w:p>
    <w:p w14:paraId="27EF92F4" w14:textId="777FA631" w:rsidR="00AB41F9" w:rsidRDefault="00AB41F9">
      <w:pPr>
        <w:rPr>
          <w:rFonts w:asciiTheme="minorHAnsi" w:eastAsiaTheme="minorEastAsia" w:hAnsiTheme="minorHAnsi" w:cstheme="minorBidi"/>
          <w:noProof/>
          <w:sz w:val="22"/>
          <w:szCs w:val="22"/>
        </w:rPr>
      </w:pPr>
      <w:r>
        <w:rPr>
          <w:noProof/>
          <w:lang w:eastAsia="en-US"/>
        </w:rPr>
        <w:t>5.2.2.3.2</w:t>
      </w:r>
      <w:r>
        <w:rPr>
          <w:rFonts w:asciiTheme="minorHAnsi" w:eastAsiaTheme="minorEastAsia" w:hAnsiTheme="minorHAnsi" w:cstheme="minorBidi"/>
          <w:noProof/>
          <w:sz w:val="22"/>
          <w:szCs w:val="22"/>
          <w:lang w:eastAsia="en-US"/>
        </w:rPr>
        <w:tab/>
      </w:r>
      <w:r>
        <w:rPr>
          <w:noProof/>
          <w:lang w:eastAsia="zh-CN"/>
        </w:rPr>
        <w:t>Credit pooling</w:t>
      </w:r>
      <w:r>
        <w:rPr>
          <w:noProof/>
        </w:rPr>
        <w:tab/>
      </w:r>
      <w:r>
        <w:rPr>
          <w:noProof/>
        </w:rPr>
        <w:fldChar w:fldCharType="begin" w:fldLock="1"/>
      </w:r>
      <w:r>
        <w:rPr>
          <w:noProof/>
        </w:rPr>
        <w:instrText xml:space="preserve"> PAGEREF _Toc98235518 \h </w:instrText>
      </w:r>
      <w:r>
        <w:rPr>
          <w:noProof/>
        </w:rPr>
      </w:r>
      <w:r>
        <w:fldChar w:fldCharType="separate"/>
      </w:r>
      <w:r>
        <w:rPr>
          <w:noProof/>
        </w:rPr>
        <w:t>38</w:t>
      </w:r>
      <w:r>
        <w:rPr>
          <w:noProof/>
        </w:rPr>
        <w:fldChar w:fldCharType="end"/>
      </w:r>
    </w:p>
    <w:p w14:paraId="2CE570EB" w14:textId="328D29C6" w:rsidR="00AB41F9" w:rsidRDefault="00AB41F9">
      <w:pPr>
        <w:rPr>
          <w:rFonts w:asciiTheme="minorHAnsi" w:eastAsiaTheme="minorEastAsia" w:hAnsiTheme="minorHAnsi" w:cstheme="minorBidi"/>
          <w:noProof/>
          <w:sz w:val="22"/>
          <w:szCs w:val="22"/>
        </w:rPr>
      </w:pPr>
      <w:r>
        <w:rPr>
          <w:noProof/>
          <w:lang w:eastAsia="en-US"/>
        </w:rPr>
        <w:t>5.2.2.3.3</w:t>
      </w:r>
      <w:r>
        <w:rPr>
          <w:rFonts w:asciiTheme="minorHAnsi" w:eastAsiaTheme="minorEastAsia" w:hAnsiTheme="minorHAnsi" w:cstheme="minorBidi"/>
          <w:noProof/>
          <w:sz w:val="22"/>
          <w:szCs w:val="22"/>
          <w:lang w:eastAsia="en-US"/>
        </w:rPr>
        <w:tab/>
      </w:r>
      <w:r>
        <w:rPr>
          <w:noProof/>
          <w:lang w:eastAsia="zh-CN"/>
        </w:rPr>
        <w:t>Traffic Usage Reporting with Redundant Transmission</w:t>
      </w:r>
      <w:r>
        <w:rPr>
          <w:noProof/>
        </w:rPr>
        <w:tab/>
      </w:r>
      <w:r>
        <w:rPr>
          <w:noProof/>
        </w:rPr>
        <w:fldChar w:fldCharType="begin" w:fldLock="1"/>
      </w:r>
      <w:r>
        <w:rPr>
          <w:noProof/>
        </w:rPr>
        <w:instrText xml:space="preserve"> PAGEREF _Toc98235519 \h </w:instrText>
      </w:r>
      <w:r>
        <w:rPr>
          <w:noProof/>
        </w:rPr>
      </w:r>
      <w:r>
        <w:fldChar w:fldCharType="separate"/>
      </w:r>
      <w:r>
        <w:rPr>
          <w:noProof/>
        </w:rPr>
        <w:t>38</w:t>
      </w:r>
      <w:r>
        <w:rPr>
          <w:noProof/>
        </w:rPr>
        <w:fldChar w:fldCharType="end"/>
      </w:r>
    </w:p>
    <w:p w14:paraId="7929AC7D" w14:textId="4B929BEC" w:rsidR="00AB41F9" w:rsidRDefault="00AB41F9">
      <w:pPr>
        <w:pStyle w:val="TOC5"/>
        <w:rPr>
          <w:rFonts w:asciiTheme="minorHAnsi" w:eastAsiaTheme="minorEastAsia" w:hAnsiTheme="minorHAnsi" w:cstheme="minorBidi"/>
          <w:sz w:val="22"/>
          <w:szCs w:val="22"/>
          <w:lang w:eastAsia="en-GB"/>
        </w:rPr>
      </w:pPr>
      <w:r w:rsidRPr="00AB41F9">
        <w:t>5.2.2.4</w:t>
      </w:r>
      <w:r w:rsidRPr="00AB41F9">
        <w:rPr>
          <w:rFonts w:asciiTheme="minorHAnsi" w:eastAsiaTheme="minorEastAsia" w:hAnsiTheme="minorHAnsi" w:cstheme="minorBidi"/>
          <w:sz w:val="22"/>
          <w:szCs w:val="22"/>
          <w:lang w:eastAsia="en-GB"/>
        </w:rPr>
        <w:tab/>
      </w:r>
      <w:r w:rsidRPr="00AF482C">
        <w:rPr>
          <w:lang w:val="en-US"/>
        </w:rPr>
        <w:t>Reporting of Linked Usage Reports to the CP function</w:t>
      </w:r>
      <w:r>
        <w:tab/>
      </w:r>
      <w:r>
        <w:fldChar w:fldCharType="begin" w:fldLock="1"/>
      </w:r>
      <w:r>
        <w:instrText xml:space="preserve"> PAGEREF _Toc98235520 \h </w:instrText>
      </w:r>
      <w:r>
        <w:fldChar w:fldCharType="separate"/>
      </w:r>
      <w:r>
        <w:t>38</w:t>
      </w:r>
      <w:r>
        <w:fldChar w:fldCharType="end"/>
      </w:r>
    </w:p>
    <w:p w14:paraId="4ECB3A0C" w14:textId="496F0690" w:rsidR="00AB41F9" w:rsidRDefault="00AB41F9">
      <w:pPr>
        <w:pStyle w:val="TOC5"/>
        <w:rPr>
          <w:rFonts w:asciiTheme="minorHAnsi" w:eastAsiaTheme="minorEastAsia" w:hAnsiTheme="minorHAnsi" w:cstheme="minorBidi"/>
          <w:sz w:val="22"/>
          <w:szCs w:val="22"/>
          <w:lang w:eastAsia="en-GB"/>
        </w:rPr>
      </w:pPr>
      <w:r w:rsidRPr="00AB41F9">
        <w:t>5.2.2.5</w:t>
      </w:r>
      <w:r w:rsidRPr="00AB41F9">
        <w:rPr>
          <w:rFonts w:asciiTheme="minorHAnsi" w:eastAsiaTheme="minorEastAsia" w:hAnsiTheme="minorHAnsi" w:cstheme="minorBidi"/>
          <w:sz w:val="22"/>
          <w:szCs w:val="22"/>
          <w:lang w:eastAsia="en-GB"/>
        </w:rPr>
        <w:tab/>
      </w:r>
      <w:r w:rsidRPr="00AF482C">
        <w:rPr>
          <w:lang w:val="en-US"/>
        </w:rPr>
        <w:t>End Marker Reception Reporting</w:t>
      </w:r>
      <w:r>
        <w:tab/>
      </w:r>
      <w:r>
        <w:fldChar w:fldCharType="begin" w:fldLock="1"/>
      </w:r>
      <w:r>
        <w:instrText xml:space="preserve"> PAGEREF _Toc98235521 \h </w:instrText>
      </w:r>
      <w:r>
        <w:fldChar w:fldCharType="separate"/>
      </w:r>
      <w:r>
        <w:t>39</w:t>
      </w:r>
      <w:r>
        <w:fldChar w:fldCharType="end"/>
      </w:r>
    </w:p>
    <w:p w14:paraId="657EBF8A" w14:textId="56187BC7" w:rsidR="00AB41F9" w:rsidRDefault="00AB41F9">
      <w:pPr>
        <w:pStyle w:val="TOC4"/>
        <w:rPr>
          <w:rFonts w:asciiTheme="minorHAnsi" w:eastAsiaTheme="minorEastAsia" w:hAnsiTheme="minorHAnsi" w:cstheme="minorBidi"/>
          <w:sz w:val="22"/>
          <w:szCs w:val="22"/>
          <w:lang w:eastAsia="en-GB"/>
        </w:rPr>
      </w:pPr>
      <w:r w:rsidRPr="00AB41F9">
        <w:t>5.2.3</w:t>
      </w:r>
      <w:r w:rsidRPr="00AB41F9">
        <w:rPr>
          <w:rFonts w:asciiTheme="minorHAnsi" w:eastAsiaTheme="minorEastAsia" w:hAnsiTheme="minorHAnsi" w:cstheme="minorBidi"/>
          <w:sz w:val="22"/>
          <w:szCs w:val="22"/>
          <w:lang w:eastAsia="en-GB"/>
        </w:rPr>
        <w:tab/>
      </w:r>
      <w:r w:rsidRPr="00AF482C">
        <w:rPr>
          <w:lang w:val="en-US"/>
        </w:rPr>
        <w:t>Forwarding Action Rule Handling</w:t>
      </w:r>
      <w:r>
        <w:tab/>
      </w:r>
      <w:r>
        <w:fldChar w:fldCharType="begin" w:fldLock="1"/>
      </w:r>
      <w:r>
        <w:instrText xml:space="preserve"> PAGEREF _Toc98235522 \h </w:instrText>
      </w:r>
      <w:r>
        <w:fldChar w:fldCharType="separate"/>
      </w:r>
      <w:r>
        <w:t>39</w:t>
      </w:r>
      <w:r>
        <w:fldChar w:fldCharType="end"/>
      </w:r>
    </w:p>
    <w:p w14:paraId="4A870186" w14:textId="407FC5F1" w:rsidR="00AB41F9" w:rsidRDefault="00AB41F9">
      <w:pPr>
        <w:pStyle w:val="TOC5"/>
        <w:rPr>
          <w:rFonts w:asciiTheme="minorHAnsi" w:eastAsiaTheme="minorEastAsia" w:hAnsiTheme="minorHAnsi" w:cstheme="minorBidi"/>
          <w:sz w:val="22"/>
          <w:szCs w:val="22"/>
          <w:lang w:eastAsia="en-GB"/>
        </w:rPr>
      </w:pPr>
      <w:r w:rsidRPr="00AB41F9">
        <w:t>5.2.3.1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_Toc98235523 \h </w:instrText>
      </w:r>
      <w:r>
        <w:fldChar w:fldCharType="separate"/>
      </w:r>
      <w:r>
        <w:t>39</w:t>
      </w:r>
      <w:r>
        <w:fldChar w:fldCharType="end"/>
      </w:r>
    </w:p>
    <w:p w14:paraId="38525D34" w14:textId="6C87D923" w:rsidR="00AB41F9" w:rsidRDefault="00AB41F9">
      <w:pPr>
        <w:pStyle w:val="TOC4"/>
        <w:rPr>
          <w:rFonts w:asciiTheme="minorHAnsi" w:eastAsiaTheme="minorEastAsia" w:hAnsiTheme="minorHAnsi" w:cstheme="minorBidi"/>
          <w:sz w:val="22"/>
          <w:szCs w:val="22"/>
          <w:lang w:eastAsia="en-GB"/>
        </w:rPr>
      </w:pPr>
      <w:r w:rsidRPr="00AB41F9">
        <w:t>5.2.4</w:t>
      </w:r>
      <w:r w:rsidRPr="00AB41F9">
        <w:rPr>
          <w:rFonts w:asciiTheme="minorHAnsi" w:eastAsiaTheme="minorEastAsia" w:hAnsiTheme="minorHAnsi" w:cstheme="minorBidi"/>
          <w:sz w:val="22"/>
          <w:szCs w:val="22"/>
          <w:lang w:eastAsia="en-GB"/>
        </w:rPr>
        <w:tab/>
      </w:r>
      <w:r w:rsidRPr="00AF482C">
        <w:rPr>
          <w:lang w:val="en-US"/>
        </w:rPr>
        <w:t>Buffering Action Rule Handling</w:t>
      </w:r>
      <w:r>
        <w:tab/>
      </w:r>
      <w:r>
        <w:fldChar w:fldCharType="begin" w:fldLock="1"/>
      </w:r>
      <w:r>
        <w:instrText xml:space="preserve"> PAGEREF _Toc98235524 \h </w:instrText>
      </w:r>
      <w:r>
        <w:fldChar w:fldCharType="separate"/>
      </w:r>
      <w:r>
        <w:t>41</w:t>
      </w:r>
      <w:r>
        <w:fldChar w:fldCharType="end"/>
      </w:r>
    </w:p>
    <w:p w14:paraId="4ACE6078" w14:textId="17B6693C" w:rsidR="00AB41F9" w:rsidRDefault="00AB41F9">
      <w:pPr>
        <w:pStyle w:val="TOC5"/>
        <w:rPr>
          <w:rFonts w:asciiTheme="minorHAnsi" w:eastAsiaTheme="minorEastAsia" w:hAnsiTheme="minorHAnsi" w:cstheme="minorBidi"/>
          <w:sz w:val="22"/>
          <w:szCs w:val="22"/>
          <w:lang w:eastAsia="en-GB"/>
        </w:rPr>
      </w:pPr>
      <w:r w:rsidRPr="00AB41F9">
        <w:t>5.2.4.1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_Toc98235525 \h </w:instrText>
      </w:r>
      <w:r>
        <w:fldChar w:fldCharType="separate"/>
      </w:r>
      <w:r>
        <w:t>41</w:t>
      </w:r>
      <w:r>
        <w:fldChar w:fldCharType="end"/>
      </w:r>
    </w:p>
    <w:p w14:paraId="6A57A77E" w14:textId="6F85185F" w:rsidR="00AB41F9" w:rsidRDefault="00AB41F9">
      <w:pPr>
        <w:pStyle w:val="TOC5"/>
        <w:rPr>
          <w:rFonts w:asciiTheme="minorHAnsi" w:eastAsiaTheme="minorEastAsia" w:hAnsiTheme="minorHAnsi" w:cstheme="minorBidi"/>
          <w:sz w:val="22"/>
          <w:szCs w:val="22"/>
          <w:lang w:eastAsia="en-GB"/>
        </w:rPr>
      </w:pPr>
      <w:r w:rsidRPr="00AB41F9">
        <w:t>5.2.4.2</w:t>
      </w:r>
      <w:r w:rsidRPr="00AB41F9">
        <w:rPr>
          <w:rFonts w:asciiTheme="minorHAnsi" w:eastAsiaTheme="minorEastAsia" w:hAnsiTheme="minorHAnsi" w:cstheme="minorBidi"/>
          <w:sz w:val="22"/>
          <w:szCs w:val="22"/>
          <w:lang w:eastAsia="en-GB"/>
        </w:rPr>
        <w:tab/>
      </w:r>
      <w:r w:rsidRPr="00AF482C">
        <w:rPr>
          <w:lang w:val="en-US"/>
        </w:rPr>
        <w:t>Provisioning of Buffering Action Rule in the UP function</w:t>
      </w:r>
      <w:r>
        <w:tab/>
      </w:r>
      <w:r>
        <w:fldChar w:fldCharType="begin" w:fldLock="1"/>
      </w:r>
      <w:r>
        <w:instrText xml:space="preserve"> PAGEREF _Toc98235526 \h </w:instrText>
      </w:r>
      <w:r>
        <w:fldChar w:fldCharType="separate"/>
      </w:r>
      <w:r>
        <w:t>41</w:t>
      </w:r>
      <w:r>
        <w:fldChar w:fldCharType="end"/>
      </w:r>
    </w:p>
    <w:p w14:paraId="3FC18D0D" w14:textId="0C7500E7" w:rsidR="00AB41F9" w:rsidRDefault="00AB41F9">
      <w:pPr>
        <w:pStyle w:val="TOC4"/>
        <w:rPr>
          <w:rFonts w:asciiTheme="minorHAnsi" w:eastAsiaTheme="minorEastAsia" w:hAnsiTheme="minorHAnsi" w:cstheme="minorBidi"/>
          <w:sz w:val="22"/>
          <w:szCs w:val="22"/>
          <w:lang w:eastAsia="en-GB"/>
        </w:rPr>
      </w:pPr>
      <w:r w:rsidRPr="00AB41F9">
        <w:t>5.2.5</w:t>
      </w:r>
      <w:r w:rsidRPr="00AB41F9">
        <w:rPr>
          <w:rFonts w:asciiTheme="minorHAnsi" w:eastAsiaTheme="minorEastAsia" w:hAnsiTheme="minorHAnsi" w:cstheme="minorBidi"/>
          <w:sz w:val="22"/>
          <w:szCs w:val="22"/>
          <w:lang w:eastAsia="en-GB"/>
        </w:rPr>
        <w:tab/>
      </w:r>
      <w:r w:rsidRPr="00AF482C">
        <w:rPr>
          <w:lang w:val="en-US"/>
        </w:rPr>
        <w:t>QoS Enforcement Rule Handling</w:t>
      </w:r>
      <w:r>
        <w:tab/>
      </w:r>
      <w:r>
        <w:fldChar w:fldCharType="begin" w:fldLock="1"/>
      </w:r>
      <w:r>
        <w:instrText xml:space="preserve"> PAGEREF _Toc98235527 \h </w:instrText>
      </w:r>
      <w:r>
        <w:fldChar w:fldCharType="separate"/>
      </w:r>
      <w:r>
        <w:t>42</w:t>
      </w:r>
      <w:r>
        <w:fldChar w:fldCharType="end"/>
      </w:r>
    </w:p>
    <w:p w14:paraId="7F4D045C" w14:textId="02DB0D34" w:rsidR="00AB41F9" w:rsidRDefault="00AB41F9">
      <w:pPr>
        <w:pStyle w:val="TOC5"/>
        <w:rPr>
          <w:rFonts w:asciiTheme="minorHAnsi" w:eastAsiaTheme="minorEastAsia" w:hAnsiTheme="minorHAnsi" w:cstheme="minorBidi"/>
          <w:sz w:val="22"/>
          <w:szCs w:val="22"/>
          <w:lang w:eastAsia="en-GB"/>
        </w:rPr>
      </w:pPr>
      <w:r w:rsidRPr="00AB41F9">
        <w:t>5.2.5.1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_Toc98235528 \h </w:instrText>
      </w:r>
      <w:r>
        <w:fldChar w:fldCharType="separate"/>
      </w:r>
      <w:r>
        <w:t>42</w:t>
      </w:r>
      <w:r>
        <w:fldChar w:fldCharType="end"/>
      </w:r>
    </w:p>
    <w:p w14:paraId="48AD390E" w14:textId="518218CA" w:rsidR="00AB41F9" w:rsidRDefault="00AB41F9">
      <w:pPr>
        <w:pStyle w:val="TOC5"/>
        <w:rPr>
          <w:rFonts w:asciiTheme="minorHAnsi" w:eastAsiaTheme="minorEastAsia" w:hAnsiTheme="minorHAnsi" w:cstheme="minorBidi"/>
          <w:sz w:val="22"/>
          <w:szCs w:val="22"/>
          <w:lang w:eastAsia="en-GB"/>
        </w:rPr>
      </w:pPr>
      <w:r w:rsidRPr="00AB41F9">
        <w:t>5.2.5.2</w:t>
      </w:r>
      <w:r w:rsidRPr="00AB41F9">
        <w:rPr>
          <w:rFonts w:asciiTheme="minorHAnsi" w:eastAsiaTheme="minorEastAsia" w:hAnsiTheme="minorHAnsi" w:cstheme="minorBidi"/>
          <w:sz w:val="22"/>
          <w:szCs w:val="22"/>
          <w:lang w:eastAsia="en-GB"/>
        </w:rPr>
        <w:tab/>
      </w:r>
      <w:r w:rsidRPr="00AF482C">
        <w:rPr>
          <w:lang w:val="en-US"/>
        </w:rPr>
        <w:t>Provisioning of QoS Enforcement Rule in the UP function</w:t>
      </w:r>
      <w:r>
        <w:tab/>
      </w:r>
      <w:r>
        <w:fldChar w:fldCharType="begin" w:fldLock="1"/>
      </w:r>
      <w:r>
        <w:instrText xml:space="preserve"> PAGEREF _Toc98235529 \h </w:instrText>
      </w:r>
      <w:r>
        <w:fldChar w:fldCharType="separate"/>
      </w:r>
      <w:r>
        <w:t>42</w:t>
      </w:r>
      <w:r>
        <w:fldChar w:fldCharType="end"/>
      </w:r>
    </w:p>
    <w:p w14:paraId="38729CD6" w14:textId="6D182A5E" w:rsidR="00AB41F9" w:rsidRDefault="00AB41F9">
      <w:pPr>
        <w:pStyle w:val="TOC5"/>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Reflective QoS (for 5GC)</w:t>
      </w:r>
      <w:r>
        <w:tab/>
      </w:r>
      <w:r>
        <w:fldChar w:fldCharType="begin" w:fldLock="1"/>
      </w:r>
      <w:r>
        <w:instrText xml:space="preserve"> PAGEREF _Toc98235530 \h </w:instrText>
      </w:r>
      <w:r>
        <w:fldChar w:fldCharType="separate"/>
      </w:r>
      <w:r>
        <w:t>42</w:t>
      </w:r>
      <w:r>
        <w:fldChar w:fldCharType="end"/>
      </w:r>
    </w:p>
    <w:p w14:paraId="1FF793E9" w14:textId="56715008" w:rsidR="00AB41F9" w:rsidRDefault="00AB41F9">
      <w:pPr>
        <w:pStyle w:val="TOC4"/>
        <w:rPr>
          <w:rFonts w:asciiTheme="minorHAnsi" w:eastAsiaTheme="minorEastAsia" w:hAnsiTheme="minorHAnsi" w:cstheme="minorBidi"/>
          <w:sz w:val="22"/>
          <w:szCs w:val="22"/>
          <w:lang w:eastAsia="en-GB"/>
        </w:rPr>
      </w:pPr>
      <w:r w:rsidRPr="00AB41F9">
        <w:t>5.2.6</w:t>
      </w:r>
      <w:r w:rsidRPr="00AB41F9">
        <w:rPr>
          <w:rFonts w:asciiTheme="minorHAnsi" w:eastAsiaTheme="minorEastAsia" w:hAnsiTheme="minorHAnsi" w:cstheme="minorBidi"/>
          <w:sz w:val="22"/>
          <w:szCs w:val="22"/>
          <w:lang w:eastAsia="en-GB"/>
        </w:rPr>
        <w:tab/>
      </w:r>
      <w:r w:rsidRPr="00AF482C">
        <w:rPr>
          <w:lang w:val="en-US"/>
        </w:rPr>
        <w:t>Combined SGW/PGW Architecture</w:t>
      </w:r>
      <w:r>
        <w:tab/>
      </w:r>
      <w:r>
        <w:fldChar w:fldCharType="begin" w:fldLock="1"/>
      </w:r>
      <w:r>
        <w:instrText xml:space="preserve"> PAGEREF _Toc98235531 \h </w:instrText>
      </w:r>
      <w:r>
        <w:fldChar w:fldCharType="separate"/>
      </w:r>
      <w:r>
        <w:t>42</w:t>
      </w:r>
      <w:r>
        <w:fldChar w:fldCharType="end"/>
      </w:r>
    </w:p>
    <w:p w14:paraId="77F22722" w14:textId="3D8C69F1" w:rsidR="00AB41F9" w:rsidRDefault="00AB41F9">
      <w:pPr>
        <w:pStyle w:val="TOC4"/>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Multi-Access Rule Handling (for 5GC)</w:t>
      </w:r>
      <w:r>
        <w:tab/>
      </w:r>
      <w:r>
        <w:fldChar w:fldCharType="begin" w:fldLock="1"/>
      </w:r>
      <w:r>
        <w:instrText xml:space="preserve"> PAGEREF _Toc98235532 \h </w:instrText>
      </w:r>
      <w:r>
        <w:fldChar w:fldCharType="separate"/>
      </w:r>
      <w:r>
        <w:t>43</w:t>
      </w:r>
      <w:r>
        <w:fldChar w:fldCharType="end"/>
      </w:r>
    </w:p>
    <w:p w14:paraId="1FD44D39" w14:textId="6E5066CC" w:rsidR="00AB41F9" w:rsidRDefault="00AB41F9">
      <w:pPr>
        <w:pStyle w:val="TOC5"/>
        <w:rPr>
          <w:rFonts w:asciiTheme="minorHAnsi" w:eastAsiaTheme="minorEastAsia" w:hAnsiTheme="minorHAnsi" w:cstheme="minorBidi"/>
          <w:sz w:val="22"/>
          <w:szCs w:val="22"/>
          <w:lang w:eastAsia="en-GB"/>
        </w:rPr>
      </w:pPr>
      <w:r w:rsidRPr="00AB41F9">
        <w:lastRenderedPageBreak/>
        <w:t>5.2.7.1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_Toc98235533 \h </w:instrText>
      </w:r>
      <w:r>
        <w:fldChar w:fldCharType="separate"/>
      </w:r>
      <w:r>
        <w:t>43</w:t>
      </w:r>
      <w:r>
        <w:fldChar w:fldCharType="end"/>
      </w:r>
    </w:p>
    <w:p w14:paraId="2EA33F93" w14:textId="1AEB3FA0" w:rsidR="00AB41F9" w:rsidRDefault="00AB41F9">
      <w:pPr>
        <w:pStyle w:val="TOC4"/>
        <w:rPr>
          <w:rFonts w:asciiTheme="minorHAnsi" w:eastAsiaTheme="minorEastAsia" w:hAnsiTheme="minorHAnsi" w:cstheme="minorBidi"/>
          <w:sz w:val="22"/>
          <w:szCs w:val="22"/>
          <w:lang w:eastAsia="en-GB"/>
        </w:rPr>
      </w:pPr>
      <w:r w:rsidRPr="00AB41F9">
        <w:t>5.2.8</w:t>
      </w:r>
      <w:r w:rsidRPr="00AB41F9">
        <w:rPr>
          <w:rFonts w:asciiTheme="minorHAnsi" w:eastAsiaTheme="minorEastAsia" w:hAnsiTheme="minorHAnsi" w:cstheme="minorBidi"/>
          <w:sz w:val="22"/>
          <w:szCs w:val="22"/>
          <w:lang w:eastAsia="en-GB"/>
        </w:rPr>
        <w:tab/>
      </w:r>
      <w:r w:rsidRPr="00AF482C">
        <w:rPr>
          <w:lang w:val="en-US"/>
        </w:rPr>
        <w:t>Session Reporting Rule Handling</w:t>
      </w:r>
      <w:r>
        <w:tab/>
      </w:r>
      <w:r>
        <w:fldChar w:fldCharType="begin" w:fldLock="1"/>
      </w:r>
      <w:r>
        <w:instrText xml:space="preserve"> PAGEREF _Toc98235534 \h </w:instrText>
      </w:r>
      <w:r>
        <w:fldChar w:fldCharType="separate"/>
      </w:r>
      <w:r>
        <w:t>44</w:t>
      </w:r>
      <w:r>
        <w:fldChar w:fldCharType="end"/>
      </w:r>
    </w:p>
    <w:p w14:paraId="47CAC943" w14:textId="12415F12" w:rsidR="00AB41F9" w:rsidRDefault="00AB41F9">
      <w:pPr>
        <w:pStyle w:val="TOC5"/>
        <w:rPr>
          <w:rFonts w:asciiTheme="minorHAnsi" w:eastAsiaTheme="minorEastAsia" w:hAnsiTheme="minorHAnsi" w:cstheme="minorBidi"/>
          <w:sz w:val="22"/>
          <w:szCs w:val="22"/>
          <w:lang w:eastAsia="en-GB"/>
        </w:rPr>
      </w:pPr>
      <w:r w:rsidRPr="00AB41F9">
        <w:t>5.2.8.1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_Toc98235535 \h </w:instrText>
      </w:r>
      <w:r>
        <w:fldChar w:fldCharType="separate"/>
      </w:r>
      <w:r>
        <w:t>44</w:t>
      </w:r>
      <w:r>
        <w:fldChar w:fldCharType="end"/>
      </w:r>
    </w:p>
    <w:p w14:paraId="4997E788" w14:textId="09A71476" w:rsidR="00AB41F9" w:rsidRDefault="00AB41F9">
      <w:pPr>
        <w:pStyle w:val="TOC5"/>
        <w:rPr>
          <w:rFonts w:asciiTheme="minorHAnsi" w:eastAsiaTheme="minorEastAsia" w:hAnsiTheme="minorHAnsi" w:cstheme="minorBidi"/>
          <w:sz w:val="22"/>
          <w:szCs w:val="22"/>
          <w:lang w:eastAsia="en-GB"/>
        </w:rPr>
      </w:pPr>
      <w:r w:rsidRPr="00AB41F9">
        <w:t>5.2.8.2</w:t>
      </w:r>
      <w:r w:rsidRPr="00AB41F9">
        <w:rPr>
          <w:rFonts w:asciiTheme="minorHAnsi" w:eastAsiaTheme="minorEastAsia" w:hAnsiTheme="minorHAnsi" w:cstheme="minorBidi"/>
          <w:sz w:val="22"/>
          <w:szCs w:val="22"/>
          <w:lang w:eastAsia="en-GB"/>
        </w:rPr>
        <w:tab/>
      </w:r>
      <w:r w:rsidRPr="00AF482C">
        <w:rPr>
          <w:lang w:val="en-US"/>
        </w:rPr>
        <w:t>Provisioning of Session Reporting Rule in the UP function</w:t>
      </w:r>
      <w:r>
        <w:tab/>
      </w:r>
      <w:r>
        <w:fldChar w:fldCharType="begin" w:fldLock="1"/>
      </w:r>
      <w:r>
        <w:instrText xml:space="preserve"> PAGEREF _Toc98235536 \h </w:instrText>
      </w:r>
      <w:r>
        <w:fldChar w:fldCharType="separate"/>
      </w:r>
      <w:r>
        <w:t>44</w:t>
      </w:r>
      <w:r>
        <w:fldChar w:fldCharType="end"/>
      </w:r>
    </w:p>
    <w:p w14:paraId="639A1E3A" w14:textId="62CF078B" w:rsidR="00AB41F9" w:rsidRDefault="00AB41F9">
      <w:pPr>
        <w:rPr>
          <w:rFonts w:asciiTheme="minorHAnsi" w:eastAsiaTheme="minorEastAsia" w:hAnsiTheme="minorHAnsi" w:cstheme="minorBidi"/>
          <w:noProof/>
          <w:sz w:val="22"/>
          <w:szCs w:val="22"/>
        </w:rPr>
      </w:pPr>
      <w:r>
        <w:rPr>
          <w:noProof/>
          <w:lang w:eastAsia="en-US"/>
        </w:rPr>
        <w:t>5.2.8.2.1</w:t>
      </w:r>
      <w:r>
        <w:rPr>
          <w:rFonts w:asciiTheme="minorHAnsi" w:eastAsiaTheme="minorEastAsia" w:hAnsiTheme="minorHAnsi" w:cstheme="minorBidi"/>
          <w:noProof/>
          <w:sz w:val="22"/>
          <w:szCs w:val="22"/>
          <w:lang w:eastAsia="en-US"/>
        </w:rPr>
        <w:tab/>
      </w:r>
      <w:r>
        <w:rPr>
          <w:noProof/>
          <w:lang w:eastAsia="zh-CN"/>
        </w:rPr>
        <w:t>General</w:t>
      </w:r>
      <w:r>
        <w:rPr>
          <w:noProof/>
        </w:rPr>
        <w:tab/>
      </w:r>
      <w:r>
        <w:rPr>
          <w:noProof/>
        </w:rPr>
        <w:fldChar w:fldCharType="begin" w:fldLock="1"/>
      </w:r>
      <w:r>
        <w:rPr>
          <w:noProof/>
        </w:rPr>
        <w:instrText xml:space="preserve"> PAGEREF _Toc98235537 \h </w:instrText>
      </w:r>
      <w:r>
        <w:rPr>
          <w:noProof/>
        </w:rPr>
      </w:r>
      <w:r>
        <w:fldChar w:fldCharType="separate"/>
      </w:r>
      <w:r>
        <w:rPr>
          <w:noProof/>
        </w:rPr>
        <w:t>44</w:t>
      </w:r>
      <w:r>
        <w:rPr>
          <w:noProof/>
        </w:rPr>
        <w:fldChar w:fldCharType="end"/>
      </w:r>
    </w:p>
    <w:p w14:paraId="2A867E66" w14:textId="21B7403F" w:rsidR="00AB41F9" w:rsidRDefault="00AB41F9">
      <w:pPr>
        <w:pStyle w:val="TOC5"/>
        <w:rPr>
          <w:rFonts w:asciiTheme="minorHAnsi" w:eastAsiaTheme="minorEastAsia" w:hAnsiTheme="minorHAnsi" w:cstheme="minorBidi"/>
          <w:sz w:val="22"/>
          <w:szCs w:val="22"/>
          <w:lang w:eastAsia="en-GB"/>
        </w:rPr>
      </w:pPr>
      <w:r w:rsidRPr="00AB41F9">
        <w:t>5.2.8.3</w:t>
      </w:r>
      <w:r w:rsidRPr="00AB41F9">
        <w:rPr>
          <w:rFonts w:asciiTheme="minorHAnsi" w:eastAsiaTheme="minorEastAsia" w:hAnsiTheme="minorHAnsi" w:cstheme="minorBidi"/>
          <w:sz w:val="22"/>
          <w:szCs w:val="22"/>
          <w:lang w:eastAsia="en-GB"/>
        </w:rPr>
        <w:tab/>
      </w:r>
      <w:r w:rsidRPr="00AF482C">
        <w:rPr>
          <w:lang w:val="en-US"/>
        </w:rPr>
        <w:t>Reporting of Session Report to the CP function</w:t>
      </w:r>
      <w:r>
        <w:tab/>
      </w:r>
      <w:r>
        <w:fldChar w:fldCharType="begin" w:fldLock="1"/>
      </w:r>
      <w:r>
        <w:instrText xml:space="preserve"> PAGEREF _Toc98235538 \h </w:instrText>
      </w:r>
      <w:r>
        <w:fldChar w:fldCharType="separate"/>
      </w:r>
      <w:r>
        <w:t>44</w:t>
      </w:r>
      <w:r>
        <w:fldChar w:fldCharType="end"/>
      </w:r>
    </w:p>
    <w:p w14:paraId="04ABD50B" w14:textId="63ABDA14" w:rsidR="00AB41F9" w:rsidRDefault="00AB41F9">
      <w:pPr>
        <w:rPr>
          <w:rFonts w:asciiTheme="minorHAnsi" w:eastAsiaTheme="minorEastAsia" w:hAnsiTheme="minorHAnsi" w:cstheme="minorBidi"/>
          <w:noProof/>
          <w:sz w:val="22"/>
          <w:szCs w:val="22"/>
        </w:rPr>
      </w:pPr>
      <w:r>
        <w:rPr>
          <w:noProof/>
          <w:lang w:eastAsia="en-US"/>
        </w:rPr>
        <w:t>5.2.8.3.1</w:t>
      </w:r>
      <w:r>
        <w:rPr>
          <w:rFonts w:asciiTheme="minorHAnsi" w:eastAsiaTheme="minorEastAsia" w:hAnsiTheme="minorHAnsi" w:cstheme="minorBidi"/>
          <w:noProof/>
          <w:sz w:val="22"/>
          <w:szCs w:val="22"/>
          <w:lang w:eastAsia="en-US"/>
        </w:rPr>
        <w:tab/>
      </w:r>
      <w:r>
        <w:rPr>
          <w:noProof/>
          <w:lang w:eastAsia="zh-CN"/>
        </w:rPr>
        <w:t>General</w:t>
      </w:r>
      <w:r>
        <w:rPr>
          <w:noProof/>
        </w:rPr>
        <w:tab/>
      </w:r>
      <w:r>
        <w:rPr>
          <w:noProof/>
        </w:rPr>
        <w:fldChar w:fldCharType="begin" w:fldLock="1"/>
      </w:r>
      <w:r>
        <w:rPr>
          <w:noProof/>
        </w:rPr>
        <w:instrText xml:space="preserve"> PAGEREF _Toc98235539 \h </w:instrText>
      </w:r>
      <w:r>
        <w:rPr>
          <w:noProof/>
        </w:rPr>
      </w:r>
      <w:r>
        <w:fldChar w:fldCharType="separate"/>
      </w:r>
      <w:r>
        <w:rPr>
          <w:noProof/>
        </w:rPr>
        <w:t>44</w:t>
      </w:r>
      <w:r>
        <w:rPr>
          <w:noProof/>
        </w:rPr>
        <w:fldChar w:fldCharType="end"/>
      </w:r>
    </w:p>
    <w:p w14:paraId="4F18AD22" w14:textId="5C79F2E3" w:rsidR="00AB41F9" w:rsidRDefault="00AB41F9">
      <w:pPr>
        <w:pStyle w:val="TOC4"/>
        <w:rPr>
          <w:rFonts w:asciiTheme="minorHAnsi" w:eastAsiaTheme="minorEastAsia" w:hAnsiTheme="minorHAnsi" w:cstheme="minorBidi"/>
          <w:sz w:val="22"/>
          <w:szCs w:val="22"/>
          <w:lang w:eastAsia="en-GB"/>
        </w:rPr>
      </w:pPr>
      <w:r w:rsidRPr="00AB41F9">
        <w:t>5.2.9</w:t>
      </w:r>
      <w:r w:rsidRPr="00AB41F9">
        <w:rPr>
          <w:rFonts w:asciiTheme="minorHAnsi" w:eastAsiaTheme="minorEastAsia" w:hAnsiTheme="minorHAnsi" w:cstheme="minorBidi"/>
          <w:sz w:val="22"/>
          <w:szCs w:val="22"/>
          <w:lang w:eastAsia="en-GB"/>
        </w:rPr>
        <w:tab/>
      </w:r>
      <w:r w:rsidRPr="00AF482C">
        <w:rPr>
          <w:lang w:val="en-US"/>
        </w:rPr>
        <w:t>Handling of Rules that cannot be activated</w:t>
      </w:r>
      <w:r>
        <w:tab/>
      </w:r>
      <w:r>
        <w:fldChar w:fldCharType="begin" w:fldLock="1"/>
      </w:r>
      <w:r>
        <w:instrText xml:space="preserve"> PAGEREF _Toc98235540 \h </w:instrText>
      </w:r>
      <w:r>
        <w:fldChar w:fldCharType="separate"/>
      </w:r>
      <w:r>
        <w:t>45</w:t>
      </w:r>
      <w:r>
        <w:fldChar w:fldCharType="end"/>
      </w:r>
    </w:p>
    <w:p w14:paraId="00B6DCA7" w14:textId="5A480524" w:rsidR="00AB41F9" w:rsidRDefault="00AB41F9">
      <w:pPr>
        <w:pStyle w:val="TOC3"/>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Data Forwarding between the CP and UP Functions</w:t>
      </w:r>
      <w:r>
        <w:tab/>
      </w:r>
      <w:r>
        <w:fldChar w:fldCharType="begin" w:fldLock="1"/>
      </w:r>
      <w:r>
        <w:instrText xml:space="preserve"> PAGEREF _Toc98235541 \h </w:instrText>
      </w:r>
      <w:r>
        <w:fldChar w:fldCharType="separate"/>
      </w:r>
      <w:r>
        <w:t>45</w:t>
      </w:r>
      <w:r>
        <w:fldChar w:fldCharType="end"/>
      </w:r>
    </w:p>
    <w:p w14:paraId="023BAA58" w14:textId="2268EF6D" w:rsidR="00AB41F9" w:rsidRDefault="00AB41F9">
      <w:pPr>
        <w:pStyle w:val="TOC4"/>
        <w:rPr>
          <w:rFonts w:asciiTheme="minorHAnsi" w:eastAsiaTheme="minorEastAsia" w:hAnsiTheme="minorHAnsi" w:cstheme="minorBidi"/>
          <w:sz w:val="22"/>
          <w:szCs w:val="22"/>
          <w:lang w:eastAsia="en-GB"/>
        </w:rPr>
      </w:pPr>
      <w:r w:rsidRPr="00AB41F9">
        <w:t>5.3.1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_Toc98235542 \h </w:instrText>
      </w:r>
      <w:r>
        <w:fldChar w:fldCharType="separate"/>
      </w:r>
      <w:r>
        <w:t>45</w:t>
      </w:r>
      <w:r>
        <w:fldChar w:fldCharType="end"/>
      </w:r>
    </w:p>
    <w:p w14:paraId="4602A3DF" w14:textId="68DFD7CB" w:rsidR="00AB41F9" w:rsidRDefault="00AB41F9">
      <w:pPr>
        <w:pStyle w:val="TOC4"/>
        <w:rPr>
          <w:rFonts w:asciiTheme="minorHAnsi" w:eastAsiaTheme="minorEastAsia" w:hAnsiTheme="minorHAnsi" w:cstheme="minorBidi"/>
          <w:sz w:val="22"/>
          <w:szCs w:val="22"/>
          <w:lang w:eastAsia="en-GB"/>
        </w:rPr>
      </w:pPr>
      <w:r w:rsidRPr="00AB41F9">
        <w:t>5.3.2</w:t>
      </w:r>
      <w:r w:rsidRPr="00AB41F9">
        <w:rPr>
          <w:rFonts w:asciiTheme="minorHAnsi" w:eastAsiaTheme="minorEastAsia" w:hAnsiTheme="minorHAnsi" w:cstheme="minorBidi"/>
          <w:sz w:val="22"/>
          <w:szCs w:val="22"/>
          <w:lang w:eastAsia="en-GB"/>
        </w:rPr>
        <w:tab/>
      </w:r>
      <w:r w:rsidRPr="00AF482C">
        <w:rPr>
          <w:lang w:val="en-US"/>
        </w:rPr>
        <w:t>Sending of End Marker Packets</w:t>
      </w:r>
      <w:r>
        <w:tab/>
      </w:r>
      <w:r>
        <w:fldChar w:fldCharType="begin" w:fldLock="1"/>
      </w:r>
      <w:r>
        <w:instrText xml:space="preserve"> PAGEREF _Toc98235543 \h </w:instrText>
      </w:r>
      <w:r>
        <w:fldChar w:fldCharType="separate"/>
      </w:r>
      <w:r>
        <w:t>46</w:t>
      </w:r>
      <w:r>
        <w:fldChar w:fldCharType="end"/>
      </w:r>
    </w:p>
    <w:p w14:paraId="6E55864C" w14:textId="2AD160AF" w:rsidR="00AB41F9" w:rsidRDefault="00AB41F9">
      <w:pPr>
        <w:pStyle w:val="TOC4"/>
        <w:rPr>
          <w:rFonts w:asciiTheme="minorHAnsi" w:eastAsiaTheme="minorEastAsia" w:hAnsiTheme="minorHAnsi" w:cstheme="minorBidi"/>
          <w:sz w:val="22"/>
          <w:szCs w:val="22"/>
          <w:lang w:eastAsia="en-GB"/>
        </w:rPr>
      </w:pPr>
      <w:r w:rsidRPr="00AB41F9">
        <w:t>5.3.3</w:t>
      </w:r>
      <w:r w:rsidRPr="00AB41F9">
        <w:rPr>
          <w:rFonts w:asciiTheme="minorHAnsi" w:eastAsiaTheme="minorEastAsia" w:hAnsiTheme="minorHAnsi" w:cstheme="minorBidi"/>
          <w:sz w:val="22"/>
          <w:szCs w:val="22"/>
          <w:lang w:eastAsia="en-GB"/>
        </w:rPr>
        <w:tab/>
      </w:r>
      <w:r w:rsidRPr="00AF482C">
        <w:rPr>
          <w:lang w:val="en-US"/>
        </w:rPr>
        <w:t>Forwarding of Packets Subject to Buffering in the CP Function</w:t>
      </w:r>
      <w:r>
        <w:tab/>
      </w:r>
      <w:r>
        <w:fldChar w:fldCharType="begin" w:fldLock="1"/>
      </w:r>
      <w:r>
        <w:instrText xml:space="preserve"> PAGEREF _Toc98235544 \h </w:instrText>
      </w:r>
      <w:r>
        <w:fldChar w:fldCharType="separate"/>
      </w:r>
      <w:r>
        <w:t>47</w:t>
      </w:r>
      <w:r>
        <w:fldChar w:fldCharType="end"/>
      </w:r>
    </w:p>
    <w:p w14:paraId="620E12DC" w14:textId="2A3AF7A4" w:rsidR="00AB41F9" w:rsidRDefault="00AB41F9">
      <w:pPr>
        <w:pStyle w:val="TOC5"/>
        <w:rPr>
          <w:rFonts w:asciiTheme="minorHAnsi" w:eastAsiaTheme="minorEastAsia" w:hAnsiTheme="minorHAnsi" w:cstheme="minorBidi"/>
          <w:sz w:val="22"/>
          <w:szCs w:val="22"/>
          <w:lang w:eastAsia="en-GB"/>
        </w:rPr>
      </w:pPr>
      <w:r w:rsidRPr="00AB41F9">
        <w:t>5.3.3.1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_Toc98235545 \h </w:instrText>
      </w:r>
      <w:r>
        <w:fldChar w:fldCharType="separate"/>
      </w:r>
      <w:r>
        <w:t>47</w:t>
      </w:r>
      <w:r>
        <w:fldChar w:fldCharType="end"/>
      </w:r>
    </w:p>
    <w:p w14:paraId="50F6687F" w14:textId="2B06EF8F" w:rsidR="00AB41F9" w:rsidRDefault="00AB41F9">
      <w:pPr>
        <w:pStyle w:val="TOC5"/>
        <w:rPr>
          <w:rFonts w:asciiTheme="minorHAnsi" w:eastAsiaTheme="minorEastAsia" w:hAnsiTheme="minorHAnsi" w:cstheme="minorBidi"/>
          <w:sz w:val="22"/>
          <w:szCs w:val="22"/>
          <w:lang w:eastAsia="en-GB"/>
        </w:rPr>
      </w:pPr>
      <w:r w:rsidRPr="00AB41F9">
        <w:t>5.3.3.2</w:t>
      </w:r>
      <w:r w:rsidRPr="00AB41F9">
        <w:rPr>
          <w:rFonts w:asciiTheme="minorHAnsi" w:eastAsiaTheme="minorEastAsia" w:hAnsiTheme="minorHAnsi" w:cstheme="minorBidi"/>
          <w:sz w:val="22"/>
          <w:szCs w:val="22"/>
          <w:lang w:eastAsia="en-GB"/>
        </w:rPr>
        <w:tab/>
      </w:r>
      <w:r w:rsidRPr="00AF482C">
        <w:rPr>
          <w:lang w:val="en-US"/>
        </w:rPr>
        <w:t>Forwarding of Packets from the UP Function to the CP Function</w:t>
      </w:r>
      <w:r>
        <w:tab/>
      </w:r>
      <w:r>
        <w:fldChar w:fldCharType="begin" w:fldLock="1"/>
      </w:r>
      <w:r>
        <w:instrText xml:space="preserve"> PAGEREF _Toc98235546 \h </w:instrText>
      </w:r>
      <w:r>
        <w:fldChar w:fldCharType="separate"/>
      </w:r>
      <w:r>
        <w:t>47</w:t>
      </w:r>
      <w:r>
        <w:fldChar w:fldCharType="end"/>
      </w:r>
    </w:p>
    <w:p w14:paraId="1813C387" w14:textId="00A56AC0" w:rsidR="00AB41F9" w:rsidRDefault="00AB41F9">
      <w:pPr>
        <w:pStyle w:val="TOC5"/>
        <w:rPr>
          <w:rFonts w:asciiTheme="minorHAnsi" w:eastAsiaTheme="minorEastAsia" w:hAnsiTheme="minorHAnsi" w:cstheme="minorBidi"/>
          <w:sz w:val="22"/>
          <w:szCs w:val="22"/>
          <w:lang w:eastAsia="en-GB"/>
        </w:rPr>
      </w:pPr>
      <w:r w:rsidRPr="00AB41F9">
        <w:t>5.3.3.3</w:t>
      </w:r>
      <w:r w:rsidRPr="00AB41F9">
        <w:rPr>
          <w:rFonts w:asciiTheme="minorHAnsi" w:eastAsiaTheme="minorEastAsia" w:hAnsiTheme="minorHAnsi" w:cstheme="minorBidi"/>
          <w:sz w:val="22"/>
          <w:szCs w:val="22"/>
          <w:lang w:eastAsia="en-GB"/>
        </w:rPr>
        <w:tab/>
      </w:r>
      <w:r w:rsidRPr="00AF482C">
        <w:rPr>
          <w:lang w:val="en-US"/>
        </w:rPr>
        <w:t>Forwarding of Packets from the CP Function to the UP Function</w:t>
      </w:r>
      <w:r>
        <w:tab/>
      </w:r>
      <w:r>
        <w:fldChar w:fldCharType="begin" w:fldLock="1"/>
      </w:r>
      <w:r>
        <w:instrText xml:space="preserve"> PAGEREF _Toc98235547 \h </w:instrText>
      </w:r>
      <w:r>
        <w:fldChar w:fldCharType="separate"/>
      </w:r>
      <w:r>
        <w:t>48</w:t>
      </w:r>
      <w:r>
        <w:fldChar w:fldCharType="end"/>
      </w:r>
    </w:p>
    <w:p w14:paraId="4940E164" w14:textId="5CBB663C" w:rsidR="00AB41F9" w:rsidRDefault="00AB41F9">
      <w:pPr>
        <w:pStyle w:val="TOC4"/>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fldLock="1"/>
      </w:r>
      <w:r>
        <w:instrText xml:space="preserve"> PAGEREF _Toc98235548 \h </w:instrText>
      </w:r>
      <w:r>
        <w:fldChar w:fldCharType="separate"/>
      </w:r>
      <w:r>
        <w:t>48</w:t>
      </w:r>
      <w:r>
        <w:fldChar w:fldCharType="end"/>
      </w:r>
    </w:p>
    <w:p w14:paraId="5913A0E1" w14:textId="3C84424F" w:rsidR="00AB41F9" w:rsidRDefault="00AB41F9">
      <w:pPr>
        <w:pStyle w:val="TOC5"/>
        <w:rPr>
          <w:rFonts w:asciiTheme="minorHAnsi" w:eastAsiaTheme="minorEastAsia" w:hAnsiTheme="minorHAnsi" w:cstheme="minorBidi"/>
          <w:sz w:val="22"/>
          <w:szCs w:val="22"/>
          <w:lang w:eastAsia="en-GB"/>
        </w:rPr>
      </w:pPr>
      <w:r w:rsidRPr="00AB41F9">
        <w:t>5.3.4.1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_Toc98235549 \h </w:instrText>
      </w:r>
      <w:r>
        <w:fldChar w:fldCharType="separate"/>
      </w:r>
      <w:r>
        <w:t>48</w:t>
      </w:r>
      <w:r>
        <w:fldChar w:fldCharType="end"/>
      </w:r>
    </w:p>
    <w:p w14:paraId="610FB2A0" w14:textId="04736339" w:rsidR="00AB41F9" w:rsidRDefault="00AB41F9">
      <w:pPr>
        <w:pStyle w:val="TOC5"/>
        <w:rPr>
          <w:rFonts w:asciiTheme="minorHAnsi" w:eastAsiaTheme="minorEastAsia" w:hAnsiTheme="minorHAnsi" w:cstheme="minorBidi"/>
          <w:sz w:val="22"/>
          <w:szCs w:val="22"/>
          <w:lang w:eastAsia="en-GB"/>
        </w:rPr>
      </w:pPr>
      <w:r w:rsidRPr="00AB41F9">
        <w:t>5.3.4.2</w:t>
      </w:r>
      <w:r w:rsidRPr="00AB41F9">
        <w:rPr>
          <w:rFonts w:asciiTheme="minorHAnsi" w:eastAsiaTheme="minorEastAsia" w:hAnsiTheme="minorHAnsi" w:cstheme="minorBidi"/>
          <w:sz w:val="22"/>
          <w:szCs w:val="22"/>
          <w:lang w:eastAsia="en-GB"/>
        </w:rPr>
        <w:tab/>
      </w:r>
      <w:r w:rsidRPr="00AF482C">
        <w:rPr>
          <w:lang w:val="en-US"/>
        </w:rPr>
        <w:t>Forwarding of Packets from the UP Function to the CP Function</w:t>
      </w:r>
      <w:r>
        <w:tab/>
      </w:r>
      <w:r>
        <w:fldChar w:fldCharType="begin" w:fldLock="1"/>
      </w:r>
      <w:r>
        <w:instrText xml:space="preserve"> PAGEREF _Toc98235550 \h </w:instrText>
      </w:r>
      <w:r>
        <w:fldChar w:fldCharType="separate"/>
      </w:r>
      <w:r>
        <w:t>48</w:t>
      </w:r>
      <w:r>
        <w:fldChar w:fldCharType="end"/>
      </w:r>
    </w:p>
    <w:p w14:paraId="32448AA1" w14:textId="1583D707" w:rsidR="00AB41F9" w:rsidRDefault="00AB41F9">
      <w:pPr>
        <w:pStyle w:val="TOC5"/>
        <w:rPr>
          <w:rFonts w:asciiTheme="minorHAnsi" w:eastAsiaTheme="minorEastAsia" w:hAnsiTheme="minorHAnsi" w:cstheme="minorBidi"/>
          <w:sz w:val="22"/>
          <w:szCs w:val="22"/>
          <w:lang w:eastAsia="en-GB"/>
        </w:rPr>
      </w:pPr>
      <w:r w:rsidRPr="00AB41F9">
        <w:t>5.3.4.3</w:t>
      </w:r>
      <w:r w:rsidRPr="00AB41F9">
        <w:rPr>
          <w:rFonts w:asciiTheme="minorHAnsi" w:eastAsiaTheme="minorEastAsia" w:hAnsiTheme="minorHAnsi" w:cstheme="minorBidi"/>
          <w:sz w:val="22"/>
          <w:szCs w:val="22"/>
          <w:lang w:eastAsia="en-GB"/>
        </w:rPr>
        <w:tab/>
      </w:r>
      <w:r w:rsidRPr="00AF482C">
        <w:rPr>
          <w:lang w:val="en-US"/>
        </w:rPr>
        <w:t>Forwarding of Packets from the CP Function to the UP Function</w:t>
      </w:r>
      <w:r>
        <w:tab/>
      </w:r>
      <w:r>
        <w:fldChar w:fldCharType="begin" w:fldLock="1"/>
      </w:r>
      <w:r>
        <w:instrText xml:space="preserve"> PAGEREF _Toc98235551 \h </w:instrText>
      </w:r>
      <w:r>
        <w:fldChar w:fldCharType="separate"/>
      </w:r>
      <w:r>
        <w:t>48</w:t>
      </w:r>
      <w:r>
        <w:fldChar w:fldCharType="end"/>
      </w:r>
    </w:p>
    <w:p w14:paraId="0A87088D" w14:textId="3FA31C73" w:rsidR="00AB41F9" w:rsidRDefault="00AB41F9">
      <w:pPr>
        <w:pStyle w:val="TOC4"/>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Forwarding of user data using Control Plane CIoT 5GS Optimisation (for 5GC)</w:t>
      </w:r>
      <w:r>
        <w:tab/>
      </w:r>
      <w:r>
        <w:fldChar w:fldCharType="begin" w:fldLock="1"/>
      </w:r>
      <w:r>
        <w:instrText xml:space="preserve"> PAGEREF _Toc98235552 \h </w:instrText>
      </w:r>
      <w:r>
        <w:fldChar w:fldCharType="separate"/>
      </w:r>
      <w:r>
        <w:t>49</w:t>
      </w:r>
      <w:r>
        <w:fldChar w:fldCharType="end"/>
      </w:r>
    </w:p>
    <w:p w14:paraId="795FB654" w14:textId="4CFD60AF" w:rsidR="00AB41F9" w:rsidRDefault="00AB41F9">
      <w:pPr>
        <w:pStyle w:val="TOC5"/>
        <w:rPr>
          <w:rFonts w:asciiTheme="minorHAnsi" w:eastAsiaTheme="minorEastAsia" w:hAnsiTheme="minorHAnsi" w:cstheme="minorBidi"/>
          <w:sz w:val="22"/>
          <w:szCs w:val="22"/>
          <w:lang w:eastAsia="en-GB"/>
        </w:rPr>
      </w:pPr>
      <w:r w:rsidRPr="00AB41F9">
        <w:t>5.3.5.1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_Toc98235553 \h </w:instrText>
      </w:r>
      <w:r>
        <w:fldChar w:fldCharType="separate"/>
      </w:r>
      <w:r>
        <w:t>49</w:t>
      </w:r>
      <w:r>
        <w:fldChar w:fldCharType="end"/>
      </w:r>
    </w:p>
    <w:p w14:paraId="67E29BB1" w14:textId="5259033C" w:rsidR="00AB41F9" w:rsidRDefault="00AB41F9">
      <w:pPr>
        <w:pStyle w:val="TOC5"/>
        <w:rPr>
          <w:rFonts w:asciiTheme="minorHAnsi" w:eastAsiaTheme="minorEastAsia" w:hAnsiTheme="minorHAnsi" w:cstheme="minorBidi"/>
          <w:sz w:val="22"/>
          <w:szCs w:val="22"/>
          <w:lang w:eastAsia="en-GB"/>
        </w:rPr>
      </w:pPr>
      <w:r w:rsidRPr="00AB41F9">
        <w:t>5.3.5.2</w:t>
      </w:r>
      <w:r w:rsidRPr="00AB41F9">
        <w:rPr>
          <w:rFonts w:asciiTheme="minorHAnsi" w:eastAsiaTheme="minorEastAsia" w:hAnsiTheme="minorHAnsi" w:cstheme="minorBidi"/>
          <w:sz w:val="22"/>
          <w:szCs w:val="22"/>
          <w:lang w:eastAsia="en-GB"/>
        </w:rPr>
        <w:tab/>
      </w:r>
      <w:r w:rsidRPr="00AF482C">
        <w:rPr>
          <w:lang w:val="en-US"/>
        </w:rPr>
        <w:t>Forwarding of Packets from the UP Function to the CP Function</w:t>
      </w:r>
      <w:r>
        <w:tab/>
      </w:r>
      <w:r>
        <w:fldChar w:fldCharType="begin" w:fldLock="1"/>
      </w:r>
      <w:r>
        <w:instrText xml:space="preserve"> PAGEREF _Toc98235554 \h </w:instrText>
      </w:r>
      <w:r>
        <w:fldChar w:fldCharType="separate"/>
      </w:r>
      <w:r>
        <w:t>49</w:t>
      </w:r>
      <w:r>
        <w:fldChar w:fldCharType="end"/>
      </w:r>
    </w:p>
    <w:p w14:paraId="7B7BB3C8" w14:textId="2D3E2386" w:rsidR="00AB41F9" w:rsidRDefault="00AB41F9">
      <w:pPr>
        <w:pStyle w:val="TOC5"/>
        <w:rPr>
          <w:rFonts w:asciiTheme="minorHAnsi" w:eastAsiaTheme="minorEastAsia" w:hAnsiTheme="minorHAnsi" w:cstheme="minorBidi"/>
          <w:sz w:val="22"/>
          <w:szCs w:val="22"/>
          <w:lang w:eastAsia="en-GB"/>
        </w:rPr>
      </w:pPr>
      <w:r w:rsidRPr="00AB41F9">
        <w:t>5.3.5.3</w:t>
      </w:r>
      <w:r w:rsidRPr="00AB41F9">
        <w:rPr>
          <w:rFonts w:asciiTheme="minorHAnsi" w:eastAsiaTheme="minorEastAsia" w:hAnsiTheme="minorHAnsi" w:cstheme="minorBidi"/>
          <w:sz w:val="22"/>
          <w:szCs w:val="22"/>
          <w:lang w:eastAsia="en-GB"/>
        </w:rPr>
        <w:tab/>
      </w:r>
      <w:r w:rsidRPr="00AF482C">
        <w:rPr>
          <w:lang w:val="en-US"/>
        </w:rPr>
        <w:t>Forwarding of Packets from the CP Function to the UP Function</w:t>
      </w:r>
      <w:r>
        <w:tab/>
      </w:r>
      <w:r>
        <w:fldChar w:fldCharType="begin" w:fldLock="1"/>
      </w:r>
      <w:r>
        <w:instrText xml:space="preserve"> PAGEREF _Toc98235555 \h </w:instrText>
      </w:r>
      <w:r>
        <w:fldChar w:fldCharType="separate"/>
      </w:r>
      <w:r>
        <w:t>49</w:t>
      </w:r>
      <w:r>
        <w:fldChar w:fldCharType="end"/>
      </w:r>
    </w:p>
    <w:p w14:paraId="53AD01BB" w14:textId="2849A688" w:rsidR="00AB41F9" w:rsidRDefault="00AB41F9">
      <w:pPr>
        <w:pStyle w:val="TOC3"/>
        <w:rPr>
          <w:rFonts w:asciiTheme="minorHAnsi" w:eastAsiaTheme="minorEastAsia" w:hAnsiTheme="minorHAnsi" w:cstheme="minorBidi"/>
          <w:sz w:val="22"/>
          <w:szCs w:val="22"/>
          <w:lang w:eastAsia="en-GB"/>
        </w:rPr>
      </w:pPr>
      <w:r>
        <w:t>5.</w:t>
      </w:r>
      <w:r w:rsidRPr="00AF482C">
        <w:rPr>
          <w:lang w:val="en-US"/>
        </w:rPr>
        <w:t>4</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_Toc98235556 \h </w:instrText>
      </w:r>
      <w:r>
        <w:fldChar w:fldCharType="separate"/>
      </w:r>
      <w:r>
        <w:t>50</w:t>
      </w:r>
      <w:r>
        <w:fldChar w:fldCharType="end"/>
      </w:r>
    </w:p>
    <w:p w14:paraId="2F28495D" w14:textId="6B943D74" w:rsidR="00AB41F9" w:rsidRDefault="00AB41F9">
      <w:pPr>
        <w:pStyle w:val="TOC4"/>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_Toc98235557 \h </w:instrText>
      </w:r>
      <w:r>
        <w:fldChar w:fldCharType="separate"/>
      </w:r>
      <w:r>
        <w:t>50</w:t>
      </w:r>
      <w:r>
        <w:fldChar w:fldCharType="end"/>
      </w:r>
    </w:p>
    <w:p w14:paraId="379333E0" w14:textId="07747789"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2</w:t>
      </w:r>
      <w:r>
        <w:rPr>
          <w:rFonts w:asciiTheme="minorHAnsi" w:eastAsiaTheme="minorEastAsia" w:hAnsiTheme="minorHAnsi" w:cstheme="minorBidi"/>
          <w:sz w:val="22"/>
          <w:szCs w:val="22"/>
          <w:lang w:eastAsia="en-GB"/>
        </w:rPr>
        <w:tab/>
      </w:r>
      <w:r>
        <w:t>Service Detection and Bearer/QoS Flow Binding</w:t>
      </w:r>
      <w:r>
        <w:tab/>
      </w:r>
      <w:r>
        <w:fldChar w:fldCharType="begin" w:fldLock="1"/>
      </w:r>
      <w:r>
        <w:instrText xml:space="preserve"> PAGEREF _Toc98235558 \h </w:instrText>
      </w:r>
      <w:r>
        <w:fldChar w:fldCharType="separate"/>
      </w:r>
      <w:r>
        <w:t>50</w:t>
      </w:r>
      <w:r>
        <w:fldChar w:fldCharType="end"/>
      </w:r>
    </w:p>
    <w:p w14:paraId="2539EFF8" w14:textId="305C9F2F"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3</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_Toc98235559 \h </w:instrText>
      </w:r>
      <w:r>
        <w:fldChar w:fldCharType="separate"/>
      </w:r>
      <w:r>
        <w:t>51</w:t>
      </w:r>
      <w:r>
        <w:fldChar w:fldCharType="end"/>
      </w:r>
    </w:p>
    <w:p w14:paraId="3AB7BD88" w14:textId="13B19FDA"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_Toc98235560 \h </w:instrText>
      </w:r>
      <w:r>
        <w:fldChar w:fldCharType="separate"/>
      </w:r>
      <w:r>
        <w:t>51</w:t>
      </w:r>
      <w:r>
        <w:fldChar w:fldCharType="end"/>
      </w:r>
    </w:p>
    <w:p w14:paraId="35EEEC57" w14:textId="0A71B692"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5</w:t>
      </w:r>
      <w:r>
        <w:rPr>
          <w:rFonts w:asciiTheme="minorHAnsi" w:eastAsiaTheme="minorEastAsia" w:hAnsiTheme="minorHAnsi" w:cstheme="minorBidi"/>
          <w:sz w:val="22"/>
          <w:szCs w:val="22"/>
          <w:lang w:eastAsia="en-GB"/>
        </w:rPr>
        <w:tab/>
      </w:r>
      <w:r>
        <w:t>DL Flow Level Marking for Application Detection</w:t>
      </w:r>
      <w:r>
        <w:tab/>
      </w:r>
      <w:r>
        <w:fldChar w:fldCharType="begin" w:fldLock="1"/>
      </w:r>
      <w:r>
        <w:instrText xml:space="preserve"> PAGEREF _Toc98235561 \h </w:instrText>
      </w:r>
      <w:r>
        <w:fldChar w:fldCharType="separate"/>
      </w:r>
      <w:r>
        <w:t>52</w:t>
      </w:r>
      <w:r>
        <w:fldChar w:fldCharType="end"/>
      </w:r>
    </w:p>
    <w:p w14:paraId="29ED8898" w14:textId="0703CD74"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6</w:t>
      </w:r>
      <w:r>
        <w:rPr>
          <w:rFonts w:asciiTheme="minorHAnsi" w:eastAsiaTheme="minorEastAsia" w:hAnsiTheme="minorHAnsi" w:cstheme="minorBidi"/>
          <w:sz w:val="22"/>
          <w:szCs w:val="22"/>
          <w:lang w:eastAsia="en-GB"/>
        </w:rPr>
        <w:tab/>
      </w:r>
      <w:r>
        <w:t>Usage Monitoring</w:t>
      </w:r>
      <w:r>
        <w:tab/>
      </w:r>
      <w:r>
        <w:fldChar w:fldCharType="begin" w:fldLock="1"/>
      </w:r>
      <w:r>
        <w:instrText xml:space="preserve"> PAGEREF _Toc98235562 \h </w:instrText>
      </w:r>
      <w:r>
        <w:fldChar w:fldCharType="separate"/>
      </w:r>
      <w:r>
        <w:t>52</w:t>
      </w:r>
      <w:r>
        <w:fldChar w:fldCharType="end"/>
      </w:r>
    </w:p>
    <w:p w14:paraId="189DF188" w14:textId="06310691"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7</w:t>
      </w:r>
      <w:r>
        <w:rPr>
          <w:rFonts w:asciiTheme="minorHAnsi" w:eastAsiaTheme="minorEastAsia" w:hAnsiTheme="minorHAnsi" w:cstheme="minorBidi"/>
          <w:sz w:val="22"/>
          <w:szCs w:val="22"/>
          <w:lang w:eastAsia="en-GB"/>
        </w:rPr>
        <w:tab/>
      </w:r>
      <w:r>
        <w:t xml:space="preserve">Traffic </w:t>
      </w:r>
      <w:r w:rsidRPr="00AF482C">
        <w:rPr>
          <w:rFonts w:cs="Arial"/>
        </w:rPr>
        <w:t>Redirection</w:t>
      </w:r>
      <w:r>
        <w:tab/>
      </w:r>
      <w:r>
        <w:fldChar w:fldCharType="begin" w:fldLock="1"/>
      </w:r>
      <w:r>
        <w:instrText xml:space="preserve"> PAGEREF _Toc98235563 \h </w:instrText>
      </w:r>
      <w:r>
        <w:fldChar w:fldCharType="separate"/>
      </w:r>
      <w:r>
        <w:t>52</w:t>
      </w:r>
      <w:r>
        <w:fldChar w:fldCharType="end"/>
      </w:r>
    </w:p>
    <w:p w14:paraId="7E47BEBA" w14:textId="3549A5A8"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8</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_Toc98235564 \h </w:instrText>
      </w:r>
      <w:r>
        <w:fldChar w:fldCharType="separate"/>
      </w:r>
      <w:r>
        <w:t>53</w:t>
      </w:r>
      <w:r>
        <w:fldChar w:fldCharType="end"/>
      </w:r>
    </w:p>
    <w:p w14:paraId="216CDAFC" w14:textId="25D068B4"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9</w:t>
      </w:r>
      <w:r>
        <w:rPr>
          <w:rFonts w:asciiTheme="minorHAnsi" w:eastAsiaTheme="minorEastAsia" w:hAnsiTheme="minorHAnsi" w:cstheme="minorBidi"/>
          <w:sz w:val="22"/>
          <w:szCs w:val="22"/>
          <w:lang w:eastAsia="en-GB"/>
        </w:rPr>
        <w:tab/>
      </w:r>
      <w:r>
        <w:t>Provisioning of Predefined PCC/ADC Rules</w:t>
      </w:r>
      <w:r>
        <w:tab/>
      </w:r>
      <w:r>
        <w:fldChar w:fldCharType="begin" w:fldLock="1"/>
      </w:r>
      <w:r>
        <w:instrText xml:space="preserve"> PAGEREF _Toc98235565 \h </w:instrText>
      </w:r>
      <w:r>
        <w:fldChar w:fldCharType="separate"/>
      </w:r>
      <w:r>
        <w:t>54</w:t>
      </w:r>
      <w:r>
        <w:fldChar w:fldCharType="end"/>
      </w:r>
    </w:p>
    <w:p w14:paraId="6819C14C" w14:textId="1B941DD2"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10</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_Toc98235566 \h </w:instrText>
      </w:r>
      <w:r>
        <w:fldChar w:fldCharType="separate"/>
      </w:r>
      <w:r>
        <w:t>55</w:t>
      </w:r>
      <w:r>
        <w:fldChar w:fldCharType="end"/>
      </w:r>
    </w:p>
    <w:p w14:paraId="3F1972F3" w14:textId="5E9644D8"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11</w:t>
      </w:r>
      <w:r>
        <w:rPr>
          <w:rFonts w:asciiTheme="minorHAnsi" w:eastAsiaTheme="minorEastAsia" w:hAnsiTheme="minorHAnsi" w:cstheme="minorBidi"/>
          <w:sz w:val="22"/>
          <w:szCs w:val="22"/>
          <w:lang w:eastAsia="en-GB"/>
        </w:rPr>
        <w:tab/>
      </w:r>
      <w:r>
        <w:t>(Un)solicited Application Reporting</w:t>
      </w:r>
      <w:r>
        <w:tab/>
      </w:r>
      <w:r>
        <w:fldChar w:fldCharType="begin" w:fldLock="1"/>
      </w:r>
      <w:r>
        <w:instrText xml:space="preserve"> PAGEREF _Toc98235567 \h </w:instrText>
      </w:r>
      <w:r>
        <w:fldChar w:fldCharType="separate"/>
      </w:r>
      <w:r>
        <w:t>56</w:t>
      </w:r>
      <w:r>
        <w:fldChar w:fldCharType="end"/>
      </w:r>
    </w:p>
    <w:p w14:paraId="4E5BB529" w14:textId="662DBB42" w:rsidR="00AB41F9" w:rsidRDefault="00AB41F9">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Service Identification for Improved Radio Utilisation for GERAN</w:t>
      </w:r>
      <w:r>
        <w:tab/>
      </w:r>
      <w:r>
        <w:fldChar w:fldCharType="begin" w:fldLock="1"/>
      </w:r>
      <w:r>
        <w:instrText xml:space="preserve"> PAGEREF _Toc98235568 \h </w:instrText>
      </w:r>
      <w:r>
        <w:fldChar w:fldCharType="separate"/>
      </w:r>
      <w:r>
        <w:t>57</w:t>
      </w:r>
      <w:r>
        <w:fldChar w:fldCharType="end"/>
      </w:r>
    </w:p>
    <w:p w14:paraId="2F41BA6A" w14:textId="03FBABA8"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13</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_Toc98235569 \h </w:instrText>
      </w:r>
      <w:r>
        <w:fldChar w:fldCharType="separate"/>
      </w:r>
      <w:r>
        <w:t>57</w:t>
      </w:r>
      <w:r>
        <w:fldChar w:fldCharType="end"/>
      </w:r>
    </w:p>
    <w:p w14:paraId="07994A28" w14:textId="42BA1F43" w:rsidR="00AB41F9" w:rsidRDefault="00AB41F9">
      <w:pPr>
        <w:pStyle w:val="TOC4"/>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Deferred PDR activation and deactivation</w:t>
      </w:r>
      <w:r>
        <w:tab/>
      </w:r>
      <w:r>
        <w:fldChar w:fldCharType="begin" w:fldLock="1"/>
      </w:r>
      <w:r>
        <w:instrText xml:space="preserve"> PAGEREF _Toc98235570 \h </w:instrText>
      </w:r>
      <w:r>
        <w:fldChar w:fldCharType="separate"/>
      </w:r>
      <w:r>
        <w:t>57</w:t>
      </w:r>
      <w:r>
        <w:fldChar w:fldCharType="end"/>
      </w:r>
    </w:p>
    <w:p w14:paraId="1EBE8540" w14:textId="6E824993"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15</w:t>
      </w:r>
      <w:r>
        <w:rPr>
          <w:rFonts w:asciiTheme="minorHAnsi" w:eastAsiaTheme="minorEastAsia" w:hAnsiTheme="minorHAnsi" w:cstheme="minorBidi"/>
          <w:sz w:val="22"/>
          <w:szCs w:val="22"/>
          <w:lang w:eastAsia="en-GB"/>
        </w:rPr>
        <w:tab/>
      </w:r>
      <w:r>
        <w:t>Packet Rate enforcement</w:t>
      </w:r>
      <w:r>
        <w:tab/>
      </w:r>
      <w:r>
        <w:fldChar w:fldCharType="begin" w:fldLock="1"/>
      </w:r>
      <w:r>
        <w:instrText xml:space="preserve"> PAGEREF _Toc98235571 \h </w:instrText>
      </w:r>
      <w:r>
        <w:fldChar w:fldCharType="separate"/>
      </w:r>
      <w:r>
        <w:t>58</w:t>
      </w:r>
      <w:r>
        <w:fldChar w:fldCharType="end"/>
      </w:r>
    </w:p>
    <w:p w14:paraId="0E0A9BE1" w14:textId="475155AD" w:rsidR="00AB41F9" w:rsidRDefault="00AB41F9">
      <w:pPr>
        <w:pStyle w:val="TOC5"/>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_Toc98235572 \h </w:instrText>
      </w:r>
      <w:r>
        <w:fldChar w:fldCharType="separate"/>
      </w:r>
      <w:r>
        <w:t>58</w:t>
      </w:r>
      <w:r>
        <w:fldChar w:fldCharType="end"/>
      </w:r>
    </w:p>
    <w:p w14:paraId="480ABFFC" w14:textId="1B028ED7" w:rsidR="00AB41F9" w:rsidRDefault="00AB41F9">
      <w:pPr>
        <w:pStyle w:val="TOC5"/>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15.2</w:t>
      </w:r>
      <w:r>
        <w:rPr>
          <w:rFonts w:asciiTheme="minorHAnsi" w:eastAsiaTheme="minorEastAsia" w:hAnsiTheme="minorHAnsi" w:cstheme="minorBidi"/>
          <w:sz w:val="22"/>
          <w:szCs w:val="22"/>
          <w:lang w:eastAsia="en-GB"/>
        </w:rPr>
        <w:tab/>
      </w:r>
      <w:r>
        <w:t>Packet rate enforcement over Sxb and N4 interfaces</w:t>
      </w:r>
      <w:r>
        <w:tab/>
      </w:r>
      <w:r>
        <w:fldChar w:fldCharType="begin" w:fldLock="1"/>
      </w:r>
      <w:r>
        <w:instrText xml:space="preserve"> PAGEREF _Toc98235573 \h </w:instrText>
      </w:r>
      <w:r>
        <w:fldChar w:fldCharType="separate"/>
      </w:r>
      <w:r>
        <w:t>58</w:t>
      </w:r>
      <w:r>
        <w:fldChar w:fldCharType="end"/>
      </w:r>
    </w:p>
    <w:p w14:paraId="5F73F7B1" w14:textId="2EE6CAB8" w:rsidR="00AB41F9" w:rsidRDefault="00AB41F9">
      <w:pPr>
        <w:pStyle w:val="TOC5"/>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15.3</w:t>
      </w:r>
      <w:r>
        <w:rPr>
          <w:rFonts w:asciiTheme="minorHAnsi" w:eastAsiaTheme="minorEastAsia" w:hAnsiTheme="minorHAnsi" w:cstheme="minorBidi"/>
          <w:sz w:val="22"/>
          <w:szCs w:val="22"/>
          <w:lang w:eastAsia="en-GB"/>
        </w:rPr>
        <w:tab/>
      </w:r>
      <w:r>
        <w:t>PGW and SMF behaviour</w:t>
      </w:r>
      <w:r>
        <w:tab/>
      </w:r>
      <w:r>
        <w:fldChar w:fldCharType="begin" w:fldLock="1"/>
      </w:r>
      <w:r>
        <w:instrText xml:space="preserve"> PAGEREF _Toc98235574 \h </w:instrText>
      </w:r>
      <w:r>
        <w:fldChar w:fldCharType="separate"/>
      </w:r>
      <w:r>
        <w:t>59</w:t>
      </w:r>
      <w:r>
        <w:fldChar w:fldCharType="end"/>
      </w:r>
    </w:p>
    <w:p w14:paraId="7EF236A3" w14:textId="0B7E2C87" w:rsidR="00AB41F9" w:rsidRDefault="00AB41F9">
      <w:pPr>
        <w:pStyle w:val="TOC4"/>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16</w:t>
      </w:r>
      <w:r>
        <w:rPr>
          <w:rFonts w:asciiTheme="minorHAnsi" w:eastAsiaTheme="minorEastAsia" w:hAnsiTheme="minorHAnsi" w:cstheme="minorBidi"/>
          <w:sz w:val="22"/>
          <w:szCs w:val="22"/>
          <w:lang w:eastAsia="en-GB"/>
        </w:rPr>
        <w:tab/>
      </w:r>
      <w:r>
        <w:t>QoS differentiation for Stand-alone Non-Public Network (SNPN)</w:t>
      </w:r>
      <w:r>
        <w:tab/>
      </w:r>
      <w:r>
        <w:fldChar w:fldCharType="begin" w:fldLock="1"/>
      </w:r>
      <w:r>
        <w:instrText xml:space="preserve"> PAGEREF _Toc98235575 \h </w:instrText>
      </w:r>
      <w:r>
        <w:fldChar w:fldCharType="separate"/>
      </w:r>
      <w:r>
        <w:t>60</w:t>
      </w:r>
      <w:r>
        <w:fldChar w:fldCharType="end"/>
      </w:r>
    </w:p>
    <w:p w14:paraId="2D26F64A" w14:textId="77084582" w:rsidR="00AB41F9" w:rsidRDefault="00AB41F9">
      <w:pPr>
        <w:pStyle w:val="TOC5"/>
        <w:rPr>
          <w:rFonts w:asciiTheme="minorHAnsi" w:eastAsiaTheme="minorEastAsia" w:hAnsiTheme="minorHAnsi" w:cstheme="minorBidi"/>
          <w:sz w:val="22"/>
          <w:szCs w:val="22"/>
          <w:lang w:eastAsia="en-GB"/>
        </w:rPr>
      </w:pPr>
      <w:r>
        <w:t>5.</w:t>
      </w:r>
      <w:r w:rsidRPr="00AF482C">
        <w:rPr>
          <w:lang w:val="en-US"/>
        </w:rPr>
        <w:t>4</w:t>
      </w:r>
      <w:r>
        <w:t>.</w:t>
      </w:r>
      <w:r w:rsidRPr="00AF482C">
        <w:rPr>
          <w:lang w:val="en-US"/>
        </w:rPr>
        <w:t>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_Toc98235576 \h </w:instrText>
      </w:r>
      <w:r>
        <w:fldChar w:fldCharType="separate"/>
      </w:r>
      <w:r>
        <w:t>60</w:t>
      </w:r>
      <w:r>
        <w:fldChar w:fldCharType="end"/>
      </w:r>
    </w:p>
    <w:p w14:paraId="4AC33E16" w14:textId="61A84E9E" w:rsidR="00AB41F9" w:rsidRDefault="00AB41F9">
      <w:pPr>
        <w:pStyle w:val="TOC5"/>
        <w:rPr>
          <w:rFonts w:asciiTheme="minorHAnsi" w:eastAsiaTheme="minorEastAsia" w:hAnsiTheme="minorHAnsi" w:cstheme="minorBidi"/>
          <w:sz w:val="22"/>
          <w:szCs w:val="22"/>
          <w:lang w:eastAsia="en-GB"/>
        </w:rPr>
      </w:pPr>
      <w:r>
        <w:t>5.</w:t>
      </w:r>
      <w:r w:rsidRPr="00AF482C">
        <w:rPr>
          <w:lang w:val="en-US"/>
        </w:rPr>
        <w:t>4</w:t>
      </w:r>
      <w:r>
        <w:t>.16</w:t>
      </w:r>
      <w:r w:rsidRPr="00AF482C">
        <w:rPr>
          <w:lang w:val="en-US"/>
        </w:rPr>
        <w:t>.2</w:t>
      </w:r>
      <w:r>
        <w:rPr>
          <w:rFonts w:asciiTheme="minorHAnsi" w:eastAsiaTheme="minorEastAsia" w:hAnsiTheme="minorHAnsi" w:cstheme="minorBidi"/>
          <w:sz w:val="22"/>
          <w:szCs w:val="22"/>
          <w:lang w:eastAsia="en-GB"/>
        </w:rPr>
        <w:tab/>
      </w:r>
      <w:r>
        <w:t>Access to PLMN services via SNPN</w:t>
      </w:r>
      <w:r>
        <w:tab/>
      </w:r>
      <w:r>
        <w:fldChar w:fldCharType="begin" w:fldLock="1"/>
      </w:r>
      <w:r>
        <w:instrText xml:space="preserve"> PAGEREF _Toc98235577 \h </w:instrText>
      </w:r>
      <w:r>
        <w:fldChar w:fldCharType="separate"/>
      </w:r>
      <w:r>
        <w:t>60</w:t>
      </w:r>
      <w:r>
        <w:fldChar w:fldCharType="end"/>
      </w:r>
    </w:p>
    <w:p w14:paraId="3F31BD97" w14:textId="2E10BCB2" w:rsidR="00AB41F9" w:rsidRDefault="00AB41F9">
      <w:pPr>
        <w:pStyle w:val="TOC5"/>
        <w:rPr>
          <w:rFonts w:asciiTheme="minorHAnsi" w:eastAsiaTheme="minorEastAsia" w:hAnsiTheme="minorHAnsi" w:cstheme="minorBidi"/>
          <w:sz w:val="22"/>
          <w:szCs w:val="22"/>
          <w:lang w:eastAsia="en-GB"/>
        </w:rPr>
      </w:pPr>
      <w:r>
        <w:t>5.</w:t>
      </w:r>
      <w:r w:rsidRPr="00AF482C">
        <w:rPr>
          <w:lang w:val="en-US"/>
        </w:rPr>
        <w:t>4</w:t>
      </w:r>
      <w:r>
        <w:t>.16</w:t>
      </w:r>
      <w:r w:rsidRPr="00AF482C">
        <w:rPr>
          <w:lang w:val="en-US"/>
        </w:rPr>
        <w:t>.3</w:t>
      </w:r>
      <w:r>
        <w:rPr>
          <w:rFonts w:asciiTheme="minorHAnsi" w:eastAsiaTheme="minorEastAsia" w:hAnsiTheme="minorHAnsi" w:cstheme="minorBidi"/>
          <w:sz w:val="22"/>
          <w:szCs w:val="22"/>
          <w:lang w:eastAsia="en-GB"/>
        </w:rPr>
        <w:tab/>
      </w:r>
      <w:r>
        <w:t>Access to SNPN services via PLMN</w:t>
      </w:r>
      <w:r>
        <w:tab/>
      </w:r>
      <w:r>
        <w:fldChar w:fldCharType="begin" w:fldLock="1"/>
      </w:r>
      <w:r>
        <w:instrText xml:space="preserve"> PAGEREF _Toc98235578 \h </w:instrText>
      </w:r>
      <w:r>
        <w:fldChar w:fldCharType="separate"/>
      </w:r>
      <w:r>
        <w:t>60</w:t>
      </w:r>
      <w:r>
        <w:fldChar w:fldCharType="end"/>
      </w:r>
    </w:p>
    <w:p w14:paraId="72431D66" w14:textId="0FB745A1" w:rsidR="00AB41F9" w:rsidRDefault="00AB41F9">
      <w:pPr>
        <w:pStyle w:val="TOC3"/>
        <w:rPr>
          <w:rFonts w:asciiTheme="minorHAnsi" w:eastAsiaTheme="minorEastAsia" w:hAnsiTheme="minorHAnsi" w:cstheme="minorBidi"/>
          <w:sz w:val="22"/>
          <w:szCs w:val="22"/>
          <w:lang w:eastAsia="en-GB"/>
        </w:rPr>
      </w:pPr>
      <w:r>
        <w:t>5.</w:t>
      </w:r>
      <w:r w:rsidRPr="00AF482C">
        <w:rPr>
          <w:lang w:val="en-US"/>
        </w:rPr>
        <w:t>5</w:t>
      </w:r>
      <w:r>
        <w:rPr>
          <w:rFonts w:asciiTheme="minorHAnsi" w:eastAsiaTheme="minorEastAsia" w:hAnsiTheme="minorHAnsi" w:cstheme="minorBidi"/>
          <w:sz w:val="22"/>
          <w:szCs w:val="22"/>
          <w:lang w:eastAsia="en-GB"/>
        </w:rPr>
        <w:tab/>
      </w:r>
      <w:r>
        <w:t>F-TEID Allocation and Release</w:t>
      </w:r>
      <w:r>
        <w:tab/>
      </w:r>
      <w:r>
        <w:fldChar w:fldCharType="begin" w:fldLock="1"/>
      </w:r>
      <w:r>
        <w:instrText xml:space="preserve"> PAGEREF _Toc98235579 \h </w:instrText>
      </w:r>
      <w:r>
        <w:fldChar w:fldCharType="separate"/>
      </w:r>
      <w:r>
        <w:t>61</w:t>
      </w:r>
      <w:r>
        <w:fldChar w:fldCharType="end"/>
      </w:r>
    </w:p>
    <w:p w14:paraId="13CBC034" w14:textId="47057F31" w:rsidR="00AB41F9" w:rsidRDefault="00AB41F9">
      <w:pPr>
        <w:pStyle w:val="TOC4"/>
        <w:rPr>
          <w:rFonts w:asciiTheme="minorHAnsi" w:eastAsiaTheme="minorEastAsia" w:hAnsiTheme="minorHAnsi" w:cstheme="minorBidi"/>
          <w:sz w:val="22"/>
          <w:szCs w:val="22"/>
          <w:lang w:eastAsia="en-GB"/>
        </w:rPr>
      </w:pPr>
      <w:r w:rsidRPr="00AB41F9">
        <w:t>5.5.1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_Toc98235580 \h </w:instrText>
      </w:r>
      <w:r>
        <w:fldChar w:fldCharType="separate"/>
      </w:r>
      <w:r>
        <w:t>61</w:t>
      </w:r>
      <w:r>
        <w:fldChar w:fldCharType="end"/>
      </w:r>
    </w:p>
    <w:p w14:paraId="0A993EF8" w14:textId="4CCE7F7A" w:rsidR="00AB41F9" w:rsidRDefault="00AB41F9">
      <w:pPr>
        <w:pStyle w:val="TOC4"/>
        <w:rPr>
          <w:rFonts w:asciiTheme="minorHAnsi" w:eastAsiaTheme="minorEastAsia" w:hAnsiTheme="minorHAnsi" w:cstheme="minorBidi"/>
          <w:sz w:val="22"/>
          <w:szCs w:val="22"/>
          <w:lang w:eastAsia="en-GB"/>
        </w:rPr>
      </w:pPr>
      <w:r w:rsidRPr="00AB41F9">
        <w:t>5.5.2</w:t>
      </w:r>
      <w:r w:rsidRPr="00AB41F9">
        <w:rPr>
          <w:rFonts w:asciiTheme="minorHAnsi" w:eastAsiaTheme="minorEastAsia" w:hAnsiTheme="minorHAnsi" w:cstheme="minorBidi"/>
          <w:sz w:val="22"/>
          <w:szCs w:val="22"/>
          <w:lang w:eastAsia="en-GB"/>
        </w:rPr>
        <w:tab/>
      </w:r>
      <w:r w:rsidRPr="00AF482C">
        <w:rPr>
          <w:lang w:val="en-US"/>
        </w:rPr>
        <w:t>Void</w:t>
      </w:r>
      <w:r>
        <w:tab/>
      </w:r>
      <w:r>
        <w:fldChar w:fldCharType="begin" w:fldLock="1"/>
      </w:r>
      <w:r>
        <w:instrText xml:space="preserve"> PAGEREF _Toc98235581 \h </w:instrText>
      </w:r>
      <w:r>
        <w:fldChar w:fldCharType="separate"/>
      </w:r>
      <w:r>
        <w:t>61</w:t>
      </w:r>
      <w:r>
        <w:fldChar w:fldCharType="end"/>
      </w:r>
    </w:p>
    <w:p w14:paraId="34116CC9" w14:textId="06FB8329" w:rsidR="00AB41F9" w:rsidRDefault="00AB41F9">
      <w:pPr>
        <w:pStyle w:val="TOC4"/>
        <w:rPr>
          <w:rFonts w:asciiTheme="minorHAnsi" w:eastAsiaTheme="minorEastAsia" w:hAnsiTheme="minorHAnsi" w:cstheme="minorBidi"/>
          <w:sz w:val="22"/>
          <w:szCs w:val="22"/>
          <w:lang w:eastAsia="en-GB"/>
        </w:rPr>
      </w:pPr>
      <w:r w:rsidRPr="00AB41F9">
        <w:t>5.5.3</w:t>
      </w:r>
      <w:r w:rsidRPr="00AB41F9">
        <w:rPr>
          <w:rFonts w:asciiTheme="minorHAnsi" w:eastAsiaTheme="minorEastAsia" w:hAnsiTheme="minorHAnsi" w:cstheme="minorBidi"/>
          <w:sz w:val="22"/>
          <w:szCs w:val="22"/>
          <w:lang w:eastAsia="en-GB"/>
        </w:rPr>
        <w:tab/>
      </w:r>
      <w:r w:rsidRPr="00AF482C">
        <w:rPr>
          <w:lang w:val="en-US"/>
        </w:rPr>
        <w:t>F-TEID allocation in the UP function</w:t>
      </w:r>
      <w:r>
        <w:tab/>
      </w:r>
      <w:r>
        <w:fldChar w:fldCharType="begin" w:fldLock="1"/>
      </w:r>
      <w:r>
        <w:instrText xml:space="preserve"> PAGEREF _Toc98235582 \h </w:instrText>
      </w:r>
      <w:r>
        <w:fldChar w:fldCharType="separate"/>
      </w:r>
      <w:r>
        <w:t>61</w:t>
      </w:r>
      <w:r>
        <w:fldChar w:fldCharType="end"/>
      </w:r>
    </w:p>
    <w:p w14:paraId="1B8739CE" w14:textId="4BEDC0F6" w:rsidR="00AB41F9" w:rsidRDefault="00AB41F9">
      <w:pPr>
        <w:pStyle w:val="TOC3"/>
        <w:rPr>
          <w:rFonts w:asciiTheme="minorHAnsi" w:eastAsiaTheme="minorEastAsia" w:hAnsiTheme="minorHAnsi" w:cstheme="minorBidi"/>
          <w:sz w:val="22"/>
          <w:szCs w:val="22"/>
          <w:lang w:eastAsia="en-GB"/>
        </w:rPr>
      </w:pPr>
      <w:r>
        <w:t>5.</w:t>
      </w:r>
      <w:r w:rsidRPr="00AF482C">
        <w:rPr>
          <w:lang w:val="en-US"/>
        </w:rPr>
        <w:t>6</w:t>
      </w:r>
      <w:r>
        <w:rPr>
          <w:rFonts w:asciiTheme="minorHAnsi" w:eastAsiaTheme="minorEastAsia" w:hAnsiTheme="minorHAnsi" w:cstheme="minorBidi"/>
          <w:sz w:val="22"/>
          <w:szCs w:val="22"/>
          <w:lang w:eastAsia="en-GB"/>
        </w:rPr>
        <w:tab/>
      </w:r>
      <w:r>
        <w:t>PFCP Session Handling</w:t>
      </w:r>
      <w:r>
        <w:tab/>
      </w:r>
      <w:r>
        <w:fldChar w:fldCharType="begin" w:fldLock="1"/>
      </w:r>
      <w:r>
        <w:instrText xml:space="preserve"> PAGEREF _Toc98235583 \h </w:instrText>
      </w:r>
      <w:r>
        <w:fldChar w:fldCharType="separate"/>
      </w:r>
      <w:r>
        <w:t>62</w:t>
      </w:r>
      <w:r>
        <w:fldChar w:fldCharType="end"/>
      </w:r>
    </w:p>
    <w:p w14:paraId="2DC1650F" w14:textId="6260BE72" w:rsidR="00AB41F9" w:rsidRDefault="00AB41F9">
      <w:pPr>
        <w:pStyle w:val="TOC4"/>
        <w:rPr>
          <w:rFonts w:asciiTheme="minorHAnsi" w:eastAsiaTheme="minorEastAsia" w:hAnsiTheme="minorHAnsi" w:cstheme="minorBidi"/>
          <w:sz w:val="22"/>
          <w:szCs w:val="22"/>
          <w:lang w:eastAsia="en-GB"/>
        </w:rPr>
      </w:pPr>
      <w:r w:rsidRPr="00AB41F9">
        <w:t>5.6.1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_Toc98235584 \h </w:instrText>
      </w:r>
      <w:r>
        <w:fldChar w:fldCharType="separate"/>
      </w:r>
      <w:r>
        <w:t>62</w:t>
      </w:r>
      <w:r>
        <w:fldChar w:fldCharType="end"/>
      </w:r>
    </w:p>
    <w:p w14:paraId="6F4EC664" w14:textId="76BC5C27" w:rsidR="00AB41F9" w:rsidRDefault="00AB41F9">
      <w:pPr>
        <w:pStyle w:val="TOC4"/>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Session Endpoint Identifier Handling</w:t>
      </w:r>
      <w:r>
        <w:tab/>
      </w:r>
      <w:r>
        <w:fldChar w:fldCharType="begin" w:fldLock="1"/>
      </w:r>
      <w:r>
        <w:instrText xml:space="preserve"> PAGEREF _Toc98235585 \h </w:instrText>
      </w:r>
      <w:r>
        <w:fldChar w:fldCharType="separate"/>
      </w:r>
      <w:r>
        <w:t>62</w:t>
      </w:r>
      <w:r>
        <w:fldChar w:fldCharType="end"/>
      </w:r>
    </w:p>
    <w:p w14:paraId="3C1DD148" w14:textId="79691474" w:rsidR="00AB41F9" w:rsidRDefault="00AB41F9">
      <w:pPr>
        <w:pStyle w:val="TOC4"/>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Modifying the Rules of an Existing PFCP Session</w:t>
      </w:r>
      <w:r>
        <w:tab/>
      </w:r>
      <w:r>
        <w:fldChar w:fldCharType="begin" w:fldLock="1"/>
      </w:r>
      <w:r>
        <w:instrText xml:space="preserve"> PAGEREF _Toc98235586 \h </w:instrText>
      </w:r>
      <w:r>
        <w:fldChar w:fldCharType="separate"/>
      </w:r>
      <w:r>
        <w:t>62</w:t>
      </w:r>
      <w:r>
        <w:fldChar w:fldCharType="end"/>
      </w:r>
    </w:p>
    <w:p w14:paraId="5EF280CF" w14:textId="13B01970" w:rsidR="00AB41F9" w:rsidRDefault="00AB41F9">
      <w:pPr>
        <w:pStyle w:val="TOC3"/>
        <w:rPr>
          <w:rFonts w:asciiTheme="minorHAnsi" w:eastAsiaTheme="minorEastAsia" w:hAnsiTheme="minorHAnsi" w:cstheme="minorBidi"/>
          <w:sz w:val="22"/>
          <w:szCs w:val="22"/>
          <w:lang w:eastAsia="en-GB"/>
        </w:rPr>
      </w:pPr>
      <w:r>
        <w:t>5.</w:t>
      </w:r>
      <w:r w:rsidRPr="00AF482C">
        <w:rPr>
          <w:lang w:val="en-US"/>
        </w:rPr>
        <w:t>7</w:t>
      </w:r>
      <w:r>
        <w:rPr>
          <w:rFonts w:asciiTheme="minorHAnsi" w:eastAsiaTheme="minorEastAsia" w:hAnsiTheme="minorHAnsi" w:cstheme="minorBidi"/>
          <w:sz w:val="22"/>
          <w:szCs w:val="22"/>
          <w:lang w:eastAsia="en-GB"/>
        </w:rPr>
        <w:tab/>
      </w:r>
      <w:r>
        <w:t>Support of Lawful Interception</w:t>
      </w:r>
      <w:r>
        <w:tab/>
      </w:r>
      <w:r>
        <w:fldChar w:fldCharType="begin" w:fldLock="1"/>
      </w:r>
      <w:r>
        <w:instrText xml:space="preserve"> PAGEREF _Toc98235587 \h </w:instrText>
      </w:r>
      <w:r>
        <w:fldChar w:fldCharType="separate"/>
      </w:r>
      <w:r>
        <w:t>62</w:t>
      </w:r>
      <w:r>
        <w:fldChar w:fldCharType="end"/>
      </w:r>
    </w:p>
    <w:p w14:paraId="1844743F" w14:textId="57732BC8" w:rsidR="00AB41F9" w:rsidRDefault="00AB41F9">
      <w:pPr>
        <w:pStyle w:val="TOC4"/>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_Toc98235588 \h </w:instrText>
      </w:r>
      <w:r>
        <w:fldChar w:fldCharType="separate"/>
      </w:r>
      <w:r>
        <w:t>62</w:t>
      </w:r>
      <w:r>
        <w:fldChar w:fldCharType="end"/>
      </w:r>
    </w:p>
    <w:p w14:paraId="152C4FB5" w14:textId="51397822" w:rsidR="00AB41F9" w:rsidRDefault="00AB41F9">
      <w:pPr>
        <w:pStyle w:val="TOC4"/>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Lawful Interception in EPC</w:t>
      </w:r>
      <w:r>
        <w:tab/>
      </w:r>
      <w:r>
        <w:fldChar w:fldCharType="begin" w:fldLock="1"/>
      </w:r>
      <w:r>
        <w:instrText xml:space="preserve"> PAGEREF _Toc98235589 \h </w:instrText>
      </w:r>
      <w:r>
        <w:fldChar w:fldCharType="separate"/>
      </w:r>
      <w:r>
        <w:t>62</w:t>
      </w:r>
      <w:r>
        <w:fldChar w:fldCharType="end"/>
      </w:r>
    </w:p>
    <w:p w14:paraId="5FFA9CC8" w14:textId="5FE3FEF6" w:rsidR="00AB41F9" w:rsidRDefault="00AB41F9">
      <w:pPr>
        <w:pStyle w:val="TOC4"/>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Lawful Interception in 5GC</w:t>
      </w:r>
      <w:r>
        <w:tab/>
      </w:r>
      <w:r>
        <w:fldChar w:fldCharType="begin" w:fldLock="1"/>
      </w:r>
      <w:r>
        <w:instrText xml:space="preserve"> PAGEREF _Toc98235590 \h </w:instrText>
      </w:r>
      <w:r>
        <w:fldChar w:fldCharType="separate"/>
      </w:r>
      <w:r>
        <w:t>63</w:t>
      </w:r>
      <w:r>
        <w:fldChar w:fldCharType="end"/>
      </w:r>
    </w:p>
    <w:p w14:paraId="2C5D902E" w14:textId="18C36E7F" w:rsidR="00AB41F9" w:rsidRDefault="00AB41F9">
      <w:pPr>
        <w:pStyle w:val="TOC3"/>
        <w:rPr>
          <w:rFonts w:asciiTheme="minorHAnsi" w:eastAsiaTheme="minorEastAsia" w:hAnsiTheme="minorHAnsi" w:cstheme="minorBidi"/>
          <w:sz w:val="22"/>
          <w:szCs w:val="22"/>
          <w:lang w:eastAsia="en-GB"/>
        </w:rPr>
      </w:pPr>
      <w:r>
        <w:t>5.</w:t>
      </w:r>
      <w:r w:rsidRPr="00AF482C">
        <w:rPr>
          <w:lang w:val="en-US"/>
        </w:rPr>
        <w:t>8</w:t>
      </w:r>
      <w:r>
        <w:rPr>
          <w:rFonts w:asciiTheme="minorHAnsi" w:eastAsiaTheme="minorEastAsia" w:hAnsiTheme="minorHAnsi" w:cstheme="minorBidi"/>
          <w:sz w:val="22"/>
          <w:szCs w:val="22"/>
          <w:lang w:eastAsia="en-GB"/>
        </w:rPr>
        <w:tab/>
      </w:r>
      <w:r>
        <w:t>PFCP Association</w:t>
      </w:r>
      <w:r>
        <w:tab/>
      </w:r>
      <w:r>
        <w:fldChar w:fldCharType="begin" w:fldLock="1"/>
      </w:r>
      <w:r>
        <w:instrText xml:space="preserve"> PAGEREF _Toc98235591 \h </w:instrText>
      </w:r>
      <w:r>
        <w:fldChar w:fldCharType="separate"/>
      </w:r>
      <w:r>
        <w:t>63</w:t>
      </w:r>
      <w:r>
        <w:fldChar w:fldCharType="end"/>
      </w:r>
    </w:p>
    <w:p w14:paraId="1C71014A" w14:textId="3AFF28FD" w:rsidR="00AB41F9" w:rsidRDefault="00AB41F9">
      <w:pPr>
        <w:pStyle w:val="TOC4"/>
        <w:rPr>
          <w:rFonts w:asciiTheme="minorHAnsi" w:eastAsiaTheme="minorEastAsia" w:hAnsiTheme="minorHAnsi" w:cstheme="minorBidi"/>
          <w:sz w:val="22"/>
          <w:szCs w:val="22"/>
          <w:lang w:eastAsia="en-GB"/>
        </w:rPr>
      </w:pPr>
      <w:r w:rsidRPr="00AB41F9">
        <w:lastRenderedPageBreak/>
        <w:t>5.8.1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_Toc98235592 \h </w:instrText>
      </w:r>
      <w:r>
        <w:fldChar w:fldCharType="separate"/>
      </w:r>
      <w:r>
        <w:t>63</w:t>
      </w:r>
      <w:r>
        <w:fldChar w:fldCharType="end"/>
      </w:r>
    </w:p>
    <w:p w14:paraId="364B3FC9" w14:textId="17934DAE" w:rsidR="00AB41F9" w:rsidRDefault="00AB41F9">
      <w:pPr>
        <w:pStyle w:val="TOC4"/>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Behaviour with an Established PFCP Association</w:t>
      </w:r>
      <w:r>
        <w:tab/>
      </w:r>
      <w:r>
        <w:fldChar w:fldCharType="begin" w:fldLock="1"/>
      </w:r>
      <w:r>
        <w:instrText xml:space="preserve"> PAGEREF _Toc98235593 \h </w:instrText>
      </w:r>
      <w:r>
        <w:fldChar w:fldCharType="separate"/>
      </w:r>
      <w:r>
        <w:t>64</w:t>
      </w:r>
      <w:r>
        <w:fldChar w:fldCharType="end"/>
      </w:r>
    </w:p>
    <w:p w14:paraId="7FDADBEE" w14:textId="2994DC54" w:rsidR="00AB41F9" w:rsidRDefault="00AB41F9">
      <w:pPr>
        <w:pStyle w:val="TOC4"/>
        <w:rPr>
          <w:rFonts w:asciiTheme="minorHAnsi" w:eastAsiaTheme="minorEastAsia" w:hAnsiTheme="minorHAnsi" w:cstheme="minorBidi"/>
          <w:sz w:val="22"/>
          <w:szCs w:val="22"/>
          <w:lang w:eastAsia="en-GB"/>
        </w:rPr>
      </w:pPr>
      <w:r w:rsidRPr="00AB41F9">
        <w:t>5.8.3</w:t>
      </w:r>
      <w:r w:rsidRPr="00AB41F9">
        <w:rPr>
          <w:rFonts w:asciiTheme="minorHAnsi" w:eastAsiaTheme="minorEastAsia" w:hAnsiTheme="minorHAnsi" w:cstheme="minorBidi"/>
          <w:sz w:val="22"/>
          <w:szCs w:val="22"/>
          <w:lang w:eastAsia="en-GB"/>
        </w:rPr>
        <w:tab/>
      </w:r>
      <w:r>
        <w:t>Behaviour</w:t>
      </w:r>
      <w:r w:rsidRPr="00AF482C">
        <w:rPr>
          <w:lang w:val="en-US"/>
        </w:rPr>
        <w:t xml:space="preserve"> without an Established PFCP Association</w:t>
      </w:r>
      <w:r>
        <w:tab/>
      </w:r>
      <w:r>
        <w:fldChar w:fldCharType="begin" w:fldLock="1"/>
      </w:r>
      <w:r>
        <w:instrText xml:space="preserve"> PAGEREF _Toc98235594 \h </w:instrText>
      </w:r>
      <w:r>
        <w:fldChar w:fldCharType="separate"/>
      </w:r>
      <w:r>
        <w:t>64</w:t>
      </w:r>
      <w:r>
        <w:fldChar w:fldCharType="end"/>
      </w:r>
    </w:p>
    <w:p w14:paraId="0A343878" w14:textId="07B64D60" w:rsidR="00AB41F9" w:rsidRDefault="00AB41F9">
      <w:pPr>
        <w:pStyle w:val="TOC3"/>
        <w:rPr>
          <w:rFonts w:asciiTheme="minorHAnsi" w:eastAsiaTheme="minorEastAsia" w:hAnsiTheme="minorHAnsi" w:cstheme="minorBidi"/>
          <w:sz w:val="22"/>
          <w:szCs w:val="22"/>
          <w:lang w:eastAsia="en-GB"/>
        </w:rPr>
      </w:pPr>
      <w:r>
        <w:t>5.</w:t>
      </w:r>
      <w:r w:rsidRPr="00AF482C">
        <w:rPr>
          <w:lang w:val="en-US"/>
        </w:rPr>
        <w:t>9</w:t>
      </w:r>
      <w:r>
        <w:rPr>
          <w:rFonts w:asciiTheme="minorHAnsi" w:eastAsiaTheme="minorEastAsia" w:hAnsiTheme="minorHAnsi" w:cstheme="minorBidi"/>
          <w:sz w:val="22"/>
          <w:szCs w:val="22"/>
          <w:lang w:eastAsia="en-GB"/>
        </w:rPr>
        <w:tab/>
      </w:r>
      <w:r>
        <w:t>Usage of Vendor-specific IE</w:t>
      </w:r>
      <w:r>
        <w:tab/>
      </w:r>
      <w:r>
        <w:fldChar w:fldCharType="begin" w:fldLock="1"/>
      </w:r>
      <w:r>
        <w:instrText xml:space="preserve"> PAGEREF _Toc98235595 \h </w:instrText>
      </w:r>
      <w:r>
        <w:fldChar w:fldCharType="separate"/>
      </w:r>
      <w:r>
        <w:t>65</w:t>
      </w:r>
      <w:r>
        <w:fldChar w:fldCharType="end"/>
      </w:r>
    </w:p>
    <w:p w14:paraId="10670294" w14:textId="7E8C55E1" w:rsidR="00AB41F9" w:rsidRDefault="00AB41F9">
      <w:pPr>
        <w:pStyle w:val="TOC3"/>
        <w:rPr>
          <w:rFonts w:asciiTheme="minorHAnsi" w:eastAsiaTheme="minorEastAsia" w:hAnsiTheme="minorHAnsi" w:cstheme="minorBidi"/>
          <w:sz w:val="22"/>
          <w:szCs w:val="22"/>
          <w:lang w:eastAsia="en-GB"/>
        </w:rPr>
      </w:pPr>
      <w:r>
        <w:t>5.</w:t>
      </w:r>
      <w:r w:rsidRPr="00AF482C">
        <w:rPr>
          <w:lang w:val="en-US"/>
        </w:rPr>
        <w:t>10</w:t>
      </w:r>
      <w:r>
        <w:rPr>
          <w:rFonts w:asciiTheme="minorHAnsi" w:eastAsiaTheme="minorEastAsia" w:hAnsiTheme="minorHAnsi" w:cstheme="minorBidi"/>
          <w:sz w:val="22"/>
          <w:szCs w:val="22"/>
          <w:lang w:eastAsia="en-GB"/>
        </w:rPr>
        <w:tab/>
      </w:r>
      <w:r>
        <w:t>Error Indication Handling</w:t>
      </w:r>
      <w:r>
        <w:tab/>
      </w:r>
      <w:r>
        <w:fldChar w:fldCharType="begin" w:fldLock="1"/>
      </w:r>
      <w:r>
        <w:instrText xml:space="preserve"> PAGEREF _Toc98235596 \h </w:instrText>
      </w:r>
      <w:r>
        <w:fldChar w:fldCharType="separate"/>
      </w:r>
      <w:r>
        <w:t>65</w:t>
      </w:r>
      <w:r>
        <w:fldChar w:fldCharType="end"/>
      </w:r>
    </w:p>
    <w:p w14:paraId="5ADA96F8" w14:textId="0DD34FF5" w:rsidR="00AB41F9" w:rsidRDefault="00AB41F9">
      <w:pPr>
        <w:pStyle w:val="TOC3"/>
        <w:rPr>
          <w:rFonts w:asciiTheme="minorHAnsi" w:eastAsiaTheme="minorEastAsia" w:hAnsiTheme="minorHAnsi" w:cstheme="minorBidi"/>
          <w:sz w:val="22"/>
          <w:szCs w:val="22"/>
          <w:lang w:eastAsia="en-GB"/>
        </w:rPr>
      </w:pPr>
      <w:r>
        <w:t>5.</w:t>
      </w:r>
      <w:r w:rsidRPr="00AF482C">
        <w:rPr>
          <w:lang w:val="en-US"/>
        </w:rPr>
        <w:t>11</w:t>
      </w:r>
      <w:r>
        <w:rPr>
          <w:rFonts w:asciiTheme="minorHAnsi" w:eastAsiaTheme="minorEastAsia" w:hAnsiTheme="minorHAnsi" w:cstheme="minorBidi"/>
          <w:sz w:val="22"/>
          <w:szCs w:val="22"/>
          <w:lang w:eastAsia="en-GB"/>
        </w:rPr>
        <w:tab/>
      </w:r>
      <w:r>
        <w:t>User plane inactivity detection and reporting</w:t>
      </w:r>
      <w:r>
        <w:tab/>
      </w:r>
      <w:r>
        <w:fldChar w:fldCharType="begin" w:fldLock="1"/>
      </w:r>
      <w:r>
        <w:instrText xml:space="preserve"> PAGEREF _Toc98235597 \h </w:instrText>
      </w:r>
      <w:r>
        <w:fldChar w:fldCharType="separate"/>
      </w:r>
      <w:r>
        <w:t>65</w:t>
      </w:r>
      <w:r>
        <w:fldChar w:fldCharType="end"/>
      </w:r>
    </w:p>
    <w:p w14:paraId="0EDE9292" w14:textId="28D121FD" w:rsidR="00AB41F9" w:rsidRDefault="00AB41F9">
      <w:pPr>
        <w:pStyle w:val="TOC3"/>
        <w:rPr>
          <w:rFonts w:asciiTheme="minorHAnsi" w:eastAsiaTheme="minorEastAsia" w:hAnsiTheme="minorHAnsi" w:cstheme="minorBidi"/>
          <w:sz w:val="22"/>
          <w:szCs w:val="22"/>
          <w:lang w:eastAsia="en-GB"/>
        </w:rPr>
      </w:pPr>
      <w:r>
        <w:t>5.</w:t>
      </w:r>
      <w:r w:rsidRPr="00AF482C">
        <w:rPr>
          <w:lang w:val="en-US"/>
        </w:rPr>
        <w:t>12</w:t>
      </w:r>
      <w:r>
        <w:rPr>
          <w:rFonts w:asciiTheme="minorHAnsi" w:eastAsiaTheme="minorEastAsia" w:hAnsiTheme="minorHAnsi" w:cstheme="minorBidi"/>
          <w:sz w:val="22"/>
          <w:szCs w:val="22"/>
          <w:lang w:eastAsia="en-GB"/>
        </w:rPr>
        <w:tab/>
      </w:r>
      <w:r>
        <w:t>Suspend and Resume Notification procedures</w:t>
      </w:r>
      <w:r>
        <w:tab/>
      </w:r>
      <w:r>
        <w:fldChar w:fldCharType="begin" w:fldLock="1"/>
      </w:r>
      <w:r>
        <w:instrText xml:space="preserve"> PAGEREF _Toc98235598 \h </w:instrText>
      </w:r>
      <w:r>
        <w:fldChar w:fldCharType="separate"/>
      </w:r>
      <w:r>
        <w:t>66</w:t>
      </w:r>
      <w:r>
        <w:fldChar w:fldCharType="end"/>
      </w:r>
    </w:p>
    <w:p w14:paraId="0BA9A2CA" w14:textId="5AD5194C" w:rsidR="00AB41F9" w:rsidRDefault="00AB41F9">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Ethernet traffic (for 5GC)</w:t>
      </w:r>
      <w:r>
        <w:tab/>
      </w:r>
      <w:r>
        <w:fldChar w:fldCharType="begin" w:fldLock="1"/>
      </w:r>
      <w:r>
        <w:instrText xml:space="preserve"> PAGEREF _Toc98235599 \h </w:instrText>
      </w:r>
      <w:r>
        <w:fldChar w:fldCharType="separate"/>
      </w:r>
      <w:r>
        <w:t>66</w:t>
      </w:r>
      <w:r>
        <w:fldChar w:fldCharType="end"/>
      </w:r>
    </w:p>
    <w:p w14:paraId="05D6D842" w14:textId="73B32EFE" w:rsidR="00AB41F9" w:rsidRDefault="00AB41F9">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_Toc98235600 \h </w:instrText>
      </w:r>
      <w:r>
        <w:fldChar w:fldCharType="separate"/>
      </w:r>
      <w:r>
        <w:t>66</w:t>
      </w:r>
      <w:r>
        <w:fldChar w:fldCharType="end"/>
      </w:r>
    </w:p>
    <w:p w14:paraId="1E330A49" w14:textId="6ACF31A0" w:rsidR="00AB41F9" w:rsidRDefault="00AB41F9">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Address Resolution Protocol or IPv6 Neighbour Solicitation Response by SMF</w:t>
      </w:r>
      <w:r>
        <w:tab/>
      </w:r>
      <w:r>
        <w:fldChar w:fldCharType="begin" w:fldLock="1"/>
      </w:r>
      <w:r>
        <w:instrText xml:space="preserve"> PAGEREF _Toc98235601 \h </w:instrText>
      </w:r>
      <w:r>
        <w:fldChar w:fldCharType="separate"/>
      </w:r>
      <w:r>
        <w:t>67</w:t>
      </w:r>
      <w:r>
        <w:fldChar w:fldCharType="end"/>
      </w:r>
    </w:p>
    <w:p w14:paraId="271E4FBD" w14:textId="332C6620" w:rsidR="00AB41F9" w:rsidRDefault="00AB41F9">
      <w:pPr>
        <w:pStyle w:val="TOC4"/>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Address Resolution Protocol or IPv6 Neighbour Solicitation Response by UPF</w:t>
      </w:r>
      <w:r>
        <w:tab/>
      </w:r>
      <w:r>
        <w:fldChar w:fldCharType="begin" w:fldLock="1"/>
      </w:r>
      <w:r>
        <w:instrText xml:space="preserve"> PAGEREF _Toc98235602 \h </w:instrText>
      </w:r>
      <w:r>
        <w:fldChar w:fldCharType="separate"/>
      </w:r>
      <w:r>
        <w:t>67</w:t>
      </w:r>
      <w:r>
        <w:fldChar w:fldCharType="end"/>
      </w:r>
    </w:p>
    <w:p w14:paraId="50E5C87F" w14:textId="59561177" w:rsidR="00AB41F9" w:rsidRDefault="00AB41F9">
      <w:pPr>
        <w:pStyle w:val="TOC4"/>
        <w:rPr>
          <w:rFonts w:asciiTheme="minorHAnsi" w:eastAsiaTheme="minorEastAsia" w:hAnsiTheme="minorHAnsi" w:cstheme="minorBidi"/>
          <w:sz w:val="22"/>
          <w:szCs w:val="22"/>
          <w:lang w:eastAsia="en-GB"/>
        </w:rPr>
      </w:pPr>
      <w:r>
        <w:t>5.13.3A</w:t>
      </w:r>
      <w:r>
        <w:rPr>
          <w:rFonts w:asciiTheme="minorHAnsi" w:eastAsiaTheme="minorEastAsia" w:hAnsiTheme="minorHAnsi" w:cstheme="minorBidi"/>
          <w:sz w:val="22"/>
          <w:szCs w:val="22"/>
          <w:lang w:eastAsia="en-GB"/>
        </w:rPr>
        <w:tab/>
      </w:r>
      <w:r>
        <w:t>Provisioning of MAC addresses and SDF filters in Ethernet Packet Filters</w:t>
      </w:r>
      <w:r>
        <w:tab/>
      </w:r>
      <w:r>
        <w:fldChar w:fldCharType="begin" w:fldLock="1"/>
      </w:r>
      <w:r>
        <w:instrText xml:space="preserve"> PAGEREF _Toc98235603 \h </w:instrText>
      </w:r>
      <w:r>
        <w:fldChar w:fldCharType="separate"/>
      </w:r>
      <w:r>
        <w:t>68</w:t>
      </w:r>
      <w:r>
        <w:fldChar w:fldCharType="end"/>
      </w:r>
    </w:p>
    <w:p w14:paraId="1A498AE1" w14:textId="7AB049BD" w:rsidR="00AB41F9" w:rsidRDefault="00AB41F9">
      <w:pPr>
        <w:pStyle w:val="TOC4"/>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Bidirectional Ethernet Filters</w:t>
      </w:r>
      <w:r>
        <w:tab/>
      </w:r>
      <w:r>
        <w:fldChar w:fldCharType="begin" w:fldLock="1"/>
      </w:r>
      <w:r>
        <w:instrText xml:space="preserve"> PAGEREF _Toc98235604 \h </w:instrText>
      </w:r>
      <w:r>
        <w:fldChar w:fldCharType="separate"/>
      </w:r>
      <w:r>
        <w:t>68</w:t>
      </w:r>
      <w:r>
        <w:fldChar w:fldCharType="end"/>
      </w:r>
    </w:p>
    <w:p w14:paraId="12618BF1" w14:textId="7BCF40E0" w:rsidR="00AB41F9" w:rsidRDefault="00AB41F9">
      <w:pPr>
        <w:pStyle w:val="TOC4"/>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Reporting of UE MAC addresses to the SMF</w:t>
      </w:r>
      <w:r>
        <w:tab/>
      </w:r>
      <w:r>
        <w:fldChar w:fldCharType="begin" w:fldLock="1"/>
      </w:r>
      <w:r>
        <w:instrText xml:space="preserve"> PAGEREF _Toc98235605 \h </w:instrText>
      </w:r>
      <w:r>
        <w:fldChar w:fldCharType="separate"/>
      </w:r>
      <w:r>
        <w:t>68</w:t>
      </w:r>
      <w:r>
        <w:fldChar w:fldCharType="end"/>
      </w:r>
    </w:p>
    <w:p w14:paraId="43426ADA" w14:textId="44FFA20A" w:rsidR="00AB41F9" w:rsidRDefault="00AB41F9">
      <w:pPr>
        <w:pStyle w:val="TOC4"/>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_Toc98235606 \h </w:instrText>
      </w:r>
      <w:r>
        <w:fldChar w:fldCharType="separate"/>
      </w:r>
      <w:r>
        <w:t>69</w:t>
      </w:r>
      <w:r>
        <w:fldChar w:fldCharType="end"/>
      </w:r>
    </w:p>
    <w:p w14:paraId="6609FFEA" w14:textId="15482B51" w:rsidR="00AB41F9" w:rsidRDefault="00AB41F9">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Support IPv6 Prefix Delegation</w:t>
      </w:r>
      <w:r>
        <w:tab/>
      </w:r>
      <w:r>
        <w:fldChar w:fldCharType="begin" w:fldLock="1"/>
      </w:r>
      <w:r>
        <w:instrText xml:space="preserve"> PAGEREF _Toc98235607 \h </w:instrText>
      </w:r>
      <w:r>
        <w:fldChar w:fldCharType="separate"/>
      </w:r>
      <w:r>
        <w:t>69</w:t>
      </w:r>
      <w:r>
        <w:fldChar w:fldCharType="end"/>
      </w:r>
    </w:p>
    <w:p w14:paraId="28ABA23B" w14:textId="5C04B263" w:rsidR="00AB41F9" w:rsidRDefault="00AB41F9">
      <w:pPr>
        <w:pStyle w:val="TOC3"/>
        <w:rPr>
          <w:rFonts w:asciiTheme="minorHAnsi" w:eastAsiaTheme="minorEastAsia" w:hAnsiTheme="minorHAnsi" w:cstheme="minorBidi"/>
          <w:sz w:val="22"/>
          <w:szCs w:val="22"/>
          <w:lang w:eastAsia="en-GB"/>
        </w:rPr>
      </w:pPr>
      <w:r>
        <w:t>5.</w:t>
      </w:r>
      <w:r w:rsidRPr="00AF482C">
        <w:rPr>
          <w:lang w:val="en-US"/>
        </w:rPr>
        <w:t>15</w:t>
      </w:r>
      <w:r>
        <w:rPr>
          <w:rFonts w:asciiTheme="minorHAnsi" w:eastAsiaTheme="minorEastAsia" w:hAnsiTheme="minorHAnsi" w:cstheme="minorBidi"/>
          <w:sz w:val="22"/>
          <w:szCs w:val="22"/>
          <w:lang w:eastAsia="en-GB"/>
        </w:rPr>
        <w:tab/>
      </w:r>
      <w:r>
        <w:t>Signalling based Trace (De)Activation</w:t>
      </w:r>
      <w:r>
        <w:tab/>
      </w:r>
      <w:r>
        <w:fldChar w:fldCharType="begin" w:fldLock="1"/>
      </w:r>
      <w:r>
        <w:instrText xml:space="preserve"> PAGEREF _Toc98235608 \h </w:instrText>
      </w:r>
      <w:r>
        <w:fldChar w:fldCharType="separate"/>
      </w:r>
      <w:r>
        <w:t>70</w:t>
      </w:r>
      <w:r>
        <w:fldChar w:fldCharType="end"/>
      </w:r>
    </w:p>
    <w:p w14:paraId="5B7B6C53" w14:textId="45F53145" w:rsidR="00AB41F9" w:rsidRDefault="00AB41F9">
      <w:pPr>
        <w:pStyle w:val="TOC3"/>
        <w:rPr>
          <w:rFonts w:asciiTheme="minorHAnsi" w:eastAsiaTheme="minorEastAsia" w:hAnsiTheme="minorHAnsi" w:cstheme="minorBidi"/>
          <w:sz w:val="22"/>
          <w:szCs w:val="22"/>
          <w:lang w:eastAsia="en-GB"/>
        </w:rPr>
      </w:pPr>
      <w:r>
        <w:t>5.</w:t>
      </w:r>
      <w:r w:rsidRPr="00AF482C">
        <w:rPr>
          <w:lang w:val="en-US"/>
        </w:rPr>
        <w:t>16</w:t>
      </w:r>
      <w:r>
        <w:rPr>
          <w:rFonts w:asciiTheme="minorHAnsi" w:eastAsiaTheme="minorEastAsia" w:hAnsiTheme="minorHAnsi" w:cstheme="minorBidi"/>
          <w:sz w:val="22"/>
          <w:szCs w:val="22"/>
          <w:lang w:eastAsia="en-GB"/>
        </w:rPr>
        <w:tab/>
      </w:r>
      <w:r>
        <w:t>Framed Routing</w:t>
      </w:r>
      <w:r>
        <w:tab/>
      </w:r>
      <w:r>
        <w:fldChar w:fldCharType="begin" w:fldLock="1"/>
      </w:r>
      <w:r>
        <w:instrText xml:space="preserve"> PAGEREF _Toc98235609 \h </w:instrText>
      </w:r>
      <w:r>
        <w:fldChar w:fldCharType="separate"/>
      </w:r>
      <w:r>
        <w:t>70</w:t>
      </w:r>
      <w:r>
        <w:fldChar w:fldCharType="end"/>
      </w:r>
    </w:p>
    <w:p w14:paraId="28F7A384" w14:textId="123C1545" w:rsidR="00AB41F9" w:rsidRDefault="00AB41F9">
      <w:pPr>
        <w:pStyle w:val="TOC3"/>
        <w:rPr>
          <w:rFonts w:asciiTheme="minorHAnsi" w:eastAsiaTheme="minorEastAsia" w:hAnsiTheme="minorHAnsi" w:cstheme="minorBidi"/>
          <w:sz w:val="22"/>
          <w:szCs w:val="22"/>
          <w:lang w:eastAsia="en-GB"/>
        </w:rPr>
      </w:pPr>
      <w:r>
        <w:t>5.</w:t>
      </w:r>
      <w:r w:rsidRPr="00AF482C">
        <w:rPr>
          <w:lang w:val="en-US"/>
        </w:rPr>
        <w:t>17</w:t>
      </w:r>
      <w:r>
        <w:rPr>
          <w:rFonts w:asciiTheme="minorHAnsi" w:eastAsiaTheme="minorEastAsia" w:hAnsiTheme="minorHAnsi" w:cstheme="minorBidi"/>
          <w:sz w:val="22"/>
          <w:szCs w:val="22"/>
          <w:lang w:eastAsia="en-GB"/>
        </w:rPr>
        <w:tab/>
      </w:r>
      <w:r>
        <w:t>5G UPF (for 5GC)</w:t>
      </w:r>
      <w:r>
        <w:tab/>
      </w:r>
      <w:r>
        <w:fldChar w:fldCharType="begin" w:fldLock="1"/>
      </w:r>
      <w:r>
        <w:instrText xml:space="preserve"> PAGEREF _Toc98235610 \h </w:instrText>
      </w:r>
      <w:r>
        <w:fldChar w:fldCharType="separate"/>
      </w:r>
      <w:r>
        <w:t>70</w:t>
      </w:r>
      <w:r>
        <w:fldChar w:fldCharType="end"/>
      </w:r>
    </w:p>
    <w:p w14:paraId="3F48BFFE" w14:textId="1BFC3922" w:rsidR="00AB41F9" w:rsidRDefault="00AB41F9">
      <w:pPr>
        <w:pStyle w:val="TOC4"/>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_Toc98235611 \h </w:instrText>
      </w:r>
      <w:r>
        <w:fldChar w:fldCharType="separate"/>
      </w:r>
      <w:r>
        <w:t>70</w:t>
      </w:r>
      <w:r>
        <w:fldChar w:fldCharType="end"/>
      </w:r>
    </w:p>
    <w:p w14:paraId="64FA4039" w14:textId="64E77BEA" w:rsidR="00AB41F9" w:rsidRDefault="00AB41F9">
      <w:pPr>
        <w:pStyle w:val="TOC4"/>
        <w:rPr>
          <w:rFonts w:asciiTheme="minorHAnsi" w:eastAsiaTheme="minorEastAsia" w:hAnsiTheme="minorHAnsi" w:cstheme="minorBidi"/>
          <w:sz w:val="22"/>
          <w:szCs w:val="22"/>
          <w:lang w:eastAsia="en-GB"/>
        </w:rPr>
      </w:pPr>
      <w:r>
        <w:t>5.</w:t>
      </w:r>
      <w:r w:rsidRPr="00AF482C">
        <w:rPr>
          <w:lang w:val="en-US"/>
        </w:rPr>
        <w:t>17.2</w:t>
      </w:r>
      <w:r>
        <w:rPr>
          <w:rFonts w:asciiTheme="minorHAnsi" w:eastAsiaTheme="minorEastAsia" w:hAnsiTheme="minorHAnsi" w:cstheme="minorBidi"/>
          <w:sz w:val="22"/>
          <w:szCs w:val="22"/>
          <w:lang w:eastAsia="en-GB"/>
        </w:rPr>
        <w:tab/>
      </w:r>
      <w:r>
        <w:t>Uplink Classifier and Branching Point</w:t>
      </w:r>
      <w:r>
        <w:tab/>
      </w:r>
      <w:r>
        <w:fldChar w:fldCharType="begin" w:fldLock="1"/>
      </w:r>
      <w:r>
        <w:instrText xml:space="preserve"> PAGEREF _Toc98235612 \h </w:instrText>
      </w:r>
      <w:r>
        <w:fldChar w:fldCharType="separate"/>
      </w:r>
      <w:r>
        <w:t>70</w:t>
      </w:r>
      <w:r>
        <w:fldChar w:fldCharType="end"/>
      </w:r>
    </w:p>
    <w:p w14:paraId="6F7EB973" w14:textId="3703371B" w:rsidR="00AB41F9" w:rsidRDefault="00AB41F9">
      <w:pPr>
        <w:pStyle w:val="TOC4"/>
        <w:rPr>
          <w:rFonts w:asciiTheme="minorHAnsi" w:eastAsiaTheme="minorEastAsia" w:hAnsiTheme="minorHAnsi" w:cstheme="minorBidi"/>
          <w:sz w:val="22"/>
          <w:szCs w:val="22"/>
          <w:lang w:eastAsia="en-GB"/>
        </w:rPr>
      </w:pPr>
      <w:r>
        <w:t>5.</w:t>
      </w:r>
      <w:r w:rsidRPr="00AF482C">
        <w:rPr>
          <w:lang w:val="en-US"/>
        </w:rPr>
        <w:t>17.3</w:t>
      </w:r>
      <w:r>
        <w:rPr>
          <w:rFonts w:asciiTheme="minorHAnsi" w:eastAsiaTheme="minorEastAsia" w:hAnsiTheme="minorHAnsi" w:cstheme="minorBidi"/>
          <w:sz w:val="22"/>
          <w:szCs w:val="22"/>
          <w:lang w:eastAsia="en-GB"/>
        </w:rPr>
        <w:tab/>
      </w:r>
      <w:r>
        <w:t xml:space="preserve">Data </w:t>
      </w:r>
      <w:r w:rsidRPr="00AF482C">
        <w:rPr>
          <w:lang w:val="en-US"/>
        </w:rPr>
        <w:t>f</w:t>
      </w:r>
      <w:r>
        <w:t>orwarding during handovers between 5GS and EPS</w:t>
      </w:r>
      <w:r>
        <w:tab/>
      </w:r>
      <w:r>
        <w:fldChar w:fldCharType="begin" w:fldLock="1"/>
      </w:r>
      <w:r>
        <w:instrText xml:space="preserve"> PAGEREF _Toc98235613 \h </w:instrText>
      </w:r>
      <w:r>
        <w:fldChar w:fldCharType="separate"/>
      </w:r>
      <w:r>
        <w:t>71</w:t>
      </w:r>
      <w:r>
        <w:fldChar w:fldCharType="end"/>
      </w:r>
    </w:p>
    <w:p w14:paraId="6B9D5C72" w14:textId="27CE8B43" w:rsidR="00AB41F9" w:rsidRDefault="00AB41F9">
      <w:pPr>
        <w:pStyle w:val="TOC3"/>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Enhanced PFCP Association Release</w:t>
      </w:r>
      <w:r>
        <w:tab/>
      </w:r>
      <w:r>
        <w:fldChar w:fldCharType="begin" w:fldLock="1"/>
      </w:r>
      <w:r>
        <w:instrText xml:space="preserve"> PAGEREF _Toc98235614 \h </w:instrText>
      </w:r>
      <w:r>
        <w:fldChar w:fldCharType="separate"/>
      </w:r>
      <w:r>
        <w:t>72</w:t>
      </w:r>
      <w:r>
        <w:fldChar w:fldCharType="end"/>
      </w:r>
    </w:p>
    <w:p w14:paraId="0EF0825E" w14:textId="3577E33E" w:rsidR="00AB41F9" w:rsidRDefault="00AB41F9">
      <w:pPr>
        <w:pStyle w:val="TOC4"/>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_Toc98235615 \h </w:instrText>
      </w:r>
      <w:r>
        <w:fldChar w:fldCharType="separate"/>
      </w:r>
      <w:r>
        <w:t>72</w:t>
      </w:r>
      <w:r>
        <w:fldChar w:fldCharType="end"/>
      </w:r>
    </w:p>
    <w:p w14:paraId="3BC61ADA" w14:textId="6A16BB2D" w:rsidR="00AB41F9" w:rsidRDefault="00AB41F9">
      <w:pPr>
        <w:pStyle w:val="TOC4"/>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UP Function Initiated PFCP Session Release</w:t>
      </w:r>
      <w:r>
        <w:tab/>
      </w:r>
      <w:r>
        <w:fldChar w:fldCharType="begin" w:fldLock="1"/>
      </w:r>
      <w:r>
        <w:instrText xml:space="preserve"> PAGEREF _Toc98235616 \h </w:instrText>
      </w:r>
      <w:r>
        <w:fldChar w:fldCharType="separate"/>
      </w:r>
      <w:r>
        <w:t>72</w:t>
      </w:r>
      <w:r>
        <w:fldChar w:fldCharType="end"/>
      </w:r>
    </w:p>
    <w:p w14:paraId="3A00FAB5" w14:textId="4F10B2EF" w:rsidR="00AB41F9" w:rsidRDefault="00AB41F9">
      <w:pPr>
        <w:pStyle w:val="TOC3"/>
        <w:rPr>
          <w:rFonts w:asciiTheme="minorHAnsi" w:eastAsiaTheme="minorEastAsia" w:hAnsiTheme="minorHAnsi" w:cstheme="minorBidi"/>
          <w:sz w:val="22"/>
          <w:szCs w:val="22"/>
          <w:lang w:eastAsia="en-GB"/>
        </w:rPr>
      </w:pPr>
      <w:r>
        <w:t>5.</w:t>
      </w:r>
      <w:r w:rsidRPr="00AF482C">
        <w:rPr>
          <w:lang w:val="en-US"/>
        </w:rPr>
        <w:t>19</w:t>
      </w:r>
      <w:r>
        <w:rPr>
          <w:rFonts w:asciiTheme="minorHAnsi" w:eastAsiaTheme="minorEastAsia" w:hAnsiTheme="minorHAnsi" w:cstheme="minorBidi"/>
          <w:sz w:val="22"/>
          <w:szCs w:val="22"/>
          <w:lang w:eastAsia="en-GB"/>
        </w:rPr>
        <w:tab/>
      </w:r>
      <w:r>
        <w:t>Activation and Deactivation of Pre-defined PDRs</w:t>
      </w:r>
      <w:r>
        <w:tab/>
      </w:r>
      <w:r>
        <w:fldChar w:fldCharType="begin" w:fldLock="1"/>
      </w:r>
      <w:r>
        <w:instrText xml:space="preserve"> PAGEREF _Toc98235617 \h </w:instrText>
      </w:r>
      <w:r>
        <w:fldChar w:fldCharType="separate"/>
      </w:r>
      <w:r>
        <w:t>73</w:t>
      </w:r>
      <w:r>
        <w:fldChar w:fldCharType="end"/>
      </w:r>
    </w:p>
    <w:p w14:paraId="529EBF9B" w14:textId="2BDCEA1A" w:rsidR="00AB41F9" w:rsidRDefault="00AB41F9">
      <w:pPr>
        <w:pStyle w:val="TOC3"/>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Support of Access Traffic Steering, Switching and Splitting for 5GC</w:t>
      </w:r>
      <w:r>
        <w:tab/>
      </w:r>
      <w:r>
        <w:fldChar w:fldCharType="begin" w:fldLock="1"/>
      </w:r>
      <w:r>
        <w:instrText xml:space="preserve"> PAGEREF _Toc98235618 \h </w:instrText>
      </w:r>
      <w:r>
        <w:fldChar w:fldCharType="separate"/>
      </w:r>
      <w:r>
        <w:t>74</w:t>
      </w:r>
      <w:r>
        <w:fldChar w:fldCharType="end"/>
      </w:r>
    </w:p>
    <w:p w14:paraId="2F296C96" w14:textId="2D27FFE3" w:rsidR="00AB41F9" w:rsidRDefault="00AB41F9">
      <w:pPr>
        <w:pStyle w:val="TOC4"/>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_Toc98235619 \h </w:instrText>
      </w:r>
      <w:r>
        <w:fldChar w:fldCharType="separate"/>
      </w:r>
      <w:r>
        <w:t>74</w:t>
      </w:r>
      <w:r>
        <w:fldChar w:fldCharType="end"/>
      </w:r>
    </w:p>
    <w:p w14:paraId="633770B6" w14:textId="27C81693" w:rsidR="00AB41F9" w:rsidRDefault="00AB41F9">
      <w:pPr>
        <w:pStyle w:val="TOC4"/>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_Toc98235620 \h </w:instrText>
      </w:r>
      <w:r>
        <w:fldChar w:fldCharType="separate"/>
      </w:r>
      <w:r>
        <w:t>74</w:t>
      </w:r>
      <w:r>
        <w:fldChar w:fldCharType="end"/>
      </w:r>
    </w:p>
    <w:p w14:paraId="60EBD520" w14:textId="32E0F8D9" w:rsidR="00AB41F9" w:rsidRDefault="00AB41F9">
      <w:pPr>
        <w:pStyle w:val="TOC5"/>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_Toc98235621 \h </w:instrText>
      </w:r>
      <w:r>
        <w:fldChar w:fldCharType="separate"/>
      </w:r>
      <w:r>
        <w:t>74</w:t>
      </w:r>
      <w:r>
        <w:fldChar w:fldCharType="end"/>
      </w:r>
    </w:p>
    <w:p w14:paraId="525C12C0" w14:textId="30D27488" w:rsidR="00AB41F9" w:rsidRDefault="00AB41F9">
      <w:pPr>
        <w:pStyle w:val="TOC5"/>
        <w:rPr>
          <w:rFonts w:asciiTheme="minorHAnsi" w:eastAsiaTheme="minorEastAsia" w:hAnsiTheme="minorHAnsi" w:cstheme="minorBidi"/>
          <w:sz w:val="22"/>
          <w:szCs w:val="22"/>
          <w:lang w:eastAsia="en-GB"/>
        </w:rPr>
      </w:pPr>
      <w:r>
        <w:t>5.20.2.</w:t>
      </w:r>
      <w:r>
        <w:rPr>
          <w:lang w:eastAsia="zh-CN"/>
        </w:rPr>
        <w:t>2</w:t>
      </w:r>
      <w:r>
        <w:rPr>
          <w:rFonts w:asciiTheme="minorHAnsi" w:eastAsiaTheme="minorEastAsia" w:hAnsiTheme="minorHAnsi" w:cstheme="minorBidi"/>
          <w:sz w:val="22"/>
          <w:szCs w:val="22"/>
          <w:lang w:eastAsia="en-GB"/>
        </w:rPr>
        <w:tab/>
      </w:r>
      <w:r>
        <w:t>Activate MPTCP functionality and Exchange MPTCP Parameters</w:t>
      </w:r>
      <w:r>
        <w:tab/>
      </w:r>
      <w:r>
        <w:fldChar w:fldCharType="begin" w:fldLock="1"/>
      </w:r>
      <w:r>
        <w:instrText xml:space="preserve"> PAGEREF _Toc98235622 \h </w:instrText>
      </w:r>
      <w:r>
        <w:fldChar w:fldCharType="separate"/>
      </w:r>
      <w:r>
        <w:t>74</w:t>
      </w:r>
      <w:r>
        <w:fldChar w:fldCharType="end"/>
      </w:r>
    </w:p>
    <w:p w14:paraId="31483FB2" w14:textId="765D05C7" w:rsidR="00AB41F9" w:rsidRDefault="00AB41F9">
      <w:pPr>
        <w:pStyle w:val="TOC5"/>
        <w:rPr>
          <w:rFonts w:asciiTheme="minorHAnsi" w:eastAsiaTheme="minorEastAsia" w:hAnsiTheme="minorHAnsi" w:cstheme="minorBidi"/>
          <w:sz w:val="22"/>
          <w:szCs w:val="22"/>
          <w:lang w:eastAsia="en-GB"/>
        </w:rPr>
      </w:pPr>
      <w:r>
        <w:t>5.20.2.</w:t>
      </w:r>
      <w:r>
        <w:rPr>
          <w:lang w:eastAsia="zh-CN"/>
        </w:rPr>
        <w:t>3</w:t>
      </w:r>
      <w:r>
        <w:rPr>
          <w:rFonts w:asciiTheme="minorHAnsi" w:eastAsiaTheme="minorEastAsia" w:hAnsiTheme="minorHAnsi" w:cstheme="minorBidi"/>
          <w:sz w:val="22"/>
          <w:szCs w:val="22"/>
          <w:lang w:eastAsia="en-GB"/>
        </w:rPr>
        <w:tab/>
      </w:r>
      <w:r>
        <w:t xml:space="preserve">Control of </w:t>
      </w:r>
      <w:r>
        <w:rPr>
          <w:lang w:eastAsia="zh-CN"/>
        </w:rPr>
        <w:t>Multipath TCP Connection Establishment by MPTCP Proxy</w:t>
      </w:r>
      <w:r>
        <w:tab/>
      </w:r>
      <w:r>
        <w:fldChar w:fldCharType="begin" w:fldLock="1"/>
      </w:r>
      <w:r>
        <w:instrText xml:space="preserve"> PAGEREF _Toc98235623 \h </w:instrText>
      </w:r>
      <w:r>
        <w:fldChar w:fldCharType="separate"/>
      </w:r>
      <w:r>
        <w:t>75</w:t>
      </w:r>
      <w:r>
        <w:fldChar w:fldCharType="end"/>
      </w:r>
    </w:p>
    <w:p w14:paraId="3BC05160" w14:textId="3100ACAF" w:rsidR="00AB41F9" w:rsidRDefault="00AB41F9">
      <w:pPr>
        <w:pStyle w:val="TOC5"/>
        <w:rPr>
          <w:rFonts w:asciiTheme="minorHAnsi" w:eastAsiaTheme="minorEastAsia" w:hAnsiTheme="minorHAnsi" w:cstheme="minorBidi"/>
          <w:sz w:val="22"/>
          <w:szCs w:val="22"/>
          <w:lang w:eastAsia="en-GB"/>
        </w:rPr>
      </w:pPr>
      <w:r>
        <w:t>5.20.2.</w:t>
      </w:r>
      <w:r>
        <w:rPr>
          <w:lang w:eastAsia="zh-CN"/>
        </w:rPr>
        <w:t>4</w:t>
      </w:r>
      <w:r>
        <w:rPr>
          <w:rFonts w:asciiTheme="minorHAnsi" w:eastAsiaTheme="minorEastAsia" w:hAnsiTheme="minorHAnsi" w:cstheme="minorBidi"/>
          <w:sz w:val="22"/>
          <w:szCs w:val="22"/>
          <w:lang w:eastAsia="en-GB"/>
        </w:rPr>
        <w:tab/>
      </w:r>
      <w:r>
        <w:rPr>
          <w:lang w:eastAsia="zh-CN"/>
        </w:rPr>
        <w:t>Traffic Steering and IP Translation by MPTCP Proxy</w:t>
      </w:r>
      <w:r>
        <w:tab/>
      </w:r>
      <w:r>
        <w:fldChar w:fldCharType="begin" w:fldLock="1"/>
      </w:r>
      <w:r>
        <w:instrText xml:space="preserve"> PAGEREF _Toc98235624 \h </w:instrText>
      </w:r>
      <w:r>
        <w:fldChar w:fldCharType="separate"/>
      </w:r>
      <w:r>
        <w:t>75</w:t>
      </w:r>
      <w:r>
        <w:fldChar w:fldCharType="end"/>
      </w:r>
    </w:p>
    <w:p w14:paraId="5BFEB52D" w14:textId="2D035B2A" w:rsidR="00AB41F9" w:rsidRDefault="00AB41F9">
      <w:pPr>
        <w:pStyle w:val="TOC4"/>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_Toc98235625 \h </w:instrText>
      </w:r>
      <w:r>
        <w:fldChar w:fldCharType="separate"/>
      </w:r>
      <w:r>
        <w:t>75</w:t>
      </w:r>
      <w:r>
        <w:fldChar w:fldCharType="end"/>
      </w:r>
    </w:p>
    <w:p w14:paraId="55796F5D" w14:textId="39588354" w:rsidR="00AB41F9" w:rsidRDefault="00AB41F9">
      <w:pPr>
        <w:pStyle w:val="TOC5"/>
        <w:rPr>
          <w:rFonts w:asciiTheme="minorHAnsi" w:eastAsiaTheme="minorEastAsia" w:hAnsiTheme="minorHAnsi" w:cstheme="minorBidi"/>
          <w:sz w:val="22"/>
          <w:szCs w:val="22"/>
          <w:lang w:eastAsia="en-GB"/>
        </w:rPr>
      </w:pPr>
      <w:r>
        <w:t>5.20.3.1</w:t>
      </w:r>
      <w:r>
        <w:rPr>
          <w:rFonts w:asciiTheme="minorHAnsi" w:eastAsiaTheme="minorEastAsia" w:hAnsiTheme="minorHAnsi" w:cstheme="minorBidi"/>
          <w:sz w:val="22"/>
          <w:szCs w:val="22"/>
          <w:lang w:eastAsia="en-GB"/>
        </w:rPr>
        <w:tab/>
      </w:r>
      <w:r>
        <w:t>Activate ATSSS-LL functionality and Exchange ATSSS-LL Parameters</w:t>
      </w:r>
      <w:r>
        <w:tab/>
      </w:r>
      <w:r>
        <w:fldChar w:fldCharType="begin" w:fldLock="1"/>
      </w:r>
      <w:r>
        <w:instrText xml:space="preserve"> PAGEREF _Toc98235626 \h </w:instrText>
      </w:r>
      <w:r>
        <w:fldChar w:fldCharType="separate"/>
      </w:r>
      <w:r>
        <w:t>75</w:t>
      </w:r>
      <w:r>
        <w:fldChar w:fldCharType="end"/>
      </w:r>
    </w:p>
    <w:p w14:paraId="2EB231D5" w14:textId="4D6C1743" w:rsidR="00AB41F9" w:rsidRDefault="00AB41F9">
      <w:pPr>
        <w:pStyle w:val="TOC4"/>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Handling of GBR traffic of a MA PDU session</w:t>
      </w:r>
      <w:r>
        <w:tab/>
      </w:r>
      <w:r>
        <w:fldChar w:fldCharType="begin" w:fldLock="1"/>
      </w:r>
      <w:r>
        <w:instrText xml:space="preserve"> PAGEREF _Toc98235627 \h </w:instrText>
      </w:r>
      <w:r>
        <w:fldChar w:fldCharType="separate"/>
      </w:r>
      <w:r>
        <w:t>76</w:t>
      </w:r>
      <w:r>
        <w:fldChar w:fldCharType="end"/>
      </w:r>
    </w:p>
    <w:p w14:paraId="052E7334" w14:textId="1989E9A2" w:rsidR="00AB41F9" w:rsidRDefault="00AB41F9">
      <w:pPr>
        <w:pStyle w:val="TOC5"/>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_Toc98235628 \h </w:instrText>
      </w:r>
      <w:r>
        <w:fldChar w:fldCharType="separate"/>
      </w:r>
      <w:r>
        <w:t>76</w:t>
      </w:r>
      <w:r>
        <w:fldChar w:fldCharType="end"/>
      </w:r>
    </w:p>
    <w:p w14:paraId="6206358E" w14:textId="1DA34EFF" w:rsidR="00AB41F9" w:rsidRDefault="00AB41F9">
      <w:pPr>
        <w:pStyle w:val="TOC5"/>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Access Availability Reporting</w:t>
      </w:r>
      <w:r>
        <w:tab/>
      </w:r>
      <w:r>
        <w:fldChar w:fldCharType="begin" w:fldLock="1"/>
      </w:r>
      <w:r>
        <w:instrText xml:space="preserve"> PAGEREF _Toc98235629 \h </w:instrText>
      </w:r>
      <w:r>
        <w:fldChar w:fldCharType="separate"/>
      </w:r>
      <w:r>
        <w:t>76</w:t>
      </w:r>
      <w:r>
        <w:fldChar w:fldCharType="end"/>
      </w:r>
    </w:p>
    <w:p w14:paraId="2341741C" w14:textId="78F2D962" w:rsidR="00AB41F9" w:rsidRDefault="00AB41F9">
      <w:pPr>
        <w:pStyle w:val="TOC4"/>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Access type of an MA PDU session becoming (un)available</w:t>
      </w:r>
      <w:r>
        <w:tab/>
      </w:r>
      <w:r>
        <w:fldChar w:fldCharType="begin" w:fldLock="1"/>
      </w:r>
      <w:r>
        <w:instrText xml:space="preserve"> PAGEREF _Toc98235630 \h </w:instrText>
      </w:r>
      <w:r>
        <w:fldChar w:fldCharType="separate"/>
      </w:r>
      <w:r>
        <w:t>76</w:t>
      </w:r>
      <w:r>
        <w:fldChar w:fldCharType="end"/>
      </w:r>
    </w:p>
    <w:p w14:paraId="211022C0" w14:textId="5ABDDB1C" w:rsidR="00AB41F9" w:rsidRDefault="00AB41F9">
      <w:pPr>
        <w:pStyle w:val="TOC4"/>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PMFP message handling in UPF</w:t>
      </w:r>
      <w:r>
        <w:tab/>
      </w:r>
      <w:r>
        <w:fldChar w:fldCharType="begin" w:fldLock="1"/>
      </w:r>
      <w:r>
        <w:instrText xml:space="preserve"> PAGEREF _Toc98235631 \h </w:instrText>
      </w:r>
      <w:r>
        <w:fldChar w:fldCharType="separate"/>
      </w:r>
      <w:r>
        <w:t>77</w:t>
      </w:r>
      <w:r>
        <w:fldChar w:fldCharType="end"/>
      </w:r>
    </w:p>
    <w:p w14:paraId="0311EBA8" w14:textId="312EC155" w:rsidR="00AB41F9" w:rsidRDefault="00AB41F9">
      <w:pPr>
        <w:pStyle w:val="TOC3"/>
        <w:rPr>
          <w:rFonts w:asciiTheme="minorHAnsi" w:eastAsiaTheme="minorEastAsia" w:hAnsiTheme="minorHAnsi" w:cstheme="minorBidi"/>
          <w:sz w:val="22"/>
          <w:szCs w:val="22"/>
          <w:lang w:eastAsia="en-GB"/>
        </w:rPr>
      </w:pPr>
      <w:r>
        <w:t>5.</w:t>
      </w:r>
      <w:r w:rsidRPr="00AF482C">
        <w:rPr>
          <w:lang w:val="en-US"/>
        </w:rPr>
        <w:t>21</w:t>
      </w:r>
      <w:r>
        <w:rPr>
          <w:rFonts w:asciiTheme="minorHAnsi" w:eastAsiaTheme="minorEastAsia" w:hAnsiTheme="minorHAnsi" w:cstheme="minorBidi"/>
          <w:sz w:val="22"/>
          <w:szCs w:val="22"/>
          <w:lang w:eastAsia="en-GB"/>
        </w:rPr>
        <w:tab/>
      </w:r>
      <w:r>
        <w:t>UE IP address/prefix Allocation and Release</w:t>
      </w:r>
      <w:r>
        <w:tab/>
      </w:r>
      <w:r>
        <w:fldChar w:fldCharType="begin" w:fldLock="1"/>
      </w:r>
      <w:r>
        <w:instrText xml:space="preserve"> PAGEREF _Toc98235632 \h </w:instrText>
      </w:r>
      <w:r>
        <w:fldChar w:fldCharType="separate"/>
      </w:r>
      <w:r>
        <w:t>77</w:t>
      </w:r>
      <w:r>
        <w:fldChar w:fldCharType="end"/>
      </w:r>
    </w:p>
    <w:p w14:paraId="618A3F95" w14:textId="3C2E3BC1" w:rsidR="00AB41F9" w:rsidRDefault="00AB41F9">
      <w:pPr>
        <w:pStyle w:val="TOC4"/>
        <w:rPr>
          <w:rFonts w:asciiTheme="minorHAnsi" w:eastAsiaTheme="minorEastAsia" w:hAnsiTheme="minorHAnsi" w:cstheme="minorBidi"/>
          <w:sz w:val="22"/>
          <w:szCs w:val="22"/>
          <w:lang w:eastAsia="en-GB"/>
        </w:rPr>
      </w:pPr>
      <w:r w:rsidRPr="00AB41F9">
        <w:t>5.21.1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_Toc98235633 \h </w:instrText>
      </w:r>
      <w:r>
        <w:fldChar w:fldCharType="separate"/>
      </w:r>
      <w:r>
        <w:t>77</w:t>
      </w:r>
      <w:r>
        <w:fldChar w:fldCharType="end"/>
      </w:r>
    </w:p>
    <w:p w14:paraId="0FB60FC6" w14:textId="63B82884" w:rsidR="00AB41F9" w:rsidRDefault="00AB41F9">
      <w:pPr>
        <w:pStyle w:val="TOC4"/>
        <w:rPr>
          <w:rFonts w:asciiTheme="minorHAnsi" w:eastAsiaTheme="minorEastAsia" w:hAnsiTheme="minorHAnsi" w:cstheme="minorBidi"/>
          <w:sz w:val="22"/>
          <w:szCs w:val="22"/>
          <w:lang w:eastAsia="en-GB"/>
        </w:rPr>
      </w:pPr>
      <w:r w:rsidRPr="00AB41F9">
        <w:t>5.21.2</w:t>
      </w:r>
      <w:r w:rsidRPr="00AB41F9">
        <w:rPr>
          <w:rFonts w:asciiTheme="minorHAnsi" w:eastAsiaTheme="minorEastAsia" w:hAnsiTheme="minorHAnsi" w:cstheme="minorBidi"/>
          <w:sz w:val="22"/>
          <w:szCs w:val="22"/>
          <w:lang w:eastAsia="en-GB"/>
        </w:rPr>
        <w:tab/>
      </w:r>
      <w:r w:rsidRPr="00AF482C">
        <w:rPr>
          <w:lang w:val="en-US"/>
        </w:rPr>
        <w:t>UE IP address/prefix allocation in the CP function</w:t>
      </w:r>
      <w:r>
        <w:tab/>
      </w:r>
      <w:r>
        <w:fldChar w:fldCharType="begin" w:fldLock="1"/>
      </w:r>
      <w:r>
        <w:instrText xml:space="preserve"> PAGEREF _Toc98235634 \h </w:instrText>
      </w:r>
      <w:r>
        <w:fldChar w:fldCharType="separate"/>
      </w:r>
      <w:r>
        <w:t>78</w:t>
      </w:r>
      <w:r>
        <w:fldChar w:fldCharType="end"/>
      </w:r>
    </w:p>
    <w:p w14:paraId="5687E4D6" w14:textId="76149386" w:rsidR="00AB41F9" w:rsidRDefault="00AB41F9">
      <w:pPr>
        <w:pStyle w:val="TOC5"/>
        <w:rPr>
          <w:rFonts w:asciiTheme="minorHAnsi" w:eastAsiaTheme="minorEastAsia" w:hAnsiTheme="minorHAnsi" w:cstheme="minorBidi"/>
          <w:sz w:val="22"/>
          <w:szCs w:val="22"/>
          <w:lang w:eastAsia="en-GB"/>
        </w:rPr>
      </w:pPr>
      <w:r w:rsidRPr="00AB41F9">
        <w:t>5.21.2.1</w:t>
      </w:r>
      <w:r w:rsidRPr="00AB41F9">
        <w:rPr>
          <w:rFonts w:asciiTheme="minorHAnsi" w:eastAsiaTheme="minorEastAsia" w:hAnsiTheme="minorHAnsi" w:cstheme="minorBidi"/>
          <w:sz w:val="22"/>
          <w:szCs w:val="22"/>
        </w:rPr>
        <w:tab/>
      </w:r>
      <w:r w:rsidRPr="00AF482C">
        <w:rPr>
          <w:lang w:val="en-US" w:eastAsia="zh-CN"/>
        </w:rPr>
        <w:t>General</w:t>
      </w:r>
      <w:r>
        <w:tab/>
      </w:r>
      <w:r>
        <w:fldChar w:fldCharType="begin" w:fldLock="1"/>
      </w:r>
      <w:r>
        <w:instrText xml:space="preserve"> PAGEREF _Toc98235635 \h </w:instrText>
      </w:r>
      <w:r>
        <w:fldChar w:fldCharType="separate"/>
      </w:r>
      <w:r>
        <w:t>78</w:t>
      </w:r>
      <w:r>
        <w:fldChar w:fldCharType="end"/>
      </w:r>
    </w:p>
    <w:p w14:paraId="3662D1A4" w14:textId="2BD82279" w:rsidR="00AB41F9" w:rsidRDefault="00AB41F9">
      <w:pPr>
        <w:pStyle w:val="TOC5"/>
        <w:rPr>
          <w:rFonts w:asciiTheme="minorHAnsi" w:eastAsiaTheme="minorEastAsia" w:hAnsiTheme="minorHAnsi" w:cstheme="minorBidi"/>
          <w:sz w:val="22"/>
          <w:szCs w:val="22"/>
          <w:lang w:eastAsia="en-GB"/>
        </w:rPr>
      </w:pPr>
      <w:r w:rsidRPr="00AB41F9">
        <w:t>5.21.2.2</w:t>
      </w:r>
      <w:r w:rsidRPr="00AB41F9">
        <w:rPr>
          <w:rFonts w:asciiTheme="minorHAnsi" w:eastAsiaTheme="minorEastAsia" w:hAnsiTheme="minorHAnsi" w:cstheme="minorBidi"/>
          <w:sz w:val="22"/>
          <w:szCs w:val="22"/>
        </w:rPr>
        <w:tab/>
      </w:r>
      <w:r w:rsidRPr="00AF482C">
        <w:rPr>
          <w:lang w:val="en-US" w:eastAsia="zh-CN"/>
        </w:rPr>
        <w:t>UE IP Address/prefix allocation using DHCP or AAA server</w:t>
      </w:r>
      <w:r>
        <w:tab/>
      </w:r>
      <w:r>
        <w:fldChar w:fldCharType="begin" w:fldLock="1"/>
      </w:r>
      <w:r>
        <w:instrText xml:space="preserve"> PAGEREF _Toc98235636 \h </w:instrText>
      </w:r>
      <w:r>
        <w:fldChar w:fldCharType="separate"/>
      </w:r>
      <w:r>
        <w:t>78</w:t>
      </w:r>
      <w:r>
        <w:fldChar w:fldCharType="end"/>
      </w:r>
    </w:p>
    <w:p w14:paraId="081149A3" w14:textId="03059D69" w:rsidR="00AB41F9" w:rsidRDefault="00AB41F9">
      <w:pPr>
        <w:pStyle w:val="TOC4"/>
        <w:rPr>
          <w:rFonts w:asciiTheme="minorHAnsi" w:eastAsiaTheme="minorEastAsia" w:hAnsiTheme="minorHAnsi" w:cstheme="minorBidi"/>
          <w:sz w:val="22"/>
          <w:szCs w:val="22"/>
          <w:lang w:eastAsia="en-GB"/>
        </w:rPr>
      </w:pPr>
      <w:r w:rsidRPr="00AB41F9">
        <w:t>5.21.3</w:t>
      </w:r>
      <w:r w:rsidRPr="00AB41F9">
        <w:rPr>
          <w:rFonts w:asciiTheme="minorHAnsi" w:eastAsiaTheme="minorEastAsia" w:hAnsiTheme="minorHAnsi" w:cstheme="minorBidi"/>
          <w:sz w:val="22"/>
          <w:szCs w:val="22"/>
          <w:lang w:eastAsia="en-GB"/>
        </w:rPr>
        <w:tab/>
      </w:r>
      <w:r w:rsidRPr="00AF482C">
        <w:rPr>
          <w:lang w:val="en-US"/>
        </w:rPr>
        <w:t>UE IP address/prefix allocation in the UP function</w:t>
      </w:r>
      <w:r>
        <w:tab/>
      </w:r>
      <w:r>
        <w:fldChar w:fldCharType="begin" w:fldLock="1"/>
      </w:r>
      <w:r>
        <w:instrText xml:space="preserve"> PAGEREF _Toc98235637 \h </w:instrText>
      </w:r>
      <w:r>
        <w:fldChar w:fldCharType="separate"/>
      </w:r>
      <w:r>
        <w:t>79</w:t>
      </w:r>
      <w:r>
        <w:fldChar w:fldCharType="end"/>
      </w:r>
    </w:p>
    <w:p w14:paraId="1A42A984" w14:textId="688A3389" w:rsidR="00AB41F9" w:rsidRDefault="00AB41F9">
      <w:pPr>
        <w:pStyle w:val="TOC5"/>
        <w:rPr>
          <w:rFonts w:asciiTheme="minorHAnsi" w:eastAsiaTheme="minorEastAsia" w:hAnsiTheme="minorHAnsi" w:cstheme="minorBidi"/>
          <w:sz w:val="22"/>
          <w:szCs w:val="22"/>
          <w:lang w:eastAsia="en-GB"/>
        </w:rPr>
      </w:pPr>
      <w:r w:rsidRPr="00AB41F9">
        <w:t>5.21.3.1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_Toc98235638 \h </w:instrText>
      </w:r>
      <w:r>
        <w:fldChar w:fldCharType="separate"/>
      </w:r>
      <w:r>
        <w:t>79</w:t>
      </w:r>
      <w:r>
        <w:fldChar w:fldCharType="end"/>
      </w:r>
    </w:p>
    <w:p w14:paraId="0A6DE261" w14:textId="49BCEF04" w:rsidR="00AB41F9" w:rsidRDefault="00AB41F9">
      <w:pPr>
        <w:pStyle w:val="TOC5"/>
        <w:rPr>
          <w:rFonts w:asciiTheme="minorHAnsi" w:eastAsiaTheme="minorEastAsia" w:hAnsiTheme="minorHAnsi" w:cstheme="minorBidi"/>
          <w:sz w:val="22"/>
          <w:szCs w:val="22"/>
          <w:lang w:eastAsia="en-GB"/>
        </w:rPr>
      </w:pPr>
      <w:r w:rsidRPr="00AB41F9">
        <w:t>5.21.3.2</w:t>
      </w:r>
      <w:r w:rsidRPr="00AB41F9">
        <w:rPr>
          <w:rFonts w:asciiTheme="minorHAnsi" w:eastAsiaTheme="minorEastAsia" w:hAnsiTheme="minorHAnsi" w:cstheme="minorBidi"/>
          <w:sz w:val="22"/>
          <w:szCs w:val="22"/>
          <w:lang w:eastAsia="en-GB"/>
        </w:rPr>
        <w:tab/>
      </w:r>
      <w:r w:rsidRPr="00AF482C">
        <w:rPr>
          <w:lang w:val="en-US"/>
        </w:rPr>
        <w:t>Reporting UE IP Address Usage to the CP function</w:t>
      </w:r>
      <w:r>
        <w:tab/>
      </w:r>
      <w:r>
        <w:fldChar w:fldCharType="begin" w:fldLock="1"/>
      </w:r>
      <w:r>
        <w:instrText xml:space="preserve"> PAGEREF _Toc98235639 \h </w:instrText>
      </w:r>
      <w:r>
        <w:fldChar w:fldCharType="separate"/>
      </w:r>
      <w:r>
        <w:t>79</w:t>
      </w:r>
      <w:r>
        <w:fldChar w:fldCharType="end"/>
      </w:r>
    </w:p>
    <w:p w14:paraId="34926A45" w14:textId="7F70C1ED" w:rsidR="00AB41F9" w:rsidRDefault="00AB41F9">
      <w:pPr>
        <w:pStyle w:val="TOC3"/>
        <w:rPr>
          <w:rFonts w:asciiTheme="minorHAnsi" w:eastAsiaTheme="minorEastAsia" w:hAnsiTheme="minorHAnsi" w:cstheme="minorBidi"/>
          <w:sz w:val="22"/>
          <w:szCs w:val="22"/>
          <w:lang w:eastAsia="en-GB"/>
        </w:rPr>
      </w:pPr>
      <w:r>
        <w:t>5.</w:t>
      </w:r>
      <w:r w:rsidRPr="00AF482C">
        <w:rPr>
          <w:lang w:val="en-US"/>
        </w:rPr>
        <w:t>22</w:t>
      </w:r>
      <w:r>
        <w:rPr>
          <w:rFonts w:asciiTheme="minorHAnsi" w:eastAsiaTheme="minorEastAsia" w:hAnsiTheme="minorHAnsi" w:cstheme="minorBidi"/>
          <w:sz w:val="22"/>
          <w:szCs w:val="22"/>
          <w:lang w:eastAsia="en-GB"/>
        </w:rPr>
        <w:tab/>
      </w:r>
      <w:r>
        <w:t>PFCP sessions successively controlled by different SMFs of an SMF set (for 5GC)</w:t>
      </w:r>
      <w:r>
        <w:tab/>
      </w:r>
      <w:r>
        <w:fldChar w:fldCharType="begin" w:fldLock="1"/>
      </w:r>
      <w:r>
        <w:instrText xml:space="preserve"> PAGEREF _Toc98235640 \h </w:instrText>
      </w:r>
      <w:r>
        <w:fldChar w:fldCharType="separate"/>
      </w:r>
      <w:r>
        <w:t>80</w:t>
      </w:r>
      <w:r>
        <w:fldChar w:fldCharType="end"/>
      </w:r>
    </w:p>
    <w:p w14:paraId="7003BA65" w14:textId="52C38FCC" w:rsidR="00AB41F9" w:rsidRDefault="00AB41F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_Toc98235641 \h </w:instrText>
      </w:r>
      <w:r>
        <w:fldChar w:fldCharType="separate"/>
      </w:r>
      <w:r>
        <w:t>80</w:t>
      </w:r>
      <w:r>
        <w:fldChar w:fldCharType="end"/>
      </w:r>
    </w:p>
    <w:p w14:paraId="5A12B305" w14:textId="6926E719" w:rsidR="00AB41F9" w:rsidRDefault="00AB41F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With one PFCP association per SMF Set and UPF</w:t>
      </w:r>
      <w:r>
        <w:tab/>
      </w:r>
      <w:r>
        <w:fldChar w:fldCharType="begin" w:fldLock="1"/>
      </w:r>
      <w:r>
        <w:instrText xml:space="preserve"> PAGEREF _Toc98235642 \h </w:instrText>
      </w:r>
      <w:r>
        <w:fldChar w:fldCharType="separate"/>
      </w:r>
      <w:r>
        <w:t>80</w:t>
      </w:r>
      <w:r>
        <w:fldChar w:fldCharType="end"/>
      </w:r>
    </w:p>
    <w:p w14:paraId="1A6AAA40" w14:textId="57D43A35" w:rsidR="00AB41F9" w:rsidRDefault="00AB41F9">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With one PFCP association per SMF and UPF</w:t>
      </w:r>
      <w:r>
        <w:tab/>
      </w:r>
      <w:r>
        <w:fldChar w:fldCharType="begin" w:fldLock="1"/>
      </w:r>
      <w:r>
        <w:instrText xml:space="preserve"> PAGEREF _Toc98235643 \h </w:instrText>
      </w:r>
      <w:r>
        <w:fldChar w:fldCharType="separate"/>
      </w:r>
      <w:r>
        <w:t>82</w:t>
      </w:r>
      <w:r>
        <w:fldChar w:fldCharType="end"/>
      </w:r>
    </w:p>
    <w:p w14:paraId="09120E27" w14:textId="3FCE48D8" w:rsidR="00AB41F9" w:rsidRDefault="00AB41F9">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Restoration of PFCP Sessions associated with an FQ-CSID, Group ID or PGW-C/SMF IP Address</w:t>
      </w:r>
      <w:r>
        <w:tab/>
      </w:r>
      <w:r>
        <w:fldChar w:fldCharType="begin" w:fldLock="1"/>
      </w:r>
      <w:r>
        <w:instrText xml:space="preserve"> PAGEREF _Toc98235644 \h </w:instrText>
      </w:r>
      <w:r>
        <w:fldChar w:fldCharType="separate"/>
      </w:r>
      <w:r>
        <w:t>83</w:t>
      </w:r>
      <w:r>
        <w:fldChar w:fldCharType="end"/>
      </w:r>
    </w:p>
    <w:p w14:paraId="14B5AACA" w14:textId="4CE95D64" w:rsidR="00AB41F9" w:rsidRDefault="00AB41F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5G VN Group Communication (for 5GC)</w:t>
      </w:r>
      <w:r>
        <w:tab/>
      </w:r>
      <w:r>
        <w:fldChar w:fldCharType="begin" w:fldLock="1"/>
      </w:r>
      <w:r>
        <w:instrText xml:space="preserve"> PAGEREF _Toc98235645 \h </w:instrText>
      </w:r>
      <w:r>
        <w:fldChar w:fldCharType="separate"/>
      </w:r>
      <w:r>
        <w:t>84</w:t>
      </w:r>
      <w:r>
        <w:fldChar w:fldCharType="end"/>
      </w:r>
    </w:p>
    <w:p w14:paraId="1865B8D7" w14:textId="5ADEDD16" w:rsidR="00AB41F9" w:rsidRDefault="00AB41F9">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Support of Ultra Reliable Low Latency Communication for 5GC</w:t>
      </w:r>
      <w:r>
        <w:tab/>
      </w:r>
      <w:r>
        <w:fldChar w:fldCharType="begin" w:fldLock="1"/>
      </w:r>
      <w:r>
        <w:instrText xml:space="preserve"> PAGEREF _Toc98235646 \h </w:instrText>
      </w:r>
      <w:r>
        <w:fldChar w:fldCharType="separate"/>
      </w:r>
      <w:r>
        <w:t>84</w:t>
      </w:r>
      <w:r>
        <w:fldChar w:fldCharType="end"/>
      </w:r>
    </w:p>
    <w:p w14:paraId="1170BF17" w14:textId="236B7856" w:rsidR="00AB41F9" w:rsidRDefault="00AB41F9">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_Toc98235647 \h </w:instrText>
      </w:r>
      <w:r>
        <w:fldChar w:fldCharType="separate"/>
      </w:r>
      <w:r>
        <w:t>84</w:t>
      </w:r>
      <w:r>
        <w:fldChar w:fldCharType="end"/>
      </w:r>
    </w:p>
    <w:p w14:paraId="2D5F8490" w14:textId="5FF53078" w:rsidR="00AB41F9" w:rsidRDefault="00AB41F9">
      <w:pPr>
        <w:pStyle w:val="TOC4"/>
        <w:rPr>
          <w:rFonts w:asciiTheme="minorHAnsi" w:eastAsiaTheme="minorEastAsia" w:hAnsiTheme="minorHAnsi" w:cstheme="minorBidi"/>
          <w:sz w:val="22"/>
          <w:szCs w:val="22"/>
          <w:lang w:eastAsia="en-GB"/>
        </w:rPr>
      </w:pPr>
      <w:r>
        <w:t>5.24</w:t>
      </w:r>
      <w:r w:rsidRPr="00AF482C">
        <w:rPr>
          <w:lang w:val="en-US"/>
        </w:rPr>
        <w:t>.2</w:t>
      </w:r>
      <w:r>
        <w:rPr>
          <w:rFonts w:asciiTheme="minorHAnsi" w:eastAsiaTheme="minorEastAsia" w:hAnsiTheme="minorHAnsi" w:cstheme="minorBidi"/>
          <w:sz w:val="22"/>
          <w:szCs w:val="22"/>
          <w:lang w:eastAsia="en-GB"/>
        </w:rPr>
        <w:tab/>
      </w:r>
      <w:r>
        <w:t>Redundant Transmission on N3/N9 interfaces</w:t>
      </w:r>
      <w:r>
        <w:tab/>
      </w:r>
      <w:r>
        <w:fldChar w:fldCharType="begin" w:fldLock="1"/>
      </w:r>
      <w:r>
        <w:instrText xml:space="preserve"> PAGEREF _Toc98235648 \h </w:instrText>
      </w:r>
      <w:r>
        <w:fldChar w:fldCharType="separate"/>
      </w:r>
      <w:r>
        <w:t>85</w:t>
      </w:r>
      <w:r>
        <w:fldChar w:fldCharType="end"/>
      </w:r>
    </w:p>
    <w:p w14:paraId="446D4C6C" w14:textId="4E4791F1" w:rsidR="00AB41F9" w:rsidRDefault="00AB41F9">
      <w:pPr>
        <w:pStyle w:val="TOC5"/>
        <w:rPr>
          <w:rFonts w:asciiTheme="minorHAnsi" w:eastAsiaTheme="minorEastAsia" w:hAnsiTheme="minorHAnsi" w:cstheme="minorBidi"/>
          <w:sz w:val="22"/>
          <w:szCs w:val="22"/>
          <w:lang w:eastAsia="en-GB"/>
        </w:rPr>
      </w:pPr>
      <w:r>
        <w:t>5.24</w:t>
      </w:r>
      <w:r w:rsidRPr="00AF482C">
        <w:rPr>
          <w:lang w:val="en-US"/>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_Toc98235649 \h </w:instrText>
      </w:r>
      <w:r>
        <w:fldChar w:fldCharType="separate"/>
      </w:r>
      <w:r>
        <w:t>85</w:t>
      </w:r>
      <w:r>
        <w:fldChar w:fldCharType="end"/>
      </w:r>
    </w:p>
    <w:p w14:paraId="3019A958" w14:textId="04B98BDF" w:rsidR="00AB41F9" w:rsidRDefault="00AB41F9">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lang w:eastAsia="en-GB"/>
        </w:rPr>
        <w:tab/>
      </w:r>
      <w:r>
        <w:t>GTP-U tunnel setup for redundant transmission</w:t>
      </w:r>
      <w:r>
        <w:tab/>
      </w:r>
      <w:r>
        <w:fldChar w:fldCharType="begin" w:fldLock="1"/>
      </w:r>
      <w:r>
        <w:instrText xml:space="preserve"> PAGEREF _Toc98235650 \h </w:instrText>
      </w:r>
      <w:r>
        <w:fldChar w:fldCharType="separate"/>
      </w:r>
      <w:r>
        <w:t>85</w:t>
      </w:r>
      <w:r>
        <w:fldChar w:fldCharType="end"/>
      </w:r>
    </w:p>
    <w:p w14:paraId="63827433" w14:textId="5DA16A65" w:rsidR="00AB41F9" w:rsidRDefault="00AB41F9">
      <w:pPr>
        <w:pStyle w:val="TOC5"/>
        <w:rPr>
          <w:rFonts w:asciiTheme="minorHAnsi" w:eastAsiaTheme="minorEastAsia" w:hAnsiTheme="minorHAnsi" w:cstheme="minorBidi"/>
          <w:sz w:val="22"/>
          <w:szCs w:val="22"/>
          <w:lang w:eastAsia="en-GB"/>
        </w:rPr>
      </w:pPr>
      <w:r>
        <w:t>5.24.2.3</w:t>
      </w:r>
      <w:r>
        <w:rPr>
          <w:rFonts w:asciiTheme="minorHAnsi" w:eastAsiaTheme="minorEastAsia" w:hAnsiTheme="minorHAnsi" w:cstheme="minorBidi"/>
          <w:sz w:val="22"/>
          <w:szCs w:val="22"/>
          <w:lang w:eastAsia="en-GB"/>
        </w:rPr>
        <w:tab/>
      </w:r>
      <w:r>
        <w:t>Duplicating downlink packets for redundant transmission</w:t>
      </w:r>
      <w:r>
        <w:tab/>
      </w:r>
      <w:r>
        <w:fldChar w:fldCharType="begin" w:fldLock="1"/>
      </w:r>
      <w:r>
        <w:instrText xml:space="preserve"> PAGEREF _Toc98235651 \h </w:instrText>
      </w:r>
      <w:r>
        <w:fldChar w:fldCharType="separate"/>
      </w:r>
      <w:r>
        <w:t>86</w:t>
      </w:r>
      <w:r>
        <w:fldChar w:fldCharType="end"/>
      </w:r>
    </w:p>
    <w:p w14:paraId="1EB0C390" w14:textId="130CD37C" w:rsidR="00AB41F9" w:rsidRDefault="00AB41F9">
      <w:pPr>
        <w:pStyle w:val="TOC5"/>
        <w:rPr>
          <w:rFonts w:asciiTheme="minorHAnsi" w:eastAsiaTheme="minorEastAsia" w:hAnsiTheme="minorHAnsi" w:cstheme="minorBidi"/>
          <w:sz w:val="22"/>
          <w:szCs w:val="22"/>
          <w:lang w:eastAsia="en-GB"/>
        </w:rPr>
      </w:pPr>
      <w:r>
        <w:t>5.24.2.4</w:t>
      </w:r>
      <w:r>
        <w:rPr>
          <w:rFonts w:asciiTheme="minorHAnsi" w:eastAsiaTheme="minorEastAsia" w:hAnsiTheme="minorHAnsi" w:cstheme="minorBidi"/>
          <w:sz w:val="22"/>
          <w:szCs w:val="22"/>
          <w:lang w:eastAsia="en-GB"/>
        </w:rPr>
        <w:tab/>
      </w:r>
      <w:r>
        <w:t>Eliminating duplicated uplink packets</w:t>
      </w:r>
      <w:r>
        <w:tab/>
      </w:r>
      <w:r>
        <w:fldChar w:fldCharType="begin" w:fldLock="1"/>
      </w:r>
      <w:r>
        <w:instrText xml:space="preserve"> PAGEREF _Toc98235652 \h </w:instrText>
      </w:r>
      <w:r>
        <w:fldChar w:fldCharType="separate"/>
      </w:r>
      <w:r>
        <w:t>86</w:t>
      </w:r>
      <w:r>
        <w:fldChar w:fldCharType="end"/>
      </w:r>
    </w:p>
    <w:p w14:paraId="7E4B2887" w14:textId="2710D330" w:rsidR="00AB41F9" w:rsidRDefault="00AB41F9">
      <w:pPr>
        <w:pStyle w:val="TOC4"/>
        <w:rPr>
          <w:rFonts w:asciiTheme="minorHAnsi" w:eastAsiaTheme="minorEastAsia" w:hAnsiTheme="minorHAnsi" w:cstheme="minorBidi"/>
          <w:sz w:val="22"/>
          <w:szCs w:val="22"/>
          <w:lang w:eastAsia="en-GB"/>
        </w:rPr>
      </w:pPr>
      <w:r>
        <w:lastRenderedPageBreak/>
        <w:t>5.24.3</w:t>
      </w:r>
      <w:r>
        <w:rPr>
          <w:rFonts w:asciiTheme="minorHAnsi" w:eastAsiaTheme="minorEastAsia" w:hAnsiTheme="minorHAnsi" w:cstheme="minorBidi"/>
          <w:sz w:val="22"/>
          <w:szCs w:val="22"/>
          <w:lang w:eastAsia="en-GB"/>
        </w:rPr>
        <w:tab/>
      </w:r>
      <w:r>
        <w:t>Redundant Transmission at transport layer</w:t>
      </w:r>
      <w:r>
        <w:tab/>
      </w:r>
      <w:r>
        <w:fldChar w:fldCharType="begin" w:fldLock="1"/>
      </w:r>
      <w:r>
        <w:instrText xml:space="preserve"> PAGEREF _Toc98235653 \h </w:instrText>
      </w:r>
      <w:r>
        <w:fldChar w:fldCharType="separate"/>
      </w:r>
      <w:r>
        <w:t>86</w:t>
      </w:r>
      <w:r>
        <w:fldChar w:fldCharType="end"/>
      </w:r>
    </w:p>
    <w:p w14:paraId="245EAC3F" w14:textId="115316ED" w:rsidR="00AB41F9" w:rsidRDefault="00AB41F9">
      <w:pPr>
        <w:pStyle w:val="TOC4"/>
        <w:rPr>
          <w:rFonts w:asciiTheme="minorHAnsi" w:eastAsiaTheme="minorEastAsia" w:hAnsiTheme="minorHAnsi" w:cstheme="minorBidi"/>
          <w:sz w:val="22"/>
          <w:szCs w:val="22"/>
          <w:lang w:eastAsia="en-GB"/>
        </w:rPr>
      </w:pPr>
      <w:r>
        <w:t>5.24.4</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_Toc98235654 \h </w:instrText>
      </w:r>
      <w:r>
        <w:fldChar w:fldCharType="separate"/>
      </w:r>
      <w:r>
        <w:t>86</w:t>
      </w:r>
      <w:r>
        <w:fldChar w:fldCharType="end"/>
      </w:r>
    </w:p>
    <w:p w14:paraId="5F02A143" w14:textId="16C183B4" w:rsidR="00AB41F9" w:rsidRDefault="00AB41F9">
      <w:pPr>
        <w:pStyle w:val="TOC5"/>
        <w:rPr>
          <w:rFonts w:asciiTheme="minorHAnsi" w:eastAsiaTheme="minorEastAsia" w:hAnsiTheme="minorHAnsi" w:cstheme="minorBidi"/>
          <w:sz w:val="22"/>
          <w:szCs w:val="22"/>
          <w:lang w:eastAsia="en-GB"/>
        </w:rPr>
      </w:pPr>
      <w:r>
        <w:t>5.24.4.1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_Toc98235655 \h </w:instrText>
      </w:r>
      <w:r>
        <w:fldChar w:fldCharType="separate"/>
      </w:r>
      <w:r>
        <w:t>86</w:t>
      </w:r>
      <w:r>
        <w:fldChar w:fldCharType="end"/>
      </w:r>
    </w:p>
    <w:p w14:paraId="02F15FE9" w14:textId="7AC3E60D" w:rsidR="00AB41F9" w:rsidRDefault="00AB41F9">
      <w:pPr>
        <w:pStyle w:val="TOC5"/>
        <w:rPr>
          <w:rFonts w:asciiTheme="minorHAnsi" w:eastAsiaTheme="minorEastAsia" w:hAnsiTheme="minorHAnsi" w:cstheme="minorBidi"/>
          <w:sz w:val="22"/>
          <w:szCs w:val="22"/>
          <w:lang w:eastAsia="en-GB"/>
        </w:rPr>
      </w:pPr>
      <w:r>
        <w:t>5.24.4.2</w:t>
      </w:r>
      <w:r>
        <w:rPr>
          <w:rFonts w:asciiTheme="minorHAnsi" w:eastAsiaTheme="minorEastAsia" w:hAnsiTheme="minorHAnsi" w:cstheme="minorBidi"/>
          <w:sz w:val="22"/>
          <w:szCs w:val="22"/>
          <w:lang w:eastAsia="en-GB"/>
        </w:rPr>
        <w:tab/>
      </w:r>
      <w:r>
        <w:t>QoS Monitoring Control</w:t>
      </w:r>
      <w:r>
        <w:tab/>
      </w:r>
      <w:r>
        <w:fldChar w:fldCharType="begin" w:fldLock="1"/>
      </w:r>
      <w:r>
        <w:instrText xml:space="preserve"> PAGEREF _Toc98235656 \h </w:instrText>
      </w:r>
      <w:r>
        <w:fldChar w:fldCharType="separate"/>
      </w:r>
      <w:r>
        <w:t>87</w:t>
      </w:r>
      <w:r>
        <w:fldChar w:fldCharType="end"/>
      </w:r>
    </w:p>
    <w:p w14:paraId="00F91596" w14:textId="59A2744A" w:rsidR="00AB41F9" w:rsidRDefault="00AB41F9">
      <w:pPr>
        <w:pStyle w:val="TOC5"/>
        <w:rPr>
          <w:rFonts w:asciiTheme="minorHAnsi" w:eastAsiaTheme="minorEastAsia" w:hAnsiTheme="minorHAnsi" w:cstheme="minorBidi"/>
          <w:sz w:val="22"/>
          <w:szCs w:val="22"/>
          <w:lang w:eastAsia="en-GB"/>
        </w:rPr>
      </w:pPr>
      <w:r>
        <w:t>5.24.4.3</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_Toc98235657 \h </w:instrText>
      </w:r>
      <w:r>
        <w:fldChar w:fldCharType="separate"/>
      </w:r>
      <w:r>
        <w:t>87</w:t>
      </w:r>
      <w:r>
        <w:fldChar w:fldCharType="end"/>
      </w:r>
    </w:p>
    <w:p w14:paraId="6EBDC7D9" w14:textId="2E9F07B9" w:rsidR="00AB41F9" w:rsidRDefault="00AB41F9">
      <w:pPr>
        <w:pStyle w:val="TOC4"/>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Per GTP-U Path QoS Monitoring</w:t>
      </w:r>
      <w:r>
        <w:tab/>
      </w:r>
      <w:r>
        <w:fldChar w:fldCharType="begin" w:fldLock="1"/>
      </w:r>
      <w:r>
        <w:instrText xml:space="preserve"> PAGEREF _Toc98235658 \h </w:instrText>
      </w:r>
      <w:r>
        <w:fldChar w:fldCharType="separate"/>
      </w:r>
      <w:r>
        <w:t>88</w:t>
      </w:r>
      <w:r>
        <w:fldChar w:fldCharType="end"/>
      </w:r>
    </w:p>
    <w:p w14:paraId="01A8D50E" w14:textId="40620634" w:rsidR="00AB41F9" w:rsidRDefault="00AB41F9">
      <w:pPr>
        <w:pStyle w:val="TOC5"/>
        <w:rPr>
          <w:rFonts w:asciiTheme="minorHAnsi" w:eastAsiaTheme="minorEastAsia" w:hAnsiTheme="minorHAnsi" w:cstheme="minorBidi"/>
          <w:sz w:val="22"/>
          <w:szCs w:val="22"/>
          <w:lang w:eastAsia="en-GB"/>
        </w:rPr>
      </w:pPr>
      <w:r>
        <w:t>5.24.5.1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_Toc98235659 \h </w:instrText>
      </w:r>
      <w:r>
        <w:fldChar w:fldCharType="separate"/>
      </w:r>
      <w:r>
        <w:t>88</w:t>
      </w:r>
      <w:r>
        <w:fldChar w:fldCharType="end"/>
      </w:r>
    </w:p>
    <w:p w14:paraId="450218E2" w14:textId="787B3143" w:rsidR="00AB41F9" w:rsidRDefault="00AB41F9">
      <w:pPr>
        <w:pStyle w:val="TOC5"/>
        <w:rPr>
          <w:rFonts w:asciiTheme="minorHAnsi" w:eastAsiaTheme="minorEastAsia" w:hAnsiTheme="minorHAnsi" w:cstheme="minorBidi"/>
          <w:sz w:val="22"/>
          <w:szCs w:val="22"/>
          <w:lang w:eastAsia="en-GB"/>
        </w:rPr>
      </w:pPr>
      <w:r>
        <w:t>5.24.5.2</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_Toc98235660 \h </w:instrText>
      </w:r>
      <w:r>
        <w:fldChar w:fldCharType="separate"/>
      </w:r>
      <w:r>
        <w:t>88</w:t>
      </w:r>
      <w:r>
        <w:fldChar w:fldCharType="end"/>
      </w:r>
    </w:p>
    <w:p w14:paraId="7C8162AD" w14:textId="522825C3" w:rsidR="00AB41F9" w:rsidRDefault="00AB41F9">
      <w:pPr>
        <w:pStyle w:val="TOC5"/>
        <w:rPr>
          <w:rFonts w:asciiTheme="minorHAnsi" w:eastAsiaTheme="minorEastAsia" w:hAnsiTheme="minorHAnsi" w:cstheme="minorBidi"/>
          <w:sz w:val="22"/>
          <w:szCs w:val="22"/>
          <w:lang w:eastAsia="en-GB"/>
        </w:rPr>
      </w:pPr>
      <w:r>
        <w:t>5.24.5.3</w:t>
      </w:r>
      <w:r>
        <w:rPr>
          <w:rFonts w:asciiTheme="minorHAnsi" w:eastAsiaTheme="minorEastAsia" w:hAnsiTheme="minorHAnsi" w:cstheme="minorBidi"/>
          <w:sz w:val="22"/>
          <w:szCs w:val="22"/>
          <w:lang w:eastAsia="en-GB"/>
        </w:rPr>
        <w:tab/>
      </w:r>
      <w:r>
        <w:t>QoS monitoring of a PDU session based on GTP-U path monitoring</w:t>
      </w:r>
      <w:r>
        <w:tab/>
      </w:r>
      <w:r>
        <w:fldChar w:fldCharType="begin" w:fldLock="1"/>
      </w:r>
      <w:r>
        <w:instrText xml:space="preserve"> PAGEREF _Toc98235661 \h </w:instrText>
      </w:r>
      <w:r>
        <w:fldChar w:fldCharType="separate"/>
      </w:r>
      <w:r>
        <w:t>89</w:t>
      </w:r>
      <w:r>
        <w:fldChar w:fldCharType="end"/>
      </w:r>
    </w:p>
    <w:p w14:paraId="0AB38495" w14:textId="05ADF211" w:rsidR="00AB41F9" w:rsidRDefault="00AB41F9">
      <w:pPr>
        <w:pStyle w:val="TOC5"/>
        <w:rPr>
          <w:rFonts w:asciiTheme="minorHAnsi" w:eastAsiaTheme="minorEastAsia" w:hAnsiTheme="minorHAnsi" w:cstheme="minorBidi"/>
          <w:sz w:val="22"/>
          <w:szCs w:val="22"/>
          <w:lang w:eastAsia="en-GB"/>
        </w:rPr>
      </w:pPr>
      <w:r>
        <w:t>5.24.5.4</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_Toc98235662 \h </w:instrText>
      </w:r>
      <w:r>
        <w:fldChar w:fldCharType="separate"/>
      </w:r>
      <w:r>
        <w:t>89</w:t>
      </w:r>
      <w:r>
        <w:fldChar w:fldCharType="end"/>
      </w:r>
    </w:p>
    <w:p w14:paraId="23F1F3D0" w14:textId="1C6902A9" w:rsidR="00AB41F9" w:rsidRDefault="00AB41F9">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IPTV (for 5GC)</w:t>
      </w:r>
      <w:r>
        <w:tab/>
      </w:r>
      <w:r>
        <w:fldChar w:fldCharType="begin" w:fldLock="1"/>
      </w:r>
      <w:r>
        <w:instrText xml:space="preserve"> PAGEREF _Toc98235663 \h </w:instrText>
      </w:r>
      <w:r>
        <w:fldChar w:fldCharType="separate"/>
      </w:r>
      <w:r>
        <w:t>89</w:t>
      </w:r>
      <w:r>
        <w:fldChar w:fldCharType="end"/>
      </w:r>
    </w:p>
    <w:p w14:paraId="1423486F" w14:textId="65130B32" w:rsidR="00AB41F9" w:rsidRDefault="00AB41F9">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Support of Time Sensitive Communications and Time Synchronization (for 5GC)</w:t>
      </w:r>
      <w:r>
        <w:tab/>
      </w:r>
      <w:r>
        <w:fldChar w:fldCharType="begin" w:fldLock="1"/>
      </w:r>
      <w:r>
        <w:instrText xml:space="preserve"> PAGEREF _Toc98235664 \h </w:instrText>
      </w:r>
      <w:r>
        <w:fldChar w:fldCharType="separate"/>
      </w:r>
      <w:r>
        <w:t>91</w:t>
      </w:r>
      <w:r>
        <w:fldChar w:fldCharType="end"/>
      </w:r>
    </w:p>
    <w:p w14:paraId="289E83F2" w14:textId="3A4A61CA" w:rsidR="00AB41F9" w:rsidRDefault="00AB41F9">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_Toc98235665 \h </w:instrText>
      </w:r>
      <w:r>
        <w:fldChar w:fldCharType="separate"/>
      </w:r>
      <w:r>
        <w:t>91</w:t>
      </w:r>
      <w:r>
        <w:fldChar w:fldCharType="end"/>
      </w:r>
    </w:p>
    <w:p w14:paraId="6438A88A" w14:textId="5D0F0E31" w:rsidR="00AB41F9" w:rsidRDefault="00AB41F9">
      <w:pPr>
        <w:pStyle w:val="TOC4"/>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_Toc98235666 \h </w:instrText>
      </w:r>
      <w:r>
        <w:fldChar w:fldCharType="separate"/>
      </w:r>
      <w:r>
        <w:t>91</w:t>
      </w:r>
      <w:r>
        <w:fldChar w:fldCharType="end"/>
      </w:r>
    </w:p>
    <w:p w14:paraId="6CA696DD" w14:textId="1364F580" w:rsidR="00AB41F9" w:rsidRDefault="00AB41F9">
      <w:pPr>
        <w:pStyle w:val="TOC4"/>
        <w:rPr>
          <w:rFonts w:asciiTheme="minorHAnsi" w:eastAsiaTheme="minorEastAsia" w:hAnsiTheme="minorHAnsi" w:cstheme="minorBidi"/>
          <w:sz w:val="22"/>
          <w:szCs w:val="22"/>
          <w:lang w:eastAsia="en-GB"/>
        </w:rPr>
      </w:pPr>
      <w:r>
        <w:t>5.26.3</w:t>
      </w:r>
      <w:r>
        <w:rPr>
          <w:rFonts w:asciiTheme="minorHAnsi" w:eastAsiaTheme="minorEastAsia" w:hAnsiTheme="minorHAnsi" w:cstheme="minorBidi"/>
          <w:sz w:val="22"/>
          <w:szCs w:val="22"/>
          <w:lang w:eastAsia="en-GB"/>
        </w:rPr>
        <w:tab/>
      </w:r>
      <w:r>
        <w:t>Transfer of 5GS bridge and port management information</w:t>
      </w:r>
      <w:r>
        <w:tab/>
      </w:r>
      <w:r>
        <w:fldChar w:fldCharType="begin" w:fldLock="1"/>
      </w:r>
      <w:r>
        <w:instrText xml:space="preserve"> PAGEREF _Toc98235667 \h </w:instrText>
      </w:r>
      <w:r>
        <w:fldChar w:fldCharType="separate"/>
      </w:r>
      <w:r>
        <w:t>91</w:t>
      </w:r>
      <w:r>
        <w:fldChar w:fldCharType="end"/>
      </w:r>
    </w:p>
    <w:p w14:paraId="4DF6893B" w14:textId="7BD44856" w:rsidR="00AB41F9" w:rsidRDefault="00AB41F9">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Reporting clock drift between External and 5GS times from UPF to SMF</w:t>
      </w:r>
      <w:r>
        <w:tab/>
      </w:r>
      <w:r>
        <w:fldChar w:fldCharType="begin" w:fldLock="1"/>
      </w:r>
      <w:r>
        <w:instrText xml:space="preserve"> PAGEREF _Toc98235668 \h </w:instrText>
      </w:r>
      <w:r>
        <w:fldChar w:fldCharType="separate"/>
      </w:r>
      <w:r>
        <w:t>92</w:t>
      </w:r>
      <w:r>
        <w:fldChar w:fldCharType="end"/>
      </w:r>
    </w:p>
    <w:p w14:paraId="05FB7A79" w14:textId="2A3A6E0F" w:rsidR="00AB41F9" w:rsidRDefault="00AB41F9">
      <w:pPr>
        <w:pStyle w:val="TOC4"/>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Inter-PLMN User Plane Security</w:t>
      </w:r>
      <w:r>
        <w:tab/>
      </w:r>
      <w:r>
        <w:fldChar w:fldCharType="begin" w:fldLock="1"/>
      </w:r>
      <w:r>
        <w:instrText xml:space="preserve"> PAGEREF _Toc98235669 \h </w:instrText>
      </w:r>
      <w:r>
        <w:fldChar w:fldCharType="separate"/>
      </w:r>
      <w:r>
        <w:t>92</w:t>
      </w:r>
      <w:r>
        <w:fldChar w:fldCharType="end"/>
      </w:r>
    </w:p>
    <w:p w14:paraId="1B9625DD" w14:textId="398AFCC9" w:rsidR="00AB41F9" w:rsidRDefault="00AB41F9">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Downlink data delivery status with UPF buffering (for 5GC)</w:t>
      </w:r>
      <w:r>
        <w:tab/>
      </w:r>
      <w:r>
        <w:fldChar w:fldCharType="begin" w:fldLock="1"/>
      </w:r>
      <w:r>
        <w:instrText xml:space="preserve"> PAGEREF _Toc98235670 \h </w:instrText>
      </w:r>
      <w:r>
        <w:fldChar w:fldCharType="separate"/>
      </w:r>
      <w:r>
        <w:t>92</w:t>
      </w:r>
      <w:r>
        <w:fldChar w:fldCharType="end"/>
      </w:r>
    </w:p>
    <w:p w14:paraId="6A3741B6" w14:textId="48B5F4A1" w:rsidR="00AB41F9" w:rsidRDefault="00AB41F9">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_Toc98235671 \h </w:instrText>
      </w:r>
      <w:r>
        <w:fldChar w:fldCharType="separate"/>
      </w:r>
      <w:r>
        <w:t>92</w:t>
      </w:r>
      <w:r>
        <w:fldChar w:fldCharType="end"/>
      </w:r>
    </w:p>
    <w:p w14:paraId="64E0C652" w14:textId="4A7A52DC" w:rsidR="00AB41F9" w:rsidRDefault="00AB41F9">
      <w:pPr>
        <w:pStyle w:val="TOC3"/>
        <w:rPr>
          <w:rFonts w:asciiTheme="minorHAnsi" w:eastAsiaTheme="minorEastAsia" w:hAnsiTheme="minorHAnsi" w:cstheme="minorBidi"/>
          <w:sz w:val="22"/>
          <w:szCs w:val="22"/>
          <w:lang w:eastAsia="en-GB"/>
        </w:rPr>
      </w:pPr>
      <w:r>
        <w:t>5.</w:t>
      </w:r>
      <w:r>
        <w:rPr>
          <w:lang w:eastAsia="zh-CN"/>
        </w:rPr>
        <w:t>29</w:t>
      </w:r>
      <w:r>
        <w:rPr>
          <w:rFonts w:asciiTheme="minorHAnsi" w:eastAsiaTheme="minorEastAsia" w:hAnsiTheme="minorHAnsi" w:cstheme="minorBidi"/>
          <w:sz w:val="22"/>
          <w:szCs w:val="22"/>
          <w:lang w:eastAsia="en-GB"/>
        </w:rPr>
        <w:tab/>
      </w:r>
      <w:r>
        <w:t xml:space="preserve">Support </w:t>
      </w:r>
      <w:r>
        <w:rPr>
          <w:lang w:eastAsia="zh-CN"/>
        </w:rPr>
        <w:t>Reliable Data Service</w:t>
      </w:r>
      <w:r>
        <w:tab/>
      </w:r>
      <w:r>
        <w:fldChar w:fldCharType="begin" w:fldLock="1"/>
      </w:r>
      <w:r>
        <w:instrText xml:space="preserve"> PAGEREF _Toc98235672 \h </w:instrText>
      </w:r>
      <w:r>
        <w:fldChar w:fldCharType="separate"/>
      </w:r>
      <w:r>
        <w:t>93</w:t>
      </w:r>
      <w:r>
        <w:fldChar w:fldCharType="end"/>
      </w:r>
    </w:p>
    <w:p w14:paraId="1E252483" w14:textId="590156FA" w:rsidR="00AB41F9" w:rsidRDefault="00AB41F9">
      <w:pPr>
        <w:pStyle w:val="TOC3"/>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Notifying Start Pause of Charging</w:t>
      </w:r>
      <w:r>
        <w:tab/>
      </w:r>
      <w:r>
        <w:fldChar w:fldCharType="begin" w:fldLock="1"/>
      </w:r>
      <w:r>
        <w:instrText xml:space="preserve"> PAGEREF _Toc98235673 \h </w:instrText>
      </w:r>
      <w:r>
        <w:fldChar w:fldCharType="separate"/>
      </w:r>
      <w:r>
        <w:t>93</w:t>
      </w:r>
      <w:r>
        <w:fldChar w:fldCharType="end"/>
      </w:r>
    </w:p>
    <w:p w14:paraId="11F67E93" w14:textId="6B5DA284" w:rsidR="00AB41F9" w:rsidRDefault="00AB41F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Pr>
          <w:lang w:eastAsia="zh-CN"/>
        </w:rPr>
        <w:t>Support of L2TP</w:t>
      </w:r>
      <w:r>
        <w:tab/>
      </w:r>
      <w:r>
        <w:fldChar w:fldCharType="begin" w:fldLock="1"/>
      </w:r>
      <w:r>
        <w:instrText xml:space="preserve"> PAGEREF _Toc98235674 \h </w:instrText>
      </w:r>
      <w:r>
        <w:fldChar w:fldCharType="separate"/>
      </w:r>
      <w:r>
        <w:t>95</w:t>
      </w:r>
      <w:r>
        <w:fldChar w:fldCharType="end"/>
      </w:r>
    </w:p>
    <w:p w14:paraId="38627DBB" w14:textId="026382A9" w:rsidR="00AB41F9" w:rsidRDefault="00AB41F9">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_Toc98235675 \h </w:instrText>
      </w:r>
      <w:r>
        <w:fldChar w:fldCharType="separate"/>
      </w:r>
      <w:r>
        <w:t>95</w:t>
      </w:r>
      <w:r>
        <w:fldChar w:fldCharType="end"/>
      </w:r>
    </w:p>
    <w:p w14:paraId="357E4ED8" w14:textId="4C81BBD9" w:rsidR="00AB41F9" w:rsidRDefault="00AB41F9">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L2TP Tunnel and L2TP Session Setup</w:t>
      </w:r>
      <w:r>
        <w:tab/>
      </w:r>
      <w:r>
        <w:fldChar w:fldCharType="begin" w:fldLock="1"/>
      </w:r>
      <w:r>
        <w:instrText xml:space="preserve"> PAGEREF _Toc98235676 \h </w:instrText>
      </w:r>
      <w:r>
        <w:fldChar w:fldCharType="separate"/>
      </w:r>
      <w:r>
        <w:t>95</w:t>
      </w:r>
      <w:r>
        <w:fldChar w:fldCharType="end"/>
      </w:r>
    </w:p>
    <w:p w14:paraId="49A37B20" w14:textId="1B73BA74" w:rsidR="00AB41F9" w:rsidRDefault="00AB41F9">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L2TP Session and L2TP Tunnel Release</w:t>
      </w:r>
      <w:r>
        <w:tab/>
      </w:r>
      <w:r>
        <w:fldChar w:fldCharType="begin" w:fldLock="1"/>
      </w:r>
      <w:r>
        <w:instrText xml:space="preserve"> PAGEREF _Toc98235677 \h </w:instrText>
      </w:r>
      <w:r>
        <w:fldChar w:fldCharType="separate"/>
      </w:r>
      <w:r>
        <w:t>96</w:t>
      </w:r>
      <w:r>
        <w:fldChar w:fldCharType="end"/>
      </w:r>
    </w:p>
    <w:p w14:paraId="1FB75F7B" w14:textId="6ECE848C" w:rsidR="00AB41F9" w:rsidRDefault="00AB41F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 xml:space="preserve">Support of </w:t>
      </w:r>
      <w:r w:rsidRPr="00AF482C">
        <w:rPr>
          <w:rFonts w:cs="Arial"/>
        </w:rPr>
        <w:t>Uplink packets buffering</w:t>
      </w:r>
      <w:r>
        <w:tab/>
      </w:r>
      <w:r>
        <w:fldChar w:fldCharType="begin" w:fldLock="1"/>
      </w:r>
      <w:r>
        <w:instrText xml:space="preserve"> PAGEREF _Toc98235678 \h </w:instrText>
      </w:r>
      <w:r>
        <w:fldChar w:fldCharType="separate"/>
      </w:r>
      <w:r>
        <w:t>96</w:t>
      </w:r>
      <w:r>
        <w:fldChar w:fldCharType="end"/>
      </w:r>
    </w:p>
    <w:p w14:paraId="58D6B7E4" w14:textId="618F0C4C" w:rsidR="00AB41F9" w:rsidRDefault="00AB41F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_Toc98235679 \h </w:instrText>
      </w:r>
      <w:r>
        <w:fldChar w:fldCharType="separate"/>
      </w:r>
      <w:r>
        <w:t>96</w:t>
      </w:r>
      <w:r>
        <w:fldChar w:fldCharType="end"/>
      </w:r>
    </w:p>
    <w:p w14:paraId="4059873C" w14:textId="5366C9EB" w:rsidR="00AB41F9" w:rsidRDefault="00AB41F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Uplink packets buffering for on-line charging</w:t>
      </w:r>
      <w:r>
        <w:tab/>
      </w:r>
      <w:r>
        <w:fldChar w:fldCharType="begin" w:fldLock="1"/>
      </w:r>
      <w:r>
        <w:instrText xml:space="preserve"> PAGEREF _Toc98235680 \h </w:instrText>
      </w:r>
      <w:r>
        <w:fldChar w:fldCharType="separate"/>
      </w:r>
      <w:r>
        <w:t>97</w:t>
      </w:r>
      <w:r>
        <w:fldChar w:fldCharType="end"/>
      </w:r>
    </w:p>
    <w:p w14:paraId="45A5E7BB" w14:textId="46FC03FB" w:rsidR="00AB41F9" w:rsidRDefault="00AB41F9">
      <w:pPr>
        <w:pStyle w:val="TOC4"/>
        <w:rPr>
          <w:rFonts w:asciiTheme="minorHAnsi" w:eastAsiaTheme="minorEastAsia" w:hAnsiTheme="minorHAnsi" w:cstheme="minorBidi"/>
          <w:sz w:val="22"/>
          <w:szCs w:val="22"/>
          <w:lang w:eastAsia="en-GB"/>
        </w:rPr>
      </w:pPr>
      <w:r>
        <w:t>5.32</w:t>
      </w:r>
      <w:r w:rsidRPr="00AF482C">
        <w:rPr>
          <w:lang w:val="en-US"/>
        </w:rPr>
        <w:t>.3</w:t>
      </w:r>
      <w:r>
        <w:rPr>
          <w:rFonts w:asciiTheme="minorHAnsi" w:eastAsiaTheme="minorEastAsia" w:hAnsiTheme="minorHAnsi" w:cstheme="minorBidi"/>
          <w:sz w:val="22"/>
          <w:szCs w:val="22"/>
          <w:lang w:eastAsia="en-GB"/>
        </w:rPr>
        <w:tab/>
      </w:r>
      <w:r>
        <w:t xml:space="preserve">Uplink packets buffering during </w:t>
      </w:r>
      <w:r>
        <w:rPr>
          <w:lang w:eastAsia="zh-CN"/>
        </w:rPr>
        <w:t>EAS relocation</w:t>
      </w:r>
      <w:r>
        <w:tab/>
      </w:r>
      <w:r>
        <w:fldChar w:fldCharType="begin" w:fldLock="1"/>
      </w:r>
      <w:r>
        <w:instrText xml:space="preserve"> PAGEREF _Toc98235681 \h </w:instrText>
      </w:r>
      <w:r>
        <w:fldChar w:fldCharType="separate"/>
      </w:r>
      <w:r>
        <w:t>97</w:t>
      </w:r>
      <w:r>
        <w:fldChar w:fldCharType="end"/>
      </w:r>
    </w:p>
    <w:p w14:paraId="08B7D019" w14:textId="3A0E37D4" w:rsidR="00AB41F9" w:rsidRDefault="00AB41F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of enhancement of Edge Computing (for 5GC)</w:t>
      </w:r>
      <w:r>
        <w:tab/>
      </w:r>
      <w:r>
        <w:fldChar w:fldCharType="begin" w:fldLock="1"/>
      </w:r>
      <w:r>
        <w:instrText xml:space="preserve"> PAGEREF _Toc98235682 \h </w:instrText>
      </w:r>
      <w:r>
        <w:fldChar w:fldCharType="separate"/>
      </w:r>
      <w:r>
        <w:t>97</w:t>
      </w:r>
      <w:r>
        <w:fldChar w:fldCharType="end"/>
      </w:r>
    </w:p>
    <w:p w14:paraId="0EB6F66C" w14:textId="550488E7" w:rsidR="00AB41F9" w:rsidRDefault="00AB41F9">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_Toc98235683 \h </w:instrText>
      </w:r>
      <w:r>
        <w:fldChar w:fldCharType="separate"/>
      </w:r>
      <w:r>
        <w:t>97</w:t>
      </w:r>
      <w:r>
        <w:fldChar w:fldCharType="end"/>
      </w:r>
    </w:p>
    <w:p w14:paraId="1C184E93" w14:textId="556EF9A0" w:rsidR="00AB41F9" w:rsidRDefault="00AB41F9">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Uplink packet buffering for low packet loss during EAS relocation</w:t>
      </w:r>
      <w:r>
        <w:tab/>
      </w:r>
      <w:r>
        <w:fldChar w:fldCharType="begin" w:fldLock="1"/>
      </w:r>
      <w:r>
        <w:instrText xml:space="preserve"> PAGEREF _Toc98235684 \h </w:instrText>
      </w:r>
      <w:r>
        <w:fldChar w:fldCharType="separate"/>
      </w:r>
      <w:r>
        <w:t>97</w:t>
      </w:r>
      <w:r>
        <w:fldChar w:fldCharType="end"/>
      </w:r>
    </w:p>
    <w:p w14:paraId="6B8B1FDD" w14:textId="691F15DE" w:rsidR="00AB41F9" w:rsidRDefault="00AB41F9">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Edge Relocation using EAS IP address and Port number Replacement</w:t>
      </w:r>
      <w:r>
        <w:tab/>
      </w:r>
      <w:r>
        <w:fldChar w:fldCharType="begin" w:fldLock="1"/>
      </w:r>
      <w:r>
        <w:instrText xml:space="preserve"> PAGEREF _Toc98235685 \h </w:instrText>
      </w:r>
      <w:r>
        <w:fldChar w:fldCharType="separate"/>
      </w:r>
      <w:r>
        <w:t>97</w:t>
      </w:r>
      <w:r>
        <w:fldChar w:fldCharType="end"/>
      </w:r>
    </w:p>
    <w:p w14:paraId="53523F8B" w14:textId="60874E4E" w:rsidR="00AB41F9" w:rsidRDefault="00AB41F9">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EAS Discovery procedure with Local DNS Server/Resolver</w:t>
      </w:r>
      <w:r>
        <w:tab/>
      </w:r>
      <w:r>
        <w:fldChar w:fldCharType="begin" w:fldLock="1"/>
      </w:r>
      <w:r>
        <w:instrText xml:space="preserve"> PAGEREF _Toc98235686 \h </w:instrText>
      </w:r>
      <w:r>
        <w:fldChar w:fldCharType="separate"/>
      </w:r>
      <w:r>
        <w:t>97</w:t>
      </w:r>
      <w:r>
        <w:fldChar w:fldCharType="end"/>
      </w:r>
    </w:p>
    <w:p w14:paraId="155CA4D2" w14:textId="2A2B47A8" w:rsidR="00AB41F9" w:rsidRDefault="00AB41F9">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Direct Reporting of QoS monitoring events to Local NEF or AF</w:t>
      </w:r>
      <w:r>
        <w:tab/>
      </w:r>
      <w:r>
        <w:fldChar w:fldCharType="begin" w:fldLock="1"/>
      </w:r>
      <w:r>
        <w:instrText xml:space="preserve"> PAGEREF _Toc98235687 \h </w:instrText>
      </w:r>
      <w:r>
        <w:fldChar w:fldCharType="separate"/>
      </w:r>
      <w:r>
        <w:t>98</w:t>
      </w:r>
      <w:r>
        <w:fldChar w:fldCharType="end"/>
      </w:r>
    </w:p>
    <w:p w14:paraId="1E2BC04B" w14:textId="1DA5A436" w:rsidR="00AB41F9" w:rsidRDefault="00AB41F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rPr>
          <w:lang w:eastAsia="zh-CN"/>
        </w:rPr>
        <w:t>Support of 5G Multicast and Broadcast Service</w:t>
      </w:r>
      <w:r>
        <w:tab/>
      </w:r>
      <w:r>
        <w:fldChar w:fldCharType="begin" w:fldLock="1"/>
      </w:r>
      <w:r>
        <w:instrText xml:space="preserve"> PAGEREF _Toc98235688 \h </w:instrText>
      </w:r>
      <w:r>
        <w:fldChar w:fldCharType="separate"/>
      </w:r>
      <w:r>
        <w:t>98</w:t>
      </w:r>
      <w:r>
        <w:fldChar w:fldCharType="end"/>
      </w:r>
    </w:p>
    <w:p w14:paraId="0F7CB2F9" w14:textId="355ABF02" w:rsidR="00AB41F9" w:rsidRDefault="00AB41F9">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_Toc98235689 \h </w:instrText>
      </w:r>
      <w:r>
        <w:fldChar w:fldCharType="separate"/>
      </w:r>
      <w:r>
        <w:t>98</w:t>
      </w:r>
      <w:r>
        <w:fldChar w:fldCharType="end"/>
      </w:r>
    </w:p>
    <w:p w14:paraId="3DEAB700" w14:textId="5A801A8E" w:rsidR="00AB41F9" w:rsidRDefault="00AB41F9">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zh-CN"/>
        </w:rPr>
        <w:t>N4mb requirements</w:t>
      </w:r>
      <w:r>
        <w:tab/>
      </w:r>
      <w:r>
        <w:fldChar w:fldCharType="begin" w:fldLock="1"/>
      </w:r>
      <w:r>
        <w:instrText xml:space="preserve"> PAGEREF _Toc98235690 \h </w:instrText>
      </w:r>
      <w:r>
        <w:fldChar w:fldCharType="separate"/>
      </w:r>
      <w:r>
        <w:t>98</w:t>
      </w:r>
      <w:r>
        <w:fldChar w:fldCharType="end"/>
      </w:r>
    </w:p>
    <w:p w14:paraId="707B4BD8" w14:textId="1648D597" w:rsidR="00AB41F9" w:rsidRDefault="00AB41F9">
      <w:pPr>
        <w:pStyle w:val="TOC5"/>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_Toc98235691 \h </w:instrText>
      </w:r>
      <w:r>
        <w:fldChar w:fldCharType="separate"/>
      </w:r>
      <w:r>
        <w:t>98</w:t>
      </w:r>
      <w:r>
        <w:fldChar w:fldCharType="end"/>
      </w:r>
    </w:p>
    <w:p w14:paraId="45199D4C" w14:textId="6B91C3A4" w:rsidR="00AB41F9" w:rsidRDefault="00AB41F9">
      <w:pPr>
        <w:pStyle w:val="TOC5"/>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rPr>
        <w:tab/>
      </w:r>
      <w:r>
        <w:rPr>
          <w:lang w:eastAsia="zh-CN"/>
        </w:rPr>
        <w:t>Instructing the MB-UPF to forward MBS data using multicast and/or unicast transport</w:t>
      </w:r>
      <w:r>
        <w:tab/>
      </w:r>
      <w:r>
        <w:fldChar w:fldCharType="begin" w:fldLock="1"/>
      </w:r>
      <w:r>
        <w:instrText xml:space="preserve"> PAGEREF _Toc98235692 \h </w:instrText>
      </w:r>
      <w:r>
        <w:fldChar w:fldCharType="separate"/>
      </w:r>
      <w:r>
        <w:t>99</w:t>
      </w:r>
      <w:r>
        <w:fldChar w:fldCharType="end"/>
      </w:r>
    </w:p>
    <w:p w14:paraId="02B441F5" w14:textId="22CF395A" w:rsidR="00AB41F9" w:rsidRDefault="00AB41F9">
      <w:pPr>
        <w:pStyle w:val="TOC5"/>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rPr>
        <w:tab/>
      </w:r>
      <w:r>
        <w:rPr>
          <w:lang w:eastAsia="zh-CN"/>
        </w:rPr>
        <w:t>Detecting and reporting user plane (in)activity of an MBS session</w:t>
      </w:r>
      <w:r>
        <w:tab/>
      </w:r>
      <w:r>
        <w:fldChar w:fldCharType="begin" w:fldLock="1"/>
      </w:r>
      <w:r>
        <w:instrText xml:space="preserve"> PAGEREF _Toc98235693 \h </w:instrText>
      </w:r>
      <w:r>
        <w:fldChar w:fldCharType="separate"/>
      </w:r>
      <w:r>
        <w:t>100</w:t>
      </w:r>
      <w:r>
        <w:fldChar w:fldCharType="end"/>
      </w:r>
    </w:p>
    <w:p w14:paraId="58530335" w14:textId="140516A6" w:rsidR="00AB41F9" w:rsidRDefault="00AB41F9">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rPr>
        <w:tab/>
      </w:r>
      <w:r>
        <w:rPr>
          <w:lang w:eastAsia="zh-CN"/>
        </w:rPr>
        <w:t>N4 requirements</w:t>
      </w:r>
      <w:r>
        <w:tab/>
      </w:r>
      <w:r>
        <w:fldChar w:fldCharType="begin" w:fldLock="1"/>
      </w:r>
      <w:r>
        <w:instrText xml:space="preserve"> PAGEREF _Toc98235694 \h </w:instrText>
      </w:r>
      <w:r>
        <w:fldChar w:fldCharType="separate"/>
      </w:r>
      <w:r>
        <w:t>100</w:t>
      </w:r>
      <w:r>
        <w:fldChar w:fldCharType="end"/>
      </w:r>
    </w:p>
    <w:p w14:paraId="03AEF2BC" w14:textId="5C355962" w:rsidR="00AB41F9" w:rsidRDefault="00AB41F9">
      <w:pPr>
        <w:pStyle w:val="TOC5"/>
        <w:rPr>
          <w:rFonts w:asciiTheme="minorHAnsi" w:eastAsiaTheme="minorEastAsia" w:hAnsiTheme="minorHAnsi" w:cstheme="minorBidi"/>
          <w:sz w:val="22"/>
          <w:szCs w:val="22"/>
          <w:lang w:eastAsia="en-GB"/>
        </w:rPr>
      </w:pPr>
      <w:r>
        <w:t>5.34.3.1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_Toc98235695 \h </w:instrText>
      </w:r>
      <w:r>
        <w:fldChar w:fldCharType="separate"/>
      </w:r>
      <w:r>
        <w:t>100</w:t>
      </w:r>
      <w:r>
        <w:fldChar w:fldCharType="end"/>
      </w:r>
    </w:p>
    <w:p w14:paraId="69A2BEAE" w14:textId="201CC5CB" w:rsidR="00AB41F9" w:rsidRDefault="00AB41F9">
      <w:pPr>
        <w:pStyle w:val="TOC5"/>
        <w:rPr>
          <w:rFonts w:asciiTheme="minorHAnsi" w:eastAsiaTheme="minorEastAsia" w:hAnsiTheme="minorHAnsi" w:cstheme="minorBidi"/>
          <w:sz w:val="22"/>
          <w:szCs w:val="22"/>
          <w:lang w:eastAsia="en-GB"/>
        </w:rPr>
      </w:pPr>
      <w:r>
        <w:t>5.34.3.2</w:t>
      </w:r>
      <w:r>
        <w:rPr>
          <w:rFonts w:asciiTheme="minorHAnsi" w:eastAsiaTheme="minorEastAsia" w:hAnsiTheme="minorHAnsi" w:cstheme="minorBidi"/>
          <w:sz w:val="22"/>
          <w:szCs w:val="22"/>
        </w:rPr>
        <w:tab/>
      </w:r>
      <w:r>
        <w:rPr>
          <w:lang w:eastAsia="zh-CN"/>
        </w:rPr>
        <w:t>Instructing the UPF to forward multicast MBS data to associated PDU sessions</w:t>
      </w:r>
      <w:r>
        <w:tab/>
      </w:r>
      <w:r>
        <w:fldChar w:fldCharType="begin" w:fldLock="1"/>
      </w:r>
      <w:r>
        <w:instrText xml:space="preserve"> PAGEREF _Toc98235696 \h </w:instrText>
      </w:r>
      <w:r>
        <w:fldChar w:fldCharType="separate"/>
      </w:r>
      <w:r>
        <w:t>100</w:t>
      </w:r>
      <w:r>
        <w:fldChar w:fldCharType="end"/>
      </w:r>
    </w:p>
    <w:p w14:paraId="237A15BE" w14:textId="05D1D388" w:rsidR="00AB41F9" w:rsidRDefault="00AB41F9">
      <w:pPr>
        <w:pStyle w:val="TOC5"/>
        <w:rPr>
          <w:rFonts w:asciiTheme="minorHAnsi" w:eastAsiaTheme="minorEastAsia" w:hAnsiTheme="minorHAnsi" w:cstheme="minorBidi"/>
          <w:sz w:val="22"/>
          <w:szCs w:val="22"/>
          <w:lang w:eastAsia="en-GB"/>
        </w:rPr>
      </w:pPr>
      <w:r>
        <w:t>5.34.3.3</w:t>
      </w:r>
      <w:r>
        <w:rPr>
          <w:rFonts w:asciiTheme="minorHAnsi" w:eastAsiaTheme="minorEastAsia" w:hAnsiTheme="minorHAnsi" w:cstheme="minorBidi"/>
          <w:sz w:val="22"/>
          <w:szCs w:val="22"/>
        </w:rPr>
        <w:tab/>
      </w:r>
      <w:r>
        <w:rPr>
          <w:lang w:eastAsia="zh-CN"/>
        </w:rPr>
        <w:t>Instructing a combined UPF/MBS-UPF to forward multicast MBS data to associated PDU sessions</w:t>
      </w:r>
      <w:r>
        <w:tab/>
      </w:r>
      <w:r>
        <w:fldChar w:fldCharType="begin" w:fldLock="1"/>
      </w:r>
      <w:r>
        <w:instrText xml:space="preserve"> PAGEREF _Toc98235697 \h </w:instrText>
      </w:r>
      <w:r>
        <w:fldChar w:fldCharType="separate"/>
      </w:r>
      <w:r>
        <w:t>102</w:t>
      </w:r>
      <w:r>
        <w:fldChar w:fldCharType="end"/>
      </w:r>
    </w:p>
    <w:p w14:paraId="1DA0EF85" w14:textId="51EB66B7" w:rsidR="00AB41F9" w:rsidRDefault="00AB41F9">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of Per Slice UP Resource Allocation and Usage Reporting by the UP Function</w:t>
      </w:r>
      <w:r>
        <w:tab/>
      </w:r>
      <w:r>
        <w:fldChar w:fldCharType="begin" w:fldLock="1"/>
      </w:r>
      <w:r>
        <w:instrText xml:space="preserve"> PAGEREF _Toc98235698 \h </w:instrText>
      </w:r>
      <w:r>
        <w:fldChar w:fldCharType="separate"/>
      </w:r>
      <w:r>
        <w:t>103</w:t>
      </w:r>
      <w:r>
        <w:fldChar w:fldCharType="end"/>
      </w:r>
    </w:p>
    <w:p w14:paraId="42117E75" w14:textId="005FEF42" w:rsidR="00AB41F9" w:rsidRDefault="00AB41F9">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_Toc98235699 \h </w:instrText>
      </w:r>
      <w:r>
        <w:fldChar w:fldCharType="separate"/>
      </w:r>
      <w:r>
        <w:t>103</w:t>
      </w:r>
      <w:r>
        <w:fldChar w:fldCharType="end"/>
      </w:r>
    </w:p>
    <w:p w14:paraId="342D30BC" w14:textId="681D9335" w:rsidR="00AB41F9" w:rsidRDefault="00AB41F9">
      <w:pPr>
        <w:pStyle w:val="TOC3"/>
        <w:rPr>
          <w:rFonts w:asciiTheme="minorHAnsi" w:eastAsiaTheme="minorEastAsia" w:hAnsiTheme="minorHAnsi" w:cstheme="minorBidi"/>
          <w:sz w:val="22"/>
          <w:szCs w:val="22"/>
          <w:lang w:eastAsia="en-GB"/>
        </w:rPr>
      </w:pPr>
      <w:r w:rsidRPr="00AB41F9">
        <w:t>5.36</w:t>
      </w:r>
      <w:r w:rsidRPr="00AB41F9">
        <w:rPr>
          <w:rFonts w:asciiTheme="minorHAnsi" w:eastAsiaTheme="minorEastAsia" w:hAnsiTheme="minorHAnsi" w:cstheme="minorBidi"/>
          <w:sz w:val="22"/>
          <w:szCs w:val="22"/>
          <w:lang w:eastAsia="en-GB"/>
        </w:rPr>
        <w:tab/>
      </w:r>
      <w:r>
        <w:t>Paging Policy Indicator Provisioning</w:t>
      </w:r>
      <w:r>
        <w:tab/>
      </w:r>
      <w:r>
        <w:fldChar w:fldCharType="begin" w:fldLock="1"/>
      </w:r>
      <w:r>
        <w:instrText xml:space="preserve"> PAGEREF _Toc98235700 \h </w:instrText>
      </w:r>
      <w:r>
        <w:fldChar w:fldCharType="separate"/>
      </w:r>
      <w:r>
        <w:t>103</w:t>
      </w:r>
      <w:r>
        <w:fldChar w:fldCharType="end"/>
      </w:r>
    </w:p>
    <w:p w14:paraId="44B37B28" w14:textId="16CE4E0E" w:rsidR="00AB41F9" w:rsidRDefault="00AB41F9">
      <w:pPr>
        <w:pStyle w:val="TOC4"/>
        <w:rPr>
          <w:rFonts w:asciiTheme="minorHAnsi" w:eastAsiaTheme="minorEastAsia" w:hAnsiTheme="minorHAnsi" w:cstheme="minorBidi"/>
          <w:sz w:val="22"/>
          <w:szCs w:val="22"/>
          <w:lang w:eastAsia="en-GB"/>
        </w:rPr>
      </w:pPr>
      <w:r w:rsidRPr="00AB41F9">
        <w:t>5.36.1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_Toc98235701 \h </w:instrText>
      </w:r>
      <w:r>
        <w:fldChar w:fldCharType="separate"/>
      </w:r>
      <w:r>
        <w:t>103</w:t>
      </w:r>
      <w:r>
        <w:fldChar w:fldCharType="end"/>
      </w:r>
    </w:p>
    <w:p w14:paraId="348885B9" w14:textId="13B738E7" w:rsidR="00AB41F9" w:rsidRDefault="00AB41F9">
      <w:pPr>
        <w:rPr>
          <w:rFonts w:asciiTheme="minorHAnsi" w:eastAsiaTheme="minorEastAsia" w:hAnsiTheme="minorHAnsi" w:cstheme="minorBidi"/>
          <w:noProof/>
          <w:szCs w:val="22"/>
        </w:rPr>
      </w:pPr>
      <w:r>
        <w:rPr>
          <w:noProof/>
        </w:rPr>
        <w:t>6</w:t>
      </w:r>
      <w:r>
        <w:rPr>
          <w:rFonts w:asciiTheme="minorHAnsi" w:eastAsiaTheme="minorEastAsia" w:hAnsiTheme="minorHAnsi" w:cstheme="minorBidi"/>
          <w:szCs w:val="22"/>
        </w:rPr>
        <w:tab/>
      </w:r>
      <w:r>
        <w:rPr>
          <w:noProof/>
        </w:rPr>
        <w:t>Procedures</w:t>
      </w:r>
      <w:r>
        <w:rPr>
          <w:noProof/>
        </w:rPr>
        <w:tab/>
      </w:r>
      <w:r>
        <w:rPr>
          <w:noProof/>
        </w:rPr>
        <w:fldChar w:fldCharType="begin" w:fldLock="1"/>
      </w:r>
      <w:r>
        <w:rPr>
          <w:noProof/>
        </w:rPr>
        <w:instrText xml:space="preserve"> PAGEREF _Toc98235702 \h </w:instrText>
      </w:r>
      <w:r>
        <w:rPr>
          <w:noProof/>
        </w:rPr>
      </w:r>
      <w:r>
        <w:fldChar w:fldCharType="separate"/>
      </w:r>
      <w:r>
        <w:rPr>
          <w:noProof/>
        </w:rPr>
        <w:t>104</w:t>
      </w:r>
      <w:r>
        <w:rPr>
          <w:noProof/>
        </w:rPr>
        <w:fldChar w:fldCharType="end"/>
      </w:r>
    </w:p>
    <w:p w14:paraId="747EDC07" w14:textId="60E7BA3F" w:rsidR="00AB41F9" w:rsidRDefault="00AB41F9">
      <w:pPr>
        <w:pStyle w:val="TOC3"/>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_Toc98235703 \h </w:instrText>
      </w:r>
      <w:r>
        <w:fldChar w:fldCharType="separate"/>
      </w:r>
      <w:r>
        <w:t>104</w:t>
      </w:r>
      <w:r>
        <w:fldChar w:fldCharType="end"/>
      </w:r>
    </w:p>
    <w:p w14:paraId="41CBDFDF" w14:textId="78D14D7A" w:rsidR="00AB41F9" w:rsidRDefault="00AB41F9">
      <w:pPr>
        <w:pStyle w:val="TOC3"/>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PFCP Node Related Procedures</w:t>
      </w:r>
      <w:r>
        <w:tab/>
      </w:r>
      <w:r>
        <w:fldChar w:fldCharType="begin" w:fldLock="1"/>
      </w:r>
      <w:r>
        <w:instrText xml:space="preserve"> PAGEREF _Toc98235704 \h </w:instrText>
      </w:r>
      <w:r>
        <w:fldChar w:fldCharType="separate"/>
      </w:r>
      <w:r>
        <w:t>104</w:t>
      </w:r>
      <w:r>
        <w:fldChar w:fldCharType="end"/>
      </w:r>
    </w:p>
    <w:p w14:paraId="45583412" w14:textId="6F36AAD6" w:rsidR="00AB41F9" w:rsidRDefault="00AB41F9">
      <w:pPr>
        <w:pStyle w:val="TOC4"/>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_Toc98235705 \h </w:instrText>
      </w:r>
      <w:r>
        <w:fldChar w:fldCharType="separate"/>
      </w:r>
      <w:r>
        <w:t>104</w:t>
      </w:r>
      <w:r>
        <w:fldChar w:fldCharType="end"/>
      </w:r>
    </w:p>
    <w:p w14:paraId="63D26A02" w14:textId="0199434F" w:rsidR="00AB41F9" w:rsidRDefault="00AB41F9">
      <w:pPr>
        <w:pStyle w:val="TOC4"/>
        <w:rPr>
          <w:rFonts w:asciiTheme="minorHAnsi" w:eastAsiaTheme="minorEastAsia" w:hAnsiTheme="minorHAnsi" w:cstheme="minorBidi"/>
          <w:sz w:val="22"/>
          <w:szCs w:val="22"/>
          <w:lang w:eastAsia="en-GB"/>
        </w:rPr>
      </w:pPr>
      <w:r w:rsidRPr="00AB41F9">
        <w:t>6.</w:t>
      </w:r>
      <w:r w:rsidRPr="00AB41F9">
        <w:rPr>
          <w:lang w:val="en-US"/>
        </w:rPr>
        <w:t>2.</w:t>
      </w:r>
      <w:r w:rsidRPr="00AB41F9">
        <w:rPr>
          <w:lang w:val="en-US" w:eastAsia="zh-CN"/>
        </w:rPr>
        <w:t>2</w:t>
      </w:r>
      <w:r w:rsidRPr="00AB41F9">
        <w:rPr>
          <w:rFonts w:asciiTheme="minorHAnsi" w:hAnsiTheme="minorHAnsi" w:cstheme="minorBidi"/>
          <w:sz w:val="22"/>
          <w:szCs w:val="22"/>
          <w:lang w:eastAsia="en-GB"/>
        </w:rPr>
        <w:tab/>
      </w:r>
      <w:r w:rsidRPr="00AF482C">
        <w:rPr>
          <w:rFonts w:eastAsia="SimSun"/>
          <w:lang w:val="en-US" w:eastAsia="zh-CN"/>
        </w:rPr>
        <w:t>Heartbeat P</w:t>
      </w:r>
      <w:r w:rsidRPr="00AF482C">
        <w:rPr>
          <w:rFonts w:eastAsia="SimSun"/>
          <w:lang w:eastAsia="zh-CN"/>
        </w:rPr>
        <w:t>rocedure</w:t>
      </w:r>
      <w:r>
        <w:tab/>
      </w:r>
      <w:r>
        <w:fldChar w:fldCharType="begin" w:fldLock="1"/>
      </w:r>
      <w:r>
        <w:instrText xml:space="preserve"> PAGEREF _Toc98235706 \h </w:instrText>
      </w:r>
      <w:r>
        <w:fldChar w:fldCharType="separate"/>
      </w:r>
      <w:r>
        <w:t>104</w:t>
      </w:r>
      <w:r>
        <w:fldChar w:fldCharType="end"/>
      </w:r>
    </w:p>
    <w:p w14:paraId="1A39B5E8" w14:textId="1E2CEA88" w:rsidR="00AB41F9" w:rsidRDefault="00AB41F9">
      <w:pPr>
        <w:pStyle w:val="TOC5"/>
        <w:rPr>
          <w:rFonts w:asciiTheme="minorHAnsi" w:eastAsiaTheme="minorEastAsia" w:hAnsiTheme="minorHAnsi" w:cstheme="minorBidi"/>
          <w:sz w:val="22"/>
          <w:szCs w:val="22"/>
          <w:lang w:eastAsia="en-GB"/>
        </w:rPr>
      </w:pPr>
      <w:r w:rsidRPr="00AB41F9">
        <w:t>6.</w:t>
      </w:r>
      <w:r w:rsidRPr="00AB41F9">
        <w:rPr>
          <w:lang w:val="en-US"/>
        </w:rPr>
        <w:t>2.2</w:t>
      </w:r>
      <w:r w:rsidRPr="00AB41F9">
        <w:t>.1</w:t>
      </w:r>
      <w:r w:rsidRPr="00AB41F9">
        <w:rPr>
          <w:rFonts w:asciiTheme="minorHAnsi" w:hAnsiTheme="minorHAnsi" w:cstheme="minorBidi"/>
          <w:sz w:val="22"/>
          <w:szCs w:val="22"/>
        </w:rPr>
        <w:tab/>
      </w:r>
      <w:r w:rsidRPr="00AF482C">
        <w:rPr>
          <w:rFonts w:eastAsia="SimSun"/>
          <w:lang w:eastAsia="zh-CN"/>
        </w:rPr>
        <w:t>General</w:t>
      </w:r>
      <w:r>
        <w:tab/>
      </w:r>
      <w:r>
        <w:fldChar w:fldCharType="begin" w:fldLock="1"/>
      </w:r>
      <w:r>
        <w:instrText xml:space="preserve"> PAGEREF _Toc98235707 \h </w:instrText>
      </w:r>
      <w:r>
        <w:fldChar w:fldCharType="separate"/>
      </w:r>
      <w:r>
        <w:t>104</w:t>
      </w:r>
      <w:r>
        <w:fldChar w:fldCharType="end"/>
      </w:r>
    </w:p>
    <w:p w14:paraId="33043D54" w14:textId="6216609B" w:rsidR="00AB41F9" w:rsidRDefault="00AB41F9">
      <w:pPr>
        <w:pStyle w:val="TOC5"/>
        <w:rPr>
          <w:rFonts w:asciiTheme="minorHAnsi" w:eastAsiaTheme="minorEastAsia" w:hAnsiTheme="minorHAnsi" w:cstheme="minorBidi"/>
          <w:sz w:val="22"/>
          <w:szCs w:val="22"/>
          <w:lang w:eastAsia="en-GB"/>
        </w:rPr>
      </w:pPr>
      <w:r w:rsidRPr="00AB41F9">
        <w:t>6.2.</w:t>
      </w:r>
      <w:r w:rsidRPr="00AB41F9">
        <w:rPr>
          <w:lang w:val="en-US"/>
        </w:rPr>
        <w:t>2</w:t>
      </w:r>
      <w:r w:rsidRPr="00AB41F9">
        <w:t>.2</w:t>
      </w:r>
      <w:r w:rsidRPr="00AB41F9">
        <w:rPr>
          <w:rFonts w:asciiTheme="minorHAnsi" w:hAnsiTheme="minorHAnsi" w:cstheme="minorBidi"/>
          <w:sz w:val="22"/>
          <w:szCs w:val="22"/>
          <w:lang w:eastAsia="en-GB"/>
        </w:rPr>
        <w:tab/>
      </w:r>
      <w:r w:rsidRPr="00AF482C">
        <w:rPr>
          <w:rFonts w:eastAsia="SimSun"/>
          <w:lang w:val="en-US" w:eastAsia="zh-CN"/>
        </w:rPr>
        <w:t>Heartbeat</w:t>
      </w:r>
      <w:r w:rsidRPr="00AF482C">
        <w:rPr>
          <w:rFonts w:eastAsia="SimSun"/>
        </w:rPr>
        <w:t xml:space="preserve"> Request</w:t>
      </w:r>
      <w:r>
        <w:tab/>
      </w:r>
      <w:r>
        <w:fldChar w:fldCharType="begin" w:fldLock="1"/>
      </w:r>
      <w:r>
        <w:instrText xml:space="preserve"> PAGEREF _Toc98235708 \h </w:instrText>
      </w:r>
      <w:r>
        <w:fldChar w:fldCharType="separate"/>
      </w:r>
      <w:r>
        <w:t>105</w:t>
      </w:r>
      <w:r>
        <w:fldChar w:fldCharType="end"/>
      </w:r>
    </w:p>
    <w:p w14:paraId="44B19442" w14:textId="2D277313" w:rsidR="00AB41F9" w:rsidRDefault="00AB41F9">
      <w:pPr>
        <w:pStyle w:val="TOC5"/>
        <w:rPr>
          <w:rFonts w:asciiTheme="minorHAnsi" w:eastAsiaTheme="minorEastAsia" w:hAnsiTheme="minorHAnsi" w:cstheme="minorBidi"/>
          <w:sz w:val="22"/>
          <w:szCs w:val="22"/>
          <w:lang w:eastAsia="en-GB"/>
        </w:rPr>
      </w:pPr>
      <w:r w:rsidRPr="00AB41F9">
        <w:t>6.2.</w:t>
      </w:r>
      <w:r w:rsidRPr="00AB41F9">
        <w:rPr>
          <w:lang w:val="en-US"/>
        </w:rPr>
        <w:t>2</w:t>
      </w:r>
      <w:r w:rsidRPr="00AB41F9">
        <w:t>.3</w:t>
      </w:r>
      <w:r w:rsidRPr="00AB41F9">
        <w:rPr>
          <w:rFonts w:asciiTheme="minorHAnsi" w:hAnsiTheme="minorHAnsi" w:cstheme="minorBidi"/>
          <w:sz w:val="22"/>
          <w:szCs w:val="22"/>
          <w:lang w:eastAsia="en-GB"/>
        </w:rPr>
        <w:tab/>
      </w:r>
      <w:r w:rsidRPr="00AF482C">
        <w:rPr>
          <w:rFonts w:eastAsia="SimSun"/>
          <w:lang w:val="en-US" w:eastAsia="zh-CN"/>
        </w:rPr>
        <w:t>Heartbeat</w:t>
      </w:r>
      <w:r w:rsidRPr="00AF482C">
        <w:rPr>
          <w:rFonts w:eastAsia="SimSun"/>
        </w:rPr>
        <w:t xml:space="preserve"> Response</w:t>
      </w:r>
      <w:r>
        <w:tab/>
      </w:r>
      <w:r>
        <w:fldChar w:fldCharType="begin" w:fldLock="1"/>
      </w:r>
      <w:r>
        <w:instrText xml:space="preserve"> PAGEREF _Toc98235709 \h </w:instrText>
      </w:r>
      <w:r>
        <w:fldChar w:fldCharType="separate"/>
      </w:r>
      <w:r>
        <w:t>105</w:t>
      </w:r>
      <w:r>
        <w:fldChar w:fldCharType="end"/>
      </w:r>
    </w:p>
    <w:p w14:paraId="6B919286" w14:textId="67B143CE" w:rsidR="00AB41F9" w:rsidRDefault="00AB41F9">
      <w:pPr>
        <w:pStyle w:val="TOC4"/>
        <w:rPr>
          <w:rFonts w:asciiTheme="minorHAnsi" w:eastAsiaTheme="minorEastAsia" w:hAnsiTheme="minorHAnsi" w:cstheme="minorBidi"/>
          <w:sz w:val="22"/>
          <w:szCs w:val="22"/>
          <w:lang w:eastAsia="en-GB"/>
        </w:rPr>
      </w:pPr>
      <w:r w:rsidRPr="00AB41F9">
        <w:t>6.</w:t>
      </w:r>
      <w:r w:rsidRPr="00AB41F9">
        <w:rPr>
          <w:lang w:val="en-US"/>
        </w:rPr>
        <w:t>2.</w:t>
      </w:r>
      <w:r w:rsidRPr="00AB41F9">
        <w:rPr>
          <w:lang w:val="en-US" w:eastAsia="zh-CN"/>
        </w:rPr>
        <w:t>3</w:t>
      </w:r>
      <w:r w:rsidRPr="00AB41F9">
        <w:rPr>
          <w:rFonts w:asciiTheme="minorHAnsi" w:hAnsiTheme="minorHAnsi" w:cstheme="minorBidi"/>
          <w:sz w:val="22"/>
          <w:szCs w:val="22"/>
          <w:lang w:eastAsia="en-GB"/>
        </w:rPr>
        <w:tab/>
      </w:r>
      <w:r w:rsidRPr="00AF482C">
        <w:rPr>
          <w:rFonts w:eastAsia="SimSun"/>
          <w:lang w:val="en-US" w:eastAsia="zh-CN"/>
        </w:rPr>
        <w:t>Load Control Procedure</w:t>
      </w:r>
      <w:r>
        <w:tab/>
      </w:r>
      <w:r>
        <w:fldChar w:fldCharType="begin" w:fldLock="1"/>
      </w:r>
      <w:r>
        <w:instrText xml:space="preserve"> PAGEREF _Toc98235710 \h </w:instrText>
      </w:r>
      <w:r>
        <w:fldChar w:fldCharType="separate"/>
      </w:r>
      <w:r>
        <w:t>105</w:t>
      </w:r>
      <w:r>
        <w:fldChar w:fldCharType="end"/>
      </w:r>
    </w:p>
    <w:p w14:paraId="4AAF03C2" w14:textId="75C2BD69" w:rsidR="00AB41F9" w:rsidRDefault="00AB41F9">
      <w:pPr>
        <w:pStyle w:val="TOC5"/>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_Toc98235711 \h </w:instrText>
      </w:r>
      <w:r>
        <w:fldChar w:fldCharType="separate"/>
      </w:r>
      <w:r>
        <w:t>105</w:t>
      </w:r>
      <w:r>
        <w:fldChar w:fldCharType="end"/>
      </w:r>
    </w:p>
    <w:p w14:paraId="373004AA" w14:textId="12C19B16" w:rsidR="00AB41F9" w:rsidRDefault="00AB41F9">
      <w:pPr>
        <w:pStyle w:val="TOC5"/>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_Toc98235712 \h </w:instrText>
      </w:r>
      <w:r>
        <w:fldChar w:fldCharType="separate"/>
      </w:r>
      <w:r>
        <w:t>105</w:t>
      </w:r>
      <w:r>
        <w:fldChar w:fldCharType="end"/>
      </w:r>
    </w:p>
    <w:p w14:paraId="482FC9C5" w14:textId="2F4FBC69" w:rsidR="00AB41F9" w:rsidRDefault="00AB41F9">
      <w:pPr>
        <w:pStyle w:val="TOC5"/>
        <w:rPr>
          <w:rFonts w:asciiTheme="minorHAnsi" w:eastAsiaTheme="minorEastAsia" w:hAnsiTheme="minorHAnsi" w:cstheme="minorBidi"/>
          <w:sz w:val="22"/>
          <w:szCs w:val="22"/>
          <w:lang w:eastAsia="en-GB"/>
        </w:rPr>
      </w:pPr>
      <w:r>
        <w:lastRenderedPageBreak/>
        <w:t>6.2.3.3</w:t>
      </w:r>
      <w:r>
        <w:rPr>
          <w:rFonts w:asciiTheme="minorHAnsi" w:eastAsiaTheme="minorEastAsia" w:hAnsiTheme="minorHAnsi" w:cstheme="minorBidi"/>
          <w:sz w:val="22"/>
          <w:szCs w:val="22"/>
          <w:lang w:eastAsia="en-GB"/>
        </w:rPr>
        <w:tab/>
      </w:r>
      <w:r>
        <w:t>Load Control Information</w:t>
      </w:r>
      <w:r>
        <w:tab/>
      </w:r>
      <w:r>
        <w:fldChar w:fldCharType="begin" w:fldLock="1"/>
      </w:r>
      <w:r>
        <w:instrText xml:space="preserve"> PAGEREF _Toc98235713 \h </w:instrText>
      </w:r>
      <w:r>
        <w:fldChar w:fldCharType="separate"/>
      </w:r>
      <w:r>
        <w:t>105</w:t>
      </w:r>
      <w:r>
        <w:fldChar w:fldCharType="end"/>
      </w:r>
    </w:p>
    <w:p w14:paraId="6C5C6680" w14:textId="3E860B3F" w:rsidR="00AB41F9" w:rsidRDefault="00AB41F9">
      <w:pPr>
        <w:rPr>
          <w:rFonts w:asciiTheme="minorHAnsi" w:eastAsiaTheme="minorEastAsia" w:hAnsiTheme="minorHAnsi" w:cstheme="minorBidi"/>
          <w:noProof/>
          <w:sz w:val="22"/>
          <w:szCs w:val="22"/>
        </w:rPr>
      </w:pPr>
      <w:r>
        <w:rPr>
          <w:noProof/>
        </w:rPr>
        <w:t>6.2.3.3.1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_Toc98235714 \h </w:instrText>
      </w:r>
      <w:r>
        <w:rPr>
          <w:noProof/>
        </w:rPr>
      </w:r>
      <w:r>
        <w:fldChar w:fldCharType="separate"/>
      </w:r>
      <w:r>
        <w:rPr>
          <w:noProof/>
        </w:rPr>
        <w:t>105</w:t>
      </w:r>
      <w:r>
        <w:rPr>
          <w:noProof/>
        </w:rPr>
        <w:fldChar w:fldCharType="end"/>
      </w:r>
    </w:p>
    <w:p w14:paraId="2FD537D5" w14:textId="37955239" w:rsidR="00AB41F9" w:rsidRDefault="00AB41F9">
      <w:pPr>
        <w:rPr>
          <w:rFonts w:asciiTheme="minorHAnsi" w:eastAsiaTheme="minorEastAsia" w:hAnsiTheme="minorHAnsi" w:cstheme="minorBidi"/>
          <w:noProof/>
          <w:sz w:val="22"/>
          <w:szCs w:val="22"/>
        </w:rPr>
      </w:pPr>
      <w:r>
        <w:rPr>
          <w:noProof/>
        </w:rPr>
        <w:t>6.2.3.3.2</w:t>
      </w:r>
      <w:r>
        <w:rPr>
          <w:rFonts w:asciiTheme="minorHAnsi" w:eastAsiaTheme="minorEastAsia" w:hAnsiTheme="minorHAnsi" w:cstheme="minorBidi"/>
          <w:noProof/>
          <w:sz w:val="22"/>
          <w:szCs w:val="22"/>
        </w:rPr>
        <w:tab/>
      </w:r>
      <w:r>
        <w:rPr>
          <w:noProof/>
        </w:rPr>
        <w:t>Parameters</w:t>
      </w:r>
      <w:r>
        <w:rPr>
          <w:noProof/>
        </w:rPr>
        <w:tab/>
      </w:r>
      <w:r>
        <w:rPr>
          <w:noProof/>
        </w:rPr>
        <w:fldChar w:fldCharType="begin" w:fldLock="1"/>
      </w:r>
      <w:r>
        <w:rPr>
          <w:noProof/>
        </w:rPr>
        <w:instrText xml:space="preserve"> PAGEREF _Toc98235715 \h </w:instrText>
      </w:r>
      <w:r>
        <w:rPr>
          <w:noProof/>
        </w:rPr>
      </w:r>
      <w:r>
        <w:fldChar w:fldCharType="separate"/>
      </w:r>
      <w:r>
        <w:rPr>
          <w:noProof/>
        </w:rPr>
        <w:t>106</w:t>
      </w:r>
      <w:r>
        <w:rPr>
          <w:noProof/>
        </w:rPr>
        <w:fldChar w:fldCharType="end"/>
      </w:r>
    </w:p>
    <w:p w14:paraId="21CBBF9F" w14:textId="146969C3" w:rsidR="00AB41F9" w:rsidRDefault="00AB41F9">
      <w:pPr>
        <w:rPr>
          <w:rFonts w:asciiTheme="minorHAnsi" w:eastAsiaTheme="minorEastAsia" w:hAnsiTheme="minorHAnsi" w:cstheme="minorBidi"/>
          <w:noProof/>
          <w:sz w:val="22"/>
          <w:szCs w:val="22"/>
        </w:rPr>
      </w:pPr>
      <w:r>
        <w:rPr>
          <w:noProof/>
        </w:rPr>
        <w:t>6.2.3.3.3</w:t>
      </w:r>
      <w:r>
        <w:rPr>
          <w:rFonts w:asciiTheme="minorHAnsi" w:eastAsiaTheme="minorEastAsia" w:hAnsiTheme="minorHAnsi" w:cstheme="minorBidi"/>
          <w:noProof/>
          <w:sz w:val="22"/>
          <w:szCs w:val="22"/>
        </w:rPr>
        <w:tab/>
      </w:r>
      <w:r>
        <w:rPr>
          <w:noProof/>
        </w:rPr>
        <w:t>Frequency of Inclusion</w:t>
      </w:r>
      <w:r>
        <w:rPr>
          <w:noProof/>
        </w:rPr>
        <w:tab/>
      </w:r>
      <w:r>
        <w:rPr>
          <w:noProof/>
        </w:rPr>
        <w:fldChar w:fldCharType="begin" w:fldLock="1"/>
      </w:r>
      <w:r>
        <w:rPr>
          <w:noProof/>
        </w:rPr>
        <w:instrText xml:space="preserve"> PAGEREF _Toc98235716 \h </w:instrText>
      </w:r>
      <w:r>
        <w:rPr>
          <w:noProof/>
        </w:rPr>
      </w:r>
      <w:r>
        <w:fldChar w:fldCharType="separate"/>
      </w:r>
      <w:r>
        <w:rPr>
          <w:noProof/>
        </w:rPr>
        <w:t>107</w:t>
      </w:r>
      <w:r>
        <w:rPr>
          <w:noProof/>
        </w:rPr>
        <w:fldChar w:fldCharType="end"/>
      </w:r>
    </w:p>
    <w:p w14:paraId="2082F70D" w14:textId="5BA8C074" w:rsidR="00AB41F9" w:rsidRDefault="00AB41F9">
      <w:pPr>
        <w:pStyle w:val="TOC4"/>
        <w:rPr>
          <w:rFonts w:asciiTheme="minorHAnsi" w:eastAsiaTheme="minorEastAsia" w:hAnsiTheme="minorHAnsi" w:cstheme="minorBidi"/>
          <w:sz w:val="22"/>
          <w:szCs w:val="22"/>
          <w:lang w:eastAsia="en-GB"/>
        </w:rPr>
      </w:pPr>
      <w:r w:rsidRPr="00AB41F9">
        <w:t>6.</w:t>
      </w:r>
      <w:r w:rsidRPr="00AB41F9">
        <w:rPr>
          <w:lang w:val="en-US"/>
        </w:rPr>
        <w:t>2.</w:t>
      </w:r>
      <w:r w:rsidRPr="00AB41F9">
        <w:rPr>
          <w:lang w:val="en-US" w:eastAsia="zh-CN"/>
        </w:rPr>
        <w:t>4</w:t>
      </w:r>
      <w:r w:rsidRPr="00AB41F9">
        <w:rPr>
          <w:rFonts w:asciiTheme="minorHAnsi" w:hAnsiTheme="minorHAnsi" w:cstheme="minorBidi"/>
          <w:sz w:val="22"/>
          <w:szCs w:val="22"/>
          <w:lang w:eastAsia="en-GB"/>
        </w:rPr>
        <w:tab/>
      </w:r>
      <w:r w:rsidRPr="00AF482C">
        <w:rPr>
          <w:rFonts w:eastAsia="SimSun"/>
        </w:rPr>
        <w:t>Overl</w:t>
      </w:r>
      <w:r w:rsidRPr="00AF482C">
        <w:rPr>
          <w:rFonts w:eastAsia="SimSun"/>
          <w:lang w:val="en-US" w:eastAsia="zh-CN"/>
        </w:rPr>
        <w:t>oad Control Procedure</w:t>
      </w:r>
      <w:r>
        <w:tab/>
      </w:r>
      <w:r>
        <w:fldChar w:fldCharType="begin" w:fldLock="1"/>
      </w:r>
      <w:r>
        <w:instrText xml:space="preserve"> PAGEREF _Toc98235717 \h </w:instrText>
      </w:r>
      <w:r>
        <w:fldChar w:fldCharType="separate"/>
      </w:r>
      <w:r>
        <w:t>107</w:t>
      </w:r>
      <w:r>
        <w:fldChar w:fldCharType="end"/>
      </w:r>
    </w:p>
    <w:p w14:paraId="5B4C81B7" w14:textId="083764FA" w:rsidR="00AB41F9" w:rsidRDefault="00AB41F9">
      <w:pPr>
        <w:pStyle w:val="TOC5"/>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_Toc98235718 \h </w:instrText>
      </w:r>
      <w:r>
        <w:fldChar w:fldCharType="separate"/>
      </w:r>
      <w:r>
        <w:t>107</w:t>
      </w:r>
      <w:r>
        <w:fldChar w:fldCharType="end"/>
      </w:r>
    </w:p>
    <w:p w14:paraId="21193B13" w14:textId="3EE11988" w:rsidR="00AB41F9" w:rsidRDefault="00AB41F9">
      <w:pPr>
        <w:pStyle w:val="TOC5"/>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_Toc98235719 \h </w:instrText>
      </w:r>
      <w:r>
        <w:fldChar w:fldCharType="separate"/>
      </w:r>
      <w:r>
        <w:t>108</w:t>
      </w:r>
      <w:r>
        <w:fldChar w:fldCharType="end"/>
      </w:r>
    </w:p>
    <w:p w14:paraId="5FFC0977" w14:textId="24955735" w:rsidR="00AB41F9" w:rsidRDefault="00AB41F9">
      <w:pPr>
        <w:pStyle w:val="TOC5"/>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Overload Control Information</w:t>
      </w:r>
      <w:r>
        <w:tab/>
      </w:r>
      <w:r>
        <w:fldChar w:fldCharType="begin" w:fldLock="1"/>
      </w:r>
      <w:r>
        <w:instrText xml:space="preserve"> PAGEREF _Toc98235720 \h </w:instrText>
      </w:r>
      <w:r>
        <w:fldChar w:fldCharType="separate"/>
      </w:r>
      <w:r>
        <w:t>108</w:t>
      </w:r>
      <w:r>
        <w:fldChar w:fldCharType="end"/>
      </w:r>
    </w:p>
    <w:p w14:paraId="6303F198" w14:textId="1BDB3E0B" w:rsidR="00AB41F9" w:rsidRDefault="00AB41F9">
      <w:pPr>
        <w:rPr>
          <w:rFonts w:asciiTheme="minorHAnsi" w:eastAsiaTheme="minorEastAsia" w:hAnsiTheme="minorHAnsi" w:cstheme="minorBidi"/>
          <w:noProof/>
          <w:sz w:val="22"/>
          <w:szCs w:val="22"/>
        </w:rPr>
      </w:pPr>
      <w:r>
        <w:rPr>
          <w:noProof/>
        </w:rPr>
        <w:t>6.2.4.3.1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_Toc98235721 \h </w:instrText>
      </w:r>
      <w:r>
        <w:rPr>
          <w:noProof/>
        </w:rPr>
      </w:r>
      <w:r>
        <w:fldChar w:fldCharType="separate"/>
      </w:r>
      <w:r>
        <w:rPr>
          <w:noProof/>
        </w:rPr>
        <w:t>108</w:t>
      </w:r>
      <w:r>
        <w:rPr>
          <w:noProof/>
        </w:rPr>
        <w:fldChar w:fldCharType="end"/>
      </w:r>
    </w:p>
    <w:p w14:paraId="29584C7B" w14:textId="6702DC7A" w:rsidR="00AB41F9" w:rsidRDefault="00AB41F9">
      <w:pPr>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Parameters</w:t>
      </w:r>
      <w:r>
        <w:rPr>
          <w:noProof/>
        </w:rPr>
        <w:tab/>
      </w:r>
      <w:r>
        <w:rPr>
          <w:noProof/>
        </w:rPr>
        <w:fldChar w:fldCharType="begin" w:fldLock="1"/>
      </w:r>
      <w:r>
        <w:rPr>
          <w:noProof/>
        </w:rPr>
        <w:instrText xml:space="preserve"> PAGEREF _Toc98235722 \h </w:instrText>
      </w:r>
      <w:r>
        <w:rPr>
          <w:noProof/>
        </w:rPr>
      </w:r>
      <w:r>
        <w:fldChar w:fldCharType="separate"/>
      </w:r>
      <w:r>
        <w:rPr>
          <w:noProof/>
        </w:rPr>
        <w:t>109</w:t>
      </w:r>
      <w:r>
        <w:rPr>
          <w:noProof/>
        </w:rPr>
        <w:fldChar w:fldCharType="end"/>
      </w:r>
    </w:p>
    <w:p w14:paraId="3B7AD29E" w14:textId="12DCA215" w:rsidR="00AB41F9" w:rsidRDefault="00AB41F9">
      <w:pPr>
        <w:rPr>
          <w:rFonts w:asciiTheme="minorHAnsi" w:eastAsiaTheme="minorEastAsia" w:hAnsiTheme="minorHAnsi" w:cstheme="minorBidi"/>
          <w:noProof/>
          <w:sz w:val="22"/>
          <w:szCs w:val="22"/>
        </w:rPr>
      </w:pPr>
      <w:r>
        <w:rPr>
          <w:noProof/>
        </w:rPr>
        <w:t>6.2.4.3.3</w:t>
      </w:r>
      <w:r>
        <w:rPr>
          <w:rFonts w:asciiTheme="minorHAnsi" w:eastAsiaTheme="minorEastAsia" w:hAnsiTheme="minorHAnsi" w:cstheme="minorBidi"/>
          <w:noProof/>
          <w:sz w:val="22"/>
          <w:szCs w:val="22"/>
        </w:rPr>
        <w:tab/>
      </w:r>
      <w:r>
        <w:rPr>
          <w:noProof/>
        </w:rPr>
        <w:t>Frequency of Inclusion</w:t>
      </w:r>
      <w:r>
        <w:rPr>
          <w:noProof/>
        </w:rPr>
        <w:tab/>
      </w:r>
      <w:r>
        <w:rPr>
          <w:noProof/>
        </w:rPr>
        <w:fldChar w:fldCharType="begin" w:fldLock="1"/>
      </w:r>
      <w:r>
        <w:rPr>
          <w:noProof/>
        </w:rPr>
        <w:instrText xml:space="preserve"> PAGEREF _Toc98235723 \h </w:instrText>
      </w:r>
      <w:r>
        <w:rPr>
          <w:noProof/>
        </w:rPr>
      </w:r>
      <w:r>
        <w:fldChar w:fldCharType="separate"/>
      </w:r>
      <w:r>
        <w:rPr>
          <w:noProof/>
        </w:rPr>
        <w:t>110</w:t>
      </w:r>
      <w:r>
        <w:rPr>
          <w:noProof/>
        </w:rPr>
        <w:fldChar w:fldCharType="end"/>
      </w:r>
    </w:p>
    <w:p w14:paraId="71EEB942" w14:textId="2171D076" w:rsidR="00AB41F9" w:rsidRDefault="00AB41F9">
      <w:pPr>
        <w:pStyle w:val="TOC5"/>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Message Throttling</w:t>
      </w:r>
      <w:r>
        <w:tab/>
      </w:r>
      <w:r>
        <w:fldChar w:fldCharType="begin" w:fldLock="1"/>
      </w:r>
      <w:r>
        <w:instrText xml:space="preserve"> PAGEREF _Toc98235724 \h </w:instrText>
      </w:r>
      <w:r>
        <w:fldChar w:fldCharType="separate"/>
      </w:r>
      <w:r>
        <w:t>111</w:t>
      </w:r>
      <w:r>
        <w:fldChar w:fldCharType="end"/>
      </w:r>
    </w:p>
    <w:p w14:paraId="6E460C37" w14:textId="610AC4E3" w:rsidR="00AB41F9" w:rsidRDefault="00AB41F9">
      <w:pPr>
        <w:rPr>
          <w:rFonts w:asciiTheme="minorHAnsi" w:eastAsiaTheme="minorEastAsia" w:hAnsiTheme="minorHAnsi" w:cstheme="minorBidi"/>
          <w:noProof/>
          <w:sz w:val="22"/>
          <w:szCs w:val="22"/>
        </w:rPr>
      </w:pPr>
      <w:r>
        <w:rPr>
          <w:noProof/>
        </w:rPr>
        <w:t>6.2.4.4.1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_Toc98235725 \h </w:instrText>
      </w:r>
      <w:r>
        <w:rPr>
          <w:noProof/>
        </w:rPr>
      </w:r>
      <w:r>
        <w:fldChar w:fldCharType="separate"/>
      </w:r>
      <w:r>
        <w:rPr>
          <w:noProof/>
        </w:rPr>
        <w:t>111</w:t>
      </w:r>
      <w:r>
        <w:rPr>
          <w:noProof/>
        </w:rPr>
        <w:fldChar w:fldCharType="end"/>
      </w:r>
    </w:p>
    <w:p w14:paraId="104F81E9" w14:textId="214C53A7" w:rsidR="00AB41F9" w:rsidRDefault="00AB41F9">
      <w:pPr>
        <w:rPr>
          <w:rFonts w:asciiTheme="minorHAnsi" w:eastAsiaTheme="minorEastAsia" w:hAnsiTheme="minorHAnsi" w:cstheme="minorBidi"/>
          <w:noProof/>
          <w:sz w:val="22"/>
          <w:szCs w:val="22"/>
        </w:rPr>
      </w:pPr>
      <w:r>
        <w:rPr>
          <w:noProof/>
        </w:rPr>
        <w:t>6.2.4.4.2</w:t>
      </w:r>
      <w:r>
        <w:rPr>
          <w:rFonts w:asciiTheme="minorHAnsi" w:eastAsiaTheme="minorEastAsia" w:hAnsiTheme="minorHAnsi" w:cstheme="minorBidi"/>
          <w:noProof/>
          <w:sz w:val="22"/>
          <w:szCs w:val="22"/>
        </w:rPr>
        <w:tab/>
      </w:r>
      <w:r>
        <w:rPr>
          <w:noProof/>
        </w:rPr>
        <w:t>Throttling algorithm – "Loss"</w:t>
      </w:r>
      <w:r>
        <w:rPr>
          <w:noProof/>
        </w:rPr>
        <w:tab/>
      </w:r>
      <w:r>
        <w:rPr>
          <w:noProof/>
        </w:rPr>
        <w:fldChar w:fldCharType="begin" w:fldLock="1"/>
      </w:r>
      <w:r>
        <w:rPr>
          <w:noProof/>
        </w:rPr>
        <w:instrText xml:space="preserve"> PAGEREF _Toc98235726 \h </w:instrText>
      </w:r>
      <w:r>
        <w:rPr>
          <w:noProof/>
        </w:rPr>
      </w:r>
      <w:r>
        <w:fldChar w:fldCharType="separate"/>
      </w:r>
      <w:r>
        <w:rPr>
          <w:noProof/>
        </w:rPr>
        <w:t>111</w:t>
      </w:r>
      <w:r>
        <w:rPr>
          <w:noProof/>
        </w:rPr>
        <w:fldChar w:fldCharType="end"/>
      </w:r>
    </w:p>
    <w:p w14:paraId="553778B9" w14:textId="1DC3FD6D" w:rsidR="00AB41F9" w:rsidRDefault="00AB41F9">
      <w:pPr>
        <w:pStyle w:val="TOC5"/>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Message Prioritization</w:t>
      </w:r>
      <w:r>
        <w:tab/>
      </w:r>
      <w:r>
        <w:fldChar w:fldCharType="begin" w:fldLock="1"/>
      </w:r>
      <w:r>
        <w:instrText xml:space="preserve"> PAGEREF _Toc98235727 \h </w:instrText>
      </w:r>
      <w:r>
        <w:fldChar w:fldCharType="separate"/>
      </w:r>
      <w:r>
        <w:t>112</w:t>
      </w:r>
      <w:r>
        <w:fldChar w:fldCharType="end"/>
      </w:r>
    </w:p>
    <w:p w14:paraId="4C1F2A12" w14:textId="1D542B55" w:rsidR="00AB41F9" w:rsidRDefault="00AB41F9">
      <w:pPr>
        <w:rPr>
          <w:rFonts w:asciiTheme="minorHAnsi" w:eastAsiaTheme="minorEastAsia" w:hAnsiTheme="minorHAnsi" w:cstheme="minorBidi"/>
          <w:noProof/>
          <w:sz w:val="22"/>
          <w:szCs w:val="22"/>
        </w:rPr>
      </w:pPr>
      <w:r>
        <w:rPr>
          <w:noProof/>
        </w:rPr>
        <w:t>6.2.4.5.1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_Toc98235728 \h </w:instrText>
      </w:r>
      <w:r>
        <w:rPr>
          <w:noProof/>
        </w:rPr>
      </w:r>
      <w:r>
        <w:fldChar w:fldCharType="separate"/>
      </w:r>
      <w:r>
        <w:rPr>
          <w:noProof/>
        </w:rPr>
        <w:t>112</w:t>
      </w:r>
      <w:r>
        <w:rPr>
          <w:noProof/>
        </w:rPr>
        <w:fldChar w:fldCharType="end"/>
      </w:r>
    </w:p>
    <w:p w14:paraId="629DDEB6" w14:textId="5FD10BF2" w:rsidR="00AB41F9" w:rsidRDefault="00AB41F9">
      <w:pPr>
        <w:rPr>
          <w:rFonts w:asciiTheme="minorHAnsi" w:eastAsiaTheme="minorEastAsia" w:hAnsiTheme="minorHAnsi" w:cstheme="minorBidi"/>
          <w:noProof/>
          <w:sz w:val="22"/>
          <w:szCs w:val="22"/>
        </w:rPr>
      </w:pPr>
      <w:r>
        <w:rPr>
          <w:noProof/>
        </w:rPr>
        <w:t>6.2.4.5.2</w:t>
      </w:r>
      <w:r>
        <w:rPr>
          <w:rFonts w:asciiTheme="minorHAnsi" w:eastAsiaTheme="minorEastAsia" w:hAnsiTheme="minorHAnsi" w:cstheme="minorBidi"/>
          <w:noProof/>
          <w:sz w:val="22"/>
          <w:szCs w:val="22"/>
        </w:rPr>
        <w:tab/>
      </w:r>
      <w:r>
        <w:rPr>
          <w:noProof/>
        </w:rPr>
        <w:t>Based on the Message Priority Signalled in the PFCP Message</w:t>
      </w:r>
      <w:r>
        <w:rPr>
          <w:noProof/>
        </w:rPr>
        <w:tab/>
      </w:r>
      <w:r>
        <w:rPr>
          <w:noProof/>
        </w:rPr>
        <w:fldChar w:fldCharType="begin" w:fldLock="1"/>
      </w:r>
      <w:r>
        <w:rPr>
          <w:noProof/>
        </w:rPr>
        <w:instrText xml:space="preserve"> PAGEREF _Toc98235729 \h </w:instrText>
      </w:r>
      <w:r>
        <w:rPr>
          <w:noProof/>
        </w:rPr>
      </w:r>
      <w:r>
        <w:fldChar w:fldCharType="separate"/>
      </w:r>
      <w:r>
        <w:rPr>
          <w:noProof/>
        </w:rPr>
        <w:t>112</w:t>
      </w:r>
      <w:r>
        <w:rPr>
          <w:noProof/>
        </w:rPr>
        <w:fldChar w:fldCharType="end"/>
      </w:r>
    </w:p>
    <w:p w14:paraId="5D75D4B7" w14:textId="61BEECA1" w:rsidR="00AB41F9" w:rsidRDefault="00AB41F9">
      <w:pPr>
        <w:pStyle w:val="TOC4"/>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PFCP PFD Management Procedure</w:t>
      </w:r>
      <w:r>
        <w:tab/>
      </w:r>
      <w:r>
        <w:fldChar w:fldCharType="begin" w:fldLock="1"/>
      </w:r>
      <w:r>
        <w:instrText xml:space="preserve"> PAGEREF _Toc98235730 \h </w:instrText>
      </w:r>
      <w:r>
        <w:fldChar w:fldCharType="separate"/>
      </w:r>
      <w:r>
        <w:t>112</w:t>
      </w:r>
      <w:r>
        <w:fldChar w:fldCharType="end"/>
      </w:r>
    </w:p>
    <w:p w14:paraId="0C6E6034" w14:textId="42E286D4" w:rsidR="00AB41F9" w:rsidRDefault="00AB41F9">
      <w:pPr>
        <w:pStyle w:val="TOC5"/>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_Toc98235731 \h </w:instrText>
      </w:r>
      <w:r>
        <w:fldChar w:fldCharType="separate"/>
      </w:r>
      <w:r>
        <w:t>112</w:t>
      </w:r>
      <w:r>
        <w:fldChar w:fldCharType="end"/>
      </w:r>
    </w:p>
    <w:p w14:paraId="016D57B4" w14:textId="7CEF2C37" w:rsidR="00AB41F9" w:rsidRDefault="00AB41F9">
      <w:pPr>
        <w:pStyle w:val="TOC5"/>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 xml:space="preserve">CP </w:t>
      </w:r>
      <w:r w:rsidRPr="00AF482C">
        <w:rPr>
          <w:lang w:val="en-US"/>
        </w:rPr>
        <w:t>F</w:t>
      </w:r>
      <w:r>
        <w:t>unction Behaviour</w:t>
      </w:r>
      <w:r>
        <w:tab/>
      </w:r>
      <w:r>
        <w:fldChar w:fldCharType="begin" w:fldLock="1"/>
      </w:r>
      <w:r>
        <w:instrText xml:space="preserve"> PAGEREF _Toc98235732 \h </w:instrText>
      </w:r>
      <w:r>
        <w:fldChar w:fldCharType="separate"/>
      </w:r>
      <w:r>
        <w:t>113</w:t>
      </w:r>
      <w:r>
        <w:fldChar w:fldCharType="end"/>
      </w:r>
    </w:p>
    <w:p w14:paraId="5ACA3954" w14:textId="197FE3A3" w:rsidR="00AB41F9" w:rsidRDefault="00AB41F9">
      <w:pPr>
        <w:pStyle w:val="TOC5"/>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UP </w:t>
      </w:r>
      <w:r w:rsidRPr="00AF482C">
        <w:rPr>
          <w:lang w:val="en-US"/>
        </w:rPr>
        <w:t>F</w:t>
      </w:r>
      <w:r>
        <w:t>unction Behaviour</w:t>
      </w:r>
      <w:r>
        <w:tab/>
      </w:r>
      <w:r>
        <w:fldChar w:fldCharType="begin" w:fldLock="1"/>
      </w:r>
      <w:r>
        <w:instrText xml:space="preserve"> PAGEREF _Toc98235733 \h </w:instrText>
      </w:r>
      <w:r>
        <w:fldChar w:fldCharType="separate"/>
      </w:r>
      <w:r>
        <w:t>113</w:t>
      </w:r>
      <w:r>
        <w:fldChar w:fldCharType="end"/>
      </w:r>
    </w:p>
    <w:p w14:paraId="1B063A6A" w14:textId="30CB8F2E" w:rsidR="00AB41F9" w:rsidRDefault="00AB41F9">
      <w:pPr>
        <w:pStyle w:val="TOC4"/>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t>PFCP Association Setup Procedure</w:t>
      </w:r>
      <w:r>
        <w:tab/>
      </w:r>
      <w:r>
        <w:fldChar w:fldCharType="begin" w:fldLock="1"/>
      </w:r>
      <w:r>
        <w:instrText xml:space="preserve"> PAGEREF _Toc98235734 \h </w:instrText>
      </w:r>
      <w:r>
        <w:fldChar w:fldCharType="separate"/>
      </w:r>
      <w:r>
        <w:t>113</w:t>
      </w:r>
      <w:r>
        <w:fldChar w:fldCharType="end"/>
      </w:r>
    </w:p>
    <w:p w14:paraId="58FBACDA" w14:textId="0156512A" w:rsidR="00AB41F9" w:rsidRDefault="00AB41F9">
      <w:pPr>
        <w:pStyle w:val="TOC5"/>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_Toc98235735 \h </w:instrText>
      </w:r>
      <w:r>
        <w:fldChar w:fldCharType="separate"/>
      </w:r>
      <w:r>
        <w:t>113</w:t>
      </w:r>
      <w:r>
        <w:fldChar w:fldCharType="end"/>
      </w:r>
    </w:p>
    <w:p w14:paraId="4A2317D0" w14:textId="51DF4FDF" w:rsidR="00AB41F9" w:rsidRDefault="00AB41F9">
      <w:pPr>
        <w:pStyle w:val="TOC5"/>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rPr>
        <w:tab/>
      </w:r>
      <w:r>
        <w:t>PFCP Association Setup Initiated by the CP Function</w:t>
      </w:r>
      <w:r>
        <w:tab/>
      </w:r>
      <w:r>
        <w:fldChar w:fldCharType="begin" w:fldLock="1"/>
      </w:r>
      <w:r>
        <w:instrText xml:space="preserve"> PAGEREF _Toc98235736 \h </w:instrText>
      </w:r>
      <w:r>
        <w:fldChar w:fldCharType="separate"/>
      </w:r>
      <w:r>
        <w:t>114</w:t>
      </w:r>
      <w:r>
        <w:fldChar w:fldCharType="end"/>
      </w:r>
    </w:p>
    <w:p w14:paraId="3F5560A0" w14:textId="7913CC32" w:rsidR="00AB41F9" w:rsidRDefault="00AB41F9">
      <w:pPr>
        <w:rPr>
          <w:rFonts w:asciiTheme="minorHAnsi" w:eastAsiaTheme="minorEastAsia" w:hAnsiTheme="minorHAnsi" w:cstheme="minorBidi"/>
          <w:noProof/>
          <w:sz w:val="22"/>
          <w:szCs w:val="22"/>
        </w:rPr>
      </w:pPr>
      <w:r>
        <w:rPr>
          <w:noProof/>
        </w:rPr>
        <w:t>6.2.6.2.1</w:t>
      </w:r>
      <w:r>
        <w:rPr>
          <w:rFonts w:asciiTheme="minorHAnsi" w:eastAsiaTheme="minorEastAsia" w:hAnsiTheme="minorHAnsi" w:cstheme="minorBidi"/>
          <w:noProof/>
          <w:sz w:val="22"/>
          <w:szCs w:val="22"/>
        </w:rPr>
        <w:tab/>
      </w:r>
      <w:r>
        <w:rPr>
          <w:noProof/>
        </w:rPr>
        <w:t>CP Function Behaviour</w:t>
      </w:r>
      <w:r>
        <w:rPr>
          <w:noProof/>
        </w:rPr>
        <w:tab/>
      </w:r>
      <w:r>
        <w:rPr>
          <w:noProof/>
        </w:rPr>
        <w:fldChar w:fldCharType="begin" w:fldLock="1"/>
      </w:r>
      <w:r>
        <w:rPr>
          <w:noProof/>
        </w:rPr>
        <w:instrText xml:space="preserve"> PAGEREF _Toc98235737 \h </w:instrText>
      </w:r>
      <w:r>
        <w:rPr>
          <w:noProof/>
        </w:rPr>
      </w:r>
      <w:r>
        <w:fldChar w:fldCharType="separate"/>
      </w:r>
      <w:r>
        <w:rPr>
          <w:noProof/>
        </w:rPr>
        <w:t>114</w:t>
      </w:r>
      <w:r>
        <w:rPr>
          <w:noProof/>
        </w:rPr>
        <w:fldChar w:fldCharType="end"/>
      </w:r>
    </w:p>
    <w:p w14:paraId="4968C0B4" w14:textId="1DBA0B2E" w:rsidR="00AB41F9" w:rsidRDefault="00AB41F9">
      <w:pPr>
        <w:rPr>
          <w:rFonts w:asciiTheme="minorHAnsi" w:eastAsiaTheme="minorEastAsia" w:hAnsiTheme="minorHAnsi" w:cstheme="minorBidi"/>
          <w:noProof/>
          <w:sz w:val="22"/>
          <w:szCs w:val="22"/>
        </w:rPr>
      </w:pPr>
      <w:r>
        <w:rPr>
          <w:noProof/>
        </w:rPr>
        <w:t>6.2.6.2.2</w:t>
      </w:r>
      <w:r>
        <w:rPr>
          <w:rFonts w:asciiTheme="minorHAnsi" w:eastAsiaTheme="minorEastAsia" w:hAnsiTheme="minorHAnsi" w:cstheme="minorBidi"/>
          <w:noProof/>
          <w:sz w:val="22"/>
          <w:szCs w:val="22"/>
        </w:rPr>
        <w:tab/>
      </w:r>
      <w:r>
        <w:rPr>
          <w:noProof/>
        </w:rPr>
        <w:t>UP Function behaviour</w:t>
      </w:r>
      <w:r>
        <w:rPr>
          <w:noProof/>
        </w:rPr>
        <w:tab/>
      </w:r>
      <w:r>
        <w:rPr>
          <w:noProof/>
        </w:rPr>
        <w:fldChar w:fldCharType="begin" w:fldLock="1"/>
      </w:r>
      <w:r>
        <w:rPr>
          <w:noProof/>
        </w:rPr>
        <w:instrText xml:space="preserve"> PAGEREF _Toc98235738 \h </w:instrText>
      </w:r>
      <w:r>
        <w:rPr>
          <w:noProof/>
        </w:rPr>
      </w:r>
      <w:r>
        <w:fldChar w:fldCharType="separate"/>
      </w:r>
      <w:r>
        <w:rPr>
          <w:noProof/>
        </w:rPr>
        <w:t>114</w:t>
      </w:r>
      <w:r>
        <w:rPr>
          <w:noProof/>
        </w:rPr>
        <w:fldChar w:fldCharType="end"/>
      </w:r>
    </w:p>
    <w:p w14:paraId="52B5866B" w14:textId="12E0EBAC" w:rsidR="00AB41F9" w:rsidRDefault="00AB41F9">
      <w:pPr>
        <w:pStyle w:val="TOC5"/>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rPr>
        <w:tab/>
      </w:r>
      <w:r>
        <w:t>PFCP Association Setup Initiated by the UP Function</w:t>
      </w:r>
      <w:r>
        <w:tab/>
      </w:r>
      <w:r>
        <w:fldChar w:fldCharType="begin" w:fldLock="1"/>
      </w:r>
      <w:r>
        <w:instrText xml:space="preserve"> PAGEREF _Toc98235739 \h </w:instrText>
      </w:r>
      <w:r>
        <w:fldChar w:fldCharType="separate"/>
      </w:r>
      <w:r>
        <w:t>115</w:t>
      </w:r>
      <w:r>
        <w:fldChar w:fldCharType="end"/>
      </w:r>
    </w:p>
    <w:p w14:paraId="18F28639" w14:textId="65D33170" w:rsidR="00AB41F9" w:rsidRDefault="00AB41F9">
      <w:pPr>
        <w:rPr>
          <w:rFonts w:asciiTheme="minorHAnsi" w:eastAsiaTheme="minorEastAsia" w:hAnsiTheme="minorHAnsi" w:cstheme="minorBidi"/>
          <w:noProof/>
          <w:sz w:val="22"/>
          <w:szCs w:val="22"/>
        </w:rPr>
      </w:pPr>
      <w:r>
        <w:rPr>
          <w:noProof/>
        </w:rPr>
        <w:t>6.2.6.3.1</w:t>
      </w:r>
      <w:r>
        <w:rPr>
          <w:rFonts w:asciiTheme="minorHAnsi" w:eastAsiaTheme="minorEastAsia" w:hAnsiTheme="minorHAnsi" w:cstheme="minorBidi"/>
          <w:noProof/>
          <w:sz w:val="22"/>
          <w:szCs w:val="22"/>
        </w:rPr>
        <w:tab/>
      </w:r>
      <w:r>
        <w:rPr>
          <w:noProof/>
        </w:rPr>
        <w:t>UP Function Behaviour</w:t>
      </w:r>
      <w:r>
        <w:rPr>
          <w:noProof/>
        </w:rPr>
        <w:tab/>
      </w:r>
      <w:r>
        <w:rPr>
          <w:noProof/>
        </w:rPr>
        <w:fldChar w:fldCharType="begin" w:fldLock="1"/>
      </w:r>
      <w:r>
        <w:rPr>
          <w:noProof/>
        </w:rPr>
        <w:instrText xml:space="preserve"> PAGEREF _Toc98235740 \h </w:instrText>
      </w:r>
      <w:r>
        <w:rPr>
          <w:noProof/>
        </w:rPr>
      </w:r>
      <w:r>
        <w:fldChar w:fldCharType="separate"/>
      </w:r>
      <w:r>
        <w:rPr>
          <w:noProof/>
        </w:rPr>
        <w:t>115</w:t>
      </w:r>
      <w:r>
        <w:rPr>
          <w:noProof/>
        </w:rPr>
        <w:fldChar w:fldCharType="end"/>
      </w:r>
    </w:p>
    <w:p w14:paraId="2B13F9E5" w14:textId="6A539F16" w:rsidR="00AB41F9" w:rsidRDefault="00AB41F9">
      <w:pPr>
        <w:rPr>
          <w:rFonts w:asciiTheme="minorHAnsi" w:eastAsiaTheme="minorEastAsia" w:hAnsiTheme="minorHAnsi" w:cstheme="minorBidi"/>
          <w:noProof/>
          <w:sz w:val="22"/>
          <w:szCs w:val="22"/>
        </w:rPr>
      </w:pPr>
      <w:r>
        <w:rPr>
          <w:noProof/>
        </w:rPr>
        <w:t>6.2.6.3.2</w:t>
      </w:r>
      <w:r>
        <w:rPr>
          <w:rFonts w:asciiTheme="minorHAnsi" w:eastAsiaTheme="minorEastAsia" w:hAnsiTheme="minorHAnsi" w:cstheme="minorBidi"/>
          <w:noProof/>
          <w:sz w:val="22"/>
          <w:szCs w:val="22"/>
        </w:rPr>
        <w:tab/>
      </w:r>
      <w:r>
        <w:rPr>
          <w:noProof/>
        </w:rPr>
        <w:t>CP Function Behaviour</w:t>
      </w:r>
      <w:r>
        <w:rPr>
          <w:noProof/>
        </w:rPr>
        <w:tab/>
      </w:r>
      <w:r>
        <w:rPr>
          <w:noProof/>
        </w:rPr>
        <w:fldChar w:fldCharType="begin" w:fldLock="1"/>
      </w:r>
      <w:r>
        <w:rPr>
          <w:noProof/>
        </w:rPr>
        <w:instrText xml:space="preserve"> PAGEREF _Toc98235741 \h </w:instrText>
      </w:r>
      <w:r>
        <w:rPr>
          <w:noProof/>
        </w:rPr>
      </w:r>
      <w:r>
        <w:fldChar w:fldCharType="separate"/>
      </w:r>
      <w:r>
        <w:rPr>
          <w:noProof/>
        </w:rPr>
        <w:t>115</w:t>
      </w:r>
      <w:r>
        <w:rPr>
          <w:noProof/>
        </w:rPr>
        <w:fldChar w:fldCharType="end"/>
      </w:r>
    </w:p>
    <w:p w14:paraId="3866A115" w14:textId="6073D60C" w:rsidR="00AB41F9" w:rsidRDefault="00AB41F9">
      <w:pPr>
        <w:pStyle w:val="TOC4"/>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PFCP Association Update Procedure</w:t>
      </w:r>
      <w:r>
        <w:tab/>
      </w:r>
      <w:r>
        <w:fldChar w:fldCharType="begin" w:fldLock="1"/>
      </w:r>
      <w:r>
        <w:instrText xml:space="preserve"> PAGEREF _Toc98235742 \h </w:instrText>
      </w:r>
      <w:r>
        <w:fldChar w:fldCharType="separate"/>
      </w:r>
      <w:r>
        <w:t>116</w:t>
      </w:r>
      <w:r>
        <w:fldChar w:fldCharType="end"/>
      </w:r>
    </w:p>
    <w:p w14:paraId="543E62C4" w14:textId="60A2877A" w:rsidR="00AB41F9" w:rsidRDefault="00AB41F9">
      <w:pPr>
        <w:pStyle w:val="TOC5"/>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_Toc98235743 \h </w:instrText>
      </w:r>
      <w:r>
        <w:fldChar w:fldCharType="separate"/>
      </w:r>
      <w:r>
        <w:t>116</w:t>
      </w:r>
      <w:r>
        <w:fldChar w:fldCharType="end"/>
      </w:r>
    </w:p>
    <w:p w14:paraId="785FE59F" w14:textId="6E6C37D8" w:rsidR="00AB41F9" w:rsidRDefault="00AB41F9">
      <w:pPr>
        <w:pStyle w:val="TOC5"/>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PFCP Association Update Procedure Initiated by the CP Function</w:t>
      </w:r>
      <w:r>
        <w:tab/>
      </w:r>
      <w:r>
        <w:fldChar w:fldCharType="begin" w:fldLock="1"/>
      </w:r>
      <w:r>
        <w:instrText xml:space="preserve"> PAGEREF _Toc98235744 \h </w:instrText>
      </w:r>
      <w:r>
        <w:fldChar w:fldCharType="separate"/>
      </w:r>
      <w:r>
        <w:t>116</w:t>
      </w:r>
      <w:r>
        <w:fldChar w:fldCharType="end"/>
      </w:r>
    </w:p>
    <w:p w14:paraId="11F8FE99" w14:textId="364D4790" w:rsidR="00AB41F9" w:rsidRDefault="00AB41F9">
      <w:pPr>
        <w:rPr>
          <w:rFonts w:asciiTheme="minorHAnsi" w:eastAsiaTheme="minorEastAsia" w:hAnsiTheme="minorHAnsi" w:cstheme="minorBidi"/>
          <w:noProof/>
          <w:sz w:val="22"/>
          <w:szCs w:val="22"/>
        </w:rPr>
      </w:pPr>
      <w:r>
        <w:rPr>
          <w:noProof/>
        </w:rPr>
        <w:t>6.2.7.2.1</w:t>
      </w:r>
      <w:r>
        <w:rPr>
          <w:rFonts w:asciiTheme="minorHAnsi" w:eastAsiaTheme="minorEastAsia" w:hAnsiTheme="minorHAnsi" w:cstheme="minorBidi"/>
          <w:noProof/>
          <w:sz w:val="22"/>
          <w:szCs w:val="22"/>
        </w:rPr>
        <w:tab/>
      </w:r>
      <w:r>
        <w:rPr>
          <w:noProof/>
        </w:rPr>
        <w:t>CP Function Behaviour</w:t>
      </w:r>
      <w:r>
        <w:rPr>
          <w:noProof/>
        </w:rPr>
        <w:tab/>
      </w:r>
      <w:r>
        <w:rPr>
          <w:noProof/>
        </w:rPr>
        <w:fldChar w:fldCharType="begin" w:fldLock="1"/>
      </w:r>
      <w:r>
        <w:rPr>
          <w:noProof/>
        </w:rPr>
        <w:instrText xml:space="preserve"> PAGEREF _Toc98235745 \h </w:instrText>
      </w:r>
      <w:r>
        <w:rPr>
          <w:noProof/>
        </w:rPr>
      </w:r>
      <w:r>
        <w:fldChar w:fldCharType="separate"/>
      </w:r>
      <w:r>
        <w:rPr>
          <w:noProof/>
        </w:rPr>
        <w:t>116</w:t>
      </w:r>
      <w:r>
        <w:rPr>
          <w:noProof/>
        </w:rPr>
        <w:fldChar w:fldCharType="end"/>
      </w:r>
    </w:p>
    <w:p w14:paraId="184BF48C" w14:textId="3CA6045C" w:rsidR="00AB41F9" w:rsidRDefault="00AB41F9">
      <w:pPr>
        <w:rPr>
          <w:rFonts w:asciiTheme="minorHAnsi" w:eastAsiaTheme="minorEastAsia" w:hAnsiTheme="minorHAnsi" w:cstheme="minorBidi"/>
          <w:noProof/>
          <w:sz w:val="22"/>
          <w:szCs w:val="22"/>
        </w:rPr>
      </w:pPr>
      <w:r>
        <w:rPr>
          <w:noProof/>
        </w:rPr>
        <w:t>6.2.7.2.2</w:t>
      </w:r>
      <w:r>
        <w:rPr>
          <w:rFonts w:asciiTheme="minorHAnsi" w:eastAsiaTheme="minorEastAsia" w:hAnsiTheme="minorHAnsi" w:cstheme="minorBidi"/>
          <w:noProof/>
          <w:sz w:val="22"/>
          <w:szCs w:val="22"/>
        </w:rPr>
        <w:tab/>
      </w:r>
      <w:r>
        <w:rPr>
          <w:noProof/>
        </w:rPr>
        <w:t>UP Function Behaviour</w:t>
      </w:r>
      <w:r>
        <w:rPr>
          <w:noProof/>
        </w:rPr>
        <w:tab/>
      </w:r>
      <w:r>
        <w:rPr>
          <w:noProof/>
        </w:rPr>
        <w:fldChar w:fldCharType="begin" w:fldLock="1"/>
      </w:r>
      <w:r>
        <w:rPr>
          <w:noProof/>
        </w:rPr>
        <w:instrText xml:space="preserve"> PAGEREF _Toc98235746 \h </w:instrText>
      </w:r>
      <w:r>
        <w:rPr>
          <w:noProof/>
        </w:rPr>
      </w:r>
      <w:r>
        <w:fldChar w:fldCharType="separate"/>
      </w:r>
      <w:r>
        <w:rPr>
          <w:noProof/>
        </w:rPr>
        <w:t>116</w:t>
      </w:r>
      <w:r>
        <w:rPr>
          <w:noProof/>
        </w:rPr>
        <w:fldChar w:fldCharType="end"/>
      </w:r>
    </w:p>
    <w:p w14:paraId="34F164D8" w14:textId="5B6982CF" w:rsidR="00AB41F9" w:rsidRDefault="00AB41F9">
      <w:pPr>
        <w:pStyle w:val="TOC5"/>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PFCP Association Update Procedure Initiated by UP Function</w:t>
      </w:r>
      <w:r>
        <w:tab/>
      </w:r>
      <w:r>
        <w:fldChar w:fldCharType="begin" w:fldLock="1"/>
      </w:r>
      <w:r>
        <w:instrText xml:space="preserve"> PAGEREF _Toc98235747 \h </w:instrText>
      </w:r>
      <w:r>
        <w:fldChar w:fldCharType="separate"/>
      </w:r>
      <w:r>
        <w:t>116</w:t>
      </w:r>
      <w:r>
        <w:fldChar w:fldCharType="end"/>
      </w:r>
    </w:p>
    <w:p w14:paraId="2BB67EF9" w14:textId="2348A354" w:rsidR="00AB41F9" w:rsidRDefault="00AB41F9">
      <w:pPr>
        <w:rPr>
          <w:rFonts w:asciiTheme="minorHAnsi" w:eastAsiaTheme="minorEastAsia" w:hAnsiTheme="minorHAnsi" w:cstheme="minorBidi"/>
          <w:noProof/>
          <w:sz w:val="22"/>
          <w:szCs w:val="22"/>
        </w:rPr>
      </w:pPr>
      <w:r>
        <w:rPr>
          <w:noProof/>
        </w:rPr>
        <w:t>6.2.7.3.1</w:t>
      </w:r>
      <w:r>
        <w:rPr>
          <w:rFonts w:asciiTheme="minorHAnsi" w:eastAsiaTheme="minorEastAsia" w:hAnsiTheme="minorHAnsi" w:cstheme="minorBidi"/>
          <w:noProof/>
          <w:sz w:val="22"/>
          <w:szCs w:val="22"/>
        </w:rPr>
        <w:tab/>
      </w:r>
      <w:r>
        <w:rPr>
          <w:noProof/>
        </w:rPr>
        <w:t>UP Function Behaviour</w:t>
      </w:r>
      <w:r>
        <w:rPr>
          <w:noProof/>
        </w:rPr>
        <w:tab/>
      </w:r>
      <w:r>
        <w:rPr>
          <w:noProof/>
        </w:rPr>
        <w:fldChar w:fldCharType="begin" w:fldLock="1"/>
      </w:r>
      <w:r>
        <w:rPr>
          <w:noProof/>
        </w:rPr>
        <w:instrText xml:space="preserve"> PAGEREF _Toc98235748 \h </w:instrText>
      </w:r>
      <w:r>
        <w:rPr>
          <w:noProof/>
        </w:rPr>
      </w:r>
      <w:r>
        <w:fldChar w:fldCharType="separate"/>
      </w:r>
      <w:r>
        <w:rPr>
          <w:noProof/>
        </w:rPr>
        <w:t>116</w:t>
      </w:r>
      <w:r>
        <w:rPr>
          <w:noProof/>
        </w:rPr>
        <w:fldChar w:fldCharType="end"/>
      </w:r>
    </w:p>
    <w:p w14:paraId="1331DB65" w14:textId="7C69AF3A" w:rsidR="00AB41F9" w:rsidRDefault="00AB41F9">
      <w:pPr>
        <w:rPr>
          <w:rFonts w:asciiTheme="minorHAnsi" w:eastAsiaTheme="minorEastAsia" w:hAnsiTheme="minorHAnsi" w:cstheme="minorBidi"/>
          <w:noProof/>
          <w:sz w:val="22"/>
          <w:szCs w:val="22"/>
        </w:rPr>
      </w:pPr>
      <w:r>
        <w:rPr>
          <w:noProof/>
        </w:rPr>
        <w:t>6.2.7.3.2</w:t>
      </w:r>
      <w:r>
        <w:rPr>
          <w:rFonts w:asciiTheme="minorHAnsi" w:eastAsiaTheme="minorEastAsia" w:hAnsiTheme="minorHAnsi" w:cstheme="minorBidi"/>
          <w:noProof/>
          <w:sz w:val="22"/>
          <w:szCs w:val="22"/>
        </w:rPr>
        <w:tab/>
      </w:r>
      <w:r>
        <w:rPr>
          <w:noProof/>
        </w:rPr>
        <w:t>CP Function Behaviour</w:t>
      </w:r>
      <w:r>
        <w:rPr>
          <w:noProof/>
        </w:rPr>
        <w:tab/>
      </w:r>
      <w:r>
        <w:rPr>
          <w:noProof/>
        </w:rPr>
        <w:fldChar w:fldCharType="begin" w:fldLock="1"/>
      </w:r>
      <w:r>
        <w:rPr>
          <w:noProof/>
        </w:rPr>
        <w:instrText xml:space="preserve"> PAGEREF _Toc98235749 \h </w:instrText>
      </w:r>
      <w:r>
        <w:rPr>
          <w:noProof/>
        </w:rPr>
      </w:r>
      <w:r>
        <w:fldChar w:fldCharType="separate"/>
      </w:r>
      <w:r>
        <w:rPr>
          <w:noProof/>
        </w:rPr>
        <w:t>117</w:t>
      </w:r>
      <w:r>
        <w:rPr>
          <w:noProof/>
        </w:rPr>
        <w:fldChar w:fldCharType="end"/>
      </w:r>
    </w:p>
    <w:p w14:paraId="7ABA695C" w14:textId="6D727955" w:rsidR="00AB41F9" w:rsidRDefault="00AB41F9">
      <w:pPr>
        <w:pStyle w:val="TOC4"/>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rPr>
        <w:tab/>
      </w:r>
      <w:r>
        <w:t>PFCP Association Release Procedure</w:t>
      </w:r>
      <w:r>
        <w:tab/>
      </w:r>
      <w:r>
        <w:fldChar w:fldCharType="begin" w:fldLock="1"/>
      </w:r>
      <w:r>
        <w:instrText xml:space="preserve"> PAGEREF _Toc98235750 \h </w:instrText>
      </w:r>
      <w:r>
        <w:fldChar w:fldCharType="separate"/>
      </w:r>
      <w:r>
        <w:t>117</w:t>
      </w:r>
      <w:r>
        <w:fldChar w:fldCharType="end"/>
      </w:r>
    </w:p>
    <w:p w14:paraId="5C68ED0D" w14:textId="454326B8" w:rsidR="00AB41F9" w:rsidRDefault="00AB41F9">
      <w:pPr>
        <w:pStyle w:val="TOC5"/>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_Toc98235751 \h </w:instrText>
      </w:r>
      <w:r>
        <w:fldChar w:fldCharType="separate"/>
      </w:r>
      <w:r>
        <w:t>117</w:t>
      </w:r>
      <w:r>
        <w:fldChar w:fldCharType="end"/>
      </w:r>
    </w:p>
    <w:p w14:paraId="405AE4AA" w14:textId="1A60EA88" w:rsidR="00AB41F9" w:rsidRDefault="00AB41F9">
      <w:pPr>
        <w:pStyle w:val="TOC5"/>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_Toc98235752 \h </w:instrText>
      </w:r>
      <w:r>
        <w:fldChar w:fldCharType="separate"/>
      </w:r>
      <w:r>
        <w:t>117</w:t>
      </w:r>
      <w:r>
        <w:fldChar w:fldCharType="end"/>
      </w:r>
    </w:p>
    <w:p w14:paraId="7A031888" w14:textId="2FEEB588" w:rsidR="00AB41F9" w:rsidRDefault="00AB41F9">
      <w:pPr>
        <w:pStyle w:val="TOC5"/>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_Toc98235753 \h </w:instrText>
      </w:r>
      <w:r>
        <w:fldChar w:fldCharType="separate"/>
      </w:r>
      <w:r>
        <w:t>117</w:t>
      </w:r>
      <w:r>
        <w:fldChar w:fldCharType="end"/>
      </w:r>
    </w:p>
    <w:p w14:paraId="63D1243F" w14:textId="07632450" w:rsidR="00AB41F9" w:rsidRDefault="00AB41F9">
      <w:pPr>
        <w:pStyle w:val="TOC4"/>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rPr>
        <w:tab/>
      </w:r>
      <w:r>
        <w:rPr>
          <w:lang w:eastAsia="zh-CN"/>
        </w:rPr>
        <w:t>PFCP Node Report Procedure</w:t>
      </w:r>
      <w:r>
        <w:tab/>
      </w:r>
      <w:r>
        <w:fldChar w:fldCharType="begin" w:fldLock="1"/>
      </w:r>
      <w:r>
        <w:instrText xml:space="preserve"> PAGEREF _Toc98235754 \h </w:instrText>
      </w:r>
      <w:r>
        <w:fldChar w:fldCharType="separate"/>
      </w:r>
      <w:r>
        <w:t>118</w:t>
      </w:r>
      <w:r>
        <w:fldChar w:fldCharType="end"/>
      </w:r>
    </w:p>
    <w:p w14:paraId="6968750D" w14:textId="5333C507" w:rsidR="00AB41F9" w:rsidRDefault="00AB41F9">
      <w:pPr>
        <w:pStyle w:val="TOC5"/>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_Toc98235755 \h </w:instrText>
      </w:r>
      <w:r>
        <w:fldChar w:fldCharType="separate"/>
      </w:r>
      <w:r>
        <w:t>118</w:t>
      </w:r>
      <w:r>
        <w:fldChar w:fldCharType="end"/>
      </w:r>
    </w:p>
    <w:p w14:paraId="675F70B3" w14:textId="22E88DE9" w:rsidR="00AB41F9" w:rsidRDefault="00AB41F9">
      <w:pPr>
        <w:pStyle w:val="TOC5"/>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 xml:space="preserve">UP </w:t>
      </w:r>
      <w:r w:rsidRPr="00AF482C">
        <w:rPr>
          <w:lang w:val="en-US"/>
        </w:rPr>
        <w:t>F</w:t>
      </w:r>
      <w:r>
        <w:t>unction Behaviour</w:t>
      </w:r>
      <w:r>
        <w:tab/>
      </w:r>
      <w:r>
        <w:fldChar w:fldCharType="begin" w:fldLock="1"/>
      </w:r>
      <w:r>
        <w:instrText xml:space="preserve"> PAGEREF _Toc98235756 \h </w:instrText>
      </w:r>
      <w:r>
        <w:fldChar w:fldCharType="separate"/>
      </w:r>
      <w:r>
        <w:t>118</w:t>
      </w:r>
      <w:r>
        <w:fldChar w:fldCharType="end"/>
      </w:r>
    </w:p>
    <w:p w14:paraId="53738254" w14:textId="190461A5" w:rsidR="00AB41F9" w:rsidRDefault="00AB41F9">
      <w:pPr>
        <w:pStyle w:val="TOC5"/>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 xml:space="preserve">CP </w:t>
      </w:r>
      <w:r w:rsidRPr="00AF482C">
        <w:rPr>
          <w:lang w:val="en-US"/>
        </w:rPr>
        <w:t>F</w:t>
      </w:r>
      <w:r>
        <w:t>unction behaviour</w:t>
      </w:r>
      <w:r>
        <w:tab/>
      </w:r>
      <w:r>
        <w:fldChar w:fldCharType="begin" w:fldLock="1"/>
      </w:r>
      <w:r>
        <w:instrText xml:space="preserve"> PAGEREF _Toc98235757 \h </w:instrText>
      </w:r>
      <w:r>
        <w:fldChar w:fldCharType="separate"/>
      </w:r>
      <w:r>
        <w:t>118</w:t>
      </w:r>
      <w:r>
        <w:fldChar w:fldCharType="end"/>
      </w:r>
    </w:p>
    <w:p w14:paraId="115BC1A9" w14:textId="1468A8F6" w:rsidR="00AB41F9" w:rsidRDefault="00AB41F9">
      <w:pPr>
        <w:pStyle w:val="TOC3"/>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PFCP Session Related Procedures</w:t>
      </w:r>
      <w:r>
        <w:tab/>
      </w:r>
      <w:r>
        <w:fldChar w:fldCharType="begin" w:fldLock="1"/>
      </w:r>
      <w:r>
        <w:instrText xml:space="preserve"> PAGEREF _Toc98235758 \h </w:instrText>
      </w:r>
      <w:r>
        <w:fldChar w:fldCharType="separate"/>
      </w:r>
      <w:r>
        <w:t>118</w:t>
      </w:r>
      <w:r>
        <w:fldChar w:fldCharType="end"/>
      </w:r>
    </w:p>
    <w:p w14:paraId="08212E84" w14:textId="6567E4BB" w:rsidR="00AB41F9" w:rsidRDefault="00AB41F9">
      <w:pPr>
        <w:pStyle w:val="TOC4"/>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_Toc98235759 \h </w:instrText>
      </w:r>
      <w:r>
        <w:fldChar w:fldCharType="separate"/>
      </w:r>
      <w:r>
        <w:t>118</w:t>
      </w:r>
      <w:r>
        <w:fldChar w:fldCharType="end"/>
      </w:r>
    </w:p>
    <w:p w14:paraId="7C022151" w14:textId="5F1EB767" w:rsidR="00AB41F9" w:rsidRDefault="00AB41F9">
      <w:pPr>
        <w:pStyle w:val="TOC4"/>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PFCP Session Establishment Procedure</w:t>
      </w:r>
      <w:r>
        <w:tab/>
      </w:r>
      <w:r>
        <w:fldChar w:fldCharType="begin" w:fldLock="1"/>
      </w:r>
      <w:r>
        <w:instrText xml:space="preserve"> PAGEREF _Toc98235760 \h </w:instrText>
      </w:r>
      <w:r>
        <w:fldChar w:fldCharType="separate"/>
      </w:r>
      <w:r>
        <w:t>118</w:t>
      </w:r>
      <w:r>
        <w:fldChar w:fldCharType="end"/>
      </w:r>
    </w:p>
    <w:p w14:paraId="78C5166F" w14:textId="794B11DA" w:rsidR="00AB41F9" w:rsidRDefault="00AB41F9">
      <w:pPr>
        <w:pStyle w:val="TOC5"/>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_Toc98235761 \h </w:instrText>
      </w:r>
      <w:r>
        <w:fldChar w:fldCharType="separate"/>
      </w:r>
      <w:r>
        <w:t>118</w:t>
      </w:r>
      <w:r>
        <w:fldChar w:fldCharType="end"/>
      </w:r>
    </w:p>
    <w:p w14:paraId="3BFAA3D3" w14:textId="286E1D71" w:rsidR="00AB41F9" w:rsidRDefault="00AB41F9">
      <w:pPr>
        <w:pStyle w:val="TOC5"/>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CP </w:t>
      </w:r>
      <w:r w:rsidRPr="00AF482C">
        <w:rPr>
          <w:lang w:val="en-US"/>
        </w:rPr>
        <w:t>F</w:t>
      </w:r>
      <w:r>
        <w:t>unction Behaviour</w:t>
      </w:r>
      <w:r>
        <w:tab/>
      </w:r>
      <w:r>
        <w:fldChar w:fldCharType="begin" w:fldLock="1"/>
      </w:r>
      <w:r>
        <w:instrText xml:space="preserve"> PAGEREF _Toc98235762 \h </w:instrText>
      </w:r>
      <w:r>
        <w:fldChar w:fldCharType="separate"/>
      </w:r>
      <w:r>
        <w:t>118</w:t>
      </w:r>
      <w:r>
        <w:fldChar w:fldCharType="end"/>
      </w:r>
    </w:p>
    <w:p w14:paraId="196BA71A" w14:textId="4F61CD89" w:rsidR="00AB41F9" w:rsidRDefault="00AB41F9">
      <w:pPr>
        <w:pStyle w:val="TOC5"/>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 xml:space="preserve">UP </w:t>
      </w:r>
      <w:r w:rsidRPr="00AF482C">
        <w:rPr>
          <w:lang w:val="en-US"/>
        </w:rPr>
        <w:t>F</w:t>
      </w:r>
      <w:r>
        <w:t>unction Behaviour</w:t>
      </w:r>
      <w:r>
        <w:tab/>
      </w:r>
      <w:r>
        <w:fldChar w:fldCharType="begin" w:fldLock="1"/>
      </w:r>
      <w:r>
        <w:instrText xml:space="preserve"> PAGEREF _Toc98235763 \h </w:instrText>
      </w:r>
      <w:r>
        <w:fldChar w:fldCharType="separate"/>
      </w:r>
      <w:r>
        <w:t>119</w:t>
      </w:r>
      <w:r>
        <w:fldChar w:fldCharType="end"/>
      </w:r>
    </w:p>
    <w:p w14:paraId="51F654EE" w14:textId="2916BBAC" w:rsidR="00AB41F9" w:rsidRDefault="00AB41F9">
      <w:pPr>
        <w:pStyle w:val="TOC4"/>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PFCP Session Modification Procedure</w:t>
      </w:r>
      <w:r>
        <w:tab/>
      </w:r>
      <w:r>
        <w:fldChar w:fldCharType="begin" w:fldLock="1"/>
      </w:r>
      <w:r>
        <w:instrText xml:space="preserve"> PAGEREF _Toc98235764 \h </w:instrText>
      </w:r>
      <w:r>
        <w:fldChar w:fldCharType="separate"/>
      </w:r>
      <w:r>
        <w:t>119</w:t>
      </w:r>
      <w:r>
        <w:fldChar w:fldCharType="end"/>
      </w:r>
    </w:p>
    <w:p w14:paraId="7225090C" w14:textId="42BFC5FD" w:rsidR="00AB41F9" w:rsidRDefault="00AB41F9">
      <w:pPr>
        <w:pStyle w:val="TOC5"/>
        <w:rPr>
          <w:rFonts w:asciiTheme="minorHAnsi" w:eastAsiaTheme="minorEastAsia" w:hAnsiTheme="minorHAnsi" w:cstheme="minorBidi"/>
          <w:sz w:val="22"/>
          <w:szCs w:val="22"/>
          <w:lang w:eastAsia="en-GB"/>
        </w:rPr>
      </w:pPr>
      <w:r>
        <w:t>6.3.</w:t>
      </w:r>
      <w:r w:rsidRPr="00AF482C">
        <w:rPr>
          <w:lang w:val="en-US"/>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_Toc98235765 \h </w:instrText>
      </w:r>
      <w:r>
        <w:fldChar w:fldCharType="separate"/>
      </w:r>
      <w:r>
        <w:t>119</w:t>
      </w:r>
      <w:r>
        <w:fldChar w:fldCharType="end"/>
      </w:r>
    </w:p>
    <w:p w14:paraId="11D9025B" w14:textId="1BF25C56" w:rsidR="00AB41F9" w:rsidRDefault="00AB41F9">
      <w:pPr>
        <w:pStyle w:val="TOC5"/>
        <w:rPr>
          <w:rFonts w:asciiTheme="minorHAnsi" w:eastAsiaTheme="minorEastAsia" w:hAnsiTheme="minorHAnsi" w:cstheme="minorBidi"/>
          <w:sz w:val="22"/>
          <w:szCs w:val="22"/>
          <w:lang w:eastAsia="en-GB"/>
        </w:rPr>
      </w:pPr>
      <w:r>
        <w:t>6.3.</w:t>
      </w:r>
      <w:r w:rsidRPr="00AF482C">
        <w:rPr>
          <w:lang w:val="en-US"/>
        </w:rPr>
        <w:t>3</w:t>
      </w:r>
      <w:r>
        <w:t>.2</w:t>
      </w:r>
      <w:r>
        <w:rPr>
          <w:rFonts w:asciiTheme="minorHAnsi" w:eastAsiaTheme="minorEastAsia" w:hAnsiTheme="minorHAnsi" w:cstheme="minorBidi"/>
          <w:sz w:val="22"/>
          <w:szCs w:val="22"/>
          <w:lang w:eastAsia="en-GB"/>
        </w:rPr>
        <w:tab/>
      </w:r>
      <w:r>
        <w:t xml:space="preserve">CP </w:t>
      </w:r>
      <w:r w:rsidRPr="00AF482C">
        <w:rPr>
          <w:lang w:val="en-US"/>
        </w:rPr>
        <w:t>F</w:t>
      </w:r>
      <w:r>
        <w:t>unction behaviour</w:t>
      </w:r>
      <w:r>
        <w:tab/>
      </w:r>
      <w:r>
        <w:fldChar w:fldCharType="begin" w:fldLock="1"/>
      </w:r>
      <w:r>
        <w:instrText xml:space="preserve"> PAGEREF _Toc98235766 \h </w:instrText>
      </w:r>
      <w:r>
        <w:fldChar w:fldCharType="separate"/>
      </w:r>
      <w:r>
        <w:t>119</w:t>
      </w:r>
      <w:r>
        <w:fldChar w:fldCharType="end"/>
      </w:r>
    </w:p>
    <w:p w14:paraId="4D3C0D3D" w14:textId="5165C3CA" w:rsidR="00AB41F9" w:rsidRDefault="00AB41F9">
      <w:pPr>
        <w:pStyle w:val="TOC5"/>
        <w:rPr>
          <w:rFonts w:asciiTheme="minorHAnsi" w:eastAsiaTheme="minorEastAsia" w:hAnsiTheme="minorHAnsi" w:cstheme="minorBidi"/>
          <w:sz w:val="22"/>
          <w:szCs w:val="22"/>
          <w:lang w:eastAsia="en-GB"/>
        </w:rPr>
      </w:pPr>
      <w:r>
        <w:t>6.3.</w:t>
      </w:r>
      <w:r w:rsidRPr="00AF482C">
        <w:rPr>
          <w:lang w:val="en-US"/>
        </w:rPr>
        <w:t>3</w:t>
      </w:r>
      <w:r>
        <w:t>.3</w:t>
      </w:r>
      <w:r>
        <w:rPr>
          <w:rFonts w:asciiTheme="minorHAnsi" w:eastAsiaTheme="minorEastAsia" w:hAnsiTheme="minorHAnsi" w:cstheme="minorBidi"/>
          <w:sz w:val="22"/>
          <w:szCs w:val="22"/>
          <w:lang w:eastAsia="en-GB"/>
        </w:rPr>
        <w:tab/>
      </w:r>
      <w:r>
        <w:t xml:space="preserve">UP </w:t>
      </w:r>
      <w:r w:rsidRPr="00AF482C">
        <w:rPr>
          <w:lang w:val="en-US"/>
        </w:rPr>
        <w:t>F</w:t>
      </w:r>
      <w:r>
        <w:t>unction Behaviour</w:t>
      </w:r>
      <w:r>
        <w:tab/>
      </w:r>
      <w:r>
        <w:fldChar w:fldCharType="begin" w:fldLock="1"/>
      </w:r>
      <w:r>
        <w:instrText xml:space="preserve"> PAGEREF _Toc98235767 \h </w:instrText>
      </w:r>
      <w:r>
        <w:fldChar w:fldCharType="separate"/>
      </w:r>
      <w:r>
        <w:t>119</w:t>
      </w:r>
      <w:r>
        <w:fldChar w:fldCharType="end"/>
      </w:r>
    </w:p>
    <w:p w14:paraId="13D4AF22" w14:textId="1DE075C6" w:rsidR="00AB41F9" w:rsidRDefault="00AB41F9">
      <w:pPr>
        <w:pStyle w:val="TOC4"/>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PFCP Session Deletion Procedure</w:t>
      </w:r>
      <w:r>
        <w:tab/>
      </w:r>
      <w:r>
        <w:fldChar w:fldCharType="begin" w:fldLock="1"/>
      </w:r>
      <w:r>
        <w:instrText xml:space="preserve"> PAGEREF _Toc98235768 \h </w:instrText>
      </w:r>
      <w:r>
        <w:fldChar w:fldCharType="separate"/>
      </w:r>
      <w:r>
        <w:t>120</w:t>
      </w:r>
      <w:r>
        <w:fldChar w:fldCharType="end"/>
      </w:r>
    </w:p>
    <w:p w14:paraId="614F7A40" w14:textId="39AEEF32" w:rsidR="00AB41F9" w:rsidRDefault="00AB41F9">
      <w:pPr>
        <w:pStyle w:val="TOC5"/>
        <w:rPr>
          <w:rFonts w:asciiTheme="minorHAnsi" w:eastAsiaTheme="minorEastAsia" w:hAnsiTheme="minorHAnsi" w:cstheme="minorBidi"/>
          <w:sz w:val="22"/>
          <w:szCs w:val="22"/>
          <w:lang w:eastAsia="en-GB"/>
        </w:rPr>
      </w:pPr>
      <w:r>
        <w:t>6.3.</w:t>
      </w:r>
      <w:r w:rsidRPr="00AF482C">
        <w:rPr>
          <w:lang w:val="en-US"/>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_Toc98235769 \h </w:instrText>
      </w:r>
      <w:r>
        <w:fldChar w:fldCharType="separate"/>
      </w:r>
      <w:r>
        <w:t>120</w:t>
      </w:r>
      <w:r>
        <w:fldChar w:fldCharType="end"/>
      </w:r>
    </w:p>
    <w:p w14:paraId="4111CD5B" w14:textId="292F6BE6" w:rsidR="00AB41F9" w:rsidRDefault="00AB41F9">
      <w:pPr>
        <w:pStyle w:val="TOC5"/>
        <w:rPr>
          <w:rFonts w:asciiTheme="minorHAnsi" w:eastAsiaTheme="minorEastAsia" w:hAnsiTheme="minorHAnsi" w:cstheme="minorBidi"/>
          <w:sz w:val="22"/>
          <w:szCs w:val="22"/>
          <w:lang w:eastAsia="en-GB"/>
        </w:rPr>
      </w:pPr>
      <w:r>
        <w:t>6.3.</w:t>
      </w:r>
      <w:r w:rsidRPr="00AF482C">
        <w:rPr>
          <w:lang w:val="en-US"/>
        </w:rPr>
        <w:t>4</w:t>
      </w:r>
      <w:r>
        <w:t>.2</w:t>
      </w:r>
      <w:r>
        <w:rPr>
          <w:rFonts w:asciiTheme="minorHAnsi" w:eastAsiaTheme="minorEastAsia" w:hAnsiTheme="minorHAnsi" w:cstheme="minorBidi"/>
          <w:sz w:val="22"/>
          <w:szCs w:val="22"/>
          <w:lang w:eastAsia="en-GB"/>
        </w:rPr>
        <w:tab/>
      </w:r>
      <w:r>
        <w:t xml:space="preserve">CP </w:t>
      </w:r>
      <w:r w:rsidRPr="00AF482C">
        <w:rPr>
          <w:lang w:val="en-US"/>
        </w:rPr>
        <w:t>F</w:t>
      </w:r>
      <w:r>
        <w:t>unction Behaviour</w:t>
      </w:r>
      <w:r>
        <w:tab/>
      </w:r>
      <w:r>
        <w:fldChar w:fldCharType="begin" w:fldLock="1"/>
      </w:r>
      <w:r>
        <w:instrText xml:space="preserve"> PAGEREF _Toc98235770 \h </w:instrText>
      </w:r>
      <w:r>
        <w:fldChar w:fldCharType="separate"/>
      </w:r>
      <w:r>
        <w:t>120</w:t>
      </w:r>
      <w:r>
        <w:fldChar w:fldCharType="end"/>
      </w:r>
    </w:p>
    <w:p w14:paraId="62FFE94F" w14:textId="75220F49" w:rsidR="00AB41F9" w:rsidRDefault="00AB41F9">
      <w:pPr>
        <w:pStyle w:val="TOC5"/>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_Toc98235771 \h </w:instrText>
      </w:r>
      <w:r>
        <w:fldChar w:fldCharType="separate"/>
      </w:r>
      <w:r>
        <w:t>120</w:t>
      </w:r>
      <w:r>
        <w:fldChar w:fldCharType="end"/>
      </w:r>
    </w:p>
    <w:p w14:paraId="0EA65FF5" w14:textId="268663B3" w:rsidR="00AB41F9" w:rsidRDefault="00AB41F9">
      <w:pPr>
        <w:pStyle w:val="TOC4"/>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PFCP Session Report Procedure</w:t>
      </w:r>
      <w:r>
        <w:tab/>
      </w:r>
      <w:r>
        <w:fldChar w:fldCharType="begin" w:fldLock="1"/>
      </w:r>
      <w:r>
        <w:instrText xml:space="preserve"> PAGEREF _Toc98235772 \h </w:instrText>
      </w:r>
      <w:r>
        <w:fldChar w:fldCharType="separate"/>
      </w:r>
      <w:r>
        <w:t>120</w:t>
      </w:r>
      <w:r>
        <w:fldChar w:fldCharType="end"/>
      </w:r>
    </w:p>
    <w:p w14:paraId="1FBBEED5" w14:textId="660E5B05" w:rsidR="00AB41F9" w:rsidRDefault="00AB41F9">
      <w:pPr>
        <w:pStyle w:val="TOC5"/>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_Toc98235773 \h </w:instrText>
      </w:r>
      <w:r>
        <w:fldChar w:fldCharType="separate"/>
      </w:r>
      <w:r>
        <w:t>120</w:t>
      </w:r>
      <w:r>
        <w:fldChar w:fldCharType="end"/>
      </w:r>
    </w:p>
    <w:p w14:paraId="07C61708" w14:textId="091AE5F7" w:rsidR="00AB41F9" w:rsidRDefault="00AB41F9">
      <w:pPr>
        <w:pStyle w:val="TOC5"/>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 xml:space="preserve">UP </w:t>
      </w:r>
      <w:r w:rsidRPr="00AF482C">
        <w:rPr>
          <w:lang w:val="en-US"/>
        </w:rPr>
        <w:t>F</w:t>
      </w:r>
      <w:r>
        <w:t>unction Behaviour</w:t>
      </w:r>
      <w:r>
        <w:tab/>
      </w:r>
      <w:r>
        <w:fldChar w:fldCharType="begin" w:fldLock="1"/>
      </w:r>
      <w:r>
        <w:instrText xml:space="preserve"> PAGEREF _Toc98235774 \h </w:instrText>
      </w:r>
      <w:r>
        <w:fldChar w:fldCharType="separate"/>
      </w:r>
      <w:r>
        <w:t>120</w:t>
      </w:r>
      <w:r>
        <w:fldChar w:fldCharType="end"/>
      </w:r>
    </w:p>
    <w:p w14:paraId="556E437B" w14:textId="18FECC4D" w:rsidR="00AB41F9" w:rsidRDefault="00AB41F9">
      <w:pPr>
        <w:pStyle w:val="TOC5"/>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 xml:space="preserve">CP </w:t>
      </w:r>
      <w:r w:rsidRPr="00AF482C">
        <w:rPr>
          <w:lang w:val="en-US"/>
        </w:rPr>
        <w:t>F</w:t>
      </w:r>
      <w:r>
        <w:t>unction Behaviour</w:t>
      </w:r>
      <w:r>
        <w:tab/>
      </w:r>
      <w:r>
        <w:fldChar w:fldCharType="begin" w:fldLock="1"/>
      </w:r>
      <w:r>
        <w:instrText xml:space="preserve"> PAGEREF _Toc98235775 \h </w:instrText>
      </w:r>
      <w:r>
        <w:fldChar w:fldCharType="separate"/>
      </w:r>
      <w:r>
        <w:t>121</w:t>
      </w:r>
      <w:r>
        <w:fldChar w:fldCharType="end"/>
      </w:r>
    </w:p>
    <w:p w14:paraId="021F9AA8" w14:textId="4D105A31" w:rsidR="00AB41F9" w:rsidRDefault="00AB41F9">
      <w:pPr>
        <w:pStyle w:val="TOC3"/>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Reliable Delivery of PFCP Messages</w:t>
      </w:r>
      <w:r>
        <w:tab/>
      </w:r>
      <w:r>
        <w:fldChar w:fldCharType="begin" w:fldLock="1"/>
      </w:r>
      <w:r>
        <w:instrText xml:space="preserve"> PAGEREF _Toc98235776 \h </w:instrText>
      </w:r>
      <w:r>
        <w:fldChar w:fldCharType="separate"/>
      </w:r>
      <w:r>
        <w:t>121</w:t>
      </w:r>
      <w:r>
        <w:fldChar w:fldCharType="end"/>
      </w:r>
    </w:p>
    <w:p w14:paraId="117CD1C3" w14:textId="152A6CFB" w:rsidR="00AB41F9" w:rsidRDefault="00AB41F9">
      <w:pPr>
        <w:pStyle w:val="TOC3"/>
        <w:rPr>
          <w:rFonts w:asciiTheme="minorHAnsi" w:eastAsiaTheme="minorEastAsia" w:hAnsiTheme="minorHAnsi" w:cstheme="minorBidi"/>
          <w:sz w:val="22"/>
          <w:szCs w:val="22"/>
          <w:lang w:eastAsia="en-GB"/>
        </w:rPr>
      </w:pPr>
      <w:r>
        <w:t>6.</w:t>
      </w:r>
      <w:r w:rsidRPr="00AF482C">
        <w:rPr>
          <w:lang w:val="en-US"/>
        </w:rPr>
        <w:t>5</w:t>
      </w:r>
      <w:r>
        <w:rPr>
          <w:rFonts w:asciiTheme="minorHAnsi" w:eastAsiaTheme="minorEastAsia" w:hAnsiTheme="minorHAnsi" w:cstheme="minorBidi"/>
          <w:sz w:val="22"/>
          <w:szCs w:val="22"/>
          <w:lang w:eastAsia="en-GB"/>
        </w:rPr>
        <w:tab/>
      </w:r>
      <w:r>
        <w:t>PFCP messages bundling</w:t>
      </w:r>
      <w:r>
        <w:tab/>
      </w:r>
      <w:r>
        <w:fldChar w:fldCharType="begin" w:fldLock="1"/>
      </w:r>
      <w:r>
        <w:instrText xml:space="preserve"> PAGEREF _Toc98235777 \h </w:instrText>
      </w:r>
      <w:r>
        <w:fldChar w:fldCharType="separate"/>
      </w:r>
      <w:r>
        <w:t>121</w:t>
      </w:r>
      <w:r>
        <w:fldChar w:fldCharType="end"/>
      </w:r>
    </w:p>
    <w:p w14:paraId="7C87D831" w14:textId="0879D9E2" w:rsidR="00AB41F9" w:rsidRDefault="00AB41F9">
      <w:pPr>
        <w:rPr>
          <w:rFonts w:asciiTheme="minorHAnsi" w:eastAsiaTheme="minorEastAsia" w:hAnsiTheme="minorHAnsi" w:cstheme="minorBidi"/>
          <w:noProof/>
          <w:szCs w:val="22"/>
        </w:rPr>
      </w:pPr>
      <w:r>
        <w:rPr>
          <w:noProof/>
        </w:rPr>
        <w:t>7</w:t>
      </w:r>
      <w:r>
        <w:rPr>
          <w:rFonts w:asciiTheme="minorHAnsi" w:eastAsiaTheme="minorEastAsia" w:hAnsiTheme="minorHAnsi" w:cstheme="minorBidi"/>
          <w:szCs w:val="22"/>
        </w:rPr>
        <w:tab/>
      </w:r>
      <w:r>
        <w:rPr>
          <w:noProof/>
        </w:rPr>
        <w:t>Messages and Message Formats</w:t>
      </w:r>
      <w:r>
        <w:rPr>
          <w:noProof/>
        </w:rPr>
        <w:tab/>
      </w:r>
      <w:r>
        <w:rPr>
          <w:noProof/>
        </w:rPr>
        <w:fldChar w:fldCharType="begin" w:fldLock="1"/>
      </w:r>
      <w:r>
        <w:rPr>
          <w:noProof/>
        </w:rPr>
        <w:instrText xml:space="preserve"> PAGEREF _Toc98235778 \h </w:instrText>
      </w:r>
      <w:r>
        <w:rPr>
          <w:noProof/>
        </w:rPr>
      </w:r>
      <w:r>
        <w:fldChar w:fldCharType="separate"/>
      </w:r>
      <w:r>
        <w:rPr>
          <w:noProof/>
        </w:rPr>
        <w:t>122</w:t>
      </w:r>
      <w:r>
        <w:rPr>
          <w:noProof/>
        </w:rPr>
        <w:fldChar w:fldCharType="end"/>
      </w:r>
    </w:p>
    <w:p w14:paraId="027DC30B" w14:textId="1E91582C" w:rsidR="00AB41F9" w:rsidRDefault="00AB41F9">
      <w:pPr>
        <w:pStyle w:val="TOC3"/>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Transmission Order and Bit Definitions</w:t>
      </w:r>
      <w:r>
        <w:tab/>
      </w:r>
      <w:r>
        <w:fldChar w:fldCharType="begin" w:fldLock="1"/>
      </w:r>
      <w:r>
        <w:instrText xml:space="preserve"> PAGEREF _Toc98235779 \h </w:instrText>
      </w:r>
      <w:r>
        <w:fldChar w:fldCharType="separate"/>
      </w:r>
      <w:r>
        <w:t>122</w:t>
      </w:r>
      <w:r>
        <w:fldChar w:fldCharType="end"/>
      </w:r>
    </w:p>
    <w:p w14:paraId="2DB03E8F" w14:textId="5A33110A" w:rsidR="00AB41F9" w:rsidRDefault="00AB41F9">
      <w:pPr>
        <w:pStyle w:val="TOC3"/>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AF482C">
        <w:rPr>
          <w:lang w:val="en-US"/>
        </w:rPr>
        <w:t>M</w:t>
      </w:r>
      <w:r>
        <w:t>essage</w:t>
      </w:r>
      <w:r w:rsidRPr="00AF482C">
        <w:rPr>
          <w:lang w:val="en-US"/>
        </w:rPr>
        <w:t xml:space="preserve"> Format</w:t>
      </w:r>
      <w:r>
        <w:tab/>
      </w:r>
      <w:r>
        <w:fldChar w:fldCharType="begin" w:fldLock="1"/>
      </w:r>
      <w:r>
        <w:instrText xml:space="preserve"> PAGEREF _Toc98235780 \h </w:instrText>
      </w:r>
      <w:r>
        <w:fldChar w:fldCharType="separate"/>
      </w:r>
      <w:r>
        <w:t>122</w:t>
      </w:r>
      <w:r>
        <w:fldChar w:fldCharType="end"/>
      </w:r>
    </w:p>
    <w:p w14:paraId="5D5CCB51" w14:textId="577A826C" w:rsidR="00AB41F9" w:rsidRDefault="00AB41F9">
      <w:pPr>
        <w:pStyle w:val="TOC4"/>
        <w:rPr>
          <w:rFonts w:asciiTheme="minorHAnsi" w:eastAsiaTheme="minorEastAsia" w:hAnsiTheme="minorHAnsi" w:cstheme="minorBidi"/>
          <w:sz w:val="22"/>
          <w:szCs w:val="22"/>
          <w:lang w:eastAsia="en-GB"/>
        </w:rPr>
      </w:pPr>
      <w:r w:rsidRPr="00AB41F9">
        <w:t>7.2.1</w:t>
      </w:r>
      <w:r w:rsidRPr="00AB41F9">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_Toc98235781 \h </w:instrText>
      </w:r>
      <w:r>
        <w:fldChar w:fldCharType="separate"/>
      </w:r>
      <w:r>
        <w:t>122</w:t>
      </w:r>
      <w:r>
        <w:fldChar w:fldCharType="end"/>
      </w:r>
    </w:p>
    <w:p w14:paraId="4BF0CB53" w14:textId="42310268" w:rsidR="00AB41F9" w:rsidRDefault="00AB41F9">
      <w:pPr>
        <w:pStyle w:val="TOC4"/>
        <w:rPr>
          <w:rFonts w:asciiTheme="minorHAnsi" w:eastAsiaTheme="minorEastAsia" w:hAnsiTheme="minorHAnsi" w:cstheme="minorBidi"/>
          <w:sz w:val="22"/>
          <w:szCs w:val="22"/>
          <w:lang w:eastAsia="en-GB"/>
        </w:rPr>
      </w:pPr>
      <w:r w:rsidRPr="00AB41F9">
        <w:t>7.2.1A</w:t>
      </w:r>
      <w:r w:rsidRPr="00AB41F9">
        <w:rPr>
          <w:rFonts w:asciiTheme="minorHAnsi" w:eastAsiaTheme="minorEastAsia" w:hAnsiTheme="minorHAnsi" w:cstheme="minorBidi"/>
          <w:sz w:val="22"/>
          <w:szCs w:val="22"/>
          <w:lang w:eastAsia="en-GB"/>
        </w:rPr>
        <w:tab/>
      </w:r>
      <w:r w:rsidRPr="00AF482C">
        <w:rPr>
          <w:lang w:val="en-US"/>
        </w:rPr>
        <w:t>PFCP messages bundled in one UDP/IP packet</w:t>
      </w:r>
      <w:r>
        <w:tab/>
      </w:r>
      <w:r>
        <w:fldChar w:fldCharType="begin" w:fldLock="1"/>
      </w:r>
      <w:r>
        <w:instrText xml:space="preserve"> PAGEREF _Toc98235782 \h </w:instrText>
      </w:r>
      <w:r>
        <w:fldChar w:fldCharType="separate"/>
      </w:r>
      <w:r>
        <w:t>123</w:t>
      </w:r>
      <w:r>
        <w:fldChar w:fldCharType="end"/>
      </w:r>
    </w:p>
    <w:p w14:paraId="6FB51461" w14:textId="5DEB8FDE" w:rsidR="00AB41F9" w:rsidRDefault="00AB41F9">
      <w:pPr>
        <w:pStyle w:val="TOC4"/>
        <w:rPr>
          <w:rFonts w:asciiTheme="minorHAnsi" w:eastAsiaTheme="minorEastAsia" w:hAnsiTheme="minorHAnsi" w:cstheme="minorBidi"/>
          <w:sz w:val="22"/>
          <w:szCs w:val="22"/>
          <w:lang w:eastAsia="en-GB"/>
        </w:rPr>
      </w:pPr>
      <w:r w:rsidRPr="00AB41F9">
        <w:t>7.2.2</w:t>
      </w:r>
      <w:r w:rsidRPr="00AB41F9">
        <w:rPr>
          <w:rFonts w:asciiTheme="minorHAnsi" w:eastAsiaTheme="minorEastAsia" w:hAnsiTheme="minorHAnsi" w:cstheme="minorBidi"/>
          <w:sz w:val="22"/>
          <w:szCs w:val="22"/>
          <w:lang w:eastAsia="en-GB"/>
        </w:rPr>
        <w:tab/>
      </w:r>
      <w:r w:rsidRPr="00AF482C">
        <w:rPr>
          <w:lang w:val="en-US"/>
        </w:rPr>
        <w:t>Message Header</w:t>
      </w:r>
      <w:r>
        <w:tab/>
      </w:r>
      <w:r>
        <w:fldChar w:fldCharType="begin" w:fldLock="1"/>
      </w:r>
      <w:r>
        <w:instrText xml:space="preserve"> PAGEREF _Toc98235783 \h </w:instrText>
      </w:r>
      <w:r>
        <w:fldChar w:fldCharType="separate"/>
      </w:r>
      <w:r>
        <w:t>123</w:t>
      </w:r>
      <w:r>
        <w:fldChar w:fldCharType="end"/>
      </w:r>
    </w:p>
    <w:p w14:paraId="10DBB64A" w14:textId="21DD55A3" w:rsidR="00AB41F9" w:rsidRDefault="00AB41F9">
      <w:pPr>
        <w:pStyle w:val="TOC5"/>
        <w:rPr>
          <w:rFonts w:asciiTheme="minorHAnsi" w:eastAsiaTheme="minorEastAsia" w:hAnsiTheme="minorHAnsi" w:cstheme="minorBidi"/>
          <w:sz w:val="22"/>
          <w:szCs w:val="22"/>
          <w:lang w:eastAsia="en-GB"/>
        </w:rPr>
      </w:pPr>
      <w:r w:rsidRPr="00AB41F9">
        <w:t>7.2.2.1</w:t>
      </w:r>
      <w:r w:rsidRPr="00AB41F9">
        <w:rPr>
          <w:rFonts w:asciiTheme="minorHAnsi" w:eastAsiaTheme="minorEastAsia" w:hAnsiTheme="minorHAnsi" w:cstheme="minorBidi"/>
          <w:sz w:val="22"/>
          <w:szCs w:val="22"/>
          <w:lang w:eastAsia="en-GB"/>
        </w:rPr>
        <w:tab/>
      </w:r>
      <w:r w:rsidRPr="00AF482C">
        <w:rPr>
          <w:lang w:val="fr-FR"/>
        </w:rPr>
        <w:t>General Format</w:t>
      </w:r>
      <w:r>
        <w:tab/>
      </w:r>
      <w:r>
        <w:fldChar w:fldCharType="begin" w:fldLock="1"/>
      </w:r>
      <w:r>
        <w:instrText xml:space="preserve"> PAGEREF _Toc98235784 \h </w:instrText>
      </w:r>
      <w:r>
        <w:fldChar w:fldCharType="separate"/>
      </w:r>
      <w:r>
        <w:t>123</w:t>
      </w:r>
      <w:r>
        <w:fldChar w:fldCharType="end"/>
      </w:r>
    </w:p>
    <w:p w14:paraId="57ED01D5" w14:textId="2E1C7FDA" w:rsidR="00AB41F9" w:rsidRDefault="00AB41F9">
      <w:pPr>
        <w:pStyle w:val="TOC5"/>
        <w:rPr>
          <w:rFonts w:asciiTheme="minorHAnsi" w:eastAsiaTheme="minorEastAsia" w:hAnsiTheme="minorHAnsi" w:cstheme="minorBidi"/>
          <w:sz w:val="22"/>
          <w:szCs w:val="22"/>
          <w:lang w:eastAsia="en-GB"/>
        </w:rPr>
      </w:pPr>
      <w:r>
        <w:t>7.2.</w:t>
      </w:r>
      <w:r w:rsidRPr="00AF482C">
        <w:rPr>
          <w:lang w:val="en-US"/>
        </w:rPr>
        <w:t>2.2</w:t>
      </w:r>
      <w:r>
        <w:rPr>
          <w:rFonts w:asciiTheme="minorHAnsi" w:eastAsiaTheme="minorEastAsia" w:hAnsiTheme="minorHAnsi" w:cstheme="minorBidi"/>
          <w:sz w:val="22"/>
          <w:szCs w:val="22"/>
          <w:lang w:eastAsia="en-GB"/>
        </w:rPr>
        <w:tab/>
      </w:r>
      <w:r w:rsidRPr="00AF482C">
        <w:rPr>
          <w:lang w:val="fr-FR"/>
        </w:rPr>
        <w:t xml:space="preserve">PFCP </w:t>
      </w:r>
      <w:r w:rsidRPr="00AF482C">
        <w:rPr>
          <w:lang w:val="en-US"/>
        </w:rPr>
        <w:t>H</w:t>
      </w:r>
      <w:r>
        <w:t>eader</w:t>
      </w:r>
      <w:r w:rsidRPr="00AF482C">
        <w:rPr>
          <w:lang w:val="en-US"/>
        </w:rPr>
        <w:t xml:space="preserve"> for Node Related M</w:t>
      </w:r>
      <w:r>
        <w:t>essages</w:t>
      </w:r>
      <w:r>
        <w:tab/>
      </w:r>
      <w:r>
        <w:fldChar w:fldCharType="begin" w:fldLock="1"/>
      </w:r>
      <w:r>
        <w:instrText xml:space="preserve"> PAGEREF _Toc98235785 \h </w:instrText>
      </w:r>
      <w:r>
        <w:fldChar w:fldCharType="separate"/>
      </w:r>
      <w:r>
        <w:t>124</w:t>
      </w:r>
      <w:r>
        <w:fldChar w:fldCharType="end"/>
      </w:r>
    </w:p>
    <w:p w14:paraId="3A6C3720" w14:textId="6BD9F5E4" w:rsidR="00AB41F9" w:rsidRDefault="00AB41F9">
      <w:pPr>
        <w:pStyle w:val="TOC5"/>
        <w:rPr>
          <w:rFonts w:asciiTheme="minorHAnsi" w:eastAsiaTheme="minorEastAsia" w:hAnsiTheme="minorHAnsi" w:cstheme="minorBidi"/>
          <w:sz w:val="22"/>
          <w:szCs w:val="22"/>
          <w:lang w:eastAsia="en-GB"/>
        </w:rPr>
      </w:pPr>
      <w:r w:rsidRPr="00AB41F9">
        <w:t>7.2.2.3</w:t>
      </w:r>
      <w:r w:rsidRPr="00AB41F9">
        <w:rPr>
          <w:rFonts w:asciiTheme="minorHAnsi" w:eastAsiaTheme="minorEastAsia" w:hAnsiTheme="minorHAnsi" w:cstheme="minorBidi"/>
          <w:sz w:val="22"/>
          <w:szCs w:val="22"/>
          <w:lang w:eastAsia="en-GB"/>
        </w:rPr>
        <w:tab/>
      </w:r>
      <w:r w:rsidRPr="00AF482C">
        <w:rPr>
          <w:lang w:val="en-US"/>
        </w:rPr>
        <w:t>PFCP H</w:t>
      </w:r>
      <w:r>
        <w:t>eader</w:t>
      </w:r>
      <w:r w:rsidRPr="00AF482C">
        <w:rPr>
          <w:lang w:val="en-US"/>
        </w:rPr>
        <w:t xml:space="preserve"> for Session Related Messages</w:t>
      </w:r>
      <w:r>
        <w:tab/>
      </w:r>
      <w:r>
        <w:fldChar w:fldCharType="begin" w:fldLock="1"/>
      </w:r>
      <w:r>
        <w:instrText xml:space="preserve"> PAGEREF _Toc98235786 \h </w:instrText>
      </w:r>
      <w:r>
        <w:fldChar w:fldCharType="separate"/>
      </w:r>
      <w:r>
        <w:t>124</w:t>
      </w:r>
      <w:r>
        <w:fldChar w:fldCharType="end"/>
      </w:r>
    </w:p>
    <w:p w14:paraId="648B8BEF" w14:textId="2982F2BC" w:rsidR="00AB41F9" w:rsidRDefault="00AB41F9">
      <w:pPr>
        <w:pStyle w:val="TOC5"/>
        <w:rPr>
          <w:rFonts w:asciiTheme="minorHAnsi" w:eastAsiaTheme="minorEastAsia" w:hAnsiTheme="minorHAnsi" w:cstheme="minorBidi"/>
          <w:sz w:val="22"/>
          <w:szCs w:val="22"/>
          <w:lang w:eastAsia="en-GB"/>
        </w:rPr>
      </w:pPr>
      <w:r w:rsidRPr="00AB41F9">
        <w:t>7.2.2.4</w:t>
      </w:r>
      <w:r w:rsidRPr="00AB41F9">
        <w:rPr>
          <w:rFonts w:asciiTheme="minorHAnsi" w:eastAsiaTheme="minorEastAsia" w:hAnsiTheme="minorHAnsi" w:cstheme="minorBidi"/>
          <w:sz w:val="22"/>
          <w:szCs w:val="22"/>
          <w:lang w:eastAsia="en-GB"/>
        </w:rPr>
        <w:tab/>
      </w:r>
      <w:r>
        <w:t xml:space="preserve">Usage of the </w:t>
      </w:r>
      <w:r w:rsidRPr="00AF482C">
        <w:rPr>
          <w:lang w:val="en-US"/>
        </w:rPr>
        <w:t>PFCP</w:t>
      </w:r>
      <w:r>
        <w:t xml:space="preserve"> Header</w:t>
      </w:r>
      <w:r>
        <w:tab/>
      </w:r>
      <w:r>
        <w:fldChar w:fldCharType="begin" w:fldLock="1"/>
      </w:r>
      <w:r>
        <w:instrText xml:space="preserve"> PAGEREF _Toc98235787 \h </w:instrText>
      </w:r>
      <w:r>
        <w:fldChar w:fldCharType="separate"/>
      </w:r>
      <w:r>
        <w:t>124</w:t>
      </w:r>
      <w:r>
        <w:fldChar w:fldCharType="end"/>
      </w:r>
    </w:p>
    <w:p w14:paraId="58842A56" w14:textId="5E32A4E9" w:rsidR="00AB41F9" w:rsidRDefault="00AB41F9">
      <w:pPr>
        <w:rPr>
          <w:rFonts w:asciiTheme="minorHAnsi" w:eastAsiaTheme="minorEastAsia" w:hAnsiTheme="minorHAnsi" w:cstheme="minorBidi"/>
          <w:noProof/>
          <w:sz w:val="22"/>
          <w:szCs w:val="22"/>
        </w:rPr>
      </w:pPr>
      <w:r w:rsidRPr="00AB41F9">
        <w:rPr>
          <w:noProof/>
        </w:rPr>
        <w:t>7.2.2.4.1</w:t>
      </w:r>
      <w:r w:rsidRPr="00AB41F9">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_Toc98235788 \h </w:instrText>
      </w:r>
      <w:r>
        <w:rPr>
          <w:noProof/>
        </w:rPr>
      </w:r>
      <w:r>
        <w:fldChar w:fldCharType="separate"/>
      </w:r>
      <w:r>
        <w:rPr>
          <w:noProof/>
        </w:rPr>
        <w:t>124</w:t>
      </w:r>
      <w:r>
        <w:rPr>
          <w:noProof/>
        </w:rPr>
        <w:fldChar w:fldCharType="end"/>
      </w:r>
    </w:p>
    <w:p w14:paraId="61590F44" w14:textId="4C839102" w:rsidR="00AB41F9" w:rsidRDefault="00AB41F9">
      <w:pPr>
        <w:rPr>
          <w:rFonts w:asciiTheme="minorHAnsi" w:eastAsiaTheme="minorEastAsia" w:hAnsiTheme="minorHAnsi" w:cstheme="minorBidi"/>
          <w:noProof/>
          <w:sz w:val="22"/>
          <w:szCs w:val="22"/>
        </w:rPr>
      </w:pPr>
      <w:r>
        <w:rPr>
          <w:noProof/>
        </w:rPr>
        <w:t>7.2.2.4.2</w:t>
      </w:r>
      <w:r>
        <w:rPr>
          <w:rFonts w:asciiTheme="minorHAnsi" w:eastAsiaTheme="minorEastAsia" w:hAnsiTheme="minorHAnsi" w:cstheme="minorBidi"/>
          <w:noProof/>
          <w:sz w:val="22"/>
          <w:szCs w:val="22"/>
        </w:rPr>
        <w:tab/>
      </w:r>
      <w:r>
        <w:rPr>
          <w:noProof/>
        </w:rPr>
        <w:t>Conditions for Sending SEID=0 in PFCP Header</w:t>
      </w:r>
      <w:r>
        <w:rPr>
          <w:noProof/>
        </w:rPr>
        <w:tab/>
      </w:r>
      <w:r>
        <w:rPr>
          <w:noProof/>
        </w:rPr>
        <w:fldChar w:fldCharType="begin" w:fldLock="1"/>
      </w:r>
      <w:r>
        <w:rPr>
          <w:noProof/>
        </w:rPr>
        <w:instrText xml:space="preserve"> PAGEREF _Toc98235789 \h </w:instrText>
      </w:r>
      <w:r>
        <w:rPr>
          <w:noProof/>
        </w:rPr>
      </w:r>
      <w:r>
        <w:fldChar w:fldCharType="separate"/>
      </w:r>
      <w:r>
        <w:rPr>
          <w:noProof/>
        </w:rPr>
        <w:t>125</w:t>
      </w:r>
      <w:r>
        <w:rPr>
          <w:noProof/>
        </w:rPr>
        <w:fldChar w:fldCharType="end"/>
      </w:r>
    </w:p>
    <w:p w14:paraId="30AB7E5E" w14:textId="1CD10382" w:rsidR="00AB41F9" w:rsidRDefault="00AB41F9">
      <w:pPr>
        <w:pStyle w:val="TOC4"/>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_Toc98235790 \h </w:instrText>
      </w:r>
      <w:r>
        <w:fldChar w:fldCharType="separate"/>
      </w:r>
      <w:r>
        <w:t>126</w:t>
      </w:r>
      <w:r>
        <w:fldChar w:fldCharType="end"/>
      </w:r>
    </w:p>
    <w:p w14:paraId="3E1BADBF" w14:textId="766F8E11" w:rsidR="00AB41F9" w:rsidRDefault="00AB41F9">
      <w:pPr>
        <w:pStyle w:val="TOC5"/>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_Toc98235791 \h </w:instrText>
      </w:r>
      <w:r>
        <w:fldChar w:fldCharType="separate"/>
      </w:r>
      <w:r>
        <w:t>126</w:t>
      </w:r>
      <w:r>
        <w:fldChar w:fldCharType="end"/>
      </w:r>
    </w:p>
    <w:p w14:paraId="46E54ACF" w14:textId="3E8F4925" w:rsidR="00AB41F9" w:rsidRDefault="00AB41F9">
      <w:pPr>
        <w:pStyle w:val="TOC5"/>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Presence Requirements of Information Elements</w:t>
      </w:r>
      <w:r>
        <w:tab/>
      </w:r>
      <w:r>
        <w:fldChar w:fldCharType="begin" w:fldLock="1"/>
      </w:r>
      <w:r>
        <w:instrText xml:space="preserve"> PAGEREF _Toc98235792 \h </w:instrText>
      </w:r>
      <w:r>
        <w:fldChar w:fldCharType="separate"/>
      </w:r>
      <w:r>
        <w:t>126</w:t>
      </w:r>
      <w:r>
        <w:fldChar w:fldCharType="end"/>
      </w:r>
    </w:p>
    <w:p w14:paraId="6573B98B" w14:textId="683C689D" w:rsidR="00AB41F9" w:rsidRDefault="00AB41F9">
      <w:pPr>
        <w:pStyle w:val="TOC5"/>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Grouped Information Elements</w:t>
      </w:r>
      <w:r>
        <w:tab/>
      </w:r>
      <w:r>
        <w:fldChar w:fldCharType="begin" w:fldLock="1"/>
      </w:r>
      <w:r>
        <w:instrText xml:space="preserve"> PAGEREF _Toc98235793 \h </w:instrText>
      </w:r>
      <w:r>
        <w:fldChar w:fldCharType="separate"/>
      </w:r>
      <w:r>
        <w:t>127</w:t>
      </w:r>
      <w:r>
        <w:fldChar w:fldCharType="end"/>
      </w:r>
    </w:p>
    <w:p w14:paraId="23A1FB3D" w14:textId="258405E3" w:rsidR="00AB41F9" w:rsidRDefault="00AB41F9">
      <w:pPr>
        <w:pStyle w:val="TOC5"/>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Information Element Type</w:t>
      </w:r>
      <w:r>
        <w:tab/>
      </w:r>
      <w:r>
        <w:fldChar w:fldCharType="begin" w:fldLock="1"/>
      </w:r>
      <w:r>
        <w:instrText xml:space="preserve"> PAGEREF _Toc98235794 \h </w:instrText>
      </w:r>
      <w:r>
        <w:fldChar w:fldCharType="separate"/>
      </w:r>
      <w:r>
        <w:t>127</w:t>
      </w:r>
      <w:r>
        <w:fldChar w:fldCharType="end"/>
      </w:r>
    </w:p>
    <w:p w14:paraId="183022A9" w14:textId="774E0720" w:rsidR="00AB41F9" w:rsidRDefault="00AB41F9">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Message Types</w:t>
      </w:r>
      <w:r>
        <w:tab/>
      </w:r>
      <w:r>
        <w:fldChar w:fldCharType="begin" w:fldLock="1"/>
      </w:r>
      <w:r>
        <w:instrText xml:space="preserve"> PAGEREF _Toc98235795 \h </w:instrText>
      </w:r>
      <w:r>
        <w:fldChar w:fldCharType="separate"/>
      </w:r>
      <w:r>
        <w:t>127</w:t>
      </w:r>
      <w:r>
        <w:fldChar w:fldCharType="end"/>
      </w:r>
    </w:p>
    <w:p w14:paraId="09AE7C86" w14:textId="5304083B" w:rsidR="00AB41F9" w:rsidRDefault="00AB41F9">
      <w:pPr>
        <w:pStyle w:val="TOC3"/>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PFCP Node Related Messages</w:t>
      </w:r>
      <w:r>
        <w:tab/>
      </w:r>
      <w:r>
        <w:fldChar w:fldCharType="begin" w:fldLock="1"/>
      </w:r>
      <w:r>
        <w:instrText xml:space="preserve"> PAGEREF _Toc98235796 \h </w:instrText>
      </w:r>
      <w:r>
        <w:fldChar w:fldCharType="separate"/>
      </w:r>
      <w:r>
        <w:t>128</w:t>
      </w:r>
      <w:r>
        <w:fldChar w:fldCharType="end"/>
      </w:r>
    </w:p>
    <w:p w14:paraId="05EBCCF7" w14:textId="434E4CF8" w:rsidR="00AB41F9" w:rsidRDefault="00AB41F9">
      <w:pPr>
        <w:pStyle w:val="TOC4"/>
        <w:rPr>
          <w:rFonts w:asciiTheme="minorHAnsi" w:eastAsiaTheme="minorEastAsia" w:hAnsiTheme="minorHAnsi" w:cstheme="minorBidi"/>
          <w:sz w:val="22"/>
          <w:szCs w:val="22"/>
          <w:lang w:eastAsia="en-GB"/>
        </w:rPr>
      </w:pPr>
      <w:r>
        <w:t>7.</w:t>
      </w:r>
      <w:r w:rsidRPr="00AF482C">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_Toc98235797 \h </w:instrText>
      </w:r>
      <w:r>
        <w:fldChar w:fldCharType="separate"/>
      </w:r>
      <w:r>
        <w:t>128</w:t>
      </w:r>
      <w:r>
        <w:fldChar w:fldCharType="end"/>
      </w:r>
    </w:p>
    <w:p w14:paraId="4222E09E" w14:textId="3BFD8819" w:rsidR="00AB41F9" w:rsidRDefault="00AB41F9">
      <w:pPr>
        <w:pStyle w:val="TOC4"/>
        <w:rPr>
          <w:rFonts w:asciiTheme="minorHAnsi" w:eastAsiaTheme="minorEastAsia" w:hAnsiTheme="minorHAnsi" w:cstheme="minorBidi"/>
          <w:sz w:val="22"/>
          <w:szCs w:val="22"/>
          <w:lang w:eastAsia="en-GB"/>
        </w:rPr>
      </w:pPr>
      <w:r w:rsidRPr="00AB41F9">
        <w:t>7.4.2</w:t>
      </w:r>
      <w:r w:rsidRPr="00AB41F9">
        <w:rPr>
          <w:rFonts w:asciiTheme="minorHAnsi" w:hAnsiTheme="minorHAnsi" w:cstheme="minorBidi"/>
          <w:sz w:val="22"/>
          <w:szCs w:val="22"/>
          <w:lang w:eastAsia="en-GB"/>
        </w:rPr>
        <w:tab/>
      </w:r>
      <w:r w:rsidRPr="00AF482C">
        <w:rPr>
          <w:rFonts w:eastAsia="SimSun"/>
          <w:lang w:eastAsia="zh-CN"/>
        </w:rPr>
        <w:t>Heartbeat</w:t>
      </w:r>
      <w:r w:rsidRPr="00AF482C">
        <w:rPr>
          <w:rFonts w:eastAsia="SimSun"/>
        </w:rPr>
        <w:t xml:space="preserve"> Messages</w:t>
      </w:r>
      <w:r>
        <w:tab/>
      </w:r>
      <w:r>
        <w:fldChar w:fldCharType="begin" w:fldLock="1"/>
      </w:r>
      <w:r>
        <w:instrText xml:space="preserve"> PAGEREF _Toc98235798 \h </w:instrText>
      </w:r>
      <w:r>
        <w:fldChar w:fldCharType="separate"/>
      </w:r>
      <w:r>
        <w:t>128</w:t>
      </w:r>
      <w:r>
        <w:fldChar w:fldCharType="end"/>
      </w:r>
    </w:p>
    <w:p w14:paraId="4F0FF2C7" w14:textId="2DE3C104" w:rsidR="00AB41F9" w:rsidRDefault="00AB41F9">
      <w:pPr>
        <w:pStyle w:val="TOC5"/>
        <w:rPr>
          <w:rFonts w:asciiTheme="minorHAnsi" w:eastAsiaTheme="minorEastAsia" w:hAnsiTheme="minorHAnsi" w:cstheme="minorBidi"/>
          <w:sz w:val="22"/>
          <w:szCs w:val="22"/>
          <w:lang w:eastAsia="en-GB"/>
        </w:rPr>
      </w:pPr>
      <w:r w:rsidRPr="00AB41F9">
        <w:t>7.4.2.</w:t>
      </w:r>
      <w:r w:rsidRPr="00AB41F9">
        <w:rPr>
          <w:lang w:eastAsia="zh-CN"/>
        </w:rPr>
        <w:t>2</w:t>
      </w:r>
      <w:r w:rsidRPr="00AB41F9">
        <w:rPr>
          <w:rFonts w:asciiTheme="minorHAnsi" w:hAnsiTheme="minorHAnsi" w:cstheme="minorBidi"/>
          <w:sz w:val="22"/>
          <w:szCs w:val="22"/>
          <w:lang w:eastAsia="en-GB"/>
        </w:rPr>
        <w:tab/>
      </w:r>
      <w:r w:rsidRPr="00AF482C">
        <w:rPr>
          <w:rFonts w:eastAsia="SimSun"/>
          <w:lang w:eastAsia="zh-CN"/>
        </w:rPr>
        <w:t>Heartbeat Response</w:t>
      </w:r>
      <w:r>
        <w:tab/>
      </w:r>
      <w:r>
        <w:fldChar w:fldCharType="begin" w:fldLock="1"/>
      </w:r>
      <w:r>
        <w:instrText xml:space="preserve"> PAGEREF _Toc98235799 \h </w:instrText>
      </w:r>
      <w:r>
        <w:fldChar w:fldCharType="separate"/>
      </w:r>
      <w:r>
        <w:t>129</w:t>
      </w:r>
      <w:r>
        <w:fldChar w:fldCharType="end"/>
      </w:r>
    </w:p>
    <w:p w14:paraId="31E18CEB" w14:textId="204E53EC" w:rsidR="00AB41F9" w:rsidRDefault="00AB41F9">
      <w:pPr>
        <w:pStyle w:val="TOC4"/>
        <w:rPr>
          <w:rFonts w:asciiTheme="minorHAnsi" w:eastAsiaTheme="minorEastAsia" w:hAnsiTheme="minorHAnsi" w:cstheme="minorBidi"/>
          <w:sz w:val="22"/>
          <w:szCs w:val="22"/>
          <w:lang w:eastAsia="en-GB"/>
        </w:rPr>
      </w:pPr>
      <w:r w:rsidRPr="00AB41F9">
        <w:t>7.4.3</w:t>
      </w:r>
      <w:r w:rsidRPr="00AB41F9">
        <w:rPr>
          <w:rFonts w:asciiTheme="minorHAnsi" w:hAnsiTheme="minorHAnsi" w:cstheme="minorBidi"/>
          <w:sz w:val="22"/>
          <w:szCs w:val="22"/>
          <w:lang w:eastAsia="en-GB"/>
        </w:rPr>
        <w:tab/>
      </w:r>
      <w:r w:rsidRPr="00AF482C">
        <w:rPr>
          <w:rFonts w:eastAsia="SimSun"/>
          <w:lang w:val="en-US"/>
        </w:rPr>
        <w:t xml:space="preserve">PFCP </w:t>
      </w:r>
      <w:r w:rsidRPr="00AF482C">
        <w:rPr>
          <w:rFonts w:eastAsia="SimSun"/>
          <w:lang w:eastAsia="zh-CN"/>
        </w:rPr>
        <w:t>PFD Management</w:t>
      </w:r>
      <w:r>
        <w:tab/>
      </w:r>
      <w:r>
        <w:fldChar w:fldCharType="begin" w:fldLock="1"/>
      </w:r>
      <w:r>
        <w:instrText xml:space="preserve"> PAGEREF _Toc98235800 \h </w:instrText>
      </w:r>
      <w:r>
        <w:fldChar w:fldCharType="separate"/>
      </w:r>
      <w:r>
        <w:t>129</w:t>
      </w:r>
      <w:r>
        <w:fldChar w:fldCharType="end"/>
      </w:r>
    </w:p>
    <w:p w14:paraId="34E7D7EE" w14:textId="64AA2240" w:rsidR="00AB41F9" w:rsidRDefault="00AB41F9">
      <w:pPr>
        <w:pStyle w:val="TOC5"/>
        <w:rPr>
          <w:rFonts w:asciiTheme="minorHAnsi" w:eastAsiaTheme="minorEastAsia" w:hAnsiTheme="minorHAnsi" w:cstheme="minorBidi"/>
          <w:sz w:val="22"/>
          <w:szCs w:val="22"/>
          <w:lang w:eastAsia="en-GB"/>
        </w:rPr>
      </w:pPr>
      <w:r w:rsidRPr="00AB41F9">
        <w:t>7.4.3.1</w:t>
      </w:r>
      <w:r w:rsidRPr="00AB41F9">
        <w:rPr>
          <w:rFonts w:asciiTheme="minorHAnsi" w:hAnsiTheme="minorHAnsi" w:cstheme="minorBidi"/>
          <w:sz w:val="22"/>
          <w:szCs w:val="22"/>
          <w:lang w:eastAsia="en-GB"/>
        </w:rPr>
        <w:tab/>
      </w:r>
      <w:r w:rsidRPr="00AF482C">
        <w:rPr>
          <w:rFonts w:eastAsia="SimSun"/>
          <w:lang w:val="fr-FR"/>
        </w:rPr>
        <w:t xml:space="preserve">PFCP </w:t>
      </w:r>
      <w:r w:rsidRPr="00AF482C">
        <w:rPr>
          <w:rFonts w:eastAsia="SimSun"/>
          <w:lang w:val="fr-FR" w:eastAsia="zh-CN"/>
        </w:rPr>
        <w:t>PFD Management Request</w:t>
      </w:r>
      <w:r>
        <w:tab/>
      </w:r>
      <w:r>
        <w:fldChar w:fldCharType="begin" w:fldLock="1"/>
      </w:r>
      <w:r>
        <w:instrText xml:space="preserve"> PAGEREF _Toc98235801 \h </w:instrText>
      </w:r>
      <w:r>
        <w:fldChar w:fldCharType="separate"/>
      </w:r>
      <w:r>
        <w:t>129</w:t>
      </w:r>
      <w:r>
        <w:fldChar w:fldCharType="end"/>
      </w:r>
    </w:p>
    <w:p w14:paraId="3D53A705" w14:textId="09D497B2" w:rsidR="00AB41F9" w:rsidRDefault="00AB41F9">
      <w:pPr>
        <w:pStyle w:val="TOC5"/>
        <w:rPr>
          <w:rFonts w:asciiTheme="minorHAnsi" w:eastAsiaTheme="minorEastAsia" w:hAnsiTheme="minorHAnsi" w:cstheme="minorBidi"/>
          <w:sz w:val="22"/>
          <w:szCs w:val="22"/>
          <w:lang w:eastAsia="en-GB"/>
        </w:rPr>
      </w:pPr>
      <w:r w:rsidRPr="00AB41F9">
        <w:t>7.4.3.</w:t>
      </w:r>
      <w:r w:rsidRPr="00AB41F9">
        <w:rPr>
          <w:lang w:eastAsia="zh-CN"/>
        </w:rPr>
        <w:t>2</w:t>
      </w:r>
      <w:r w:rsidRPr="00AB41F9">
        <w:rPr>
          <w:rFonts w:asciiTheme="minorHAnsi" w:hAnsiTheme="minorHAnsi" w:cstheme="minorBidi"/>
          <w:sz w:val="22"/>
          <w:szCs w:val="22"/>
          <w:lang w:eastAsia="en-GB"/>
        </w:rPr>
        <w:tab/>
      </w:r>
      <w:r w:rsidRPr="00AF482C">
        <w:rPr>
          <w:rFonts w:eastAsia="SimSun"/>
          <w:lang w:val="fr-FR"/>
        </w:rPr>
        <w:t xml:space="preserve">PFCP </w:t>
      </w:r>
      <w:r w:rsidRPr="00AF482C">
        <w:rPr>
          <w:rFonts w:eastAsia="SimSun"/>
          <w:lang w:val="fr-FR" w:eastAsia="zh-CN"/>
        </w:rPr>
        <w:t>PFD Management Response</w:t>
      </w:r>
      <w:r>
        <w:tab/>
      </w:r>
      <w:r>
        <w:fldChar w:fldCharType="begin" w:fldLock="1"/>
      </w:r>
      <w:r>
        <w:instrText xml:space="preserve"> PAGEREF _Toc98235802 \h </w:instrText>
      </w:r>
      <w:r>
        <w:fldChar w:fldCharType="separate"/>
      </w:r>
      <w:r>
        <w:t>130</w:t>
      </w:r>
      <w:r>
        <w:fldChar w:fldCharType="end"/>
      </w:r>
    </w:p>
    <w:p w14:paraId="4D3B3153" w14:textId="37619848" w:rsidR="00AB41F9" w:rsidRDefault="00AB41F9">
      <w:pPr>
        <w:pStyle w:val="TOC4"/>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PFCP Association messages</w:t>
      </w:r>
      <w:r>
        <w:tab/>
      </w:r>
      <w:r>
        <w:fldChar w:fldCharType="begin" w:fldLock="1"/>
      </w:r>
      <w:r>
        <w:instrText xml:space="preserve"> PAGEREF _Toc98235803 \h </w:instrText>
      </w:r>
      <w:r>
        <w:fldChar w:fldCharType="separate"/>
      </w:r>
      <w:r>
        <w:t>131</w:t>
      </w:r>
      <w:r>
        <w:fldChar w:fldCharType="end"/>
      </w:r>
    </w:p>
    <w:p w14:paraId="72E01411" w14:textId="5A1F96BE" w:rsidR="00AB41F9" w:rsidRDefault="00AB41F9">
      <w:pPr>
        <w:pStyle w:val="TOC5"/>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PFCP Association Setup Request</w:t>
      </w:r>
      <w:r>
        <w:tab/>
      </w:r>
      <w:r>
        <w:fldChar w:fldCharType="begin" w:fldLock="1"/>
      </w:r>
      <w:r>
        <w:instrText xml:space="preserve"> PAGEREF _Toc98235804 \h </w:instrText>
      </w:r>
      <w:r>
        <w:fldChar w:fldCharType="separate"/>
      </w:r>
      <w:r>
        <w:t>131</w:t>
      </w:r>
      <w:r>
        <w:fldChar w:fldCharType="end"/>
      </w:r>
    </w:p>
    <w:p w14:paraId="196EC4FE" w14:textId="651198A0" w:rsidR="00AB41F9" w:rsidRDefault="00AB41F9">
      <w:pPr>
        <w:rPr>
          <w:rFonts w:asciiTheme="minorHAnsi" w:eastAsiaTheme="minorEastAsia" w:hAnsiTheme="minorHAnsi" w:cstheme="minorBidi"/>
          <w:noProof/>
          <w:sz w:val="22"/>
          <w:szCs w:val="22"/>
        </w:rPr>
      </w:pPr>
      <w:r>
        <w:rPr>
          <w:noProof/>
        </w:rPr>
        <w:t>7.4.4.1.1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_Toc98235805 \h </w:instrText>
      </w:r>
      <w:r>
        <w:rPr>
          <w:noProof/>
        </w:rPr>
      </w:r>
      <w:r>
        <w:fldChar w:fldCharType="separate"/>
      </w:r>
      <w:r>
        <w:rPr>
          <w:noProof/>
        </w:rPr>
        <w:t>131</w:t>
      </w:r>
      <w:r>
        <w:rPr>
          <w:noProof/>
        </w:rPr>
        <w:fldChar w:fldCharType="end"/>
      </w:r>
    </w:p>
    <w:p w14:paraId="4987FEA4" w14:textId="2A6F7219" w:rsidR="00AB41F9" w:rsidRDefault="00AB41F9">
      <w:pPr>
        <w:rPr>
          <w:rFonts w:asciiTheme="minorHAnsi" w:eastAsiaTheme="minorEastAsia" w:hAnsiTheme="minorHAnsi" w:cstheme="minorBidi"/>
          <w:noProof/>
          <w:sz w:val="22"/>
          <w:szCs w:val="22"/>
        </w:rPr>
      </w:pPr>
      <w:r>
        <w:rPr>
          <w:noProof/>
        </w:rPr>
        <w:t>7.4.4.1.2</w:t>
      </w:r>
      <w:r>
        <w:rPr>
          <w:rFonts w:asciiTheme="minorHAnsi" w:eastAsiaTheme="minorEastAsia" w:hAnsiTheme="minorHAnsi" w:cstheme="minorBidi"/>
          <w:noProof/>
          <w:sz w:val="22"/>
          <w:szCs w:val="22"/>
        </w:rPr>
        <w:tab/>
      </w:r>
      <w:r>
        <w:rPr>
          <w:noProof/>
        </w:rPr>
        <w:t>Clock Drift Control Information IE within PFCP Association Setup Request</w:t>
      </w:r>
      <w:r>
        <w:rPr>
          <w:noProof/>
        </w:rPr>
        <w:tab/>
      </w:r>
      <w:r>
        <w:rPr>
          <w:noProof/>
        </w:rPr>
        <w:fldChar w:fldCharType="begin" w:fldLock="1"/>
      </w:r>
      <w:r>
        <w:rPr>
          <w:noProof/>
        </w:rPr>
        <w:instrText xml:space="preserve"> PAGEREF _Toc98235806 \h </w:instrText>
      </w:r>
      <w:r>
        <w:rPr>
          <w:noProof/>
        </w:rPr>
      </w:r>
      <w:r>
        <w:fldChar w:fldCharType="separate"/>
      </w:r>
      <w:r>
        <w:rPr>
          <w:noProof/>
        </w:rPr>
        <w:t>134</w:t>
      </w:r>
      <w:r>
        <w:rPr>
          <w:noProof/>
        </w:rPr>
        <w:fldChar w:fldCharType="end"/>
      </w:r>
    </w:p>
    <w:p w14:paraId="0140C687" w14:textId="58668067" w:rsidR="00AB41F9" w:rsidRDefault="00AB41F9">
      <w:pPr>
        <w:rPr>
          <w:rFonts w:asciiTheme="minorHAnsi" w:eastAsiaTheme="minorEastAsia" w:hAnsiTheme="minorHAnsi" w:cstheme="minorBidi"/>
          <w:noProof/>
          <w:sz w:val="22"/>
          <w:szCs w:val="22"/>
        </w:rPr>
      </w:pPr>
      <w:r>
        <w:rPr>
          <w:noProof/>
        </w:rPr>
        <w:t>7.4.4.1.3</w:t>
      </w:r>
      <w:r>
        <w:rPr>
          <w:rFonts w:asciiTheme="minorHAnsi" w:eastAsiaTheme="minorEastAsia" w:hAnsiTheme="minorHAnsi" w:cstheme="minorBidi"/>
          <w:noProof/>
          <w:sz w:val="22"/>
          <w:szCs w:val="22"/>
        </w:rPr>
        <w:tab/>
      </w:r>
      <w:r>
        <w:rPr>
          <w:noProof/>
        </w:rPr>
        <w:t>GTP-U Path QoS Control Information IE within PFCP Association Setup Request</w:t>
      </w:r>
      <w:r>
        <w:rPr>
          <w:noProof/>
        </w:rPr>
        <w:tab/>
      </w:r>
      <w:r>
        <w:rPr>
          <w:noProof/>
        </w:rPr>
        <w:fldChar w:fldCharType="begin" w:fldLock="1"/>
      </w:r>
      <w:r>
        <w:rPr>
          <w:noProof/>
        </w:rPr>
        <w:instrText xml:space="preserve"> PAGEREF _Toc98235807 \h </w:instrText>
      </w:r>
      <w:r>
        <w:rPr>
          <w:noProof/>
        </w:rPr>
      </w:r>
      <w:r>
        <w:fldChar w:fldCharType="separate"/>
      </w:r>
      <w:r>
        <w:rPr>
          <w:noProof/>
        </w:rPr>
        <w:t>134</w:t>
      </w:r>
      <w:r>
        <w:rPr>
          <w:noProof/>
        </w:rPr>
        <w:fldChar w:fldCharType="end"/>
      </w:r>
    </w:p>
    <w:p w14:paraId="2D0CE091" w14:textId="452C13F9" w:rsidR="00AB41F9" w:rsidRDefault="00AB41F9">
      <w:pPr>
        <w:pStyle w:val="TOC5"/>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PFCP Association Setup Response</w:t>
      </w:r>
      <w:r>
        <w:tab/>
      </w:r>
      <w:r>
        <w:fldChar w:fldCharType="begin" w:fldLock="1"/>
      </w:r>
      <w:r>
        <w:instrText xml:space="preserve"> PAGEREF _Toc98235808 \h </w:instrText>
      </w:r>
      <w:r>
        <w:fldChar w:fldCharType="separate"/>
      </w:r>
      <w:r>
        <w:t>136</w:t>
      </w:r>
      <w:r>
        <w:fldChar w:fldCharType="end"/>
      </w:r>
    </w:p>
    <w:p w14:paraId="620FE501" w14:textId="169230C7" w:rsidR="00AB41F9" w:rsidRDefault="00AB41F9">
      <w:pPr>
        <w:pStyle w:val="TOC5"/>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PFCP Association Update Request</w:t>
      </w:r>
      <w:r>
        <w:tab/>
      </w:r>
      <w:r>
        <w:fldChar w:fldCharType="begin" w:fldLock="1"/>
      </w:r>
      <w:r>
        <w:instrText xml:space="preserve"> PAGEREF _Toc98235809 \h </w:instrText>
      </w:r>
      <w:r>
        <w:fldChar w:fldCharType="separate"/>
      </w:r>
      <w:r>
        <w:t>139</w:t>
      </w:r>
      <w:r>
        <w:fldChar w:fldCharType="end"/>
      </w:r>
    </w:p>
    <w:p w14:paraId="16D143E6" w14:textId="24ED28B0" w:rsidR="00AB41F9" w:rsidRDefault="00AB41F9">
      <w:pPr>
        <w:rPr>
          <w:rFonts w:asciiTheme="minorHAnsi" w:eastAsiaTheme="minorEastAsia" w:hAnsiTheme="minorHAnsi" w:cstheme="minorBidi"/>
          <w:noProof/>
          <w:sz w:val="22"/>
          <w:szCs w:val="22"/>
        </w:rPr>
      </w:pPr>
      <w:r>
        <w:rPr>
          <w:noProof/>
        </w:rPr>
        <w:t>7.4.4.3.1</w:t>
      </w:r>
      <w:r>
        <w:rPr>
          <w:rFonts w:asciiTheme="minorHAnsi" w:eastAsiaTheme="minorEastAsia" w:hAnsiTheme="minorHAnsi" w:cstheme="minorBidi"/>
          <w:noProof/>
          <w:sz w:val="22"/>
          <w:szCs w:val="22"/>
        </w:rPr>
        <w:tab/>
      </w:r>
      <w:r w:rsidRPr="00AF482C">
        <w:rPr>
          <w:rFonts w:cs="Arial"/>
          <w:noProof/>
          <w:lang w:val="en-US" w:eastAsia="x-none"/>
        </w:rPr>
        <w:t>UE IP Address Usage Information IE</w:t>
      </w:r>
      <w:r>
        <w:rPr>
          <w:noProof/>
        </w:rPr>
        <w:t xml:space="preserve"> within PFCP Association Update Request</w:t>
      </w:r>
      <w:r>
        <w:rPr>
          <w:noProof/>
        </w:rPr>
        <w:tab/>
      </w:r>
      <w:r>
        <w:rPr>
          <w:noProof/>
        </w:rPr>
        <w:fldChar w:fldCharType="begin" w:fldLock="1"/>
      </w:r>
      <w:r>
        <w:rPr>
          <w:noProof/>
        </w:rPr>
        <w:instrText xml:space="preserve"> PAGEREF _Toc98235810 \h </w:instrText>
      </w:r>
      <w:r>
        <w:rPr>
          <w:noProof/>
        </w:rPr>
      </w:r>
      <w:r>
        <w:fldChar w:fldCharType="separate"/>
      </w:r>
      <w:r>
        <w:rPr>
          <w:noProof/>
        </w:rPr>
        <w:t>141</w:t>
      </w:r>
      <w:r>
        <w:rPr>
          <w:noProof/>
        </w:rPr>
        <w:fldChar w:fldCharType="end"/>
      </w:r>
    </w:p>
    <w:p w14:paraId="75269955" w14:textId="2BAD70F5" w:rsidR="00AB41F9" w:rsidRDefault="00AB41F9">
      <w:pPr>
        <w:pStyle w:val="TOC5"/>
        <w:rPr>
          <w:rFonts w:asciiTheme="minorHAnsi" w:eastAsiaTheme="minorEastAsia" w:hAnsiTheme="minorHAnsi" w:cstheme="minorBidi"/>
          <w:sz w:val="22"/>
          <w:szCs w:val="22"/>
          <w:lang w:eastAsia="en-GB"/>
        </w:rPr>
      </w:pPr>
      <w:r>
        <w:t>7.4.4.4</w:t>
      </w:r>
      <w:r>
        <w:rPr>
          <w:rFonts w:asciiTheme="minorHAnsi" w:eastAsiaTheme="minorEastAsia" w:hAnsiTheme="minorHAnsi" w:cstheme="minorBidi"/>
          <w:sz w:val="22"/>
          <w:szCs w:val="22"/>
          <w:lang w:eastAsia="en-GB"/>
        </w:rPr>
        <w:tab/>
      </w:r>
      <w:r>
        <w:t>PFCP Association Update Response</w:t>
      </w:r>
      <w:r>
        <w:tab/>
      </w:r>
      <w:r>
        <w:fldChar w:fldCharType="begin" w:fldLock="1"/>
      </w:r>
      <w:r>
        <w:instrText xml:space="preserve"> PAGEREF _Toc98235811 \h </w:instrText>
      </w:r>
      <w:r>
        <w:fldChar w:fldCharType="separate"/>
      </w:r>
      <w:r>
        <w:t>143</w:t>
      </w:r>
      <w:r>
        <w:fldChar w:fldCharType="end"/>
      </w:r>
    </w:p>
    <w:p w14:paraId="64D5365B" w14:textId="07F084A3" w:rsidR="00AB41F9" w:rsidRDefault="00AB41F9">
      <w:pPr>
        <w:pStyle w:val="TOC5"/>
        <w:rPr>
          <w:rFonts w:asciiTheme="minorHAnsi" w:eastAsiaTheme="minorEastAsia" w:hAnsiTheme="minorHAnsi" w:cstheme="minorBidi"/>
          <w:sz w:val="22"/>
          <w:szCs w:val="22"/>
          <w:lang w:eastAsia="en-GB"/>
        </w:rPr>
      </w:pPr>
      <w:r>
        <w:t>7.4.4.5</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_Toc98235812 \h </w:instrText>
      </w:r>
      <w:r>
        <w:fldChar w:fldCharType="separate"/>
      </w:r>
      <w:r>
        <w:t>143</w:t>
      </w:r>
      <w:r>
        <w:fldChar w:fldCharType="end"/>
      </w:r>
    </w:p>
    <w:p w14:paraId="62933139" w14:textId="1A15DAA7" w:rsidR="00AB41F9" w:rsidRDefault="00AB41F9">
      <w:pPr>
        <w:pStyle w:val="TOC5"/>
        <w:rPr>
          <w:rFonts w:asciiTheme="minorHAnsi" w:eastAsiaTheme="minorEastAsia" w:hAnsiTheme="minorHAnsi" w:cstheme="minorBidi"/>
          <w:sz w:val="22"/>
          <w:szCs w:val="22"/>
          <w:lang w:eastAsia="en-GB"/>
        </w:rPr>
      </w:pPr>
      <w:r>
        <w:t>7.4.4.6</w:t>
      </w:r>
      <w:r>
        <w:rPr>
          <w:rFonts w:asciiTheme="minorHAnsi" w:eastAsiaTheme="minorEastAsia" w:hAnsiTheme="minorHAnsi" w:cstheme="minorBidi"/>
          <w:sz w:val="22"/>
          <w:szCs w:val="22"/>
          <w:lang w:eastAsia="en-GB"/>
        </w:rPr>
        <w:tab/>
      </w:r>
      <w:r>
        <w:t>PFCP Association Release Response</w:t>
      </w:r>
      <w:r>
        <w:tab/>
      </w:r>
      <w:r>
        <w:fldChar w:fldCharType="begin" w:fldLock="1"/>
      </w:r>
      <w:r>
        <w:instrText xml:space="preserve"> PAGEREF _Toc98235813 \h </w:instrText>
      </w:r>
      <w:r>
        <w:fldChar w:fldCharType="separate"/>
      </w:r>
      <w:r>
        <w:t>143</w:t>
      </w:r>
      <w:r>
        <w:fldChar w:fldCharType="end"/>
      </w:r>
    </w:p>
    <w:p w14:paraId="43D454B0" w14:textId="73826AF2" w:rsidR="00AB41F9" w:rsidRDefault="00AB41F9">
      <w:pPr>
        <w:pStyle w:val="TOC5"/>
        <w:rPr>
          <w:rFonts w:asciiTheme="minorHAnsi" w:eastAsiaTheme="minorEastAsia" w:hAnsiTheme="minorHAnsi" w:cstheme="minorBidi"/>
          <w:sz w:val="22"/>
          <w:szCs w:val="22"/>
          <w:lang w:eastAsia="en-GB"/>
        </w:rPr>
      </w:pPr>
      <w:r>
        <w:t>7.4.4.7</w:t>
      </w:r>
      <w:r>
        <w:rPr>
          <w:rFonts w:asciiTheme="minorHAnsi" w:eastAsiaTheme="minorEastAsia" w:hAnsiTheme="minorHAnsi" w:cstheme="minorBidi"/>
          <w:sz w:val="22"/>
          <w:szCs w:val="22"/>
          <w:lang w:eastAsia="en-GB"/>
        </w:rPr>
        <w:tab/>
      </w:r>
      <w:r>
        <w:t>PFCP Version Not Supported Response</w:t>
      </w:r>
      <w:r>
        <w:tab/>
      </w:r>
      <w:r>
        <w:fldChar w:fldCharType="begin" w:fldLock="1"/>
      </w:r>
      <w:r>
        <w:instrText xml:space="preserve"> PAGEREF _Toc98235814 \h </w:instrText>
      </w:r>
      <w:r>
        <w:fldChar w:fldCharType="separate"/>
      </w:r>
      <w:r>
        <w:t>143</w:t>
      </w:r>
      <w:r>
        <w:fldChar w:fldCharType="end"/>
      </w:r>
    </w:p>
    <w:p w14:paraId="43C1BCE1" w14:textId="05B22767" w:rsidR="00AB41F9" w:rsidRDefault="00AB41F9">
      <w:pPr>
        <w:pStyle w:val="TOC4"/>
        <w:rPr>
          <w:rFonts w:asciiTheme="minorHAnsi" w:eastAsiaTheme="minorEastAsia" w:hAnsiTheme="minorHAnsi" w:cstheme="minorBidi"/>
          <w:sz w:val="22"/>
          <w:szCs w:val="22"/>
          <w:lang w:eastAsia="en-GB"/>
        </w:rPr>
      </w:pPr>
      <w:r w:rsidRPr="00AB41F9">
        <w:t>7.4.5</w:t>
      </w:r>
      <w:r w:rsidRPr="00AB41F9">
        <w:rPr>
          <w:rFonts w:asciiTheme="minorHAnsi" w:hAnsiTheme="minorHAnsi" w:cstheme="minorBidi"/>
          <w:sz w:val="22"/>
          <w:szCs w:val="22"/>
          <w:lang w:eastAsia="en-GB"/>
        </w:rPr>
        <w:tab/>
      </w:r>
      <w:r w:rsidRPr="00AF482C">
        <w:rPr>
          <w:rFonts w:eastAsia="SimSun"/>
          <w:lang w:val="en-US"/>
        </w:rPr>
        <w:t xml:space="preserve">PFCP </w:t>
      </w:r>
      <w:r w:rsidRPr="00AF482C">
        <w:rPr>
          <w:rFonts w:eastAsia="SimSun"/>
          <w:lang w:eastAsia="zh-CN"/>
        </w:rPr>
        <w:t>Node Report Procedure</w:t>
      </w:r>
      <w:r>
        <w:tab/>
      </w:r>
      <w:r>
        <w:fldChar w:fldCharType="begin" w:fldLock="1"/>
      </w:r>
      <w:r>
        <w:instrText xml:space="preserve"> PAGEREF _Toc98235815 \h </w:instrText>
      </w:r>
      <w:r>
        <w:fldChar w:fldCharType="separate"/>
      </w:r>
      <w:r>
        <w:t>144</w:t>
      </w:r>
      <w:r>
        <w:fldChar w:fldCharType="end"/>
      </w:r>
    </w:p>
    <w:p w14:paraId="7A77CE83" w14:textId="46AA14A1" w:rsidR="00AB41F9" w:rsidRDefault="00AB41F9">
      <w:pPr>
        <w:pStyle w:val="TOC5"/>
        <w:rPr>
          <w:rFonts w:asciiTheme="minorHAnsi" w:eastAsiaTheme="minorEastAsia" w:hAnsiTheme="minorHAnsi" w:cstheme="minorBidi"/>
          <w:sz w:val="22"/>
          <w:szCs w:val="22"/>
          <w:lang w:eastAsia="en-GB"/>
        </w:rPr>
      </w:pPr>
      <w:r w:rsidRPr="00AB41F9">
        <w:t>7.4.5.1</w:t>
      </w:r>
      <w:r w:rsidRPr="00AB41F9">
        <w:rPr>
          <w:rFonts w:asciiTheme="minorHAnsi" w:hAnsiTheme="minorHAnsi" w:cstheme="minorBidi"/>
          <w:sz w:val="22"/>
          <w:szCs w:val="22"/>
          <w:lang w:eastAsia="en-GB"/>
        </w:rPr>
        <w:tab/>
      </w:r>
      <w:r w:rsidRPr="00AF482C">
        <w:rPr>
          <w:rFonts w:eastAsia="SimSun"/>
          <w:lang w:val="fr-FR"/>
        </w:rPr>
        <w:t xml:space="preserve">PFCP </w:t>
      </w:r>
      <w:r w:rsidRPr="00AF482C">
        <w:rPr>
          <w:rFonts w:eastAsia="SimSun"/>
          <w:lang w:val="fr-FR" w:eastAsia="zh-CN"/>
        </w:rPr>
        <w:t>Node Report Request</w:t>
      </w:r>
      <w:r>
        <w:tab/>
      </w:r>
      <w:r>
        <w:fldChar w:fldCharType="begin" w:fldLock="1"/>
      </w:r>
      <w:r>
        <w:instrText xml:space="preserve"> PAGEREF _Toc98235816 \h </w:instrText>
      </w:r>
      <w:r>
        <w:fldChar w:fldCharType="separate"/>
      </w:r>
      <w:r>
        <w:t>144</w:t>
      </w:r>
      <w:r>
        <w:fldChar w:fldCharType="end"/>
      </w:r>
    </w:p>
    <w:p w14:paraId="613A826E" w14:textId="048BE98D" w:rsidR="00AB41F9" w:rsidRDefault="00AB41F9">
      <w:pPr>
        <w:rPr>
          <w:rFonts w:asciiTheme="minorHAnsi" w:eastAsiaTheme="minorEastAsia" w:hAnsiTheme="minorHAnsi" w:cstheme="minorBidi"/>
          <w:noProof/>
          <w:sz w:val="22"/>
          <w:szCs w:val="22"/>
        </w:rPr>
      </w:pPr>
      <w:r w:rsidRPr="00AB41F9">
        <w:rPr>
          <w:noProof/>
        </w:rPr>
        <w:lastRenderedPageBreak/>
        <w:t>7.4.5.1.1</w:t>
      </w:r>
      <w:r w:rsidRPr="00AB41F9">
        <w:rPr>
          <w:rFonts w:asciiTheme="minorHAnsi" w:hAnsiTheme="minorHAnsi" w:cstheme="minorBidi"/>
          <w:noProof/>
          <w:sz w:val="22"/>
          <w:szCs w:val="22"/>
        </w:rPr>
        <w:tab/>
      </w:r>
      <w:r w:rsidRPr="00AF482C">
        <w:rPr>
          <w:rFonts w:eastAsia="SimSun"/>
          <w:noProof/>
          <w:lang w:val="fr-FR"/>
        </w:rPr>
        <w:t>General</w:t>
      </w:r>
      <w:r>
        <w:rPr>
          <w:noProof/>
        </w:rPr>
        <w:tab/>
      </w:r>
      <w:r>
        <w:rPr>
          <w:noProof/>
        </w:rPr>
        <w:fldChar w:fldCharType="begin" w:fldLock="1"/>
      </w:r>
      <w:r>
        <w:rPr>
          <w:noProof/>
        </w:rPr>
        <w:instrText xml:space="preserve"> PAGEREF _Toc98235817 \h </w:instrText>
      </w:r>
      <w:r>
        <w:rPr>
          <w:noProof/>
        </w:rPr>
      </w:r>
      <w:r>
        <w:fldChar w:fldCharType="separate"/>
      </w:r>
      <w:r>
        <w:rPr>
          <w:noProof/>
        </w:rPr>
        <w:t>144</w:t>
      </w:r>
      <w:r>
        <w:rPr>
          <w:noProof/>
        </w:rPr>
        <w:fldChar w:fldCharType="end"/>
      </w:r>
    </w:p>
    <w:p w14:paraId="1CAAA622" w14:textId="04A399DC" w:rsidR="00AB41F9" w:rsidRDefault="00AB41F9">
      <w:pPr>
        <w:rPr>
          <w:rFonts w:asciiTheme="minorHAnsi" w:eastAsiaTheme="minorEastAsia" w:hAnsiTheme="minorHAnsi" w:cstheme="minorBidi"/>
          <w:noProof/>
          <w:sz w:val="22"/>
          <w:szCs w:val="22"/>
        </w:rPr>
      </w:pPr>
      <w:r w:rsidRPr="00AB41F9">
        <w:rPr>
          <w:noProof/>
        </w:rPr>
        <w:t>7.4.5.1.2</w:t>
      </w:r>
      <w:r w:rsidRPr="00AB41F9">
        <w:rPr>
          <w:rFonts w:asciiTheme="minorHAnsi" w:hAnsiTheme="minorHAnsi" w:cstheme="minorBidi"/>
          <w:noProof/>
          <w:sz w:val="22"/>
          <w:szCs w:val="22"/>
        </w:rPr>
        <w:tab/>
      </w:r>
      <w:r w:rsidRPr="00AF482C">
        <w:rPr>
          <w:rFonts w:eastAsia="SimSun"/>
          <w:noProof/>
          <w:lang w:val="en-US"/>
        </w:rPr>
        <w:t>User Plane Path Failure Report IE within PFCP Node Report Request</w:t>
      </w:r>
      <w:r>
        <w:rPr>
          <w:noProof/>
        </w:rPr>
        <w:tab/>
      </w:r>
      <w:r>
        <w:rPr>
          <w:noProof/>
        </w:rPr>
        <w:fldChar w:fldCharType="begin" w:fldLock="1"/>
      </w:r>
      <w:r>
        <w:rPr>
          <w:noProof/>
        </w:rPr>
        <w:instrText xml:space="preserve"> PAGEREF _Toc98235818 \h </w:instrText>
      </w:r>
      <w:r>
        <w:rPr>
          <w:noProof/>
        </w:rPr>
      </w:r>
      <w:r>
        <w:fldChar w:fldCharType="separate"/>
      </w:r>
      <w:r>
        <w:rPr>
          <w:noProof/>
        </w:rPr>
        <w:t>144</w:t>
      </w:r>
      <w:r>
        <w:rPr>
          <w:noProof/>
        </w:rPr>
        <w:fldChar w:fldCharType="end"/>
      </w:r>
    </w:p>
    <w:p w14:paraId="59B4169B" w14:textId="62EC0818" w:rsidR="00AB41F9" w:rsidRDefault="00AB41F9">
      <w:pPr>
        <w:rPr>
          <w:rFonts w:asciiTheme="minorHAnsi" w:eastAsiaTheme="minorEastAsia" w:hAnsiTheme="minorHAnsi" w:cstheme="minorBidi"/>
          <w:noProof/>
          <w:sz w:val="22"/>
          <w:szCs w:val="22"/>
        </w:rPr>
      </w:pPr>
      <w:r w:rsidRPr="00AB41F9">
        <w:rPr>
          <w:noProof/>
        </w:rPr>
        <w:t>7.4.5.1.3</w:t>
      </w:r>
      <w:r w:rsidRPr="00AB41F9">
        <w:rPr>
          <w:rFonts w:asciiTheme="minorHAnsi" w:hAnsiTheme="minorHAnsi" w:cstheme="minorBidi"/>
          <w:noProof/>
          <w:sz w:val="22"/>
          <w:szCs w:val="22"/>
        </w:rPr>
        <w:tab/>
      </w:r>
      <w:r w:rsidRPr="00AF482C">
        <w:rPr>
          <w:rFonts w:eastAsia="SimSun"/>
          <w:noProof/>
          <w:lang w:val="en-US"/>
        </w:rPr>
        <w:t>User Plane Path Recovery Report IE within PFCP Node Report Request</w:t>
      </w:r>
      <w:r>
        <w:rPr>
          <w:noProof/>
        </w:rPr>
        <w:tab/>
      </w:r>
      <w:r>
        <w:rPr>
          <w:noProof/>
        </w:rPr>
        <w:fldChar w:fldCharType="begin" w:fldLock="1"/>
      </w:r>
      <w:r>
        <w:rPr>
          <w:noProof/>
        </w:rPr>
        <w:instrText xml:space="preserve"> PAGEREF _Toc98235819 \h </w:instrText>
      </w:r>
      <w:r>
        <w:rPr>
          <w:noProof/>
        </w:rPr>
      </w:r>
      <w:r>
        <w:fldChar w:fldCharType="separate"/>
      </w:r>
      <w:r>
        <w:rPr>
          <w:noProof/>
        </w:rPr>
        <w:t>145</w:t>
      </w:r>
      <w:r>
        <w:rPr>
          <w:noProof/>
        </w:rPr>
        <w:fldChar w:fldCharType="end"/>
      </w:r>
    </w:p>
    <w:p w14:paraId="6CD4113F" w14:textId="5538BECE" w:rsidR="00AB41F9" w:rsidRDefault="00AB41F9">
      <w:pPr>
        <w:rPr>
          <w:rFonts w:asciiTheme="minorHAnsi" w:eastAsiaTheme="minorEastAsia" w:hAnsiTheme="minorHAnsi" w:cstheme="minorBidi"/>
          <w:noProof/>
          <w:sz w:val="22"/>
          <w:szCs w:val="22"/>
        </w:rPr>
      </w:pPr>
      <w:r w:rsidRPr="00AB41F9">
        <w:rPr>
          <w:noProof/>
        </w:rPr>
        <w:t>7.4.5.1.4</w:t>
      </w:r>
      <w:r w:rsidRPr="00AB41F9">
        <w:rPr>
          <w:rFonts w:asciiTheme="minorHAnsi" w:hAnsiTheme="minorHAnsi" w:cstheme="minorBidi"/>
          <w:noProof/>
          <w:sz w:val="22"/>
          <w:szCs w:val="22"/>
        </w:rPr>
        <w:tab/>
      </w:r>
      <w:r w:rsidRPr="00AF482C">
        <w:rPr>
          <w:rFonts w:eastAsia="SimSun"/>
          <w:noProof/>
          <w:lang w:val="en-US"/>
        </w:rPr>
        <w:t>Clock Drift Report IE within PFCP Node Report Request</w:t>
      </w:r>
      <w:r>
        <w:rPr>
          <w:noProof/>
        </w:rPr>
        <w:tab/>
      </w:r>
      <w:r>
        <w:rPr>
          <w:noProof/>
        </w:rPr>
        <w:fldChar w:fldCharType="begin" w:fldLock="1"/>
      </w:r>
      <w:r>
        <w:rPr>
          <w:noProof/>
        </w:rPr>
        <w:instrText xml:space="preserve"> PAGEREF _Toc98235820 \h </w:instrText>
      </w:r>
      <w:r>
        <w:rPr>
          <w:noProof/>
        </w:rPr>
      </w:r>
      <w:r>
        <w:fldChar w:fldCharType="separate"/>
      </w:r>
      <w:r>
        <w:rPr>
          <w:noProof/>
        </w:rPr>
        <w:t>145</w:t>
      </w:r>
      <w:r>
        <w:rPr>
          <w:noProof/>
        </w:rPr>
        <w:fldChar w:fldCharType="end"/>
      </w:r>
    </w:p>
    <w:p w14:paraId="1EA68F08" w14:textId="11103E08" w:rsidR="00AB41F9" w:rsidRDefault="00AB41F9">
      <w:pPr>
        <w:rPr>
          <w:rFonts w:asciiTheme="minorHAnsi" w:eastAsiaTheme="minorEastAsia" w:hAnsiTheme="minorHAnsi" w:cstheme="minorBidi"/>
          <w:noProof/>
          <w:sz w:val="22"/>
          <w:szCs w:val="22"/>
        </w:rPr>
      </w:pPr>
      <w:r w:rsidRPr="00AB41F9">
        <w:rPr>
          <w:noProof/>
        </w:rPr>
        <w:t>7.4.5.1.5</w:t>
      </w:r>
      <w:r w:rsidRPr="00AB41F9">
        <w:rPr>
          <w:rFonts w:asciiTheme="minorHAnsi" w:hAnsiTheme="minorHAnsi" w:cstheme="minorBidi"/>
          <w:noProof/>
          <w:sz w:val="22"/>
          <w:szCs w:val="22"/>
        </w:rPr>
        <w:tab/>
      </w:r>
      <w:r w:rsidRPr="00AF482C">
        <w:rPr>
          <w:rFonts w:eastAsia="SimSun"/>
          <w:noProof/>
          <w:lang w:val="en-US"/>
        </w:rPr>
        <w:t>GTP-U Path QoS Report IE within PFCP Node Report Request</w:t>
      </w:r>
      <w:r>
        <w:rPr>
          <w:noProof/>
        </w:rPr>
        <w:tab/>
      </w:r>
      <w:r>
        <w:rPr>
          <w:noProof/>
        </w:rPr>
        <w:fldChar w:fldCharType="begin" w:fldLock="1"/>
      </w:r>
      <w:r>
        <w:rPr>
          <w:noProof/>
        </w:rPr>
        <w:instrText xml:space="preserve"> PAGEREF _Toc98235821 \h </w:instrText>
      </w:r>
      <w:r>
        <w:rPr>
          <w:noProof/>
        </w:rPr>
      </w:r>
      <w:r>
        <w:fldChar w:fldCharType="separate"/>
      </w:r>
      <w:r>
        <w:rPr>
          <w:noProof/>
        </w:rPr>
        <w:t>145</w:t>
      </w:r>
      <w:r>
        <w:rPr>
          <w:noProof/>
        </w:rPr>
        <w:fldChar w:fldCharType="end"/>
      </w:r>
    </w:p>
    <w:p w14:paraId="76C9E42B" w14:textId="33E14DC6" w:rsidR="00AB41F9" w:rsidRDefault="00AB41F9">
      <w:pPr>
        <w:rPr>
          <w:rFonts w:asciiTheme="minorHAnsi" w:eastAsiaTheme="minorEastAsia" w:hAnsiTheme="minorHAnsi" w:cstheme="minorBidi"/>
          <w:noProof/>
          <w:sz w:val="22"/>
          <w:szCs w:val="22"/>
        </w:rPr>
      </w:pPr>
      <w:r w:rsidRPr="00AB41F9">
        <w:rPr>
          <w:noProof/>
        </w:rPr>
        <w:t>7.4.5.1.6</w:t>
      </w:r>
      <w:r w:rsidRPr="00AB41F9">
        <w:rPr>
          <w:rFonts w:asciiTheme="minorHAnsi" w:hAnsiTheme="minorHAnsi" w:cstheme="minorBidi"/>
          <w:noProof/>
          <w:sz w:val="22"/>
          <w:szCs w:val="22"/>
        </w:rPr>
        <w:tab/>
      </w:r>
      <w:r w:rsidRPr="00AF482C">
        <w:rPr>
          <w:rFonts w:eastAsia="SimSun"/>
          <w:noProof/>
          <w:lang w:val="en-US"/>
        </w:rPr>
        <w:t>QoS Information in GTP-U Path QoS Report IE</w:t>
      </w:r>
      <w:r>
        <w:rPr>
          <w:noProof/>
        </w:rPr>
        <w:tab/>
      </w:r>
      <w:r>
        <w:rPr>
          <w:noProof/>
        </w:rPr>
        <w:fldChar w:fldCharType="begin" w:fldLock="1"/>
      </w:r>
      <w:r>
        <w:rPr>
          <w:noProof/>
        </w:rPr>
        <w:instrText xml:space="preserve"> PAGEREF _Toc98235822 \h </w:instrText>
      </w:r>
      <w:r>
        <w:rPr>
          <w:noProof/>
        </w:rPr>
      </w:r>
      <w:r>
        <w:fldChar w:fldCharType="separate"/>
      </w:r>
      <w:r>
        <w:rPr>
          <w:noProof/>
        </w:rPr>
        <w:t>146</w:t>
      </w:r>
      <w:r>
        <w:rPr>
          <w:noProof/>
        </w:rPr>
        <w:fldChar w:fldCharType="end"/>
      </w:r>
    </w:p>
    <w:p w14:paraId="3A4343A7" w14:textId="20C3EF46" w:rsidR="00AB41F9" w:rsidRDefault="00AB41F9">
      <w:pPr>
        <w:rPr>
          <w:rFonts w:asciiTheme="minorHAnsi" w:eastAsiaTheme="minorEastAsia" w:hAnsiTheme="minorHAnsi" w:cstheme="minorBidi"/>
          <w:noProof/>
          <w:sz w:val="22"/>
          <w:szCs w:val="22"/>
        </w:rPr>
      </w:pPr>
      <w:r w:rsidRPr="00AB41F9">
        <w:rPr>
          <w:noProof/>
        </w:rPr>
        <w:t>7.4.5.1.7</w:t>
      </w:r>
      <w:r w:rsidRPr="00AB41F9">
        <w:rPr>
          <w:rFonts w:asciiTheme="minorHAnsi" w:hAnsiTheme="minorHAnsi" w:cstheme="minorBidi"/>
          <w:noProof/>
          <w:sz w:val="22"/>
          <w:szCs w:val="22"/>
        </w:rPr>
        <w:tab/>
      </w:r>
      <w:r w:rsidRPr="00AF482C">
        <w:rPr>
          <w:noProof/>
          <w:color w:val="000000" w:themeColor="text1"/>
        </w:rPr>
        <w:t>Peer UP Restart Report IE</w:t>
      </w:r>
      <w:r w:rsidRPr="00AF482C">
        <w:rPr>
          <w:rFonts w:eastAsia="SimSun"/>
          <w:noProof/>
          <w:color w:val="000000" w:themeColor="text1"/>
          <w:lang w:val="en-US"/>
        </w:rPr>
        <w:t xml:space="preserve"> </w:t>
      </w:r>
      <w:r w:rsidRPr="00AF482C">
        <w:rPr>
          <w:rFonts w:eastAsia="SimSun"/>
          <w:noProof/>
          <w:lang w:val="en-US"/>
        </w:rPr>
        <w:t>within PFCP Node Report Request</w:t>
      </w:r>
      <w:r>
        <w:rPr>
          <w:noProof/>
        </w:rPr>
        <w:tab/>
      </w:r>
      <w:r>
        <w:rPr>
          <w:noProof/>
        </w:rPr>
        <w:fldChar w:fldCharType="begin" w:fldLock="1"/>
      </w:r>
      <w:r>
        <w:rPr>
          <w:noProof/>
        </w:rPr>
        <w:instrText xml:space="preserve"> PAGEREF _Toc98235823 \h </w:instrText>
      </w:r>
      <w:r>
        <w:rPr>
          <w:noProof/>
        </w:rPr>
      </w:r>
      <w:r>
        <w:fldChar w:fldCharType="separate"/>
      </w:r>
      <w:r>
        <w:rPr>
          <w:noProof/>
        </w:rPr>
        <w:t>146</w:t>
      </w:r>
      <w:r>
        <w:rPr>
          <w:noProof/>
        </w:rPr>
        <w:fldChar w:fldCharType="end"/>
      </w:r>
    </w:p>
    <w:p w14:paraId="4187253A" w14:textId="4B68D494" w:rsidR="00AB41F9" w:rsidRDefault="00AB41F9">
      <w:pPr>
        <w:pStyle w:val="TOC5"/>
        <w:rPr>
          <w:rFonts w:asciiTheme="minorHAnsi" w:eastAsiaTheme="minorEastAsia" w:hAnsiTheme="minorHAnsi" w:cstheme="minorBidi"/>
          <w:sz w:val="22"/>
          <w:szCs w:val="22"/>
          <w:lang w:eastAsia="en-GB"/>
        </w:rPr>
      </w:pPr>
      <w:r w:rsidRPr="00AB41F9">
        <w:t>7.4.5.</w:t>
      </w:r>
      <w:r w:rsidRPr="00AB41F9">
        <w:rPr>
          <w:lang w:eastAsia="zh-CN"/>
        </w:rPr>
        <w:t>2</w:t>
      </w:r>
      <w:r w:rsidRPr="00AB41F9">
        <w:rPr>
          <w:rFonts w:asciiTheme="minorHAnsi" w:hAnsiTheme="minorHAnsi" w:cstheme="minorBidi"/>
          <w:sz w:val="22"/>
          <w:szCs w:val="22"/>
          <w:lang w:eastAsia="en-GB"/>
        </w:rPr>
        <w:tab/>
      </w:r>
      <w:r w:rsidRPr="00AF482C">
        <w:rPr>
          <w:rFonts w:eastAsia="SimSun"/>
          <w:lang w:val="fr-FR"/>
        </w:rPr>
        <w:t xml:space="preserve">PFCP </w:t>
      </w:r>
      <w:r w:rsidRPr="00AF482C">
        <w:rPr>
          <w:rFonts w:eastAsia="SimSun"/>
          <w:lang w:val="fr-FR" w:eastAsia="zh-CN"/>
        </w:rPr>
        <w:t>Node Report Response</w:t>
      </w:r>
      <w:r>
        <w:tab/>
      </w:r>
      <w:r>
        <w:fldChar w:fldCharType="begin" w:fldLock="1"/>
      </w:r>
      <w:r>
        <w:instrText xml:space="preserve"> PAGEREF _Toc98235824 \h </w:instrText>
      </w:r>
      <w:r>
        <w:fldChar w:fldCharType="separate"/>
      </w:r>
      <w:r>
        <w:t>146</w:t>
      </w:r>
      <w:r>
        <w:fldChar w:fldCharType="end"/>
      </w:r>
    </w:p>
    <w:p w14:paraId="78ABE773" w14:textId="45C1A441" w:rsidR="00AB41F9" w:rsidRDefault="00AB41F9">
      <w:pPr>
        <w:rPr>
          <w:rFonts w:asciiTheme="minorHAnsi" w:eastAsiaTheme="minorEastAsia" w:hAnsiTheme="minorHAnsi" w:cstheme="minorBidi"/>
          <w:noProof/>
          <w:sz w:val="22"/>
          <w:szCs w:val="22"/>
        </w:rPr>
      </w:pPr>
      <w:r w:rsidRPr="00AB41F9">
        <w:rPr>
          <w:noProof/>
        </w:rPr>
        <w:t>7.4.5.2.1</w:t>
      </w:r>
      <w:r w:rsidRPr="00AB41F9">
        <w:rPr>
          <w:rFonts w:asciiTheme="minorHAnsi" w:hAnsiTheme="minorHAnsi" w:cstheme="minorBidi"/>
          <w:noProof/>
          <w:sz w:val="22"/>
          <w:szCs w:val="22"/>
        </w:rPr>
        <w:tab/>
      </w:r>
      <w:r w:rsidRPr="00AF482C">
        <w:rPr>
          <w:rFonts w:eastAsia="SimSun"/>
          <w:noProof/>
          <w:lang w:val="en-US"/>
        </w:rPr>
        <w:t>General</w:t>
      </w:r>
      <w:r>
        <w:rPr>
          <w:noProof/>
        </w:rPr>
        <w:tab/>
      </w:r>
      <w:r>
        <w:rPr>
          <w:noProof/>
        </w:rPr>
        <w:fldChar w:fldCharType="begin" w:fldLock="1"/>
      </w:r>
      <w:r>
        <w:rPr>
          <w:noProof/>
        </w:rPr>
        <w:instrText xml:space="preserve"> PAGEREF _Toc98235825 \h </w:instrText>
      </w:r>
      <w:r>
        <w:rPr>
          <w:noProof/>
        </w:rPr>
      </w:r>
      <w:r>
        <w:fldChar w:fldCharType="separate"/>
      </w:r>
      <w:r>
        <w:rPr>
          <w:noProof/>
        </w:rPr>
        <w:t>146</w:t>
      </w:r>
      <w:r>
        <w:rPr>
          <w:noProof/>
        </w:rPr>
        <w:fldChar w:fldCharType="end"/>
      </w:r>
    </w:p>
    <w:p w14:paraId="75DB2E9F" w14:textId="7095E63B" w:rsidR="00AB41F9" w:rsidRDefault="00AB41F9">
      <w:pPr>
        <w:pStyle w:val="TOC4"/>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PFCP Session Set Deletion</w:t>
      </w:r>
      <w:r>
        <w:tab/>
      </w:r>
      <w:r>
        <w:fldChar w:fldCharType="begin" w:fldLock="1"/>
      </w:r>
      <w:r>
        <w:instrText xml:space="preserve"> PAGEREF _Toc98235826 \h </w:instrText>
      </w:r>
      <w:r>
        <w:fldChar w:fldCharType="separate"/>
      </w:r>
      <w:r>
        <w:t>147</w:t>
      </w:r>
      <w:r>
        <w:fldChar w:fldCharType="end"/>
      </w:r>
    </w:p>
    <w:p w14:paraId="74986FBC" w14:textId="4A8A47F1" w:rsidR="00AB41F9" w:rsidRDefault="00AB41F9">
      <w:pPr>
        <w:pStyle w:val="TOC5"/>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PFCP Session Set Deletion Request</w:t>
      </w:r>
      <w:r>
        <w:tab/>
      </w:r>
      <w:r>
        <w:fldChar w:fldCharType="begin" w:fldLock="1"/>
      </w:r>
      <w:r>
        <w:instrText xml:space="preserve"> PAGEREF _Toc98235827 \h </w:instrText>
      </w:r>
      <w:r>
        <w:fldChar w:fldCharType="separate"/>
      </w:r>
      <w:r>
        <w:t>147</w:t>
      </w:r>
      <w:r>
        <w:fldChar w:fldCharType="end"/>
      </w:r>
    </w:p>
    <w:p w14:paraId="170387BE" w14:textId="01A9B92F" w:rsidR="00AB41F9" w:rsidRDefault="00AB41F9">
      <w:pPr>
        <w:pStyle w:val="TOC5"/>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rsidRPr="00AF482C">
        <w:rPr>
          <w:lang w:val="en-US"/>
        </w:rPr>
        <w:t xml:space="preserve">PFCP Session Set </w:t>
      </w:r>
      <w:r>
        <w:t>Deletion Response</w:t>
      </w:r>
      <w:r>
        <w:tab/>
      </w:r>
      <w:r>
        <w:fldChar w:fldCharType="begin" w:fldLock="1"/>
      </w:r>
      <w:r>
        <w:instrText xml:space="preserve"> PAGEREF _Toc98235828 \h </w:instrText>
      </w:r>
      <w:r>
        <w:fldChar w:fldCharType="separate"/>
      </w:r>
      <w:r>
        <w:t>147</w:t>
      </w:r>
      <w:r>
        <w:fldChar w:fldCharType="end"/>
      </w:r>
    </w:p>
    <w:p w14:paraId="7D7B5504" w14:textId="0496D4EA" w:rsidR="00AB41F9" w:rsidRDefault="00AB41F9">
      <w:pPr>
        <w:pStyle w:val="TOC4"/>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PFCP Session Set Modification</w:t>
      </w:r>
      <w:r>
        <w:tab/>
      </w:r>
      <w:r>
        <w:fldChar w:fldCharType="begin" w:fldLock="1"/>
      </w:r>
      <w:r>
        <w:instrText xml:space="preserve"> PAGEREF _Toc98235829 \h </w:instrText>
      </w:r>
      <w:r>
        <w:fldChar w:fldCharType="separate"/>
      </w:r>
      <w:r>
        <w:t>148</w:t>
      </w:r>
      <w:r>
        <w:fldChar w:fldCharType="end"/>
      </w:r>
    </w:p>
    <w:p w14:paraId="7F798837" w14:textId="493EEC2E" w:rsidR="00AB41F9" w:rsidRDefault="00AB41F9">
      <w:pPr>
        <w:pStyle w:val="TOC5"/>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PFCP Session Set Modification Request</w:t>
      </w:r>
      <w:r>
        <w:tab/>
      </w:r>
      <w:r>
        <w:fldChar w:fldCharType="begin" w:fldLock="1"/>
      </w:r>
      <w:r>
        <w:instrText xml:space="preserve"> PAGEREF _Toc98235830 \h </w:instrText>
      </w:r>
      <w:r>
        <w:fldChar w:fldCharType="separate"/>
      </w:r>
      <w:r>
        <w:t>148</w:t>
      </w:r>
      <w:r>
        <w:fldChar w:fldCharType="end"/>
      </w:r>
    </w:p>
    <w:p w14:paraId="746B994B" w14:textId="58A7634A" w:rsidR="00AB41F9" w:rsidRDefault="00AB41F9">
      <w:pPr>
        <w:pStyle w:val="TOC5"/>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rsidRPr="00AF482C">
        <w:rPr>
          <w:lang w:val="en-US"/>
        </w:rPr>
        <w:t xml:space="preserve">PFCP Session Set </w:t>
      </w:r>
      <w:r>
        <w:t>Modification Response</w:t>
      </w:r>
      <w:r>
        <w:tab/>
      </w:r>
      <w:r>
        <w:fldChar w:fldCharType="begin" w:fldLock="1"/>
      </w:r>
      <w:r>
        <w:instrText xml:space="preserve"> PAGEREF _Toc98235831 \h </w:instrText>
      </w:r>
      <w:r>
        <w:fldChar w:fldCharType="separate"/>
      </w:r>
      <w:r>
        <w:t>149</w:t>
      </w:r>
      <w:r>
        <w:fldChar w:fldCharType="end"/>
      </w:r>
    </w:p>
    <w:p w14:paraId="5EE4C110" w14:textId="3806E4AF" w:rsidR="00AB41F9" w:rsidRDefault="00AB41F9">
      <w:pPr>
        <w:pStyle w:val="TOC3"/>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PFCP Session Related Messages</w:t>
      </w:r>
      <w:r>
        <w:tab/>
      </w:r>
      <w:r>
        <w:fldChar w:fldCharType="begin" w:fldLock="1"/>
      </w:r>
      <w:r>
        <w:instrText xml:space="preserve"> PAGEREF _Toc98235832 \h </w:instrText>
      </w:r>
      <w:r>
        <w:fldChar w:fldCharType="separate"/>
      </w:r>
      <w:r>
        <w:t>150</w:t>
      </w:r>
      <w:r>
        <w:fldChar w:fldCharType="end"/>
      </w:r>
    </w:p>
    <w:p w14:paraId="08CF7588" w14:textId="3217F0F1" w:rsidR="00AB41F9" w:rsidRDefault="00AB41F9">
      <w:pPr>
        <w:pStyle w:val="TOC4"/>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AF482C">
        <w:rPr>
          <w:lang w:val="en-US"/>
        </w:rPr>
        <w:t>General</w:t>
      </w:r>
      <w:r>
        <w:tab/>
      </w:r>
      <w:r>
        <w:fldChar w:fldCharType="begin" w:fldLock="1"/>
      </w:r>
      <w:r>
        <w:instrText xml:space="preserve"> PAGEREF _Toc98235833 \h </w:instrText>
      </w:r>
      <w:r>
        <w:fldChar w:fldCharType="separate"/>
      </w:r>
      <w:r>
        <w:t>150</w:t>
      </w:r>
      <w:r>
        <w:fldChar w:fldCharType="end"/>
      </w:r>
    </w:p>
    <w:p w14:paraId="19DC9968" w14:textId="47FDF153" w:rsidR="00AB41F9" w:rsidRDefault="00AB41F9">
      <w:pPr>
        <w:pStyle w:val="TOC4"/>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AF482C">
        <w:rPr>
          <w:lang w:val="en-US"/>
        </w:rPr>
        <w:t xml:space="preserve">PFCP </w:t>
      </w:r>
      <w:r>
        <w:t>Session Establishment Request</w:t>
      </w:r>
      <w:r>
        <w:tab/>
      </w:r>
      <w:r>
        <w:fldChar w:fldCharType="begin" w:fldLock="1"/>
      </w:r>
      <w:r>
        <w:instrText xml:space="preserve"> PAGEREF _Toc98235834 \h </w:instrText>
      </w:r>
      <w:r>
        <w:fldChar w:fldCharType="separate"/>
      </w:r>
      <w:r>
        <w:t>150</w:t>
      </w:r>
      <w:r>
        <w:fldChar w:fldCharType="end"/>
      </w:r>
    </w:p>
    <w:p w14:paraId="3EF5EAB2" w14:textId="48BABA03" w:rsidR="00AB41F9" w:rsidRDefault="00AB41F9">
      <w:pPr>
        <w:pStyle w:val="TOC5"/>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_Toc98235835 \h </w:instrText>
      </w:r>
      <w:r>
        <w:fldChar w:fldCharType="separate"/>
      </w:r>
      <w:r>
        <w:t>150</w:t>
      </w:r>
      <w:r>
        <w:fldChar w:fldCharType="end"/>
      </w:r>
    </w:p>
    <w:p w14:paraId="7B39862D" w14:textId="74FBEF07" w:rsidR="00AB41F9" w:rsidRDefault="00AB41F9">
      <w:pPr>
        <w:pStyle w:val="TOC5"/>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Create PDR IE within PFCP Session Establishment Request</w:t>
      </w:r>
      <w:r>
        <w:tab/>
      </w:r>
      <w:r>
        <w:fldChar w:fldCharType="begin" w:fldLock="1"/>
      </w:r>
      <w:r>
        <w:instrText xml:space="preserve"> PAGEREF _Toc98235836 \h </w:instrText>
      </w:r>
      <w:r>
        <w:fldChar w:fldCharType="separate"/>
      </w:r>
      <w:r>
        <w:t>155</w:t>
      </w:r>
      <w:r>
        <w:fldChar w:fldCharType="end"/>
      </w:r>
    </w:p>
    <w:p w14:paraId="68DD728B" w14:textId="25DDB342" w:rsidR="00AB41F9" w:rsidRDefault="00AB41F9">
      <w:pPr>
        <w:pStyle w:val="TOC5"/>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Create FAR</w:t>
      </w:r>
      <w:r w:rsidRPr="00AF482C">
        <w:rPr>
          <w:lang w:val="en-US"/>
        </w:rPr>
        <w:t xml:space="preserve"> IE</w:t>
      </w:r>
      <w:r>
        <w:t xml:space="preserve"> within PFCP Session Establishment Request</w:t>
      </w:r>
      <w:r>
        <w:tab/>
      </w:r>
      <w:r>
        <w:fldChar w:fldCharType="begin" w:fldLock="1"/>
      </w:r>
      <w:r>
        <w:instrText xml:space="preserve"> PAGEREF _Toc98235837 \h </w:instrText>
      </w:r>
      <w:r>
        <w:fldChar w:fldCharType="separate"/>
      </w:r>
      <w:r>
        <w:t>162</w:t>
      </w:r>
      <w:r>
        <w:fldChar w:fldCharType="end"/>
      </w:r>
    </w:p>
    <w:p w14:paraId="128024A0" w14:textId="136AD667" w:rsidR="00AB41F9" w:rsidRDefault="00AB41F9">
      <w:pPr>
        <w:pStyle w:val="TOC5"/>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Create URR IE within PFCP Session Establishment Request</w:t>
      </w:r>
      <w:r>
        <w:tab/>
      </w:r>
      <w:r>
        <w:fldChar w:fldCharType="begin" w:fldLock="1"/>
      </w:r>
      <w:r>
        <w:instrText xml:space="preserve"> PAGEREF _Toc98235838 \h </w:instrText>
      </w:r>
      <w:r>
        <w:fldChar w:fldCharType="separate"/>
      </w:r>
      <w:r>
        <w:t>167</w:t>
      </w:r>
      <w:r>
        <w:fldChar w:fldCharType="end"/>
      </w:r>
    </w:p>
    <w:p w14:paraId="5909D7B4" w14:textId="0517B2D2" w:rsidR="00AB41F9" w:rsidRDefault="00AB41F9">
      <w:pPr>
        <w:pStyle w:val="TOC5"/>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Create QER IE within PFCP Session Establishment Request</w:t>
      </w:r>
      <w:r>
        <w:tab/>
      </w:r>
      <w:r>
        <w:fldChar w:fldCharType="begin" w:fldLock="1"/>
      </w:r>
      <w:r>
        <w:instrText xml:space="preserve"> PAGEREF _Toc98235839 \h </w:instrText>
      </w:r>
      <w:r>
        <w:fldChar w:fldCharType="separate"/>
      </w:r>
      <w:r>
        <w:t>172</w:t>
      </w:r>
      <w:r>
        <w:fldChar w:fldCharType="end"/>
      </w:r>
    </w:p>
    <w:p w14:paraId="69A4FC77" w14:textId="22E5545D" w:rsidR="00AB41F9" w:rsidRDefault="00AB41F9">
      <w:pPr>
        <w:pStyle w:val="TOC5"/>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Create BAR</w:t>
      </w:r>
      <w:r w:rsidRPr="00AF482C">
        <w:rPr>
          <w:lang w:val="en-US"/>
        </w:rPr>
        <w:t xml:space="preserve"> IE</w:t>
      </w:r>
      <w:r>
        <w:t xml:space="preserve"> within PFCP Session Establishment Request</w:t>
      </w:r>
      <w:r>
        <w:tab/>
      </w:r>
      <w:r>
        <w:fldChar w:fldCharType="begin" w:fldLock="1"/>
      </w:r>
      <w:r>
        <w:instrText xml:space="preserve"> PAGEREF _Toc98235840 \h </w:instrText>
      </w:r>
      <w:r>
        <w:fldChar w:fldCharType="separate"/>
      </w:r>
      <w:r>
        <w:t>174</w:t>
      </w:r>
      <w:r>
        <w:fldChar w:fldCharType="end"/>
      </w:r>
    </w:p>
    <w:p w14:paraId="79764688" w14:textId="7DCF4848" w:rsidR="00AB41F9" w:rsidRDefault="00AB41F9">
      <w:pPr>
        <w:pStyle w:val="TOC5"/>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 xml:space="preserve">Create </w:t>
      </w:r>
      <w:r w:rsidRPr="00AF482C">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_Toc98235841 \h </w:instrText>
      </w:r>
      <w:r>
        <w:fldChar w:fldCharType="separate"/>
      </w:r>
      <w:r>
        <w:t>175</w:t>
      </w:r>
      <w:r>
        <w:fldChar w:fldCharType="end"/>
      </w:r>
    </w:p>
    <w:p w14:paraId="497CBF6C" w14:textId="62C429EC" w:rsidR="00AB41F9" w:rsidRDefault="00AB41F9">
      <w:pPr>
        <w:pStyle w:val="TOC5"/>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Create MAR</w:t>
      </w:r>
      <w:r w:rsidRPr="00AF482C">
        <w:rPr>
          <w:lang w:val="en-US"/>
        </w:rPr>
        <w:t xml:space="preserve"> IE</w:t>
      </w:r>
      <w:r>
        <w:t xml:space="preserve"> within PFCP Session Establishment Request</w:t>
      </w:r>
      <w:r>
        <w:tab/>
      </w:r>
      <w:r>
        <w:fldChar w:fldCharType="begin" w:fldLock="1"/>
      </w:r>
      <w:r>
        <w:instrText xml:space="preserve"> PAGEREF _Toc98235842 \h </w:instrText>
      </w:r>
      <w:r>
        <w:fldChar w:fldCharType="separate"/>
      </w:r>
      <w:r>
        <w:t>178</w:t>
      </w:r>
      <w:r>
        <w:fldChar w:fldCharType="end"/>
      </w:r>
    </w:p>
    <w:p w14:paraId="51C8815A" w14:textId="123580F4" w:rsidR="00AB41F9" w:rsidRDefault="00AB41F9">
      <w:pPr>
        <w:pStyle w:val="TOC5"/>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Create SRR IE within PFCP Session Establishment Request</w:t>
      </w:r>
      <w:r>
        <w:tab/>
      </w:r>
      <w:r>
        <w:fldChar w:fldCharType="begin" w:fldLock="1"/>
      </w:r>
      <w:r>
        <w:instrText xml:space="preserve"> PAGEREF _Toc98235843 \h </w:instrText>
      </w:r>
      <w:r>
        <w:fldChar w:fldCharType="separate"/>
      </w:r>
      <w:r>
        <w:t>179</w:t>
      </w:r>
      <w:r>
        <w:fldChar w:fldCharType="end"/>
      </w:r>
    </w:p>
    <w:p w14:paraId="141741D9" w14:textId="455C85AB" w:rsidR="00AB41F9" w:rsidRDefault="00AB41F9">
      <w:pPr>
        <w:pStyle w:val="TOC5"/>
        <w:rPr>
          <w:rFonts w:asciiTheme="minorHAnsi" w:eastAsiaTheme="minorEastAsia" w:hAnsiTheme="minorHAnsi" w:cstheme="minorBidi"/>
          <w:sz w:val="22"/>
          <w:szCs w:val="22"/>
          <w:lang w:eastAsia="en-GB"/>
        </w:rPr>
      </w:pPr>
      <w:r>
        <w:t>7.5.</w:t>
      </w:r>
      <w:r>
        <w:rPr>
          <w:lang w:eastAsia="zh-CN"/>
        </w:rPr>
        <w:t>2</w:t>
      </w:r>
      <w:r>
        <w:t>.</w:t>
      </w:r>
      <w:r>
        <w:rPr>
          <w:lang w:eastAsia="zh-CN"/>
        </w:rPr>
        <w:t>10</w:t>
      </w:r>
      <w:r>
        <w:rPr>
          <w:rFonts w:asciiTheme="minorHAnsi" w:eastAsiaTheme="minorEastAsia" w:hAnsiTheme="minorHAnsi" w:cstheme="minorBidi"/>
          <w:sz w:val="22"/>
          <w:szCs w:val="22"/>
          <w:lang w:eastAsia="en-GB"/>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_Toc98235844 \h </w:instrText>
      </w:r>
      <w:r>
        <w:fldChar w:fldCharType="separate"/>
      </w:r>
      <w:r>
        <w:t>181</w:t>
      </w:r>
      <w:r>
        <w:fldChar w:fldCharType="end"/>
      </w:r>
    </w:p>
    <w:p w14:paraId="5B45E7BD" w14:textId="0F88D527" w:rsidR="00AB41F9" w:rsidRDefault="00AB41F9">
      <w:pPr>
        <w:pStyle w:val="TOC5"/>
        <w:rPr>
          <w:rFonts w:asciiTheme="minorHAnsi" w:eastAsiaTheme="minorEastAsia" w:hAnsiTheme="minorHAnsi" w:cstheme="minorBidi"/>
          <w:sz w:val="22"/>
          <w:szCs w:val="22"/>
          <w:lang w:eastAsia="en-GB"/>
        </w:rPr>
      </w:pPr>
      <w:r>
        <w:t>7.5.</w:t>
      </w:r>
      <w:r>
        <w:rPr>
          <w:lang w:eastAsia="zh-CN"/>
        </w:rPr>
        <w:t>2</w:t>
      </w:r>
      <w:r>
        <w:t>.</w:t>
      </w:r>
      <w:r>
        <w:rPr>
          <w:lang w:eastAsia="zh-CN"/>
        </w:rPr>
        <w:t>11</w:t>
      </w:r>
      <w:r>
        <w:rPr>
          <w:rFonts w:asciiTheme="minorHAnsi" w:eastAsiaTheme="minorEastAsia" w:hAnsiTheme="minorHAnsi" w:cstheme="minorBidi"/>
          <w:sz w:val="22"/>
          <w:szCs w:val="22"/>
          <w:lang w:eastAsia="en-GB"/>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_Toc98235845 \h </w:instrText>
      </w:r>
      <w:r>
        <w:fldChar w:fldCharType="separate"/>
      </w:r>
      <w:r>
        <w:t>181</w:t>
      </w:r>
      <w:r>
        <w:fldChar w:fldCharType="end"/>
      </w:r>
    </w:p>
    <w:p w14:paraId="23D8298F" w14:textId="6B0A99FF" w:rsidR="00AB41F9" w:rsidRDefault="00AB41F9">
      <w:pPr>
        <w:pStyle w:val="TOC4"/>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rsidRPr="00AF482C">
        <w:rPr>
          <w:lang w:val="en-US"/>
        </w:rPr>
        <w:t xml:space="preserve">PFCP </w:t>
      </w:r>
      <w:r>
        <w:t>Session Establishment Response</w:t>
      </w:r>
      <w:r>
        <w:tab/>
      </w:r>
      <w:r>
        <w:fldChar w:fldCharType="begin" w:fldLock="1"/>
      </w:r>
      <w:r>
        <w:instrText xml:space="preserve"> PAGEREF _Toc98235846 \h </w:instrText>
      </w:r>
      <w:r>
        <w:fldChar w:fldCharType="separate"/>
      </w:r>
      <w:r>
        <w:t>182</w:t>
      </w:r>
      <w:r>
        <w:fldChar w:fldCharType="end"/>
      </w:r>
    </w:p>
    <w:p w14:paraId="36BF1C01" w14:textId="2FBA0764" w:rsidR="00AB41F9" w:rsidRDefault="00AB41F9">
      <w:pPr>
        <w:pStyle w:val="TOC5"/>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_Toc98235847 \h </w:instrText>
      </w:r>
      <w:r>
        <w:fldChar w:fldCharType="separate"/>
      </w:r>
      <w:r>
        <w:t>182</w:t>
      </w:r>
      <w:r>
        <w:fldChar w:fldCharType="end"/>
      </w:r>
    </w:p>
    <w:p w14:paraId="5CA23006" w14:textId="72126CCF" w:rsidR="00AB41F9" w:rsidRDefault="00AB41F9">
      <w:pPr>
        <w:pStyle w:val="TOC5"/>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Created PDR IE within PFCP Session Establishment Response</w:t>
      </w:r>
      <w:r>
        <w:tab/>
      </w:r>
      <w:r>
        <w:fldChar w:fldCharType="begin" w:fldLock="1"/>
      </w:r>
      <w:r>
        <w:instrText xml:space="preserve"> PAGEREF _Toc98235848 \h </w:instrText>
      </w:r>
      <w:r>
        <w:fldChar w:fldCharType="separate"/>
      </w:r>
      <w:r>
        <w:t>185</w:t>
      </w:r>
      <w:r>
        <w:fldChar w:fldCharType="end"/>
      </w:r>
    </w:p>
    <w:p w14:paraId="551931F7" w14:textId="473D5BA3" w:rsidR="00AB41F9" w:rsidRDefault="00AB41F9">
      <w:pPr>
        <w:pStyle w:val="TOC5"/>
        <w:rPr>
          <w:rFonts w:asciiTheme="minorHAnsi" w:eastAsiaTheme="minorEastAsia" w:hAnsiTheme="minorHAnsi" w:cstheme="minorBidi"/>
          <w:sz w:val="22"/>
          <w:szCs w:val="22"/>
          <w:lang w:eastAsia="en-GB"/>
        </w:rPr>
      </w:pPr>
      <w:r>
        <w:t>7.5.3.3</w:t>
      </w:r>
      <w:r>
        <w:rPr>
          <w:rFonts w:asciiTheme="minorHAnsi" w:eastAsiaTheme="minorEastAsia" w:hAnsiTheme="minorHAnsi" w:cstheme="minorBidi"/>
          <w:sz w:val="22"/>
          <w:szCs w:val="22"/>
          <w:lang w:eastAsia="en-GB"/>
        </w:rPr>
        <w:tab/>
      </w:r>
      <w:r>
        <w:t>Load Control Information IE within PFCP Session Establishment Response</w:t>
      </w:r>
      <w:r>
        <w:tab/>
      </w:r>
      <w:r>
        <w:fldChar w:fldCharType="begin" w:fldLock="1"/>
      </w:r>
      <w:r>
        <w:instrText xml:space="preserve"> PAGEREF _Toc98235849 \h </w:instrText>
      </w:r>
      <w:r>
        <w:fldChar w:fldCharType="separate"/>
      </w:r>
      <w:r>
        <w:t>186</w:t>
      </w:r>
      <w:r>
        <w:fldChar w:fldCharType="end"/>
      </w:r>
    </w:p>
    <w:p w14:paraId="429EBE20" w14:textId="2C096845" w:rsidR="00AB41F9" w:rsidRDefault="00AB41F9">
      <w:pPr>
        <w:pStyle w:val="TOC5"/>
        <w:rPr>
          <w:rFonts w:asciiTheme="minorHAnsi" w:eastAsiaTheme="minorEastAsia" w:hAnsiTheme="minorHAnsi" w:cstheme="minorBidi"/>
          <w:sz w:val="22"/>
          <w:szCs w:val="22"/>
          <w:lang w:eastAsia="en-GB"/>
        </w:rPr>
      </w:pPr>
      <w:r>
        <w:t>7.5.3.4</w:t>
      </w:r>
      <w:r>
        <w:rPr>
          <w:rFonts w:asciiTheme="minorHAnsi" w:eastAsiaTheme="minorEastAsia" w:hAnsiTheme="minorHAnsi" w:cstheme="minorBidi"/>
          <w:sz w:val="22"/>
          <w:szCs w:val="22"/>
          <w:lang w:eastAsia="en-GB"/>
        </w:rPr>
        <w:tab/>
      </w:r>
      <w:r>
        <w:t>Overload Control Information IE within PFCP Session Establishment Response</w:t>
      </w:r>
      <w:r>
        <w:tab/>
      </w:r>
      <w:r>
        <w:fldChar w:fldCharType="begin" w:fldLock="1"/>
      </w:r>
      <w:r>
        <w:instrText xml:space="preserve"> PAGEREF _Toc98235850 \h </w:instrText>
      </w:r>
      <w:r>
        <w:fldChar w:fldCharType="separate"/>
      </w:r>
      <w:r>
        <w:t>186</w:t>
      </w:r>
      <w:r>
        <w:fldChar w:fldCharType="end"/>
      </w:r>
    </w:p>
    <w:p w14:paraId="5EF0B2F5" w14:textId="6293B413" w:rsidR="00AB41F9" w:rsidRDefault="00AB41F9">
      <w:pPr>
        <w:pStyle w:val="TOC5"/>
        <w:rPr>
          <w:rFonts w:asciiTheme="minorHAnsi" w:eastAsiaTheme="minorEastAsia" w:hAnsiTheme="minorHAnsi" w:cstheme="minorBidi"/>
          <w:sz w:val="22"/>
          <w:szCs w:val="22"/>
          <w:lang w:eastAsia="en-GB"/>
        </w:rPr>
      </w:pPr>
      <w:r>
        <w:t>7.5.3.5</w:t>
      </w:r>
      <w:r>
        <w:rPr>
          <w:rFonts w:asciiTheme="minorHAnsi" w:eastAsiaTheme="minorEastAsia" w:hAnsiTheme="minorHAnsi" w:cstheme="minorBidi"/>
          <w:sz w:val="22"/>
          <w:szCs w:val="22"/>
          <w:lang w:eastAsia="en-GB"/>
        </w:rPr>
        <w:tab/>
      </w:r>
      <w:r>
        <w:t xml:space="preserve">Created </w:t>
      </w:r>
      <w:r w:rsidRPr="00AF482C">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_Toc98235851 \h </w:instrText>
      </w:r>
      <w:r>
        <w:fldChar w:fldCharType="separate"/>
      </w:r>
      <w:r>
        <w:t>186</w:t>
      </w:r>
      <w:r>
        <w:fldChar w:fldCharType="end"/>
      </w:r>
    </w:p>
    <w:p w14:paraId="530E38F8" w14:textId="656FC7A5" w:rsidR="00AB41F9" w:rsidRDefault="00AB41F9">
      <w:pPr>
        <w:pStyle w:val="TOC5"/>
        <w:rPr>
          <w:rFonts w:asciiTheme="minorHAnsi" w:eastAsiaTheme="minorEastAsia" w:hAnsiTheme="minorHAnsi" w:cstheme="minorBidi"/>
          <w:sz w:val="22"/>
          <w:szCs w:val="22"/>
          <w:lang w:eastAsia="en-GB"/>
        </w:rPr>
      </w:pPr>
      <w:r>
        <w:t>7.5.3.6</w:t>
      </w:r>
      <w:r>
        <w:rPr>
          <w:rFonts w:asciiTheme="minorHAnsi" w:eastAsiaTheme="minorEastAsia" w:hAnsiTheme="minorHAnsi" w:cstheme="minorBidi"/>
          <w:sz w:val="22"/>
          <w:szCs w:val="22"/>
          <w:lang w:eastAsia="en-GB"/>
        </w:rPr>
        <w:tab/>
      </w:r>
      <w:r>
        <w:t>Created Bridge Info for TSC</w:t>
      </w:r>
      <w:r w:rsidRPr="00AF482C">
        <w:rPr>
          <w:lang w:val="en-US"/>
        </w:rPr>
        <w:t xml:space="preserve"> IE</w:t>
      </w:r>
      <w:r>
        <w:t xml:space="preserve"> within PFCP Session Establishment Response</w:t>
      </w:r>
      <w:r>
        <w:tab/>
      </w:r>
      <w:r>
        <w:fldChar w:fldCharType="begin" w:fldLock="1"/>
      </w:r>
      <w:r>
        <w:instrText xml:space="preserve"> PAGEREF _Toc98235852 \h </w:instrText>
      </w:r>
      <w:r>
        <w:fldChar w:fldCharType="separate"/>
      </w:r>
      <w:r>
        <w:t>187</w:t>
      </w:r>
      <w:r>
        <w:fldChar w:fldCharType="end"/>
      </w:r>
    </w:p>
    <w:p w14:paraId="63AC655F" w14:textId="1034C325" w:rsidR="00AB41F9" w:rsidRDefault="00AB41F9">
      <w:pPr>
        <w:pStyle w:val="TOC5"/>
        <w:rPr>
          <w:rFonts w:asciiTheme="minorHAnsi" w:eastAsiaTheme="minorEastAsia" w:hAnsiTheme="minorHAnsi" w:cstheme="minorBidi"/>
          <w:sz w:val="22"/>
          <w:szCs w:val="22"/>
          <w:lang w:eastAsia="en-GB"/>
        </w:rPr>
      </w:pPr>
      <w:r>
        <w:t>7.5.3.</w:t>
      </w:r>
      <w:r>
        <w:rPr>
          <w:lang w:eastAsia="zh-CN"/>
        </w:rPr>
        <w:t>7</w:t>
      </w:r>
      <w:r>
        <w:rPr>
          <w:rFonts w:asciiTheme="minorHAnsi" w:eastAsiaTheme="minorEastAsia" w:hAnsiTheme="minorHAnsi" w:cstheme="minorBidi"/>
          <w:sz w:val="22"/>
          <w:szCs w:val="22"/>
          <w:lang w:eastAsia="en-GB"/>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_Toc98235853 \h </w:instrText>
      </w:r>
      <w:r>
        <w:fldChar w:fldCharType="separate"/>
      </w:r>
      <w:r>
        <w:t>187</w:t>
      </w:r>
      <w:r>
        <w:fldChar w:fldCharType="end"/>
      </w:r>
    </w:p>
    <w:p w14:paraId="67B9E133" w14:textId="73A567BF" w:rsidR="00AB41F9" w:rsidRDefault="00AB41F9">
      <w:pPr>
        <w:pStyle w:val="TOC5"/>
        <w:rPr>
          <w:rFonts w:asciiTheme="minorHAnsi" w:eastAsiaTheme="minorEastAsia" w:hAnsiTheme="minorHAnsi" w:cstheme="minorBidi"/>
          <w:sz w:val="22"/>
          <w:szCs w:val="22"/>
          <w:lang w:eastAsia="en-GB"/>
        </w:rPr>
      </w:pPr>
      <w:r>
        <w:t>7.5.3.</w:t>
      </w:r>
      <w:r>
        <w:rPr>
          <w:lang w:eastAsia="zh-CN"/>
        </w:rPr>
        <w:t>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_Toc98235854 \h </w:instrText>
      </w:r>
      <w:r>
        <w:fldChar w:fldCharType="separate"/>
      </w:r>
      <w:r>
        <w:t>188</w:t>
      </w:r>
      <w:r>
        <w:fldChar w:fldCharType="end"/>
      </w:r>
    </w:p>
    <w:p w14:paraId="61014CBF" w14:textId="75E8130D" w:rsidR="00AB41F9" w:rsidRDefault="00AB41F9">
      <w:pPr>
        <w:pStyle w:val="TOC4"/>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rsidRPr="00AF482C">
        <w:rPr>
          <w:lang w:val="fr-FR"/>
        </w:rPr>
        <w:t xml:space="preserve">PFCP </w:t>
      </w:r>
      <w:r>
        <w:t>Session Modification Request</w:t>
      </w:r>
      <w:r>
        <w:tab/>
      </w:r>
      <w:r>
        <w:fldChar w:fldCharType="begin" w:fldLock="1"/>
      </w:r>
      <w:r>
        <w:instrText xml:space="preserve"> PAGEREF _Toc98235855 \h </w:instrText>
      </w:r>
      <w:r>
        <w:fldChar w:fldCharType="separate"/>
      </w:r>
      <w:r>
        <w:t>189</w:t>
      </w:r>
      <w:r>
        <w:fldChar w:fldCharType="end"/>
      </w:r>
    </w:p>
    <w:p w14:paraId="09EA38D2" w14:textId="2F60E98C" w:rsidR="00AB41F9" w:rsidRDefault="00AB41F9">
      <w:pPr>
        <w:pStyle w:val="TOC5"/>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_Toc98235856 \h </w:instrText>
      </w:r>
      <w:r>
        <w:fldChar w:fldCharType="separate"/>
      </w:r>
      <w:r>
        <w:t>189</w:t>
      </w:r>
      <w:r>
        <w:fldChar w:fldCharType="end"/>
      </w:r>
    </w:p>
    <w:p w14:paraId="7992864F" w14:textId="23656FFB" w:rsidR="00AB41F9" w:rsidRDefault="00AB41F9">
      <w:pPr>
        <w:pStyle w:val="TOC5"/>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Update PDR IE within PFCP Session Modification Request</w:t>
      </w:r>
      <w:r>
        <w:tab/>
      </w:r>
      <w:r>
        <w:fldChar w:fldCharType="begin" w:fldLock="1"/>
      </w:r>
      <w:r>
        <w:instrText xml:space="preserve"> PAGEREF _Toc98235857 \h </w:instrText>
      </w:r>
      <w:r>
        <w:fldChar w:fldCharType="separate"/>
      </w:r>
      <w:r>
        <w:t>193</w:t>
      </w:r>
      <w:r>
        <w:fldChar w:fldCharType="end"/>
      </w:r>
    </w:p>
    <w:p w14:paraId="0537837B" w14:textId="4B5A6555" w:rsidR="00AB41F9" w:rsidRDefault="00AB41F9">
      <w:pPr>
        <w:pStyle w:val="TOC5"/>
        <w:rPr>
          <w:rFonts w:asciiTheme="minorHAnsi" w:eastAsiaTheme="minorEastAsia" w:hAnsiTheme="minorHAnsi" w:cstheme="minorBidi"/>
          <w:sz w:val="22"/>
          <w:szCs w:val="22"/>
          <w:lang w:eastAsia="en-GB"/>
        </w:rPr>
      </w:pPr>
      <w:r>
        <w:t>7.5.4.3</w:t>
      </w:r>
      <w:r>
        <w:rPr>
          <w:rFonts w:asciiTheme="minorHAnsi" w:eastAsiaTheme="minorEastAsia" w:hAnsiTheme="minorHAnsi" w:cstheme="minorBidi"/>
          <w:sz w:val="22"/>
          <w:szCs w:val="22"/>
          <w:lang w:eastAsia="en-GB"/>
        </w:rPr>
        <w:tab/>
      </w:r>
      <w:r>
        <w:t>Update</w:t>
      </w:r>
      <w:r w:rsidRPr="00AF482C">
        <w:rPr>
          <w:lang w:val="en-US"/>
        </w:rPr>
        <w:t xml:space="preserve"> </w:t>
      </w:r>
      <w:r>
        <w:t>FAR IE within PFCP Session Modification Request</w:t>
      </w:r>
      <w:r>
        <w:tab/>
      </w:r>
      <w:r>
        <w:fldChar w:fldCharType="begin" w:fldLock="1"/>
      </w:r>
      <w:r>
        <w:instrText xml:space="preserve"> PAGEREF _Toc98235858 \h </w:instrText>
      </w:r>
      <w:r>
        <w:fldChar w:fldCharType="separate"/>
      </w:r>
      <w:r>
        <w:t>195</w:t>
      </w:r>
      <w:r>
        <w:fldChar w:fldCharType="end"/>
      </w:r>
    </w:p>
    <w:p w14:paraId="3DBBC60C" w14:textId="3F744DE9" w:rsidR="00AB41F9" w:rsidRDefault="00AB41F9">
      <w:pPr>
        <w:pStyle w:val="TOC5"/>
        <w:rPr>
          <w:rFonts w:asciiTheme="minorHAnsi" w:eastAsiaTheme="minorEastAsia" w:hAnsiTheme="minorHAnsi" w:cstheme="minorBidi"/>
          <w:sz w:val="22"/>
          <w:szCs w:val="22"/>
          <w:lang w:eastAsia="en-GB"/>
        </w:rPr>
      </w:pPr>
      <w:r>
        <w:t>7.5.4.4</w:t>
      </w:r>
      <w:r>
        <w:rPr>
          <w:rFonts w:asciiTheme="minorHAnsi" w:eastAsiaTheme="minorEastAsia" w:hAnsiTheme="minorHAnsi" w:cstheme="minorBidi"/>
          <w:sz w:val="22"/>
          <w:szCs w:val="22"/>
          <w:lang w:eastAsia="en-GB"/>
        </w:rPr>
        <w:tab/>
      </w:r>
      <w:r>
        <w:t>Update URR</w:t>
      </w:r>
      <w:r>
        <w:rPr>
          <w:lang w:eastAsia="zh-CN"/>
        </w:rPr>
        <w:t xml:space="preserve"> IE </w:t>
      </w:r>
      <w:r>
        <w:t>within PFCP Session Modification Request</w:t>
      </w:r>
      <w:r>
        <w:tab/>
      </w:r>
      <w:r>
        <w:fldChar w:fldCharType="begin" w:fldLock="1"/>
      </w:r>
      <w:r>
        <w:instrText xml:space="preserve"> PAGEREF _Toc98235859 \h </w:instrText>
      </w:r>
      <w:r>
        <w:fldChar w:fldCharType="separate"/>
      </w:r>
      <w:r>
        <w:t>197</w:t>
      </w:r>
      <w:r>
        <w:fldChar w:fldCharType="end"/>
      </w:r>
    </w:p>
    <w:p w14:paraId="67A99552" w14:textId="06DC7273" w:rsidR="00AB41F9" w:rsidRDefault="00AB41F9">
      <w:pPr>
        <w:pStyle w:val="TOC5"/>
        <w:rPr>
          <w:rFonts w:asciiTheme="minorHAnsi" w:eastAsiaTheme="minorEastAsia" w:hAnsiTheme="minorHAnsi" w:cstheme="minorBidi"/>
          <w:sz w:val="22"/>
          <w:szCs w:val="22"/>
          <w:lang w:eastAsia="en-GB"/>
        </w:rPr>
      </w:pPr>
      <w:r>
        <w:t>7.5.4.5</w:t>
      </w:r>
      <w:r>
        <w:rPr>
          <w:rFonts w:asciiTheme="minorHAnsi" w:eastAsiaTheme="minorEastAsia" w:hAnsiTheme="minorHAnsi" w:cstheme="minorBidi"/>
          <w:sz w:val="22"/>
          <w:szCs w:val="22"/>
          <w:lang w:eastAsia="en-GB"/>
        </w:rPr>
        <w:tab/>
      </w:r>
      <w:r>
        <w:t>Update QER IE within PFCP Session Modification Request</w:t>
      </w:r>
      <w:r>
        <w:tab/>
      </w:r>
      <w:r>
        <w:fldChar w:fldCharType="begin" w:fldLock="1"/>
      </w:r>
      <w:r>
        <w:instrText xml:space="preserve"> PAGEREF _Toc98235860 \h </w:instrText>
      </w:r>
      <w:r>
        <w:fldChar w:fldCharType="separate"/>
      </w:r>
      <w:r>
        <w:t>201</w:t>
      </w:r>
      <w:r>
        <w:fldChar w:fldCharType="end"/>
      </w:r>
    </w:p>
    <w:p w14:paraId="6FD25842" w14:textId="55C28325" w:rsidR="00AB41F9" w:rsidRDefault="00AB41F9">
      <w:pPr>
        <w:pStyle w:val="TOC5"/>
        <w:rPr>
          <w:rFonts w:asciiTheme="minorHAnsi" w:eastAsiaTheme="minorEastAsia" w:hAnsiTheme="minorHAnsi" w:cstheme="minorBidi"/>
          <w:sz w:val="22"/>
          <w:szCs w:val="22"/>
          <w:lang w:eastAsia="en-GB"/>
        </w:rPr>
      </w:pPr>
      <w:r>
        <w:t>7.5.4.6</w:t>
      </w:r>
      <w:r>
        <w:rPr>
          <w:rFonts w:asciiTheme="minorHAnsi" w:eastAsiaTheme="minorEastAsia" w:hAnsiTheme="minorHAnsi" w:cstheme="minorBidi"/>
          <w:sz w:val="22"/>
          <w:szCs w:val="22"/>
          <w:lang w:eastAsia="en-GB"/>
        </w:rPr>
        <w:tab/>
      </w:r>
      <w:r>
        <w:t>Remove PDR IE within PFCP Session Modification Request</w:t>
      </w:r>
      <w:r>
        <w:tab/>
      </w:r>
      <w:r>
        <w:fldChar w:fldCharType="begin" w:fldLock="1"/>
      </w:r>
      <w:r>
        <w:instrText xml:space="preserve"> PAGEREF _Toc98235861 \h </w:instrText>
      </w:r>
      <w:r>
        <w:fldChar w:fldCharType="separate"/>
      </w:r>
      <w:r>
        <w:t>203</w:t>
      </w:r>
      <w:r>
        <w:fldChar w:fldCharType="end"/>
      </w:r>
    </w:p>
    <w:p w14:paraId="7390C446" w14:textId="0FE72687" w:rsidR="00AB41F9" w:rsidRDefault="00AB41F9">
      <w:pPr>
        <w:pStyle w:val="TOC5"/>
        <w:rPr>
          <w:rFonts w:asciiTheme="minorHAnsi" w:eastAsiaTheme="minorEastAsia" w:hAnsiTheme="minorHAnsi" w:cstheme="minorBidi"/>
          <w:sz w:val="22"/>
          <w:szCs w:val="22"/>
          <w:lang w:eastAsia="en-GB"/>
        </w:rPr>
      </w:pPr>
      <w:r>
        <w:t>7.5.4.7</w:t>
      </w:r>
      <w:r>
        <w:rPr>
          <w:rFonts w:asciiTheme="minorHAnsi" w:eastAsiaTheme="minorEastAsia" w:hAnsiTheme="minorHAnsi" w:cstheme="minorBidi"/>
          <w:sz w:val="22"/>
          <w:szCs w:val="22"/>
          <w:lang w:eastAsia="en-GB"/>
        </w:rPr>
        <w:tab/>
      </w:r>
      <w:r>
        <w:t>Remove FAR IE within PFCP Session Modification Request</w:t>
      </w:r>
      <w:r>
        <w:tab/>
      </w:r>
      <w:r>
        <w:fldChar w:fldCharType="begin" w:fldLock="1"/>
      </w:r>
      <w:r>
        <w:instrText xml:space="preserve"> PAGEREF _Toc98235862 \h </w:instrText>
      </w:r>
      <w:r>
        <w:fldChar w:fldCharType="separate"/>
      </w:r>
      <w:r>
        <w:t>203</w:t>
      </w:r>
      <w:r>
        <w:fldChar w:fldCharType="end"/>
      </w:r>
    </w:p>
    <w:p w14:paraId="13C6ABA4" w14:textId="183406E4" w:rsidR="00AB41F9" w:rsidRDefault="00AB41F9">
      <w:pPr>
        <w:pStyle w:val="TOC5"/>
        <w:rPr>
          <w:rFonts w:asciiTheme="minorHAnsi" w:eastAsiaTheme="minorEastAsia" w:hAnsiTheme="minorHAnsi" w:cstheme="minorBidi"/>
          <w:sz w:val="22"/>
          <w:szCs w:val="22"/>
          <w:lang w:eastAsia="en-GB"/>
        </w:rPr>
      </w:pPr>
      <w:r>
        <w:t>7.5.4.8</w:t>
      </w:r>
      <w:r>
        <w:rPr>
          <w:rFonts w:asciiTheme="minorHAnsi" w:eastAsiaTheme="minorEastAsia" w:hAnsiTheme="minorHAnsi" w:cstheme="minorBidi"/>
          <w:sz w:val="22"/>
          <w:szCs w:val="22"/>
          <w:lang w:eastAsia="en-GB"/>
        </w:rPr>
        <w:tab/>
      </w:r>
      <w:r>
        <w:t>Remove URR</w:t>
      </w:r>
      <w:r>
        <w:rPr>
          <w:lang w:eastAsia="zh-CN"/>
        </w:rPr>
        <w:t xml:space="preserve"> IE </w:t>
      </w:r>
      <w:r>
        <w:t>within PFCP Session Modification Request</w:t>
      </w:r>
      <w:r>
        <w:tab/>
      </w:r>
      <w:r>
        <w:fldChar w:fldCharType="begin" w:fldLock="1"/>
      </w:r>
      <w:r>
        <w:instrText xml:space="preserve"> PAGEREF _Toc98235863 \h </w:instrText>
      </w:r>
      <w:r>
        <w:fldChar w:fldCharType="separate"/>
      </w:r>
      <w:r>
        <w:t>203</w:t>
      </w:r>
      <w:r>
        <w:fldChar w:fldCharType="end"/>
      </w:r>
    </w:p>
    <w:p w14:paraId="47B36FF2" w14:textId="3B4F75F7" w:rsidR="00AB41F9" w:rsidRDefault="00AB41F9">
      <w:pPr>
        <w:pStyle w:val="TOC5"/>
        <w:rPr>
          <w:rFonts w:asciiTheme="minorHAnsi" w:eastAsiaTheme="minorEastAsia" w:hAnsiTheme="minorHAnsi" w:cstheme="minorBidi"/>
          <w:sz w:val="22"/>
          <w:szCs w:val="22"/>
          <w:lang w:eastAsia="en-GB"/>
        </w:rPr>
      </w:pPr>
      <w:r>
        <w:t>7.5.4.9</w:t>
      </w:r>
      <w:r>
        <w:rPr>
          <w:rFonts w:asciiTheme="minorHAnsi" w:eastAsiaTheme="minorEastAsia" w:hAnsiTheme="minorHAnsi" w:cstheme="minorBidi"/>
          <w:sz w:val="22"/>
          <w:szCs w:val="22"/>
          <w:lang w:eastAsia="en-GB"/>
        </w:rPr>
        <w:tab/>
      </w:r>
      <w:r>
        <w:t>Remove QER IE PFCP Session Modification Request</w:t>
      </w:r>
      <w:r>
        <w:tab/>
      </w:r>
      <w:r>
        <w:fldChar w:fldCharType="begin" w:fldLock="1"/>
      </w:r>
      <w:r>
        <w:instrText xml:space="preserve"> PAGEREF _Toc98235864 \h </w:instrText>
      </w:r>
      <w:r>
        <w:fldChar w:fldCharType="separate"/>
      </w:r>
      <w:r>
        <w:t>203</w:t>
      </w:r>
      <w:r>
        <w:fldChar w:fldCharType="end"/>
      </w:r>
    </w:p>
    <w:p w14:paraId="49DA67B0" w14:textId="0C4903C3" w:rsidR="00AB41F9" w:rsidRDefault="00AB41F9">
      <w:pPr>
        <w:pStyle w:val="TOC5"/>
        <w:rPr>
          <w:rFonts w:asciiTheme="minorHAnsi" w:eastAsiaTheme="minorEastAsia" w:hAnsiTheme="minorHAnsi" w:cstheme="minorBidi"/>
          <w:sz w:val="22"/>
          <w:szCs w:val="22"/>
          <w:lang w:eastAsia="en-GB"/>
        </w:rPr>
      </w:pPr>
      <w:r>
        <w:t>7.5.4.10</w:t>
      </w:r>
      <w:r>
        <w:rPr>
          <w:rFonts w:asciiTheme="minorHAnsi" w:eastAsiaTheme="minorEastAsia" w:hAnsiTheme="minorHAnsi" w:cstheme="minorBidi"/>
          <w:sz w:val="22"/>
          <w:szCs w:val="22"/>
          <w:lang w:eastAsia="en-GB"/>
        </w:rPr>
        <w:tab/>
      </w:r>
      <w:r>
        <w:t>Query URR</w:t>
      </w:r>
      <w:r>
        <w:rPr>
          <w:lang w:eastAsia="zh-CN"/>
        </w:rPr>
        <w:t xml:space="preserve"> IE </w:t>
      </w:r>
      <w:r>
        <w:t>within PFCP Session Modification Request</w:t>
      </w:r>
      <w:r>
        <w:tab/>
      </w:r>
      <w:r>
        <w:fldChar w:fldCharType="begin" w:fldLock="1"/>
      </w:r>
      <w:r>
        <w:instrText xml:space="preserve"> PAGEREF _Toc98235865 \h </w:instrText>
      </w:r>
      <w:r>
        <w:fldChar w:fldCharType="separate"/>
      </w:r>
      <w:r>
        <w:t>204</w:t>
      </w:r>
      <w:r>
        <w:fldChar w:fldCharType="end"/>
      </w:r>
    </w:p>
    <w:p w14:paraId="5AC89D6F" w14:textId="13B4A420" w:rsidR="00AB41F9" w:rsidRDefault="00AB41F9">
      <w:pPr>
        <w:pStyle w:val="TOC5"/>
        <w:rPr>
          <w:rFonts w:asciiTheme="minorHAnsi" w:eastAsiaTheme="minorEastAsia" w:hAnsiTheme="minorHAnsi" w:cstheme="minorBidi"/>
          <w:sz w:val="22"/>
          <w:szCs w:val="22"/>
          <w:lang w:eastAsia="en-GB"/>
        </w:rPr>
      </w:pPr>
      <w:r>
        <w:t>7.5.4.11</w:t>
      </w:r>
      <w:r>
        <w:rPr>
          <w:rFonts w:asciiTheme="minorHAnsi" w:eastAsiaTheme="minorEastAsia" w:hAnsiTheme="minorHAnsi" w:cstheme="minorBidi"/>
          <w:sz w:val="22"/>
          <w:szCs w:val="22"/>
          <w:lang w:eastAsia="en-GB"/>
        </w:rPr>
        <w:tab/>
      </w:r>
      <w:r>
        <w:t>Update</w:t>
      </w:r>
      <w:r w:rsidRPr="00AF482C">
        <w:rPr>
          <w:lang w:val="en-US"/>
        </w:rPr>
        <w:t xml:space="preserve"> </w:t>
      </w:r>
      <w:r>
        <w:t>BAR IE within PFCP Session Modification Request</w:t>
      </w:r>
      <w:r>
        <w:tab/>
      </w:r>
      <w:r>
        <w:fldChar w:fldCharType="begin" w:fldLock="1"/>
      </w:r>
      <w:r>
        <w:instrText xml:space="preserve"> PAGEREF _Toc98235866 \h </w:instrText>
      </w:r>
      <w:r>
        <w:fldChar w:fldCharType="separate"/>
      </w:r>
      <w:r>
        <w:t>204</w:t>
      </w:r>
      <w:r>
        <w:fldChar w:fldCharType="end"/>
      </w:r>
    </w:p>
    <w:p w14:paraId="5D4C84A3" w14:textId="1628533B" w:rsidR="00AB41F9" w:rsidRDefault="00AB41F9">
      <w:pPr>
        <w:pStyle w:val="TOC5"/>
        <w:rPr>
          <w:rFonts w:asciiTheme="minorHAnsi" w:eastAsiaTheme="minorEastAsia" w:hAnsiTheme="minorHAnsi" w:cstheme="minorBidi"/>
          <w:sz w:val="22"/>
          <w:szCs w:val="22"/>
          <w:lang w:eastAsia="en-GB"/>
        </w:rPr>
      </w:pPr>
      <w:r>
        <w:t>7.5.4.12</w:t>
      </w:r>
      <w:r>
        <w:rPr>
          <w:rFonts w:asciiTheme="minorHAnsi" w:eastAsiaTheme="minorEastAsia" w:hAnsiTheme="minorHAnsi" w:cstheme="minorBidi"/>
          <w:sz w:val="22"/>
          <w:szCs w:val="22"/>
          <w:lang w:eastAsia="en-GB"/>
        </w:rPr>
        <w:tab/>
      </w:r>
      <w:r>
        <w:t>Remove BAR IE within PFCP Session Modification Request</w:t>
      </w:r>
      <w:r>
        <w:tab/>
      </w:r>
      <w:r>
        <w:fldChar w:fldCharType="begin" w:fldLock="1"/>
      </w:r>
      <w:r>
        <w:instrText xml:space="preserve"> PAGEREF _Toc98235867 \h </w:instrText>
      </w:r>
      <w:r>
        <w:fldChar w:fldCharType="separate"/>
      </w:r>
      <w:r>
        <w:t>204</w:t>
      </w:r>
      <w:r>
        <w:fldChar w:fldCharType="end"/>
      </w:r>
    </w:p>
    <w:p w14:paraId="5B894ED5" w14:textId="14A50D75" w:rsidR="00AB41F9" w:rsidRDefault="00AB41F9">
      <w:pPr>
        <w:pStyle w:val="TOC5"/>
        <w:rPr>
          <w:rFonts w:asciiTheme="minorHAnsi" w:eastAsiaTheme="minorEastAsia" w:hAnsiTheme="minorHAnsi" w:cstheme="minorBidi"/>
          <w:sz w:val="22"/>
          <w:szCs w:val="22"/>
          <w:lang w:eastAsia="en-GB"/>
        </w:rPr>
      </w:pPr>
      <w:r>
        <w:t>7.5.4.13</w:t>
      </w:r>
      <w:r>
        <w:rPr>
          <w:rFonts w:asciiTheme="minorHAnsi" w:eastAsiaTheme="minorEastAsia" w:hAnsiTheme="minorHAnsi" w:cstheme="minorBidi"/>
          <w:sz w:val="22"/>
          <w:szCs w:val="22"/>
          <w:lang w:eastAsia="en-GB"/>
        </w:rPr>
        <w:tab/>
      </w:r>
      <w:r>
        <w:t xml:space="preserve">Update </w:t>
      </w:r>
      <w:r w:rsidRPr="00AF482C">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_Toc98235868 \h </w:instrText>
      </w:r>
      <w:r>
        <w:fldChar w:fldCharType="separate"/>
      </w:r>
      <w:r>
        <w:t>205</w:t>
      </w:r>
      <w:r>
        <w:fldChar w:fldCharType="end"/>
      </w:r>
    </w:p>
    <w:p w14:paraId="3DA2379E" w14:textId="2410DA1E" w:rsidR="00AB41F9" w:rsidRDefault="00AB41F9">
      <w:pPr>
        <w:pStyle w:val="TOC5"/>
        <w:rPr>
          <w:rFonts w:asciiTheme="minorHAnsi" w:eastAsiaTheme="minorEastAsia" w:hAnsiTheme="minorHAnsi" w:cstheme="minorBidi"/>
          <w:sz w:val="22"/>
          <w:szCs w:val="22"/>
          <w:lang w:eastAsia="en-GB"/>
        </w:rPr>
      </w:pPr>
      <w:r>
        <w:t>7.5.4.14</w:t>
      </w:r>
      <w:r>
        <w:rPr>
          <w:rFonts w:asciiTheme="minorHAnsi" w:eastAsiaTheme="minorEastAsia" w:hAnsiTheme="minorHAnsi" w:cstheme="minorBidi"/>
          <w:sz w:val="22"/>
          <w:szCs w:val="22"/>
          <w:lang w:eastAsia="en-GB"/>
        </w:rPr>
        <w:tab/>
      </w:r>
      <w:r>
        <w:t xml:space="preserve">Remove </w:t>
      </w:r>
      <w:r w:rsidRPr="00AF482C">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_Toc98235869 \h </w:instrText>
      </w:r>
      <w:r>
        <w:fldChar w:fldCharType="separate"/>
      </w:r>
      <w:r>
        <w:t>206</w:t>
      </w:r>
      <w:r>
        <w:fldChar w:fldCharType="end"/>
      </w:r>
    </w:p>
    <w:p w14:paraId="133C7401" w14:textId="4C53C8FE" w:rsidR="00AB41F9" w:rsidRDefault="00AB41F9">
      <w:pPr>
        <w:pStyle w:val="TOC5"/>
        <w:rPr>
          <w:rFonts w:asciiTheme="minorHAnsi" w:eastAsiaTheme="minorEastAsia" w:hAnsiTheme="minorHAnsi" w:cstheme="minorBidi"/>
          <w:sz w:val="22"/>
          <w:szCs w:val="22"/>
          <w:lang w:eastAsia="en-GB"/>
        </w:rPr>
      </w:pPr>
      <w:r>
        <w:t>7.5.4.15</w:t>
      </w:r>
      <w:r>
        <w:rPr>
          <w:rFonts w:asciiTheme="minorHAnsi" w:eastAsiaTheme="minorEastAsia" w:hAnsiTheme="minorHAnsi" w:cstheme="minorBidi"/>
          <w:sz w:val="22"/>
          <w:szCs w:val="22"/>
          <w:lang w:eastAsia="en-GB"/>
        </w:rPr>
        <w:tab/>
      </w:r>
      <w:r>
        <w:t>Remove MAR IE within PFCP Session Modification Request</w:t>
      </w:r>
      <w:r>
        <w:tab/>
      </w:r>
      <w:r>
        <w:fldChar w:fldCharType="begin" w:fldLock="1"/>
      </w:r>
      <w:r>
        <w:instrText xml:space="preserve"> PAGEREF _Toc98235870 \h </w:instrText>
      </w:r>
      <w:r>
        <w:fldChar w:fldCharType="separate"/>
      </w:r>
      <w:r>
        <w:t>207</w:t>
      </w:r>
      <w:r>
        <w:fldChar w:fldCharType="end"/>
      </w:r>
    </w:p>
    <w:p w14:paraId="113B0868" w14:textId="7791C144" w:rsidR="00AB41F9" w:rsidRDefault="00AB41F9">
      <w:pPr>
        <w:pStyle w:val="TOC5"/>
        <w:rPr>
          <w:rFonts w:asciiTheme="minorHAnsi" w:eastAsiaTheme="minorEastAsia" w:hAnsiTheme="minorHAnsi" w:cstheme="minorBidi"/>
          <w:sz w:val="22"/>
          <w:szCs w:val="22"/>
          <w:lang w:eastAsia="en-GB"/>
        </w:rPr>
      </w:pPr>
      <w:r>
        <w:t>7.5.4.16</w:t>
      </w:r>
      <w:r>
        <w:rPr>
          <w:rFonts w:asciiTheme="minorHAnsi" w:eastAsiaTheme="minorEastAsia" w:hAnsiTheme="minorHAnsi" w:cstheme="minorBidi"/>
          <w:sz w:val="22"/>
          <w:szCs w:val="22"/>
          <w:lang w:eastAsia="en-GB"/>
        </w:rPr>
        <w:tab/>
      </w:r>
      <w:r>
        <w:t>Update</w:t>
      </w:r>
      <w:r w:rsidRPr="00AF482C">
        <w:rPr>
          <w:lang w:val="en-US"/>
        </w:rPr>
        <w:t xml:space="preserve"> </w:t>
      </w:r>
      <w:r>
        <w:t>MAR IE within PFCP Session Modification Request</w:t>
      </w:r>
      <w:r>
        <w:tab/>
      </w:r>
      <w:r>
        <w:fldChar w:fldCharType="begin" w:fldLock="1"/>
      </w:r>
      <w:r>
        <w:instrText xml:space="preserve"> PAGEREF _Toc98235871 \h </w:instrText>
      </w:r>
      <w:r>
        <w:fldChar w:fldCharType="separate"/>
      </w:r>
      <w:r>
        <w:t>207</w:t>
      </w:r>
      <w:r>
        <w:fldChar w:fldCharType="end"/>
      </w:r>
    </w:p>
    <w:p w14:paraId="20BE408B" w14:textId="113A401A" w:rsidR="00AB41F9" w:rsidRDefault="00AB41F9">
      <w:pPr>
        <w:pStyle w:val="TOC5"/>
        <w:rPr>
          <w:rFonts w:asciiTheme="minorHAnsi" w:eastAsiaTheme="minorEastAsia" w:hAnsiTheme="minorHAnsi" w:cstheme="minorBidi"/>
          <w:sz w:val="22"/>
          <w:szCs w:val="22"/>
          <w:lang w:eastAsia="en-GB"/>
        </w:rPr>
      </w:pPr>
      <w:r>
        <w:lastRenderedPageBreak/>
        <w:t>7.5.4.17</w:t>
      </w:r>
      <w:r>
        <w:rPr>
          <w:rFonts w:asciiTheme="minorHAnsi" w:eastAsiaTheme="minorEastAsia" w:hAnsiTheme="minorHAnsi" w:cstheme="minorBidi"/>
          <w:sz w:val="22"/>
          <w:szCs w:val="22"/>
          <w:lang w:eastAsia="en-GB"/>
        </w:rPr>
        <w:tab/>
      </w:r>
      <w:r w:rsidRPr="00AF482C">
        <w:rPr>
          <w:lang w:val="en-US"/>
        </w:rPr>
        <w:t>Create PDR/FAR/URR/QER/BAR/MAR</w:t>
      </w:r>
      <w:r>
        <w:t xml:space="preserve"> IEs within PFCP Session Modification Request</w:t>
      </w:r>
      <w:r>
        <w:tab/>
      </w:r>
      <w:r>
        <w:fldChar w:fldCharType="begin" w:fldLock="1"/>
      </w:r>
      <w:r>
        <w:instrText xml:space="preserve"> PAGEREF _Toc98235872 \h </w:instrText>
      </w:r>
      <w:r>
        <w:fldChar w:fldCharType="separate"/>
      </w:r>
      <w:r>
        <w:t>209</w:t>
      </w:r>
      <w:r>
        <w:fldChar w:fldCharType="end"/>
      </w:r>
    </w:p>
    <w:p w14:paraId="3DBEE844" w14:textId="38A09585" w:rsidR="00AB41F9" w:rsidRDefault="00AB41F9">
      <w:pPr>
        <w:pStyle w:val="TOC5"/>
        <w:rPr>
          <w:rFonts w:asciiTheme="minorHAnsi" w:eastAsiaTheme="minorEastAsia" w:hAnsiTheme="minorHAnsi" w:cstheme="minorBidi"/>
          <w:sz w:val="22"/>
          <w:szCs w:val="22"/>
          <w:lang w:eastAsia="en-GB"/>
        </w:rPr>
      </w:pPr>
      <w:r>
        <w:t>7.5.4.18</w:t>
      </w:r>
      <w:r>
        <w:rPr>
          <w:rFonts w:asciiTheme="minorHAnsi" w:eastAsiaTheme="minorEastAsia" w:hAnsiTheme="minorHAnsi" w:cstheme="minorBidi"/>
          <w:sz w:val="22"/>
          <w:szCs w:val="22"/>
          <w:lang w:eastAsia="en-GB"/>
        </w:rPr>
        <w:tab/>
      </w:r>
      <w:r>
        <w:t xml:space="preserve">TSC Management Information </w:t>
      </w:r>
      <w:r w:rsidRPr="00AF482C">
        <w:rPr>
          <w:lang w:val="en-US"/>
        </w:rPr>
        <w:t>IE</w:t>
      </w:r>
      <w:r>
        <w:t xml:space="preserve"> within PFCP Session Modification Request</w:t>
      </w:r>
      <w:r>
        <w:tab/>
      </w:r>
      <w:r>
        <w:fldChar w:fldCharType="begin" w:fldLock="1"/>
      </w:r>
      <w:r>
        <w:instrText xml:space="preserve"> PAGEREF _Toc98235873 \h </w:instrText>
      </w:r>
      <w:r>
        <w:fldChar w:fldCharType="separate"/>
      </w:r>
      <w:r>
        <w:t>209</w:t>
      </w:r>
      <w:r>
        <w:fldChar w:fldCharType="end"/>
      </w:r>
    </w:p>
    <w:p w14:paraId="5FE15563" w14:textId="2BF5A55D" w:rsidR="00AB41F9" w:rsidRDefault="00AB41F9">
      <w:pPr>
        <w:pStyle w:val="TOC5"/>
        <w:rPr>
          <w:rFonts w:asciiTheme="minorHAnsi" w:eastAsiaTheme="minorEastAsia" w:hAnsiTheme="minorHAnsi" w:cstheme="minorBidi"/>
          <w:sz w:val="22"/>
          <w:szCs w:val="22"/>
          <w:lang w:eastAsia="en-GB"/>
        </w:rPr>
      </w:pPr>
      <w:r>
        <w:t>7.5.4.19</w:t>
      </w:r>
      <w:r>
        <w:rPr>
          <w:rFonts w:asciiTheme="minorHAnsi" w:eastAsiaTheme="minorEastAsia" w:hAnsiTheme="minorHAnsi" w:cstheme="minorBidi"/>
          <w:sz w:val="22"/>
          <w:szCs w:val="22"/>
          <w:lang w:eastAsia="en-GB"/>
        </w:rPr>
        <w:tab/>
      </w:r>
      <w:r>
        <w:t>Remove SRR</w:t>
      </w:r>
      <w:r>
        <w:rPr>
          <w:lang w:eastAsia="zh-CN"/>
        </w:rPr>
        <w:t xml:space="preserve"> IE </w:t>
      </w:r>
      <w:r>
        <w:t>within PFCP Session Modification Request</w:t>
      </w:r>
      <w:r>
        <w:tab/>
      </w:r>
      <w:r>
        <w:fldChar w:fldCharType="begin" w:fldLock="1"/>
      </w:r>
      <w:r>
        <w:instrText xml:space="preserve"> PAGEREF _Toc98235874 \h </w:instrText>
      </w:r>
      <w:r>
        <w:fldChar w:fldCharType="separate"/>
      </w:r>
      <w:r>
        <w:t>209</w:t>
      </w:r>
      <w:r>
        <w:fldChar w:fldCharType="end"/>
      </w:r>
    </w:p>
    <w:p w14:paraId="6295AB40" w14:textId="451559CD" w:rsidR="00AB41F9" w:rsidRDefault="00AB41F9">
      <w:pPr>
        <w:pStyle w:val="TOC5"/>
        <w:rPr>
          <w:rFonts w:asciiTheme="minorHAnsi" w:eastAsiaTheme="minorEastAsia" w:hAnsiTheme="minorHAnsi" w:cstheme="minorBidi"/>
          <w:sz w:val="22"/>
          <w:szCs w:val="22"/>
          <w:lang w:eastAsia="en-GB"/>
        </w:rPr>
      </w:pPr>
      <w:r>
        <w:t>7.5.4.20</w:t>
      </w:r>
      <w:r>
        <w:rPr>
          <w:rFonts w:asciiTheme="minorHAnsi" w:eastAsiaTheme="minorEastAsia" w:hAnsiTheme="minorHAnsi" w:cstheme="minorBidi"/>
          <w:sz w:val="22"/>
          <w:szCs w:val="22"/>
          <w:lang w:eastAsia="en-GB"/>
        </w:rPr>
        <w:tab/>
      </w:r>
      <w:r>
        <w:t>Update SRR</w:t>
      </w:r>
      <w:r>
        <w:rPr>
          <w:lang w:eastAsia="zh-CN"/>
        </w:rPr>
        <w:t xml:space="preserve"> IE </w:t>
      </w:r>
      <w:r>
        <w:t>within PFCP Session Modification Request</w:t>
      </w:r>
      <w:r>
        <w:tab/>
      </w:r>
      <w:r>
        <w:fldChar w:fldCharType="begin" w:fldLock="1"/>
      </w:r>
      <w:r>
        <w:instrText xml:space="preserve"> PAGEREF _Toc98235875 \h </w:instrText>
      </w:r>
      <w:r>
        <w:fldChar w:fldCharType="separate"/>
      </w:r>
      <w:r>
        <w:t>209</w:t>
      </w:r>
      <w:r>
        <w:fldChar w:fldCharType="end"/>
      </w:r>
    </w:p>
    <w:p w14:paraId="22D7B2DC" w14:textId="1AF93035" w:rsidR="00AB41F9" w:rsidRDefault="00AB41F9">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Ethernet Context Information within PFCP Session Modification Request</w:t>
      </w:r>
      <w:r>
        <w:tab/>
      </w:r>
      <w:r>
        <w:fldChar w:fldCharType="begin" w:fldLock="1"/>
      </w:r>
      <w:r>
        <w:instrText xml:space="preserve"> PAGEREF _Toc98235876 \h </w:instrText>
      </w:r>
      <w:r>
        <w:fldChar w:fldCharType="separate"/>
      </w:r>
      <w:r>
        <w:t>210</w:t>
      </w:r>
      <w:r>
        <w:fldChar w:fldCharType="end"/>
      </w:r>
    </w:p>
    <w:p w14:paraId="47F55805" w14:textId="334B913B" w:rsidR="00AB41F9" w:rsidRDefault="00AB41F9">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Query Packet Rate Status</w:t>
      </w:r>
      <w:r>
        <w:rPr>
          <w:lang w:eastAsia="zh-CN"/>
        </w:rPr>
        <w:t xml:space="preserve"> IE </w:t>
      </w:r>
      <w:r>
        <w:t>within PFCP Session Modification Request</w:t>
      </w:r>
      <w:r>
        <w:tab/>
      </w:r>
      <w:r>
        <w:fldChar w:fldCharType="begin" w:fldLock="1"/>
      </w:r>
      <w:r>
        <w:instrText xml:space="preserve"> PAGEREF _Toc98235877 \h </w:instrText>
      </w:r>
      <w:r>
        <w:fldChar w:fldCharType="separate"/>
      </w:r>
      <w:r>
        <w:t>210</w:t>
      </w:r>
      <w:r>
        <w:fldChar w:fldCharType="end"/>
      </w:r>
    </w:p>
    <w:p w14:paraId="2A3E9734" w14:textId="2620F57D" w:rsidR="00AB41F9" w:rsidRDefault="00AB41F9">
      <w:pPr>
        <w:pStyle w:val="TOC4"/>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rsidRPr="00AF482C">
        <w:rPr>
          <w:lang w:val="en-US"/>
        </w:rPr>
        <w:t xml:space="preserve">PFCP </w:t>
      </w:r>
      <w:r>
        <w:t>Session Modification Response</w:t>
      </w:r>
      <w:r>
        <w:tab/>
      </w:r>
      <w:r>
        <w:fldChar w:fldCharType="begin" w:fldLock="1"/>
      </w:r>
      <w:r>
        <w:instrText xml:space="preserve"> PAGEREF _Toc98235878 \h </w:instrText>
      </w:r>
      <w:r>
        <w:fldChar w:fldCharType="separate"/>
      </w:r>
      <w:r>
        <w:t>211</w:t>
      </w:r>
      <w:r>
        <w:fldChar w:fldCharType="end"/>
      </w:r>
    </w:p>
    <w:p w14:paraId="3E3B6222" w14:textId="0C575B3D" w:rsidR="00AB41F9" w:rsidRDefault="00AB41F9">
      <w:pPr>
        <w:pStyle w:val="TOC5"/>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_Toc98235879 \h </w:instrText>
      </w:r>
      <w:r>
        <w:fldChar w:fldCharType="separate"/>
      </w:r>
      <w:r>
        <w:t>211</w:t>
      </w:r>
      <w:r>
        <w:fldChar w:fldCharType="end"/>
      </w:r>
    </w:p>
    <w:p w14:paraId="07308DB1" w14:textId="5D95CB59" w:rsidR="00AB41F9" w:rsidRDefault="00AB41F9">
      <w:pPr>
        <w:pStyle w:val="TOC5"/>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Modification Response</w:t>
      </w:r>
      <w:r>
        <w:tab/>
      </w:r>
      <w:r>
        <w:fldChar w:fldCharType="begin" w:fldLock="1"/>
      </w:r>
      <w:r>
        <w:instrText xml:space="preserve"> PAGEREF _Toc98235880 \h </w:instrText>
      </w:r>
      <w:r>
        <w:fldChar w:fldCharType="separate"/>
      </w:r>
      <w:r>
        <w:t>214</w:t>
      </w:r>
      <w:r>
        <w:fldChar w:fldCharType="end"/>
      </w:r>
    </w:p>
    <w:p w14:paraId="6CB882E2" w14:textId="24485CE1" w:rsidR="00AB41F9" w:rsidRDefault="00AB41F9">
      <w:pPr>
        <w:pStyle w:val="TOC5"/>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 xml:space="preserve">TSC Management </w:t>
      </w:r>
      <w:r w:rsidRPr="00AF482C">
        <w:rPr>
          <w:lang w:val="en-US"/>
        </w:rPr>
        <w:t xml:space="preserve">Information </w:t>
      </w:r>
      <w:r>
        <w:rPr>
          <w:lang w:eastAsia="zh-CN"/>
        </w:rPr>
        <w:t xml:space="preserve">IE </w:t>
      </w:r>
      <w:r>
        <w:t>within PFCP Session Modification Response</w:t>
      </w:r>
      <w:r>
        <w:tab/>
      </w:r>
      <w:r>
        <w:fldChar w:fldCharType="begin" w:fldLock="1"/>
      </w:r>
      <w:r>
        <w:instrText xml:space="preserve"> PAGEREF _Toc98235881 \h </w:instrText>
      </w:r>
      <w:r>
        <w:fldChar w:fldCharType="separate"/>
      </w:r>
      <w:r>
        <w:t>214</w:t>
      </w:r>
      <w:r>
        <w:fldChar w:fldCharType="end"/>
      </w:r>
    </w:p>
    <w:p w14:paraId="7D821228" w14:textId="6D03B948" w:rsidR="00AB41F9" w:rsidRDefault="00AB41F9">
      <w:pPr>
        <w:pStyle w:val="TOC5"/>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Packet Rate Status Report</w:t>
      </w:r>
      <w:r>
        <w:rPr>
          <w:lang w:eastAsia="zh-CN"/>
        </w:rPr>
        <w:t xml:space="preserve"> IE </w:t>
      </w:r>
      <w:r>
        <w:t>within PFCP Session Modification Response</w:t>
      </w:r>
      <w:r>
        <w:tab/>
      </w:r>
      <w:r>
        <w:fldChar w:fldCharType="begin" w:fldLock="1"/>
      </w:r>
      <w:r>
        <w:instrText xml:space="preserve"> PAGEREF _Toc98235882 \h </w:instrText>
      </w:r>
      <w:r>
        <w:fldChar w:fldCharType="separate"/>
      </w:r>
      <w:r>
        <w:t>215</w:t>
      </w:r>
      <w:r>
        <w:fldChar w:fldCharType="end"/>
      </w:r>
    </w:p>
    <w:p w14:paraId="01FF84B1" w14:textId="407388E8" w:rsidR="00AB41F9" w:rsidRDefault="00AB41F9">
      <w:pPr>
        <w:pStyle w:val="TOC5"/>
        <w:rPr>
          <w:rFonts w:asciiTheme="minorHAnsi" w:eastAsiaTheme="minorEastAsia" w:hAnsiTheme="minorHAnsi" w:cstheme="minorBidi"/>
          <w:sz w:val="22"/>
          <w:szCs w:val="22"/>
          <w:lang w:eastAsia="en-GB"/>
        </w:rPr>
      </w:pPr>
      <w:r>
        <w:t>7.5.5.5</w:t>
      </w:r>
      <w:r>
        <w:rPr>
          <w:rFonts w:asciiTheme="minorHAnsi" w:eastAsiaTheme="minorEastAsia" w:hAnsiTheme="minorHAnsi" w:cstheme="minorBidi"/>
          <w:sz w:val="22"/>
          <w:szCs w:val="22"/>
          <w:lang w:eastAsia="en-GB"/>
        </w:rPr>
        <w:tab/>
      </w:r>
      <w:r>
        <w:t>Updated PDR IE within PFCP Session Modification Response</w:t>
      </w:r>
      <w:r>
        <w:tab/>
      </w:r>
      <w:r>
        <w:fldChar w:fldCharType="begin" w:fldLock="1"/>
      </w:r>
      <w:r>
        <w:instrText xml:space="preserve"> PAGEREF _Toc98235883 \h </w:instrText>
      </w:r>
      <w:r>
        <w:fldChar w:fldCharType="separate"/>
      </w:r>
      <w:r>
        <w:t>215</w:t>
      </w:r>
      <w:r>
        <w:fldChar w:fldCharType="end"/>
      </w:r>
    </w:p>
    <w:p w14:paraId="42922D07" w14:textId="25C02DE1" w:rsidR="00AB41F9" w:rsidRDefault="00AB41F9">
      <w:pPr>
        <w:pStyle w:val="TOC4"/>
        <w:rPr>
          <w:rFonts w:asciiTheme="minorHAnsi" w:eastAsiaTheme="minorEastAsia" w:hAnsiTheme="minorHAnsi" w:cstheme="minorBidi"/>
          <w:sz w:val="22"/>
          <w:szCs w:val="22"/>
          <w:lang w:eastAsia="en-GB"/>
        </w:rPr>
      </w:pPr>
      <w:r>
        <w:t>7.5.6</w:t>
      </w:r>
      <w:r>
        <w:rPr>
          <w:rFonts w:asciiTheme="minorHAnsi" w:eastAsiaTheme="minorEastAsia" w:hAnsiTheme="minorHAnsi" w:cstheme="minorBidi"/>
          <w:sz w:val="22"/>
          <w:szCs w:val="22"/>
          <w:lang w:eastAsia="en-GB"/>
        </w:rPr>
        <w:tab/>
      </w:r>
      <w:r w:rsidRPr="00AF482C">
        <w:rPr>
          <w:lang w:val="en-US"/>
        </w:rPr>
        <w:t xml:space="preserve">PFCP </w:t>
      </w:r>
      <w:r>
        <w:t>Session Deletion Request</w:t>
      </w:r>
      <w:r>
        <w:tab/>
      </w:r>
      <w:r>
        <w:fldChar w:fldCharType="begin" w:fldLock="1"/>
      </w:r>
      <w:r>
        <w:instrText xml:space="preserve"> PAGEREF _Toc98235884 \h </w:instrText>
      </w:r>
      <w:r>
        <w:fldChar w:fldCharType="separate"/>
      </w:r>
      <w:r>
        <w:t>216</w:t>
      </w:r>
      <w:r>
        <w:fldChar w:fldCharType="end"/>
      </w:r>
    </w:p>
    <w:p w14:paraId="7CD63E42" w14:textId="32FD6A32" w:rsidR="00AB41F9" w:rsidRDefault="00AB41F9">
      <w:pPr>
        <w:pStyle w:val="TOC4"/>
        <w:rPr>
          <w:rFonts w:asciiTheme="minorHAnsi" w:eastAsiaTheme="minorEastAsia" w:hAnsiTheme="minorHAnsi" w:cstheme="minorBidi"/>
          <w:sz w:val="22"/>
          <w:szCs w:val="22"/>
          <w:lang w:eastAsia="en-GB"/>
        </w:rPr>
      </w:pPr>
      <w:r>
        <w:t>7.5.7</w:t>
      </w:r>
      <w:r>
        <w:rPr>
          <w:rFonts w:asciiTheme="minorHAnsi" w:eastAsiaTheme="minorEastAsia" w:hAnsiTheme="minorHAnsi" w:cstheme="minorBidi"/>
          <w:sz w:val="22"/>
          <w:szCs w:val="22"/>
          <w:lang w:eastAsia="en-GB"/>
        </w:rPr>
        <w:tab/>
      </w:r>
      <w:r w:rsidRPr="00AF482C">
        <w:rPr>
          <w:lang w:val="en-US"/>
        </w:rPr>
        <w:t xml:space="preserve">PFCP </w:t>
      </w:r>
      <w:r>
        <w:t>Session Deletion Response</w:t>
      </w:r>
      <w:r>
        <w:tab/>
      </w:r>
      <w:r>
        <w:fldChar w:fldCharType="begin" w:fldLock="1"/>
      </w:r>
      <w:r>
        <w:instrText xml:space="preserve"> PAGEREF _Toc98235885 \h </w:instrText>
      </w:r>
      <w:r>
        <w:fldChar w:fldCharType="separate"/>
      </w:r>
      <w:r>
        <w:t>216</w:t>
      </w:r>
      <w:r>
        <w:fldChar w:fldCharType="end"/>
      </w:r>
    </w:p>
    <w:p w14:paraId="421F5D37" w14:textId="4183691D" w:rsidR="00AB41F9" w:rsidRDefault="00AB41F9">
      <w:pPr>
        <w:pStyle w:val="TOC5"/>
        <w:rPr>
          <w:rFonts w:asciiTheme="minorHAnsi" w:eastAsiaTheme="minorEastAsia" w:hAnsiTheme="minorHAnsi" w:cstheme="minorBidi"/>
          <w:sz w:val="22"/>
          <w:szCs w:val="22"/>
          <w:lang w:eastAsia="en-GB"/>
        </w:rPr>
      </w:pPr>
      <w:r>
        <w:t>7.5.7.1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_Toc98235886 \h </w:instrText>
      </w:r>
      <w:r>
        <w:fldChar w:fldCharType="separate"/>
      </w:r>
      <w:r>
        <w:t>216</w:t>
      </w:r>
      <w:r>
        <w:fldChar w:fldCharType="end"/>
      </w:r>
    </w:p>
    <w:p w14:paraId="4847EEE8" w14:textId="4092D08C" w:rsidR="00AB41F9" w:rsidRDefault="00AB41F9">
      <w:pPr>
        <w:pStyle w:val="TOC5"/>
        <w:rPr>
          <w:rFonts w:asciiTheme="minorHAnsi" w:eastAsiaTheme="minorEastAsia" w:hAnsiTheme="minorHAnsi" w:cstheme="minorBidi"/>
          <w:sz w:val="22"/>
          <w:szCs w:val="22"/>
          <w:lang w:eastAsia="en-GB"/>
        </w:rPr>
      </w:pPr>
      <w:r>
        <w:t>7.5.7.2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Deletion Response</w:t>
      </w:r>
      <w:r>
        <w:tab/>
      </w:r>
      <w:r>
        <w:fldChar w:fldCharType="begin" w:fldLock="1"/>
      </w:r>
      <w:r>
        <w:instrText xml:space="preserve"> PAGEREF _Toc98235887 \h </w:instrText>
      </w:r>
      <w:r>
        <w:fldChar w:fldCharType="separate"/>
      </w:r>
      <w:r>
        <w:t>217</w:t>
      </w:r>
      <w:r>
        <w:fldChar w:fldCharType="end"/>
      </w:r>
    </w:p>
    <w:p w14:paraId="0AA511A7" w14:textId="0BD895DC" w:rsidR="00AB41F9" w:rsidRDefault="00AB41F9">
      <w:pPr>
        <w:pStyle w:val="TOC4"/>
        <w:rPr>
          <w:rFonts w:asciiTheme="minorHAnsi" w:eastAsiaTheme="minorEastAsia" w:hAnsiTheme="minorHAnsi" w:cstheme="minorBidi"/>
          <w:sz w:val="22"/>
          <w:szCs w:val="22"/>
          <w:lang w:eastAsia="en-GB"/>
        </w:rPr>
      </w:pPr>
      <w:r>
        <w:t>7.5.8</w:t>
      </w:r>
      <w:r>
        <w:rPr>
          <w:rFonts w:asciiTheme="minorHAnsi" w:eastAsiaTheme="minorEastAsia" w:hAnsiTheme="minorHAnsi" w:cstheme="minorBidi"/>
          <w:sz w:val="22"/>
          <w:szCs w:val="22"/>
          <w:lang w:eastAsia="en-GB"/>
        </w:rPr>
        <w:tab/>
      </w:r>
      <w:r w:rsidRPr="00AF482C">
        <w:rPr>
          <w:lang w:val="fr-FR"/>
        </w:rPr>
        <w:t xml:space="preserve">PFCP </w:t>
      </w:r>
      <w:r>
        <w:t>Session Report</w:t>
      </w:r>
      <w:r w:rsidRPr="00AF482C">
        <w:rPr>
          <w:lang w:val="fr-FR"/>
        </w:rPr>
        <w:t xml:space="preserve"> Request</w:t>
      </w:r>
      <w:r>
        <w:tab/>
      </w:r>
      <w:r>
        <w:fldChar w:fldCharType="begin" w:fldLock="1"/>
      </w:r>
      <w:r>
        <w:instrText xml:space="preserve"> PAGEREF _Toc98235888 \h </w:instrText>
      </w:r>
      <w:r>
        <w:fldChar w:fldCharType="separate"/>
      </w:r>
      <w:r>
        <w:t>218</w:t>
      </w:r>
      <w:r>
        <w:fldChar w:fldCharType="end"/>
      </w:r>
    </w:p>
    <w:p w14:paraId="79A2DF33" w14:textId="77D9511A" w:rsidR="00AB41F9" w:rsidRDefault="00AB41F9">
      <w:pPr>
        <w:pStyle w:val="TOC5"/>
        <w:rPr>
          <w:rFonts w:asciiTheme="minorHAnsi" w:eastAsiaTheme="minorEastAsia" w:hAnsiTheme="minorHAnsi" w:cstheme="minorBidi"/>
          <w:sz w:val="22"/>
          <w:szCs w:val="22"/>
          <w:lang w:eastAsia="en-GB"/>
        </w:rPr>
      </w:pPr>
      <w:r>
        <w:t>7.5.8.1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_Toc98235889 \h </w:instrText>
      </w:r>
      <w:r>
        <w:fldChar w:fldCharType="separate"/>
      </w:r>
      <w:r>
        <w:t>218</w:t>
      </w:r>
      <w:r>
        <w:fldChar w:fldCharType="end"/>
      </w:r>
    </w:p>
    <w:p w14:paraId="785995D2" w14:textId="01FBDCBE" w:rsidR="00AB41F9" w:rsidRDefault="00AB41F9">
      <w:pPr>
        <w:pStyle w:val="TOC5"/>
        <w:rPr>
          <w:rFonts w:asciiTheme="minorHAnsi" w:eastAsiaTheme="minorEastAsia" w:hAnsiTheme="minorHAnsi" w:cstheme="minorBidi"/>
          <w:sz w:val="22"/>
          <w:szCs w:val="22"/>
          <w:lang w:eastAsia="en-GB"/>
        </w:rPr>
      </w:pPr>
      <w:r>
        <w:t>7.5.8.2</w:t>
      </w:r>
      <w:r>
        <w:rPr>
          <w:rFonts w:asciiTheme="minorHAnsi" w:eastAsiaTheme="minorEastAsia" w:hAnsiTheme="minorHAnsi" w:cstheme="minorBidi"/>
          <w:sz w:val="22"/>
          <w:szCs w:val="22"/>
          <w:lang w:eastAsia="en-GB"/>
        </w:rPr>
        <w:tab/>
      </w:r>
      <w:r>
        <w:t xml:space="preserve">Downlink Data Report </w:t>
      </w:r>
      <w:r>
        <w:rPr>
          <w:lang w:eastAsia="zh-CN"/>
        </w:rPr>
        <w:t xml:space="preserve">IE </w:t>
      </w:r>
      <w:r>
        <w:t>within PFCP Session Report Request</w:t>
      </w:r>
      <w:r>
        <w:tab/>
      </w:r>
      <w:r>
        <w:fldChar w:fldCharType="begin" w:fldLock="1"/>
      </w:r>
      <w:r>
        <w:instrText xml:space="preserve"> PAGEREF _Toc98235890 \h </w:instrText>
      </w:r>
      <w:r>
        <w:fldChar w:fldCharType="separate"/>
      </w:r>
      <w:r>
        <w:t>220</w:t>
      </w:r>
      <w:r>
        <w:fldChar w:fldCharType="end"/>
      </w:r>
    </w:p>
    <w:p w14:paraId="1FD58184" w14:textId="5A4F77A1" w:rsidR="00AB41F9" w:rsidRDefault="00AB41F9">
      <w:pPr>
        <w:pStyle w:val="TOC5"/>
        <w:rPr>
          <w:rFonts w:asciiTheme="minorHAnsi" w:eastAsiaTheme="minorEastAsia" w:hAnsiTheme="minorHAnsi" w:cstheme="minorBidi"/>
          <w:sz w:val="22"/>
          <w:szCs w:val="22"/>
          <w:lang w:eastAsia="en-GB"/>
        </w:rPr>
      </w:pPr>
      <w:r>
        <w:t>7.5.8.3</w:t>
      </w:r>
      <w:r>
        <w:rPr>
          <w:rFonts w:asciiTheme="minorHAnsi" w:eastAsiaTheme="minorEastAsia" w:hAnsiTheme="minorHAnsi" w:cstheme="minorBidi"/>
          <w:sz w:val="22"/>
          <w:szCs w:val="22"/>
          <w:lang w:eastAsia="en-GB"/>
        </w:rPr>
        <w:tab/>
      </w:r>
      <w:r>
        <w:t>Usage Report</w:t>
      </w:r>
      <w:r>
        <w:rPr>
          <w:lang w:eastAsia="zh-CN"/>
        </w:rPr>
        <w:t xml:space="preserve"> IE </w:t>
      </w:r>
      <w:r>
        <w:t>within PFCP Session Report Request</w:t>
      </w:r>
      <w:r>
        <w:tab/>
      </w:r>
      <w:r>
        <w:fldChar w:fldCharType="begin" w:fldLock="1"/>
      </w:r>
      <w:r>
        <w:instrText xml:space="preserve"> PAGEREF _Toc98235891 \h </w:instrText>
      </w:r>
      <w:r>
        <w:fldChar w:fldCharType="separate"/>
      </w:r>
      <w:r>
        <w:t>220</w:t>
      </w:r>
      <w:r>
        <w:fldChar w:fldCharType="end"/>
      </w:r>
    </w:p>
    <w:p w14:paraId="5CD671E7" w14:textId="32F9BA45" w:rsidR="00AB41F9" w:rsidRDefault="00AB41F9">
      <w:pPr>
        <w:pStyle w:val="TOC5"/>
        <w:rPr>
          <w:rFonts w:asciiTheme="minorHAnsi" w:eastAsiaTheme="minorEastAsia" w:hAnsiTheme="minorHAnsi" w:cstheme="minorBidi"/>
          <w:sz w:val="22"/>
          <w:szCs w:val="22"/>
          <w:lang w:eastAsia="en-GB"/>
        </w:rPr>
      </w:pPr>
      <w:r>
        <w:t>7.5.8.4</w:t>
      </w:r>
      <w:r>
        <w:rPr>
          <w:rFonts w:asciiTheme="minorHAnsi" w:eastAsiaTheme="minorEastAsia" w:hAnsiTheme="minorHAnsi" w:cstheme="minorBidi"/>
          <w:sz w:val="22"/>
          <w:szCs w:val="22"/>
          <w:lang w:eastAsia="en-GB"/>
        </w:rPr>
        <w:tab/>
      </w:r>
      <w:r>
        <w:t xml:space="preserve">Error Indication Report </w:t>
      </w:r>
      <w:r>
        <w:rPr>
          <w:lang w:eastAsia="zh-CN"/>
        </w:rPr>
        <w:t xml:space="preserve">IE </w:t>
      </w:r>
      <w:r>
        <w:t>within PFCP Session Report Request</w:t>
      </w:r>
      <w:r>
        <w:tab/>
      </w:r>
      <w:r>
        <w:fldChar w:fldCharType="begin" w:fldLock="1"/>
      </w:r>
      <w:r>
        <w:instrText xml:space="preserve"> PAGEREF _Toc98235892 \h </w:instrText>
      </w:r>
      <w:r>
        <w:fldChar w:fldCharType="separate"/>
      </w:r>
      <w:r>
        <w:t>223</w:t>
      </w:r>
      <w:r>
        <w:fldChar w:fldCharType="end"/>
      </w:r>
    </w:p>
    <w:p w14:paraId="29DC99AA" w14:textId="66806C2B" w:rsidR="00AB41F9" w:rsidRDefault="00AB41F9">
      <w:pPr>
        <w:pStyle w:val="TOC5"/>
        <w:rPr>
          <w:rFonts w:asciiTheme="minorHAnsi" w:eastAsiaTheme="minorEastAsia" w:hAnsiTheme="minorHAnsi" w:cstheme="minorBidi"/>
          <w:sz w:val="22"/>
          <w:szCs w:val="22"/>
          <w:lang w:eastAsia="en-GB"/>
        </w:rPr>
      </w:pPr>
      <w:r>
        <w:t>7.5.8.5</w:t>
      </w:r>
      <w:r>
        <w:rPr>
          <w:rFonts w:asciiTheme="minorHAnsi" w:eastAsiaTheme="minorEastAsia" w:hAnsiTheme="minorHAnsi" w:cstheme="minorBidi"/>
          <w:sz w:val="22"/>
          <w:szCs w:val="22"/>
          <w:lang w:eastAsia="en-GB"/>
        </w:rPr>
        <w:tab/>
      </w:r>
      <w:r>
        <w:t xml:space="preserve">TSC Management Information </w:t>
      </w:r>
      <w:r>
        <w:rPr>
          <w:lang w:eastAsia="zh-CN"/>
        </w:rPr>
        <w:t xml:space="preserve">IE </w:t>
      </w:r>
      <w:r>
        <w:t>within PFCP Session Report Request</w:t>
      </w:r>
      <w:r>
        <w:tab/>
      </w:r>
      <w:r>
        <w:fldChar w:fldCharType="begin" w:fldLock="1"/>
      </w:r>
      <w:r>
        <w:instrText xml:space="preserve"> PAGEREF _Toc98235893 \h </w:instrText>
      </w:r>
      <w:r>
        <w:fldChar w:fldCharType="separate"/>
      </w:r>
      <w:r>
        <w:t>223</w:t>
      </w:r>
      <w:r>
        <w:fldChar w:fldCharType="end"/>
      </w:r>
    </w:p>
    <w:p w14:paraId="0EFFD412" w14:textId="582B7D2F" w:rsidR="00AB41F9" w:rsidRDefault="00AB41F9">
      <w:pPr>
        <w:pStyle w:val="TOC5"/>
        <w:rPr>
          <w:rFonts w:asciiTheme="minorHAnsi" w:eastAsiaTheme="minorEastAsia" w:hAnsiTheme="minorHAnsi" w:cstheme="minorBidi"/>
          <w:sz w:val="22"/>
          <w:szCs w:val="22"/>
          <w:lang w:eastAsia="en-GB"/>
        </w:rPr>
      </w:pPr>
      <w:r>
        <w:t>7.5.8.6</w:t>
      </w:r>
      <w:r>
        <w:rPr>
          <w:rFonts w:asciiTheme="minorHAnsi" w:eastAsiaTheme="minorEastAsia" w:hAnsiTheme="minorHAnsi" w:cstheme="minorBidi"/>
          <w:sz w:val="22"/>
          <w:szCs w:val="22"/>
          <w:lang w:eastAsia="en-GB"/>
        </w:rPr>
        <w:tab/>
      </w:r>
      <w:r>
        <w:t xml:space="preserve">Session Report </w:t>
      </w:r>
      <w:r>
        <w:rPr>
          <w:lang w:eastAsia="zh-CN"/>
        </w:rPr>
        <w:t xml:space="preserve">IE </w:t>
      </w:r>
      <w:r>
        <w:t>within PFCP Session Report Request</w:t>
      </w:r>
      <w:r>
        <w:tab/>
      </w:r>
      <w:r>
        <w:fldChar w:fldCharType="begin" w:fldLock="1"/>
      </w:r>
      <w:r>
        <w:instrText xml:space="preserve"> PAGEREF _Toc98235894 \h </w:instrText>
      </w:r>
      <w:r>
        <w:fldChar w:fldCharType="separate"/>
      </w:r>
      <w:r>
        <w:t>224</w:t>
      </w:r>
      <w:r>
        <w:fldChar w:fldCharType="end"/>
      </w:r>
    </w:p>
    <w:p w14:paraId="07776AB1" w14:textId="50DDE7D5" w:rsidR="00AB41F9" w:rsidRDefault="00AB41F9">
      <w:pPr>
        <w:pStyle w:val="TOC4"/>
        <w:rPr>
          <w:rFonts w:asciiTheme="minorHAnsi" w:eastAsiaTheme="minorEastAsia" w:hAnsiTheme="minorHAnsi" w:cstheme="minorBidi"/>
          <w:sz w:val="22"/>
          <w:szCs w:val="22"/>
          <w:lang w:eastAsia="en-GB"/>
        </w:rPr>
      </w:pPr>
      <w:r>
        <w:t>7.5.</w:t>
      </w:r>
      <w:r w:rsidRPr="00AF482C">
        <w:rPr>
          <w:lang w:val="en-US"/>
        </w:rPr>
        <w:t>9</w:t>
      </w:r>
      <w:r>
        <w:rPr>
          <w:rFonts w:asciiTheme="minorHAnsi" w:eastAsiaTheme="minorEastAsia" w:hAnsiTheme="minorHAnsi" w:cstheme="minorBidi"/>
          <w:sz w:val="22"/>
          <w:szCs w:val="22"/>
          <w:lang w:eastAsia="en-GB"/>
        </w:rPr>
        <w:tab/>
      </w:r>
      <w:r w:rsidRPr="00AF482C">
        <w:rPr>
          <w:lang w:val="en-US"/>
        </w:rPr>
        <w:t xml:space="preserve">PFCP </w:t>
      </w:r>
      <w:r>
        <w:t xml:space="preserve">Session Report </w:t>
      </w:r>
      <w:r w:rsidRPr="00AF482C">
        <w:rPr>
          <w:lang w:val="en-US"/>
        </w:rPr>
        <w:t>Response</w:t>
      </w:r>
      <w:r>
        <w:tab/>
      </w:r>
      <w:r>
        <w:fldChar w:fldCharType="begin" w:fldLock="1"/>
      </w:r>
      <w:r>
        <w:instrText xml:space="preserve"> PAGEREF _Toc98235895 \h </w:instrText>
      </w:r>
      <w:r>
        <w:fldChar w:fldCharType="separate"/>
      </w:r>
      <w:r>
        <w:t>225</w:t>
      </w:r>
      <w:r>
        <w:fldChar w:fldCharType="end"/>
      </w:r>
    </w:p>
    <w:p w14:paraId="0B44CBF7" w14:textId="4FF9091F" w:rsidR="00AB41F9" w:rsidRDefault="00AB41F9">
      <w:pPr>
        <w:pStyle w:val="TOC5"/>
        <w:rPr>
          <w:rFonts w:asciiTheme="minorHAnsi" w:eastAsiaTheme="minorEastAsia" w:hAnsiTheme="minorHAnsi" w:cstheme="minorBidi"/>
          <w:sz w:val="22"/>
          <w:szCs w:val="22"/>
          <w:lang w:eastAsia="en-GB"/>
        </w:rPr>
      </w:pPr>
      <w:r>
        <w:t>7.5.9.1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_Toc98235896 \h </w:instrText>
      </w:r>
      <w:r>
        <w:fldChar w:fldCharType="separate"/>
      </w:r>
      <w:r>
        <w:t>225</w:t>
      </w:r>
      <w:r>
        <w:fldChar w:fldCharType="end"/>
      </w:r>
    </w:p>
    <w:p w14:paraId="69517707" w14:textId="426AAA85" w:rsidR="00AB41F9" w:rsidRDefault="00AB41F9">
      <w:pPr>
        <w:pStyle w:val="TOC5"/>
        <w:rPr>
          <w:rFonts w:asciiTheme="minorHAnsi" w:eastAsiaTheme="minorEastAsia" w:hAnsiTheme="minorHAnsi" w:cstheme="minorBidi"/>
          <w:sz w:val="22"/>
          <w:szCs w:val="22"/>
          <w:lang w:eastAsia="en-GB"/>
        </w:rPr>
      </w:pPr>
      <w:r>
        <w:t>7.5.9.2</w:t>
      </w:r>
      <w:r>
        <w:rPr>
          <w:rFonts w:asciiTheme="minorHAnsi" w:eastAsiaTheme="minorEastAsia" w:hAnsiTheme="minorHAnsi" w:cstheme="minorBidi"/>
          <w:sz w:val="22"/>
          <w:szCs w:val="22"/>
          <w:lang w:eastAsia="en-GB"/>
        </w:rPr>
        <w:tab/>
      </w:r>
      <w:r>
        <w:t>Update BAR IE within PFCP Session Report Response</w:t>
      </w:r>
      <w:r>
        <w:tab/>
      </w:r>
      <w:r>
        <w:fldChar w:fldCharType="begin" w:fldLock="1"/>
      </w:r>
      <w:r>
        <w:instrText xml:space="preserve"> PAGEREF _Toc98235897 \h </w:instrText>
      </w:r>
      <w:r>
        <w:fldChar w:fldCharType="separate"/>
      </w:r>
      <w:r>
        <w:t>227</w:t>
      </w:r>
      <w:r>
        <w:fldChar w:fldCharType="end"/>
      </w:r>
    </w:p>
    <w:p w14:paraId="75503F80" w14:textId="5EDDF965" w:rsidR="00AB41F9" w:rsidRDefault="00AB41F9">
      <w:pPr>
        <w:pStyle w:val="TOC3"/>
        <w:rPr>
          <w:rFonts w:asciiTheme="minorHAnsi" w:eastAsiaTheme="minorEastAsia" w:hAnsiTheme="minorHAnsi" w:cstheme="minorBidi"/>
          <w:sz w:val="22"/>
          <w:szCs w:val="22"/>
          <w:lang w:eastAsia="en-GB"/>
        </w:rPr>
      </w:pPr>
      <w:r>
        <w:t>7.</w:t>
      </w:r>
      <w:r w:rsidRPr="00AF482C">
        <w:rPr>
          <w:lang w:val="en-US"/>
        </w:rPr>
        <w:t>6</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_Toc98235898 \h </w:instrText>
      </w:r>
      <w:r>
        <w:fldChar w:fldCharType="separate"/>
      </w:r>
      <w:r>
        <w:t>227</w:t>
      </w:r>
      <w:r>
        <w:fldChar w:fldCharType="end"/>
      </w:r>
    </w:p>
    <w:p w14:paraId="22A10A49" w14:textId="165C6B3E" w:rsidR="00AB41F9" w:rsidRDefault="00AB41F9">
      <w:pPr>
        <w:pStyle w:val="TOC4"/>
        <w:rPr>
          <w:rFonts w:asciiTheme="minorHAnsi" w:eastAsiaTheme="minorEastAsia" w:hAnsiTheme="minorHAnsi" w:cstheme="minorBidi"/>
          <w:sz w:val="22"/>
          <w:szCs w:val="22"/>
          <w:lang w:eastAsia="en-GB"/>
        </w:rPr>
      </w:pPr>
      <w:r>
        <w:t>7.</w:t>
      </w:r>
      <w:r w:rsidRPr="00AF482C">
        <w:rPr>
          <w:lang w:val="en-US"/>
        </w:rPr>
        <w:t>6</w:t>
      </w:r>
      <w:r>
        <w:t>.1</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_Toc98235899 \h </w:instrText>
      </w:r>
      <w:r>
        <w:fldChar w:fldCharType="separate"/>
      </w:r>
      <w:r>
        <w:t>227</w:t>
      </w:r>
      <w:r>
        <w:fldChar w:fldCharType="end"/>
      </w:r>
    </w:p>
    <w:p w14:paraId="171464DE" w14:textId="0B78C9B9" w:rsidR="00AB41F9" w:rsidRDefault="00AB41F9">
      <w:pPr>
        <w:pStyle w:val="TOC4"/>
        <w:rPr>
          <w:rFonts w:asciiTheme="minorHAnsi" w:eastAsiaTheme="minorEastAsia" w:hAnsiTheme="minorHAnsi" w:cstheme="minorBidi"/>
          <w:sz w:val="22"/>
          <w:szCs w:val="22"/>
          <w:lang w:eastAsia="en-GB"/>
        </w:rPr>
      </w:pPr>
      <w:r>
        <w:t>7.</w:t>
      </w:r>
      <w:r w:rsidRPr="00AF482C">
        <w:rPr>
          <w:lang w:val="en-US"/>
        </w:rPr>
        <w:t>6</w:t>
      </w:r>
      <w:r>
        <w:t>.2</w:t>
      </w:r>
      <w:r>
        <w:rPr>
          <w:rFonts w:asciiTheme="minorHAnsi" w:eastAsiaTheme="minorEastAsia" w:hAnsiTheme="minorHAnsi" w:cstheme="minorBidi"/>
          <w:sz w:val="22"/>
          <w:szCs w:val="22"/>
          <w:lang w:eastAsia="en-GB"/>
        </w:rPr>
        <w:tab/>
      </w:r>
      <w:r>
        <w:t xml:space="preserve">Different </w:t>
      </w:r>
      <w:r w:rsidRPr="00AF482C">
        <w:rPr>
          <w:lang w:val="en-US"/>
        </w:rPr>
        <w:t>PFCP</w:t>
      </w:r>
      <w:r>
        <w:t xml:space="preserve"> Versions</w:t>
      </w:r>
      <w:r>
        <w:tab/>
      </w:r>
      <w:r>
        <w:fldChar w:fldCharType="begin" w:fldLock="1"/>
      </w:r>
      <w:r>
        <w:instrText xml:space="preserve"> PAGEREF _Toc98235900 \h </w:instrText>
      </w:r>
      <w:r>
        <w:fldChar w:fldCharType="separate"/>
      </w:r>
      <w:r>
        <w:t>228</w:t>
      </w:r>
      <w:r>
        <w:fldChar w:fldCharType="end"/>
      </w:r>
    </w:p>
    <w:p w14:paraId="046E6408" w14:textId="57647C73" w:rsidR="00AB41F9" w:rsidRDefault="00AB41F9">
      <w:pPr>
        <w:pStyle w:val="TOC4"/>
        <w:rPr>
          <w:rFonts w:asciiTheme="minorHAnsi" w:eastAsiaTheme="minorEastAsia" w:hAnsiTheme="minorHAnsi" w:cstheme="minorBidi"/>
          <w:sz w:val="22"/>
          <w:szCs w:val="22"/>
          <w:lang w:eastAsia="en-GB"/>
        </w:rPr>
      </w:pPr>
      <w:r>
        <w:t>7.</w:t>
      </w:r>
      <w:r w:rsidRPr="00AF482C">
        <w:rPr>
          <w:lang w:val="en-US"/>
        </w:rPr>
        <w:t>6</w:t>
      </w:r>
      <w:r>
        <w:t>.3</w:t>
      </w:r>
      <w:r>
        <w:rPr>
          <w:rFonts w:asciiTheme="minorHAnsi" w:eastAsiaTheme="minorEastAsia" w:hAnsiTheme="minorHAnsi" w:cstheme="minorBidi"/>
          <w:sz w:val="22"/>
          <w:szCs w:val="22"/>
          <w:lang w:eastAsia="en-GB"/>
        </w:rPr>
        <w:tab/>
      </w:r>
      <w:r w:rsidRPr="00AF482C">
        <w:rPr>
          <w:lang w:val="en-US"/>
        </w:rPr>
        <w:t>PFCP</w:t>
      </w:r>
      <w:r>
        <w:t xml:space="preserve"> Message of Invalid Length</w:t>
      </w:r>
      <w:r>
        <w:tab/>
      </w:r>
      <w:r>
        <w:fldChar w:fldCharType="begin" w:fldLock="1"/>
      </w:r>
      <w:r>
        <w:instrText xml:space="preserve"> PAGEREF _Toc98235901 \h </w:instrText>
      </w:r>
      <w:r>
        <w:fldChar w:fldCharType="separate"/>
      </w:r>
      <w:r>
        <w:t>228</w:t>
      </w:r>
      <w:r>
        <w:fldChar w:fldCharType="end"/>
      </w:r>
    </w:p>
    <w:p w14:paraId="1A00300B" w14:textId="14A1DDBF" w:rsidR="00AB41F9" w:rsidRDefault="00AB41F9">
      <w:pPr>
        <w:pStyle w:val="TOC4"/>
        <w:rPr>
          <w:rFonts w:asciiTheme="minorHAnsi" w:eastAsiaTheme="minorEastAsia" w:hAnsiTheme="minorHAnsi" w:cstheme="minorBidi"/>
          <w:sz w:val="22"/>
          <w:szCs w:val="22"/>
          <w:lang w:eastAsia="en-GB"/>
        </w:rPr>
      </w:pPr>
      <w:r>
        <w:t>7.</w:t>
      </w:r>
      <w:r w:rsidRPr="00AF482C">
        <w:rPr>
          <w:lang w:val="en-US"/>
        </w:rPr>
        <w:t>6</w:t>
      </w:r>
      <w:r>
        <w:t>.4</w:t>
      </w:r>
      <w:r>
        <w:rPr>
          <w:rFonts w:asciiTheme="minorHAnsi" w:eastAsiaTheme="minorEastAsia" w:hAnsiTheme="minorHAnsi" w:cstheme="minorBidi"/>
          <w:sz w:val="22"/>
          <w:szCs w:val="22"/>
          <w:lang w:eastAsia="en-GB"/>
        </w:rPr>
        <w:tab/>
      </w:r>
      <w:r>
        <w:t>Unknown PFCP Message</w:t>
      </w:r>
      <w:r>
        <w:tab/>
      </w:r>
      <w:r>
        <w:fldChar w:fldCharType="begin" w:fldLock="1"/>
      </w:r>
      <w:r>
        <w:instrText xml:space="preserve"> PAGEREF _Toc98235902 \h </w:instrText>
      </w:r>
      <w:r>
        <w:fldChar w:fldCharType="separate"/>
      </w:r>
      <w:r>
        <w:t>228</w:t>
      </w:r>
      <w:r>
        <w:fldChar w:fldCharType="end"/>
      </w:r>
    </w:p>
    <w:p w14:paraId="143FE520" w14:textId="21075669" w:rsidR="00AB41F9" w:rsidRDefault="00AB41F9">
      <w:pPr>
        <w:pStyle w:val="TOC4"/>
        <w:rPr>
          <w:rFonts w:asciiTheme="minorHAnsi" w:eastAsiaTheme="minorEastAsia" w:hAnsiTheme="minorHAnsi" w:cstheme="minorBidi"/>
          <w:sz w:val="22"/>
          <w:szCs w:val="22"/>
          <w:lang w:eastAsia="en-GB"/>
        </w:rPr>
      </w:pPr>
      <w:r>
        <w:t>7.</w:t>
      </w:r>
      <w:r w:rsidRPr="00AF482C">
        <w:rPr>
          <w:lang w:val="en-US"/>
        </w:rPr>
        <w:t>6</w:t>
      </w:r>
      <w:r>
        <w:t>.5</w:t>
      </w:r>
      <w:r>
        <w:rPr>
          <w:rFonts w:asciiTheme="minorHAnsi" w:eastAsiaTheme="minorEastAsia" w:hAnsiTheme="minorHAnsi" w:cstheme="minorBidi"/>
          <w:sz w:val="22"/>
          <w:szCs w:val="22"/>
          <w:lang w:eastAsia="en-GB"/>
        </w:rPr>
        <w:tab/>
      </w:r>
      <w:r>
        <w:t>Unexpected PFCP Message</w:t>
      </w:r>
      <w:r>
        <w:tab/>
      </w:r>
      <w:r>
        <w:fldChar w:fldCharType="begin" w:fldLock="1"/>
      </w:r>
      <w:r>
        <w:instrText xml:space="preserve"> PAGEREF _Toc98235903 \h </w:instrText>
      </w:r>
      <w:r>
        <w:fldChar w:fldCharType="separate"/>
      </w:r>
      <w:r>
        <w:t>228</w:t>
      </w:r>
      <w:r>
        <w:fldChar w:fldCharType="end"/>
      </w:r>
    </w:p>
    <w:p w14:paraId="7245A8E8" w14:textId="15142CC0" w:rsidR="00AB41F9" w:rsidRDefault="00AB41F9">
      <w:pPr>
        <w:pStyle w:val="TOC4"/>
        <w:rPr>
          <w:rFonts w:asciiTheme="minorHAnsi" w:eastAsiaTheme="minorEastAsia" w:hAnsiTheme="minorHAnsi" w:cstheme="minorBidi"/>
          <w:sz w:val="22"/>
          <w:szCs w:val="22"/>
          <w:lang w:eastAsia="en-GB"/>
        </w:rPr>
      </w:pPr>
      <w:r>
        <w:t>7.</w:t>
      </w:r>
      <w:r w:rsidRPr="00AF482C">
        <w:rPr>
          <w:lang w:val="en-US"/>
        </w:rPr>
        <w:t>6</w:t>
      </w:r>
      <w:r>
        <w:t>.6</w:t>
      </w:r>
      <w:r>
        <w:rPr>
          <w:rFonts w:asciiTheme="minorHAnsi" w:eastAsiaTheme="minorEastAsia" w:hAnsiTheme="minorHAnsi" w:cstheme="minorBidi"/>
          <w:sz w:val="22"/>
          <w:szCs w:val="22"/>
          <w:lang w:eastAsia="en-GB"/>
        </w:rPr>
        <w:tab/>
      </w:r>
      <w:r>
        <w:t>Missing Information Elements</w:t>
      </w:r>
      <w:r>
        <w:tab/>
      </w:r>
      <w:r>
        <w:fldChar w:fldCharType="begin" w:fldLock="1"/>
      </w:r>
      <w:r>
        <w:instrText xml:space="preserve"> PAGEREF _Toc98235904 \h </w:instrText>
      </w:r>
      <w:r>
        <w:fldChar w:fldCharType="separate"/>
      </w:r>
      <w:r>
        <w:t>228</w:t>
      </w:r>
      <w:r>
        <w:fldChar w:fldCharType="end"/>
      </w:r>
    </w:p>
    <w:p w14:paraId="756DB388" w14:textId="2412E389" w:rsidR="00AB41F9" w:rsidRDefault="00AB41F9">
      <w:pPr>
        <w:pStyle w:val="TOC4"/>
        <w:rPr>
          <w:rFonts w:asciiTheme="minorHAnsi" w:eastAsiaTheme="minorEastAsia" w:hAnsiTheme="minorHAnsi" w:cstheme="minorBidi"/>
          <w:sz w:val="22"/>
          <w:szCs w:val="22"/>
          <w:lang w:eastAsia="en-GB"/>
        </w:rPr>
      </w:pPr>
      <w:r>
        <w:t>7.</w:t>
      </w:r>
      <w:r w:rsidRPr="00AF482C">
        <w:rPr>
          <w:lang w:val="en-US"/>
        </w:rPr>
        <w:t>6</w:t>
      </w:r>
      <w:r>
        <w:t>.7</w:t>
      </w:r>
      <w:r>
        <w:rPr>
          <w:rFonts w:asciiTheme="minorHAnsi" w:eastAsiaTheme="minorEastAsia" w:hAnsiTheme="minorHAnsi" w:cstheme="minorBidi"/>
          <w:sz w:val="22"/>
          <w:szCs w:val="22"/>
          <w:lang w:eastAsia="en-GB"/>
        </w:rPr>
        <w:tab/>
      </w:r>
      <w:r>
        <w:t>Invalid Length Information Element</w:t>
      </w:r>
      <w:r>
        <w:tab/>
      </w:r>
      <w:r>
        <w:fldChar w:fldCharType="begin" w:fldLock="1"/>
      </w:r>
      <w:r>
        <w:instrText xml:space="preserve"> PAGEREF _Toc98235905 \h </w:instrText>
      </w:r>
      <w:r>
        <w:fldChar w:fldCharType="separate"/>
      </w:r>
      <w:r>
        <w:t>229</w:t>
      </w:r>
      <w:r>
        <w:fldChar w:fldCharType="end"/>
      </w:r>
    </w:p>
    <w:p w14:paraId="0C8D4DF0" w14:textId="03C8B8D9" w:rsidR="00AB41F9" w:rsidRDefault="00AB41F9">
      <w:pPr>
        <w:pStyle w:val="TOC4"/>
        <w:rPr>
          <w:rFonts w:asciiTheme="minorHAnsi" w:eastAsiaTheme="minorEastAsia" w:hAnsiTheme="minorHAnsi" w:cstheme="minorBidi"/>
          <w:sz w:val="22"/>
          <w:szCs w:val="22"/>
          <w:lang w:eastAsia="en-GB"/>
        </w:rPr>
      </w:pPr>
      <w:r>
        <w:t>7.</w:t>
      </w:r>
      <w:r w:rsidRPr="00AF482C">
        <w:rPr>
          <w:lang w:val="en-US"/>
        </w:rPr>
        <w:t>6</w:t>
      </w:r>
      <w:r>
        <w:t>.8</w:t>
      </w:r>
      <w:r>
        <w:rPr>
          <w:rFonts w:asciiTheme="minorHAnsi" w:eastAsiaTheme="minorEastAsia" w:hAnsiTheme="minorHAnsi" w:cstheme="minorBidi"/>
          <w:sz w:val="22"/>
          <w:szCs w:val="22"/>
          <w:lang w:eastAsia="en-GB"/>
        </w:rPr>
        <w:tab/>
      </w:r>
      <w:r>
        <w:t>Semantically incorrect Information Element</w:t>
      </w:r>
      <w:r>
        <w:tab/>
      </w:r>
      <w:r>
        <w:fldChar w:fldCharType="begin" w:fldLock="1"/>
      </w:r>
      <w:r>
        <w:instrText xml:space="preserve"> PAGEREF _Toc98235906 \h </w:instrText>
      </w:r>
      <w:r>
        <w:fldChar w:fldCharType="separate"/>
      </w:r>
      <w:r>
        <w:t>229</w:t>
      </w:r>
      <w:r>
        <w:fldChar w:fldCharType="end"/>
      </w:r>
    </w:p>
    <w:p w14:paraId="23F3A876" w14:textId="1A15545A" w:rsidR="00AB41F9" w:rsidRDefault="00AB41F9">
      <w:pPr>
        <w:pStyle w:val="TOC4"/>
        <w:rPr>
          <w:rFonts w:asciiTheme="minorHAnsi" w:eastAsiaTheme="minorEastAsia" w:hAnsiTheme="minorHAnsi" w:cstheme="minorBidi"/>
          <w:sz w:val="22"/>
          <w:szCs w:val="22"/>
          <w:lang w:eastAsia="en-GB"/>
        </w:rPr>
      </w:pPr>
      <w:r>
        <w:t>7.</w:t>
      </w:r>
      <w:r w:rsidRPr="00AF482C">
        <w:rPr>
          <w:lang w:val="en-US"/>
        </w:rPr>
        <w:t>6</w:t>
      </w:r>
      <w:r>
        <w:t>.9</w:t>
      </w:r>
      <w:r>
        <w:rPr>
          <w:rFonts w:asciiTheme="minorHAnsi" w:eastAsiaTheme="minorEastAsia" w:hAnsiTheme="minorHAnsi" w:cstheme="minorBidi"/>
          <w:sz w:val="22"/>
          <w:szCs w:val="22"/>
          <w:lang w:eastAsia="en-GB"/>
        </w:rPr>
        <w:tab/>
      </w:r>
      <w:r>
        <w:t>Unknown or unexpected Information Element</w:t>
      </w:r>
      <w:r>
        <w:tab/>
      </w:r>
      <w:r>
        <w:fldChar w:fldCharType="begin" w:fldLock="1"/>
      </w:r>
      <w:r>
        <w:instrText xml:space="preserve"> PAGEREF _Toc98235907 \h </w:instrText>
      </w:r>
      <w:r>
        <w:fldChar w:fldCharType="separate"/>
      </w:r>
      <w:r>
        <w:t>229</w:t>
      </w:r>
      <w:r>
        <w:fldChar w:fldCharType="end"/>
      </w:r>
    </w:p>
    <w:p w14:paraId="55927A27" w14:textId="39AC32A3" w:rsidR="00AB41F9" w:rsidRDefault="00AB41F9">
      <w:pPr>
        <w:pStyle w:val="TOC4"/>
        <w:rPr>
          <w:rFonts w:asciiTheme="minorHAnsi" w:eastAsiaTheme="minorEastAsia" w:hAnsiTheme="minorHAnsi" w:cstheme="minorBidi"/>
          <w:sz w:val="22"/>
          <w:szCs w:val="22"/>
          <w:lang w:eastAsia="en-GB"/>
        </w:rPr>
      </w:pPr>
      <w:r>
        <w:t>7.</w:t>
      </w:r>
      <w:r w:rsidRPr="00AF482C">
        <w:rPr>
          <w:lang w:val="en-US"/>
        </w:rPr>
        <w:t>6</w:t>
      </w:r>
      <w:r>
        <w:t>.10</w:t>
      </w:r>
      <w:r>
        <w:rPr>
          <w:rFonts w:asciiTheme="minorHAnsi" w:eastAsiaTheme="minorEastAsia" w:hAnsiTheme="minorHAnsi" w:cstheme="minorBidi"/>
          <w:sz w:val="22"/>
          <w:szCs w:val="22"/>
          <w:lang w:eastAsia="en-GB"/>
        </w:rPr>
        <w:tab/>
      </w:r>
      <w:r>
        <w:t>Repeated Information Elements</w:t>
      </w:r>
      <w:r>
        <w:tab/>
      </w:r>
      <w:r>
        <w:fldChar w:fldCharType="begin" w:fldLock="1"/>
      </w:r>
      <w:r>
        <w:instrText xml:space="preserve"> PAGEREF _Toc98235908 \h </w:instrText>
      </w:r>
      <w:r>
        <w:fldChar w:fldCharType="separate"/>
      </w:r>
      <w:r>
        <w:t>230</w:t>
      </w:r>
      <w:r>
        <w:fldChar w:fldCharType="end"/>
      </w:r>
    </w:p>
    <w:p w14:paraId="6F65085A" w14:textId="6AE0F180" w:rsidR="00AB41F9" w:rsidRDefault="00AB41F9">
      <w:pPr>
        <w:rPr>
          <w:rFonts w:asciiTheme="minorHAnsi" w:eastAsiaTheme="minorEastAsia" w:hAnsiTheme="minorHAnsi" w:cstheme="minorBidi"/>
          <w:noProof/>
          <w:szCs w:val="22"/>
        </w:rPr>
      </w:pPr>
      <w:r>
        <w:rPr>
          <w:noProof/>
        </w:rPr>
        <w:t>8</w:t>
      </w:r>
      <w:r>
        <w:rPr>
          <w:rFonts w:asciiTheme="minorHAnsi" w:eastAsiaTheme="minorEastAsia" w:hAnsiTheme="minorHAnsi" w:cstheme="minorBidi"/>
          <w:szCs w:val="22"/>
        </w:rPr>
        <w:tab/>
      </w:r>
      <w:r>
        <w:rPr>
          <w:noProof/>
        </w:rPr>
        <w:t>Information Elements</w:t>
      </w:r>
      <w:r>
        <w:rPr>
          <w:noProof/>
        </w:rPr>
        <w:tab/>
      </w:r>
      <w:r>
        <w:rPr>
          <w:noProof/>
        </w:rPr>
        <w:fldChar w:fldCharType="begin" w:fldLock="1"/>
      </w:r>
      <w:r>
        <w:rPr>
          <w:noProof/>
        </w:rPr>
        <w:instrText xml:space="preserve"> PAGEREF _Toc98235909 \h </w:instrText>
      </w:r>
      <w:r>
        <w:rPr>
          <w:noProof/>
        </w:rPr>
      </w:r>
      <w:r>
        <w:fldChar w:fldCharType="separate"/>
      </w:r>
      <w:r>
        <w:rPr>
          <w:noProof/>
        </w:rPr>
        <w:t>230</w:t>
      </w:r>
      <w:r>
        <w:rPr>
          <w:noProof/>
        </w:rPr>
        <w:fldChar w:fldCharType="end"/>
      </w:r>
    </w:p>
    <w:p w14:paraId="11FE4AE7" w14:textId="5FCDD54F" w:rsidR="00AB41F9" w:rsidRDefault="00AB41F9">
      <w:pPr>
        <w:pStyle w:val="TOC3"/>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Information Elements Format</w:t>
      </w:r>
      <w:r>
        <w:tab/>
      </w:r>
      <w:r>
        <w:fldChar w:fldCharType="begin" w:fldLock="1"/>
      </w:r>
      <w:r>
        <w:instrText xml:space="preserve"> PAGEREF _Toc98235910 \h </w:instrText>
      </w:r>
      <w:r>
        <w:fldChar w:fldCharType="separate"/>
      </w:r>
      <w:r>
        <w:t>230</w:t>
      </w:r>
      <w:r>
        <w:fldChar w:fldCharType="end"/>
      </w:r>
    </w:p>
    <w:p w14:paraId="638C2A1A" w14:textId="7F7FC223" w:rsidR="00AB41F9" w:rsidRDefault="00AB41F9">
      <w:pPr>
        <w:pStyle w:val="TOC4"/>
        <w:rPr>
          <w:rFonts w:asciiTheme="minorHAnsi" w:eastAsiaTheme="minorEastAsia" w:hAnsiTheme="minorHAnsi" w:cstheme="minorBidi"/>
          <w:sz w:val="22"/>
          <w:szCs w:val="22"/>
          <w:lang w:eastAsia="en-GB"/>
        </w:rPr>
      </w:pPr>
      <w:r w:rsidRPr="00AB41F9">
        <w:t>8.1.1</w:t>
      </w:r>
      <w:r w:rsidRPr="00AB41F9">
        <w:rPr>
          <w:rFonts w:asciiTheme="minorHAnsi" w:eastAsiaTheme="minorEastAsia" w:hAnsiTheme="minorHAnsi" w:cstheme="minorBidi"/>
          <w:sz w:val="22"/>
          <w:szCs w:val="22"/>
          <w:lang w:eastAsia="en-GB"/>
        </w:rPr>
        <w:tab/>
      </w:r>
      <w:r w:rsidRPr="00AF482C">
        <w:rPr>
          <w:lang w:val="en-US"/>
        </w:rPr>
        <w:t>Information Element Format</w:t>
      </w:r>
      <w:r>
        <w:tab/>
      </w:r>
      <w:r>
        <w:fldChar w:fldCharType="begin" w:fldLock="1"/>
      </w:r>
      <w:r>
        <w:instrText xml:space="preserve"> PAGEREF _Toc98235911 \h </w:instrText>
      </w:r>
      <w:r>
        <w:fldChar w:fldCharType="separate"/>
      </w:r>
      <w:r>
        <w:t>230</w:t>
      </w:r>
      <w:r>
        <w:fldChar w:fldCharType="end"/>
      </w:r>
    </w:p>
    <w:p w14:paraId="13380B67" w14:textId="7E89149A" w:rsidR="00AB41F9" w:rsidRDefault="00AB41F9">
      <w:pPr>
        <w:pStyle w:val="TOC4"/>
        <w:rPr>
          <w:rFonts w:asciiTheme="minorHAnsi" w:eastAsiaTheme="minorEastAsia" w:hAnsiTheme="minorHAnsi" w:cstheme="minorBidi"/>
          <w:sz w:val="22"/>
          <w:szCs w:val="22"/>
          <w:lang w:eastAsia="en-GB"/>
        </w:rPr>
      </w:pPr>
      <w:r w:rsidRPr="00AB41F9">
        <w:t>8.1.2</w:t>
      </w:r>
      <w:r w:rsidRPr="00AB41F9">
        <w:rPr>
          <w:rFonts w:asciiTheme="minorHAnsi" w:eastAsiaTheme="minorEastAsia" w:hAnsiTheme="minorHAnsi" w:cstheme="minorBidi"/>
          <w:sz w:val="22"/>
          <w:szCs w:val="22"/>
          <w:lang w:eastAsia="en-GB"/>
        </w:rPr>
        <w:tab/>
      </w:r>
      <w:r w:rsidRPr="00AF482C">
        <w:rPr>
          <w:lang w:val="en-US"/>
        </w:rPr>
        <w:t>Information Element Types</w:t>
      </w:r>
      <w:r>
        <w:tab/>
      </w:r>
      <w:r>
        <w:fldChar w:fldCharType="begin" w:fldLock="1"/>
      </w:r>
      <w:r>
        <w:instrText xml:space="preserve"> PAGEREF _Toc98235912 \h </w:instrText>
      </w:r>
      <w:r>
        <w:fldChar w:fldCharType="separate"/>
      </w:r>
      <w:r>
        <w:t>231</w:t>
      </w:r>
      <w:r>
        <w:fldChar w:fldCharType="end"/>
      </w:r>
    </w:p>
    <w:p w14:paraId="681A2DBB" w14:textId="0F0B1E10" w:rsidR="00AB41F9" w:rsidRDefault="00AB41F9">
      <w:pPr>
        <w:pStyle w:val="TOC3"/>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_Toc98235913 \h </w:instrText>
      </w:r>
      <w:r>
        <w:fldChar w:fldCharType="separate"/>
      </w:r>
      <w:r>
        <w:t>238</w:t>
      </w:r>
      <w:r>
        <w:fldChar w:fldCharType="end"/>
      </w:r>
    </w:p>
    <w:p w14:paraId="4F594B6E" w14:textId="2B9825CE" w:rsidR="00AB41F9" w:rsidRDefault="00AB41F9">
      <w:pPr>
        <w:pStyle w:val="TOC4"/>
        <w:rPr>
          <w:rFonts w:asciiTheme="minorHAnsi" w:eastAsiaTheme="minorEastAsia" w:hAnsiTheme="minorHAnsi" w:cstheme="minorBidi"/>
          <w:sz w:val="22"/>
          <w:szCs w:val="22"/>
          <w:lang w:eastAsia="en-GB"/>
        </w:rPr>
      </w:pPr>
      <w:r>
        <w:t>8.</w:t>
      </w:r>
      <w:r w:rsidRPr="00AF482C">
        <w:rPr>
          <w:lang w:val="en-US"/>
        </w:rPr>
        <w:t>2.1</w:t>
      </w:r>
      <w:r>
        <w:rPr>
          <w:rFonts w:asciiTheme="minorHAnsi" w:eastAsiaTheme="minorEastAsia" w:hAnsiTheme="minorHAnsi" w:cstheme="minorBidi"/>
          <w:sz w:val="22"/>
          <w:szCs w:val="22"/>
          <w:lang w:eastAsia="en-GB"/>
        </w:rPr>
        <w:tab/>
      </w:r>
      <w:r>
        <w:t>Cause</w:t>
      </w:r>
      <w:r>
        <w:tab/>
      </w:r>
      <w:r>
        <w:fldChar w:fldCharType="begin" w:fldLock="1"/>
      </w:r>
      <w:r>
        <w:instrText xml:space="preserve"> PAGEREF _Toc98235914 \h </w:instrText>
      </w:r>
      <w:r>
        <w:fldChar w:fldCharType="separate"/>
      </w:r>
      <w:r>
        <w:t>238</w:t>
      </w:r>
      <w:r>
        <w:fldChar w:fldCharType="end"/>
      </w:r>
    </w:p>
    <w:p w14:paraId="2FAF9567" w14:textId="2BAF7ECA" w:rsidR="00AB41F9" w:rsidRDefault="00AB41F9">
      <w:pPr>
        <w:pStyle w:val="TOC4"/>
        <w:rPr>
          <w:rFonts w:asciiTheme="minorHAnsi" w:eastAsiaTheme="minorEastAsia" w:hAnsiTheme="minorHAnsi" w:cstheme="minorBidi"/>
          <w:sz w:val="22"/>
          <w:szCs w:val="22"/>
          <w:lang w:eastAsia="en-GB"/>
        </w:rPr>
      </w:pPr>
      <w:r>
        <w:t>8.</w:t>
      </w:r>
      <w:r w:rsidRPr="00AF482C">
        <w:rPr>
          <w:lang w:val="en-US"/>
        </w:rPr>
        <w:t>2.2</w:t>
      </w:r>
      <w:r>
        <w:rPr>
          <w:rFonts w:asciiTheme="minorHAnsi" w:eastAsiaTheme="minorEastAsia" w:hAnsiTheme="minorHAnsi" w:cstheme="minorBidi"/>
          <w:sz w:val="22"/>
          <w:szCs w:val="22"/>
          <w:lang w:eastAsia="en-GB"/>
        </w:rPr>
        <w:tab/>
      </w:r>
      <w:r>
        <w:t>Source Interface</w:t>
      </w:r>
      <w:r>
        <w:tab/>
      </w:r>
      <w:r>
        <w:fldChar w:fldCharType="begin" w:fldLock="1"/>
      </w:r>
      <w:r>
        <w:instrText xml:space="preserve"> PAGEREF _Toc98235915 \h </w:instrText>
      </w:r>
      <w:r>
        <w:fldChar w:fldCharType="separate"/>
      </w:r>
      <w:r>
        <w:t>240</w:t>
      </w:r>
      <w:r>
        <w:fldChar w:fldCharType="end"/>
      </w:r>
    </w:p>
    <w:p w14:paraId="7E034D1B" w14:textId="5824570A" w:rsidR="00AB41F9" w:rsidRDefault="00AB41F9">
      <w:pPr>
        <w:pStyle w:val="TOC4"/>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F-TEID</w:t>
      </w:r>
      <w:r>
        <w:tab/>
      </w:r>
      <w:r>
        <w:fldChar w:fldCharType="begin" w:fldLock="1"/>
      </w:r>
      <w:r>
        <w:instrText xml:space="preserve"> PAGEREF _Toc98235916 \h </w:instrText>
      </w:r>
      <w:r>
        <w:fldChar w:fldCharType="separate"/>
      </w:r>
      <w:r>
        <w:t>240</w:t>
      </w:r>
      <w:r>
        <w:fldChar w:fldCharType="end"/>
      </w:r>
    </w:p>
    <w:p w14:paraId="5FB209F4" w14:textId="1E02B8F2" w:rsidR="00AB41F9" w:rsidRDefault="00AB41F9">
      <w:pPr>
        <w:pStyle w:val="TOC4"/>
        <w:rPr>
          <w:rFonts w:asciiTheme="minorHAnsi" w:eastAsiaTheme="minorEastAsia" w:hAnsiTheme="minorHAnsi" w:cstheme="minorBidi"/>
          <w:sz w:val="22"/>
          <w:szCs w:val="22"/>
          <w:lang w:eastAsia="en-GB"/>
        </w:rPr>
      </w:pPr>
      <w:r>
        <w:t>8.</w:t>
      </w:r>
      <w:r w:rsidRPr="00AF482C">
        <w:rPr>
          <w:lang w:val="en-US"/>
        </w:rPr>
        <w:t>2.4</w:t>
      </w:r>
      <w:r>
        <w:rPr>
          <w:rFonts w:asciiTheme="minorHAnsi" w:eastAsiaTheme="minorEastAsia" w:hAnsiTheme="minorHAnsi" w:cstheme="minorBidi"/>
          <w:sz w:val="22"/>
          <w:szCs w:val="22"/>
          <w:lang w:eastAsia="en-GB"/>
        </w:rPr>
        <w:tab/>
      </w:r>
      <w:r>
        <w:t>Network Instance</w:t>
      </w:r>
      <w:r>
        <w:tab/>
      </w:r>
      <w:r>
        <w:fldChar w:fldCharType="begin" w:fldLock="1"/>
      </w:r>
      <w:r>
        <w:instrText xml:space="preserve"> PAGEREF _Toc98235917 \h </w:instrText>
      </w:r>
      <w:r>
        <w:fldChar w:fldCharType="separate"/>
      </w:r>
      <w:r>
        <w:t>241</w:t>
      </w:r>
      <w:r>
        <w:fldChar w:fldCharType="end"/>
      </w:r>
    </w:p>
    <w:p w14:paraId="4C34CD4D" w14:textId="03A805F5" w:rsidR="00AB41F9" w:rsidRDefault="00AB41F9">
      <w:pPr>
        <w:pStyle w:val="TOC4"/>
        <w:rPr>
          <w:rFonts w:asciiTheme="minorHAnsi" w:eastAsiaTheme="minorEastAsia" w:hAnsiTheme="minorHAnsi" w:cstheme="minorBidi"/>
          <w:sz w:val="22"/>
          <w:szCs w:val="22"/>
          <w:lang w:eastAsia="en-GB"/>
        </w:rPr>
      </w:pPr>
      <w:r>
        <w:t>8.</w:t>
      </w:r>
      <w:r w:rsidRPr="00AF482C">
        <w:rPr>
          <w:lang w:val="en-US"/>
        </w:rPr>
        <w:t>2.5</w:t>
      </w:r>
      <w:r>
        <w:rPr>
          <w:rFonts w:asciiTheme="minorHAnsi" w:eastAsiaTheme="minorEastAsia" w:hAnsiTheme="minorHAnsi" w:cstheme="minorBidi"/>
          <w:sz w:val="22"/>
          <w:szCs w:val="22"/>
          <w:lang w:eastAsia="en-GB"/>
        </w:rPr>
        <w:tab/>
      </w:r>
      <w:r>
        <w:t>SDF Filter</w:t>
      </w:r>
      <w:r>
        <w:tab/>
      </w:r>
      <w:r>
        <w:fldChar w:fldCharType="begin" w:fldLock="1"/>
      </w:r>
      <w:r>
        <w:instrText xml:space="preserve"> PAGEREF _Toc98235918 \h </w:instrText>
      </w:r>
      <w:r>
        <w:fldChar w:fldCharType="separate"/>
      </w:r>
      <w:r>
        <w:t>242</w:t>
      </w:r>
      <w:r>
        <w:fldChar w:fldCharType="end"/>
      </w:r>
    </w:p>
    <w:p w14:paraId="20B4DFE3" w14:textId="49F93386" w:rsidR="00AB41F9" w:rsidRDefault="00AB41F9">
      <w:pPr>
        <w:pStyle w:val="TOC4"/>
        <w:rPr>
          <w:rFonts w:asciiTheme="minorHAnsi" w:eastAsiaTheme="minorEastAsia" w:hAnsiTheme="minorHAnsi" w:cstheme="minorBidi"/>
          <w:sz w:val="22"/>
          <w:szCs w:val="22"/>
          <w:lang w:eastAsia="en-GB"/>
        </w:rPr>
      </w:pPr>
      <w:r>
        <w:t>8.</w:t>
      </w:r>
      <w:r w:rsidRPr="00AF482C">
        <w:rPr>
          <w:lang w:val="en-US"/>
        </w:rPr>
        <w:t>2.6</w:t>
      </w:r>
      <w:r>
        <w:rPr>
          <w:rFonts w:asciiTheme="minorHAnsi" w:eastAsiaTheme="minorEastAsia" w:hAnsiTheme="minorHAnsi" w:cstheme="minorBidi"/>
          <w:sz w:val="22"/>
          <w:szCs w:val="22"/>
          <w:lang w:eastAsia="en-GB"/>
        </w:rPr>
        <w:tab/>
      </w:r>
      <w:r>
        <w:t>Application ID</w:t>
      </w:r>
      <w:r>
        <w:tab/>
      </w:r>
      <w:r>
        <w:fldChar w:fldCharType="begin" w:fldLock="1"/>
      </w:r>
      <w:r>
        <w:instrText xml:space="preserve"> PAGEREF _Toc98235919 \h </w:instrText>
      </w:r>
      <w:r>
        <w:fldChar w:fldCharType="separate"/>
      </w:r>
      <w:r>
        <w:t>243</w:t>
      </w:r>
      <w:r>
        <w:fldChar w:fldCharType="end"/>
      </w:r>
    </w:p>
    <w:p w14:paraId="55FDC3EE" w14:textId="64563695" w:rsidR="00AB41F9" w:rsidRDefault="00AB41F9">
      <w:pPr>
        <w:pStyle w:val="TOC4"/>
        <w:rPr>
          <w:rFonts w:asciiTheme="minorHAnsi" w:eastAsiaTheme="minorEastAsia" w:hAnsiTheme="minorHAnsi" w:cstheme="minorBidi"/>
          <w:sz w:val="22"/>
          <w:szCs w:val="22"/>
          <w:lang w:eastAsia="en-GB"/>
        </w:rPr>
      </w:pPr>
      <w:r>
        <w:t>8.</w:t>
      </w:r>
      <w:r w:rsidRPr="00AF482C">
        <w:rPr>
          <w:lang w:val="en-US"/>
        </w:rPr>
        <w:t>2.7</w:t>
      </w:r>
      <w:r>
        <w:rPr>
          <w:rFonts w:asciiTheme="minorHAnsi" w:eastAsiaTheme="minorEastAsia" w:hAnsiTheme="minorHAnsi" w:cstheme="minorBidi"/>
          <w:sz w:val="22"/>
          <w:szCs w:val="22"/>
          <w:lang w:eastAsia="en-GB"/>
        </w:rPr>
        <w:tab/>
      </w:r>
      <w:r>
        <w:t>Gate Status</w:t>
      </w:r>
      <w:r>
        <w:tab/>
      </w:r>
      <w:r>
        <w:fldChar w:fldCharType="begin" w:fldLock="1"/>
      </w:r>
      <w:r>
        <w:instrText xml:space="preserve"> PAGEREF _Toc98235920 \h </w:instrText>
      </w:r>
      <w:r>
        <w:fldChar w:fldCharType="separate"/>
      </w:r>
      <w:r>
        <w:t>243</w:t>
      </w:r>
      <w:r>
        <w:fldChar w:fldCharType="end"/>
      </w:r>
    </w:p>
    <w:p w14:paraId="035271B5" w14:textId="5D8276BB" w:rsidR="00AB41F9" w:rsidRDefault="00AB41F9">
      <w:pPr>
        <w:pStyle w:val="TOC4"/>
        <w:rPr>
          <w:rFonts w:asciiTheme="minorHAnsi" w:eastAsiaTheme="minorEastAsia" w:hAnsiTheme="minorHAnsi" w:cstheme="minorBidi"/>
          <w:sz w:val="22"/>
          <w:szCs w:val="22"/>
          <w:lang w:eastAsia="en-GB"/>
        </w:rPr>
      </w:pPr>
      <w:r>
        <w:t>8.</w:t>
      </w:r>
      <w:r w:rsidRPr="00AF482C">
        <w:rPr>
          <w:lang w:val="en-US"/>
        </w:rPr>
        <w:t>2.8</w:t>
      </w:r>
      <w:r>
        <w:rPr>
          <w:rFonts w:asciiTheme="minorHAnsi" w:eastAsiaTheme="minorEastAsia" w:hAnsiTheme="minorHAnsi" w:cstheme="minorBidi"/>
          <w:sz w:val="22"/>
          <w:szCs w:val="22"/>
          <w:lang w:eastAsia="en-GB"/>
        </w:rPr>
        <w:tab/>
      </w:r>
      <w:r>
        <w:t>MBR</w:t>
      </w:r>
      <w:r>
        <w:tab/>
      </w:r>
      <w:r>
        <w:fldChar w:fldCharType="begin" w:fldLock="1"/>
      </w:r>
      <w:r>
        <w:instrText xml:space="preserve"> PAGEREF _Toc98235921 \h </w:instrText>
      </w:r>
      <w:r>
        <w:fldChar w:fldCharType="separate"/>
      </w:r>
      <w:r>
        <w:t>244</w:t>
      </w:r>
      <w:r>
        <w:fldChar w:fldCharType="end"/>
      </w:r>
    </w:p>
    <w:p w14:paraId="0CE0E3FB" w14:textId="20D70CCE" w:rsidR="00AB41F9" w:rsidRDefault="00AB41F9">
      <w:pPr>
        <w:pStyle w:val="TOC4"/>
        <w:rPr>
          <w:rFonts w:asciiTheme="minorHAnsi" w:eastAsiaTheme="minorEastAsia" w:hAnsiTheme="minorHAnsi" w:cstheme="minorBidi"/>
          <w:sz w:val="22"/>
          <w:szCs w:val="22"/>
          <w:lang w:eastAsia="en-GB"/>
        </w:rPr>
      </w:pPr>
      <w:r>
        <w:t>8.</w:t>
      </w:r>
      <w:r w:rsidRPr="00AF482C">
        <w:rPr>
          <w:lang w:val="en-US"/>
        </w:rPr>
        <w:t>2.9</w:t>
      </w:r>
      <w:r>
        <w:rPr>
          <w:rFonts w:asciiTheme="minorHAnsi" w:eastAsiaTheme="minorEastAsia" w:hAnsiTheme="minorHAnsi" w:cstheme="minorBidi"/>
          <w:sz w:val="22"/>
          <w:szCs w:val="22"/>
          <w:lang w:eastAsia="en-GB"/>
        </w:rPr>
        <w:tab/>
      </w:r>
      <w:r>
        <w:t>GBR</w:t>
      </w:r>
      <w:r>
        <w:tab/>
      </w:r>
      <w:r>
        <w:fldChar w:fldCharType="begin" w:fldLock="1"/>
      </w:r>
      <w:r>
        <w:instrText xml:space="preserve"> PAGEREF _Toc98235922 \h </w:instrText>
      </w:r>
      <w:r>
        <w:fldChar w:fldCharType="separate"/>
      </w:r>
      <w:r>
        <w:t>244</w:t>
      </w:r>
      <w:r>
        <w:fldChar w:fldCharType="end"/>
      </w:r>
    </w:p>
    <w:p w14:paraId="2A96C2A5" w14:textId="30C0FC10" w:rsidR="00AB41F9" w:rsidRDefault="00AB41F9">
      <w:pPr>
        <w:pStyle w:val="TOC4"/>
        <w:rPr>
          <w:rFonts w:asciiTheme="minorHAnsi" w:eastAsiaTheme="minorEastAsia" w:hAnsiTheme="minorHAnsi" w:cstheme="minorBidi"/>
          <w:sz w:val="22"/>
          <w:szCs w:val="22"/>
          <w:lang w:eastAsia="en-GB"/>
        </w:rPr>
      </w:pPr>
      <w:r>
        <w:t>8.</w:t>
      </w:r>
      <w:r w:rsidRPr="00AF482C">
        <w:rPr>
          <w:lang w:val="en-US"/>
        </w:rPr>
        <w:t>2.10</w:t>
      </w:r>
      <w:r>
        <w:rPr>
          <w:rFonts w:asciiTheme="minorHAnsi" w:eastAsiaTheme="minorEastAsia" w:hAnsiTheme="minorHAnsi" w:cstheme="minorBidi"/>
          <w:sz w:val="22"/>
          <w:szCs w:val="22"/>
          <w:lang w:eastAsia="en-GB"/>
        </w:rPr>
        <w:tab/>
      </w:r>
      <w:r>
        <w:t>QER Correlation ID</w:t>
      </w:r>
      <w:r>
        <w:tab/>
      </w:r>
      <w:r>
        <w:fldChar w:fldCharType="begin" w:fldLock="1"/>
      </w:r>
      <w:r>
        <w:instrText xml:space="preserve"> PAGEREF _Toc98235923 \h </w:instrText>
      </w:r>
      <w:r>
        <w:fldChar w:fldCharType="separate"/>
      </w:r>
      <w:r>
        <w:t>245</w:t>
      </w:r>
      <w:r>
        <w:fldChar w:fldCharType="end"/>
      </w:r>
    </w:p>
    <w:p w14:paraId="74B5EFB9" w14:textId="25960627" w:rsidR="00AB41F9" w:rsidRDefault="00AB41F9">
      <w:pPr>
        <w:pStyle w:val="TOC4"/>
        <w:rPr>
          <w:rFonts w:asciiTheme="minorHAnsi" w:eastAsiaTheme="minorEastAsia" w:hAnsiTheme="minorHAnsi" w:cstheme="minorBidi"/>
          <w:sz w:val="22"/>
          <w:szCs w:val="22"/>
          <w:lang w:eastAsia="en-GB"/>
        </w:rPr>
      </w:pPr>
      <w:r>
        <w:t>8.</w:t>
      </w:r>
      <w:r w:rsidRPr="00AF482C">
        <w:rPr>
          <w:lang w:val="en-US"/>
        </w:rPr>
        <w:t>2.11</w:t>
      </w:r>
      <w:r>
        <w:rPr>
          <w:rFonts w:asciiTheme="minorHAnsi" w:eastAsiaTheme="minorEastAsia" w:hAnsiTheme="minorHAnsi" w:cstheme="minorBidi"/>
          <w:sz w:val="22"/>
          <w:szCs w:val="22"/>
          <w:lang w:eastAsia="en-GB"/>
        </w:rPr>
        <w:tab/>
      </w:r>
      <w:r>
        <w:t>Precedence</w:t>
      </w:r>
      <w:r>
        <w:tab/>
      </w:r>
      <w:r>
        <w:fldChar w:fldCharType="begin" w:fldLock="1"/>
      </w:r>
      <w:r>
        <w:instrText xml:space="preserve"> PAGEREF _Toc98235924 \h </w:instrText>
      </w:r>
      <w:r>
        <w:fldChar w:fldCharType="separate"/>
      </w:r>
      <w:r>
        <w:t>245</w:t>
      </w:r>
      <w:r>
        <w:fldChar w:fldCharType="end"/>
      </w:r>
    </w:p>
    <w:p w14:paraId="02BA7B38" w14:textId="726B9E0E" w:rsidR="00AB41F9" w:rsidRDefault="00AB41F9">
      <w:pPr>
        <w:pStyle w:val="TOC4"/>
        <w:rPr>
          <w:rFonts w:asciiTheme="minorHAnsi" w:eastAsiaTheme="minorEastAsia" w:hAnsiTheme="minorHAnsi" w:cstheme="minorBidi"/>
          <w:sz w:val="22"/>
          <w:szCs w:val="22"/>
          <w:lang w:eastAsia="en-GB"/>
        </w:rPr>
      </w:pPr>
      <w:r>
        <w:t>8.</w:t>
      </w:r>
      <w:r w:rsidRPr="00AF482C">
        <w:rPr>
          <w:lang w:val="en-US"/>
        </w:rPr>
        <w:t>2.12</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_Toc98235925 \h </w:instrText>
      </w:r>
      <w:r>
        <w:fldChar w:fldCharType="separate"/>
      </w:r>
      <w:r>
        <w:t>245</w:t>
      </w:r>
      <w:r>
        <w:fldChar w:fldCharType="end"/>
      </w:r>
    </w:p>
    <w:p w14:paraId="4715B789" w14:textId="7B2630CC" w:rsidR="00AB41F9" w:rsidRDefault="00AB41F9">
      <w:pPr>
        <w:pStyle w:val="TOC4"/>
        <w:rPr>
          <w:rFonts w:asciiTheme="minorHAnsi" w:eastAsiaTheme="minorEastAsia" w:hAnsiTheme="minorHAnsi" w:cstheme="minorBidi"/>
          <w:sz w:val="22"/>
          <w:szCs w:val="22"/>
          <w:lang w:eastAsia="en-GB"/>
        </w:rPr>
      </w:pPr>
      <w:r>
        <w:t>8.</w:t>
      </w:r>
      <w:r w:rsidRPr="00AF482C">
        <w:rPr>
          <w:lang w:val="en-US"/>
        </w:rPr>
        <w:t>2.13</w:t>
      </w:r>
      <w:r>
        <w:rPr>
          <w:rFonts w:asciiTheme="minorHAnsi" w:eastAsiaTheme="minorEastAsia" w:hAnsiTheme="minorHAnsi" w:cstheme="minorBidi"/>
          <w:sz w:val="22"/>
          <w:szCs w:val="22"/>
          <w:lang w:eastAsia="en-GB"/>
        </w:rPr>
        <w:tab/>
      </w:r>
      <w:r>
        <w:t>Volume Threshold</w:t>
      </w:r>
      <w:r>
        <w:tab/>
      </w:r>
      <w:r>
        <w:fldChar w:fldCharType="begin" w:fldLock="1"/>
      </w:r>
      <w:r>
        <w:instrText xml:space="preserve"> PAGEREF _Toc98235926 \h </w:instrText>
      </w:r>
      <w:r>
        <w:fldChar w:fldCharType="separate"/>
      </w:r>
      <w:r>
        <w:t>246</w:t>
      </w:r>
      <w:r>
        <w:fldChar w:fldCharType="end"/>
      </w:r>
    </w:p>
    <w:p w14:paraId="272ED259" w14:textId="1DB68561" w:rsidR="00AB41F9" w:rsidRDefault="00AB41F9">
      <w:pPr>
        <w:pStyle w:val="TOC4"/>
        <w:rPr>
          <w:rFonts w:asciiTheme="minorHAnsi" w:eastAsiaTheme="minorEastAsia" w:hAnsiTheme="minorHAnsi" w:cstheme="minorBidi"/>
          <w:sz w:val="22"/>
          <w:szCs w:val="22"/>
          <w:lang w:eastAsia="en-GB"/>
        </w:rPr>
      </w:pPr>
      <w:r>
        <w:t>8.</w:t>
      </w:r>
      <w:r w:rsidRPr="00AF482C">
        <w:rPr>
          <w:lang w:val="en-US"/>
        </w:rPr>
        <w:t>2.14</w:t>
      </w:r>
      <w:r>
        <w:rPr>
          <w:rFonts w:asciiTheme="minorHAnsi" w:eastAsiaTheme="minorEastAsia" w:hAnsiTheme="minorHAnsi" w:cstheme="minorBidi"/>
          <w:sz w:val="22"/>
          <w:szCs w:val="22"/>
          <w:lang w:eastAsia="en-GB"/>
        </w:rPr>
        <w:tab/>
      </w:r>
      <w:r>
        <w:t>Time Threshold</w:t>
      </w:r>
      <w:r>
        <w:tab/>
      </w:r>
      <w:r>
        <w:fldChar w:fldCharType="begin" w:fldLock="1"/>
      </w:r>
      <w:r>
        <w:instrText xml:space="preserve"> PAGEREF _Toc98235927 \h </w:instrText>
      </w:r>
      <w:r>
        <w:fldChar w:fldCharType="separate"/>
      </w:r>
      <w:r>
        <w:t>246</w:t>
      </w:r>
      <w:r>
        <w:fldChar w:fldCharType="end"/>
      </w:r>
    </w:p>
    <w:p w14:paraId="4A486710" w14:textId="64705B19" w:rsidR="00AB41F9" w:rsidRDefault="00AB41F9">
      <w:pPr>
        <w:pStyle w:val="TOC4"/>
        <w:rPr>
          <w:rFonts w:asciiTheme="minorHAnsi" w:eastAsiaTheme="minorEastAsia" w:hAnsiTheme="minorHAnsi" w:cstheme="minorBidi"/>
          <w:sz w:val="22"/>
          <w:szCs w:val="22"/>
          <w:lang w:eastAsia="en-GB"/>
        </w:rPr>
      </w:pPr>
      <w:r>
        <w:t>8.</w:t>
      </w:r>
      <w:r w:rsidRPr="00AF482C">
        <w:rPr>
          <w:lang w:val="en-US"/>
        </w:rPr>
        <w:t>2.15</w:t>
      </w:r>
      <w:r>
        <w:rPr>
          <w:rFonts w:asciiTheme="minorHAnsi" w:eastAsiaTheme="minorEastAsia" w:hAnsiTheme="minorHAnsi" w:cstheme="minorBidi"/>
          <w:sz w:val="22"/>
          <w:szCs w:val="22"/>
          <w:lang w:eastAsia="en-GB"/>
        </w:rPr>
        <w:tab/>
      </w:r>
      <w:r>
        <w:t>Monitoring Time</w:t>
      </w:r>
      <w:r>
        <w:tab/>
      </w:r>
      <w:r>
        <w:fldChar w:fldCharType="begin" w:fldLock="1"/>
      </w:r>
      <w:r>
        <w:instrText xml:space="preserve"> PAGEREF _Toc98235928 \h </w:instrText>
      </w:r>
      <w:r>
        <w:fldChar w:fldCharType="separate"/>
      </w:r>
      <w:r>
        <w:t>246</w:t>
      </w:r>
      <w:r>
        <w:fldChar w:fldCharType="end"/>
      </w:r>
    </w:p>
    <w:p w14:paraId="56A6BCA2" w14:textId="6A8DCC37" w:rsidR="00AB41F9" w:rsidRDefault="00AB41F9">
      <w:pPr>
        <w:pStyle w:val="TOC4"/>
        <w:rPr>
          <w:rFonts w:asciiTheme="minorHAnsi" w:eastAsiaTheme="minorEastAsia" w:hAnsiTheme="minorHAnsi" w:cstheme="minorBidi"/>
          <w:sz w:val="22"/>
          <w:szCs w:val="22"/>
          <w:lang w:eastAsia="en-GB"/>
        </w:rPr>
      </w:pPr>
      <w:r>
        <w:t>8.</w:t>
      </w:r>
      <w:r w:rsidRPr="00AF482C">
        <w:rPr>
          <w:lang w:val="en-US"/>
        </w:rPr>
        <w:t>2.16</w:t>
      </w:r>
      <w:r>
        <w:rPr>
          <w:rFonts w:asciiTheme="minorHAnsi" w:eastAsiaTheme="minorEastAsia" w:hAnsiTheme="minorHAnsi" w:cstheme="minorBidi"/>
          <w:sz w:val="22"/>
          <w:szCs w:val="22"/>
          <w:lang w:eastAsia="en-GB"/>
        </w:rPr>
        <w:tab/>
      </w:r>
      <w:r>
        <w:t>Subsequent Volume Threshold</w:t>
      </w:r>
      <w:r>
        <w:tab/>
      </w:r>
      <w:r>
        <w:fldChar w:fldCharType="begin" w:fldLock="1"/>
      </w:r>
      <w:r>
        <w:instrText xml:space="preserve"> PAGEREF _Toc98235929 \h </w:instrText>
      </w:r>
      <w:r>
        <w:fldChar w:fldCharType="separate"/>
      </w:r>
      <w:r>
        <w:t>247</w:t>
      </w:r>
      <w:r>
        <w:fldChar w:fldCharType="end"/>
      </w:r>
    </w:p>
    <w:p w14:paraId="559F7B4D" w14:textId="7B20C8F6" w:rsidR="00AB41F9" w:rsidRDefault="00AB41F9">
      <w:pPr>
        <w:pStyle w:val="TOC4"/>
        <w:rPr>
          <w:rFonts w:asciiTheme="minorHAnsi" w:eastAsiaTheme="minorEastAsia" w:hAnsiTheme="minorHAnsi" w:cstheme="minorBidi"/>
          <w:sz w:val="22"/>
          <w:szCs w:val="22"/>
          <w:lang w:eastAsia="en-GB"/>
        </w:rPr>
      </w:pPr>
      <w:r>
        <w:t>8.</w:t>
      </w:r>
      <w:r w:rsidRPr="00AF482C">
        <w:rPr>
          <w:lang w:val="en-US"/>
        </w:rPr>
        <w:t>2.17</w:t>
      </w:r>
      <w:r>
        <w:rPr>
          <w:rFonts w:asciiTheme="minorHAnsi" w:eastAsiaTheme="minorEastAsia" w:hAnsiTheme="minorHAnsi" w:cstheme="minorBidi"/>
          <w:sz w:val="22"/>
          <w:szCs w:val="22"/>
          <w:lang w:eastAsia="en-GB"/>
        </w:rPr>
        <w:tab/>
      </w:r>
      <w:r>
        <w:t>Subsequent Time Threshold</w:t>
      </w:r>
      <w:r>
        <w:tab/>
      </w:r>
      <w:r>
        <w:fldChar w:fldCharType="begin" w:fldLock="1"/>
      </w:r>
      <w:r>
        <w:instrText xml:space="preserve"> PAGEREF _Toc98235930 \h </w:instrText>
      </w:r>
      <w:r>
        <w:fldChar w:fldCharType="separate"/>
      </w:r>
      <w:r>
        <w:t>247</w:t>
      </w:r>
      <w:r>
        <w:fldChar w:fldCharType="end"/>
      </w:r>
    </w:p>
    <w:p w14:paraId="624A1AC1" w14:textId="2E3EBC64" w:rsidR="00AB41F9" w:rsidRDefault="00AB41F9">
      <w:pPr>
        <w:pStyle w:val="TOC4"/>
        <w:rPr>
          <w:rFonts w:asciiTheme="minorHAnsi" w:eastAsiaTheme="minorEastAsia" w:hAnsiTheme="minorHAnsi" w:cstheme="minorBidi"/>
          <w:sz w:val="22"/>
          <w:szCs w:val="22"/>
          <w:lang w:eastAsia="en-GB"/>
        </w:rPr>
      </w:pPr>
      <w:r>
        <w:t>8.</w:t>
      </w:r>
      <w:r w:rsidRPr="00AF482C">
        <w:rPr>
          <w:lang w:val="en-US"/>
        </w:rPr>
        <w:t>2.18</w:t>
      </w:r>
      <w:r>
        <w:rPr>
          <w:rFonts w:asciiTheme="minorHAnsi" w:eastAsiaTheme="minorEastAsia" w:hAnsiTheme="minorHAnsi" w:cstheme="minorBidi"/>
          <w:sz w:val="22"/>
          <w:szCs w:val="22"/>
          <w:lang w:eastAsia="en-GB"/>
        </w:rPr>
        <w:tab/>
      </w:r>
      <w:r>
        <w:t>Inactivity Detection Time</w:t>
      </w:r>
      <w:r>
        <w:tab/>
      </w:r>
      <w:r>
        <w:fldChar w:fldCharType="begin" w:fldLock="1"/>
      </w:r>
      <w:r>
        <w:instrText xml:space="preserve"> PAGEREF _Toc98235931 \h </w:instrText>
      </w:r>
      <w:r>
        <w:fldChar w:fldCharType="separate"/>
      </w:r>
      <w:r>
        <w:t>248</w:t>
      </w:r>
      <w:r>
        <w:fldChar w:fldCharType="end"/>
      </w:r>
    </w:p>
    <w:p w14:paraId="4FF13986" w14:textId="23DD03CF" w:rsidR="00AB41F9" w:rsidRDefault="00AB41F9">
      <w:pPr>
        <w:pStyle w:val="TOC4"/>
        <w:rPr>
          <w:rFonts w:asciiTheme="minorHAnsi" w:eastAsiaTheme="minorEastAsia" w:hAnsiTheme="minorHAnsi" w:cstheme="minorBidi"/>
          <w:sz w:val="22"/>
          <w:szCs w:val="22"/>
          <w:lang w:eastAsia="en-GB"/>
        </w:rPr>
      </w:pPr>
      <w:r>
        <w:t>8.</w:t>
      </w:r>
      <w:r w:rsidRPr="00AF482C">
        <w:rPr>
          <w:lang w:val="en-US"/>
        </w:rPr>
        <w:t>2.19</w:t>
      </w:r>
      <w:r>
        <w:rPr>
          <w:rFonts w:asciiTheme="minorHAnsi" w:eastAsiaTheme="minorEastAsia" w:hAnsiTheme="minorHAnsi" w:cstheme="minorBidi"/>
          <w:sz w:val="22"/>
          <w:szCs w:val="22"/>
          <w:lang w:eastAsia="en-GB"/>
        </w:rPr>
        <w:tab/>
      </w:r>
      <w:r>
        <w:t>Reporting Triggers</w:t>
      </w:r>
      <w:r>
        <w:tab/>
      </w:r>
      <w:r>
        <w:fldChar w:fldCharType="begin" w:fldLock="1"/>
      </w:r>
      <w:r>
        <w:instrText xml:space="preserve"> PAGEREF _Toc98235932 \h </w:instrText>
      </w:r>
      <w:r>
        <w:fldChar w:fldCharType="separate"/>
      </w:r>
      <w:r>
        <w:t>248</w:t>
      </w:r>
      <w:r>
        <w:fldChar w:fldCharType="end"/>
      </w:r>
    </w:p>
    <w:p w14:paraId="7438BA98" w14:textId="3967FE81" w:rsidR="00AB41F9" w:rsidRDefault="00AB41F9">
      <w:pPr>
        <w:pStyle w:val="TOC4"/>
        <w:rPr>
          <w:rFonts w:asciiTheme="minorHAnsi" w:eastAsiaTheme="minorEastAsia" w:hAnsiTheme="minorHAnsi" w:cstheme="minorBidi"/>
          <w:sz w:val="22"/>
          <w:szCs w:val="22"/>
          <w:lang w:eastAsia="en-GB"/>
        </w:rPr>
      </w:pPr>
      <w:r>
        <w:lastRenderedPageBreak/>
        <w:t>8.</w:t>
      </w:r>
      <w:r w:rsidRPr="00AF482C">
        <w:rPr>
          <w:lang w:val="en-US"/>
        </w:rPr>
        <w:t>2.20</w:t>
      </w:r>
      <w:r>
        <w:rPr>
          <w:rFonts w:asciiTheme="minorHAnsi" w:eastAsiaTheme="minorEastAsia" w:hAnsiTheme="minorHAnsi" w:cstheme="minorBidi"/>
          <w:sz w:val="22"/>
          <w:szCs w:val="22"/>
          <w:lang w:eastAsia="en-GB"/>
        </w:rPr>
        <w:tab/>
      </w:r>
      <w:r>
        <w:t>Redirect Information</w:t>
      </w:r>
      <w:r>
        <w:tab/>
      </w:r>
      <w:r>
        <w:fldChar w:fldCharType="begin" w:fldLock="1"/>
      </w:r>
      <w:r>
        <w:instrText xml:space="preserve"> PAGEREF _Toc98235933 \h </w:instrText>
      </w:r>
      <w:r>
        <w:fldChar w:fldCharType="separate"/>
      </w:r>
      <w:r>
        <w:t>249</w:t>
      </w:r>
      <w:r>
        <w:fldChar w:fldCharType="end"/>
      </w:r>
    </w:p>
    <w:p w14:paraId="3F5B4F28" w14:textId="5F41260D" w:rsidR="00AB41F9" w:rsidRDefault="00AB41F9">
      <w:pPr>
        <w:pStyle w:val="TOC4"/>
        <w:rPr>
          <w:rFonts w:asciiTheme="minorHAnsi" w:eastAsiaTheme="minorEastAsia" w:hAnsiTheme="minorHAnsi" w:cstheme="minorBidi"/>
          <w:sz w:val="22"/>
          <w:szCs w:val="22"/>
          <w:lang w:eastAsia="en-GB"/>
        </w:rPr>
      </w:pPr>
      <w:r>
        <w:t>8.</w:t>
      </w:r>
      <w:r w:rsidRPr="00AF482C">
        <w:rPr>
          <w:lang w:val="en-US"/>
        </w:rPr>
        <w:t>2.21</w:t>
      </w:r>
      <w:r>
        <w:rPr>
          <w:rFonts w:asciiTheme="minorHAnsi" w:eastAsiaTheme="minorEastAsia" w:hAnsiTheme="minorHAnsi" w:cstheme="minorBidi"/>
          <w:sz w:val="22"/>
          <w:szCs w:val="22"/>
          <w:lang w:eastAsia="en-GB"/>
        </w:rPr>
        <w:tab/>
      </w:r>
      <w:r>
        <w:t>Report Type</w:t>
      </w:r>
      <w:r>
        <w:tab/>
      </w:r>
      <w:r>
        <w:fldChar w:fldCharType="begin" w:fldLock="1"/>
      </w:r>
      <w:r>
        <w:instrText xml:space="preserve"> PAGEREF _Toc98235934 \h </w:instrText>
      </w:r>
      <w:r>
        <w:fldChar w:fldCharType="separate"/>
      </w:r>
      <w:r>
        <w:t>251</w:t>
      </w:r>
      <w:r>
        <w:fldChar w:fldCharType="end"/>
      </w:r>
    </w:p>
    <w:p w14:paraId="2CF887C6" w14:textId="6945D62F" w:rsidR="00AB41F9" w:rsidRDefault="00AB41F9">
      <w:pPr>
        <w:pStyle w:val="TOC4"/>
        <w:rPr>
          <w:rFonts w:asciiTheme="minorHAnsi" w:eastAsiaTheme="minorEastAsia" w:hAnsiTheme="minorHAnsi" w:cstheme="minorBidi"/>
          <w:sz w:val="22"/>
          <w:szCs w:val="22"/>
          <w:lang w:eastAsia="en-GB"/>
        </w:rPr>
      </w:pPr>
      <w:r>
        <w:t>8.</w:t>
      </w:r>
      <w:r w:rsidRPr="00AF482C">
        <w:rPr>
          <w:lang w:val="en-US"/>
        </w:rPr>
        <w:t>2.22</w:t>
      </w:r>
      <w:r>
        <w:rPr>
          <w:rFonts w:asciiTheme="minorHAnsi" w:eastAsiaTheme="minorEastAsia" w:hAnsiTheme="minorHAnsi" w:cstheme="minorBidi"/>
          <w:sz w:val="22"/>
          <w:szCs w:val="22"/>
          <w:lang w:eastAsia="en-GB"/>
        </w:rPr>
        <w:tab/>
      </w:r>
      <w:r>
        <w:t>Offending IE</w:t>
      </w:r>
      <w:r>
        <w:tab/>
      </w:r>
      <w:r>
        <w:fldChar w:fldCharType="begin" w:fldLock="1"/>
      </w:r>
      <w:r>
        <w:instrText xml:space="preserve"> PAGEREF _Toc98235935 \h </w:instrText>
      </w:r>
      <w:r>
        <w:fldChar w:fldCharType="separate"/>
      </w:r>
      <w:r>
        <w:t>251</w:t>
      </w:r>
      <w:r>
        <w:fldChar w:fldCharType="end"/>
      </w:r>
    </w:p>
    <w:p w14:paraId="557D9364" w14:textId="62C9FAD2" w:rsidR="00AB41F9" w:rsidRDefault="00AB41F9">
      <w:pPr>
        <w:pStyle w:val="TOC4"/>
        <w:rPr>
          <w:rFonts w:asciiTheme="minorHAnsi" w:eastAsiaTheme="minorEastAsia" w:hAnsiTheme="minorHAnsi" w:cstheme="minorBidi"/>
          <w:sz w:val="22"/>
          <w:szCs w:val="22"/>
          <w:lang w:eastAsia="en-GB"/>
        </w:rPr>
      </w:pPr>
      <w:r>
        <w:t>8.</w:t>
      </w:r>
      <w:r w:rsidRPr="00AF482C">
        <w:rPr>
          <w:lang w:val="en-US"/>
        </w:rPr>
        <w:t>2.23</w:t>
      </w:r>
      <w:r>
        <w:rPr>
          <w:rFonts w:asciiTheme="minorHAnsi" w:eastAsiaTheme="minorEastAsia" w:hAnsiTheme="minorHAnsi" w:cstheme="minorBidi"/>
          <w:sz w:val="22"/>
          <w:szCs w:val="22"/>
          <w:lang w:eastAsia="en-GB"/>
        </w:rPr>
        <w:tab/>
      </w:r>
      <w:r>
        <w:t>Forwarding Policy</w:t>
      </w:r>
      <w:r>
        <w:tab/>
      </w:r>
      <w:r>
        <w:fldChar w:fldCharType="begin" w:fldLock="1"/>
      </w:r>
      <w:r>
        <w:instrText xml:space="preserve"> PAGEREF _Toc98235936 \h </w:instrText>
      </w:r>
      <w:r>
        <w:fldChar w:fldCharType="separate"/>
      </w:r>
      <w:r>
        <w:t>251</w:t>
      </w:r>
      <w:r>
        <w:fldChar w:fldCharType="end"/>
      </w:r>
    </w:p>
    <w:p w14:paraId="4D8C42B6" w14:textId="5630D5C0" w:rsidR="00AB41F9" w:rsidRDefault="00AB41F9">
      <w:pPr>
        <w:pStyle w:val="TOC4"/>
        <w:rPr>
          <w:rFonts w:asciiTheme="minorHAnsi" w:eastAsiaTheme="minorEastAsia" w:hAnsiTheme="minorHAnsi" w:cstheme="minorBidi"/>
          <w:sz w:val="22"/>
          <w:szCs w:val="22"/>
          <w:lang w:eastAsia="en-GB"/>
        </w:rPr>
      </w:pPr>
      <w:r>
        <w:t>8.</w:t>
      </w:r>
      <w:r w:rsidRPr="00AF482C">
        <w:rPr>
          <w:lang w:val="en-US"/>
        </w:rPr>
        <w:t>2.24</w:t>
      </w:r>
      <w:r>
        <w:rPr>
          <w:rFonts w:asciiTheme="minorHAnsi" w:eastAsiaTheme="minorEastAsia" w:hAnsiTheme="minorHAnsi" w:cstheme="minorBidi"/>
          <w:sz w:val="22"/>
          <w:szCs w:val="22"/>
          <w:lang w:eastAsia="en-GB"/>
        </w:rPr>
        <w:tab/>
      </w:r>
      <w:r>
        <w:t>Destination Interface</w:t>
      </w:r>
      <w:r>
        <w:tab/>
      </w:r>
      <w:r>
        <w:fldChar w:fldCharType="begin" w:fldLock="1"/>
      </w:r>
      <w:r>
        <w:instrText xml:space="preserve"> PAGEREF _Toc98235937 \h </w:instrText>
      </w:r>
      <w:r>
        <w:fldChar w:fldCharType="separate"/>
      </w:r>
      <w:r>
        <w:t>252</w:t>
      </w:r>
      <w:r>
        <w:fldChar w:fldCharType="end"/>
      </w:r>
    </w:p>
    <w:p w14:paraId="18E822BA" w14:textId="50CAEF3D" w:rsidR="00AB41F9" w:rsidRDefault="00AB41F9">
      <w:pPr>
        <w:pStyle w:val="TOC4"/>
        <w:rPr>
          <w:rFonts w:asciiTheme="minorHAnsi" w:eastAsiaTheme="minorEastAsia" w:hAnsiTheme="minorHAnsi" w:cstheme="minorBidi"/>
          <w:sz w:val="22"/>
          <w:szCs w:val="22"/>
          <w:lang w:eastAsia="en-GB"/>
        </w:rPr>
      </w:pPr>
      <w:r>
        <w:t>8.</w:t>
      </w:r>
      <w:r w:rsidRPr="00AF482C">
        <w:rPr>
          <w:lang w:val="en-US"/>
        </w:rPr>
        <w:t>2.25</w:t>
      </w:r>
      <w:r>
        <w:rPr>
          <w:rFonts w:asciiTheme="minorHAnsi" w:eastAsiaTheme="minorEastAsia" w:hAnsiTheme="minorHAnsi" w:cstheme="minorBidi"/>
          <w:sz w:val="22"/>
          <w:szCs w:val="22"/>
          <w:lang w:eastAsia="en-GB"/>
        </w:rPr>
        <w:tab/>
      </w:r>
      <w:r>
        <w:t>UP Function Features</w:t>
      </w:r>
      <w:r>
        <w:tab/>
      </w:r>
      <w:r>
        <w:fldChar w:fldCharType="begin" w:fldLock="1"/>
      </w:r>
      <w:r>
        <w:instrText xml:space="preserve"> PAGEREF _Toc98235938 \h </w:instrText>
      </w:r>
      <w:r>
        <w:fldChar w:fldCharType="separate"/>
      </w:r>
      <w:r>
        <w:t>252</w:t>
      </w:r>
      <w:r>
        <w:fldChar w:fldCharType="end"/>
      </w:r>
    </w:p>
    <w:p w14:paraId="1C88EE8C" w14:textId="27362CD2" w:rsidR="00AB41F9" w:rsidRDefault="00AB41F9">
      <w:pPr>
        <w:pStyle w:val="TOC4"/>
        <w:rPr>
          <w:rFonts w:asciiTheme="minorHAnsi" w:eastAsiaTheme="minorEastAsia" w:hAnsiTheme="minorHAnsi" w:cstheme="minorBidi"/>
          <w:sz w:val="22"/>
          <w:szCs w:val="22"/>
          <w:lang w:eastAsia="en-GB"/>
        </w:rPr>
      </w:pPr>
      <w:r>
        <w:t>8.</w:t>
      </w:r>
      <w:r w:rsidRPr="00AF482C">
        <w:rPr>
          <w:lang w:val="en-US"/>
        </w:rPr>
        <w:t>2.26</w:t>
      </w:r>
      <w:r>
        <w:rPr>
          <w:rFonts w:asciiTheme="minorHAnsi" w:eastAsiaTheme="minorEastAsia" w:hAnsiTheme="minorHAnsi" w:cstheme="minorBidi"/>
          <w:sz w:val="22"/>
          <w:szCs w:val="22"/>
          <w:lang w:eastAsia="en-GB"/>
        </w:rPr>
        <w:tab/>
      </w:r>
      <w:r>
        <w:t>Apply Action</w:t>
      </w:r>
      <w:r>
        <w:tab/>
      </w:r>
      <w:r>
        <w:fldChar w:fldCharType="begin" w:fldLock="1"/>
      </w:r>
      <w:r>
        <w:instrText xml:space="preserve"> PAGEREF _Toc98235939 \h </w:instrText>
      </w:r>
      <w:r>
        <w:fldChar w:fldCharType="separate"/>
      </w:r>
      <w:r>
        <w:t>257</w:t>
      </w:r>
      <w:r>
        <w:fldChar w:fldCharType="end"/>
      </w:r>
    </w:p>
    <w:p w14:paraId="4C343472" w14:textId="4A923769" w:rsidR="00AB41F9" w:rsidRDefault="00AB41F9">
      <w:pPr>
        <w:pStyle w:val="TOC4"/>
        <w:rPr>
          <w:rFonts w:asciiTheme="minorHAnsi" w:eastAsiaTheme="minorEastAsia" w:hAnsiTheme="minorHAnsi" w:cstheme="minorBidi"/>
          <w:sz w:val="22"/>
          <w:szCs w:val="22"/>
          <w:lang w:eastAsia="en-GB"/>
        </w:rPr>
      </w:pPr>
      <w:r>
        <w:t>8.</w:t>
      </w:r>
      <w:r w:rsidRPr="00AF482C">
        <w:rPr>
          <w:lang w:val="en-US"/>
        </w:rPr>
        <w:t>2.27</w:t>
      </w:r>
      <w:r>
        <w:rPr>
          <w:rFonts w:asciiTheme="minorHAnsi" w:eastAsiaTheme="minorEastAsia" w:hAnsiTheme="minorHAnsi" w:cstheme="minorBidi"/>
          <w:sz w:val="22"/>
          <w:szCs w:val="22"/>
          <w:lang w:eastAsia="en-GB"/>
        </w:rPr>
        <w:tab/>
      </w:r>
      <w:r>
        <w:t>Downlink Data Service Information</w:t>
      </w:r>
      <w:r>
        <w:tab/>
      </w:r>
      <w:r>
        <w:fldChar w:fldCharType="begin" w:fldLock="1"/>
      </w:r>
      <w:r>
        <w:instrText xml:space="preserve"> PAGEREF _Toc98235940 \h </w:instrText>
      </w:r>
      <w:r>
        <w:fldChar w:fldCharType="separate"/>
      </w:r>
      <w:r>
        <w:t>258</w:t>
      </w:r>
      <w:r>
        <w:fldChar w:fldCharType="end"/>
      </w:r>
    </w:p>
    <w:p w14:paraId="09CCCD1D" w14:textId="21CA3DE3" w:rsidR="00AB41F9" w:rsidRDefault="00AB41F9">
      <w:pPr>
        <w:pStyle w:val="TOC4"/>
        <w:rPr>
          <w:rFonts w:asciiTheme="minorHAnsi" w:eastAsiaTheme="minorEastAsia" w:hAnsiTheme="minorHAnsi" w:cstheme="minorBidi"/>
          <w:sz w:val="22"/>
          <w:szCs w:val="22"/>
          <w:lang w:eastAsia="en-GB"/>
        </w:rPr>
      </w:pPr>
      <w:r>
        <w:t>8.</w:t>
      </w:r>
      <w:r w:rsidRPr="00AF482C">
        <w:rPr>
          <w:lang w:val="en-US"/>
        </w:rPr>
        <w:t>2.28</w:t>
      </w:r>
      <w:r>
        <w:rPr>
          <w:rFonts w:asciiTheme="minorHAnsi" w:eastAsiaTheme="minorEastAsia" w:hAnsiTheme="minorHAnsi" w:cstheme="minorBidi"/>
          <w:sz w:val="22"/>
          <w:szCs w:val="22"/>
          <w:lang w:eastAsia="en-GB"/>
        </w:rPr>
        <w:tab/>
      </w:r>
      <w:r>
        <w:t>Downlink Data Notification Delay</w:t>
      </w:r>
      <w:r>
        <w:tab/>
      </w:r>
      <w:r>
        <w:fldChar w:fldCharType="begin" w:fldLock="1"/>
      </w:r>
      <w:r>
        <w:instrText xml:space="preserve"> PAGEREF _Toc98235941 \h </w:instrText>
      </w:r>
      <w:r>
        <w:fldChar w:fldCharType="separate"/>
      </w:r>
      <w:r>
        <w:t>259</w:t>
      </w:r>
      <w:r>
        <w:fldChar w:fldCharType="end"/>
      </w:r>
    </w:p>
    <w:p w14:paraId="10E580E5" w14:textId="317895D9" w:rsidR="00AB41F9" w:rsidRDefault="00AB41F9">
      <w:pPr>
        <w:pStyle w:val="TOC4"/>
        <w:rPr>
          <w:rFonts w:asciiTheme="minorHAnsi" w:eastAsiaTheme="minorEastAsia" w:hAnsiTheme="minorHAnsi" w:cstheme="minorBidi"/>
          <w:sz w:val="22"/>
          <w:szCs w:val="22"/>
          <w:lang w:eastAsia="en-GB"/>
        </w:rPr>
      </w:pPr>
      <w:r>
        <w:t>8.</w:t>
      </w:r>
      <w:r w:rsidRPr="00AF482C">
        <w:rPr>
          <w:lang w:val="en-US"/>
        </w:rPr>
        <w:t>2.29</w:t>
      </w:r>
      <w:r>
        <w:rPr>
          <w:rFonts w:asciiTheme="minorHAnsi" w:eastAsiaTheme="minorEastAsia" w:hAnsiTheme="minorHAnsi" w:cstheme="minorBidi"/>
          <w:sz w:val="22"/>
          <w:szCs w:val="22"/>
          <w:lang w:eastAsia="en-GB"/>
        </w:rPr>
        <w:tab/>
      </w:r>
      <w:r>
        <w:t>DL Buffering Duration</w:t>
      </w:r>
      <w:r>
        <w:tab/>
      </w:r>
      <w:r>
        <w:fldChar w:fldCharType="begin" w:fldLock="1"/>
      </w:r>
      <w:r>
        <w:instrText xml:space="preserve"> PAGEREF _Toc98235942 \h </w:instrText>
      </w:r>
      <w:r>
        <w:fldChar w:fldCharType="separate"/>
      </w:r>
      <w:r>
        <w:t>259</w:t>
      </w:r>
      <w:r>
        <w:fldChar w:fldCharType="end"/>
      </w:r>
    </w:p>
    <w:p w14:paraId="4F8E7CE0" w14:textId="643703AE" w:rsidR="00AB41F9" w:rsidRDefault="00AB41F9">
      <w:pPr>
        <w:pStyle w:val="TOC4"/>
        <w:rPr>
          <w:rFonts w:asciiTheme="minorHAnsi" w:eastAsiaTheme="minorEastAsia" w:hAnsiTheme="minorHAnsi" w:cstheme="minorBidi"/>
          <w:sz w:val="22"/>
          <w:szCs w:val="22"/>
          <w:lang w:eastAsia="en-GB"/>
        </w:rPr>
      </w:pPr>
      <w:r>
        <w:t>8.</w:t>
      </w:r>
      <w:r w:rsidRPr="00AF482C">
        <w:rPr>
          <w:lang w:val="en-US"/>
        </w:rPr>
        <w:t>2.30</w:t>
      </w:r>
      <w:r>
        <w:rPr>
          <w:rFonts w:asciiTheme="minorHAnsi" w:eastAsiaTheme="minorEastAsia" w:hAnsiTheme="minorHAnsi" w:cstheme="minorBidi"/>
          <w:sz w:val="22"/>
          <w:szCs w:val="22"/>
          <w:lang w:eastAsia="en-GB"/>
        </w:rPr>
        <w:tab/>
      </w:r>
      <w:r>
        <w:t>DL Buffering Suggested Packet Count</w:t>
      </w:r>
      <w:r>
        <w:tab/>
      </w:r>
      <w:r>
        <w:fldChar w:fldCharType="begin" w:fldLock="1"/>
      </w:r>
      <w:r>
        <w:instrText xml:space="preserve"> PAGEREF _Toc98235943 \h </w:instrText>
      </w:r>
      <w:r>
        <w:fldChar w:fldCharType="separate"/>
      </w:r>
      <w:r>
        <w:t>259</w:t>
      </w:r>
      <w:r>
        <w:fldChar w:fldCharType="end"/>
      </w:r>
    </w:p>
    <w:p w14:paraId="2859733F" w14:textId="373F75D1" w:rsidR="00AB41F9" w:rsidRDefault="00AB41F9">
      <w:pPr>
        <w:pStyle w:val="TOC4"/>
        <w:rPr>
          <w:rFonts w:asciiTheme="minorHAnsi" w:eastAsiaTheme="minorEastAsia" w:hAnsiTheme="minorHAnsi" w:cstheme="minorBidi"/>
          <w:sz w:val="22"/>
          <w:szCs w:val="22"/>
          <w:lang w:eastAsia="en-GB"/>
        </w:rPr>
      </w:pPr>
      <w:r>
        <w:t>8.</w:t>
      </w:r>
      <w:r w:rsidRPr="00AF482C">
        <w:rPr>
          <w:lang w:val="en-US"/>
        </w:rPr>
        <w:t>2.31</w:t>
      </w:r>
      <w:r>
        <w:rPr>
          <w:rFonts w:asciiTheme="minorHAnsi" w:eastAsiaTheme="minorEastAsia" w:hAnsiTheme="minorHAnsi" w:cstheme="minorBidi"/>
          <w:sz w:val="22"/>
          <w:szCs w:val="22"/>
          <w:lang w:eastAsia="en-GB"/>
        </w:rPr>
        <w:tab/>
      </w:r>
      <w:r>
        <w:t>PFCPSMReq-Flags</w:t>
      </w:r>
      <w:r>
        <w:tab/>
      </w:r>
      <w:r>
        <w:fldChar w:fldCharType="begin" w:fldLock="1"/>
      </w:r>
      <w:r>
        <w:instrText xml:space="preserve"> PAGEREF _Toc98235944 \h </w:instrText>
      </w:r>
      <w:r>
        <w:fldChar w:fldCharType="separate"/>
      </w:r>
      <w:r>
        <w:t>260</w:t>
      </w:r>
      <w:r>
        <w:fldChar w:fldCharType="end"/>
      </w:r>
    </w:p>
    <w:p w14:paraId="0AA6F183" w14:textId="14B47265" w:rsidR="00AB41F9" w:rsidRDefault="00AB41F9">
      <w:pPr>
        <w:pStyle w:val="TOC4"/>
        <w:rPr>
          <w:rFonts w:asciiTheme="minorHAnsi" w:eastAsiaTheme="minorEastAsia" w:hAnsiTheme="minorHAnsi" w:cstheme="minorBidi"/>
          <w:sz w:val="22"/>
          <w:szCs w:val="22"/>
          <w:lang w:eastAsia="en-GB"/>
        </w:rPr>
      </w:pPr>
      <w:r>
        <w:t>8.</w:t>
      </w:r>
      <w:r w:rsidRPr="00AF482C">
        <w:rPr>
          <w:lang w:val="en-US"/>
        </w:rPr>
        <w:t>2.32</w:t>
      </w:r>
      <w:r>
        <w:rPr>
          <w:rFonts w:asciiTheme="minorHAnsi" w:eastAsiaTheme="minorEastAsia" w:hAnsiTheme="minorHAnsi" w:cstheme="minorBidi"/>
          <w:sz w:val="22"/>
          <w:szCs w:val="22"/>
          <w:lang w:eastAsia="en-GB"/>
        </w:rPr>
        <w:tab/>
      </w:r>
      <w:r>
        <w:t>PFCPSRRsp-Flags</w:t>
      </w:r>
      <w:r>
        <w:tab/>
      </w:r>
      <w:r>
        <w:fldChar w:fldCharType="begin" w:fldLock="1"/>
      </w:r>
      <w:r>
        <w:instrText xml:space="preserve"> PAGEREF _Toc98235945 \h </w:instrText>
      </w:r>
      <w:r>
        <w:fldChar w:fldCharType="separate"/>
      </w:r>
      <w:r>
        <w:t>260</w:t>
      </w:r>
      <w:r>
        <w:fldChar w:fldCharType="end"/>
      </w:r>
    </w:p>
    <w:p w14:paraId="418BD5DA" w14:textId="05D94AB8" w:rsidR="00AB41F9" w:rsidRDefault="00AB41F9">
      <w:pPr>
        <w:pStyle w:val="TOC4"/>
        <w:rPr>
          <w:rFonts w:asciiTheme="minorHAnsi" w:eastAsiaTheme="minorEastAsia" w:hAnsiTheme="minorHAnsi" w:cstheme="minorBidi"/>
          <w:sz w:val="22"/>
          <w:szCs w:val="22"/>
          <w:lang w:eastAsia="en-GB"/>
        </w:rPr>
      </w:pPr>
      <w:r>
        <w:t>8.</w:t>
      </w:r>
      <w:r w:rsidRPr="00AF482C">
        <w:rPr>
          <w:lang w:val="en-US"/>
        </w:rPr>
        <w:t>2.33</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_Toc98235946 \h </w:instrText>
      </w:r>
      <w:r>
        <w:fldChar w:fldCharType="separate"/>
      </w:r>
      <w:r>
        <w:t>261</w:t>
      </w:r>
      <w:r>
        <w:fldChar w:fldCharType="end"/>
      </w:r>
    </w:p>
    <w:p w14:paraId="2C97ECEE" w14:textId="79DBB39A" w:rsidR="00AB41F9" w:rsidRDefault="00AB41F9">
      <w:pPr>
        <w:pStyle w:val="TOC4"/>
        <w:rPr>
          <w:rFonts w:asciiTheme="minorHAnsi" w:eastAsiaTheme="minorEastAsia" w:hAnsiTheme="minorHAnsi" w:cstheme="minorBidi"/>
          <w:sz w:val="22"/>
          <w:szCs w:val="22"/>
          <w:lang w:eastAsia="en-GB"/>
        </w:rPr>
      </w:pPr>
      <w:r>
        <w:t>8.</w:t>
      </w:r>
      <w:r w:rsidRPr="00AF482C">
        <w:rPr>
          <w:lang w:val="en-US"/>
        </w:rPr>
        <w:t>2.34</w:t>
      </w:r>
      <w:r>
        <w:rPr>
          <w:rFonts w:asciiTheme="minorHAnsi" w:eastAsiaTheme="minorEastAsia" w:hAnsiTheme="minorHAnsi" w:cstheme="minorBidi"/>
          <w:sz w:val="22"/>
          <w:szCs w:val="22"/>
          <w:lang w:eastAsia="en-GB"/>
        </w:rPr>
        <w:tab/>
      </w:r>
      <w:r>
        <w:t>Metric</w:t>
      </w:r>
      <w:r>
        <w:tab/>
      </w:r>
      <w:r>
        <w:fldChar w:fldCharType="begin" w:fldLock="1"/>
      </w:r>
      <w:r>
        <w:instrText xml:space="preserve"> PAGEREF _Toc98235947 \h </w:instrText>
      </w:r>
      <w:r>
        <w:fldChar w:fldCharType="separate"/>
      </w:r>
      <w:r>
        <w:t>261</w:t>
      </w:r>
      <w:r>
        <w:fldChar w:fldCharType="end"/>
      </w:r>
    </w:p>
    <w:p w14:paraId="5B692D0B" w14:textId="0F598C30" w:rsidR="00AB41F9" w:rsidRDefault="00AB41F9">
      <w:pPr>
        <w:pStyle w:val="TOC4"/>
        <w:rPr>
          <w:rFonts w:asciiTheme="minorHAnsi" w:eastAsiaTheme="minorEastAsia" w:hAnsiTheme="minorHAnsi" w:cstheme="minorBidi"/>
          <w:sz w:val="22"/>
          <w:szCs w:val="22"/>
          <w:lang w:eastAsia="en-GB"/>
        </w:rPr>
      </w:pPr>
      <w:r>
        <w:t>8.</w:t>
      </w:r>
      <w:r w:rsidRPr="00AF482C">
        <w:rPr>
          <w:lang w:val="en-US"/>
        </w:rPr>
        <w:t>2.35</w:t>
      </w:r>
      <w:r>
        <w:rPr>
          <w:rFonts w:asciiTheme="minorHAnsi" w:eastAsiaTheme="minorEastAsia" w:hAnsiTheme="minorHAnsi" w:cstheme="minorBidi"/>
          <w:sz w:val="22"/>
          <w:szCs w:val="22"/>
          <w:lang w:eastAsia="en-GB"/>
        </w:rPr>
        <w:tab/>
      </w:r>
      <w:r>
        <w:t>Timer</w:t>
      </w:r>
      <w:r>
        <w:tab/>
      </w:r>
      <w:r>
        <w:fldChar w:fldCharType="begin" w:fldLock="1"/>
      </w:r>
      <w:r>
        <w:instrText xml:space="preserve"> PAGEREF _Toc98235948 \h </w:instrText>
      </w:r>
      <w:r>
        <w:fldChar w:fldCharType="separate"/>
      </w:r>
      <w:r>
        <w:t>261</w:t>
      </w:r>
      <w:r>
        <w:fldChar w:fldCharType="end"/>
      </w:r>
    </w:p>
    <w:p w14:paraId="6CF1DCE1" w14:textId="253424DC" w:rsidR="00AB41F9" w:rsidRDefault="00AB41F9">
      <w:pPr>
        <w:pStyle w:val="TOC4"/>
        <w:rPr>
          <w:rFonts w:asciiTheme="minorHAnsi" w:eastAsiaTheme="minorEastAsia" w:hAnsiTheme="minorHAnsi" w:cstheme="minorBidi"/>
          <w:sz w:val="22"/>
          <w:szCs w:val="22"/>
          <w:lang w:eastAsia="en-GB"/>
        </w:rPr>
      </w:pPr>
      <w:r>
        <w:t>8.</w:t>
      </w:r>
      <w:r w:rsidRPr="00AF482C">
        <w:rPr>
          <w:lang w:val="en-US"/>
        </w:rPr>
        <w:t>2.36</w:t>
      </w:r>
      <w:r>
        <w:rPr>
          <w:rFonts w:asciiTheme="minorHAnsi" w:eastAsiaTheme="minorEastAsia" w:hAnsiTheme="minorHAnsi" w:cstheme="minorBidi"/>
          <w:sz w:val="22"/>
          <w:szCs w:val="22"/>
          <w:lang w:eastAsia="en-GB"/>
        </w:rPr>
        <w:tab/>
      </w:r>
      <w:r>
        <w:t>Packet Detection Rule ID (PDR ID)</w:t>
      </w:r>
      <w:r>
        <w:tab/>
      </w:r>
      <w:r>
        <w:fldChar w:fldCharType="begin" w:fldLock="1"/>
      </w:r>
      <w:r>
        <w:instrText xml:space="preserve"> PAGEREF _Toc98235949 \h </w:instrText>
      </w:r>
      <w:r>
        <w:fldChar w:fldCharType="separate"/>
      </w:r>
      <w:r>
        <w:t>262</w:t>
      </w:r>
      <w:r>
        <w:fldChar w:fldCharType="end"/>
      </w:r>
    </w:p>
    <w:p w14:paraId="15B3946F" w14:textId="58F7C39D" w:rsidR="00AB41F9" w:rsidRDefault="00AB41F9">
      <w:pPr>
        <w:pStyle w:val="TOC4"/>
        <w:rPr>
          <w:rFonts w:asciiTheme="minorHAnsi" w:eastAsiaTheme="minorEastAsia" w:hAnsiTheme="minorHAnsi" w:cstheme="minorBidi"/>
          <w:sz w:val="22"/>
          <w:szCs w:val="22"/>
          <w:lang w:eastAsia="en-GB"/>
        </w:rPr>
      </w:pPr>
      <w:r>
        <w:t>8.</w:t>
      </w:r>
      <w:r w:rsidRPr="00AF482C">
        <w:rPr>
          <w:lang w:val="en-US"/>
        </w:rPr>
        <w:t>2.37</w:t>
      </w:r>
      <w:r>
        <w:rPr>
          <w:rFonts w:asciiTheme="minorHAnsi" w:eastAsiaTheme="minorEastAsia" w:hAnsiTheme="minorHAnsi" w:cstheme="minorBidi"/>
          <w:sz w:val="22"/>
          <w:szCs w:val="22"/>
          <w:lang w:eastAsia="en-GB"/>
        </w:rPr>
        <w:tab/>
      </w:r>
      <w:r>
        <w:t>F-SEID</w:t>
      </w:r>
      <w:r>
        <w:tab/>
      </w:r>
      <w:r>
        <w:fldChar w:fldCharType="begin" w:fldLock="1"/>
      </w:r>
      <w:r>
        <w:instrText xml:space="preserve"> PAGEREF _Toc98235950 \h </w:instrText>
      </w:r>
      <w:r>
        <w:fldChar w:fldCharType="separate"/>
      </w:r>
      <w:r>
        <w:t>262</w:t>
      </w:r>
      <w:r>
        <w:fldChar w:fldCharType="end"/>
      </w:r>
    </w:p>
    <w:p w14:paraId="255220FF" w14:textId="04947EEA" w:rsidR="00AB41F9" w:rsidRDefault="00AB41F9">
      <w:pPr>
        <w:pStyle w:val="TOC4"/>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Node ID</w:t>
      </w:r>
      <w:r>
        <w:tab/>
      </w:r>
      <w:r>
        <w:fldChar w:fldCharType="begin" w:fldLock="1"/>
      </w:r>
      <w:r>
        <w:instrText xml:space="preserve"> PAGEREF _Toc98235951 \h </w:instrText>
      </w:r>
      <w:r>
        <w:fldChar w:fldCharType="separate"/>
      </w:r>
      <w:r>
        <w:t>263</w:t>
      </w:r>
      <w:r>
        <w:fldChar w:fldCharType="end"/>
      </w:r>
    </w:p>
    <w:p w14:paraId="5AC892BA" w14:textId="48946EF9" w:rsidR="00AB41F9" w:rsidRDefault="00AB41F9">
      <w:pPr>
        <w:pStyle w:val="TOC4"/>
        <w:rPr>
          <w:rFonts w:asciiTheme="minorHAnsi" w:eastAsiaTheme="minorEastAsia" w:hAnsiTheme="minorHAnsi" w:cstheme="minorBidi"/>
          <w:sz w:val="22"/>
          <w:szCs w:val="22"/>
          <w:lang w:eastAsia="en-GB"/>
        </w:rPr>
      </w:pPr>
      <w:r>
        <w:t>8.</w:t>
      </w:r>
      <w:r w:rsidRPr="00AF482C">
        <w:rPr>
          <w:lang w:val="en-US"/>
        </w:rPr>
        <w:t>2.39</w:t>
      </w:r>
      <w:r>
        <w:rPr>
          <w:rFonts w:asciiTheme="minorHAnsi" w:eastAsiaTheme="minorEastAsia" w:hAnsiTheme="minorHAnsi" w:cstheme="minorBidi"/>
          <w:sz w:val="22"/>
          <w:szCs w:val="22"/>
          <w:lang w:eastAsia="en-GB"/>
        </w:rPr>
        <w:tab/>
      </w:r>
      <w:r>
        <w:t>PFD Contents</w:t>
      </w:r>
      <w:r>
        <w:tab/>
      </w:r>
      <w:r>
        <w:fldChar w:fldCharType="begin" w:fldLock="1"/>
      </w:r>
      <w:r>
        <w:instrText xml:space="preserve"> PAGEREF _Toc98235952 \h </w:instrText>
      </w:r>
      <w:r>
        <w:fldChar w:fldCharType="separate"/>
      </w:r>
      <w:r>
        <w:t>263</w:t>
      </w:r>
      <w:r>
        <w:fldChar w:fldCharType="end"/>
      </w:r>
    </w:p>
    <w:p w14:paraId="5BB1DD55" w14:textId="552D252A" w:rsidR="00AB41F9" w:rsidRDefault="00AB41F9">
      <w:pPr>
        <w:pStyle w:val="TOC4"/>
        <w:rPr>
          <w:rFonts w:asciiTheme="minorHAnsi" w:eastAsiaTheme="minorEastAsia" w:hAnsiTheme="minorHAnsi" w:cstheme="minorBidi"/>
          <w:sz w:val="22"/>
          <w:szCs w:val="22"/>
          <w:lang w:eastAsia="en-GB"/>
        </w:rPr>
      </w:pPr>
      <w:r>
        <w:t>8.</w:t>
      </w:r>
      <w:r w:rsidRPr="00AF482C">
        <w:rPr>
          <w:lang w:val="en-US"/>
        </w:rPr>
        <w:t>2.40</w:t>
      </w:r>
      <w:r>
        <w:rPr>
          <w:rFonts w:asciiTheme="minorHAnsi" w:eastAsiaTheme="minorEastAsia" w:hAnsiTheme="minorHAnsi" w:cstheme="minorBidi"/>
          <w:sz w:val="22"/>
          <w:szCs w:val="22"/>
          <w:lang w:eastAsia="en-GB"/>
        </w:rPr>
        <w:tab/>
      </w:r>
      <w:r>
        <w:t>Measurement Method</w:t>
      </w:r>
      <w:r>
        <w:tab/>
      </w:r>
      <w:r>
        <w:fldChar w:fldCharType="begin" w:fldLock="1"/>
      </w:r>
      <w:r>
        <w:instrText xml:space="preserve"> PAGEREF _Toc98235953 \h </w:instrText>
      </w:r>
      <w:r>
        <w:fldChar w:fldCharType="separate"/>
      </w:r>
      <w:r>
        <w:t>265</w:t>
      </w:r>
      <w:r>
        <w:fldChar w:fldCharType="end"/>
      </w:r>
    </w:p>
    <w:p w14:paraId="5184F812" w14:textId="65E2FFDD" w:rsidR="00AB41F9" w:rsidRDefault="00AB41F9">
      <w:pPr>
        <w:pStyle w:val="TOC4"/>
        <w:rPr>
          <w:rFonts w:asciiTheme="minorHAnsi" w:eastAsiaTheme="minorEastAsia" w:hAnsiTheme="minorHAnsi" w:cstheme="minorBidi"/>
          <w:sz w:val="22"/>
          <w:szCs w:val="22"/>
          <w:lang w:eastAsia="en-GB"/>
        </w:rPr>
      </w:pPr>
      <w:r>
        <w:t>8.</w:t>
      </w:r>
      <w:r w:rsidRPr="00AF482C">
        <w:rPr>
          <w:lang w:val="en-US"/>
        </w:rPr>
        <w:t>2.41</w:t>
      </w:r>
      <w:r>
        <w:rPr>
          <w:rFonts w:asciiTheme="minorHAnsi" w:eastAsiaTheme="minorEastAsia" w:hAnsiTheme="minorHAnsi" w:cstheme="minorBidi"/>
          <w:sz w:val="22"/>
          <w:szCs w:val="22"/>
          <w:lang w:eastAsia="en-GB"/>
        </w:rPr>
        <w:tab/>
      </w:r>
      <w:r>
        <w:t>Usage Report Trigger</w:t>
      </w:r>
      <w:r>
        <w:tab/>
      </w:r>
      <w:r>
        <w:fldChar w:fldCharType="begin" w:fldLock="1"/>
      </w:r>
      <w:r>
        <w:instrText xml:space="preserve"> PAGEREF _Toc98235954 \h </w:instrText>
      </w:r>
      <w:r>
        <w:fldChar w:fldCharType="separate"/>
      </w:r>
      <w:r>
        <w:t>266</w:t>
      </w:r>
      <w:r>
        <w:fldChar w:fldCharType="end"/>
      </w:r>
    </w:p>
    <w:p w14:paraId="752D9D7B" w14:textId="7F557567" w:rsidR="00AB41F9" w:rsidRDefault="00AB41F9">
      <w:pPr>
        <w:pStyle w:val="TOC4"/>
        <w:rPr>
          <w:rFonts w:asciiTheme="minorHAnsi" w:eastAsiaTheme="minorEastAsia" w:hAnsiTheme="minorHAnsi" w:cstheme="minorBidi"/>
          <w:sz w:val="22"/>
          <w:szCs w:val="22"/>
          <w:lang w:eastAsia="en-GB"/>
        </w:rPr>
      </w:pPr>
      <w:r>
        <w:t>8.</w:t>
      </w:r>
      <w:r w:rsidRPr="00AF482C">
        <w:rPr>
          <w:lang w:val="en-US"/>
        </w:rPr>
        <w:t>2.42</w:t>
      </w:r>
      <w:r>
        <w:rPr>
          <w:rFonts w:asciiTheme="minorHAnsi" w:eastAsiaTheme="minorEastAsia" w:hAnsiTheme="minorHAnsi" w:cstheme="minorBidi"/>
          <w:sz w:val="22"/>
          <w:szCs w:val="22"/>
          <w:lang w:eastAsia="en-GB"/>
        </w:rPr>
        <w:tab/>
      </w:r>
      <w:r>
        <w:t>Measurement Period</w:t>
      </w:r>
      <w:r>
        <w:tab/>
      </w:r>
      <w:r>
        <w:fldChar w:fldCharType="begin" w:fldLock="1"/>
      </w:r>
      <w:r>
        <w:instrText xml:space="preserve"> PAGEREF _Toc98235955 \h </w:instrText>
      </w:r>
      <w:r>
        <w:fldChar w:fldCharType="separate"/>
      </w:r>
      <w:r>
        <w:t>267</w:t>
      </w:r>
      <w:r>
        <w:fldChar w:fldCharType="end"/>
      </w:r>
    </w:p>
    <w:p w14:paraId="71FF7ACE" w14:textId="5AD2ED7C" w:rsidR="00AB41F9" w:rsidRDefault="00AB41F9">
      <w:pPr>
        <w:pStyle w:val="TOC4"/>
        <w:rPr>
          <w:rFonts w:asciiTheme="minorHAnsi" w:eastAsiaTheme="minorEastAsia" w:hAnsiTheme="minorHAnsi" w:cstheme="minorBidi"/>
          <w:sz w:val="22"/>
          <w:szCs w:val="22"/>
          <w:lang w:eastAsia="en-GB"/>
        </w:rPr>
      </w:pPr>
      <w:r>
        <w:t>8.</w:t>
      </w:r>
      <w:r w:rsidRPr="00AF482C">
        <w:rPr>
          <w:lang w:val="en-US"/>
        </w:rPr>
        <w:t>2.43</w:t>
      </w:r>
      <w:r>
        <w:rPr>
          <w:rFonts w:asciiTheme="minorHAnsi" w:eastAsiaTheme="minorEastAsia" w:hAnsiTheme="minorHAnsi" w:cstheme="minorBidi"/>
          <w:sz w:val="22"/>
          <w:szCs w:val="22"/>
          <w:lang w:eastAsia="en-GB"/>
        </w:rPr>
        <w:tab/>
      </w:r>
      <w:r>
        <w:t>Fully qualified PDN Connection Set Identifier (FQ-CSID)</w:t>
      </w:r>
      <w:r>
        <w:tab/>
      </w:r>
      <w:r>
        <w:fldChar w:fldCharType="begin" w:fldLock="1"/>
      </w:r>
      <w:r>
        <w:instrText xml:space="preserve"> PAGEREF _Toc98235956 \h </w:instrText>
      </w:r>
      <w:r>
        <w:fldChar w:fldCharType="separate"/>
      </w:r>
      <w:r>
        <w:t>268</w:t>
      </w:r>
      <w:r>
        <w:fldChar w:fldCharType="end"/>
      </w:r>
    </w:p>
    <w:p w14:paraId="71172C3D" w14:textId="64A07C9C" w:rsidR="00AB41F9" w:rsidRDefault="00AB41F9">
      <w:pPr>
        <w:pStyle w:val="TOC4"/>
        <w:rPr>
          <w:rFonts w:asciiTheme="minorHAnsi" w:eastAsiaTheme="minorEastAsia" w:hAnsiTheme="minorHAnsi" w:cstheme="minorBidi"/>
          <w:sz w:val="22"/>
          <w:szCs w:val="22"/>
          <w:lang w:eastAsia="en-GB"/>
        </w:rPr>
      </w:pPr>
      <w:r>
        <w:t>8.</w:t>
      </w:r>
      <w:r w:rsidRPr="00AF482C">
        <w:rPr>
          <w:lang w:val="en-US"/>
        </w:rPr>
        <w:t>2.44</w:t>
      </w:r>
      <w:r>
        <w:rPr>
          <w:rFonts w:asciiTheme="minorHAnsi" w:eastAsiaTheme="minorEastAsia" w:hAnsiTheme="minorHAnsi" w:cstheme="minorBidi"/>
          <w:sz w:val="22"/>
          <w:szCs w:val="22"/>
          <w:lang w:eastAsia="en-GB"/>
        </w:rPr>
        <w:tab/>
      </w:r>
      <w:r>
        <w:t>Volume Measurement</w:t>
      </w:r>
      <w:r>
        <w:tab/>
      </w:r>
      <w:r>
        <w:fldChar w:fldCharType="begin" w:fldLock="1"/>
      </w:r>
      <w:r>
        <w:instrText xml:space="preserve"> PAGEREF _Toc98235957 \h </w:instrText>
      </w:r>
      <w:r>
        <w:fldChar w:fldCharType="separate"/>
      </w:r>
      <w:r>
        <w:t>269</w:t>
      </w:r>
      <w:r>
        <w:fldChar w:fldCharType="end"/>
      </w:r>
    </w:p>
    <w:p w14:paraId="210926A9" w14:textId="38186B17" w:rsidR="00AB41F9" w:rsidRDefault="00AB41F9">
      <w:pPr>
        <w:pStyle w:val="TOC4"/>
        <w:rPr>
          <w:rFonts w:asciiTheme="minorHAnsi" w:eastAsiaTheme="minorEastAsia" w:hAnsiTheme="minorHAnsi" w:cstheme="minorBidi"/>
          <w:sz w:val="22"/>
          <w:szCs w:val="22"/>
          <w:lang w:eastAsia="en-GB"/>
        </w:rPr>
      </w:pPr>
      <w:r>
        <w:t>8.</w:t>
      </w:r>
      <w:r w:rsidRPr="00AF482C">
        <w:rPr>
          <w:lang w:val="en-US"/>
        </w:rPr>
        <w:t>2.45</w:t>
      </w:r>
      <w:r>
        <w:rPr>
          <w:rFonts w:asciiTheme="minorHAnsi" w:eastAsiaTheme="minorEastAsia" w:hAnsiTheme="minorHAnsi" w:cstheme="minorBidi"/>
          <w:sz w:val="22"/>
          <w:szCs w:val="22"/>
          <w:lang w:eastAsia="en-GB"/>
        </w:rPr>
        <w:tab/>
      </w:r>
      <w:r>
        <w:t>Duration Measurement</w:t>
      </w:r>
      <w:r>
        <w:tab/>
      </w:r>
      <w:r>
        <w:fldChar w:fldCharType="begin" w:fldLock="1"/>
      </w:r>
      <w:r>
        <w:instrText xml:space="preserve"> PAGEREF _Toc98235958 \h </w:instrText>
      </w:r>
      <w:r>
        <w:fldChar w:fldCharType="separate"/>
      </w:r>
      <w:r>
        <w:t>269</w:t>
      </w:r>
      <w:r>
        <w:fldChar w:fldCharType="end"/>
      </w:r>
    </w:p>
    <w:p w14:paraId="771CD6AA" w14:textId="2AAF17CF" w:rsidR="00AB41F9" w:rsidRDefault="00AB41F9">
      <w:pPr>
        <w:pStyle w:val="TOC4"/>
        <w:rPr>
          <w:rFonts w:asciiTheme="minorHAnsi" w:eastAsiaTheme="minorEastAsia" w:hAnsiTheme="minorHAnsi" w:cstheme="minorBidi"/>
          <w:sz w:val="22"/>
          <w:szCs w:val="22"/>
          <w:lang w:eastAsia="en-GB"/>
        </w:rPr>
      </w:pPr>
      <w:r>
        <w:t>8.</w:t>
      </w:r>
      <w:r w:rsidRPr="00AF482C">
        <w:rPr>
          <w:lang w:val="en-US"/>
        </w:rPr>
        <w:t>2.46</w:t>
      </w:r>
      <w:r>
        <w:rPr>
          <w:rFonts w:asciiTheme="minorHAnsi" w:eastAsiaTheme="minorEastAsia" w:hAnsiTheme="minorHAnsi" w:cstheme="minorBidi"/>
          <w:sz w:val="22"/>
          <w:szCs w:val="22"/>
          <w:lang w:eastAsia="en-GB"/>
        </w:rPr>
        <w:tab/>
      </w:r>
      <w:r>
        <w:t>Time of First Packet</w:t>
      </w:r>
      <w:r>
        <w:tab/>
      </w:r>
      <w:r>
        <w:fldChar w:fldCharType="begin" w:fldLock="1"/>
      </w:r>
      <w:r>
        <w:instrText xml:space="preserve"> PAGEREF _Toc98235959 \h </w:instrText>
      </w:r>
      <w:r>
        <w:fldChar w:fldCharType="separate"/>
      </w:r>
      <w:r>
        <w:t>270</w:t>
      </w:r>
      <w:r>
        <w:fldChar w:fldCharType="end"/>
      </w:r>
    </w:p>
    <w:p w14:paraId="28643D95" w14:textId="3A792D07" w:rsidR="00AB41F9" w:rsidRDefault="00AB41F9">
      <w:pPr>
        <w:pStyle w:val="TOC4"/>
        <w:rPr>
          <w:rFonts w:asciiTheme="minorHAnsi" w:eastAsiaTheme="minorEastAsia" w:hAnsiTheme="minorHAnsi" w:cstheme="minorBidi"/>
          <w:sz w:val="22"/>
          <w:szCs w:val="22"/>
          <w:lang w:eastAsia="en-GB"/>
        </w:rPr>
      </w:pPr>
      <w:r>
        <w:t>8.</w:t>
      </w:r>
      <w:r w:rsidRPr="00AF482C">
        <w:rPr>
          <w:lang w:val="en-US"/>
        </w:rPr>
        <w:t>2.47</w:t>
      </w:r>
      <w:r>
        <w:rPr>
          <w:rFonts w:asciiTheme="minorHAnsi" w:eastAsiaTheme="minorEastAsia" w:hAnsiTheme="minorHAnsi" w:cstheme="minorBidi"/>
          <w:sz w:val="22"/>
          <w:szCs w:val="22"/>
          <w:lang w:eastAsia="en-GB"/>
        </w:rPr>
        <w:tab/>
      </w:r>
      <w:r>
        <w:t>Time of Last Packet</w:t>
      </w:r>
      <w:r>
        <w:tab/>
      </w:r>
      <w:r>
        <w:fldChar w:fldCharType="begin" w:fldLock="1"/>
      </w:r>
      <w:r>
        <w:instrText xml:space="preserve"> PAGEREF _Toc98235960 \h </w:instrText>
      </w:r>
      <w:r>
        <w:fldChar w:fldCharType="separate"/>
      </w:r>
      <w:r>
        <w:t>270</w:t>
      </w:r>
      <w:r>
        <w:fldChar w:fldCharType="end"/>
      </w:r>
    </w:p>
    <w:p w14:paraId="289B407E" w14:textId="5BBB4353" w:rsidR="00AB41F9" w:rsidRDefault="00AB41F9">
      <w:pPr>
        <w:pStyle w:val="TOC4"/>
        <w:rPr>
          <w:rFonts w:asciiTheme="minorHAnsi" w:eastAsiaTheme="minorEastAsia" w:hAnsiTheme="minorHAnsi" w:cstheme="minorBidi"/>
          <w:sz w:val="22"/>
          <w:szCs w:val="22"/>
          <w:lang w:eastAsia="en-GB"/>
        </w:rPr>
      </w:pPr>
      <w:r>
        <w:t>8.</w:t>
      </w:r>
      <w:r w:rsidRPr="00AF482C">
        <w:rPr>
          <w:lang w:val="en-US"/>
        </w:rPr>
        <w:t>2.48</w:t>
      </w:r>
      <w:r>
        <w:rPr>
          <w:rFonts w:asciiTheme="minorHAnsi" w:eastAsiaTheme="minorEastAsia" w:hAnsiTheme="minorHAnsi" w:cstheme="minorBidi"/>
          <w:sz w:val="22"/>
          <w:szCs w:val="22"/>
          <w:lang w:eastAsia="en-GB"/>
        </w:rPr>
        <w:tab/>
      </w:r>
      <w:r>
        <w:t>Quota Holding Time</w:t>
      </w:r>
      <w:r>
        <w:tab/>
      </w:r>
      <w:r>
        <w:fldChar w:fldCharType="begin" w:fldLock="1"/>
      </w:r>
      <w:r>
        <w:instrText xml:space="preserve"> PAGEREF _Toc98235961 \h </w:instrText>
      </w:r>
      <w:r>
        <w:fldChar w:fldCharType="separate"/>
      </w:r>
      <w:r>
        <w:t>270</w:t>
      </w:r>
      <w:r>
        <w:fldChar w:fldCharType="end"/>
      </w:r>
    </w:p>
    <w:p w14:paraId="6705E090" w14:textId="1785839E" w:rsidR="00AB41F9" w:rsidRDefault="00AB41F9">
      <w:pPr>
        <w:pStyle w:val="TOC4"/>
        <w:rPr>
          <w:rFonts w:asciiTheme="minorHAnsi" w:eastAsiaTheme="minorEastAsia" w:hAnsiTheme="minorHAnsi" w:cstheme="minorBidi"/>
          <w:sz w:val="22"/>
          <w:szCs w:val="22"/>
          <w:lang w:eastAsia="en-GB"/>
        </w:rPr>
      </w:pPr>
      <w:r>
        <w:t>8.</w:t>
      </w:r>
      <w:r w:rsidRPr="00AF482C">
        <w:rPr>
          <w:lang w:val="en-US"/>
        </w:rPr>
        <w:t>2.49</w:t>
      </w:r>
      <w:r>
        <w:rPr>
          <w:rFonts w:asciiTheme="minorHAnsi" w:eastAsiaTheme="minorEastAsia" w:hAnsiTheme="minorHAnsi" w:cstheme="minorBidi"/>
          <w:sz w:val="22"/>
          <w:szCs w:val="22"/>
          <w:lang w:eastAsia="en-GB"/>
        </w:rPr>
        <w:tab/>
      </w:r>
      <w:r>
        <w:t>Dropped DL Traffic Threshold</w:t>
      </w:r>
      <w:r>
        <w:tab/>
      </w:r>
      <w:r>
        <w:fldChar w:fldCharType="begin" w:fldLock="1"/>
      </w:r>
      <w:r>
        <w:instrText xml:space="preserve"> PAGEREF _Toc98235962 \h </w:instrText>
      </w:r>
      <w:r>
        <w:fldChar w:fldCharType="separate"/>
      </w:r>
      <w:r>
        <w:t>271</w:t>
      </w:r>
      <w:r>
        <w:fldChar w:fldCharType="end"/>
      </w:r>
    </w:p>
    <w:p w14:paraId="6784D664" w14:textId="42F4CF2B" w:rsidR="00AB41F9" w:rsidRDefault="00AB41F9">
      <w:pPr>
        <w:pStyle w:val="TOC4"/>
        <w:rPr>
          <w:rFonts w:asciiTheme="minorHAnsi" w:eastAsiaTheme="minorEastAsia" w:hAnsiTheme="minorHAnsi" w:cstheme="minorBidi"/>
          <w:sz w:val="22"/>
          <w:szCs w:val="22"/>
          <w:lang w:eastAsia="en-GB"/>
        </w:rPr>
      </w:pPr>
      <w:r>
        <w:t>8.</w:t>
      </w:r>
      <w:r w:rsidRPr="00AF482C">
        <w:rPr>
          <w:lang w:val="en-US"/>
        </w:rPr>
        <w:t>2.50</w:t>
      </w:r>
      <w:r>
        <w:rPr>
          <w:rFonts w:asciiTheme="minorHAnsi" w:eastAsiaTheme="minorEastAsia" w:hAnsiTheme="minorHAnsi" w:cstheme="minorBidi"/>
          <w:sz w:val="22"/>
          <w:szCs w:val="22"/>
          <w:lang w:eastAsia="en-GB"/>
        </w:rPr>
        <w:tab/>
      </w:r>
      <w:r>
        <w:t>Volume Quota</w:t>
      </w:r>
      <w:r>
        <w:tab/>
      </w:r>
      <w:r>
        <w:fldChar w:fldCharType="begin" w:fldLock="1"/>
      </w:r>
      <w:r>
        <w:instrText xml:space="preserve"> PAGEREF _Toc98235963 \h </w:instrText>
      </w:r>
      <w:r>
        <w:fldChar w:fldCharType="separate"/>
      </w:r>
      <w:r>
        <w:t>271</w:t>
      </w:r>
      <w:r>
        <w:fldChar w:fldCharType="end"/>
      </w:r>
    </w:p>
    <w:p w14:paraId="6E21B19D" w14:textId="09F1D181" w:rsidR="00AB41F9" w:rsidRDefault="00AB41F9">
      <w:pPr>
        <w:pStyle w:val="TOC4"/>
        <w:rPr>
          <w:rFonts w:asciiTheme="minorHAnsi" w:eastAsiaTheme="minorEastAsia" w:hAnsiTheme="minorHAnsi" w:cstheme="minorBidi"/>
          <w:sz w:val="22"/>
          <w:szCs w:val="22"/>
          <w:lang w:eastAsia="en-GB"/>
        </w:rPr>
      </w:pPr>
      <w:r>
        <w:t>8.</w:t>
      </w:r>
      <w:r w:rsidRPr="00AF482C">
        <w:rPr>
          <w:lang w:val="en-US"/>
        </w:rPr>
        <w:t>2.51</w:t>
      </w:r>
      <w:r>
        <w:rPr>
          <w:rFonts w:asciiTheme="minorHAnsi" w:eastAsiaTheme="minorEastAsia" w:hAnsiTheme="minorHAnsi" w:cstheme="minorBidi"/>
          <w:sz w:val="22"/>
          <w:szCs w:val="22"/>
          <w:lang w:eastAsia="en-GB"/>
        </w:rPr>
        <w:tab/>
      </w:r>
      <w:r>
        <w:t>Time Quota</w:t>
      </w:r>
      <w:r>
        <w:tab/>
      </w:r>
      <w:r>
        <w:fldChar w:fldCharType="begin" w:fldLock="1"/>
      </w:r>
      <w:r>
        <w:instrText xml:space="preserve"> PAGEREF _Toc98235964 \h </w:instrText>
      </w:r>
      <w:r>
        <w:fldChar w:fldCharType="separate"/>
      </w:r>
      <w:r>
        <w:t>272</w:t>
      </w:r>
      <w:r>
        <w:fldChar w:fldCharType="end"/>
      </w:r>
    </w:p>
    <w:p w14:paraId="1DA7B478" w14:textId="7EA5280C" w:rsidR="00AB41F9" w:rsidRDefault="00AB41F9">
      <w:pPr>
        <w:pStyle w:val="TOC4"/>
        <w:rPr>
          <w:rFonts w:asciiTheme="minorHAnsi" w:eastAsiaTheme="minorEastAsia" w:hAnsiTheme="minorHAnsi" w:cstheme="minorBidi"/>
          <w:sz w:val="22"/>
          <w:szCs w:val="22"/>
          <w:lang w:eastAsia="en-GB"/>
        </w:rPr>
      </w:pPr>
      <w:r>
        <w:t>8.</w:t>
      </w:r>
      <w:r w:rsidRPr="00AF482C">
        <w:rPr>
          <w:lang w:val="en-US"/>
        </w:rPr>
        <w:t>2.52</w:t>
      </w:r>
      <w:r>
        <w:rPr>
          <w:rFonts w:asciiTheme="minorHAnsi" w:eastAsiaTheme="minorEastAsia" w:hAnsiTheme="minorHAnsi" w:cstheme="minorBidi"/>
          <w:sz w:val="22"/>
          <w:szCs w:val="22"/>
          <w:lang w:eastAsia="en-GB"/>
        </w:rPr>
        <w:tab/>
      </w:r>
      <w:r>
        <w:t>Start Time</w:t>
      </w:r>
      <w:r>
        <w:tab/>
      </w:r>
      <w:r>
        <w:fldChar w:fldCharType="begin" w:fldLock="1"/>
      </w:r>
      <w:r>
        <w:instrText xml:space="preserve"> PAGEREF _Toc98235965 \h </w:instrText>
      </w:r>
      <w:r>
        <w:fldChar w:fldCharType="separate"/>
      </w:r>
      <w:r>
        <w:t>272</w:t>
      </w:r>
      <w:r>
        <w:fldChar w:fldCharType="end"/>
      </w:r>
    </w:p>
    <w:p w14:paraId="45C330BE" w14:textId="41A8B909" w:rsidR="00AB41F9" w:rsidRDefault="00AB41F9">
      <w:pPr>
        <w:pStyle w:val="TOC4"/>
        <w:rPr>
          <w:rFonts w:asciiTheme="minorHAnsi" w:eastAsiaTheme="minorEastAsia" w:hAnsiTheme="minorHAnsi" w:cstheme="minorBidi"/>
          <w:sz w:val="22"/>
          <w:szCs w:val="22"/>
          <w:lang w:eastAsia="en-GB"/>
        </w:rPr>
      </w:pPr>
      <w:r>
        <w:t>8.</w:t>
      </w:r>
      <w:r w:rsidRPr="00AF482C">
        <w:rPr>
          <w:lang w:val="en-US"/>
        </w:rPr>
        <w:t>2.53</w:t>
      </w:r>
      <w:r>
        <w:rPr>
          <w:rFonts w:asciiTheme="minorHAnsi" w:eastAsiaTheme="minorEastAsia" w:hAnsiTheme="minorHAnsi" w:cstheme="minorBidi"/>
          <w:sz w:val="22"/>
          <w:szCs w:val="22"/>
          <w:lang w:eastAsia="en-GB"/>
        </w:rPr>
        <w:tab/>
      </w:r>
      <w:r>
        <w:t>End Time</w:t>
      </w:r>
      <w:r>
        <w:tab/>
      </w:r>
      <w:r>
        <w:fldChar w:fldCharType="begin" w:fldLock="1"/>
      </w:r>
      <w:r>
        <w:instrText xml:space="preserve"> PAGEREF _Toc98235966 \h </w:instrText>
      </w:r>
      <w:r>
        <w:fldChar w:fldCharType="separate"/>
      </w:r>
      <w:r>
        <w:t>272</w:t>
      </w:r>
      <w:r>
        <w:fldChar w:fldCharType="end"/>
      </w:r>
    </w:p>
    <w:p w14:paraId="6C31B7FF" w14:textId="7B507DE8" w:rsidR="00AB41F9" w:rsidRDefault="00AB41F9">
      <w:pPr>
        <w:pStyle w:val="TOC4"/>
        <w:rPr>
          <w:rFonts w:asciiTheme="minorHAnsi" w:eastAsiaTheme="minorEastAsia" w:hAnsiTheme="minorHAnsi" w:cstheme="minorBidi"/>
          <w:sz w:val="22"/>
          <w:szCs w:val="22"/>
          <w:lang w:eastAsia="en-GB"/>
        </w:rPr>
      </w:pPr>
      <w:r>
        <w:t>8.2.54</w:t>
      </w:r>
      <w:r>
        <w:rPr>
          <w:rFonts w:asciiTheme="minorHAnsi" w:eastAsiaTheme="minorEastAsia" w:hAnsiTheme="minorHAnsi" w:cstheme="minorBidi"/>
          <w:sz w:val="22"/>
          <w:szCs w:val="22"/>
          <w:lang w:eastAsia="en-GB"/>
        </w:rPr>
        <w:tab/>
      </w:r>
      <w:r>
        <w:t>URR ID</w:t>
      </w:r>
      <w:r>
        <w:tab/>
      </w:r>
      <w:r>
        <w:fldChar w:fldCharType="begin" w:fldLock="1"/>
      </w:r>
      <w:r>
        <w:instrText xml:space="preserve"> PAGEREF _Toc98235967 \h </w:instrText>
      </w:r>
      <w:r>
        <w:fldChar w:fldCharType="separate"/>
      </w:r>
      <w:r>
        <w:t>273</w:t>
      </w:r>
      <w:r>
        <w:fldChar w:fldCharType="end"/>
      </w:r>
    </w:p>
    <w:p w14:paraId="4A6C9CB5" w14:textId="1AA39BA7" w:rsidR="00AB41F9" w:rsidRDefault="00AB41F9">
      <w:pPr>
        <w:pStyle w:val="TOC4"/>
        <w:rPr>
          <w:rFonts w:asciiTheme="minorHAnsi" w:eastAsiaTheme="minorEastAsia" w:hAnsiTheme="minorHAnsi" w:cstheme="minorBidi"/>
          <w:sz w:val="22"/>
          <w:szCs w:val="22"/>
          <w:lang w:eastAsia="en-GB"/>
        </w:rPr>
      </w:pPr>
      <w:r>
        <w:t>8.2.55</w:t>
      </w:r>
      <w:r>
        <w:rPr>
          <w:rFonts w:asciiTheme="minorHAnsi" w:eastAsiaTheme="minorEastAsia" w:hAnsiTheme="minorHAnsi" w:cstheme="minorBidi"/>
          <w:sz w:val="22"/>
          <w:szCs w:val="22"/>
          <w:lang w:eastAsia="en-GB"/>
        </w:rPr>
        <w:tab/>
      </w:r>
      <w:r>
        <w:t>Linked URR ID IE</w:t>
      </w:r>
      <w:r>
        <w:tab/>
      </w:r>
      <w:r>
        <w:fldChar w:fldCharType="begin" w:fldLock="1"/>
      </w:r>
      <w:r>
        <w:instrText xml:space="preserve"> PAGEREF _Toc98235968 \h </w:instrText>
      </w:r>
      <w:r>
        <w:fldChar w:fldCharType="separate"/>
      </w:r>
      <w:r>
        <w:t>273</w:t>
      </w:r>
      <w:r>
        <w:fldChar w:fldCharType="end"/>
      </w:r>
    </w:p>
    <w:p w14:paraId="43C4BB52" w14:textId="6BA17945" w:rsidR="00AB41F9" w:rsidRDefault="00AB41F9">
      <w:pPr>
        <w:pStyle w:val="TOC4"/>
        <w:rPr>
          <w:rFonts w:asciiTheme="minorHAnsi" w:eastAsiaTheme="minorEastAsia" w:hAnsiTheme="minorHAnsi" w:cstheme="minorBidi"/>
          <w:sz w:val="22"/>
          <w:szCs w:val="22"/>
          <w:lang w:eastAsia="en-GB"/>
        </w:rPr>
      </w:pPr>
      <w:r>
        <w:t>8.</w:t>
      </w:r>
      <w:r w:rsidRPr="00AF482C">
        <w:rPr>
          <w:lang w:val="en-US"/>
        </w:rPr>
        <w:t>2.56</w:t>
      </w:r>
      <w:r>
        <w:rPr>
          <w:rFonts w:asciiTheme="minorHAnsi" w:eastAsiaTheme="minorEastAsia" w:hAnsiTheme="minorHAnsi" w:cstheme="minorBidi"/>
          <w:sz w:val="22"/>
          <w:szCs w:val="22"/>
          <w:lang w:eastAsia="en-GB"/>
        </w:rPr>
        <w:tab/>
      </w:r>
      <w:r>
        <w:t>Outer Header Creation</w:t>
      </w:r>
      <w:r>
        <w:tab/>
      </w:r>
      <w:r>
        <w:fldChar w:fldCharType="begin" w:fldLock="1"/>
      </w:r>
      <w:r>
        <w:instrText xml:space="preserve"> PAGEREF _Toc98235969 \h </w:instrText>
      </w:r>
      <w:r>
        <w:fldChar w:fldCharType="separate"/>
      </w:r>
      <w:r>
        <w:t>273</w:t>
      </w:r>
      <w:r>
        <w:fldChar w:fldCharType="end"/>
      </w:r>
    </w:p>
    <w:p w14:paraId="6D532462" w14:textId="00DCE77D" w:rsidR="00AB41F9" w:rsidRDefault="00AB41F9">
      <w:pPr>
        <w:pStyle w:val="TOC4"/>
        <w:rPr>
          <w:rFonts w:asciiTheme="minorHAnsi" w:eastAsiaTheme="minorEastAsia" w:hAnsiTheme="minorHAnsi" w:cstheme="minorBidi"/>
          <w:sz w:val="22"/>
          <w:szCs w:val="22"/>
          <w:lang w:eastAsia="en-GB"/>
        </w:rPr>
      </w:pPr>
      <w:r>
        <w:t>8.2.57</w:t>
      </w:r>
      <w:r>
        <w:rPr>
          <w:rFonts w:asciiTheme="minorHAnsi" w:eastAsiaTheme="minorEastAsia" w:hAnsiTheme="minorHAnsi" w:cstheme="minorBidi"/>
          <w:sz w:val="22"/>
          <w:szCs w:val="22"/>
          <w:lang w:eastAsia="en-GB"/>
        </w:rPr>
        <w:tab/>
      </w:r>
      <w:r>
        <w:t>BAR ID</w:t>
      </w:r>
      <w:r>
        <w:tab/>
      </w:r>
      <w:r>
        <w:fldChar w:fldCharType="begin" w:fldLock="1"/>
      </w:r>
      <w:r>
        <w:instrText xml:space="preserve"> PAGEREF _Toc98235970 \h </w:instrText>
      </w:r>
      <w:r>
        <w:fldChar w:fldCharType="separate"/>
      </w:r>
      <w:r>
        <w:t>275</w:t>
      </w:r>
      <w:r>
        <w:fldChar w:fldCharType="end"/>
      </w:r>
    </w:p>
    <w:p w14:paraId="29A7BD83" w14:textId="26432B58" w:rsidR="00AB41F9" w:rsidRDefault="00AB41F9">
      <w:pPr>
        <w:pStyle w:val="TOC4"/>
        <w:rPr>
          <w:rFonts w:asciiTheme="minorHAnsi" w:eastAsiaTheme="minorEastAsia" w:hAnsiTheme="minorHAnsi" w:cstheme="minorBidi"/>
          <w:sz w:val="22"/>
          <w:szCs w:val="22"/>
          <w:lang w:eastAsia="en-GB"/>
        </w:rPr>
      </w:pPr>
      <w:r>
        <w:t>8.</w:t>
      </w:r>
      <w:r w:rsidRPr="00AF482C">
        <w:rPr>
          <w:lang w:val="en-US"/>
        </w:rPr>
        <w:t>2.58</w:t>
      </w:r>
      <w:r>
        <w:rPr>
          <w:rFonts w:asciiTheme="minorHAnsi" w:eastAsiaTheme="minorEastAsia" w:hAnsiTheme="minorHAnsi" w:cstheme="minorBidi"/>
          <w:sz w:val="22"/>
          <w:szCs w:val="22"/>
          <w:lang w:eastAsia="en-GB"/>
        </w:rPr>
        <w:tab/>
      </w:r>
      <w:r>
        <w:t>CP Function Features</w:t>
      </w:r>
      <w:r>
        <w:tab/>
      </w:r>
      <w:r>
        <w:fldChar w:fldCharType="begin" w:fldLock="1"/>
      </w:r>
      <w:r>
        <w:instrText xml:space="preserve"> PAGEREF _Toc98235971 \h </w:instrText>
      </w:r>
      <w:r>
        <w:fldChar w:fldCharType="separate"/>
      </w:r>
      <w:r>
        <w:t>275</w:t>
      </w:r>
      <w:r>
        <w:fldChar w:fldCharType="end"/>
      </w:r>
    </w:p>
    <w:p w14:paraId="231E1273" w14:textId="6127271B" w:rsidR="00AB41F9" w:rsidRDefault="00AB41F9">
      <w:pPr>
        <w:pStyle w:val="TOC4"/>
        <w:rPr>
          <w:rFonts w:asciiTheme="minorHAnsi" w:eastAsiaTheme="minorEastAsia" w:hAnsiTheme="minorHAnsi" w:cstheme="minorBidi"/>
          <w:sz w:val="22"/>
          <w:szCs w:val="22"/>
          <w:lang w:eastAsia="en-GB"/>
        </w:rPr>
      </w:pPr>
      <w:r>
        <w:t>8.</w:t>
      </w:r>
      <w:r w:rsidRPr="00AF482C">
        <w:rPr>
          <w:lang w:val="en-US"/>
        </w:rPr>
        <w:t>2.59</w:t>
      </w:r>
      <w:r>
        <w:rPr>
          <w:rFonts w:asciiTheme="minorHAnsi" w:eastAsiaTheme="minorEastAsia" w:hAnsiTheme="minorHAnsi" w:cstheme="minorBidi"/>
          <w:sz w:val="22"/>
          <w:szCs w:val="22"/>
          <w:lang w:eastAsia="en-GB"/>
        </w:rPr>
        <w:tab/>
      </w:r>
      <w:r>
        <w:t>Usage Information</w:t>
      </w:r>
      <w:r>
        <w:tab/>
      </w:r>
      <w:r>
        <w:fldChar w:fldCharType="begin" w:fldLock="1"/>
      </w:r>
      <w:r>
        <w:instrText xml:space="preserve"> PAGEREF _Toc98235972 \h </w:instrText>
      </w:r>
      <w:r>
        <w:fldChar w:fldCharType="separate"/>
      </w:r>
      <w:r>
        <w:t>276</w:t>
      </w:r>
      <w:r>
        <w:fldChar w:fldCharType="end"/>
      </w:r>
    </w:p>
    <w:p w14:paraId="53B680AC" w14:textId="4F5BBEA3" w:rsidR="00AB41F9" w:rsidRDefault="00AB41F9">
      <w:pPr>
        <w:pStyle w:val="TOC4"/>
        <w:rPr>
          <w:rFonts w:asciiTheme="minorHAnsi" w:eastAsiaTheme="minorEastAsia" w:hAnsiTheme="minorHAnsi" w:cstheme="minorBidi"/>
          <w:sz w:val="22"/>
          <w:szCs w:val="22"/>
          <w:lang w:eastAsia="en-GB"/>
        </w:rPr>
      </w:pPr>
      <w:r>
        <w:t>8.</w:t>
      </w:r>
      <w:r w:rsidRPr="00AF482C">
        <w:rPr>
          <w:lang w:val="en-US"/>
        </w:rPr>
        <w:t>2.60</w:t>
      </w:r>
      <w:r>
        <w:rPr>
          <w:rFonts w:asciiTheme="minorHAnsi" w:eastAsiaTheme="minorEastAsia" w:hAnsiTheme="minorHAnsi" w:cstheme="minorBidi"/>
          <w:sz w:val="22"/>
          <w:szCs w:val="22"/>
          <w:lang w:eastAsia="en-GB"/>
        </w:rPr>
        <w:tab/>
      </w:r>
      <w:r>
        <w:t>Application Instance ID</w:t>
      </w:r>
      <w:r>
        <w:tab/>
      </w:r>
      <w:r>
        <w:fldChar w:fldCharType="begin" w:fldLock="1"/>
      </w:r>
      <w:r>
        <w:instrText xml:space="preserve"> PAGEREF _Toc98235973 \h </w:instrText>
      </w:r>
      <w:r>
        <w:fldChar w:fldCharType="separate"/>
      </w:r>
      <w:r>
        <w:t>277</w:t>
      </w:r>
      <w:r>
        <w:fldChar w:fldCharType="end"/>
      </w:r>
    </w:p>
    <w:p w14:paraId="1B73177C" w14:textId="26ED54ED" w:rsidR="00AB41F9" w:rsidRDefault="00AB41F9">
      <w:pPr>
        <w:pStyle w:val="TOC4"/>
        <w:rPr>
          <w:rFonts w:asciiTheme="minorHAnsi" w:eastAsiaTheme="minorEastAsia" w:hAnsiTheme="minorHAnsi" w:cstheme="minorBidi"/>
          <w:sz w:val="22"/>
          <w:szCs w:val="22"/>
          <w:lang w:eastAsia="en-GB"/>
        </w:rPr>
      </w:pPr>
      <w:r>
        <w:t>8.</w:t>
      </w:r>
      <w:r w:rsidRPr="00AF482C">
        <w:rPr>
          <w:lang w:val="en-US"/>
        </w:rPr>
        <w:t>2.61</w:t>
      </w:r>
      <w:r>
        <w:rPr>
          <w:rFonts w:asciiTheme="minorHAnsi" w:eastAsiaTheme="minorEastAsia" w:hAnsiTheme="minorHAnsi" w:cstheme="minorBidi"/>
          <w:sz w:val="22"/>
          <w:szCs w:val="22"/>
          <w:lang w:eastAsia="en-GB"/>
        </w:rPr>
        <w:tab/>
      </w:r>
      <w:r>
        <w:t>Flow Information</w:t>
      </w:r>
      <w:r>
        <w:tab/>
      </w:r>
      <w:r>
        <w:fldChar w:fldCharType="begin" w:fldLock="1"/>
      </w:r>
      <w:r>
        <w:instrText xml:space="preserve"> PAGEREF _Toc98235974 \h </w:instrText>
      </w:r>
      <w:r>
        <w:fldChar w:fldCharType="separate"/>
      </w:r>
      <w:r>
        <w:t>277</w:t>
      </w:r>
      <w:r>
        <w:fldChar w:fldCharType="end"/>
      </w:r>
    </w:p>
    <w:p w14:paraId="2958B116" w14:textId="342687A6" w:rsidR="00AB41F9" w:rsidRDefault="00AB41F9">
      <w:pPr>
        <w:pStyle w:val="TOC4"/>
        <w:rPr>
          <w:rFonts w:asciiTheme="minorHAnsi" w:eastAsiaTheme="minorEastAsia" w:hAnsiTheme="minorHAnsi" w:cstheme="minorBidi"/>
          <w:sz w:val="22"/>
          <w:szCs w:val="22"/>
          <w:lang w:eastAsia="en-GB"/>
        </w:rPr>
      </w:pPr>
      <w:r>
        <w:t>8.</w:t>
      </w:r>
      <w:r w:rsidRPr="00AF482C">
        <w:rPr>
          <w:lang w:val="en-US"/>
        </w:rPr>
        <w:t>2.62</w:t>
      </w:r>
      <w:r>
        <w:rPr>
          <w:rFonts w:asciiTheme="minorHAnsi" w:eastAsiaTheme="minorEastAsia" w:hAnsiTheme="minorHAnsi" w:cstheme="minorBidi"/>
          <w:sz w:val="22"/>
          <w:szCs w:val="22"/>
          <w:lang w:eastAsia="en-GB"/>
        </w:rPr>
        <w:tab/>
      </w:r>
      <w:r>
        <w:t>UE IP Address</w:t>
      </w:r>
      <w:r>
        <w:tab/>
      </w:r>
      <w:r>
        <w:fldChar w:fldCharType="begin" w:fldLock="1"/>
      </w:r>
      <w:r>
        <w:instrText xml:space="preserve"> PAGEREF _Toc98235975 \h </w:instrText>
      </w:r>
      <w:r>
        <w:fldChar w:fldCharType="separate"/>
      </w:r>
      <w:r>
        <w:t>277</w:t>
      </w:r>
      <w:r>
        <w:fldChar w:fldCharType="end"/>
      </w:r>
    </w:p>
    <w:p w14:paraId="4A8E65F1" w14:textId="7ED3C507" w:rsidR="00AB41F9" w:rsidRDefault="00AB41F9">
      <w:pPr>
        <w:pStyle w:val="TOC4"/>
        <w:rPr>
          <w:rFonts w:asciiTheme="minorHAnsi" w:eastAsiaTheme="minorEastAsia" w:hAnsiTheme="minorHAnsi" w:cstheme="minorBidi"/>
          <w:sz w:val="22"/>
          <w:szCs w:val="22"/>
          <w:lang w:eastAsia="en-GB"/>
        </w:rPr>
      </w:pPr>
      <w:r>
        <w:t>8.</w:t>
      </w:r>
      <w:r w:rsidRPr="00AF482C">
        <w:rPr>
          <w:lang w:val="en-US"/>
        </w:rPr>
        <w:t>2.63</w:t>
      </w:r>
      <w:r>
        <w:rPr>
          <w:rFonts w:asciiTheme="minorHAnsi" w:eastAsiaTheme="minorEastAsia" w:hAnsiTheme="minorHAnsi" w:cstheme="minorBidi"/>
          <w:sz w:val="22"/>
          <w:szCs w:val="22"/>
          <w:lang w:eastAsia="en-GB"/>
        </w:rPr>
        <w:tab/>
      </w:r>
      <w:r>
        <w:t>Packet Rate</w:t>
      </w:r>
      <w:r>
        <w:tab/>
      </w:r>
      <w:r>
        <w:fldChar w:fldCharType="begin" w:fldLock="1"/>
      </w:r>
      <w:r>
        <w:instrText xml:space="preserve"> PAGEREF _Toc98235976 \h </w:instrText>
      </w:r>
      <w:r>
        <w:fldChar w:fldCharType="separate"/>
      </w:r>
      <w:r>
        <w:t>278</w:t>
      </w:r>
      <w:r>
        <w:fldChar w:fldCharType="end"/>
      </w:r>
    </w:p>
    <w:p w14:paraId="53E9BD4B" w14:textId="44A18736" w:rsidR="00AB41F9" w:rsidRDefault="00AB41F9">
      <w:pPr>
        <w:pStyle w:val="TOC4"/>
        <w:rPr>
          <w:rFonts w:asciiTheme="minorHAnsi" w:eastAsiaTheme="minorEastAsia" w:hAnsiTheme="minorHAnsi" w:cstheme="minorBidi"/>
          <w:sz w:val="22"/>
          <w:szCs w:val="22"/>
          <w:lang w:eastAsia="en-GB"/>
        </w:rPr>
      </w:pPr>
      <w:r>
        <w:t>8.</w:t>
      </w:r>
      <w:r w:rsidRPr="00AF482C">
        <w:rPr>
          <w:lang w:val="en-US"/>
        </w:rPr>
        <w:t>2.64</w:t>
      </w:r>
      <w:r>
        <w:rPr>
          <w:rFonts w:asciiTheme="minorHAnsi" w:eastAsiaTheme="minorEastAsia" w:hAnsiTheme="minorHAnsi" w:cstheme="minorBidi"/>
          <w:sz w:val="22"/>
          <w:szCs w:val="22"/>
          <w:lang w:eastAsia="en-GB"/>
        </w:rPr>
        <w:tab/>
      </w:r>
      <w:r>
        <w:t>Outer Header Removal</w:t>
      </w:r>
      <w:r>
        <w:tab/>
      </w:r>
      <w:r>
        <w:fldChar w:fldCharType="begin" w:fldLock="1"/>
      </w:r>
      <w:r>
        <w:instrText xml:space="preserve"> PAGEREF _Toc98235977 \h </w:instrText>
      </w:r>
      <w:r>
        <w:fldChar w:fldCharType="separate"/>
      </w:r>
      <w:r>
        <w:t>280</w:t>
      </w:r>
      <w:r>
        <w:fldChar w:fldCharType="end"/>
      </w:r>
    </w:p>
    <w:p w14:paraId="490FD1EB" w14:textId="1F404AFD" w:rsidR="00AB41F9" w:rsidRDefault="00AB41F9">
      <w:pPr>
        <w:pStyle w:val="TOC4"/>
        <w:rPr>
          <w:rFonts w:asciiTheme="minorHAnsi" w:eastAsiaTheme="minorEastAsia" w:hAnsiTheme="minorHAnsi" w:cstheme="minorBidi"/>
          <w:sz w:val="22"/>
          <w:szCs w:val="22"/>
          <w:lang w:eastAsia="en-GB"/>
        </w:rPr>
      </w:pPr>
      <w:r w:rsidRPr="00AB41F9">
        <w:t>8.2.65</w:t>
      </w:r>
      <w:r w:rsidRPr="00AB41F9">
        <w:rPr>
          <w:rFonts w:asciiTheme="minorHAnsi" w:eastAsiaTheme="minorEastAsia" w:hAnsiTheme="minorHAnsi" w:cstheme="minorBidi"/>
          <w:sz w:val="22"/>
          <w:szCs w:val="22"/>
          <w:lang w:eastAsia="en-GB"/>
        </w:rPr>
        <w:tab/>
      </w:r>
      <w:r w:rsidRPr="00AF482C">
        <w:rPr>
          <w:lang w:val="en-US" w:eastAsia="zh-CN"/>
        </w:rPr>
        <w:t>Recovery Time Stamp</w:t>
      </w:r>
      <w:r>
        <w:tab/>
      </w:r>
      <w:r>
        <w:fldChar w:fldCharType="begin" w:fldLock="1"/>
      </w:r>
      <w:r>
        <w:instrText xml:space="preserve"> PAGEREF _Toc98235978 \h </w:instrText>
      </w:r>
      <w:r>
        <w:fldChar w:fldCharType="separate"/>
      </w:r>
      <w:r>
        <w:t>281</w:t>
      </w:r>
      <w:r>
        <w:fldChar w:fldCharType="end"/>
      </w:r>
    </w:p>
    <w:p w14:paraId="7EF4FEE2" w14:textId="24E10DD1" w:rsidR="00AB41F9" w:rsidRDefault="00AB41F9">
      <w:pPr>
        <w:pStyle w:val="TOC4"/>
        <w:rPr>
          <w:rFonts w:asciiTheme="minorHAnsi" w:eastAsiaTheme="minorEastAsia" w:hAnsiTheme="minorHAnsi" w:cstheme="minorBidi"/>
          <w:sz w:val="22"/>
          <w:szCs w:val="22"/>
          <w:lang w:eastAsia="en-GB"/>
        </w:rPr>
      </w:pPr>
      <w:r>
        <w:t>8.</w:t>
      </w:r>
      <w:r w:rsidRPr="00AF482C">
        <w:rPr>
          <w:lang w:val="en-US"/>
        </w:rPr>
        <w:t>2.66</w:t>
      </w:r>
      <w:r>
        <w:rPr>
          <w:rFonts w:asciiTheme="minorHAnsi" w:eastAsiaTheme="minorEastAsia" w:hAnsiTheme="minorHAnsi" w:cstheme="minorBidi"/>
          <w:sz w:val="22"/>
          <w:szCs w:val="22"/>
          <w:lang w:eastAsia="en-GB"/>
        </w:rPr>
        <w:tab/>
      </w:r>
      <w:r>
        <w:t>DL Flow Level Marking</w:t>
      </w:r>
      <w:r>
        <w:tab/>
      </w:r>
      <w:r>
        <w:fldChar w:fldCharType="begin" w:fldLock="1"/>
      </w:r>
      <w:r>
        <w:instrText xml:space="preserve"> PAGEREF _Toc98235979 \h </w:instrText>
      </w:r>
      <w:r>
        <w:fldChar w:fldCharType="separate"/>
      </w:r>
      <w:r>
        <w:t>282</w:t>
      </w:r>
      <w:r>
        <w:fldChar w:fldCharType="end"/>
      </w:r>
    </w:p>
    <w:p w14:paraId="17E30E21" w14:textId="0D4F74FC" w:rsidR="00AB41F9" w:rsidRDefault="00AB41F9">
      <w:pPr>
        <w:pStyle w:val="TOC4"/>
        <w:rPr>
          <w:rFonts w:asciiTheme="minorHAnsi" w:eastAsiaTheme="minorEastAsia" w:hAnsiTheme="minorHAnsi" w:cstheme="minorBidi"/>
          <w:sz w:val="22"/>
          <w:szCs w:val="22"/>
          <w:lang w:eastAsia="en-GB"/>
        </w:rPr>
      </w:pPr>
      <w:r>
        <w:t>8.</w:t>
      </w:r>
      <w:r w:rsidRPr="00AF482C">
        <w:rPr>
          <w:lang w:val="en-US"/>
        </w:rPr>
        <w:t>2.67</w:t>
      </w:r>
      <w:r>
        <w:rPr>
          <w:rFonts w:asciiTheme="minorHAnsi" w:eastAsiaTheme="minorEastAsia" w:hAnsiTheme="minorHAnsi" w:cstheme="minorBidi"/>
          <w:sz w:val="22"/>
          <w:szCs w:val="22"/>
          <w:lang w:eastAsia="en-GB"/>
        </w:rPr>
        <w:tab/>
      </w:r>
      <w:r>
        <w:t>Header Enrichment</w:t>
      </w:r>
      <w:r>
        <w:tab/>
      </w:r>
      <w:r>
        <w:fldChar w:fldCharType="begin" w:fldLock="1"/>
      </w:r>
      <w:r>
        <w:instrText xml:space="preserve"> PAGEREF _Toc98235980 \h </w:instrText>
      </w:r>
      <w:r>
        <w:fldChar w:fldCharType="separate"/>
      </w:r>
      <w:r>
        <w:t>282</w:t>
      </w:r>
      <w:r>
        <w:fldChar w:fldCharType="end"/>
      </w:r>
    </w:p>
    <w:p w14:paraId="7CA1BC5C" w14:textId="75FD6CB7" w:rsidR="00AB41F9" w:rsidRDefault="00AB41F9">
      <w:pPr>
        <w:pStyle w:val="TOC4"/>
        <w:rPr>
          <w:rFonts w:asciiTheme="minorHAnsi" w:eastAsiaTheme="minorEastAsia" w:hAnsiTheme="minorHAnsi" w:cstheme="minorBidi"/>
          <w:sz w:val="22"/>
          <w:szCs w:val="22"/>
          <w:lang w:eastAsia="en-GB"/>
        </w:rPr>
      </w:pPr>
      <w:r>
        <w:t>8.</w:t>
      </w:r>
      <w:r w:rsidRPr="00AF482C">
        <w:rPr>
          <w:lang w:val="en-US"/>
        </w:rPr>
        <w:t>2.68</w:t>
      </w:r>
      <w:r>
        <w:rPr>
          <w:rFonts w:asciiTheme="minorHAnsi" w:eastAsiaTheme="minorEastAsia" w:hAnsiTheme="minorHAnsi" w:cstheme="minorBidi"/>
          <w:sz w:val="22"/>
          <w:szCs w:val="22"/>
          <w:lang w:eastAsia="en-GB"/>
        </w:rPr>
        <w:tab/>
      </w:r>
      <w:r>
        <w:t>Measurement Information</w:t>
      </w:r>
      <w:r>
        <w:tab/>
      </w:r>
      <w:r>
        <w:fldChar w:fldCharType="begin" w:fldLock="1"/>
      </w:r>
      <w:r>
        <w:instrText xml:space="preserve"> PAGEREF _Toc98235981 \h </w:instrText>
      </w:r>
      <w:r>
        <w:fldChar w:fldCharType="separate"/>
      </w:r>
      <w:r>
        <w:t>283</w:t>
      </w:r>
      <w:r>
        <w:fldChar w:fldCharType="end"/>
      </w:r>
    </w:p>
    <w:p w14:paraId="63C41459" w14:textId="357726D9" w:rsidR="00AB41F9" w:rsidRDefault="00AB41F9">
      <w:pPr>
        <w:pStyle w:val="TOC4"/>
        <w:rPr>
          <w:rFonts w:asciiTheme="minorHAnsi" w:eastAsiaTheme="minorEastAsia" w:hAnsiTheme="minorHAnsi" w:cstheme="minorBidi"/>
          <w:sz w:val="22"/>
          <w:szCs w:val="22"/>
          <w:lang w:eastAsia="en-GB"/>
        </w:rPr>
      </w:pPr>
      <w:r>
        <w:t>8.</w:t>
      </w:r>
      <w:r w:rsidRPr="00AF482C">
        <w:rPr>
          <w:lang w:val="en-US"/>
        </w:rPr>
        <w:t>2.69</w:t>
      </w:r>
      <w:r>
        <w:rPr>
          <w:rFonts w:asciiTheme="minorHAnsi" w:eastAsiaTheme="minorEastAsia" w:hAnsiTheme="minorHAnsi" w:cstheme="minorBidi"/>
          <w:sz w:val="22"/>
          <w:szCs w:val="22"/>
          <w:lang w:eastAsia="en-GB"/>
        </w:rPr>
        <w:tab/>
      </w:r>
      <w:r>
        <w:t>Node Report Type</w:t>
      </w:r>
      <w:r>
        <w:tab/>
      </w:r>
      <w:r>
        <w:fldChar w:fldCharType="begin" w:fldLock="1"/>
      </w:r>
      <w:r>
        <w:instrText xml:space="preserve"> PAGEREF _Toc98235982 \h </w:instrText>
      </w:r>
      <w:r>
        <w:fldChar w:fldCharType="separate"/>
      </w:r>
      <w:r>
        <w:t>284</w:t>
      </w:r>
      <w:r>
        <w:fldChar w:fldCharType="end"/>
      </w:r>
    </w:p>
    <w:p w14:paraId="744D8F24" w14:textId="6989DAC3" w:rsidR="00AB41F9" w:rsidRDefault="00AB41F9">
      <w:pPr>
        <w:pStyle w:val="TOC4"/>
        <w:rPr>
          <w:rFonts w:asciiTheme="minorHAnsi" w:eastAsiaTheme="minorEastAsia" w:hAnsiTheme="minorHAnsi" w:cstheme="minorBidi"/>
          <w:sz w:val="22"/>
          <w:szCs w:val="22"/>
          <w:lang w:eastAsia="en-GB"/>
        </w:rPr>
      </w:pPr>
      <w:r>
        <w:t>8.</w:t>
      </w:r>
      <w:r w:rsidRPr="00AF482C">
        <w:rPr>
          <w:lang w:val="en-US"/>
        </w:rPr>
        <w:t>2.70</w:t>
      </w:r>
      <w:r>
        <w:rPr>
          <w:rFonts w:asciiTheme="minorHAnsi" w:eastAsiaTheme="minorEastAsia" w:hAnsiTheme="minorHAnsi" w:cstheme="minorBidi"/>
          <w:sz w:val="22"/>
          <w:szCs w:val="22"/>
          <w:lang w:eastAsia="en-GB"/>
        </w:rPr>
        <w:tab/>
      </w:r>
      <w:r>
        <w:t>Remote GTP-U Peer</w:t>
      </w:r>
      <w:r>
        <w:tab/>
      </w:r>
      <w:r>
        <w:fldChar w:fldCharType="begin" w:fldLock="1"/>
      </w:r>
      <w:r>
        <w:instrText xml:space="preserve"> PAGEREF _Toc98235983 \h </w:instrText>
      </w:r>
      <w:r>
        <w:fldChar w:fldCharType="separate"/>
      </w:r>
      <w:r>
        <w:t>284</w:t>
      </w:r>
      <w:r>
        <w:fldChar w:fldCharType="end"/>
      </w:r>
    </w:p>
    <w:p w14:paraId="5E795F19" w14:textId="4B5D4CF8" w:rsidR="00AB41F9" w:rsidRDefault="00AB41F9">
      <w:pPr>
        <w:pStyle w:val="TOC4"/>
        <w:rPr>
          <w:rFonts w:asciiTheme="minorHAnsi" w:eastAsiaTheme="minorEastAsia" w:hAnsiTheme="minorHAnsi" w:cstheme="minorBidi"/>
          <w:sz w:val="22"/>
          <w:szCs w:val="22"/>
          <w:lang w:eastAsia="en-GB"/>
        </w:rPr>
      </w:pPr>
      <w:r>
        <w:t>8.</w:t>
      </w:r>
      <w:r w:rsidRPr="00AF482C">
        <w:rPr>
          <w:lang w:val="en-US"/>
        </w:rPr>
        <w:t>2.71</w:t>
      </w:r>
      <w:r>
        <w:rPr>
          <w:rFonts w:asciiTheme="minorHAnsi" w:eastAsiaTheme="minorEastAsia" w:hAnsiTheme="minorHAnsi" w:cstheme="minorBidi"/>
          <w:sz w:val="22"/>
          <w:szCs w:val="22"/>
          <w:lang w:eastAsia="en-GB"/>
        </w:rPr>
        <w:tab/>
      </w:r>
      <w:r>
        <w:t>UR-SEQN</w:t>
      </w:r>
      <w:r>
        <w:tab/>
      </w:r>
      <w:r>
        <w:fldChar w:fldCharType="begin" w:fldLock="1"/>
      </w:r>
      <w:r>
        <w:instrText xml:space="preserve"> PAGEREF _Toc98235984 \h </w:instrText>
      </w:r>
      <w:r>
        <w:fldChar w:fldCharType="separate"/>
      </w:r>
      <w:r>
        <w:t>285</w:t>
      </w:r>
      <w:r>
        <w:fldChar w:fldCharType="end"/>
      </w:r>
    </w:p>
    <w:p w14:paraId="71422835" w14:textId="0070EC23" w:rsidR="00AB41F9" w:rsidRDefault="00AB41F9">
      <w:pPr>
        <w:pStyle w:val="TOC4"/>
        <w:rPr>
          <w:rFonts w:asciiTheme="minorHAnsi" w:eastAsiaTheme="minorEastAsia" w:hAnsiTheme="minorHAnsi" w:cstheme="minorBidi"/>
          <w:sz w:val="22"/>
          <w:szCs w:val="22"/>
          <w:lang w:eastAsia="en-GB"/>
        </w:rPr>
      </w:pPr>
      <w:r>
        <w:t>8.</w:t>
      </w:r>
      <w:r w:rsidRPr="00AF482C">
        <w:rPr>
          <w:lang w:val="en-US"/>
        </w:rPr>
        <w:t>2.72</w:t>
      </w:r>
      <w:r>
        <w:rPr>
          <w:rFonts w:asciiTheme="minorHAnsi" w:eastAsiaTheme="minorEastAsia" w:hAnsiTheme="minorHAnsi" w:cstheme="minorBidi"/>
          <w:sz w:val="22"/>
          <w:szCs w:val="22"/>
          <w:lang w:eastAsia="en-GB"/>
        </w:rPr>
        <w:tab/>
      </w:r>
      <w:r>
        <w:t>Activate Predefined Rules</w:t>
      </w:r>
      <w:r>
        <w:tab/>
      </w:r>
      <w:r>
        <w:fldChar w:fldCharType="begin" w:fldLock="1"/>
      </w:r>
      <w:r>
        <w:instrText xml:space="preserve"> PAGEREF _Toc98235985 \h </w:instrText>
      </w:r>
      <w:r>
        <w:fldChar w:fldCharType="separate"/>
      </w:r>
      <w:r>
        <w:t>285</w:t>
      </w:r>
      <w:r>
        <w:fldChar w:fldCharType="end"/>
      </w:r>
    </w:p>
    <w:p w14:paraId="120D6933" w14:textId="71ACF4DA" w:rsidR="00AB41F9" w:rsidRDefault="00AB41F9">
      <w:pPr>
        <w:pStyle w:val="TOC4"/>
        <w:rPr>
          <w:rFonts w:asciiTheme="minorHAnsi" w:eastAsiaTheme="minorEastAsia" w:hAnsiTheme="minorHAnsi" w:cstheme="minorBidi"/>
          <w:sz w:val="22"/>
          <w:szCs w:val="22"/>
          <w:lang w:eastAsia="en-GB"/>
        </w:rPr>
      </w:pPr>
      <w:r>
        <w:t>8.</w:t>
      </w:r>
      <w:r w:rsidRPr="00AF482C">
        <w:rPr>
          <w:lang w:val="en-US"/>
        </w:rPr>
        <w:t>2.73</w:t>
      </w:r>
      <w:r>
        <w:rPr>
          <w:rFonts w:asciiTheme="minorHAnsi" w:eastAsiaTheme="minorEastAsia" w:hAnsiTheme="minorHAnsi" w:cstheme="minorBidi"/>
          <w:sz w:val="22"/>
          <w:szCs w:val="22"/>
          <w:lang w:eastAsia="en-GB"/>
        </w:rPr>
        <w:tab/>
      </w:r>
      <w:r>
        <w:t>Deactivate Predefined Rules</w:t>
      </w:r>
      <w:r>
        <w:tab/>
      </w:r>
      <w:r>
        <w:fldChar w:fldCharType="begin" w:fldLock="1"/>
      </w:r>
      <w:r>
        <w:instrText xml:space="preserve"> PAGEREF _Toc98235986 \h </w:instrText>
      </w:r>
      <w:r>
        <w:fldChar w:fldCharType="separate"/>
      </w:r>
      <w:r>
        <w:t>285</w:t>
      </w:r>
      <w:r>
        <w:fldChar w:fldCharType="end"/>
      </w:r>
    </w:p>
    <w:p w14:paraId="27898B64" w14:textId="4E01AE79" w:rsidR="00AB41F9" w:rsidRDefault="00AB41F9">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FAR ID</w:t>
      </w:r>
      <w:r>
        <w:tab/>
      </w:r>
      <w:r>
        <w:fldChar w:fldCharType="begin" w:fldLock="1"/>
      </w:r>
      <w:r>
        <w:instrText xml:space="preserve"> PAGEREF _Toc98235987 \h </w:instrText>
      </w:r>
      <w:r>
        <w:fldChar w:fldCharType="separate"/>
      </w:r>
      <w:r>
        <w:t>286</w:t>
      </w:r>
      <w:r>
        <w:fldChar w:fldCharType="end"/>
      </w:r>
    </w:p>
    <w:p w14:paraId="62B54834" w14:textId="58CA5B96" w:rsidR="00AB41F9" w:rsidRDefault="00AB41F9">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QER ID</w:t>
      </w:r>
      <w:r>
        <w:tab/>
      </w:r>
      <w:r>
        <w:fldChar w:fldCharType="begin" w:fldLock="1"/>
      </w:r>
      <w:r>
        <w:instrText xml:space="preserve"> PAGEREF _Toc98235988 \h </w:instrText>
      </w:r>
      <w:r>
        <w:fldChar w:fldCharType="separate"/>
      </w:r>
      <w:r>
        <w:t>286</w:t>
      </w:r>
      <w:r>
        <w:fldChar w:fldCharType="end"/>
      </w:r>
    </w:p>
    <w:p w14:paraId="5F9FDAAA" w14:textId="7CD21E38" w:rsidR="00AB41F9" w:rsidRDefault="00AB41F9">
      <w:pPr>
        <w:pStyle w:val="TOC4"/>
        <w:rPr>
          <w:rFonts w:asciiTheme="minorHAnsi" w:eastAsiaTheme="minorEastAsia" w:hAnsiTheme="minorHAnsi" w:cstheme="minorBidi"/>
          <w:sz w:val="22"/>
          <w:szCs w:val="22"/>
          <w:lang w:eastAsia="en-GB"/>
        </w:rPr>
      </w:pPr>
      <w:r>
        <w:t>8.</w:t>
      </w:r>
      <w:r w:rsidRPr="00AF482C">
        <w:rPr>
          <w:lang w:val="en-US"/>
        </w:rPr>
        <w:t>2.76</w:t>
      </w:r>
      <w:r>
        <w:rPr>
          <w:rFonts w:asciiTheme="minorHAnsi" w:eastAsiaTheme="minorEastAsia" w:hAnsiTheme="minorHAnsi" w:cstheme="minorBidi"/>
          <w:sz w:val="22"/>
          <w:szCs w:val="22"/>
          <w:lang w:eastAsia="en-GB"/>
        </w:rPr>
        <w:tab/>
      </w:r>
      <w:r>
        <w:t>OCI Flags</w:t>
      </w:r>
      <w:r>
        <w:tab/>
      </w:r>
      <w:r>
        <w:fldChar w:fldCharType="begin" w:fldLock="1"/>
      </w:r>
      <w:r>
        <w:instrText xml:space="preserve"> PAGEREF _Toc98235989 \h </w:instrText>
      </w:r>
      <w:r>
        <w:fldChar w:fldCharType="separate"/>
      </w:r>
      <w:r>
        <w:t>286</w:t>
      </w:r>
      <w:r>
        <w:fldChar w:fldCharType="end"/>
      </w:r>
    </w:p>
    <w:p w14:paraId="12949B8E" w14:textId="76DD50AA" w:rsidR="00AB41F9" w:rsidRDefault="00AB41F9">
      <w:pPr>
        <w:pStyle w:val="TOC4"/>
        <w:rPr>
          <w:rFonts w:asciiTheme="minorHAnsi" w:eastAsiaTheme="minorEastAsia" w:hAnsiTheme="minorHAnsi" w:cstheme="minorBidi"/>
          <w:sz w:val="22"/>
          <w:szCs w:val="22"/>
          <w:lang w:eastAsia="en-GB"/>
        </w:rPr>
      </w:pPr>
      <w:r>
        <w:t>8.</w:t>
      </w:r>
      <w:r w:rsidRPr="00AF482C">
        <w:rPr>
          <w:lang w:val="en-US"/>
        </w:rPr>
        <w:t>2.77</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_Toc98235990 \h </w:instrText>
      </w:r>
      <w:r>
        <w:fldChar w:fldCharType="separate"/>
      </w:r>
      <w:r>
        <w:t>287</w:t>
      </w:r>
      <w:r>
        <w:fldChar w:fldCharType="end"/>
      </w:r>
    </w:p>
    <w:p w14:paraId="6A204A5C" w14:textId="0EB17FDB" w:rsidR="00AB41F9" w:rsidRDefault="00AB41F9">
      <w:pPr>
        <w:pStyle w:val="TOC4"/>
        <w:rPr>
          <w:rFonts w:asciiTheme="minorHAnsi" w:eastAsiaTheme="minorEastAsia" w:hAnsiTheme="minorHAnsi" w:cstheme="minorBidi"/>
          <w:sz w:val="22"/>
          <w:szCs w:val="22"/>
          <w:lang w:eastAsia="en-GB"/>
        </w:rPr>
      </w:pPr>
      <w:r>
        <w:t>8.</w:t>
      </w:r>
      <w:r w:rsidRPr="00AF482C">
        <w:rPr>
          <w:lang w:val="en-US"/>
        </w:rPr>
        <w:t>2.78</w:t>
      </w:r>
      <w:r>
        <w:rPr>
          <w:rFonts w:asciiTheme="minorHAnsi" w:eastAsiaTheme="minorEastAsia" w:hAnsiTheme="minorHAnsi" w:cstheme="minorBidi"/>
          <w:sz w:val="22"/>
          <w:szCs w:val="22"/>
          <w:lang w:eastAsia="en-GB"/>
        </w:rPr>
        <w:tab/>
      </w:r>
      <w:r>
        <w:t>Graceful Release Period</w:t>
      </w:r>
      <w:r>
        <w:tab/>
      </w:r>
      <w:r>
        <w:fldChar w:fldCharType="begin" w:fldLock="1"/>
      </w:r>
      <w:r>
        <w:instrText xml:space="preserve"> PAGEREF _Toc98235991 \h </w:instrText>
      </w:r>
      <w:r>
        <w:fldChar w:fldCharType="separate"/>
      </w:r>
      <w:r>
        <w:t>287</w:t>
      </w:r>
      <w:r>
        <w:fldChar w:fldCharType="end"/>
      </w:r>
    </w:p>
    <w:p w14:paraId="73D198F7" w14:textId="3C1A4AC4" w:rsidR="00AB41F9" w:rsidRDefault="00AB41F9">
      <w:pPr>
        <w:pStyle w:val="TOC4"/>
        <w:rPr>
          <w:rFonts w:asciiTheme="minorHAnsi" w:eastAsiaTheme="minorEastAsia" w:hAnsiTheme="minorHAnsi" w:cstheme="minorBidi"/>
          <w:sz w:val="22"/>
          <w:szCs w:val="22"/>
          <w:lang w:eastAsia="en-GB"/>
        </w:rPr>
      </w:pPr>
      <w:r>
        <w:t>8.</w:t>
      </w:r>
      <w:r w:rsidRPr="00AF482C">
        <w:rPr>
          <w:lang w:val="en-US"/>
        </w:rPr>
        <w:t>2.79</w:t>
      </w:r>
      <w:r>
        <w:rPr>
          <w:rFonts w:asciiTheme="minorHAnsi" w:eastAsiaTheme="minorEastAsia" w:hAnsiTheme="minorHAnsi" w:cstheme="minorBidi"/>
          <w:sz w:val="22"/>
          <w:szCs w:val="22"/>
          <w:lang w:eastAsia="en-GB"/>
        </w:rPr>
        <w:tab/>
      </w:r>
      <w:r>
        <w:t>PDN Type</w:t>
      </w:r>
      <w:r>
        <w:tab/>
      </w:r>
      <w:r>
        <w:fldChar w:fldCharType="begin" w:fldLock="1"/>
      </w:r>
      <w:r>
        <w:instrText xml:space="preserve"> PAGEREF _Toc98235992 \h </w:instrText>
      </w:r>
      <w:r>
        <w:fldChar w:fldCharType="separate"/>
      </w:r>
      <w:r>
        <w:t>288</w:t>
      </w:r>
      <w:r>
        <w:fldChar w:fldCharType="end"/>
      </w:r>
    </w:p>
    <w:p w14:paraId="4AE62B00" w14:textId="59164383" w:rsidR="00AB41F9" w:rsidRDefault="00AB41F9">
      <w:pPr>
        <w:pStyle w:val="TOC4"/>
        <w:rPr>
          <w:rFonts w:asciiTheme="minorHAnsi" w:eastAsiaTheme="minorEastAsia" w:hAnsiTheme="minorHAnsi" w:cstheme="minorBidi"/>
          <w:sz w:val="22"/>
          <w:szCs w:val="22"/>
          <w:lang w:eastAsia="en-GB"/>
        </w:rPr>
      </w:pPr>
      <w:r>
        <w:t>8.2.80</w:t>
      </w:r>
      <w:r>
        <w:rPr>
          <w:rFonts w:asciiTheme="minorHAnsi" w:eastAsiaTheme="minorEastAsia" w:hAnsiTheme="minorHAnsi" w:cstheme="minorBidi"/>
          <w:sz w:val="22"/>
          <w:szCs w:val="22"/>
          <w:lang w:eastAsia="en-GB"/>
        </w:rPr>
        <w:tab/>
      </w:r>
      <w:r>
        <w:t>Failed Rule ID</w:t>
      </w:r>
      <w:r>
        <w:tab/>
      </w:r>
      <w:r>
        <w:fldChar w:fldCharType="begin" w:fldLock="1"/>
      </w:r>
      <w:r>
        <w:instrText xml:space="preserve"> PAGEREF _Toc98235993 \h </w:instrText>
      </w:r>
      <w:r>
        <w:fldChar w:fldCharType="separate"/>
      </w:r>
      <w:r>
        <w:t>288</w:t>
      </w:r>
      <w:r>
        <w:fldChar w:fldCharType="end"/>
      </w:r>
    </w:p>
    <w:p w14:paraId="7B0C6ECC" w14:textId="4E46CA49" w:rsidR="00AB41F9" w:rsidRDefault="00AB41F9">
      <w:pPr>
        <w:pStyle w:val="TOC4"/>
        <w:rPr>
          <w:rFonts w:asciiTheme="minorHAnsi" w:eastAsiaTheme="minorEastAsia" w:hAnsiTheme="minorHAnsi" w:cstheme="minorBidi"/>
          <w:sz w:val="22"/>
          <w:szCs w:val="22"/>
          <w:lang w:eastAsia="en-GB"/>
        </w:rPr>
      </w:pPr>
      <w:r>
        <w:t>8.</w:t>
      </w:r>
      <w:r w:rsidRPr="00AF482C">
        <w:rPr>
          <w:lang w:val="en-US"/>
        </w:rPr>
        <w:t>2.81</w:t>
      </w:r>
      <w:r>
        <w:rPr>
          <w:rFonts w:asciiTheme="minorHAnsi" w:eastAsiaTheme="minorEastAsia" w:hAnsiTheme="minorHAnsi" w:cstheme="minorBidi"/>
          <w:sz w:val="22"/>
          <w:szCs w:val="22"/>
          <w:lang w:eastAsia="en-GB"/>
        </w:rPr>
        <w:tab/>
      </w:r>
      <w:r>
        <w:t>Time Quota Mechanism</w:t>
      </w:r>
      <w:r>
        <w:tab/>
      </w:r>
      <w:r>
        <w:fldChar w:fldCharType="begin" w:fldLock="1"/>
      </w:r>
      <w:r>
        <w:instrText xml:space="preserve"> PAGEREF _Toc98235994 \h </w:instrText>
      </w:r>
      <w:r>
        <w:fldChar w:fldCharType="separate"/>
      </w:r>
      <w:r>
        <w:t>289</w:t>
      </w:r>
      <w:r>
        <w:fldChar w:fldCharType="end"/>
      </w:r>
    </w:p>
    <w:p w14:paraId="2703731C" w14:textId="5777E337" w:rsidR="00AB41F9" w:rsidRDefault="00AB41F9">
      <w:pPr>
        <w:pStyle w:val="TOC4"/>
        <w:rPr>
          <w:rFonts w:asciiTheme="minorHAnsi" w:eastAsiaTheme="minorEastAsia" w:hAnsiTheme="minorHAnsi" w:cstheme="minorBidi"/>
          <w:sz w:val="22"/>
          <w:szCs w:val="22"/>
          <w:lang w:eastAsia="en-GB"/>
        </w:rPr>
      </w:pPr>
      <w:r>
        <w:lastRenderedPageBreak/>
        <w:t>8.2.82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_Toc98235995 \h </w:instrText>
      </w:r>
      <w:r>
        <w:fldChar w:fldCharType="separate"/>
      </w:r>
      <w:r>
        <w:t>290</w:t>
      </w:r>
      <w:r>
        <w:fldChar w:fldCharType="end"/>
      </w:r>
    </w:p>
    <w:p w14:paraId="4A63BB55" w14:textId="24295346" w:rsidR="00AB41F9" w:rsidRDefault="00AB41F9">
      <w:pPr>
        <w:pStyle w:val="TOC4"/>
        <w:rPr>
          <w:rFonts w:asciiTheme="minorHAnsi" w:eastAsiaTheme="minorEastAsia" w:hAnsiTheme="minorHAnsi" w:cstheme="minorBidi"/>
          <w:sz w:val="22"/>
          <w:szCs w:val="22"/>
          <w:lang w:eastAsia="en-GB"/>
        </w:rPr>
      </w:pPr>
      <w:r>
        <w:t>8.</w:t>
      </w:r>
      <w:r w:rsidRPr="00AF482C">
        <w:rPr>
          <w:lang w:val="en-US"/>
        </w:rPr>
        <w:t>2.83</w:t>
      </w:r>
      <w:r>
        <w:rPr>
          <w:rFonts w:asciiTheme="minorHAnsi" w:eastAsiaTheme="minorEastAsia" w:hAnsiTheme="minorHAnsi" w:cstheme="minorBidi"/>
          <w:sz w:val="22"/>
          <w:szCs w:val="22"/>
          <w:lang w:eastAsia="en-GB"/>
        </w:rPr>
        <w:tab/>
      </w:r>
      <w:r>
        <w:t>User Plane Inactivity Timer</w:t>
      </w:r>
      <w:r>
        <w:tab/>
      </w:r>
      <w:r>
        <w:fldChar w:fldCharType="begin" w:fldLock="1"/>
      </w:r>
      <w:r>
        <w:instrText xml:space="preserve"> PAGEREF _Toc98235996 \h </w:instrText>
      </w:r>
      <w:r>
        <w:fldChar w:fldCharType="separate"/>
      </w:r>
      <w:r>
        <w:t>290</w:t>
      </w:r>
      <w:r>
        <w:fldChar w:fldCharType="end"/>
      </w:r>
    </w:p>
    <w:p w14:paraId="6F1694A0" w14:textId="5EDE647C" w:rsidR="00AB41F9" w:rsidRDefault="00AB41F9">
      <w:pPr>
        <w:pStyle w:val="TOC4"/>
        <w:rPr>
          <w:rFonts w:asciiTheme="minorHAnsi" w:eastAsiaTheme="minorEastAsia" w:hAnsiTheme="minorHAnsi" w:cstheme="minorBidi"/>
          <w:sz w:val="22"/>
          <w:szCs w:val="22"/>
          <w:lang w:eastAsia="en-GB"/>
        </w:rPr>
      </w:pPr>
      <w:r w:rsidRPr="00AB41F9">
        <w:t>8.</w:t>
      </w:r>
      <w:r w:rsidRPr="00AB41F9">
        <w:rPr>
          <w:lang w:val="en-US"/>
        </w:rPr>
        <w:t>2.84</w:t>
      </w:r>
      <w:r w:rsidRPr="00AB41F9">
        <w:rPr>
          <w:rFonts w:asciiTheme="minorHAnsi" w:eastAsiaTheme="minorEastAsia" w:hAnsiTheme="minorHAnsi"/>
          <w:sz w:val="22"/>
          <w:szCs w:val="22"/>
          <w:lang w:eastAsia="en-GB"/>
        </w:rPr>
        <w:tab/>
      </w:r>
      <w:r w:rsidRPr="00AF482C">
        <w:rPr>
          <w:rFonts w:cs="Arial"/>
        </w:rPr>
        <w:t>Multiplier</w:t>
      </w:r>
      <w:r>
        <w:tab/>
      </w:r>
      <w:r>
        <w:fldChar w:fldCharType="begin" w:fldLock="1"/>
      </w:r>
      <w:r>
        <w:instrText xml:space="preserve"> PAGEREF _Toc98235997 \h </w:instrText>
      </w:r>
      <w:r>
        <w:fldChar w:fldCharType="separate"/>
      </w:r>
      <w:r>
        <w:t>290</w:t>
      </w:r>
      <w:r>
        <w:fldChar w:fldCharType="end"/>
      </w:r>
    </w:p>
    <w:p w14:paraId="5050BBC7" w14:textId="5D77BF54" w:rsidR="00AB41F9" w:rsidRDefault="00AB41F9">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Aggregated URR ID IE</w:t>
      </w:r>
      <w:r>
        <w:tab/>
      </w:r>
      <w:r>
        <w:fldChar w:fldCharType="begin" w:fldLock="1"/>
      </w:r>
      <w:r>
        <w:instrText xml:space="preserve"> PAGEREF _Toc98235998 \h </w:instrText>
      </w:r>
      <w:r>
        <w:fldChar w:fldCharType="separate"/>
      </w:r>
      <w:r>
        <w:t>290</w:t>
      </w:r>
      <w:r>
        <w:fldChar w:fldCharType="end"/>
      </w:r>
    </w:p>
    <w:p w14:paraId="4440B2A9" w14:textId="350BBD62" w:rsidR="00AB41F9" w:rsidRDefault="00AB41F9">
      <w:pPr>
        <w:pStyle w:val="TOC4"/>
        <w:rPr>
          <w:rFonts w:asciiTheme="minorHAnsi" w:eastAsiaTheme="minorEastAsia" w:hAnsiTheme="minorHAnsi" w:cstheme="minorBidi"/>
          <w:sz w:val="22"/>
          <w:szCs w:val="22"/>
          <w:lang w:eastAsia="en-GB"/>
        </w:rPr>
      </w:pPr>
      <w:r>
        <w:t>8.</w:t>
      </w:r>
      <w:r w:rsidRPr="00AF482C">
        <w:rPr>
          <w:lang w:val="en-US"/>
        </w:rPr>
        <w:t>2.86</w:t>
      </w:r>
      <w:r>
        <w:rPr>
          <w:rFonts w:asciiTheme="minorHAnsi" w:eastAsiaTheme="minorEastAsia" w:hAnsiTheme="minorHAnsi" w:cstheme="minorBidi"/>
          <w:sz w:val="22"/>
          <w:szCs w:val="22"/>
          <w:lang w:eastAsia="en-GB"/>
        </w:rPr>
        <w:tab/>
      </w:r>
      <w:r>
        <w:t>Subsequent Volume Quota</w:t>
      </w:r>
      <w:r>
        <w:tab/>
      </w:r>
      <w:r>
        <w:fldChar w:fldCharType="begin" w:fldLock="1"/>
      </w:r>
      <w:r>
        <w:instrText xml:space="preserve"> PAGEREF _Toc98235999 \h </w:instrText>
      </w:r>
      <w:r>
        <w:fldChar w:fldCharType="separate"/>
      </w:r>
      <w:r>
        <w:t>290</w:t>
      </w:r>
      <w:r>
        <w:fldChar w:fldCharType="end"/>
      </w:r>
    </w:p>
    <w:p w14:paraId="0112D06B" w14:textId="4B336AC6" w:rsidR="00AB41F9" w:rsidRDefault="00AB41F9">
      <w:pPr>
        <w:pStyle w:val="TOC4"/>
        <w:rPr>
          <w:rFonts w:asciiTheme="minorHAnsi" w:eastAsiaTheme="minorEastAsia" w:hAnsiTheme="minorHAnsi" w:cstheme="minorBidi"/>
          <w:sz w:val="22"/>
          <w:szCs w:val="22"/>
          <w:lang w:eastAsia="en-GB"/>
        </w:rPr>
      </w:pPr>
      <w:r>
        <w:t>8.</w:t>
      </w:r>
      <w:r w:rsidRPr="00AF482C">
        <w:rPr>
          <w:lang w:val="en-US"/>
        </w:rPr>
        <w:t>2.87</w:t>
      </w:r>
      <w:r>
        <w:rPr>
          <w:rFonts w:asciiTheme="minorHAnsi" w:eastAsiaTheme="minorEastAsia" w:hAnsiTheme="minorHAnsi" w:cstheme="minorBidi"/>
          <w:sz w:val="22"/>
          <w:szCs w:val="22"/>
          <w:lang w:eastAsia="en-GB"/>
        </w:rPr>
        <w:tab/>
      </w:r>
      <w:r>
        <w:t>Subsequent Time Quota</w:t>
      </w:r>
      <w:r>
        <w:tab/>
      </w:r>
      <w:r>
        <w:fldChar w:fldCharType="begin" w:fldLock="1"/>
      </w:r>
      <w:r>
        <w:instrText xml:space="preserve"> PAGEREF _Toc98236000 \h </w:instrText>
      </w:r>
      <w:r>
        <w:fldChar w:fldCharType="separate"/>
      </w:r>
      <w:r>
        <w:t>291</w:t>
      </w:r>
      <w:r>
        <w:fldChar w:fldCharType="end"/>
      </w:r>
    </w:p>
    <w:p w14:paraId="49D2563D" w14:textId="250C8171" w:rsidR="00AB41F9" w:rsidRDefault="00AB41F9">
      <w:pPr>
        <w:pStyle w:val="TOC4"/>
        <w:rPr>
          <w:rFonts w:asciiTheme="minorHAnsi" w:eastAsiaTheme="minorEastAsia" w:hAnsiTheme="minorHAnsi" w:cstheme="minorBidi"/>
          <w:sz w:val="22"/>
          <w:szCs w:val="22"/>
          <w:lang w:eastAsia="en-GB"/>
        </w:rPr>
      </w:pPr>
      <w:r>
        <w:t>8.</w:t>
      </w:r>
      <w:r w:rsidRPr="00AF482C">
        <w:rPr>
          <w:lang w:val="en-US"/>
        </w:rPr>
        <w:t>2.88</w:t>
      </w:r>
      <w:r>
        <w:rPr>
          <w:rFonts w:asciiTheme="minorHAnsi" w:eastAsiaTheme="minorEastAsia" w:hAnsiTheme="minorHAnsi" w:cstheme="minorBidi"/>
          <w:sz w:val="22"/>
          <w:szCs w:val="22"/>
          <w:lang w:eastAsia="en-GB"/>
        </w:rPr>
        <w:tab/>
      </w:r>
      <w:r>
        <w:t>RQI</w:t>
      </w:r>
      <w:r>
        <w:tab/>
      </w:r>
      <w:r>
        <w:fldChar w:fldCharType="begin" w:fldLock="1"/>
      </w:r>
      <w:r>
        <w:instrText xml:space="preserve"> PAGEREF _Toc98236001 \h </w:instrText>
      </w:r>
      <w:r>
        <w:fldChar w:fldCharType="separate"/>
      </w:r>
      <w:r>
        <w:t>291</w:t>
      </w:r>
      <w:r>
        <w:fldChar w:fldCharType="end"/>
      </w:r>
    </w:p>
    <w:p w14:paraId="254332F0" w14:textId="2768154B" w:rsidR="00AB41F9" w:rsidRDefault="00AB41F9">
      <w:pPr>
        <w:pStyle w:val="TOC4"/>
        <w:rPr>
          <w:rFonts w:asciiTheme="minorHAnsi" w:eastAsiaTheme="minorEastAsia" w:hAnsiTheme="minorHAnsi" w:cstheme="minorBidi"/>
          <w:sz w:val="22"/>
          <w:szCs w:val="22"/>
          <w:lang w:eastAsia="en-GB"/>
        </w:rPr>
      </w:pPr>
      <w:r>
        <w:t>8.</w:t>
      </w:r>
      <w:r w:rsidRPr="00AF482C">
        <w:rPr>
          <w:lang w:val="en-US"/>
        </w:rPr>
        <w:t>2.89</w:t>
      </w:r>
      <w:r>
        <w:rPr>
          <w:rFonts w:asciiTheme="minorHAnsi" w:eastAsiaTheme="minorEastAsia" w:hAnsiTheme="minorHAnsi" w:cstheme="minorBidi"/>
          <w:sz w:val="22"/>
          <w:szCs w:val="22"/>
          <w:lang w:eastAsia="en-GB"/>
        </w:rPr>
        <w:tab/>
      </w:r>
      <w:r>
        <w:t>QFI</w:t>
      </w:r>
      <w:r>
        <w:tab/>
      </w:r>
      <w:r>
        <w:fldChar w:fldCharType="begin" w:fldLock="1"/>
      </w:r>
      <w:r>
        <w:instrText xml:space="preserve"> PAGEREF _Toc98236002 \h </w:instrText>
      </w:r>
      <w:r>
        <w:fldChar w:fldCharType="separate"/>
      </w:r>
      <w:r>
        <w:t>292</w:t>
      </w:r>
      <w:r>
        <w:fldChar w:fldCharType="end"/>
      </w:r>
    </w:p>
    <w:p w14:paraId="1E05D8C9" w14:textId="14D22F03" w:rsidR="00AB41F9" w:rsidRDefault="00AB41F9">
      <w:pPr>
        <w:pStyle w:val="TOC4"/>
        <w:rPr>
          <w:rFonts w:asciiTheme="minorHAnsi" w:eastAsiaTheme="minorEastAsia" w:hAnsiTheme="minorHAnsi" w:cstheme="minorBidi"/>
          <w:sz w:val="22"/>
          <w:szCs w:val="22"/>
          <w:lang w:eastAsia="en-GB"/>
        </w:rPr>
      </w:pPr>
      <w:r>
        <w:t>8.2.90</w:t>
      </w:r>
      <w:r>
        <w:rPr>
          <w:rFonts w:asciiTheme="minorHAnsi" w:eastAsiaTheme="minorEastAsia" w:hAnsiTheme="minorHAnsi" w:cstheme="minorBidi"/>
          <w:sz w:val="22"/>
          <w:szCs w:val="22"/>
          <w:lang w:eastAsia="en-GB"/>
        </w:rPr>
        <w:tab/>
      </w:r>
      <w:r>
        <w:t>Query URR Reference</w:t>
      </w:r>
      <w:r>
        <w:tab/>
      </w:r>
      <w:r>
        <w:fldChar w:fldCharType="begin" w:fldLock="1"/>
      </w:r>
      <w:r>
        <w:instrText xml:space="preserve"> PAGEREF _Toc98236003 \h </w:instrText>
      </w:r>
      <w:r>
        <w:fldChar w:fldCharType="separate"/>
      </w:r>
      <w:r>
        <w:t>292</w:t>
      </w:r>
      <w:r>
        <w:fldChar w:fldCharType="end"/>
      </w:r>
    </w:p>
    <w:p w14:paraId="615A6851" w14:textId="4F7B7FF0" w:rsidR="00AB41F9" w:rsidRDefault="00AB41F9">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Additional Usage Reports Information</w:t>
      </w:r>
      <w:r>
        <w:tab/>
      </w:r>
      <w:r>
        <w:fldChar w:fldCharType="begin" w:fldLock="1"/>
      </w:r>
      <w:r>
        <w:instrText xml:space="preserve"> PAGEREF _Toc98236004 \h </w:instrText>
      </w:r>
      <w:r>
        <w:fldChar w:fldCharType="separate"/>
      </w:r>
      <w:r>
        <w:t>292</w:t>
      </w:r>
      <w:r>
        <w:fldChar w:fldCharType="end"/>
      </w:r>
    </w:p>
    <w:p w14:paraId="6460C856" w14:textId="1608E650" w:rsidR="00AB41F9" w:rsidRDefault="00AB41F9">
      <w:pPr>
        <w:pStyle w:val="TOC4"/>
        <w:rPr>
          <w:rFonts w:asciiTheme="minorHAnsi" w:eastAsiaTheme="minorEastAsia" w:hAnsiTheme="minorHAnsi" w:cstheme="minorBidi"/>
          <w:sz w:val="22"/>
          <w:szCs w:val="22"/>
          <w:lang w:eastAsia="en-GB"/>
        </w:rPr>
      </w:pPr>
      <w:r>
        <w:t>8.2.92</w:t>
      </w:r>
      <w:r>
        <w:rPr>
          <w:rFonts w:asciiTheme="minorHAnsi" w:eastAsiaTheme="minorEastAsia" w:hAnsiTheme="minorHAnsi" w:cstheme="minorBidi"/>
          <w:sz w:val="22"/>
          <w:szCs w:val="22"/>
          <w:lang w:eastAsia="en-GB"/>
        </w:rPr>
        <w:tab/>
      </w:r>
      <w:r w:rsidRPr="00AF482C">
        <w:rPr>
          <w:lang w:val="en-US"/>
        </w:rPr>
        <w:t>Traffic Endpoint</w:t>
      </w:r>
      <w:r>
        <w:t xml:space="preserve"> ID</w:t>
      </w:r>
      <w:r>
        <w:tab/>
      </w:r>
      <w:r>
        <w:fldChar w:fldCharType="begin" w:fldLock="1"/>
      </w:r>
      <w:r>
        <w:instrText xml:space="preserve"> PAGEREF _Toc98236005 \h </w:instrText>
      </w:r>
      <w:r>
        <w:fldChar w:fldCharType="separate"/>
      </w:r>
      <w:r>
        <w:t>293</w:t>
      </w:r>
      <w:r>
        <w:fldChar w:fldCharType="end"/>
      </w:r>
    </w:p>
    <w:p w14:paraId="6FF26E12" w14:textId="3D3F54F1" w:rsidR="00AB41F9" w:rsidRDefault="00AB41F9">
      <w:pPr>
        <w:pStyle w:val="TOC4"/>
        <w:rPr>
          <w:rFonts w:asciiTheme="minorHAnsi" w:eastAsiaTheme="minorEastAsia" w:hAnsiTheme="minorHAnsi" w:cstheme="minorBidi"/>
          <w:sz w:val="22"/>
          <w:szCs w:val="22"/>
          <w:lang w:eastAsia="en-GB"/>
        </w:rPr>
      </w:pPr>
      <w:r>
        <w:t>8.</w:t>
      </w:r>
      <w:r w:rsidRPr="00AF482C">
        <w:rPr>
          <w:lang w:val="en-US"/>
        </w:rPr>
        <w:t>2.93</w:t>
      </w:r>
      <w:r>
        <w:rPr>
          <w:rFonts w:asciiTheme="minorHAnsi" w:eastAsiaTheme="minorEastAsia" w:hAnsiTheme="minorHAnsi" w:cstheme="minorBidi"/>
          <w:sz w:val="22"/>
          <w:szCs w:val="22"/>
          <w:lang w:eastAsia="en-GB"/>
        </w:rPr>
        <w:tab/>
      </w:r>
      <w:r>
        <w:t>MAC address</w:t>
      </w:r>
      <w:r>
        <w:tab/>
      </w:r>
      <w:r>
        <w:fldChar w:fldCharType="begin" w:fldLock="1"/>
      </w:r>
      <w:r>
        <w:instrText xml:space="preserve"> PAGEREF _Toc98236006 \h </w:instrText>
      </w:r>
      <w:r>
        <w:fldChar w:fldCharType="separate"/>
      </w:r>
      <w:r>
        <w:t>293</w:t>
      </w:r>
      <w:r>
        <w:fldChar w:fldCharType="end"/>
      </w:r>
    </w:p>
    <w:p w14:paraId="427598C8" w14:textId="41B5975E" w:rsidR="00AB41F9" w:rsidRDefault="00AB41F9">
      <w:pPr>
        <w:pStyle w:val="TOC4"/>
        <w:rPr>
          <w:rFonts w:asciiTheme="minorHAnsi" w:eastAsiaTheme="minorEastAsia" w:hAnsiTheme="minorHAnsi" w:cstheme="minorBidi"/>
          <w:sz w:val="22"/>
          <w:szCs w:val="22"/>
          <w:lang w:eastAsia="en-GB"/>
        </w:rPr>
      </w:pPr>
      <w:r w:rsidRPr="00AB41F9">
        <w:t>8.2.94</w:t>
      </w:r>
      <w:r w:rsidRPr="00AB41F9">
        <w:rPr>
          <w:rFonts w:asciiTheme="minorHAnsi" w:eastAsiaTheme="minorEastAsia" w:hAnsiTheme="minorHAnsi" w:cstheme="minorBidi"/>
          <w:sz w:val="22"/>
          <w:szCs w:val="22"/>
          <w:lang w:eastAsia="en-GB"/>
        </w:rPr>
        <w:tab/>
      </w:r>
      <w:r w:rsidRPr="00B3403F">
        <w:rPr>
          <w:lang w:val="en-US"/>
        </w:rPr>
        <w:t>C-TAG (Customer-VLAN tag)</w:t>
      </w:r>
      <w:r>
        <w:tab/>
      </w:r>
      <w:r>
        <w:fldChar w:fldCharType="begin" w:fldLock="1"/>
      </w:r>
      <w:r>
        <w:instrText xml:space="preserve"> PAGEREF _Toc98236007 \h </w:instrText>
      </w:r>
      <w:r>
        <w:fldChar w:fldCharType="separate"/>
      </w:r>
      <w:r>
        <w:t>293</w:t>
      </w:r>
      <w:r>
        <w:fldChar w:fldCharType="end"/>
      </w:r>
    </w:p>
    <w:p w14:paraId="34730E64" w14:textId="5E0BD28C" w:rsidR="00AB41F9" w:rsidRDefault="00AB41F9">
      <w:pPr>
        <w:pStyle w:val="TOC4"/>
        <w:rPr>
          <w:rFonts w:asciiTheme="minorHAnsi" w:eastAsiaTheme="minorEastAsia" w:hAnsiTheme="minorHAnsi" w:cstheme="minorBidi"/>
          <w:sz w:val="22"/>
          <w:szCs w:val="22"/>
          <w:lang w:eastAsia="en-GB"/>
        </w:rPr>
      </w:pPr>
      <w:r>
        <w:t>8.</w:t>
      </w:r>
      <w:r w:rsidRPr="00AF482C">
        <w:rPr>
          <w:lang w:val="en-US"/>
        </w:rPr>
        <w:t>2.95</w:t>
      </w:r>
      <w:r>
        <w:rPr>
          <w:rFonts w:asciiTheme="minorHAnsi" w:eastAsiaTheme="minorEastAsia" w:hAnsiTheme="minorHAnsi" w:cstheme="minorBidi"/>
          <w:sz w:val="22"/>
          <w:szCs w:val="22"/>
          <w:lang w:eastAsia="en-GB"/>
        </w:rPr>
        <w:tab/>
      </w:r>
      <w:r>
        <w:t>S-TAG (Service-VLAN tag)</w:t>
      </w:r>
      <w:r>
        <w:tab/>
      </w:r>
      <w:r>
        <w:fldChar w:fldCharType="begin" w:fldLock="1"/>
      </w:r>
      <w:r>
        <w:instrText xml:space="preserve"> PAGEREF _Toc98236008 \h </w:instrText>
      </w:r>
      <w:r>
        <w:fldChar w:fldCharType="separate"/>
      </w:r>
      <w:r>
        <w:t>294</w:t>
      </w:r>
      <w:r>
        <w:fldChar w:fldCharType="end"/>
      </w:r>
    </w:p>
    <w:p w14:paraId="3CFBF516" w14:textId="1104646C" w:rsidR="00AB41F9" w:rsidRDefault="00AB41F9">
      <w:pPr>
        <w:pStyle w:val="TOC4"/>
        <w:rPr>
          <w:rFonts w:asciiTheme="minorHAnsi" w:eastAsiaTheme="minorEastAsia" w:hAnsiTheme="minorHAnsi" w:cstheme="minorBidi"/>
          <w:sz w:val="22"/>
          <w:szCs w:val="22"/>
          <w:lang w:eastAsia="en-GB"/>
        </w:rPr>
      </w:pPr>
      <w:r>
        <w:t>8.</w:t>
      </w:r>
      <w:r w:rsidRPr="00AF482C">
        <w:rPr>
          <w:lang w:val="en-US"/>
        </w:rPr>
        <w:t>2.96</w:t>
      </w:r>
      <w:r>
        <w:rPr>
          <w:rFonts w:asciiTheme="minorHAnsi" w:eastAsiaTheme="minorEastAsia" w:hAnsiTheme="minorHAnsi" w:cstheme="minorBidi"/>
          <w:sz w:val="22"/>
          <w:szCs w:val="22"/>
          <w:lang w:eastAsia="en-GB"/>
        </w:rPr>
        <w:tab/>
      </w:r>
      <w:r>
        <w:t>Ethertype</w:t>
      </w:r>
      <w:r>
        <w:tab/>
      </w:r>
      <w:r>
        <w:fldChar w:fldCharType="begin" w:fldLock="1"/>
      </w:r>
      <w:r>
        <w:instrText xml:space="preserve"> PAGEREF _Toc98236009 \h </w:instrText>
      </w:r>
      <w:r>
        <w:fldChar w:fldCharType="separate"/>
      </w:r>
      <w:r>
        <w:t>295</w:t>
      </w:r>
      <w:r>
        <w:fldChar w:fldCharType="end"/>
      </w:r>
    </w:p>
    <w:p w14:paraId="28F60FE8" w14:textId="63AF90CC" w:rsidR="00AB41F9" w:rsidRDefault="00AB41F9">
      <w:pPr>
        <w:pStyle w:val="TOC4"/>
        <w:rPr>
          <w:rFonts w:asciiTheme="minorHAnsi" w:eastAsiaTheme="minorEastAsia" w:hAnsiTheme="minorHAnsi" w:cstheme="minorBidi"/>
          <w:sz w:val="22"/>
          <w:szCs w:val="22"/>
          <w:lang w:eastAsia="en-GB"/>
        </w:rPr>
      </w:pPr>
      <w:r>
        <w:t>8.</w:t>
      </w:r>
      <w:r w:rsidRPr="00AF482C">
        <w:rPr>
          <w:lang w:val="en-US"/>
        </w:rPr>
        <w:t>2.97</w:t>
      </w:r>
      <w:r>
        <w:rPr>
          <w:rFonts w:asciiTheme="minorHAnsi" w:eastAsiaTheme="minorEastAsia" w:hAnsiTheme="minorHAnsi" w:cstheme="minorBidi"/>
          <w:sz w:val="22"/>
          <w:szCs w:val="22"/>
          <w:lang w:eastAsia="en-GB"/>
        </w:rPr>
        <w:tab/>
      </w:r>
      <w:r>
        <w:rPr>
          <w:lang w:eastAsia="zh-CN"/>
        </w:rPr>
        <w:t>Proxying</w:t>
      </w:r>
      <w:r>
        <w:tab/>
      </w:r>
      <w:r>
        <w:fldChar w:fldCharType="begin" w:fldLock="1"/>
      </w:r>
      <w:r>
        <w:instrText xml:space="preserve"> PAGEREF _Toc98236010 \h </w:instrText>
      </w:r>
      <w:r>
        <w:fldChar w:fldCharType="separate"/>
      </w:r>
      <w:r>
        <w:t>295</w:t>
      </w:r>
      <w:r>
        <w:fldChar w:fldCharType="end"/>
      </w:r>
    </w:p>
    <w:p w14:paraId="02CCF2A1" w14:textId="5BA6368A" w:rsidR="00AB41F9" w:rsidRDefault="00AB41F9">
      <w:pPr>
        <w:pStyle w:val="TOC4"/>
        <w:rPr>
          <w:rFonts w:asciiTheme="minorHAnsi" w:eastAsiaTheme="minorEastAsia" w:hAnsiTheme="minorHAnsi" w:cstheme="minorBidi"/>
          <w:sz w:val="22"/>
          <w:szCs w:val="22"/>
          <w:lang w:eastAsia="en-GB"/>
        </w:rPr>
      </w:pPr>
      <w:r>
        <w:t>8.</w:t>
      </w:r>
      <w:r w:rsidRPr="00AF482C">
        <w:rPr>
          <w:lang w:val="en-US"/>
        </w:rPr>
        <w:t>2.98</w:t>
      </w:r>
      <w:r>
        <w:rPr>
          <w:rFonts w:asciiTheme="minorHAnsi" w:eastAsiaTheme="minorEastAsia" w:hAnsiTheme="minorHAnsi" w:cstheme="minorBidi"/>
          <w:sz w:val="22"/>
          <w:szCs w:val="22"/>
          <w:lang w:eastAsia="en-GB"/>
        </w:rPr>
        <w:tab/>
      </w:r>
      <w:r>
        <w:t>Ethernet Filter ID</w:t>
      </w:r>
      <w:r>
        <w:tab/>
      </w:r>
      <w:r>
        <w:fldChar w:fldCharType="begin" w:fldLock="1"/>
      </w:r>
      <w:r>
        <w:instrText xml:space="preserve"> PAGEREF _Toc98236011 \h </w:instrText>
      </w:r>
      <w:r>
        <w:fldChar w:fldCharType="separate"/>
      </w:r>
      <w:r>
        <w:t>295</w:t>
      </w:r>
      <w:r>
        <w:fldChar w:fldCharType="end"/>
      </w:r>
    </w:p>
    <w:p w14:paraId="0B84B893" w14:textId="67F251B7" w:rsidR="00AB41F9" w:rsidRDefault="00AB41F9">
      <w:pPr>
        <w:pStyle w:val="TOC4"/>
        <w:rPr>
          <w:rFonts w:asciiTheme="minorHAnsi" w:eastAsiaTheme="minorEastAsia" w:hAnsiTheme="minorHAnsi" w:cstheme="minorBidi"/>
          <w:sz w:val="22"/>
          <w:szCs w:val="22"/>
          <w:lang w:eastAsia="en-GB"/>
        </w:rPr>
      </w:pPr>
      <w:r>
        <w:t>8.</w:t>
      </w:r>
      <w:r w:rsidRPr="00AF482C">
        <w:rPr>
          <w:lang w:val="en-US"/>
        </w:rPr>
        <w:t>2.99</w:t>
      </w:r>
      <w:r>
        <w:rPr>
          <w:rFonts w:asciiTheme="minorHAnsi" w:eastAsiaTheme="minorEastAsia" w:hAnsiTheme="minorHAnsi" w:cstheme="minorBidi"/>
          <w:sz w:val="22"/>
          <w:szCs w:val="22"/>
          <w:lang w:eastAsia="en-GB"/>
        </w:rPr>
        <w:tab/>
      </w:r>
      <w:r>
        <w:t>Ethernet Filter Properties</w:t>
      </w:r>
      <w:r>
        <w:tab/>
      </w:r>
      <w:r>
        <w:fldChar w:fldCharType="begin" w:fldLock="1"/>
      </w:r>
      <w:r>
        <w:instrText xml:space="preserve"> PAGEREF _Toc98236012 \h </w:instrText>
      </w:r>
      <w:r>
        <w:fldChar w:fldCharType="separate"/>
      </w:r>
      <w:r>
        <w:t>296</w:t>
      </w:r>
      <w:r>
        <w:fldChar w:fldCharType="end"/>
      </w:r>
    </w:p>
    <w:p w14:paraId="7DA987B6" w14:textId="733BD1DD" w:rsidR="00AB41F9" w:rsidRDefault="00AB41F9">
      <w:pPr>
        <w:pStyle w:val="TOC4"/>
        <w:rPr>
          <w:rFonts w:asciiTheme="minorHAnsi" w:eastAsiaTheme="minorEastAsia" w:hAnsiTheme="minorHAnsi" w:cstheme="minorBidi"/>
          <w:sz w:val="22"/>
          <w:szCs w:val="22"/>
          <w:lang w:eastAsia="en-GB"/>
        </w:rPr>
      </w:pPr>
      <w:r>
        <w:t>8.</w:t>
      </w:r>
      <w:r w:rsidRPr="00AF482C">
        <w:rPr>
          <w:lang w:val="en-US"/>
        </w:rPr>
        <w:t>2.100</w:t>
      </w:r>
      <w:r>
        <w:rPr>
          <w:rFonts w:asciiTheme="minorHAnsi" w:eastAsiaTheme="minorEastAsia" w:hAnsiTheme="minorHAnsi" w:cstheme="minorBidi"/>
          <w:sz w:val="22"/>
          <w:szCs w:val="22"/>
          <w:lang w:eastAsia="en-GB"/>
        </w:rPr>
        <w:tab/>
      </w:r>
      <w:r>
        <w:t>Suggested Buffering Packets Count</w:t>
      </w:r>
      <w:r>
        <w:tab/>
      </w:r>
      <w:r>
        <w:fldChar w:fldCharType="begin" w:fldLock="1"/>
      </w:r>
      <w:r>
        <w:instrText xml:space="preserve"> PAGEREF _Toc98236013 \h </w:instrText>
      </w:r>
      <w:r>
        <w:fldChar w:fldCharType="separate"/>
      </w:r>
      <w:r>
        <w:t>296</w:t>
      </w:r>
      <w:r>
        <w:fldChar w:fldCharType="end"/>
      </w:r>
    </w:p>
    <w:p w14:paraId="6BC85DAC" w14:textId="22B30BAD" w:rsidR="00AB41F9" w:rsidRDefault="00AB41F9">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User ID</w:t>
      </w:r>
      <w:r>
        <w:tab/>
      </w:r>
      <w:r>
        <w:fldChar w:fldCharType="begin" w:fldLock="1"/>
      </w:r>
      <w:r>
        <w:instrText xml:space="preserve"> PAGEREF _Toc98236014 \h </w:instrText>
      </w:r>
      <w:r>
        <w:fldChar w:fldCharType="separate"/>
      </w:r>
      <w:r>
        <w:t>296</w:t>
      </w:r>
      <w:r>
        <w:fldChar w:fldCharType="end"/>
      </w:r>
    </w:p>
    <w:p w14:paraId="00BE7744" w14:textId="6B35DBA6" w:rsidR="00AB41F9" w:rsidRDefault="00AB41F9">
      <w:pPr>
        <w:pStyle w:val="TOC4"/>
        <w:rPr>
          <w:rFonts w:asciiTheme="minorHAnsi" w:eastAsiaTheme="minorEastAsia" w:hAnsiTheme="minorHAnsi" w:cstheme="minorBidi"/>
          <w:sz w:val="22"/>
          <w:szCs w:val="22"/>
          <w:lang w:eastAsia="en-GB"/>
        </w:rPr>
      </w:pPr>
      <w:r w:rsidRPr="00AB41F9">
        <w:t>8.2.102</w:t>
      </w:r>
      <w:r w:rsidRPr="00AB41F9">
        <w:rPr>
          <w:rFonts w:asciiTheme="minorHAnsi" w:eastAsiaTheme="minorEastAsia" w:hAnsiTheme="minorHAnsi" w:cstheme="minorBidi"/>
          <w:sz w:val="22"/>
          <w:szCs w:val="22"/>
          <w:lang w:eastAsia="en-GB"/>
        </w:rPr>
        <w:tab/>
      </w:r>
      <w:r w:rsidRPr="00AF482C">
        <w:rPr>
          <w:lang w:val="fr-FR"/>
        </w:rPr>
        <w:t>Ethernet PDU Session Information</w:t>
      </w:r>
      <w:r>
        <w:tab/>
      </w:r>
      <w:r>
        <w:fldChar w:fldCharType="begin" w:fldLock="1"/>
      </w:r>
      <w:r>
        <w:instrText xml:space="preserve"> PAGEREF _Toc98236015 \h </w:instrText>
      </w:r>
      <w:r>
        <w:fldChar w:fldCharType="separate"/>
      </w:r>
      <w:r>
        <w:t>298</w:t>
      </w:r>
      <w:r>
        <w:fldChar w:fldCharType="end"/>
      </w:r>
    </w:p>
    <w:p w14:paraId="25F20ED9" w14:textId="4EE5449A" w:rsidR="00AB41F9" w:rsidRDefault="00AB41F9">
      <w:pPr>
        <w:pStyle w:val="TOC4"/>
        <w:rPr>
          <w:rFonts w:asciiTheme="minorHAnsi" w:eastAsiaTheme="minorEastAsia" w:hAnsiTheme="minorHAnsi" w:cstheme="minorBidi"/>
          <w:sz w:val="22"/>
          <w:szCs w:val="22"/>
          <w:lang w:eastAsia="en-GB"/>
        </w:rPr>
      </w:pPr>
      <w:r>
        <w:t>8.</w:t>
      </w:r>
      <w:r w:rsidRPr="00AF482C">
        <w:rPr>
          <w:lang w:val="en-US"/>
        </w:rPr>
        <w:t>2.103</w:t>
      </w:r>
      <w:r>
        <w:rPr>
          <w:rFonts w:asciiTheme="minorHAnsi" w:eastAsiaTheme="minorEastAsia" w:hAnsiTheme="minorHAnsi" w:cstheme="minorBidi"/>
          <w:sz w:val="22"/>
          <w:szCs w:val="22"/>
          <w:lang w:eastAsia="en-GB"/>
        </w:rPr>
        <w:tab/>
      </w:r>
      <w:r>
        <w:t>MAC Addresses Detected</w:t>
      </w:r>
      <w:r>
        <w:tab/>
      </w:r>
      <w:r>
        <w:fldChar w:fldCharType="begin" w:fldLock="1"/>
      </w:r>
      <w:r>
        <w:instrText xml:space="preserve"> PAGEREF _Toc98236016 \h </w:instrText>
      </w:r>
      <w:r>
        <w:fldChar w:fldCharType="separate"/>
      </w:r>
      <w:r>
        <w:t>298</w:t>
      </w:r>
      <w:r>
        <w:fldChar w:fldCharType="end"/>
      </w:r>
    </w:p>
    <w:p w14:paraId="52305594" w14:textId="0C012049" w:rsidR="00AB41F9" w:rsidRDefault="00AB41F9">
      <w:pPr>
        <w:pStyle w:val="TOC4"/>
        <w:rPr>
          <w:rFonts w:asciiTheme="minorHAnsi" w:eastAsiaTheme="minorEastAsia" w:hAnsiTheme="minorHAnsi" w:cstheme="minorBidi"/>
          <w:sz w:val="22"/>
          <w:szCs w:val="22"/>
          <w:lang w:eastAsia="en-GB"/>
        </w:rPr>
      </w:pPr>
      <w:r>
        <w:t>8.</w:t>
      </w:r>
      <w:r w:rsidRPr="00AF482C">
        <w:rPr>
          <w:lang w:val="en-US"/>
        </w:rPr>
        <w:t>2.104</w:t>
      </w:r>
      <w:r>
        <w:rPr>
          <w:rFonts w:asciiTheme="minorHAnsi" w:eastAsiaTheme="minorEastAsia" w:hAnsiTheme="minorHAnsi" w:cstheme="minorBidi"/>
          <w:sz w:val="22"/>
          <w:szCs w:val="22"/>
          <w:lang w:eastAsia="en-GB"/>
        </w:rPr>
        <w:tab/>
      </w:r>
      <w:r>
        <w:t>MAC Addresses Removed</w:t>
      </w:r>
      <w:r>
        <w:tab/>
      </w:r>
      <w:r>
        <w:fldChar w:fldCharType="begin" w:fldLock="1"/>
      </w:r>
      <w:r>
        <w:instrText xml:space="preserve"> PAGEREF _Toc98236017 \h </w:instrText>
      </w:r>
      <w:r>
        <w:fldChar w:fldCharType="separate"/>
      </w:r>
      <w:r>
        <w:t>299</w:t>
      </w:r>
      <w:r>
        <w:fldChar w:fldCharType="end"/>
      </w:r>
    </w:p>
    <w:p w14:paraId="234FDD54" w14:textId="5D28A401" w:rsidR="00AB41F9" w:rsidRDefault="00AB41F9">
      <w:pPr>
        <w:pStyle w:val="TOC4"/>
        <w:rPr>
          <w:rFonts w:asciiTheme="minorHAnsi" w:eastAsiaTheme="minorEastAsia" w:hAnsiTheme="minorHAnsi" w:cstheme="minorBidi"/>
          <w:sz w:val="22"/>
          <w:szCs w:val="22"/>
          <w:lang w:eastAsia="en-GB"/>
        </w:rPr>
      </w:pPr>
      <w:r>
        <w:t>8.</w:t>
      </w:r>
      <w:r w:rsidRPr="00AF482C">
        <w:rPr>
          <w:lang w:val="en-US"/>
        </w:rPr>
        <w:t>2.105</w:t>
      </w:r>
      <w:r>
        <w:rPr>
          <w:rFonts w:asciiTheme="minorHAnsi" w:eastAsiaTheme="minorEastAsia" w:hAnsiTheme="minorHAnsi" w:cstheme="minorBidi"/>
          <w:sz w:val="22"/>
          <w:szCs w:val="22"/>
          <w:lang w:eastAsia="en-GB"/>
        </w:rPr>
        <w:tab/>
      </w:r>
      <w:r>
        <w:t>Ethernet Inactivity Timer</w:t>
      </w:r>
      <w:r>
        <w:tab/>
      </w:r>
      <w:r>
        <w:fldChar w:fldCharType="begin" w:fldLock="1"/>
      </w:r>
      <w:r>
        <w:instrText xml:space="preserve"> PAGEREF _Toc98236018 \h </w:instrText>
      </w:r>
      <w:r>
        <w:fldChar w:fldCharType="separate"/>
      </w:r>
      <w:r>
        <w:t>299</w:t>
      </w:r>
      <w:r>
        <w:fldChar w:fldCharType="end"/>
      </w:r>
    </w:p>
    <w:p w14:paraId="49EAB77B" w14:textId="4E00F56A" w:rsidR="00AB41F9" w:rsidRDefault="00AB41F9">
      <w:pPr>
        <w:pStyle w:val="TOC4"/>
        <w:rPr>
          <w:rFonts w:asciiTheme="minorHAnsi" w:eastAsiaTheme="minorEastAsia" w:hAnsiTheme="minorHAnsi" w:cstheme="minorBidi"/>
          <w:sz w:val="22"/>
          <w:szCs w:val="22"/>
          <w:lang w:eastAsia="en-GB"/>
        </w:rPr>
      </w:pPr>
      <w:r>
        <w:t>8.</w:t>
      </w:r>
      <w:r w:rsidRPr="00AF482C">
        <w:rPr>
          <w:lang w:val="en-US"/>
        </w:rPr>
        <w:t>2.106</w:t>
      </w:r>
      <w:r>
        <w:rPr>
          <w:rFonts w:asciiTheme="minorHAnsi" w:eastAsiaTheme="minorEastAsia" w:hAnsiTheme="minorHAnsi" w:cstheme="minorBidi"/>
          <w:sz w:val="22"/>
          <w:szCs w:val="22"/>
          <w:lang w:eastAsia="en-GB"/>
        </w:rPr>
        <w:tab/>
      </w:r>
      <w:r>
        <w:t>Subsequent Event Quota</w:t>
      </w:r>
      <w:r>
        <w:tab/>
      </w:r>
      <w:r>
        <w:fldChar w:fldCharType="begin" w:fldLock="1"/>
      </w:r>
      <w:r>
        <w:instrText xml:space="preserve"> PAGEREF _Toc98236019 \h </w:instrText>
      </w:r>
      <w:r>
        <w:fldChar w:fldCharType="separate"/>
      </w:r>
      <w:r>
        <w:t>300</w:t>
      </w:r>
      <w:r>
        <w:fldChar w:fldCharType="end"/>
      </w:r>
    </w:p>
    <w:p w14:paraId="4C8DCCF7" w14:textId="464D052D" w:rsidR="00AB41F9" w:rsidRDefault="00AB41F9">
      <w:pPr>
        <w:pStyle w:val="TOC4"/>
        <w:rPr>
          <w:rFonts w:asciiTheme="minorHAnsi" w:eastAsiaTheme="minorEastAsia" w:hAnsiTheme="minorHAnsi" w:cstheme="minorBidi"/>
          <w:sz w:val="22"/>
          <w:szCs w:val="22"/>
          <w:lang w:eastAsia="en-GB"/>
        </w:rPr>
      </w:pPr>
      <w:r>
        <w:t>8.</w:t>
      </w:r>
      <w:r w:rsidRPr="00AF482C">
        <w:rPr>
          <w:lang w:val="en-US"/>
        </w:rPr>
        <w:t>2.107</w:t>
      </w:r>
      <w:r>
        <w:rPr>
          <w:rFonts w:asciiTheme="minorHAnsi" w:eastAsiaTheme="minorEastAsia" w:hAnsiTheme="minorHAnsi" w:cstheme="minorBidi"/>
          <w:sz w:val="22"/>
          <w:szCs w:val="22"/>
          <w:lang w:eastAsia="en-GB"/>
        </w:rPr>
        <w:tab/>
      </w:r>
      <w:r>
        <w:t>Subsequent Event Threshold</w:t>
      </w:r>
      <w:r>
        <w:tab/>
      </w:r>
      <w:r>
        <w:fldChar w:fldCharType="begin" w:fldLock="1"/>
      </w:r>
      <w:r>
        <w:instrText xml:space="preserve"> PAGEREF _Toc98236020 \h </w:instrText>
      </w:r>
      <w:r>
        <w:fldChar w:fldCharType="separate"/>
      </w:r>
      <w:r>
        <w:t>300</w:t>
      </w:r>
      <w:r>
        <w:fldChar w:fldCharType="end"/>
      </w:r>
    </w:p>
    <w:p w14:paraId="76FCED0E" w14:textId="494CF0A1" w:rsidR="00AB41F9" w:rsidRDefault="00AB41F9">
      <w:pPr>
        <w:pStyle w:val="TOC4"/>
        <w:rPr>
          <w:rFonts w:asciiTheme="minorHAnsi" w:eastAsiaTheme="minorEastAsia" w:hAnsiTheme="minorHAnsi" w:cstheme="minorBidi"/>
          <w:sz w:val="22"/>
          <w:szCs w:val="22"/>
          <w:lang w:eastAsia="en-GB"/>
        </w:rPr>
      </w:pPr>
      <w:r>
        <w:t>8.</w:t>
      </w:r>
      <w:r w:rsidRPr="00AF482C">
        <w:rPr>
          <w:lang w:val="en-US"/>
        </w:rPr>
        <w:t>2.108</w:t>
      </w:r>
      <w:r>
        <w:rPr>
          <w:rFonts w:asciiTheme="minorHAnsi" w:eastAsiaTheme="minorEastAsia" w:hAnsiTheme="minorHAnsi" w:cstheme="minorBidi"/>
          <w:sz w:val="22"/>
          <w:szCs w:val="22"/>
          <w:lang w:eastAsia="en-GB"/>
        </w:rPr>
        <w:tab/>
      </w:r>
      <w:r>
        <w:t>Trace Information</w:t>
      </w:r>
      <w:r>
        <w:tab/>
      </w:r>
      <w:r>
        <w:fldChar w:fldCharType="begin" w:fldLock="1"/>
      </w:r>
      <w:r>
        <w:instrText xml:space="preserve"> PAGEREF _Toc98236021 \h </w:instrText>
      </w:r>
      <w:r>
        <w:fldChar w:fldCharType="separate"/>
      </w:r>
      <w:r>
        <w:t>300</w:t>
      </w:r>
      <w:r>
        <w:fldChar w:fldCharType="end"/>
      </w:r>
    </w:p>
    <w:p w14:paraId="601F1D4F" w14:textId="456AB916" w:rsidR="00AB41F9" w:rsidRDefault="00AB41F9">
      <w:pPr>
        <w:pStyle w:val="TOC4"/>
        <w:rPr>
          <w:rFonts w:asciiTheme="minorHAnsi" w:eastAsiaTheme="minorEastAsia" w:hAnsiTheme="minorHAnsi" w:cstheme="minorBidi"/>
          <w:sz w:val="22"/>
          <w:szCs w:val="22"/>
          <w:lang w:eastAsia="en-GB"/>
        </w:rPr>
      </w:pPr>
      <w:r>
        <w:t>8.</w:t>
      </w:r>
      <w:r w:rsidRPr="00AF482C">
        <w:rPr>
          <w:lang w:val="en-US"/>
        </w:rPr>
        <w:t>2.109</w:t>
      </w:r>
      <w:r>
        <w:rPr>
          <w:rFonts w:asciiTheme="minorHAnsi" w:eastAsiaTheme="minorEastAsia" w:hAnsiTheme="minorHAnsi" w:cstheme="minorBidi"/>
          <w:sz w:val="22"/>
          <w:szCs w:val="22"/>
          <w:lang w:eastAsia="en-GB"/>
        </w:rPr>
        <w:tab/>
      </w:r>
      <w:r>
        <w:t>Framed-Route</w:t>
      </w:r>
      <w:r>
        <w:tab/>
      </w:r>
      <w:r>
        <w:fldChar w:fldCharType="begin" w:fldLock="1"/>
      </w:r>
      <w:r>
        <w:instrText xml:space="preserve"> PAGEREF _Toc98236022 \h </w:instrText>
      </w:r>
      <w:r>
        <w:fldChar w:fldCharType="separate"/>
      </w:r>
      <w:r>
        <w:t>301</w:t>
      </w:r>
      <w:r>
        <w:fldChar w:fldCharType="end"/>
      </w:r>
    </w:p>
    <w:p w14:paraId="24B436D8" w14:textId="40532F65" w:rsidR="00AB41F9" w:rsidRDefault="00AB41F9">
      <w:pPr>
        <w:pStyle w:val="TOC4"/>
        <w:rPr>
          <w:rFonts w:asciiTheme="minorHAnsi" w:eastAsiaTheme="minorEastAsia" w:hAnsiTheme="minorHAnsi" w:cstheme="minorBidi"/>
          <w:sz w:val="22"/>
          <w:szCs w:val="22"/>
          <w:lang w:eastAsia="en-GB"/>
        </w:rPr>
      </w:pPr>
      <w:r>
        <w:t>8.</w:t>
      </w:r>
      <w:r w:rsidRPr="00AF482C">
        <w:rPr>
          <w:lang w:val="en-US"/>
        </w:rPr>
        <w:t>2.110</w:t>
      </w:r>
      <w:r>
        <w:rPr>
          <w:rFonts w:asciiTheme="minorHAnsi" w:eastAsiaTheme="minorEastAsia" w:hAnsiTheme="minorHAnsi" w:cstheme="minorBidi"/>
          <w:sz w:val="22"/>
          <w:szCs w:val="22"/>
          <w:lang w:eastAsia="en-GB"/>
        </w:rPr>
        <w:tab/>
      </w:r>
      <w:r>
        <w:t>Framed-Routing</w:t>
      </w:r>
      <w:r>
        <w:tab/>
      </w:r>
      <w:r>
        <w:fldChar w:fldCharType="begin" w:fldLock="1"/>
      </w:r>
      <w:r>
        <w:instrText xml:space="preserve"> PAGEREF _Toc98236023 \h </w:instrText>
      </w:r>
      <w:r>
        <w:fldChar w:fldCharType="separate"/>
      </w:r>
      <w:r>
        <w:t>301</w:t>
      </w:r>
      <w:r>
        <w:fldChar w:fldCharType="end"/>
      </w:r>
    </w:p>
    <w:p w14:paraId="30A8B976" w14:textId="4B2E5B04" w:rsidR="00AB41F9" w:rsidRDefault="00AB41F9">
      <w:pPr>
        <w:pStyle w:val="TOC4"/>
        <w:rPr>
          <w:rFonts w:asciiTheme="minorHAnsi" w:eastAsiaTheme="minorEastAsia" w:hAnsiTheme="minorHAnsi" w:cstheme="minorBidi"/>
          <w:sz w:val="22"/>
          <w:szCs w:val="22"/>
          <w:lang w:eastAsia="en-GB"/>
        </w:rPr>
      </w:pPr>
      <w:r>
        <w:t>8.</w:t>
      </w:r>
      <w:r w:rsidRPr="00AF482C">
        <w:rPr>
          <w:lang w:val="en-US"/>
        </w:rPr>
        <w:t>2.111</w:t>
      </w:r>
      <w:r>
        <w:rPr>
          <w:rFonts w:asciiTheme="minorHAnsi" w:eastAsiaTheme="minorEastAsia" w:hAnsiTheme="minorHAnsi" w:cstheme="minorBidi"/>
          <w:sz w:val="22"/>
          <w:szCs w:val="22"/>
          <w:lang w:eastAsia="en-GB"/>
        </w:rPr>
        <w:tab/>
      </w:r>
      <w:r>
        <w:t>Framed-IPv6-Route</w:t>
      </w:r>
      <w:r>
        <w:tab/>
      </w:r>
      <w:r>
        <w:fldChar w:fldCharType="begin" w:fldLock="1"/>
      </w:r>
      <w:r>
        <w:instrText xml:space="preserve"> PAGEREF _Toc98236024 \h </w:instrText>
      </w:r>
      <w:r>
        <w:fldChar w:fldCharType="separate"/>
      </w:r>
      <w:r>
        <w:t>301</w:t>
      </w:r>
      <w:r>
        <w:fldChar w:fldCharType="end"/>
      </w:r>
    </w:p>
    <w:p w14:paraId="53DFB829" w14:textId="37762182" w:rsidR="00AB41F9" w:rsidRDefault="00AB41F9">
      <w:pPr>
        <w:pStyle w:val="TOC4"/>
        <w:rPr>
          <w:rFonts w:asciiTheme="minorHAnsi" w:eastAsiaTheme="minorEastAsia" w:hAnsiTheme="minorHAnsi" w:cstheme="minorBidi"/>
          <w:sz w:val="22"/>
          <w:szCs w:val="22"/>
          <w:lang w:eastAsia="en-GB"/>
        </w:rPr>
      </w:pPr>
      <w:r>
        <w:t>8.</w:t>
      </w:r>
      <w:r w:rsidRPr="00AF482C">
        <w:rPr>
          <w:lang w:val="en-US"/>
        </w:rPr>
        <w:t>2.112</w:t>
      </w:r>
      <w:r>
        <w:rPr>
          <w:rFonts w:asciiTheme="minorHAnsi" w:eastAsiaTheme="minorEastAsia" w:hAnsiTheme="minorHAnsi" w:cstheme="minorBidi"/>
          <w:sz w:val="22"/>
          <w:szCs w:val="22"/>
          <w:lang w:eastAsia="en-GB"/>
        </w:rPr>
        <w:tab/>
      </w:r>
      <w:r>
        <w:t>Event Quota</w:t>
      </w:r>
      <w:r>
        <w:tab/>
      </w:r>
      <w:r>
        <w:fldChar w:fldCharType="begin" w:fldLock="1"/>
      </w:r>
      <w:r>
        <w:instrText xml:space="preserve"> PAGEREF _Toc98236025 \h </w:instrText>
      </w:r>
      <w:r>
        <w:fldChar w:fldCharType="separate"/>
      </w:r>
      <w:r>
        <w:t>301</w:t>
      </w:r>
      <w:r>
        <w:fldChar w:fldCharType="end"/>
      </w:r>
    </w:p>
    <w:p w14:paraId="48A8E3FF" w14:textId="59F6BFEC" w:rsidR="00AB41F9" w:rsidRDefault="00AB41F9">
      <w:pPr>
        <w:pStyle w:val="TOC4"/>
        <w:rPr>
          <w:rFonts w:asciiTheme="minorHAnsi" w:eastAsiaTheme="minorEastAsia" w:hAnsiTheme="minorHAnsi" w:cstheme="minorBidi"/>
          <w:sz w:val="22"/>
          <w:szCs w:val="22"/>
          <w:lang w:eastAsia="en-GB"/>
        </w:rPr>
      </w:pPr>
      <w:r>
        <w:t>8.</w:t>
      </w:r>
      <w:r w:rsidRPr="00AF482C">
        <w:rPr>
          <w:lang w:val="en-US"/>
        </w:rPr>
        <w:t>2.113</w:t>
      </w:r>
      <w:r>
        <w:rPr>
          <w:rFonts w:asciiTheme="minorHAnsi" w:eastAsiaTheme="minorEastAsia" w:hAnsiTheme="minorHAnsi" w:cstheme="minorBidi"/>
          <w:sz w:val="22"/>
          <w:szCs w:val="22"/>
          <w:lang w:eastAsia="en-GB"/>
        </w:rPr>
        <w:tab/>
      </w:r>
      <w:r>
        <w:t>Event Threshold</w:t>
      </w:r>
      <w:r>
        <w:tab/>
      </w:r>
      <w:r>
        <w:fldChar w:fldCharType="begin" w:fldLock="1"/>
      </w:r>
      <w:r>
        <w:instrText xml:space="preserve"> PAGEREF _Toc98236026 \h </w:instrText>
      </w:r>
      <w:r>
        <w:fldChar w:fldCharType="separate"/>
      </w:r>
      <w:r>
        <w:t>302</w:t>
      </w:r>
      <w:r>
        <w:fldChar w:fldCharType="end"/>
      </w:r>
    </w:p>
    <w:p w14:paraId="123F8515" w14:textId="3C7D2DC4" w:rsidR="00AB41F9" w:rsidRDefault="00AB41F9">
      <w:pPr>
        <w:pStyle w:val="TOC4"/>
        <w:rPr>
          <w:rFonts w:asciiTheme="minorHAnsi" w:eastAsiaTheme="minorEastAsia" w:hAnsiTheme="minorHAnsi" w:cstheme="minorBidi"/>
          <w:sz w:val="22"/>
          <w:szCs w:val="22"/>
          <w:lang w:eastAsia="en-GB"/>
        </w:rPr>
      </w:pPr>
      <w:r>
        <w:t>8.</w:t>
      </w:r>
      <w:r w:rsidRPr="00AF482C">
        <w:rPr>
          <w:lang w:val="en-US"/>
        </w:rPr>
        <w:t>2.114</w:t>
      </w:r>
      <w:r>
        <w:rPr>
          <w:rFonts w:asciiTheme="minorHAnsi" w:eastAsiaTheme="minorEastAsia" w:hAnsiTheme="minorHAnsi" w:cstheme="minorBidi"/>
          <w:sz w:val="22"/>
          <w:szCs w:val="22"/>
          <w:lang w:eastAsia="en-GB"/>
        </w:rPr>
        <w:tab/>
      </w:r>
      <w:r>
        <w:t>Time Stamp</w:t>
      </w:r>
      <w:r>
        <w:tab/>
      </w:r>
      <w:r>
        <w:fldChar w:fldCharType="begin" w:fldLock="1"/>
      </w:r>
      <w:r>
        <w:instrText xml:space="preserve"> PAGEREF _Toc98236027 \h </w:instrText>
      </w:r>
      <w:r>
        <w:fldChar w:fldCharType="separate"/>
      </w:r>
      <w:r>
        <w:t>302</w:t>
      </w:r>
      <w:r>
        <w:fldChar w:fldCharType="end"/>
      </w:r>
    </w:p>
    <w:p w14:paraId="29E12922" w14:textId="210189B4" w:rsidR="00AB41F9" w:rsidRDefault="00AB41F9">
      <w:pPr>
        <w:pStyle w:val="TOC4"/>
        <w:rPr>
          <w:rFonts w:asciiTheme="minorHAnsi" w:eastAsiaTheme="minorEastAsia" w:hAnsiTheme="minorHAnsi" w:cstheme="minorBidi"/>
          <w:sz w:val="22"/>
          <w:szCs w:val="22"/>
          <w:lang w:eastAsia="en-GB"/>
        </w:rPr>
      </w:pPr>
      <w:r>
        <w:t>8.</w:t>
      </w:r>
      <w:r w:rsidRPr="00AF482C">
        <w:rPr>
          <w:lang w:val="en-US"/>
        </w:rPr>
        <w:t>2.115</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_Toc98236028 \h </w:instrText>
      </w:r>
      <w:r>
        <w:fldChar w:fldCharType="separate"/>
      </w:r>
      <w:r>
        <w:t>302</w:t>
      </w:r>
      <w:r>
        <w:fldChar w:fldCharType="end"/>
      </w:r>
    </w:p>
    <w:p w14:paraId="3DF3C12A" w14:textId="052DBD13" w:rsidR="00AB41F9" w:rsidRDefault="00AB41F9">
      <w:pPr>
        <w:pStyle w:val="TOC4"/>
        <w:rPr>
          <w:rFonts w:asciiTheme="minorHAnsi" w:eastAsiaTheme="minorEastAsia" w:hAnsiTheme="minorHAnsi" w:cstheme="minorBidi"/>
          <w:sz w:val="22"/>
          <w:szCs w:val="22"/>
          <w:lang w:eastAsia="en-GB"/>
        </w:rPr>
      </w:pPr>
      <w:r>
        <w:t>8.</w:t>
      </w:r>
      <w:r w:rsidRPr="00AF482C">
        <w:rPr>
          <w:lang w:val="en-US"/>
        </w:rPr>
        <w:t>2.116</w:t>
      </w:r>
      <w:r>
        <w:rPr>
          <w:rFonts w:asciiTheme="minorHAnsi" w:eastAsiaTheme="minorEastAsia" w:hAnsiTheme="minorHAnsi" w:cstheme="minorBidi"/>
          <w:sz w:val="22"/>
          <w:szCs w:val="22"/>
          <w:lang w:eastAsia="en-GB"/>
        </w:rPr>
        <w:tab/>
      </w:r>
      <w:r>
        <w:t>Paging Policy Indicator (PPI)</w:t>
      </w:r>
      <w:r>
        <w:tab/>
      </w:r>
      <w:r>
        <w:fldChar w:fldCharType="begin" w:fldLock="1"/>
      </w:r>
      <w:r>
        <w:instrText xml:space="preserve"> PAGEREF _Toc98236029 \h </w:instrText>
      </w:r>
      <w:r>
        <w:fldChar w:fldCharType="separate"/>
      </w:r>
      <w:r>
        <w:t>303</w:t>
      </w:r>
      <w:r>
        <w:fldChar w:fldCharType="end"/>
      </w:r>
    </w:p>
    <w:p w14:paraId="4B462A7E" w14:textId="085B6473" w:rsidR="00AB41F9" w:rsidRDefault="00AB41F9">
      <w:pPr>
        <w:pStyle w:val="TOC4"/>
        <w:rPr>
          <w:rFonts w:asciiTheme="minorHAnsi" w:eastAsiaTheme="minorEastAsia" w:hAnsiTheme="minorHAnsi" w:cstheme="minorBidi"/>
          <w:sz w:val="22"/>
          <w:szCs w:val="22"/>
          <w:lang w:eastAsia="en-GB"/>
        </w:rPr>
      </w:pPr>
      <w:r>
        <w:t>8.</w:t>
      </w:r>
      <w:r>
        <w:rPr>
          <w:lang w:eastAsia="zh-CN"/>
        </w:rPr>
        <w:t>2.117</w:t>
      </w:r>
      <w:r>
        <w:rPr>
          <w:rFonts w:asciiTheme="minorHAnsi" w:eastAsiaTheme="minorEastAsia" w:hAnsiTheme="minorHAnsi" w:cstheme="minorBidi"/>
          <w:sz w:val="22"/>
          <w:szCs w:val="22"/>
          <w:lang w:eastAsia="en-GB"/>
        </w:rPr>
        <w:tab/>
      </w:r>
      <w:r>
        <w:rPr>
          <w:lang w:eastAsia="zh-CN"/>
        </w:rPr>
        <w:t>APN/DNN</w:t>
      </w:r>
      <w:r>
        <w:tab/>
      </w:r>
      <w:r>
        <w:fldChar w:fldCharType="begin" w:fldLock="1"/>
      </w:r>
      <w:r>
        <w:instrText xml:space="preserve"> PAGEREF _Toc98236030 \h </w:instrText>
      </w:r>
      <w:r>
        <w:fldChar w:fldCharType="separate"/>
      </w:r>
      <w:r>
        <w:t>303</w:t>
      </w:r>
      <w:r>
        <w:fldChar w:fldCharType="end"/>
      </w:r>
    </w:p>
    <w:p w14:paraId="5DD9137D" w14:textId="50B609E6" w:rsidR="00AB41F9" w:rsidRDefault="00AB41F9">
      <w:pPr>
        <w:pStyle w:val="TOC4"/>
        <w:rPr>
          <w:rFonts w:asciiTheme="minorHAnsi" w:eastAsiaTheme="minorEastAsia" w:hAnsiTheme="minorHAnsi" w:cstheme="minorBidi"/>
          <w:sz w:val="22"/>
          <w:szCs w:val="22"/>
          <w:lang w:eastAsia="en-GB"/>
        </w:rPr>
      </w:pPr>
      <w:r>
        <w:t>8.</w:t>
      </w:r>
      <w:r>
        <w:rPr>
          <w:lang w:eastAsia="zh-CN"/>
        </w:rPr>
        <w:t>2.118</w:t>
      </w:r>
      <w:r>
        <w:rPr>
          <w:rFonts w:asciiTheme="minorHAnsi" w:eastAsiaTheme="minorEastAsia" w:hAnsiTheme="minorHAnsi" w:cstheme="minorBidi"/>
          <w:sz w:val="22"/>
          <w:szCs w:val="22"/>
          <w:lang w:eastAsia="en-GB"/>
        </w:rPr>
        <w:tab/>
      </w:r>
      <w:r>
        <w:rPr>
          <w:lang w:eastAsia="zh-CN"/>
        </w:rPr>
        <w:t>3GPP</w:t>
      </w:r>
      <w:r>
        <w:t xml:space="preserve"> </w:t>
      </w:r>
      <w:r>
        <w:rPr>
          <w:lang w:eastAsia="zh-CN"/>
        </w:rPr>
        <w:t>Interface Type</w:t>
      </w:r>
      <w:r>
        <w:tab/>
      </w:r>
      <w:r>
        <w:fldChar w:fldCharType="begin" w:fldLock="1"/>
      </w:r>
      <w:r>
        <w:instrText xml:space="preserve"> PAGEREF _Toc98236031 \h </w:instrText>
      </w:r>
      <w:r>
        <w:fldChar w:fldCharType="separate"/>
      </w:r>
      <w:r>
        <w:t>303</w:t>
      </w:r>
      <w:r>
        <w:fldChar w:fldCharType="end"/>
      </w:r>
    </w:p>
    <w:p w14:paraId="6BCD9BF1" w14:textId="5A3AC835" w:rsidR="00AB41F9" w:rsidRDefault="00AB41F9">
      <w:pPr>
        <w:pStyle w:val="TOC4"/>
        <w:rPr>
          <w:rFonts w:asciiTheme="minorHAnsi" w:eastAsiaTheme="minorEastAsia" w:hAnsiTheme="minorHAnsi" w:cstheme="minorBidi"/>
          <w:sz w:val="22"/>
          <w:szCs w:val="22"/>
          <w:lang w:eastAsia="en-GB"/>
        </w:rPr>
      </w:pPr>
      <w:r>
        <w:t>8.</w:t>
      </w:r>
      <w:r w:rsidRPr="00AF482C">
        <w:rPr>
          <w:lang w:val="en-US"/>
        </w:rPr>
        <w:t>2.119</w:t>
      </w:r>
      <w:r>
        <w:rPr>
          <w:rFonts w:asciiTheme="minorHAnsi" w:eastAsiaTheme="minorEastAsia" w:hAnsiTheme="minorHAnsi" w:cstheme="minorBidi"/>
          <w:sz w:val="22"/>
          <w:szCs w:val="22"/>
          <w:lang w:eastAsia="en-GB"/>
        </w:rPr>
        <w:tab/>
      </w:r>
      <w:r>
        <w:t>PFCPSRReq-Flags</w:t>
      </w:r>
      <w:r>
        <w:tab/>
      </w:r>
      <w:r>
        <w:fldChar w:fldCharType="begin" w:fldLock="1"/>
      </w:r>
      <w:r>
        <w:instrText xml:space="preserve"> PAGEREF _Toc98236032 \h </w:instrText>
      </w:r>
      <w:r>
        <w:fldChar w:fldCharType="separate"/>
      </w:r>
      <w:r>
        <w:t>304</w:t>
      </w:r>
      <w:r>
        <w:fldChar w:fldCharType="end"/>
      </w:r>
    </w:p>
    <w:p w14:paraId="49E45E37" w14:textId="4D9D379A" w:rsidR="00AB41F9" w:rsidRDefault="00AB41F9">
      <w:pPr>
        <w:pStyle w:val="TOC4"/>
        <w:rPr>
          <w:rFonts w:asciiTheme="minorHAnsi" w:eastAsiaTheme="minorEastAsia" w:hAnsiTheme="minorHAnsi" w:cstheme="minorBidi"/>
          <w:sz w:val="22"/>
          <w:szCs w:val="22"/>
          <w:lang w:eastAsia="en-GB"/>
        </w:rPr>
      </w:pPr>
      <w:r>
        <w:t>8.</w:t>
      </w:r>
      <w:r w:rsidRPr="00AF482C">
        <w:rPr>
          <w:lang w:val="en-US"/>
        </w:rPr>
        <w:t>2.120</w:t>
      </w:r>
      <w:r>
        <w:rPr>
          <w:rFonts w:asciiTheme="minorHAnsi" w:eastAsiaTheme="minorEastAsia" w:hAnsiTheme="minorHAnsi" w:cstheme="minorBidi"/>
          <w:sz w:val="22"/>
          <w:szCs w:val="22"/>
          <w:lang w:eastAsia="en-GB"/>
        </w:rPr>
        <w:tab/>
      </w:r>
      <w:r>
        <w:t>PFCPAUReq-Flags</w:t>
      </w:r>
      <w:r>
        <w:tab/>
      </w:r>
      <w:r>
        <w:fldChar w:fldCharType="begin" w:fldLock="1"/>
      </w:r>
      <w:r>
        <w:instrText xml:space="preserve"> PAGEREF _Toc98236033 \h </w:instrText>
      </w:r>
      <w:r>
        <w:fldChar w:fldCharType="separate"/>
      </w:r>
      <w:r>
        <w:t>305</w:t>
      </w:r>
      <w:r>
        <w:fldChar w:fldCharType="end"/>
      </w:r>
    </w:p>
    <w:p w14:paraId="58FF52F3" w14:textId="7687DA30" w:rsidR="00AB41F9" w:rsidRDefault="00AB41F9">
      <w:pPr>
        <w:pStyle w:val="TOC4"/>
        <w:rPr>
          <w:rFonts w:asciiTheme="minorHAnsi" w:eastAsiaTheme="minorEastAsia" w:hAnsiTheme="minorHAnsi" w:cstheme="minorBidi"/>
          <w:sz w:val="22"/>
          <w:szCs w:val="22"/>
          <w:lang w:eastAsia="en-GB"/>
        </w:rPr>
      </w:pPr>
      <w:r>
        <w:t>8.</w:t>
      </w:r>
      <w:r w:rsidRPr="00AF482C">
        <w:rPr>
          <w:lang w:val="en-US"/>
        </w:rPr>
        <w:t>2.121</w:t>
      </w:r>
      <w:r>
        <w:rPr>
          <w:rFonts w:asciiTheme="minorHAnsi" w:eastAsiaTheme="minorEastAsia" w:hAnsiTheme="minorHAnsi" w:cstheme="minorBidi"/>
          <w:sz w:val="22"/>
          <w:szCs w:val="22"/>
          <w:lang w:eastAsia="en-GB"/>
        </w:rPr>
        <w:tab/>
      </w:r>
      <w:r>
        <w:t>Activation Time</w:t>
      </w:r>
      <w:r>
        <w:tab/>
      </w:r>
      <w:r>
        <w:fldChar w:fldCharType="begin" w:fldLock="1"/>
      </w:r>
      <w:r>
        <w:instrText xml:space="preserve"> PAGEREF _Toc98236034 \h </w:instrText>
      </w:r>
      <w:r>
        <w:fldChar w:fldCharType="separate"/>
      </w:r>
      <w:r>
        <w:t>305</w:t>
      </w:r>
      <w:r>
        <w:fldChar w:fldCharType="end"/>
      </w:r>
    </w:p>
    <w:p w14:paraId="561E0E7D" w14:textId="24E96B19" w:rsidR="00AB41F9" w:rsidRDefault="00AB41F9">
      <w:pPr>
        <w:pStyle w:val="TOC4"/>
        <w:rPr>
          <w:rFonts w:asciiTheme="minorHAnsi" w:eastAsiaTheme="minorEastAsia" w:hAnsiTheme="minorHAnsi" w:cstheme="minorBidi"/>
          <w:sz w:val="22"/>
          <w:szCs w:val="22"/>
          <w:lang w:eastAsia="en-GB"/>
        </w:rPr>
      </w:pPr>
      <w:r>
        <w:t>8.</w:t>
      </w:r>
      <w:r w:rsidRPr="00AF482C">
        <w:rPr>
          <w:lang w:val="en-US"/>
        </w:rPr>
        <w:t>2.122</w:t>
      </w:r>
      <w:r>
        <w:rPr>
          <w:rFonts w:asciiTheme="minorHAnsi" w:eastAsiaTheme="minorEastAsia" w:hAnsiTheme="minorHAnsi" w:cstheme="minorBidi"/>
          <w:sz w:val="22"/>
          <w:szCs w:val="22"/>
          <w:lang w:eastAsia="en-GB"/>
        </w:rPr>
        <w:tab/>
      </w:r>
      <w:r>
        <w:t>Deactivation Time</w:t>
      </w:r>
      <w:r>
        <w:tab/>
      </w:r>
      <w:r>
        <w:fldChar w:fldCharType="begin" w:fldLock="1"/>
      </w:r>
      <w:r>
        <w:instrText xml:space="preserve"> PAGEREF _Toc98236035 \h </w:instrText>
      </w:r>
      <w:r>
        <w:fldChar w:fldCharType="separate"/>
      </w:r>
      <w:r>
        <w:t>306</w:t>
      </w:r>
      <w:r>
        <w:fldChar w:fldCharType="end"/>
      </w:r>
    </w:p>
    <w:p w14:paraId="5A1EC5EC" w14:textId="4E170D1B" w:rsidR="00AB41F9" w:rsidRDefault="00AB41F9">
      <w:pPr>
        <w:pStyle w:val="TOC4"/>
        <w:rPr>
          <w:rFonts w:asciiTheme="minorHAnsi" w:eastAsiaTheme="minorEastAsia" w:hAnsiTheme="minorHAnsi" w:cstheme="minorBidi"/>
          <w:sz w:val="22"/>
          <w:szCs w:val="22"/>
          <w:lang w:eastAsia="en-GB"/>
        </w:rPr>
      </w:pPr>
      <w:r>
        <w:t>8.2.123</w:t>
      </w:r>
      <w:r>
        <w:rPr>
          <w:rFonts w:asciiTheme="minorHAnsi" w:eastAsiaTheme="minorEastAsia" w:hAnsiTheme="minorHAnsi" w:cstheme="minorBidi"/>
          <w:sz w:val="22"/>
          <w:szCs w:val="22"/>
          <w:lang w:eastAsia="en-GB"/>
        </w:rPr>
        <w:tab/>
      </w:r>
      <w:r>
        <w:t>MAR ID</w:t>
      </w:r>
      <w:r>
        <w:tab/>
      </w:r>
      <w:r>
        <w:fldChar w:fldCharType="begin" w:fldLock="1"/>
      </w:r>
      <w:r>
        <w:instrText xml:space="preserve"> PAGEREF _Toc98236036 \h </w:instrText>
      </w:r>
      <w:r>
        <w:fldChar w:fldCharType="separate"/>
      </w:r>
      <w:r>
        <w:t>306</w:t>
      </w:r>
      <w:r>
        <w:fldChar w:fldCharType="end"/>
      </w:r>
    </w:p>
    <w:p w14:paraId="699BD9E1" w14:textId="22C8E1DC" w:rsidR="00AB41F9" w:rsidRDefault="00AB41F9">
      <w:pPr>
        <w:pStyle w:val="TOC4"/>
        <w:rPr>
          <w:rFonts w:asciiTheme="minorHAnsi" w:eastAsiaTheme="minorEastAsia" w:hAnsiTheme="minorHAnsi" w:cstheme="minorBidi"/>
          <w:sz w:val="22"/>
          <w:szCs w:val="22"/>
          <w:lang w:eastAsia="en-GB"/>
        </w:rPr>
      </w:pPr>
      <w:r>
        <w:t>8.</w:t>
      </w:r>
      <w:r w:rsidRPr="00AF482C">
        <w:rPr>
          <w:lang w:val="en-US"/>
        </w:rPr>
        <w:t>2.124</w:t>
      </w:r>
      <w:r>
        <w:rPr>
          <w:rFonts w:asciiTheme="minorHAnsi" w:eastAsiaTheme="minorEastAsia" w:hAnsiTheme="minorHAnsi" w:cstheme="minorBidi"/>
          <w:sz w:val="22"/>
          <w:szCs w:val="22"/>
          <w:lang w:eastAsia="en-GB"/>
        </w:rPr>
        <w:tab/>
      </w:r>
      <w:r>
        <w:t>Steering Functionality</w:t>
      </w:r>
      <w:r>
        <w:tab/>
      </w:r>
      <w:r>
        <w:fldChar w:fldCharType="begin" w:fldLock="1"/>
      </w:r>
      <w:r>
        <w:instrText xml:space="preserve"> PAGEREF _Toc98236037 \h </w:instrText>
      </w:r>
      <w:r>
        <w:fldChar w:fldCharType="separate"/>
      </w:r>
      <w:r>
        <w:t>306</w:t>
      </w:r>
      <w:r>
        <w:fldChar w:fldCharType="end"/>
      </w:r>
    </w:p>
    <w:p w14:paraId="1B028334" w14:textId="188BD2E9" w:rsidR="00AB41F9" w:rsidRDefault="00AB41F9">
      <w:pPr>
        <w:pStyle w:val="TOC4"/>
        <w:rPr>
          <w:rFonts w:asciiTheme="minorHAnsi" w:eastAsiaTheme="minorEastAsia" w:hAnsiTheme="minorHAnsi" w:cstheme="minorBidi"/>
          <w:sz w:val="22"/>
          <w:szCs w:val="22"/>
          <w:lang w:eastAsia="en-GB"/>
        </w:rPr>
      </w:pPr>
      <w:r>
        <w:t>8.</w:t>
      </w:r>
      <w:r w:rsidRPr="00AF482C">
        <w:rPr>
          <w:lang w:val="en-US"/>
        </w:rPr>
        <w:t>2.125</w:t>
      </w:r>
      <w:r>
        <w:rPr>
          <w:rFonts w:asciiTheme="minorHAnsi" w:eastAsiaTheme="minorEastAsia" w:hAnsiTheme="minorHAnsi" w:cstheme="minorBidi"/>
          <w:sz w:val="22"/>
          <w:szCs w:val="22"/>
          <w:lang w:eastAsia="en-GB"/>
        </w:rPr>
        <w:tab/>
      </w:r>
      <w:r>
        <w:t>Steering Mode</w:t>
      </w:r>
      <w:r>
        <w:tab/>
      </w:r>
      <w:r>
        <w:fldChar w:fldCharType="begin" w:fldLock="1"/>
      </w:r>
      <w:r>
        <w:instrText xml:space="preserve"> PAGEREF _Toc98236038 \h </w:instrText>
      </w:r>
      <w:r>
        <w:fldChar w:fldCharType="separate"/>
      </w:r>
      <w:r>
        <w:t>307</w:t>
      </w:r>
      <w:r>
        <w:fldChar w:fldCharType="end"/>
      </w:r>
    </w:p>
    <w:p w14:paraId="4A701C09" w14:textId="2F2602DA" w:rsidR="00AB41F9" w:rsidRDefault="00AB41F9">
      <w:pPr>
        <w:pStyle w:val="TOC4"/>
        <w:rPr>
          <w:rFonts w:asciiTheme="minorHAnsi" w:eastAsiaTheme="minorEastAsia" w:hAnsiTheme="minorHAnsi" w:cstheme="minorBidi"/>
          <w:sz w:val="22"/>
          <w:szCs w:val="22"/>
          <w:lang w:eastAsia="en-GB"/>
        </w:rPr>
      </w:pPr>
      <w:r>
        <w:t>8.</w:t>
      </w:r>
      <w:r w:rsidRPr="00AF482C">
        <w:rPr>
          <w:lang w:val="en-US"/>
        </w:rPr>
        <w:t>2.126</w:t>
      </w:r>
      <w:r>
        <w:rPr>
          <w:rFonts w:asciiTheme="minorHAnsi" w:eastAsiaTheme="minorEastAsia" w:hAnsiTheme="minorHAnsi" w:cstheme="minorBidi"/>
          <w:sz w:val="22"/>
          <w:szCs w:val="22"/>
          <w:lang w:eastAsia="en-GB"/>
        </w:rPr>
        <w:tab/>
      </w:r>
      <w:r>
        <w:t>Weight</w:t>
      </w:r>
      <w:r>
        <w:tab/>
      </w:r>
      <w:r>
        <w:fldChar w:fldCharType="begin" w:fldLock="1"/>
      </w:r>
      <w:r>
        <w:instrText xml:space="preserve"> PAGEREF _Toc98236039 \h </w:instrText>
      </w:r>
      <w:r>
        <w:fldChar w:fldCharType="separate"/>
      </w:r>
      <w:r>
        <w:t>307</w:t>
      </w:r>
      <w:r>
        <w:fldChar w:fldCharType="end"/>
      </w:r>
    </w:p>
    <w:p w14:paraId="49F05D4F" w14:textId="1B5AF819" w:rsidR="00AB41F9" w:rsidRDefault="00AB41F9">
      <w:pPr>
        <w:pStyle w:val="TOC4"/>
        <w:rPr>
          <w:rFonts w:asciiTheme="minorHAnsi" w:eastAsiaTheme="minorEastAsia" w:hAnsiTheme="minorHAnsi" w:cstheme="minorBidi"/>
          <w:sz w:val="22"/>
          <w:szCs w:val="22"/>
          <w:lang w:eastAsia="en-GB"/>
        </w:rPr>
      </w:pPr>
      <w:r>
        <w:t>8.</w:t>
      </w:r>
      <w:r w:rsidRPr="00AF482C">
        <w:rPr>
          <w:lang w:val="en-US"/>
        </w:rPr>
        <w:t>2.127</w:t>
      </w:r>
      <w:r>
        <w:rPr>
          <w:rFonts w:asciiTheme="minorHAnsi" w:eastAsiaTheme="minorEastAsia" w:hAnsiTheme="minorHAnsi" w:cstheme="minorBidi"/>
          <w:sz w:val="22"/>
          <w:szCs w:val="22"/>
          <w:lang w:eastAsia="en-GB"/>
        </w:rPr>
        <w:tab/>
      </w:r>
      <w:r>
        <w:t>Priority</w:t>
      </w:r>
      <w:r>
        <w:tab/>
      </w:r>
      <w:r>
        <w:fldChar w:fldCharType="begin" w:fldLock="1"/>
      </w:r>
      <w:r>
        <w:instrText xml:space="preserve"> PAGEREF _Toc98236040 \h </w:instrText>
      </w:r>
      <w:r>
        <w:fldChar w:fldCharType="separate"/>
      </w:r>
      <w:r>
        <w:t>307</w:t>
      </w:r>
      <w:r>
        <w:fldChar w:fldCharType="end"/>
      </w:r>
    </w:p>
    <w:p w14:paraId="253889F3" w14:textId="7078FDE4" w:rsidR="00AB41F9" w:rsidRDefault="00AB41F9">
      <w:pPr>
        <w:pStyle w:val="TOC4"/>
        <w:rPr>
          <w:rFonts w:asciiTheme="minorHAnsi" w:eastAsiaTheme="minorEastAsia" w:hAnsiTheme="minorHAnsi" w:cstheme="minorBidi"/>
          <w:sz w:val="22"/>
          <w:szCs w:val="22"/>
          <w:lang w:eastAsia="en-GB"/>
        </w:rPr>
      </w:pPr>
      <w:r>
        <w:t>8.2.128</w:t>
      </w:r>
      <w:r>
        <w:rPr>
          <w:rFonts w:asciiTheme="minorHAnsi" w:eastAsiaTheme="minorEastAsia" w:hAnsiTheme="minorHAnsi" w:cstheme="minorBidi"/>
          <w:sz w:val="22"/>
          <w:szCs w:val="22"/>
          <w:lang w:eastAsia="en-GB"/>
        </w:rPr>
        <w:tab/>
      </w:r>
      <w:r>
        <w:t>UE IP address Pool Identity</w:t>
      </w:r>
      <w:r>
        <w:tab/>
      </w:r>
      <w:r>
        <w:fldChar w:fldCharType="begin" w:fldLock="1"/>
      </w:r>
      <w:r>
        <w:instrText xml:space="preserve"> PAGEREF _Toc98236041 \h </w:instrText>
      </w:r>
      <w:r>
        <w:fldChar w:fldCharType="separate"/>
      </w:r>
      <w:r>
        <w:t>308</w:t>
      </w:r>
      <w:r>
        <w:fldChar w:fldCharType="end"/>
      </w:r>
    </w:p>
    <w:p w14:paraId="0510F87C" w14:textId="5403C4B6" w:rsidR="00AB41F9" w:rsidRDefault="00AB41F9">
      <w:pPr>
        <w:pStyle w:val="TOC4"/>
        <w:rPr>
          <w:rFonts w:asciiTheme="minorHAnsi" w:eastAsiaTheme="minorEastAsia" w:hAnsiTheme="minorHAnsi" w:cstheme="minorBidi"/>
          <w:sz w:val="22"/>
          <w:szCs w:val="22"/>
          <w:lang w:eastAsia="en-GB"/>
        </w:rPr>
      </w:pPr>
      <w:r>
        <w:t>8.2.129</w:t>
      </w:r>
      <w:r>
        <w:rPr>
          <w:rFonts w:asciiTheme="minorHAnsi" w:eastAsiaTheme="minorEastAsia" w:hAnsiTheme="minorHAnsi" w:cstheme="minorBidi"/>
          <w:sz w:val="22"/>
          <w:szCs w:val="22"/>
          <w:lang w:eastAsia="en-GB"/>
        </w:rPr>
        <w:tab/>
      </w:r>
      <w:r>
        <w:t>Alternative SMF IP Address</w:t>
      </w:r>
      <w:r>
        <w:tab/>
      </w:r>
      <w:r>
        <w:fldChar w:fldCharType="begin" w:fldLock="1"/>
      </w:r>
      <w:r>
        <w:instrText xml:space="preserve"> PAGEREF _Toc98236042 \h </w:instrText>
      </w:r>
      <w:r>
        <w:fldChar w:fldCharType="separate"/>
      </w:r>
      <w:r>
        <w:t>308</w:t>
      </w:r>
      <w:r>
        <w:fldChar w:fldCharType="end"/>
      </w:r>
    </w:p>
    <w:p w14:paraId="77197247" w14:textId="6DF4A02A" w:rsidR="00AB41F9" w:rsidRDefault="00AB41F9">
      <w:pPr>
        <w:pStyle w:val="TOC4"/>
        <w:rPr>
          <w:rFonts w:asciiTheme="minorHAnsi" w:eastAsiaTheme="minorEastAsia" w:hAnsiTheme="minorHAnsi" w:cstheme="minorBidi"/>
          <w:sz w:val="22"/>
          <w:szCs w:val="22"/>
          <w:lang w:eastAsia="en-GB"/>
        </w:rPr>
      </w:pPr>
      <w:r>
        <w:t>8.</w:t>
      </w:r>
      <w:r w:rsidRPr="00AF482C">
        <w:rPr>
          <w:lang w:val="en-US"/>
        </w:rPr>
        <w:t>2.130</w:t>
      </w:r>
      <w:r>
        <w:rPr>
          <w:rFonts w:asciiTheme="minorHAnsi" w:eastAsiaTheme="minorEastAsia" w:hAnsiTheme="minorHAnsi" w:cstheme="minorBidi"/>
          <w:sz w:val="22"/>
          <w:szCs w:val="22"/>
          <w:lang w:eastAsia="en-GB"/>
        </w:rPr>
        <w:tab/>
      </w:r>
      <w:r>
        <w:t>Packet Replication and Detection Carry-On Information</w:t>
      </w:r>
      <w:r>
        <w:tab/>
      </w:r>
      <w:r>
        <w:fldChar w:fldCharType="begin" w:fldLock="1"/>
      </w:r>
      <w:r>
        <w:instrText xml:space="preserve"> PAGEREF _Toc98236043 \h </w:instrText>
      </w:r>
      <w:r>
        <w:fldChar w:fldCharType="separate"/>
      </w:r>
      <w:r>
        <w:t>309</w:t>
      </w:r>
      <w:r>
        <w:fldChar w:fldCharType="end"/>
      </w:r>
    </w:p>
    <w:p w14:paraId="264207B4" w14:textId="2A699FF4" w:rsidR="00AB41F9" w:rsidRDefault="00AB41F9">
      <w:pPr>
        <w:pStyle w:val="TOC4"/>
        <w:rPr>
          <w:rFonts w:asciiTheme="minorHAnsi" w:eastAsiaTheme="minorEastAsia" w:hAnsiTheme="minorHAnsi" w:cstheme="minorBidi"/>
          <w:sz w:val="22"/>
          <w:szCs w:val="22"/>
          <w:lang w:eastAsia="en-GB"/>
        </w:rPr>
      </w:pPr>
      <w:r>
        <w:t>8.2.131</w:t>
      </w:r>
      <w:r>
        <w:rPr>
          <w:rFonts w:asciiTheme="minorHAnsi" w:eastAsiaTheme="minorEastAsia" w:hAnsiTheme="minorHAnsi" w:cstheme="minorBidi"/>
          <w:sz w:val="22"/>
          <w:szCs w:val="22"/>
          <w:lang w:eastAsia="en-GB"/>
        </w:rPr>
        <w:tab/>
      </w:r>
      <w:r>
        <w:t>SMF Set ID</w:t>
      </w:r>
      <w:r>
        <w:tab/>
      </w:r>
      <w:r>
        <w:fldChar w:fldCharType="begin" w:fldLock="1"/>
      </w:r>
      <w:r>
        <w:instrText xml:space="preserve"> PAGEREF _Toc98236044 \h </w:instrText>
      </w:r>
      <w:r>
        <w:fldChar w:fldCharType="separate"/>
      </w:r>
      <w:r>
        <w:t>309</w:t>
      </w:r>
      <w:r>
        <w:fldChar w:fldCharType="end"/>
      </w:r>
    </w:p>
    <w:p w14:paraId="4E2E4C3F" w14:textId="6DD38837" w:rsidR="00AB41F9" w:rsidRDefault="00AB41F9">
      <w:pPr>
        <w:pStyle w:val="TOC4"/>
        <w:rPr>
          <w:rFonts w:asciiTheme="minorHAnsi" w:eastAsiaTheme="minorEastAsia" w:hAnsiTheme="minorHAnsi" w:cstheme="minorBidi"/>
          <w:sz w:val="22"/>
          <w:szCs w:val="22"/>
          <w:lang w:eastAsia="en-GB"/>
        </w:rPr>
      </w:pPr>
      <w:r>
        <w:t>8.2.132</w:t>
      </w:r>
      <w:r>
        <w:rPr>
          <w:rFonts w:asciiTheme="minorHAnsi" w:eastAsiaTheme="minorEastAsia" w:hAnsiTheme="minorHAnsi" w:cstheme="minorBidi"/>
          <w:sz w:val="22"/>
          <w:szCs w:val="22"/>
          <w:lang w:eastAsia="en-GB"/>
        </w:rPr>
        <w:tab/>
      </w:r>
      <w:r>
        <w:t>Quota Validity Time</w:t>
      </w:r>
      <w:r>
        <w:tab/>
      </w:r>
      <w:r>
        <w:fldChar w:fldCharType="begin" w:fldLock="1"/>
      </w:r>
      <w:r>
        <w:instrText xml:space="preserve"> PAGEREF _Toc98236045 \h </w:instrText>
      </w:r>
      <w:r>
        <w:fldChar w:fldCharType="separate"/>
      </w:r>
      <w:r>
        <w:t>310</w:t>
      </w:r>
      <w:r>
        <w:fldChar w:fldCharType="end"/>
      </w:r>
    </w:p>
    <w:p w14:paraId="612FEE24" w14:textId="1067075F" w:rsidR="00AB41F9" w:rsidRDefault="00AB41F9">
      <w:pPr>
        <w:pStyle w:val="TOC4"/>
        <w:rPr>
          <w:rFonts w:asciiTheme="minorHAnsi" w:eastAsiaTheme="minorEastAsia" w:hAnsiTheme="minorHAnsi" w:cstheme="minorBidi"/>
          <w:sz w:val="22"/>
          <w:szCs w:val="22"/>
          <w:lang w:eastAsia="en-GB"/>
        </w:rPr>
      </w:pPr>
      <w:r w:rsidRPr="00AB41F9">
        <w:t>8.</w:t>
      </w:r>
      <w:r w:rsidRPr="00AB41F9">
        <w:rPr>
          <w:lang w:val="en-US"/>
        </w:rPr>
        <w:t>2.133</w:t>
      </w:r>
      <w:r w:rsidRPr="00AB41F9">
        <w:rPr>
          <w:rFonts w:asciiTheme="minorHAnsi" w:hAnsiTheme="minorHAnsi" w:cstheme="minorBidi"/>
          <w:sz w:val="22"/>
          <w:szCs w:val="22"/>
          <w:lang w:eastAsia="en-GB"/>
        </w:rPr>
        <w:tab/>
      </w:r>
      <w:r w:rsidRPr="00AF482C">
        <w:rPr>
          <w:rFonts w:eastAsia="SimSun"/>
        </w:rPr>
        <w:t>Number of Reports</w:t>
      </w:r>
      <w:r>
        <w:tab/>
      </w:r>
      <w:r>
        <w:fldChar w:fldCharType="begin" w:fldLock="1"/>
      </w:r>
      <w:r>
        <w:instrText xml:space="preserve"> PAGEREF _Toc98236046 \h </w:instrText>
      </w:r>
      <w:r>
        <w:fldChar w:fldCharType="separate"/>
      </w:r>
      <w:r>
        <w:t>310</w:t>
      </w:r>
      <w:r>
        <w:fldChar w:fldCharType="end"/>
      </w:r>
    </w:p>
    <w:p w14:paraId="06CFD271" w14:textId="4B1D3597" w:rsidR="00AB41F9" w:rsidRDefault="00AB41F9">
      <w:pPr>
        <w:pStyle w:val="TOC4"/>
        <w:rPr>
          <w:rFonts w:asciiTheme="minorHAnsi" w:eastAsiaTheme="minorEastAsia" w:hAnsiTheme="minorHAnsi" w:cstheme="minorBidi"/>
          <w:sz w:val="22"/>
          <w:szCs w:val="22"/>
          <w:lang w:eastAsia="en-GB"/>
        </w:rPr>
      </w:pPr>
      <w:r>
        <w:t>8.</w:t>
      </w:r>
      <w:r w:rsidRPr="00AF482C">
        <w:rPr>
          <w:lang w:val="en-US"/>
        </w:rPr>
        <w:t>2.134</w:t>
      </w:r>
      <w:r>
        <w:rPr>
          <w:rFonts w:asciiTheme="minorHAnsi" w:eastAsiaTheme="minorEastAsia" w:hAnsiTheme="minorHAnsi" w:cstheme="minorBidi"/>
          <w:sz w:val="22"/>
          <w:szCs w:val="22"/>
          <w:lang w:eastAsia="en-GB"/>
        </w:rPr>
        <w:tab/>
      </w:r>
      <w:r>
        <w:t>PFCPASRsp-Flags</w:t>
      </w:r>
      <w:r>
        <w:tab/>
      </w:r>
      <w:r>
        <w:fldChar w:fldCharType="begin" w:fldLock="1"/>
      </w:r>
      <w:r>
        <w:instrText xml:space="preserve"> PAGEREF _Toc98236047 \h </w:instrText>
      </w:r>
      <w:r>
        <w:fldChar w:fldCharType="separate"/>
      </w:r>
      <w:r>
        <w:t>310</w:t>
      </w:r>
      <w:r>
        <w:fldChar w:fldCharType="end"/>
      </w:r>
    </w:p>
    <w:p w14:paraId="6DC8FA16" w14:textId="065333E6" w:rsidR="00AB41F9" w:rsidRDefault="00AB41F9">
      <w:pPr>
        <w:pStyle w:val="TOC4"/>
        <w:rPr>
          <w:rFonts w:asciiTheme="minorHAnsi" w:eastAsiaTheme="minorEastAsia" w:hAnsiTheme="minorHAnsi" w:cstheme="minorBidi"/>
          <w:sz w:val="22"/>
          <w:szCs w:val="22"/>
          <w:lang w:eastAsia="en-GB"/>
        </w:rPr>
      </w:pPr>
      <w:r>
        <w:t>8.2.135</w:t>
      </w:r>
      <w:r>
        <w:rPr>
          <w:rFonts w:asciiTheme="minorHAnsi" w:eastAsiaTheme="minorEastAsia" w:hAnsiTheme="minorHAnsi" w:cstheme="minorBidi"/>
          <w:sz w:val="22"/>
          <w:szCs w:val="22"/>
          <w:lang w:eastAsia="en-GB"/>
        </w:rPr>
        <w:tab/>
      </w:r>
      <w:r>
        <w:t>CP PFCP Entity IP Address</w:t>
      </w:r>
      <w:r>
        <w:tab/>
      </w:r>
      <w:r>
        <w:fldChar w:fldCharType="begin" w:fldLock="1"/>
      </w:r>
      <w:r>
        <w:instrText xml:space="preserve"> PAGEREF _Toc98236048 \h </w:instrText>
      </w:r>
      <w:r>
        <w:fldChar w:fldCharType="separate"/>
      </w:r>
      <w:r>
        <w:t>311</w:t>
      </w:r>
      <w:r>
        <w:fldChar w:fldCharType="end"/>
      </w:r>
    </w:p>
    <w:p w14:paraId="522F114E" w14:textId="34A13F72" w:rsidR="00AB41F9" w:rsidRDefault="00AB41F9">
      <w:pPr>
        <w:pStyle w:val="TOC4"/>
        <w:rPr>
          <w:rFonts w:asciiTheme="minorHAnsi" w:eastAsiaTheme="minorEastAsia" w:hAnsiTheme="minorHAnsi" w:cstheme="minorBidi"/>
          <w:sz w:val="22"/>
          <w:szCs w:val="22"/>
          <w:lang w:eastAsia="en-GB"/>
        </w:rPr>
      </w:pPr>
      <w:r w:rsidRPr="00AB41F9">
        <w:t>8.</w:t>
      </w:r>
      <w:r w:rsidRPr="00AB41F9">
        <w:rPr>
          <w:lang w:val="en-US"/>
        </w:rPr>
        <w:t>2.136</w:t>
      </w:r>
      <w:r w:rsidRPr="00AB41F9">
        <w:rPr>
          <w:rFonts w:asciiTheme="minorHAnsi" w:hAnsiTheme="minorHAnsi" w:cstheme="minorBidi"/>
          <w:sz w:val="22"/>
          <w:szCs w:val="22"/>
          <w:lang w:eastAsia="en-GB"/>
        </w:rPr>
        <w:tab/>
      </w:r>
      <w:r w:rsidRPr="00AF482C">
        <w:rPr>
          <w:rFonts w:eastAsia="SimSun"/>
        </w:rPr>
        <w:t>PFCPSEReq-Flags</w:t>
      </w:r>
      <w:r>
        <w:tab/>
      </w:r>
      <w:r>
        <w:fldChar w:fldCharType="begin" w:fldLock="1"/>
      </w:r>
      <w:r>
        <w:instrText xml:space="preserve"> PAGEREF _Toc98236049 \h </w:instrText>
      </w:r>
      <w:r>
        <w:fldChar w:fldCharType="separate"/>
      </w:r>
      <w:r>
        <w:t>311</w:t>
      </w:r>
      <w:r>
        <w:fldChar w:fldCharType="end"/>
      </w:r>
    </w:p>
    <w:p w14:paraId="72B7CC27" w14:textId="689D6725" w:rsidR="00AB41F9" w:rsidRDefault="00AB41F9">
      <w:pPr>
        <w:pStyle w:val="TOC4"/>
        <w:rPr>
          <w:rFonts w:asciiTheme="minorHAnsi" w:eastAsiaTheme="minorEastAsia" w:hAnsiTheme="minorHAnsi" w:cstheme="minorBidi"/>
          <w:sz w:val="22"/>
          <w:szCs w:val="22"/>
          <w:lang w:eastAsia="en-GB"/>
        </w:rPr>
      </w:pPr>
      <w:r>
        <w:t>8.</w:t>
      </w:r>
      <w:r w:rsidRPr="00AF482C">
        <w:rPr>
          <w:lang w:val="en-US"/>
        </w:rPr>
        <w:t>2.137</w:t>
      </w:r>
      <w:r>
        <w:rPr>
          <w:rFonts w:asciiTheme="minorHAnsi" w:eastAsiaTheme="minorEastAsia" w:hAnsiTheme="minorHAnsi" w:cstheme="minorBidi"/>
          <w:sz w:val="22"/>
          <w:szCs w:val="22"/>
          <w:lang w:eastAsia="en-GB"/>
        </w:rPr>
        <w:tab/>
      </w:r>
      <w:r>
        <w:t>IP Multicast Address</w:t>
      </w:r>
      <w:r>
        <w:tab/>
      </w:r>
      <w:r>
        <w:fldChar w:fldCharType="begin" w:fldLock="1"/>
      </w:r>
      <w:r>
        <w:instrText xml:space="preserve"> PAGEREF _Toc98236050 \h </w:instrText>
      </w:r>
      <w:r>
        <w:fldChar w:fldCharType="separate"/>
      </w:r>
      <w:r>
        <w:t>311</w:t>
      </w:r>
      <w:r>
        <w:fldChar w:fldCharType="end"/>
      </w:r>
    </w:p>
    <w:p w14:paraId="101FE6D0" w14:textId="61E329AF" w:rsidR="00AB41F9" w:rsidRDefault="00AB41F9">
      <w:pPr>
        <w:pStyle w:val="TOC4"/>
        <w:rPr>
          <w:rFonts w:asciiTheme="minorHAnsi" w:eastAsiaTheme="minorEastAsia" w:hAnsiTheme="minorHAnsi" w:cstheme="minorBidi"/>
          <w:sz w:val="22"/>
          <w:szCs w:val="22"/>
          <w:lang w:eastAsia="en-GB"/>
        </w:rPr>
      </w:pPr>
      <w:r>
        <w:t>8.</w:t>
      </w:r>
      <w:r w:rsidRPr="00AF482C">
        <w:rPr>
          <w:lang w:val="en-US"/>
        </w:rPr>
        <w:t>2.138</w:t>
      </w:r>
      <w:r>
        <w:rPr>
          <w:rFonts w:asciiTheme="minorHAnsi" w:eastAsiaTheme="minorEastAsia" w:hAnsiTheme="minorHAnsi" w:cstheme="minorBidi"/>
          <w:sz w:val="22"/>
          <w:szCs w:val="22"/>
          <w:lang w:eastAsia="en-GB"/>
        </w:rPr>
        <w:tab/>
      </w:r>
      <w:r>
        <w:t>Source IP Address</w:t>
      </w:r>
      <w:r>
        <w:tab/>
      </w:r>
      <w:r>
        <w:fldChar w:fldCharType="begin" w:fldLock="1"/>
      </w:r>
      <w:r>
        <w:instrText xml:space="preserve"> PAGEREF _Toc98236051 \h </w:instrText>
      </w:r>
      <w:r>
        <w:fldChar w:fldCharType="separate"/>
      </w:r>
      <w:r>
        <w:t>312</w:t>
      </w:r>
      <w:r>
        <w:fldChar w:fldCharType="end"/>
      </w:r>
    </w:p>
    <w:p w14:paraId="32E669BE" w14:textId="2D3BD1E8" w:rsidR="00AB41F9" w:rsidRDefault="00AB41F9">
      <w:pPr>
        <w:pStyle w:val="TOC4"/>
        <w:rPr>
          <w:rFonts w:asciiTheme="minorHAnsi" w:eastAsiaTheme="minorEastAsia" w:hAnsiTheme="minorHAnsi" w:cstheme="minorBidi"/>
          <w:sz w:val="22"/>
          <w:szCs w:val="22"/>
          <w:lang w:eastAsia="en-GB"/>
        </w:rPr>
      </w:pPr>
      <w:r>
        <w:t>8.</w:t>
      </w:r>
      <w:r w:rsidRPr="00AF482C">
        <w:rPr>
          <w:lang w:val="en-US"/>
        </w:rPr>
        <w:t>2.139</w:t>
      </w:r>
      <w:r>
        <w:rPr>
          <w:rFonts w:asciiTheme="minorHAnsi" w:eastAsiaTheme="minorEastAsia" w:hAnsiTheme="minorHAnsi" w:cstheme="minorBidi"/>
          <w:sz w:val="22"/>
          <w:szCs w:val="22"/>
          <w:lang w:eastAsia="en-GB"/>
        </w:rPr>
        <w:tab/>
      </w:r>
      <w:r>
        <w:t>Packet Rate Status</w:t>
      </w:r>
      <w:r>
        <w:tab/>
      </w:r>
      <w:r>
        <w:fldChar w:fldCharType="begin" w:fldLock="1"/>
      </w:r>
      <w:r>
        <w:instrText xml:space="preserve"> PAGEREF _Toc98236052 \h </w:instrText>
      </w:r>
      <w:r>
        <w:fldChar w:fldCharType="separate"/>
      </w:r>
      <w:r>
        <w:t>313</w:t>
      </w:r>
      <w:r>
        <w:fldChar w:fldCharType="end"/>
      </w:r>
    </w:p>
    <w:p w14:paraId="4C736FFF" w14:textId="256CD54C" w:rsidR="00AB41F9" w:rsidRDefault="00AB41F9">
      <w:pPr>
        <w:pStyle w:val="TOC4"/>
        <w:rPr>
          <w:rFonts w:asciiTheme="minorHAnsi" w:eastAsiaTheme="minorEastAsia" w:hAnsiTheme="minorHAnsi" w:cstheme="minorBidi"/>
          <w:sz w:val="22"/>
          <w:szCs w:val="22"/>
          <w:lang w:eastAsia="en-GB"/>
        </w:rPr>
      </w:pPr>
      <w:r>
        <w:t>8.</w:t>
      </w:r>
      <w:r w:rsidRPr="00AF482C">
        <w:rPr>
          <w:lang w:val="en-US"/>
        </w:rPr>
        <w:t>2.140</w:t>
      </w:r>
      <w:r>
        <w:rPr>
          <w:rFonts w:asciiTheme="minorHAnsi" w:eastAsiaTheme="minorEastAsia" w:hAnsiTheme="minorHAnsi" w:cstheme="minorBidi"/>
          <w:sz w:val="22"/>
          <w:szCs w:val="22"/>
          <w:lang w:eastAsia="en-GB"/>
        </w:rPr>
        <w:tab/>
      </w:r>
      <w:r>
        <w:t>Create Bridge Info for TSC</w:t>
      </w:r>
      <w:r w:rsidRPr="00AF482C">
        <w:rPr>
          <w:lang w:val="en-US"/>
        </w:rPr>
        <w:t xml:space="preserve"> IE</w:t>
      </w:r>
      <w:r>
        <w:tab/>
      </w:r>
      <w:r>
        <w:fldChar w:fldCharType="begin" w:fldLock="1"/>
      </w:r>
      <w:r>
        <w:instrText xml:space="preserve"> PAGEREF _Toc98236053 \h </w:instrText>
      </w:r>
      <w:r>
        <w:fldChar w:fldCharType="separate"/>
      </w:r>
      <w:r>
        <w:t>314</w:t>
      </w:r>
      <w:r>
        <w:fldChar w:fldCharType="end"/>
      </w:r>
    </w:p>
    <w:p w14:paraId="039C588A" w14:textId="175F4875" w:rsidR="00AB41F9" w:rsidRDefault="00AB41F9">
      <w:pPr>
        <w:pStyle w:val="TOC4"/>
        <w:rPr>
          <w:rFonts w:asciiTheme="minorHAnsi" w:eastAsiaTheme="minorEastAsia" w:hAnsiTheme="minorHAnsi" w:cstheme="minorBidi"/>
          <w:sz w:val="22"/>
          <w:szCs w:val="22"/>
          <w:lang w:eastAsia="en-GB"/>
        </w:rPr>
      </w:pPr>
      <w:r>
        <w:t>8.</w:t>
      </w:r>
      <w:r w:rsidRPr="00AF482C">
        <w:rPr>
          <w:lang w:val="en-US"/>
        </w:rPr>
        <w:t>2.141</w:t>
      </w:r>
      <w:r>
        <w:rPr>
          <w:rFonts w:asciiTheme="minorHAnsi" w:eastAsiaTheme="minorEastAsia" w:hAnsiTheme="minorHAnsi" w:cstheme="minorBidi"/>
          <w:sz w:val="22"/>
          <w:szCs w:val="22"/>
          <w:lang w:eastAsia="en-GB"/>
        </w:rPr>
        <w:tab/>
      </w:r>
      <w:r>
        <w:t>DS-TT Port Number</w:t>
      </w:r>
      <w:r>
        <w:tab/>
      </w:r>
      <w:r>
        <w:fldChar w:fldCharType="begin" w:fldLock="1"/>
      </w:r>
      <w:r>
        <w:instrText xml:space="preserve"> PAGEREF _Toc98236054 \h </w:instrText>
      </w:r>
      <w:r>
        <w:fldChar w:fldCharType="separate"/>
      </w:r>
      <w:r>
        <w:t>314</w:t>
      </w:r>
      <w:r>
        <w:fldChar w:fldCharType="end"/>
      </w:r>
    </w:p>
    <w:p w14:paraId="1FFD63E0" w14:textId="1E21B463" w:rsidR="00AB41F9" w:rsidRDefault="00AB41F9">
      <w:pPr>
        <w:pStyle w:val="TOC4"/>
        <w:rPr>
          <w:rFonts w:asciiTheme="minorHAnsi" w:eastAsiaTheme="minorEastAsia" w:hAnsiTheme="minorHAnsi" w:cstheme="minorBidi"/>
          <w:sz w:val="22"/>
          <w:szCs w:val="22"/>
          <w:lang w:eastAsia="en-GB"/>
        </w:rPr>
      </w:pPr>
      <w:r>
        <w:t>8.</w:t>
      </w:r>
      <w:r w:rsidRPr="00AF482C">
        <w:rPr>
          <w:lang w:val="en-US"/>
        </w:rPr>
        <w:t>2.142</w:t>
      </w:r>
      <w:r>
        <w:rPr>
          <w:rFonts w:asciiTheme="minorHAnsi" w:eastAsiaTheme="minorEastAsia" w:hAnsiTheme="minorHAnsi" w:cstheme="minorBidi"/>
          <w:sz w:val="22"/>
          <w:szCs w:val="22"/>
          <w:lang w:eastAsia="en-GB"/>
        </w:rPr>
        <w:tab/>
      </w:r>
      <w:r>
        <w:t>NW-TT Port Number</w:t>
      </w:r>
      <w:r>
        <w:tab/>
      </w:r>
      <w:r>
        <w:fldChar w:fldCharType="begin" w:fldLock="1"/>
      </w:r>
      <w:r>
        <w:instrText xml:space="preserve"> PAGEREF _Toc98236055 \h </w:instrText>
      </w:r>
      <w:r>
        <w:fldChar w:fldCharType="separate"/>
      </w:r>
      <w:r>
        <w:t>314</w:t>
      </w:r>
      <w:r>
        <w:fldChar w:fldCharType="end"/>
      </w:r>
    </w:p>
    <w:p w14:paraId="56ED55A0" w14:textId="2534CCC0" w:rsidR="00AB41F9" w:rsidRDefault="00AB41F9">
      <w:pPr>
        <w:pStyle w:val="TOC4"/>
        <w:rPr>
          <w:rFonts w:asciiTheme="minorHAnsi" w:eastAsiaTheme="minorEastAsia" w:hAnsiTheme="minorHAnsi" w:cstheme="minorBidi"/>
          <w:sz w:val="22"/>
          <w:szCs w:val="22"/>
          <w:lang w:eastAsia="en-GB"/>
        </w:rPr>
      </w:pPr>
      <w:r>
        <w:t>8.</w:t>
      </w:r>
      <w:r w:rsidRPr="00AF482C">
        <w:rPr>
          <w:lang w:val="en-US"/>
        </w:rPr>
        <w:t>2.143</w:t>
      </w:r>
      <w:r>
        <w:rPr>
          <w:rFonts w:asciiTheme="minorHAnsi" w:eastAsiaTheme="minorEastAsia" w:hAnsiTheme="minorHAnsi" w:cstheme="minorBidi"/>
          <w:sz w:val="22"/>
          <w:szCs w:val="22"/>
          <w:lang w:eastAsia="en-GB"/>
        </w:rPr>
        <w:tab/>
      </w:r>
      <w:r>
        <w:t xml:space="preserve">5GS </w:t>
      </w:r>
      <w:r w:rsidRPr="00AF482C">
        <w:rPr>
          <w:lang w:val="en-US"/>
        </w:rPr>
        <w:t>User Plane Node</w:t>
      </w:r>
      <w:r>
        <w:tab/>
      </w:r>
      <w:r>
        <w:fldChar w:fldCharType="begin" w:fldLock="1"/>
      </w:r>
      <w:r>
        <w:instrText xml:space="preserve"> PAGEREF _Toc98236056 \h </w:instrText>
      </w:r>
      <w:r>
        <w:fldChar w:fldCharType="separate"/>
      </w:r>
      <w:r>
        <w:t>315</w:t>
      </w:r>
      <w:r>
        <w:fldChar w:fldCharType="end"/>
      </w:r>
    </w:p>
    <w:p w14:paraId="69FABF60" w14:textId="70BFD616" w:rsidR="00AB41F9" w:rsidRDefault="00AB41F9">
      <w:pPr>
        <w:pStyle w:val="TOC4"/>
        <w:rPr>
          <w:rFonts w:asciiTheme="minorHAnsi" w:eastAsiaTheme="minorEastAsia" w:hAnsiTheme="minorHAnsi" w:cstheme="minorBidi"/>
          <w:sz w:val="22"/>
          <w:szCs w:val="22"/>
          <w:lang w:eastAsia="en-GB"/>
        </w:rPr>
      </w:pPr>
      <w:r>
        <w:lastRenderedPageBreak/>
        <w:t>8.2.144</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_Toc98236057 \h </w:instrText>
      </w:r>
      <w:r>
        <w:fldChar w:fldCharType="separate"/>
      </w:r>
      <w:r>
        <w:t>315</w:t>
      </w:r>
      <w:r>
        <w:fldChar w:fldCharType="end"/>
      </w:r>
    </w:p>
    <w:p w14:paraId="538CC76D" w14:textId="3541B21A" w:rsidR="00AB41F9" w:rsidRDefault="00AB41F9">
      <w:pPr>
        <w:pStyle w:val="TOC4"/>
        <w:rPr>
          <w:rFonts w:asciiTheme="minorHAnsi" w:eastAsiaTheme="minorEastAsia" w:hAnsiTheme="minorHAnsi" w:cstheme="minorBidi"/>
          <w:sz w:val="22"/>
          <w:szCs w:val="22"/>
          <w:lang w:eastAsia="en-GB"/>
        </w:rPr>
      </w:pPr>
      <w:r>
        <w:t>8.</w:t>
      </w:r>
      <w:r w:rsidRPr="00AF482C">
        <w:rPr>
          <w:lang w:val="en-US"/>
        </w:rPr>
        <w:t>2.145</w:t>
      </w:r>
      <w:r>
        <w:rPr>
          <w:rFonts w:asciiTheme="minorHAnsi" w:eastAsiaTheme="minorEastAsia" w:hAnsiTheme="minorHAnsi" w:cstheme="minorBidi"/>
          <w:sz w:val="22"/>
          <w:szCs w:val="22"/>
          <w:lang w:eastAsia="en-GB"/>
        </w:rPr>
        <w:tab/>
      </w:r>
      <w:r>
        <w:t>Requested Clock Drift Information</w:t>
      </w:r>
      <w:r>
        <w:tab/>
      </w:r>
      <w:r>
        <w:fldChar w:fldCharType="begin" w:fldLock="1"/>
      </w:r>
      <w:r>
        <w:instrText xml:space="preserve"> PAGEREF _Toc98236058 \h </w:instrText>
      </w:r>
      <w:r>
        <w:fldChar w:fldCharType="separate"/>
      </w:r>
      <w:r>
        <w:t>315</w:t>
      </w:r>
      <w:r>
        <w:fldChar w:fldCharType="end"/>
      </w:r>
    </w:p>
    <w:p w14:paraId="5ACB7C9C" w14:textId="295A7258" w:rsidR="00AB41F9" w:rsidRDefault="00AB41F9">
      <w:pPr>
        <w:pStyle w:val="TOC4"/>
        <w:rPr>
          <w:rFonts w:asciiTheme="minorHAnsi" w:eastAsiaTheme="minorEastAsia" w:hAnsiTheme="minorHAnsi" w:cstheme="minorBidi"/>
          <w:sz w:val="22"/>
          <w:szCs w:val="22"/>
          <w:lang w:eastAsia="en-GB"/>
        </w:rPr>
      </w:pPr>
      <w:r>
        <w:t>8.2.146</w:t>
      </w:r>
      <w:r>
        <w:rPr>
          <w:rFonts w:asciiTheme="minorHAnsi" w:eastAsiaTheme="minorEastAsia" w:hAnsiTheme="minorHAnsi" w:cstheme="minorBidi"/>
          <w:sz w:val="22"/>
          <w:szCs w:val="22"/>
          <w:lang w:eastAsia="en-GB"/>
        </w:rPr>
        <w:tab/>
      </w:r>
      <w:r>
        <w:t>Time Domain Number</w:t>
      </w:r>
      <w:r>
        <w:tab/>
      </w:r>
      <w:r>
        <w:fldChar w:fldCharType="begin" w:fldLock="1"/>
      </w:r>
      <w:r>
        <w:instrText xml:space="preserve"> PAGEREF _Toc98236059 \h </w:instrText>
      </w:r>
      <w:r>
        <w:fldChar w:fldCharType="separate"/>
      </w:r>
      <w:r>
        <w:t>316</w:t>
      </w:r>
      <w:r>
        <w:fldChar w:fldCharType="end"/>
      </w:r>
    </w:p>
    <w:p w14:paraId="4B78489C" w14:textId="60AFA71E" w:rsidR="00AB41F9" w:rsidRDefault="00AB41F9">
      <w:pPr>
        <w:pStyle w:val="TOC4"/>
        <w:rPr>
          <w:rFonts w:asciiTheme="minorHAnsi" w:eastAsiaTheme="minorEastAsia" w:hAnsiTheme="minorHAnsi" w:cstheme="minorBidi"/>
          <w:sz w:val="22"/>
          <w:szCs w:val="22"/>
          <w:lang w:eastAsia="en-GB"/>
        </w:rPr>
      </w:pPr>
      <w:r>
        <w:t>8.</w:t>
      </w:r>
      <w:r w:rsidRPr="00AF482C">
        <w:rPr>
          <w:lang w:val="en-US"/>
        </w:rPr>
        <w:t>2.147</w:t>
      </w:r>
      <w:r>
        <w:rPr>
          <w:rFonts w:asciiTheme="minorHAnsi" w:eastAsiaTheme="minorEastAsia" w:hAnsiTheme="minorHAnsi" w:cstheme="minorBidi"/>
          <w:sz w:val="22"/>
          <w:szCs w:val="22"/>
          <w:lang w:eastAsia="en-GB"/>
        </w:rPr>
        <w:tab/>
      </w:r>
      <w:r>
        <w:t>Time Offset Threshold</w:t>
      </w:r>
      <w:r>
        <w:tab/>
      </w:r>
      <w:r>
        <w:fldChar w:fldCharType="begin" w:fldLock="1"/>
      </w:r>
      <w:r>
        <w:instrText xml:space="preserve"> PAGEREF _Toc98236060 \h </w:instrText>
      </w:r>
      <w:r>
        <w:fldChar w:fldCharType="separate"/>
      </w:r>
      <w:r>
        <w:t>316</w:t>
      </w:r>
      <w:r>
        <w:fldChar w:fldCharType="end"/>
      </w:r>
    </w:p>
    <w:p w14:paraId="60865DA4" w14:textId="48E090E5" w:rsidR="00AB41F9" w:rsidRDefault="00AB41F9">
      <w:pPr>
        <w:pStyle w:val="TOC4"/>
        <w:rPr>
          <w:rFonts w:asciiTheme="minorHAnsi" w:eastAsiaTheme="minorEastAsia" w:hAnsiTheme="minorHAnsi" w:cstheme="minorBidi"/>
          <w:sz w:val="22"/>
          <w:szCs w:val="22"/>
          <w:lang w:eastAsia="en-GB"/>
        </w:rPr>
      </w:pPr>
      <w:r>
        <w:t>8.</w:t>
      </w:r>
      <w:r w:rsidRPr="00AF482C">
        <w:rPr>
          <w:lang w:val="en-US"/>
        </w:rPr>
        <w:t>2.148</w:t>
      </w:r>
      <w:r>
        <w:rPr>
          <w:rFonts w:asciiTheme="minorHAnsi" w:eastAsiaTheme="minorEastAsia" w:hAnsiTheme="minorHAnsi" w:cstheme="minorBidi"/>
          <w:sz w:val="22"/>
          <w:szCs w:val="22"/>
          <w:lang w:eastAsia="en-GB"/>
        </w:rPr>
        <w:tab/>
      </w:r>
      <w:r>
        <w:t>Cumulative rateRatio Threshold</w:t>
      </w:r>
      <w:r>
        <w:tab/>
      </w:r>
      <w:r>
        <w:fldChar w:fldCharType="begin" w:fldLock="1"/>
      </w:r>
      <w:r>
        <w:instrText xml:space="preserve"> PAGEREF _Toc98236061 \h </w:instrText>
      </w:r>
      <w:r>
        <w:fldChar w:fldCharType="separate"/>
      </w:r>
      <w:r>
        <w:t>316</w:t>
      </w:r>
      <w:r>
        <w:fldChar w:fldCharType="end"/>
      </w:r>
    </w:p>
    <w:p w14:paraId="1DC335AC" w14:textId="32DDAB3C" w:rsidR="00AB41F9" w:rsidRDefault="00AB41F9">
      <w:pPr>
        <w:pStyle w:val="TOC4"/>
        <w:rPr>
          <w:rFonts w:asciiTheme="minorHAnsi" w:eastAsiaTheme="minorEastAsia" w:hAnsiTheme="minorHAnsi" w:cstheme="minorBidi"/>
          <w:sz w:val="22"/>
          <w:szCs w:val="22"/>
          <w:lang w:eastAsia="en-GB"/>
        </w:rPr>
      </w:pPr>
      <w:r>
        <w:t>8.</w:t>
      </w:r>
      <w:r w:rsidRPr="00AF482C">
        <w:rPr>
          <w:lang w:val="en-US"/>
        </w:rPr>
        <w:t>2.149</w:t>
      </w:r>
      <w:r>
        <w:rPr>
          <w:rFonts w:asciiTheme="minorHAnsi" w:eastAsiaTheme="minorEastAsia" w:hAnsiTheme="minorHAnsi" w:cstheme="minorBidi"/>
          <w:sz w:val="22"/>
          <w:szCs w:val="22"/>
          <w:lang w:eastAsia="en-GB"/>
        </w:rPr>
        <w:tab/>
      </w:r>
      <w:r>
        <w:t>Time Offset Measurement</w:t>
      </w:r>
      <w:r>
        <w:tab/>
      </w:r>
      <w:r>
        <w:fldChar w:fldCharType="begin" w:fldLock="1"/>
      </w:r>
      <w:r>
        <w:instrText xml:space="preserve"> PAGEREF _Toc98236062 \h </w:instrText>
      </w:r>
      <w:r>
        <w:fldChar w:fldCharType="separate"/>
      </w:r>
      <w:r>
        <w:t>317</w:t>
      </w:r>
      <w:r>
        <w:fldChar w:fldCharType="end"/>
      </w:r>
    </w:p>
    <w:p w14:paraId="64EEB9D6" w14:textId="6C855221" w:rsidR="00AB41F9" w:rsidRDefault="00AB41F9">
      <w:pPr>
        <w:pStyle w:val="TOC4"/>
        <w:rPr>
          <w:rFonts w:asciiTheme="minorHAnsi" w:eastAsiaTheme="minorEastAsia" w:hAnsiTheme="minorHAnsi" w:cstheme="minorBidi"/>
          <w:sz w:val="22"/>
          <w:szCs w:val="22"/>
          <w:lang w:eastAsia="en-GB"/>
        </w:rPr>
      </w:pPr>
      <w:r>
        <w:t>8.</w:t>
      </w:r>
      <w:r w:rsidRPr="00AF482C">
        <w:rPr>
          <w:lang w:val="en-US"/>
        </w:rPr>
        <w:t>2.150</w:t>
      </w:r>
      <w:r>
        <w:rPr>
          <w:rFonts w:asciiTheme="minorHAnsi" w:eastAsiaTheme="minorEastAsia" w:hAnsiTheme="minorHAnsi" w:cstheme="minorBidi"/>
          <w:sz w:val="22"/>
          <w:szCs w:val="22"/>
          <w:lang w:eastAsia="en-GB"/>
        </w:rPr>
        <w:tab/>
      </w:r>
      <w:r>
        <w:t>Cumulative rateRatio Measurement</w:t>
      </w:r>
      <w:r>
        <w:tab/>
      </w:r>
      <w:r>
        <w:fldChar w:fldCharType="begin" w:fldLock="1"/>
      </w:r>
      <w:r>
        <w:instrText xml:space="preserve"> PAGEREF _Toc98236063 \h </w:instrText>
      </w:r>
      <w:r>
        <w:fldChar w:fldCharType="separate"/>
      </w:r>
      <w:r>
        <w:t>317</w:t>
      </w:r>
      <w:r>
        <w:fldChar w:fldCharType="end"/>
      </w:r>
    </w:p>
    <w:p w14:paraId="355C22FB" w14:textId="3BB12F51" w:rsidR="00AB41F9" w:rsidRDefault="00AB41F9">
      <w:pPr>
        <w:pStyle w:val="TOC4"/>
        <w:rPr>
          <w:rFonts w:asciiTheme="minorHAnsi" w:eastAsiaTheme="minorEastAsia" w:hAnsiTheme="minorHAnsi" w:cstheme="minorBidi"/>
          <w:sz w:val="22"/>
          <w:szCs w:val="22"/>
          <w:lang w:eastAsia="en-GB"/>
        </w:rPr>
      </w:pPr>
      <w:r>
        <w:t>8.2.151</w:t>
      </w:r>
      <w:r>
        <w:rPr>
          <w:rFonts w:asciiTheme="minorHAnsi" w:eastAsiaTheme="minorEastAsia" w:hAnsiTheme="minorHAnsi" w:cstheme="minorBidi"/>
          <w:sz w:val="22"/>
          <w:szCs w:val="22"/>
          <w:lang w:eastAsia="en-GB"/>
        </w:rPr>
        <w:tab/>
      </w:r>
      <w:r>
        <w:t>SRR ID</w:t>
      </w:r>
      <w:r>
        <w:tab/>
      </w:r>
      <w:r>
        <w:fldChar w:fldCharType="begin" w:fldLock="1"/>
      </w:r>
      <w:r>
        <w:instrText xml:space="preserve"> PAGEREF _Toc98236064 \h </w:instrText>
      </w:r>
      <w:r>
        <w:fldChar w:fldCharType="separate"/>
      </w:r>
      <w:r>
        <w:t>317</w:t>
      </w:r>
      <w:r>
        <w:fldChar w:fldCharType="end"/>
      </w:r>
    </w:p>
    <w:p w14:paraId="2AB6C1AA" w14:textId="03B4396E" w:rsidR="00AB41F9" w:rsidRDefault="00AB41F9">
      <w:pPr>
        <w:pStyle w:val="TOC4"/>
        <w:rPr>
          <w:rFonts w:asciiTheme="minorHAnsi" w:eastAsiaTheme="minorEastAsia" w:hAnsiTheme="minorHAnsi" w:cstheme="minorBidi"/>
          <w:sz w:val="22"/>
          <w:szCs w:val="22"/>
          <w:lang w:eastAsia="en-GB"/>
        </w:rPr>
      </w:pPr>
      <w:r>
        <w:t>8.</w:t>
      </w:r>
      <w:r w:rsidRPr="00AF482C">
        <w:rPr>
          <w:lang w:val="en-US"/>
        </w:rPr>
        <w:t>2.152</w:t>
      </w:r>
      <w:r>
        <w:rPr>
          <w:rFonts w:asciiTheme="minorHAnsi" w:eastAsiaTheme="minorEastAsia" w:hAnsiTheme="minorHAnsi" w:cstheme="minorBidi"/>
          <w:sz w:val="22"/>
          <w:szCs w:val="22"/>
          <w:lang w:eastAsia="en-GB"/>
        </w:rPr>
        <w:tab/>
      </w:r>
      <w:r>
        <w:t>Requested Access Availability Information</w:t>
      </w:r>
      <w:r>
        <w:tab/>
      </w:r>
      <w:r>
        <w:fldChar w:fldCharType="begin" w:fldLock="1"/>
      </w:r>
      <w:r>
        <w:instrText xml:space="preserve"> PAGEREF _Toc98236065 \h </w:instrText>
      </w:r>
      <w:r>
        <w:fldChar w:fldCharType="separate"/>
      </w:r>
      <w:r>
        <w:t>318</w:t>
      </w:r>
      <w:r>
        <w:fldChar w:fldCharType="end"/>
      </w:r>
    </w:p>
    <w:p w14:paraId="40305F5D" w14:textId="78B6338C" w:rsidR="00AB41F9" w:rsidRDefault="00AB41F9">
      <w:pPr>
        <w:pStyle w:val="TOC4"/>
        <w:rPr>
          <w:rFonts w:asciiTheme="minorHAnsi" w:eastAsiaTheme="minorEastAsia" w:hAnsiTheme="minorHAnsi" w:cstheme="minorBidi"/>
          <w:sz w:val="22"/>
          <w:szCs w:val="22"/>
          <w:lang w:eastAsia="en-GB"/>
        </w:rPr>
      </w:pPr>
      <w:r>
        <w:t>8.2.153</w:t>
      </w:r>
      <w:r>
        <w:rPr>
          <w:rFonts w:asciiTheme="minorHAnsi" w:eastAsiaTheme="minorEastAsia" w:hAnsiTheme="minorHAnsi" w:cstheme="minorBidi"/>
          <w:sz w:val="22"/>
          <w:szCs w:val="22"/>
          <w:lang w:eastAsia="en-GB"/>
        </w:rPr>
        <w:tab/>
      </w:r>
      <w:r>
        <w:t>Access Availability Information</w:t>
      </w:r>
      <w:r>
        <w:tab/>
      </w:r>
      <w:r>
        <w:fldChar w:fldCharType="begin" w:fldLock="1"/>
      </w:r>
      <w:r>
        <w:instrText xml:space="preserve"> PAGEREF _Toc98236066 \h </w:instrText>
      </w:r>
      <w:r>
        <w:fldChar w:fldCharType="separate"/>
      </w:r>
      <w:r>
        <w:t>318</w:t>
      </w:r>
      <w:r>
        <w:fldChar w:fldCharType="end"/>
      </w:r>
    </w:p>
    <w:p w14:paraId="1AC74D00" w14:textId="1D687BEE" w:rsidR="00AB41F9" w:rsidRDefault="00AB41F9">
      <w:pPr>
        <w:pStyle w:val="TOC4"/>
        <w:rPr>
          <w:rFonts w:asciiTheme="minorHAnsi" w:eastAsiaTheme="minorEastAsia" w:hAnsiTheme="minorHAnsi" w:cstheme="minorBidi"/>
          <w:sz w:val="22"/>
          <w:szCs w:val="22"/>
          <w:lang w:eastAsia="en-GB"/>
        </w:rPr>
      </w:pPr>
      <w:r>
        <w:t>8.2.</w:t>
      </w:r>
      <w:r>
        <w:rPr>
          <w:lang w:eastAsia="zh-CN"/>
        </w:rPr>
        <w:t>154</w:t>
      </w:r>
      <w:r>
        <w:rPr>
          <w:rFonts w:asciiTheme="minorHAnsi" w:eastAsiaTheme="minorEastAsia" w:hAnsiTheme="minorHAnsi" w:cstheme="minorBidi"/>
          <w:sz w:val="22"/>
          <w:szCs w:val="22"/>
          <w:lang w:eastAsia="en-GB"/>
        </w:rPr>
        <w:tab/>
      </w:r>
      <w:r>
        <w:rPr>
          <w:lang w:eastAsia="zh-CN"/>
        </w:rPr>
        <w:t>MPTCP Control Information</w:t>
      </w:r>
      <w:r>
        <w:tab/>
      </w:r>
      <w:r>
        <w:fldChar w:fldCharType="begin" w:fldLock="1"/>
      </w:r>
      <w:r>
        <w:instrText xml:space="preserve"> PAGEREF _Toc98236067 \h </w:instrText>
      </w:r>
      <w:r>
        <w:fldChar w:fldCharType="separate"/>
      </w:r>
      <w:r>
        <w:t>319</w:t>
      </w:r>
      <w:r>
        <w:fldChar w:fldCharType="end"/>
      </w:r>
    </w:p>
    <w:p w14:paraId="6AE1C726" w14:textId="694A84AD" w:rsidR="00AB41F9" w:rsidRDefault="00AB41F9">
      <w:pPr>
        <w:pStyle w:val="TOC4"/>
        <w:rPr>
          <w:rFonts w:asciiTheme="minorHAnsi" w:eastAsiaTheme="minorEastAsia" w:hAnsiTheme="minorHAnsi" w:cstheme="minorBidi"/>
          <w:sz w:val="22"/>
          <w:szCs w:val="22"/>
          <w:lang w:eastAsia="en-GB"/>
        </w:rPr>
      </w:pPr>
      <w:r>
        <w:t>8.2.</w:t>
      </w:r>
      <w:r>
        <w:rPr>
          <w:lang w:eastAsia="zh-CN"/>
        </w:rPr>
        <w:t>155</w:t>
      </w:r>
      <w:r>
        <w:rPr>
          <w:rFonts w:asciiTheme="minorHAnsi" w:eastAsiaTheme="minorEastAsia" w:hAnsiTheme="minorHAnsi" w:cstheme="minorBidi"/>
          <w:sz w:val="22"/>
          <w:szCs w:val="22"/>
          <w:lang w:eastAsia="en-GB"/>
        </w:rPr>
        <w:tab/>
      </w:r>
      <w:r>
        <w:rPr>
          <w:lang w:eastAsia="zh-CN"/>
        </w:rPr>
        <w:t>ATSSS-LL Control Information</w:t>
      </w:r>
      <w:r>
        <w:tab/>
      </w:r>
      <w:r>
        <w:fldChar w:fldCharType="begin" w:fldLock="1"/>
      </w:r>
      <w:r>
        <w:instrText xml:space="preserve"> PAGEREF _Toc98236068 \h </w:instrText>
      </w:r>
      <w:r>
        <w:fldChar w:fldCharType="separate"/>
      </w:r>
      <w:r>
        <w:t>319</w:t>
      </w:r>
      <w:r>
        <w:fldChar w:fldCharType="end"/>
      </w:r>
    </w:p>
    <w:p w14:paraId="72A1E7F3" w14:textId="0C1348FB" w:rsidR="00AB41F9" w:rsidRDefault="00AB41F9">
      <w:pPr>
        <w:pStyle w:val="TOC4"/>
        <w:rPr>
          <w:rFonts w:asciiTheme="minorHAnsi" w:eastAsiaTheme="minorEastAsia" w:hAnsiTheme="minorHAnsi" w:cstheme="minorBidi"/>
          <w:sz w:val="22"/>
          <w:szCs w:val="22"/>
          <w:lang w:eastAsia="en-GB"/>
        </w:rPr>
      </w:pPr>
      <w:r>
        <w:t>8.2.</w:t>
      </w:r>
      <w:r>
        <w:rPr>
          <w:lang w:eastAsia="zh-CN"/>
        </w:rPr>
        <w:t>156</w:t>
      </w:r>
      <w:r>
        <w:rPr>
          <w:rFonts w:asciiTheme="minorHAnsi" w:eastAsiaTheme="minorEastAsia" w:hAnsiTheme="minorHAnsi" w:cstheme="minorBidi"/>
          <w:sz w:val="22"/>
          <w:szCs w:val="22"/>
          <w:lang w:eastAsia="en-GB"/>
        </w:rPr>
        <w:tab/>
      </w:r>
      <w:r>
        <w:rPr>
          <w:lang w:eastAsia="zh-CN"/>
        </w:rPr>
        <w:t>PMF Control Information</w:t>
      </w:r>
      <w:r>
        <w:tab/>
      </w:r>
      <w:r>
        <w:fldChar w:fldCharType="begin" w:fldLock="1"/>
      </w:r>
      <w:r>
        <w:instrText xml:space="preserve"> PAGEREF _Toc98236069 \h </w:instrText>
      </w:r>
      <w:r>
        <w:fldChar w:fldCharType="separate"/>
      </w:r>
      <w:r>
        <w:t>319</w:t>
      </w:r>
      <w:r>
        <w:fldChar w:fldCharType="end"/>
      </w:r>
    </w:p>
    <w:p w14:paraId="484C4BE3" w14:textId="36EAD7EB" w:rsidR="00AB41F9" w:rsidRDefault="00AB41F9">
      <w:pPr>
        <w:pStyle w:val="TOC4"/>
        <w:rPr>
          <w:rFonts w:asciiTheme="minorHAnsi" w:eastAsiaTheme="minorEastAsia" w:hAnsiTheme="minorHAnsi" w:cstheme="minorBidi"/>
          <w:sz w:val="22"/>
          <w:szCs w:val="22"/>
          <w:lang w:eastAsia="en-GB"/>
        </w:rPr>
      </w:pPr>
      <w:r>
        <w:t>8.2.</w:t>
      </w:r>
      <w:r>
        <w:rPr>
          <w:lang w:eastAsia="zh-CN"/>
        </w:rPr>
        <w:t>157</w:t>
      </w:r>
      <w:r>
        <w:rPr>
          <w:rFonts w:asciiTheme="minorHAnsi" w:eastAsiaTheme="minorEastAsia" w:hAnsiTheme="minorHAnsi" w:cstheme="minorBidi"/>
          <w:sz w:val="22"/>
          <w:szCs w:val="22"/>
          <w:lang w:eastAsia="en-GB"/>
        </w:rPr>
        <w:tab/>
      </w:r>
      <w:r>
        <w:rPr>
          <w:lang w:eastAsia="zh-CN"/>
        </w:rPr>
        <w:t>MPTCP Address Information</w:t>
      </w:r>
      <w:r>
        <w:tab/>
      </w:r>
      <w:r>
        <w:fldChar w:fldCharType="begin" w:fldLock="1"/>
      </w:r>
      <w:r>
        <w:instrText xml:space="preserve"> PAGEREF _Toc98236070 \h </w:instrText>
      </w:r>
      <w:r>
        <w:fldChar w:fldCharType="separate"/>
      </w:r>
      <w:r>
        <w:t>320</w:t>
      </w:r>
      <w:r>
        <w:fldChar w:fldCharType="end"/>
      </w:r>
    </w:p>
    <w:p w14:paraId="320831FC" w14:textId="6BB88305" w:rsidR="00AB41F9" w:rsidRDefault="00AB41F9">
      <w:pPr>
        <w:pStyle w:val="TOC4"/>
        <w:rPr>
          <w:rFonts w:asciiTheme="minorHAnsi" w:eastAsiaTheme="minorEastAsia" w:hAnsiTheme="minorHAnsi" w:cstheme="minorBidi"/>
          <w:sz w:val="22"/>
          <w:szCs w:val="22"/>
          <w:lang w:eastAsia="en-GB"/>
        </w:rPr>
      </w:pPr>
      <w:r>
        <w:t>8.2.</w:t>
      </w:r>
      <w:r>
        <w:rPr>
          <w:lang w:eastAsia="zh-CN"/>
        </w:rPr>
        <w:t>158</w:t>
      </w:r>
      <w:r>
        <w:rPr>
          <w:rFonts w:asciiTheme="minorHAnsi" w:eastAsiaTheme="minorEastAsia" w:hAnsiTheme="minorHAnsi" w:cstheme="minorBidi"/>
          <w:sz w:val="22"/>
          <w:szCs w:val="22"/>
          <w:lang w:eastAsia="en-GB"/>
        </w:rPr>
        <w:tab/>
      </w:r>
      <w:r>
        <w:t xml:space="preserve">UE </w:t>
      </w:r>
      <w:r>
        <w:rPr>
          <w:lang w:eastAsia="zh-CN"/>
        </w:rPr>
        <w:t>Link-Specific IP Address</w:t>
      </w:r>
      <w:r>
        <w:tab/>
      </w:r>
      <w:r>
        <w:fldChar w:fldCharType="begin" w:fldLock="1"/>
      </w:r>
      <w:r>
        <w:instrText xml:space="preserve"> PAGEREF _Toc98236071 \h </w:instrText>
      </w:r>
      <w:r>
        <w:fldChar w:fldCharType="separate"/>
      </w:r>
      <w:r>
        <w:t>320</w:t>
      </w:r>
      <w:r>
        <w:fldChar w:fldCharType="end"/>
      </w:r>
    </w:p>
    <w:p w14:paraId="7F72674F" w14:textId="166E5C7F" w:rsidR="00AB41F9" w:rsidRDefault="00AB41F9">
      <w:pPr>
        <w:pStyle w:val="TOC4"/>
        <w:rPr>
          <w:rFonts w:asciiTheme="minorHAnsi" w:eastAsiaTheme="minorEastAsia" w:hAnsiTheme="minorHAnsi" w:cstheme="minorBidi"/>
          <w:sz w:val="22"/>
          <w:szCs w:val="22"/>
          <w:lang w:eastAsia="en-GB"/>
        </w:rPr>
      </w:pPr>
      <w:r>
        <w:t>8.2.</w:t>
      </w:r>
      <w:r>
        <w:rPr>
          <w:lang w:eastAsia="zh-CN"/>
        </w:rPr>
        <w:t>159</w:t>
      </w:r>
      <w:r>
        <w:rPr>
          <w:rFonts w:asciiTheme="minorHAnsi" w:eastAsiaTheme="minorEastAsia" w:hAnsiTheme="minorHAnsi" w:cstheme="minorBidi"/>
          <w:sz w:val="22"/>
          <w:szCs w:val="22"/>
          <w:lang w:eastAsia="en-GB"/>
        </w:rPr>
        <w:tab/>
      </w:r>
      <w:r>
        <w:rPr>
          <w:lang w:eastAsia="zh-CN"/>
        </w:rPr>
        <w:t>PMF Address Information</w:t>
      </w:r>
      <w:r>
        <w:tab/>
      </w:r>
      <w:r>
        <w:fldChar w:fldCharType="begin" w:fldLock="1"/>
      </w:r>
      <w:r>
        <w:instrText xml:space="preserve"> PAGEREF _Toc98236072 \h </w:instrText>
      </w:r>
      <w:r>
        <w:fldChar w:fldCharType="separate"/>
      </w:r>
      <w:r>
        <w:t>321</w:t>
      </w:r>
      <w:r>
        <w:fldChar w:fldCharType="end"/>
      </w:r>
    </w:p>
    <w:p w14:paraId="62F24EF0" w14:textId="54CF01C4" w:rsidR="00AB41F9" w:rsidRDefault="00AB41F9">
      <w:pPr>
        <w:pStyle w:val="TOC4"/>
        <w:rPr>
          <w:rFonts w:asciiTheme="minorHAnsi" w:eastAsiaTheme="minorEastAsia" w:hAnsiTheme="minorHAnsi" w:cstheme="minorBidi"/>
          <w:sz w:val="22"/>
          <w:szCs w:val="22"/>
          <w:lang w:eastAsia="en-GB"/>
        </w:rPr>
      </w:pPr>
      <w:r>
        <w:t>8.2.</w:t>
      </w:r>
      <w:r>
        <w:rPr>
          <w:lang w:eastAsia="zh-CN"/>
        </w:rPr>
        <w:t>160</w:t>
      </w:r>
      <w:r>
        <w:rPr>
          <w:rFonts w:asciiTheme="minorHAnsi" w:eastAsiaTheme="minorEastAsia" w:hAnsiTheme="minorHAnsi" w:cstheme="minorBidi"/>
          <w:sz w:val="22"/>
          <w:szCs w:val="22"/>
          <w:lang w:eastAsia="en-GB"/>
        </w:rPr>
        <w:tab/>
      </w:r>
      <w:r>
        <w:rPr>
          <w:lang w:eastAsia="zh-CN"/>
        </w:rPr>
        <w:t>ATSSS-LL Information</w:t>
      </w:r>
      <w:r>
        <w:tab/>
      </w:r>
      <w:r>
        <w:fldChar w:fldCharType="begin" w:fldLock="1"/>
      </w:r>
      <w:r>
        <w:instrText xml:space="preserve"> PAGEREF _Toc98236073 \h </w:instrText>
      </w:r>
      <w:r>
        <w:fldChar w:fldCharType="separate"/>
      </w:r>
      <w:r>
        <w:t>322</w:t>
      </w:r>
      <w:r>
        <w:fldChar w:fldCharType="end"/>
      </w:r>
    </w:p>
    <w:p w14:paraId="04CB362A" w14:textId="439F1C2A" w:rsidR="00AB41F9" w:rsidRDefault="00AB41F9">
      <w:pPr>
        <w:pStyle w:val="TOC4"/>
        <w:rPr>
          <w:rFonts w:asciiTheme="minorHAnsi" w:eastAsiaTheme="minorEastAsia" w:hAnsiTheme="minorHAnsi" w:cstheme="minorBidi"/>
          <w:sz w:val="22"/>
          <w:szCs w:val="22"/>
          <w:lang w:eastAsia="en-GB"/>
        </w:rPr>
      </w:pPr>
      <w:r>
        <w:t>8.</w:t>
      </w:r>
      <w:r w:rsidRPr="00AF482C">
        <w:rPr>
          <w:lang w:val="en-US"/>
        </w:rPr>
        <w:t>2.161</w:t>
      </w:r>
      <w:r>
        <w:rPr>
          <w:rFonts w:asciiTheme="minorHAnsi" w:eastAsiaTheme="minorEastAsia" w:hAnsiTheme="minorHAnsi" w:cstheme="minorBidi"/>
          <w:sz w:val="22"/>
          <w:szCs w:val="22"/>
          <w:lang w:eastAsia="en-GB"/>
        </w:rPr>
        <w:tab/>
      </w:r>
      <w:r>
        <w:t>Data Network Access Identifier</w:t>
      </w:r>
      <w:r>
        <w:tab/>
      </w:r>
      <w:r>
        <w:fldChar w:fldCharType="begin" w:fldLock="1"/>
      </w:r>
      <w:r>
        <w:instrText xml:space="preserve"> PAGEREF _Toc98236074 \h </w:instrText>
      </w:r>
      <w:r>
        <w:fldChar w:fldCharType="separate"/>
      </w:r>
      <w:r>
        <w:t>322</w:t>
      </w:r>
      <w:r>
        <w:fldChar w:fldCharType="end"/>
      </w:r>
    </w:p>
    <w:p w14:paraId="02E9AF18" w14:textId="4BCB3572" w:rsidR="00AB41F9" w:rsidRDefault="00AB41F9">
      <w:pPr>
        <w:pStyle w:val="TOC4"/>
        <w:rPr>
          <w:rFonts w:asciiTheme="minorHAnsi" w:eastAsiaTheme="minorEastAsia" w:hAnsiTheme="minorHAnsi" w:cstheme="minorBidi"/>
          <w:sz w:val="22"/>
          <w:szCs w:val="22"/>
          <w:lang w:eastAsia="en-GB"/>
        </w:rPr>
      </w:pPr>
      <w:r>
        <w:t>8.</w:t>
      </w:r>
      <w:r w:rsidRPr="00AF482C">
        <w:rPr>
          <w:lang w:val="en-US"/>
        </w:rPr>
        <w:t>2.162</w:t>
      </w:r>
      <w:r>
        <w:rPr>
          <w:rFonts w:asciiTheme="minorHAnsi" w:eastAsiaTheme="minorEastAsia" w:hAnsiTheme="minorHAnsi" w:cstheme="minorBidi"/>
          <w:sz w:val="22"/>
          <w:szCs w:val="22"/>
          <w:lang w:eastAsia="en-GB"/>
        </w:rPr>
        <w:tab/>
      </w:r>
      <w:r>
        <w:t>Average Packet Delay</w:t>
      </w:r>
      <w:r>
        <w:tab/>
      </w:r>
      <w:r>
        <w:fldChar w:fldCharType="begin" w:fldLock="1"/>
      </w:r>
      <w:r>
        <w:instrText xml:space="preserve"> PAGEREF _Toc98236075 \h </w:instrText>
      </w:r>
      <w:r>
        <w:fldChar w:fldCharType="separate"/>
      </w:r>
      <w:r>
        <w:t>322</w:t>
      </w:r>
      <w:r>
        <w:fldChar w:fldCharType="end"/>
      </w:r>
    </w:p>
    <w:p w14:paraId="59EEEA48" w14:textId="18EC2A8F" w:rsidR="00AB41F9" w:rsidRDefault="00AB41F9">
      <w:pPr>
        <w:pStyle w:val="TOC4"/>
        <w:rPr>
          <w:rFonts w:asciiTheme="minorHAnsi" w:eastAsiaTheme="minorEastAsia" w:hAnsiTheme="minorHAnsi" w:cstheme="minorBidi"/>
          <w:sz w:val="22"/>
          <w:szCs w:val="22"/>
          <w:lang w:eastAsia="en-GB"/>
        </w:rPr>
      </w:pPr>
      <w:r>
        <w:t>8.</w:t>
      </w:r>
      <w:r w:rsidRPr="00AF482C">
        <w:rPr>
          <w:lang w:val="en-US"/>
        </w:rPr>
        <w:t>2.163</w:t>
      </w:r>
      <w:r>
        <w:rPr>
          <w:rFonts w:asciiTheme="minorHAnsi" w:eastAsiaTheme="minorEastAsia" w:hAnsiTheme="minorHAnsi" w:cstheme="minorBidi"/>
          <w:sz w:val="22"/>
          <w:szCs w:val="22"/>
          <w:lang w:eastAsia="en-GB"/>
        </w:rPr>
        <w:tab/>
      </w:r>
      <w:r>
        <w:t>Minimum Packet Delay</w:t>
      </w:r>
      <w:r>
        <w:tab/>
      </w:r>
      <w:r>
        <w:fldChar w:fldCharType="begin" w:fldLock="1"/>
      </w:r>
      <w:r>
        <w:instrText xml:space="preserve"> PAGEREF _Toc98236076 \h </w:instrText>
      </w:r>
      <w:r>
        <w:fldChar w:fldCharType="separate"/>
      </w:r>
      <w:r>
        <w:t>323</w:t>
      </w:r>
      <w:r>
        <w:fldChar w:fldCharType="end"/>
      </w:r>
    </w:p>
    <w:p w14:paraId="3D9EBFB3" w14:textId="6F8CB963" w:rsidR="00AB41F9" w:rsidRDefault="00AB41F9">
      <w:pPr>
        <w:pStyle w:val="TOC4"/>
        <w:rPr>
          <w:rFonts w:asciiTheme="minorHAnsi" w:eastAsiaTheme="minorEastAsia" w:hAnsiTheme="minorHAnsi" w:cstheme="minorBidi"/>
          <w:sz w:val="22"/>
          <w:szCs w:val="22"/>
          <w:lang w:eastAsia="en-GB"/>
        </w:rPr>
      </w:pPr>
      <w:r>
        <w:t>8.</w:t>
      </w:r>
      <w:r w:rsidRPr="00AF482C">
        <w:rPr>
          <w:lang w:val="en-US"/>
        </w:rPr>
        <w:t>2.164</w:t>
      </w:r>
      <w:r>
        <w:rPr>
          <w:rFonts w:asciiTheme="minorHAnsi" w:eastAsiaTheme="minorEastAsia" w:hAnsiTheme="minorHAnsi" w:cstheme="minorBidi"/>
          <w:sz w:val="22"/>
          <w:szCs w:val="22"/>
          <w:lang w:eastAsia="en-GB"/>
        </w:rPr>
        <w:tab/>
      </w:r>
      <w:r>
        <w:t>Maximum Packet Delay</w:t>
      </w:r>
      <w:r>
        <w:tab/>
      </w:r>
      <w:r>
        <w:fldChar w:fldCharType="begin" w:fldLock="1"/>
      </w:r>
      <w:r>
        <w:instrText xml:space="preserve"> PAGEREF _Toc98236077 \h </w:instrText>
      </w:r>
      <w:r>
        <w:fldChar w:fldCharType="separate"/>
      </w:r>
      <w:r>
        <w:t>323</w:t>
      </w:r>
      <w:r>
        <w:fldChar w:fldCharType="end"/>
      </w:r>
    </w:p>
    <w:p w14:paraId="0E2D03F5" w14:textId="4CD4EA45" w:rsidR="00AB41F9" w:rsidRDefault="00AB41F9">
      <w:pPr>
        <w:pStyle w:val="TOC4"/>
        <w:rPr>
          <w:rFonts w:asciiTheme="minorHAnsi" w:eastAsiaTheme="minorEastAsia" w:hAnsiTheme="minorHAnsi" w:cstheme="minorBidi"/>
          <w:sz w:val="22"/>
          <w:szCs w:val="22"/>
          <w:lang w:eastAsia="en-GB"/>
        </w:rPr>
      </w:pPr>
      <w:r>
        <w:t>8.</w:t>
      </w:r>
      <w:r w:rsidRPr="00AF482C">
        <w:rPr>
          <w:lang w:val="en-US"/>
        </w:rPr>
        <w:t>2.165</w:t>
      </w:r>
      <w:r>
        <w:rPr>
          <w:rFonts w:asciiTheme="minorHAnsi" w:eastAsiaTheme="minorEastAsia" w:hAnsiTheme="minorHAnsi" w:cstheme="minorBidi"/>
          <w:sz w:val="22"/>
          <w:szCs w:val="22"/>
          <w:lang w:eastAsia="en-GB"/>
        </w:rPr>
        <w:tab/>
      </w:r>
      <w:r>
        <w:t>QoS Report Trigger</w:t>
      </w:r>
      <w:r>
        <w:tab/>
      </w:r>
      <w:r>
        <w:fldChar w:fldCharType="begin" w:fldLock="1"/>
      </w:r>
      <w:r>
        <w:instrText xml:space="preserve"> PAGEREF _Toc98236078 \h </w:instrText>
      </w:r>
      <w:r>
        <w:fldChar w:fldCharType="separate"/>
      </w:r>
      <w:r>
        <w:t>323</w:t>
      </w:r>
      <w:r>
        <w:fldChar w:fldCharType="end"/>
      </w:r>
    </w:p>
    <w:p w14:paraId="6FFD7DE1" w14:textId="4A918031" w:rsidR="00AB41F9" w:rsidRDefault="00AB41F9">
      <w:pPr>
        <w:pStyle w:val="TOC4"/>
        <w:rPr>
          <w:rFonts w:asciiTheme="minorHAnsi" w:eastAsiaTheme="minorEastAsia" w:hAnsiTheme="minorHAnsi" w:cstheme="minorBidi"/>
          <w:sz w:val="22"/>
          <w:szCs w:val="22"/>
          <w:lang w:eastAsia="en-GB"/>
        </w:rPr>
      </w:pPr>
      <w:r>
        <w:t>8.</w:t>
      </w:r>
      <w:r w:rsidRPr="00AF482C">
        <w:rPr>
          <w:lang w:val="en-US"/>
        </w:rPr>
        <w:t>2.166</w:t>
      </w:r>
      <w:r>
        <w:rPr>
          <w:rFonts w:asciiTheme="minorHAnsi" w:eastAsiaTheme="minorEastAsia" w:hAnsiTheme="minorHAnsi" w:cstheme="minorBidi"/>
          <w:sz w:val="22"/>
          <w:szCs w:val="22"/>
          <w:lang w:eastAsia="en-GB"/>
        </w:rPr>
        <w:tab/>
      </w:r>
      <w:r>
        <w:t>GTP-U Path Interface Type</w:t>
      </w:r>
      <w:r>
        <w:tab/>
      </w:r>
      <w:r>
        <w:fldChar w:fldCharType="begin" w:fldLock="1"/>
      </w:r>
      <w:r>
        <w:instrText xml:space="preserve"> PAGEREF _Toc98236079 \h </w:instrText>
      </w:r>
      <w:r>
        <w:fldChar w:fldCharType="separate"/>
      </w:r>
      <w:r>
        <w:t>324</w:t>
      </w:r>
      <w:r>
        <w:fldChar w:fldCharType="end"/>
      </w:r>
    </w:p>
    <w:p w14:paraId="6AD32390" w14:textId="2C241F45" w:rsidR="00AB41F9" w:rsidRDefault="00AB41F9">
      <w:pPr>
        <w:pStyle w:val="TOC4"/>
        <w:rPr>
          <w:rFonts w:asciiTheme="minorHAnsi" w:eastAsiaTheme="minorEastAsia" w:hAnsiTheme="minorHAnsi" w:cstheme="minorBidi"/>
          <w:sz w:val="22"/>
          <w:szCs w:val="22"/>
          <w:lang w:eastAsia="en-GB"/>
        </w:rPr>
      </w:pPr>
      <w:r>
        <w:t>8.</w:t>
      </w:r>
      <w:r w:rsidRPr="00AF482C">
        <w:rPr>
          <w:lang w:val="en-US"/>
        </w:rPr>
        <w:t>2.167</w:t>
      </w:r>
      <w:r>
        <w:rPr>
          <w:rFonts w:asciiTheme="minorHAnsi" w:eastAsiaTheme="minorEastAsia" w:hAnsiTheme="minorHAnsi" w:cstheme="minorBidi"/>
          <w:sz w:val="22"/>
          <w:szCs w:val="22"/>
          <w:lang w:eastAsia="en-GB"/>
        </w:rPr>
        <w:tab/>
      </w:r>
      <w:r>
        <w:t xml:space="preserve">Requested </w:t>
      </w:r>
      <w:r>
        <w:rPr>
          <w:lang w:eastAsia="zh-CN"/>
        </w:rPr>
        <w:t>Qos Monitoring</w:t>
      </w:r>
      <w:r>
        <w:tab/>
      </w:r>
      <w:r>
        <w:fldChar w:fldCharType="begin" w:fldLock="1"/>
      </w:r>
      <w:r>
        <w:instrText xml:space="preserve"> PAGEREF _Toc98236080 \h </w:instrText>
      </w:r>
      <w:r>
        <w:fldChar w:fldCharType="separate"/>
      </w:r>
      <w:r>
        <w:t>324</w:t>
      </w:r>
      <w:r>
        <w:fldChar w:fldCharType="end"/>
      </w:r>
    </w:p>
    <w:p w14:paraId="41082AD9" w14:textId="0EBB081B" w:rsidR="00AB41F9" w:rsidRDefault="00AB41F9">
      <w:pPr>
        <w:pStyle w:val="TOC4"/>
        <w:rPr>
          <w:rFonts w:asciiTheme="minorHAnsi" w:eastAsiaTheme="minorEastAsia" w:hAnsiTheme="minorHAnsi" w:cstheme="minorBidi"/>
          <w:sz w:val="22"/>
          <w:szCs w:val="22"/>
          <w:lang w:eastAsia="en-GB"/>
        </w:rPr>
      </w:pPr>
      <w:r>
        <w:t>8.</w:t>
      </w:r>
      <w:r w:rsidRPr="00AF482C">
        <w:rPr>
          <w:lang w:val="en-US"/>
        </w:rPr>
        <w:t>2.168</w:t>
      </w:r>
      <w:r>
        <w:rPr>
          <w:rFonts w:asciiTheme="minorHAnsi" w:eastAsiaTheme="minorEastAsia" w:hAnsiTheme="minorHAnsi" w:cstheme="minorBidi"/>
          <w:sz w:val="22"/>
          <w:szCs w:val="22"/>
          <w:lang w:eastAsia="en-GB"/>
        </w:rPr>
        <w:tab/>
      </w:r>
      <w:r>
        <w:t>Reporting Frequency</w:t>
      </w:r>
      <w:r>
        <w:tab/>
      </w:r>
      <w:r>
        <w:fldChar w:fldCharType="begin" w:fldLock="1"/>
      </w:r>
      <w:r>
        <w:instrText xml:space="preserve"> PAGEREF _Toc98236081 \h </w:instrText>
      </w:r>
      <w:r>
        <w:fldChar w:fldCharType="separate"/>
      </w:r>
      <w:r>
        <w:t>325</w:t>
      </w:r>
      <w:r>
        <w:fldChar w:fldCharType="end"/>
      </w:r>
    </w:p>
    <w:p w14:paraId="71609115" w14:textId="388280D0" w:rsidR="00AB41F9" w:rsidRDefault="00AB41F9">
      <w:pPr>
        <w:pStyle w:val="TOC4"/>
        <w:rPr>
          <w:rFonts w:asciiTheme="minorHAnsi" w:eastAsiaTheme="minorEastAsia" w:hAnsiTheme="minorHAnsi" w:cstheme="minorBidi"/>
          <w:sz w:val="22"/>
          <w:szCs w:val="22"/>
          <w:lang w:eastAsia="en-GB"/>
        </w:rPr>
      </w:pPr>
      <w:r>
        <w:t>8.</w:t>
      </w:r>
      <w:r w:rsidRPr="00AF482C">
        <w:rPr>
          <w:lang w:val="en-US"/>
        </w:rPr>
        <w:t>2.169</w:t>
      </w:r>
      <w:r>
        <w:rPr>
          <w:rFonts w:asciiTheme="minorHAnsi" w:eastAsiaTheme="minorEastAsia" w:hAnsiTheme="minorHAnsi" w:cstheme="minorBidi"/>
          <w:sz w:val="22"/>
          <w:szCs w:val="22"/>
          <w:lang w:eastAsia="en-GB"/>
        </w:rPr>
        <w:tab/>
      </w:r>
      <w:r>
        <w:t>Packet Delay Thresholds</w:t>
      </w:r>
      <w:r>
        <w:tab/>
      </w:r>
      <w:r>
        <w:fldChar w:fldCharType="begin" w:fldLock="1"/>
      </w:r>
      <w:r>
        <w:instrText xml:space="preserve"> PAGEREF _Toc98236082 \h </w:instrText>
      </w:r>
      <w:r>
        <w:fldChar w:fldCharType="separate"/>
      </w:r>
      <w:r>
        <w:t>325</w:t>
      </w:r>
      <w:r>
        <w:fldChar w:fldCharType="end"/>
      </w:r>
    </w:p>
    <w:p w14:paraId="20AAD30F" w14:textId="7E5D71BC" w:rsidR="00AB41F9" w:rsidRDefault="00AB41F9">
      <w:pPr>
        <w:pStyle w:val="TOC4"/>
        <w:rPr>
          <w:rFonts w:asciiTheme="minorHAnsi" w:eastAsiaTheme="minorEastAsia" w:hAnsiTheme="minorHAnsi" w:cstheme="minorBidi"/>
          <w:sz w:val="22"/>
          <w:szCs w:val="22"/>
          <w:lang w:eastAsia="en-GB"/>
        </w:rPr>
      </w:pPr>
      <w:r>
        <w:t>8.</w:t>
      </w:r>
      <w:r w:rsidRPr="00AF482C">
        <w:rPr>
          <w:lang w:val="en-US"/>
        </w:rPr>
        <w:t>2.170</w:t>
      </w:r>
      <w:r>
        <w:rPr>
          <w:rFonts w:asciiTheme="minorHAnsi" w:eastAsiaTheme="minorEastAsia" w:hAnsiTheme="minorHAnsi" w:cstheme="minorBidi"/>
          <w:sz w:val="22"/>
          <w:szCs w:val="22"/>
          <w:lang w:eastAsia="en-GB"/>
        </w:rPr>
        <w:tab/>
      </w:r>
      <w:r w:rsidRPr="00AF482C">
        <w:rPr>
          <w:lang w:val="sv-SE" w:eastAsia="zh-CN"/>
        </w:rPr>
        <w:t>Minimum Wait Time</w:t>
      </w:r>
      <w:r>
        <w:tab/>
      </w:r>
      <w:r>
        <w:fldChar w:fldCharType="begin" w:fldLock="1"/>
      </w:r>
      <w:r>
        <w:instrText xml:space="preserve"> PAGEREF _Toc98236083 \h </w:instrText>
      </w:r>
      <w:r>
        <w:fldChar w:fldCharType="separate"/>
      </w:r>
      <w:r>
        <w:t>326</w:t>
      </w:r>
      <w:r>
        <w:fldChar w:fldCharType="end"/>
      </w:r>
    </w:p>
    <w:p w14:paraId="546FA6D0" w14:textId="3AAA5A74" w:rsidR="00AB41F9" w:rsidRDefault="00AB41F9">
      <w:pPr>
        <w:pStyle w:val="TOC4"/>
        <w:rPr>
          <w:rFonts w:asciiTheme="minorHAnsi" w:eastAsiaTheme="minorEastAsia" w:hAnsiTheme="minorHAnsi" w:cstheme="minorBidi"/>
          <w:sz w:val="22"/>
          <w:szCs w:val="22"/>
          <w:lang w:eastAsia="en-GB"/>
        </w:rPr>
      </w:pPr>
      <w:r>
        <w:t>8.</w:t>
      </w:r>
      <w:r w:rsidRPr="00AF482C">
        <w:rPr>
          <w:lang w:val="en-US"/>
        </w:rPr>
        <w:t>2.171</w:t>
      </w:r>
      <w:r>
        <w:rPr>
          <w:rFonts w:asciiTheme="minorHAnsi" w:eastAsiaTheme="minorEastAsia" w:hAnsiTheme="minorHAnsi" w:cstheme="minorBidi"/>
          <w:sz w:val="22"/>
          <w:szCs w:val="22"/>
          <w:lang w:eastAsia="en-GB"/>
        </w:rPr>
        <w:tab/>
      </w:r>
      <w:r w:rsidRPr="00AF482C">
        <w:rPr>
          <w:lang w:val="en-US" w:eastAsia="zh-CN"/>
        </w:rPr>
        <w:t xml:space="preserve">QoS Monitoring </w:t>
      </w:r>
      <w:r w:rsidRPr="00AF482C">
        <w:rPr>
          <w:lang w:val="en-US"/>
        </w:rPr>
        <w:t>Measurement</w:t>
      </w:r>
      <w:r>
        <w:tab/>
      </w:r>
      <w:r>
        <w:fldChar w:fldCharType="begin" w:fldLock="1"/>
      </w:r>
      <w:r>
        <w:instrText xml:space="preserve"> PAGEREF _Toc98236084 \h </w:instrText>
      </w:r>
      <w:r>
        <w:fldChar w:fldCharType="separate"/>
      </w:r>
      <w:r>
        <w:t>326</w:t>
      </w:r>
      <w:r>
        <w:fldChar w:fldCharType="end"/>
      </w:r>
    </w:p>
    <w:p w14:paraId="5A5F5486" w14:textId="05A99A04" w:rsidR="00AB41F9" w:rsidRDefault="00AB41F9">
      <w:pPr>
        <w:pStyle w:val="TOC4"/>
        <w:rPr>
          <w:rFonts w:asciiTheme="minorHAnsi" w:eastAsiaTheme="minorEastAsia" w:hAnsiTheme="minorHAnsi" w:cstheme="minorBidi"/>
          <w:sz w:val="22"/>
          <w:szCs w:val="22"/>
          <w:lang w:eastAsia="en-GB"/>
        </w:rPr>
      </w:pPr>
      <w:r w:rsidRPr="00AB41F9">
        <w:t>8.2.172</w:t>
      </w:r>
      <w:r w:rsidRPr="00AB41F9">
        <w:rPr>
          <w:rFonts w:asciiTheme="minorHAnsi" w:eastAsiaTheme="minorEastAsia" w:hAnsiTheme="minorHAnsi" w:cstheme="minorBidi"/>
          <w:sz w:val="22"/>
          <w:szCs w:val="22"/>
          <w:lang w:eastAsia="en-GB"/>
        </w:rPr>
        <w:tab/>
      </w:r>
      <w:r w:rsidRPr="00AF482C">
        <w:rPr>
          <w:lang w:val="fr-FR"/>
        </w:rPr>
        <w:t>MT-EDT Control Information</w:t>
      </w:r>
      <w:r>
        <w:tab/>
      </w:r>
      <w:r>
        <w:fldChar w:fldCharType="begin" w:fldLock="1"/>
      </w:r>
      <w:r>
        <w:instrText xml:space="preserve"> PAGEREF _Toc98236085 \h </w:instrText>
      </w:r>
      <w:r>
        <w:fldChar w:fldCharType="separate"/>
      </w:r>
      <w:r>
        <w:t>327</w:t>
      </w:r>
      <w:r>
        <w:fldChar w:fldCharType="end"/>
      </w:r>
    </w:p>
    <w:p w14:paraId="163A8627" w14:textId="2E6A6CE6" w:rsidR="00AB41F9" w:rsidRDefault="00AB41F9">
      <w:pPr>
        <w:pStyle w:val="TOC4"/>
        <w:rPr>
          <w:rFonts w:asciiTheme="minorHAnsi" w:eastAsiaTheme="minorEastAsia" w:hAnsiTheme="minorHAnsi" w:cstheme="minorBidi"/>
          <w:sz w:val="22"/>
          <w:szCs w:val="22"/>
          <w:lang w:eastAsia="en-GB"/>
        </w:rPr>
      </w:pPr>
      <w:r>
        <w:t>8.</w:t>
      </w:r>
      <w:r w:rsidRPr="00AF482C">
        <w:rPr>
          <w:lang w:val="en-US"/>
        </w:rPr>
        <w:t>2.173</w:t>
      </w:r>
      <w:r>
        <w:rPr>
          <w:rFonts w:asciiTheme="minorHAnsi" w:eastAsiaTheme="minorEastAsia" w:hAnsiTheme="minorHAnsi" w:cstheme="minorBidi"/>
          <w:sz w:val="22"/>
          <w:szCs w:val="22"/>
          <w:lang w:eastAsia="en-GB"/>
        </w:rPr>
        <w:tab/>
      </w:r>
      <w:r>
        <w:t>DL Data Packets Size</w:t>
      </w:r>
      <w:r>
        <w:tab/>
      </w:r>
      <w:r>
        <w:fldChar w:fldCharType="begin" w:fldLock="1"/>
      </w:r>
      <w:r>
        <w:instrText xml:space="preserve"> PAGEREF _Toc98236086 \h </w:instrText>
      </w:r>
      <w:r>
        <w:fldChar w:fldCharType="separate"/>
      </w:r>
      <w:r>
        <w:t>327</w:t>
      </w:r>
      <w:r>
        <w:fldChar w:fldCharType="end"/>
      </w:r>
    </w:p>
    <w:p w14:paraId="5E39481A" w14:textId="0A4834CD" w:rsidR="00AB41F9" w:rsidRDefault="00AB41F9">
      <w:pPr>
        <w:pStyle w:val="TOC4"/>
        <w:rPr>
          <w:rFonts w:asciiTheme="minorHAnsi" w:eastAsiaTheme="minorEastAsia" w:hAnsiTheme="minorHAnsi" w:cstheme="minorBidi"/>
          <w:sz w:val="22"/>
          <w:szCs w:val="22"/>
          <w:lang w:eastAsia="en-GB"/>
        </w:rPr>
      </w:pPr>
      <w:r>
        <w:t>8.</w:t>
      </w:r>
      <w:r w:rsidRPr="00AF482C">
        <w:rPr>
          <w:lang w:val="en-US"/>
        </w:rPr>
        <w:t>2.174</w:t>
      </w:r>
      <w:r>
        <w:rPr>
          <w:rFonts w:asciiTheme="minorHAnsi" w:eastAsiaTheme="minorEastAsia" w:hAnsiTheme="minorHAnsi" w:cstheme="minorBidi"/>
          <w:sz w:val="22"/>
          <w:szCs w:val="22"/>
          <w:lang w:eastAsia="en-GB"/>
        </w:rPr>
        <w:tab/>
      </w:r>
      <w:r>
        <w:t>QER Control Indications</w:t>
      </w:r>
      <w:r>
        <w:tab/>
      </w:r>
      <w:r>
        <w:fldChar w:fldCharType="begin" w:fldLock="1"/>
      </w:r>
      <w:r>
        <w:instrText xml:space="preserve"> PAGEREF _Toc98236087 \h </w:instrText>
      </w:r>
      <w:r>
        <w:fldChar w:fldCharType="separate"/>
      </w:r>
      <w:r>
        <w:t>327</w:t>
      </w:r>
      <w:r>
        <w:fldChar w:fldCharType="end"/>
      </w:r>
    </w:p>
    <w:p w14:paraId="569007A7" w14:textId="1224C1C2" w:rsidR="00AB41F9" w:rsidRDefault="00AB41F9">
      <w:pPr>
        <w:pStyle w:val="TOC4"/>
        <w:rPr>
          <w:rFonts w:asciiTheme="minorHAnsi" w:eastAsiaTheme="minorEastAsia" w:hAnsiTheme="minorHAnsi" w:cstheme="minorBidi"/>
          <w:sz w:val="22"/>
          <w:szCs w:val="22"/>
          <w:lang w:eastAsia="en-GB"/>
        </w:rPr>
      </w:pPr>
      <w:r>
        <w:t>8.</w:t>
      </w:r>
      <w:r w:rsidRPr="00AF482C">
        <w:rPr>
          <w:lang w:val="en-US"/>
        </w:rPr>
        <w:t>2.175</w:t>
      </w:r>
      <w:r>
        <w:rPr>
          <w:rFonts w:asciiTheme="minorHAnsi" w:eastAsiaTheme="minorEastAsia" w:hAnsiTheme="minorHAnsi" w:cstheme="minorBidi"/>
          <w:sz w:val="22"/>
          <w:szCs w:val="22"/>
          <w:lang w:eastAsia="en-GB"/>
        </w:rPr>
        <w:tab/>
      </w:r>
      <w:r w:rsidRPr="00AF482C">
        <w:rPr>
          <w:lang w:val="en-US" w:eastAsia="zh-CN"/>
        </w:rPr>
        <w:t>NF Instance ID</w:t>
      </w:r>
      <w:r>
        <w:tab/>
      </w:r>
      <w:r>
        <w:fldChar w:fldCharType="begin" w:fldLock="1"/>
      </w:r>
      <w:r>
        <w:instrText xml:space="preserve"> PAGEREF _Toc98236088 \h </w:instrText>
      </w:r>
      <w:r>
        <w:fldChar w:fldCharType="separate"/>
      </w:r>
      <w:r>
        <w:t>328</w:t>
      </w:r>
      <w:r>
        <w:fldChar w:fldCharType="end"/>
      </w:r>
    </w:p>
    <w:p w14:paraId="6E827552" w14:textId="2FF85DCC" w:rsidR="00AB41F9" w:rsidRDefault="00AB41F9">
      <w:pPr>
        <w:pStyle w:val="TOC4"/>
        <w:rPr>
          <w:rFonts w:asciiTheme="minorHAnsi" w:eastAsiaTheme="minorEastAsia" w:hAnsiTheme="minorHAnsi" w:cstheme="minorBidi"/>
          <w:sz w:val="22"/>
          <w:szCs w:val="22"/>
          <w:lang w:eastAsia="en-GB"/>
        </w:rPr>
      </w:pPr>
      <w:r>
        <w:t>8.</w:t>
      </w:r>
      <w:r>
        <w:rPr>
          <w:lang w:eastAsia="zh-CN"/>
        </w:rPr>
        <w:t>2.176</w:t>
      </w:r>
      <w:r>
        <w:rPr>
          <w:rFonts w:asciiTheme="minorHAnsi" w:eastAsiaTheme="minorEastAsia" w:hAnsiTheme="minorHAnsi" w:cstheme="minorBidi"/>
          <w:sz w:val="22"/>
          <w:szCs w:val="22"/>
          <w:lang w:eastAsia="en-GB"/>
        </w:rPr>
        <w:tab/>
      </w:r>
      <w:r>
        <w:rPr>
          <w:lang w:eastAsia="zh-CN"/>
        </w:rPr>
        <w:t>S-NSSAI</w:t>
      </w:r>
      <w:r>
        <w:tab/>
      </w:r>
      <w:r>
        <w:fldChar w:fldCharType="begin" w:fldLock="1"/>
      </w:r>
      <w:r>
        <w:instrText xml:space="preserve"> PAGEREF _Toc98236089 \h </w:instrText>
      </w:r>
      <w:r>
        <w:fldChar w:fldCharType="separate"/>
      </w:r>
      <w:r>
        <w:t>328</w:t>
      </w:r>
      <w:r>
        <w:fldChar w:fldCharType="end"/>
      </w:r>
    </w:p>
    <w:p w14:paraId="1DDBBAF6" w14:textId="4A0BD255" w:rsidR="00AB41F9" w:rsidRDefault="00AB41F9">
      <w:pPr>
        <w:pStyle w:val="TOC4"/>
        <w:rPr>
          <w:rFonts w:asciiTheme="minorHAnsi" w:eastAsiaTheme="minorEastAsia" w:hAnsiTheme="minorHAnsi" w:cstheme="minorBidi"/>
          <w:sz w:val="22"/>
          <w:szCs w:val="22"/>
          <w:lang w:eastAsia="en-GB"/>
        </w:rPr>
      </w:pPr>
      <w:r>
        <w:t>8.</w:t>
      </w:r>
      <w:r w:rsidRPr="00AF482C">
        <w:rPr>
          <w:lang w:val="en-US"/>
        </w:rPr>
        <w:t>2.177</w:t>
      </w:r>
      <w:r>
        <w:rPr>
          <w:rFonts w:asciiTheme="minorHAnsi" w:eastAsiaTheme="minorEastAsia" w:hAnsiTheme="minorHAnsi" w:cstheme="minorBidi"/>
          <w:sz w:val="22"/>
          <w:szCs w:val="22"/>
          <w:lang w:eastAsia="en-GB"/>
        </w:rPr>
        <w:tab/>
      </w:r>
      <w:r>
        <w:t>IP version</w:t>
      </w:r>
      <w:r>
        <w:tab/>
      </w:r>
      <w:r>
        <w:fldChar w:fldCharType="begin" w:fldLock="1"/>
      </w:r>
      <w:r>
        <w:instrText xml:space="preserve"> PAGEREF _Toc98236090 \h </w:instrText>
      </w:r>
      <w:r>
        <w:fldChar w:fldCharType="separate"/>
      </w:r>
      <w:r>
        <w:t>328</w:t>
      </w:r>
      <w:r>
        <w:fldChar w:fldCharType="end"/>
      </w:r>
    </w:p>
    <w:p w14:paraId="11A01FB3" w14:textId="6BE1C2A9" w:rsidR="00AB41F9" w:rsidRDefault="00AB41F9">
      <w:pPr>
        <w:pStyle w:val="TOC4"/>
        <w:rPr>
          <w:rFonts w:asciiTheme="minorHAnsi" w:eastAsiaTheme="minorEastAsia" w:hAnsiTheme="minorHAnsi" w:cstheme="minorBidi"/>
          <w:sz w:val="22"/>
          <w:szCs w:val="22"/>
          <w:lang w:eastAsia="en-GB"/>
        </w:rPr>
      </w:pPr>
      <w:r>
        <w:t>8.</w:t>
      </w:r>
      <w:r w:rsidRPr="00AF482C">
        <w:rPr>
          <w:lang w:val="en-US"/>
        </w:rPr>
        <w:t>2.178</w:t>
      </w:r>
      <w:r>
        <w:rPr>
          <w:rFonts w:asciiTheme="minorHAnsi" w:eastAsiaTheme="minorEastAsia" w:hAnsiTheme="minorHAnsi" w:cstheme="minorBidi"/>
          <w:sz w:val="22"/>
          <w:szCs w:val="22"/>
          <w:lang w:eastAsia="en-GB"/>
        </w:rPr>
        <w:tab/>
      </w:r>
      <w:r>
        <w:t>PFCPASReq-Flags</w:t>
      </w:r>
      <w:r>
        <w:tab/>
      </w:r>
      <w:r>
        <w:fldChar w:fldCharType="begin" w:fldLock="1"/>
      </w:r>
      <w:r>
        <w:instrText xml:space="preserve"> PAGEREF _Toc98236091 \h </w:instrText>
      </w:r>
      <w:r>
        <w:fldChar w:fldCharType="separate"/>
      </w:r>
      <w:r>
        <w:t>328</w:t>
      </w:r>
      <w:r>
        <w:fldChar w:fldCharType="end"/>
      </w:r>
    </w:p>
    <w:p w14:paraId="46ECCF92" w14:textId="590AE485" w:rsidR="00AB41F9" w:rsidRDefault="00AB41F9">
      <w:pPr>
        <w:pStyle w:val="TOC4"/>
        <w:rPr>
          <w:rFonts w:asciiTheme="minorHAnsi" w:eastAsiaTheme="minorEastAsia" w:hAnsiTheme="minorHAnsi" w:cstheme="minorBidi"/>
          <w:sz w:val="22"/>
          <w:szCs w:val="22"/>
          <w:lang w:eastAsia="en-GB"/>
        </w:rPr>
      </w:pPr>
      <w:r>
        <w:t>8.</w:t>
      </w:r>
      <w:r w:rsidRPr="00AF482C">
        <w:rPr>
          <w:lang w:val="en-US"/>
        </w:rPr>
        <w:t>2.179</w:t>
      </w:r>
      <w:r>
        <w:rPr>
          <w:rFonts w:asciiTheme="minorHAnsi" w:eastAsiaTheme="minorEastAsia" w:hAnsiTheme="minorHAnsi" w:cstheme="minorBidi"/>
          <w:sz w:val="22"/>
          <w:szCs w:val="22"/>
          <w:lang w:eastAsia="en-GB"/>
        </w:rPr>
        <w:tab/>
      </w:r>
      <w:r>
        <w:t>Data Status</w:t>
      </w:r>
      <w:r>
        <w:tab/>
      </w:r>
      <w:r>
        <w:fldChar w:fldCharType="begin" w:fldLock="1"/>
      </w:r>
      <w:r>
        <w:instrText xml:space="preserve"> PAGEREF _Toc98236092 \h </w:instrText>
      </w:r>
      <w:r>
        <w:fldChar w:fldCharType="separate"/>
      </w:r>
      <w:r>
        <w:t>329</w:t>
      </w:r>
      <w:r>
        <w:fldChar w:fldCharType="end"/>
      </w:r>
    </w:p>
    <w:p w14:paraId="05E40110" w14:textId="29465ED1" w:rsidR="00AB41F9" w:rsidRDefault="00AB41F9">
      <w:pPr>
        <w:pStyle w:val="TOC4"/>
        <w:rPr>
          <w:rFonts w:asciiTheme="minorHAnsi" w:eastAsiaTheme="minorEastAsia" w:hAnsiTheme="minorHAnsi" w:cstheme="minorBidi"/>
          <w:sz w:val="22"/>
          <w:szCs w:val="22"/>
          <w:lang w:eastAsia="en-GB"/>
        </w:rPr>
      </w:pPr>
      <w:r>
        <w:t>8.2.</w:t>
      </w:r>
      <w:r>
        <w:rPr>
          <w:lang w:eastAsia="zh-CN"/>
        </w:rPr>
        <w:t>180</w:t>
      </w:r>
      <w:r>
        <w:rPr>
          <w:rFonts w:asciiTheme="minorHAnsi" w:eastAsiaTheme="minorEastAsia" w:hAnsiTheme="minorHAnsi" w:cstheme="minorBidi"/>
          <w:sz w:val="22"/>
          <w:szCs w:val="22"/>
          <w:lang w:eastAsia="en-GB"/>
        </w:rPr>
        <w:tab/>
      </w:r>
      <w:r w:rsidRPr="00AF482C">
        <w:rPr>
          <w:lang w:val="fr-FR" w:eastAsia="zh-CN"/>
        </w:rPr>
        <w:t>RDS Configuration Information</w:t>
      </w:r>
      <w:r>
        <w:tab/>
      </w:r>
      <w:r>
        <w:fldChar w:fldCharType="begin" w:fldLock="1"/>
      </w:r>
      <w:r>
        <w:instrText xml:space="preserve"> PAGEREF _Toc98236093 \h </w:instrText>
      </w:r>
      <w:r>
        <w:fldChar w:fldCharType="separate"/>
      </w:r>
      <w:r>
        <w:t>329</w:t>
      </w:r>
      <w:r>
        <w:fldChar w:fldCharType="end"/>
      </w:r>
    </w:p>
    <w:p w14:paraId="1709814E" w14:textId="642BF75B" w:rsidR="00AB41F9" w:rsidRDefault="00AB41F9">
      <w:pPr>
        <w:pStyle w:val="TOC4"/>
        <w:rPr>
          <w:rFonts w:asciiTheme="minorHAnsi" w:eastAsiaTheme="minorEastAsia" w:hAnsiTheme="minorHAnsi" w:cstheme="minorBidi"/>
          <w:sz w:val="22"/>
          <w:szCs w:val="22"/>
          <w:lang w:eastAsia="en-GB"/>
        </w:rPr>
      </w:pPr>
      <w:r>
        <w:t>8.2.181</w:t>
      </w:r>
      <w:r>
        <w:rPr>
          <w:rFonts w:asciiTheme="minorHAnsi" w:eastAsiaTheme="minorEastAsia" w:hAnsiTheme="minorHAnsi" w:cstheme="minorBidi"/>
          <w:sz w:val="22"/>
          <w:szCs w:val="22"/>
          <w:lang w:eastAsia="en-GB"/>
        </w:rPr>
        <w:tab/>
      </w:r>
      <w:r>
        <w:t>MPTCP Applicable Indication</w:t>
      </w:r>
      <w:r>
        <w:tab/>
      </w:r>
      <w:r>
        <w:fldChar w:fldCharType="begin" w:fldLock="1"/>
      </w:r>
      <w:r>
        <w:instrText xml:space="preserve"> PAGEREF _Toc98236094 \h </w:instrText>
      </w:r>
      <w:r>
        <w:fldChar w:fldCharType="separate"/>
      </w:r>
      <w:r>
        <w:t>330</w:t>
      </w:r>
      <w:r>
        <w:fldChar w:fldCharType="end"/>
      </w:r>
    </w:p>
    <w:p w14:paraId="62B2538B" w14:textId="160067B0" w:rsidR="00AB41F9" w:rsidRDefault="00AB41F9">
      <w:pPr>
        <w:pStyle w:val="TOC4"/>
        <w:rPr>
          <w:rFonts w:asciiTheme="minorHAnsi" w:eastAsiaTheme="minorEastAsia" w:hAnsiTheme="minorHAnsi" w:cstheme="minorBidi"/>
          <w:sz w:val="22"/>
          <w:szCs w:val="22"/>
          <w:lang w:eastAsia="en-GB"/>
        </w:rPr>
      </w:pPr>
      <w:r>
        <w:t>8.2.182</w:t>
      </w:r>
      <w:r>
        <w:rPr>
          <w:rFonts w:asciiTheme="minorHAnsi" w:eastAsiaTheme="minorEastAsia" w:hAnsiTheme="minorHAnsi" w:cstheme="minorBidi"/>
          <w:sz w:val="22"/>
          <w:szCs w:val="22"/>
          <w:lang w:eastAsia="en-GB"/>
        </w:rPr>
        <w:tab/>
      </w:r>
      <w:r w:rsidRPr="00AF482C">
        <w:rPr>
          <w:lang w:val="fr-FR"/>
        </w:rPr>
        <w:t>User Plane Node Management Information Container</w:t>
      </w:r>
      <w:r>
        <w:tab/>
      </w:r>
      <w:r>
        <w:fldChar w:fldCharType="begin" w:fldLock="1"/>
      </w:r>
      <w:r>
        <w:instrText xml:space="preserve"> PAGEREF _Toc98236095 \h </w:instrText>
      </w:r>
      <w:r>
        <w:fldChar w:fldCharType="separate"/>
      </w:r>
      <w:r>
        <w:t>330</w:t>
      </w:r>
      <w:r>
        <w:fldChar w:fldCharType="end"/>
      </w:r>
    </w:p>
    <w:p w14:paraId="6E3BDCE6" w14:textId="7CDDF673" w:rsidR="00AB41F9" w:rsidRDefault="00AB41F9">
      <w:pPr>
        <w:pStyle w:val="TOC4"/>
        <w:rPr>
          <w:rFonts w:asciiTheme="minorHAnsi" w:eastAsiaTheme="minorEastAsia" w:hAnsiTheme="minorHAnsi" w:cstheme="minorBidi"/>
          <w:sz w:val="22"/>
          <w:szCs w:val="22"/>
          <w:lang w:eastAsia="en-GB"/>
        </w:rPr>
      </w:pPr>
      <w:r>
        <w:t>8.</w:t>
      </w:r>
      <w:r w:rsidRPr="00AF482C">
        <w:rPr>
          <w:lang w:val="en-US"/>
        </w:rPr>
        <w:t>2.183</w:t>
      </w:r>
      <w:r>
        <w:rPr>
          <w:rFonts w:asciiTheme="minorHAnsi" w:eastAsiaTheme="minorEastAsia" w:hAnsiTheme="minorHAnsi" w:cstheme="minorBidi"/>
          <w:sz w:val="22"/>
          <w:szCs w:val="22"/>
          <w:lang w:eastAsia="en-GB"/>
        </w:rPr>
        <w:tab/>
      </w:r>
      <w:r>
        <w:t>Number of UE IP Addresses</w:t>
      </w:r>
      <w:r>
        <w:tab/>
      </w:r>
      <w:r>
        <w:fldChar w:fldCharType="begin" w:fldLock="1"/>
      </w:r>
      <w:r>
        <w:instrText xml:space="preserve"> PAGEREF _Toc98236096 \h </w:instrText>
      </w:r>
      <w:r>
        <w:fldChar w:fldCharType="separate"/>
      </w:r>
      <w:r>
        <w:t>330</w:t>
      </w:r>
      <w:r>
        <w:fldChar w:fldCharType="end"/>
      </w:r>
    </w:p>
    <w:p w14:paraId="099668DB" w14:textId="4AAE545B" w:rsidR="00AB41F9" w:rsidRDefault="00AB41F9">
      <w:pPr>
        <w:pStyle w:val="TOC4"/>
        <w:rPr>
          <w:rFonts w:asciiTheme="minorHAnsi" w:eastAsiaTheme="minorEastAsia" w:hAnsiTheme="minorHAnsi" w:cstheme="minorBidi"/>
          <w:sz w:val="22"/>
          <w:szCs w:val="22"/>
          <w:lang w:eastAsia="en-GB"/>
        </w:rPr>
      </w:pPr>
      <w:r>
        <w:t>8.</w:t>
      </w:r>
      <w:r w:rsidRPr="00AF482C">
        <w:rPr>
          <w:lang w:val="en-US"/>
        </w:rPr>
        <w:t>2.184</w:t>
      </w:r>
      <w:r>
        <w:rPr>
          <w:rFonts w:asciiTheme="minorHAnsi" w:eastAsiaTheme="minorEastAsia" w:hAnsiTheme="minorHAnsi" w:cstheme="minorBidi"/>
          <w:sz w:val="22"/>
          <w:szCs w:val="22"/>
          <w:lang w:eastAsia="en-GB"/>
        </w:rPr>
        <w:tab/>
      </w:r>
      <w:r>
        <w:t>Validity Timer</w:t>
      </w:r>
      <w:r>
        <w:tab/>
      </w:r>
      <w:r>
        <w:fldChar w:fldCharType="begin" w:fldLock="1"/>
      </w:r>
      <w:r>
        <w:instrText xml:space="preserve"> PAGEREF _Toc98236097 \h </w:instrText>
      </w:r>
      <w:r>
        <w:fldChar w:fldCharType="separate"/>
      </w:r>
      <w:r>
        <w:t>331</w:t>
      </w:r>
      <w:r>
        <w:fldChar w:fldCharType="end"/>
      </w:r>
    </w:p>
    <w:p w14:paraId="6A41526D" w14:textId="1D4F1FCD" w:rsidR="00AB41F9" w:rsidRDefault="00AB41F9">
      <w:pPr>
        <w:pStyle w:val="TOC4"/>
        <w:rPr>
          <w:rFonts w:asciiTheme="minorHAnsi" w:eastAsiaTheme="minorEastAsia" w:hAnsiTheme="minorHAnsi" w:cstheme="minorBidi"/>
          <w:sz w:val="22"/>
          <w:szCs w:val="22"/>
          <w:lang w:eastAsia="en-GB"/>
        </w:rPr>
      </w:pPr>
      <w:r>
        <w:t>8.</w:t>
      </w:r>
      <w:r w:rsidRPr="00AF482C">
        <w:rPr>
          <w:lang w:val="en-US"/>
        </w:rPr>
        <w:t>2.185</w:t>
      </w:r>
      <w:r>
        <w:rPr>
          <w:rFonts w:asciiTheme="minorHAnsi" w:eastAsiaTheme="minorEastAsia" w:hAnsiTheme="minorHAnsi" w:cstheme="minorBidi"/>
          <w:sz w:val="22"/>
          <w:szCs w:val="22"/>
          <w:lang w:eastAsia="en-GB"/>
        </w:rPr>
        <w:tab/>
      </w:r>
      <w:r>
        <w:t>Offending IE Information</w:t>
      </w:r>
      <w:r>
        <w:tab/>
      </w:r>
      <w:r>
        <w:fldChar w:fldCharType="begin" w:fldLock="1"/>
      </w:r>
      <w:r>
        <w:instrText xml:space="preserve"> PAGEREF _Toc98236098 \h </w:instrText>
      </w:r>
      <w:r>
        <w:fldChar w:fldCharType="separate"/>
      </w:r>
      <w:r>
        <w:t>331</w:t>
      </w:r>
      <w:r>
        <w:fldChar w:fldCharType="end"/>
      </w:r>
    </w:p>
    <w:p w14:paraId="67041AA1" w14:textId="2BE8156A" w:rsidR="00AB41F9" w:rsidRDefault="00AB41F9">
      <w:pPr>
        <w:pStyle w:val="TOC4"/>
        <w:rPr>
          <w:rFonts w:asciiTheme="minorHAnsi" w:eastAsiaTheme="minorEastAsia" w:hAnsiTheme="minorHAnsi" w:cstheme="minorBidi"/>
          <w:sz w:val="22"/>
          <w:szCs w:val="22"/>
          <w:lang w:eastAsia="en-GB"/>
        </w:rPr>
      </w:pPr>
      <w:r>
        <w:t>8.</w:t>
      </w:r>
      <w:r w:rsidRPr="00AF482C">
        <w:rPr>
          <w:lang w:val="en-US"/>
        </w:rPr>
        <w:t>2.186</w:t>
      </w:r>
      <w:r>
        <w:rPr>
          <w:rFonts w:asciiTheme="minorHAnsi" w:eastAsiaTheme="minorEastAsia" w:hAnsiTheme="minorHAnsi" w:cstheme="minorBidi"/>
          <w:sz w:val="22"/>
          <w:szCs w:val="22"/>
          <w:lang w:eastAsia="en-GB"/>
        </w:rPr>
        <w:tab/>
      </w:r>
      <w:r>
        <w:t>RAT Type</w:t>
      </w:r>
      <w:r>
        <w:tab/>
      </w:r>
      <w:r>
        <w:fldChar w:fldCharType="begin" w:fldLock="1"/>
      </w:r>
      <w:r>
        <w:instrText xml:space="preserve"> PAGEREF _Toc98236099 \h </w:instrText>
      </w:r>
      <w:r>
        <w:fldChar w:fldCharType="separate"/>
      </w:r>
      <w:r>
        <w:t>331</w:t>
      </w:r>
      <w:r>
        <w:fldChar w:fldCharType="end"/>
      </w:r>
    </w:p>
    <w:p w14:paraId="237E7612" w14:textId="6C1E28C5" w:rsidR="00AB41F9" w:rsidRDefault="00AB41F9">
      <w:pPr>
        <w:pStyle w:val="TOC4"/>
        <w:rPr>
          <w:rFonts w:asciiTheme="minorHAnsi" w:eastAsiaTheme="minorEastAsia" w:hAnsiTheme="minorHAnsi" w:cstheme="minorBidi"/>
          <w:sz w:val="22"/>
          <w:szCs w:val="22"/>
          <w:lang w:eastAsia="en-GB"/>
        </w:rPr>
      </w:pPr>
      <w:r>
        <w:t>8.2.187</w:t>
      </w:r>
      <w:r>
        <w:rPr>
          <w:rFonts w:asciiTheme="minorHAnsi" w:eastAsiaTheme="minorEastAsia" w:hAnsiTheme="minorHAnsi" w:cstheme="minorBidi"/>
          <w:sz w:val="22"/>
          <w:szCs w:val="22"/>
          <w:lang w:eastAsia="en-GB"/>
        </w:rPr>
        <w:tab/>
      </w:r>
      <w:r>
        <w:t>L2TP User Authentication</w:t>
      </w:r>
      <w:r>
        <w:tab/>
      </w:r>
      <w:r>
        <w:fldChar w:fldCharType="begin" w:fldLock="1"/>
      </w:r>
      <w:r>
        <w:instrText xml:space="preserve"> PAGEREF _Toc98236100 \h </w:instrText>
      </w:r>
      <w:r>
        <w:fldChar w:fldCharType="separate"/>
      </w:r>
      <w:r>
        <w:t>332</w:t>
      </w:r>
      <w:r>
        <w:fldChar w:fldCharType="end"/>
      </w:r>
    </w:p>
    <w:p w14:paraId="45845360" w14:textId="0F8602CC" w:rsidR="00AB41F9" w:rsidRDefault="00AB41F9">
      <w:pPr>
        <w:pStyle w:val="TOC4"/>
        <w:rPr>
          <w:rFonts w:asciiTheme="minorHAnsi" w:eastAsiaTheme="minorEastAsia" w:hAnsiTheme="minorHAnsi" w:cstheme="minorBidi"/>
          <w:sz w:val="22"/>
          <w:szCs w:val="22"/>
          <w:lang w:eastAsia="en-GB"/>
        </w:rPr>
      </w:pPr>
      <w:r>
        <w:t>8.2.188</w:t>
      </w:r>
      <w:r>
        <w:rPr>
          <w:rFonts w:asciiTheme="minorHAnsi" w:eastAsiaTheme="minorEastAsia" w:hAnsiTheme="minorHAnsi" w:cstheme="minorBidi"/>
          <w:sz w:val="22"/>
          <w:szCs w:val="22"/>
          <w:lang w:eastAsia="en-GB"/>
        </w:rPr>
        <w:tab/>
      </w:r>
      <w:r>
        <w:t>LNS Address</w:t>
      </w:r>
      <w:r>
        <w:tab/>
      </w:r>
      <w:r>
        <w:fldChar w:fldCharType="begin" w:fldLock="1"/>
      </w:r>
      <w:r>
        <w:instrText xml:space="preserve"> PAGEREF _Toc98236101 \h </w:instrText>
      </w:r>
      <w:r>
        <w:fldChar w:fldCharType="separate"/>
      </w:r>
      <w:r>
        <w:t>333</w:t>
      </w:r>
      <w:r>
        <w:fldChar w:fldCharType="end"/>
      </w:r>
    </w:p>
    <w:p w14:paraId="007F649E" w14:textId="77949136" w:rsidR="00AB41F9" w:rsidRDefault="00AB41F9">
      <w:pPr>
        <w:pStyle w:val="TOC4"/>
        <w:rPr>
          <w:rFonts w:asciiTheme="minorHAnsi" w:eastAsiaTheme="minorEastAsia" w:hAnsiTheme="minorHAnsi" w:cstheme="minorBidi"/>
          <w:sz w:val="22"/>
          <w:szCs w:val="22"/>
          <w:lang w:eastAsia="en-GB"/>
        </w:rPr>
      </w:pPr>
      <w:r>
        <w:t>8.2.189</w:t>
      </w:r>
      <w:r>
        <w:rPr>
          <w:rFonts w:asciiTheme="minorHAnsi" w:eastAsiaTheme="minorEastAsia" w:hAnsiTheme="minorHAnsi" w:cstheme="minorBidi"/>
          <w:sz w:val="22"/>
          <w:szCs w:val="22"/>
          <w:lang w:eastAsia="en-GB"/>
        </w:rPr>
        <w:tab/>
      </w:r>
      <w:r>
        <w:t>Tunnel Preference</w:t>
      </w:r>
      <w:r>
        <w:tab/>
      </w:r>
      <w:r>
        <w:fldChar w:fldCharType="begin" w:fldLock="1"/>
      </w:r>
      <w:r>
        <w:instrText xml:space="preserve"> PAGEREF _Toc98236102 \h </w:instrText>
      </w:r>
      <w:r>
        <w:fldChar w:fldCharType="separate"/>
      </w:r>
      <w:r>
        <w:t>333</w:t>
      </w:r>
      <w:r>
        <w:fldChar w:fldCharType="end"/>
      </w:r>
    </w:p>
    <w:p w14:paraId="3243B39A" w14:textId="71EA3A85" w:rsidR="00AB41F9" w:rsidRDefault="00AB41F9">
      <w:pPr>
        <w:pStyle w:val="TOC4"/>
        <w:rPr>
          <w:rFonts w:asciiTheme="minorHAnsi" w:eastAsiaTheme="minorEastAsia" w:hAnsiTheme="minorHAnsi" w:cstheme="minorBidi"/>
          <w:sz w:val="22"/>
          <w:szCs w:val="22"/>
          <w:lang w:eastAsia="en-GB"/>
        </w:rPr>
      </w:pPr>
      <w:r>
        <w:t>8.2.190</w:t>
      </w:r>
      <w:r>
        <w:rPr>
          <w:rFonts w:asciiTheme="minorHAnsi" w:eastAsiaTheme="minorEastAsia" w:hAnsiTheme="minorHAnsi" w:cstheme="minorBidi"/>
          <w:sz w:val="22"/>
          <w:szCs w:val="22"/>
          <w:lang w:eastAsia="en-GB"/>
        </w:rPr>
        <w:tab/>
      </w:r>
      <w:r>
        <w:t>Calling Number</w:t>
      </w:r>
      <w:r>
        <w:tab/>
      </w:r>
      <w:r>
        <w:fldChar w:fldCharType="begin" w:fldLock="1"/>
      </w:r>
      <w:r>
        <w:instrText xml:space="preserve"> PAGEREF _Toc98236103 \h </w:instrText>
      </w:r>
      <w:r>
        <w:fldChar w:fldCharType="separate"/>
      </w:r>
      <w:r>
        <w:t>333</w:t>
      </w:r>
      <w:r>
        <w:fldChar w:fldCharType="end"/>
      </w:r>
    </w:p>
    <w:p w14:paraId="6A4DE93F" w14:textId="2DA66EF2" w:rsidR="00AB41F9" w:rsidRDefault="00AB41F9">
      <w:pPr>
        <w:pStyle w:val="TOC4"/>
        <w:rPr>
          <w:rFonts w:asciiTheme="minorHAnsi" w:eastAsiaTheme="minorEastAsia" w:hAnsiTheme="minorHAnsi" w:cstheme="minorBidi"/>
          <w:sz w:val="22"/>
          <w:szCs w:val="22"/>
          <w:lang w:eastAsia="en-GB"/>
        </w:rPr>
      </w:pPr>
      <w:r>
        <w:t>8.2.191</w:t>
      </w:r>
      <w:r>
        <w:rPr>
          <w:rFonts w:asciiTheme="minorHAnsi" w:eastAsiaTheme="minorEastAsia" w:hAnsiTheme="minorHAnsi" w:cstheme="minorBidi"/>
          <w:sz w:val="22"/>
          <w:szCs w:val="22"/>
          <w:lang w:eastAsia="en-GB"/>
        </w:rPr>
        <w:tab/>
      </w:r>
      <w:r>
        <w:t>Called Number</w:t>
      </w:r>
      <w:r>
        <w:tab/>
      </w:r>
      <w:r>
        <w:fldChar w:fldCharType="begin" w:fldLock="1"/>
      </w:r>
      <w:r>
        <w:instrText xml:space="preserve"> PAGEREF _Toc98236104 \h </w:instrText>
      </w:r>
      <w:r>
        <w:fldChar w:fldCharType="separate"/>
      </w:r>
      <w:r>
        <w:t>333</w:t>
      </w:r>
      <w:r>
        <w:fldChar w:fldCharType="end"/>
      </w:r>
    </w:p>
    <w:p w14:paraId="49F9F41C" w14:textId="69234B47" w:rsidR="00AB41F9" w:rsidRDefault="00AB41F9">
      <w:pPr>
        <w:pStyle w:val="TOC4"/>
        <w:rPr>
          <w:rFonts w:asciiTheme="minorHAnsi" w:eastAsiaTheme="minorEastAsia" w:hAnsiTheme="minorHAnsi" w:cstheme="minorBidi"/>
          <w:sz w:val="22"/>
          <w:szCs w:val="22"/>
          <w:lang w:eastAsia="en-GB"/>
        </w:rPr>
      </w:pPr>
      <w:r w:rsidRPr="00AB41F9">
        <w:t>8.</w:t>
      </w:r>
      <w:r w:rsidRPr="00AB41F9">
        <w:rPr>
          <w:lang w:val="en-US"/>
        </w:rPr>
        <w:t>2.192</w:t>
      </w:r>
      <w:r w:rsidRPr="00AB41F9">
        <w:rPr>
          <w:rFonts w:asciiTheme="minorHAnsi" w:hAnsiTheme="minorHAnsi" w:cstheme="minorBidi"/>
          <w:sz w:val="22"/>
          <w:szCs w:val="22"/>
          <w:lang w:eastAsia="en-GB"/>
        </w:rPr>
        <w:tab/>
      </w:r>
      <w:r>
        <w:t>L2TP Session Indications</w:t>
      </w:r>
      <w:r>
        <w:tab/>
      </w:r>
      <w:r>
        <w:fldChar w:fldCharType="begin" w:fldLock="1"/>
      </w:r>
      <w:r>
        <w:instrText xml:space="preserve"> PAGEREF _Toc98236105 \h </w:instrText>
      </w:r>
      <w:r>
        <w:fldChar w:fldCharType="separate"/>
      </w:r>
      <w:r>
        <w:t>334</w:t>
      </w:r>
      <w:r>
        <w:fldChar w:fldCharType="end"/>
      </w:r>
    </w:p>
    <w:p w14:paraId="1516ACA4" w14:textId="34296F68" w:rsidR="00AB41F9" w:rsidRDefault="00AB41F9">
      <w:pPr>
        <w:pStyle w:val="TOC4"/>
        <w:rPr>
          <w:rFonts w:asciiTheme="minorHAnsi" w:eastAsiaTheme="minorEastAsia" w:hAnsiTheme="minorHAnsi" w:cstheme="minorBidi"/>
          <w:sz w:val="22"/>
          <w:szCs w:val="22"/>
          <w:lang w:eastAsia="en-GB"/>
        </w:rPr>
      </w:pPr>
      <w:r>
        <w:t>8.2.193</w:t>
      </w:r>
      <w:r>
        <w:rPr>
          <w:rFonts w:asciiTheme="minorHAnsi" w:eastAsiaTheme="minorEastAsia" w:hAnsiTheme="minorHAnsi" w:cstheme="minorBidi"/>
          <w:sz w:val="22"/>
          <w:szCs w:val="22"/>
          <w:lang w:eastAsia="en-GB"/>
        </w:rPr>
        <w:tab/>
      </w:r>
      <w:r>
        <w:t>DNS Server Address</w:t>
      </w:r>
      <w:r>
        <w:tab/>
      </w:r>
      <w:r>
        <w:fldChar w:fldCharType="begin" w:fldLock="1"/>
      </w:r>
      <w:r>
        <w:instrText xml:space="preserve"> PAGEREF _Toc98236106 \h </w:instrText>
      </w:r>
      <w:r>
        <w:fldChar w:fldCharType="separate"/>
      </w:r>
      <w:r>
        <w:t>334</w:t>
      </w:r>
      <w:r>
        <w:fldChar w:fldCharType="end"/>
      </w:r>
    </w:p>
    <w:p w14:paraId="21E9DA95" w14:textId="16153073" w:rsidR="00AB41F9" w:rsidRDefault="00AB41F9">
      <w:pPr>
        <w:pStyle w:val="TOC4"/>
        <w:rPr>
          <w:rFonts w:asciiTheme="minorHAnsi" w:eastAsiaTheme="minorEastAsia" w:hAnsiTheme="minorHAnsi" w:cstheme="minorBidi"/>
          <w:sz w:val="22"/>
          <w:szCs w:val="22"/>
          <w:lang w:eastAsia="en-GB"/>
        </w:rPr>
      </w:pPr>
      <w:r>
        <w:t>8.2.194</w:t>
      </w:r>
      <w:r>
        <w:rPr>
          <w:rFonts w:asciiTheme="minorHAnsi" w:eastAsiaTheme="minorEastAsia" w:hAnsiTheme="minorHAnsi" w:cstheme="minorBidi"/>
          <w:sz w:val="22"/>
          <w:szCs w:val="22"/>
          <w:lang w:eastAsia="en-GB"/>
        </w:rPr>
        <w:tab/>
      </w:r>
      <w:r>
        <w:t>NBNS Server Address</w:t>
      </w:r>
      <w:r>
        <w:tab/>
      </w:r>
      <w:r>
        <w:fldChar w:fldCharType="begin" w:fldLock="1"/>
      </w:r>
      <w:r>
        <w:instrText xml:space="preserve"> PAGEREF _Toc98236107 \h </w:instrText>
      </w:r>
      <w:r>
        <w:fldChar w:fldCharType="separate"/>
      </w:r>
      <w:r>
        <w:t>334</w:t>
      </w:r>
      <w:r>
        <w:fldChar w:fldCharType="end"/>
      </w:r>
    </w:p>
    <w:p w14:paraId="23735927" w14:textId="4EEDE146" w:rsidR="00AB41F9" w:rsidRDefault="00AB41F9">
      <w:pPr>
        <w:pStyle w:val="TOC4"/>
        <w:rPr>
          <w:rFonts w:asciiTheme="minorHAnsi" w:eastAsiaTheme="minorEastAsia" w:hAnsiTheme="minorHAnsi" w:cstheme="minorBidi"/>
          <w:sz w:val="22"/>
          <w:szCs w:val="22"/>
          <w:lang w:eastAsia="en-GB"/>
        </w:rPr>
      </w:pPr>
      <w:r>
        <w:t>8.2.195</w:t>
      </w:r>
      <w:r>
        <w:rPr>
          <w:rFonts w:asciiTheme="minorHAnsi" w:eastAsiaTheme="minorEastAsia" w:hAnsiTheme="minorHAnsi" w:cstheme="minorBidi"/>
          <w:sz w:val="22"/>
          <w:szCs w:val="22"/>
          <w:lang w:eastAsia="en-GB"/>
        </w:rPr>
        <w:tab/>
      </w:r>
      <w:r>
        <w:t>Maximum Receive Unit</w:t>
      </w:r>
      <w:r>
        <w:tab/>
      </w:r>
      <w:r>
        <w:fldChar w:fldCharType="begin" w:fldLock="1"/>
      </w:r>
      <w:r>
        <w:instrText xml:space="preserve"> PAGEREF _Toc98236108 \h </w:instrText>
      </w:r>
      <w:r>
        <w:fldChar w:fldCharType="separate"/>
      </w:r>
      <w:r>
        <w:t>335</w:t>
      </w:r>
      <w:r>
        <w:fldChar w:fldCharType="end"/>
      </w:r>
    </w:p>
    <w:p w14:paraId="1B2FEA89" w14:textId="5E279D86" w:rsidR="00AB41F9" w:rsidRDefault="00AB41F9">
      <w:pPr>
        <w:pStyle w:val="TOC4"/>
        <w:rPr>
          <w:rFonts w:asciiTheme="minorHAnsi" w:eastAsiaTheme="minorEastAsia" w:hAnsiTheme="minorHAnsi" w:cstheme="minorBidi"/>
          <w:sz w:val="22"/>
          <w:szCs w:val="22"/>
          <w:lang w:eastAsia="en-GB"/>
        </w:rPr>
      </w:pPr>
      <w:r>
        <w:t>8.2.196</w:t>
      </w:r>
      <w:r>
        <w:rPr>
          <w:rFonts w:asciiTheme="minorHAnsi" w:eastAsiaTheme="minorEastAsia" w:hAnsiTheme="minorHAnsi" w:cstheme="minorBidi"/>
          <w:sz w:val="22"/>
          <w:szCs w:val="22"/>
          <w:lang w:eastAsia="en-GB"/>
        </w:rPr>
        <w:tab/>
      </w:r>
      <w:r>
        <w:t>Thresholds</w:t>
      </w:r>
      <w:r>
        <w:tab/>
      </w:r>
      <w:r>
        <w:fldChar w:fldCharType="begin" w:fldLock="1"/>
      </w:r>
      <w:r>
        <w:instrText xml:space="preserve"> PAGEREF _Toc98236109 \h </w:instrText>
      </w:r>
      <w:r>
        <w:fldChar w:fldCharType="separate"/>
      </w:r>
      <w:r>
        <w:t>335</w:t>
      </w:r>
      <w:r>
        <w:fldChar w:fldCharType="end"/>
      </w:r>
    </w:p>
    <w:p w14:paraId="18455A8C" w14:textId="0F493B9D" w:rsidR="00AB41F9" w:rsidRDefault="00AB41F9">
      <w:pPr>
        <w:pStyle w:val="TOC4"/>
        <w:rPr>
          <w:rFonts w:asciiTheme="minorHAnsi" w:eastAsiaTheme="minorEastAsia" w:hAnsiTheme="minorHAnsi" w:cstheme="minorBidi"/>
          <w:sz w:val="22"/>
          <w:szCs w:val="22"/>
          <w:lang w:eastAsia="en-GB"/>
        </w:rPr>
      </w:pPr>
      <w:r>
        <w:t>8.2.197</w:t>
      </w:r>
      <w:r>
        <w:rPr>
          <w:rFonts w:asciiTheme="minorHAnsi" w:eastAsiaTheme="minorEastAsia" w:hAnsiTheme="minorHAnsi" w:cstheme="minorBidi"/>
          <w:sz w:val="22"/>
          <w:szCs w:val="22"/>
          <w:lang w:eastAsia="en-GB"/>
        </w:rPr>
        <w:tab/>
      </w:r>
      <w:r>
        <w:t>Steering Mode Indicator</w:t>
      </w:r>
      <w:r>
        <w:tab/>
      </w:r>
      <w:r>
        <w:fldChar w:fldCharType="begin" w:fldLock="1"/>
      </w:r>
      <w:r>
        <w:instrText xml:space="preserve"> PAGEREF _Toc98236110 \h </w:instrText>
      </w:r>
      <w:r>
        <w:fldChar w:fldCharType="separate"/>
      </w:r>
      <w:r>
        <w:t>335</w:t>
      </w:r>
      <w:r>
        <w:fldChar w:fldCharType="end"/>
      </w:r>
    </w:p>
    <w:p w14:paraId="37AF58FE" w14:textId="28D7A62C" w:rsidR="00AB41F9" w:rsidRDefault="00AB41F9">
      <w:pPr>
        <w:pStyle w:val="TOC4"/>
        <w:rPr>
          <w:rFonts w:asciiTheme="minorHAnsi" w:eastAsiaTheme="minorEastAsia" w:hAnsiTheme="minorHAnsi" w:cstheme="minorBidi"/>
          <w:sz w:val="22"/>
          <w:szCs w:val="22"/>
          <w:lang w:eastAsia="en-GB"/>
        </w:rPr>
      </w:pPr>
      <w:r>
        <w:t>8.</w:t>
      </w:r>
      <w:r w:rsidRPr="00AF482C">
        <w:rPr>
          <w:lang w:val="en-US"/>
        </w:rPr>
        <w:t>2.198</w:t>
      </w:r>
      <w:r>
        <w:rPr>
          <w:rFonts w:asciiTheme="minorHAnsi" w:eastAsiaTheme="minorEastAsia" w:hAnsiTheme="minorHAnsi" w:cstheme="minorBidi"/>
          <w:sz w:val="22"/>
          <w:szCs w:val="22"/>
          <w:lang w:eastAsia="en-GB"/>
        </w:rPr>
        <w:tab/>
      </w:r>
      <w:r>
        <w:t xml:space="preserve">Group </w:t>
      </w:r>
      <w:r w:rsidRPr="00AF482C">
        <w:rPr>
          <w:lang w:val="en-US" w:eastAsia="zh-CN"/>
        </w:rPr>
        <w:t>Id</w:t>
      </w:r>
      <w:r>
        <w:tab/>
      </w:r>
      <w:r>
        <w:fldChar w:fldCharType="begin" w:fldLock="1"/>
      </w:r>
      <w:r>
        <w:instrText xml:space="preserve"> PAGEREF _Toc98236111 \h </w:instrText>
      </w:r>
      <w:r>
        <w:fldChar w:fldCharType="separate"/>
      </w:r>
      <w:r>
        <w:t>336</w:t>
      </w:r>
      <w:r>
        <w:fldChar w:fldCharType="end"/>
      </w:r>
    </w:p>
    <w:p w14:paraId="5CF5E196" w14:textId="45CDE992" w:rsidR="00AB41F9" w:rsidRDefault="00AB41F9">
      <w:pPr>
        <w:pStyle w:val="TOC4"/>
        <w:rPr>
          <w:rFonts w:asciiTheme="minorHAnsi" w:eastAsiaTheme="minorEastAsia" w:hAnsiTheme="minorHAnsi" w:cstheme="minorBidi"/>
          <w:sz w:val="22"/>
          <w:szCs w:val="22"/>
          <w:lang w:eastAsia="en-GB"/>
        </w:rPr>
      </w:pPr>
      <w:r>
        <w:t>8.2.199</w:t>
      </w:r>
      <w:r>
        <w:rPr>
          <w:rFonts w:asciiTheme="minorHAnsi" w:eastAsiaTheme="minorEastAsia" w:hAnsiTheme="minorHAnsi" w:cstheme="minorBidi"/>
          <w:sz w:val="22"/>
          <w:szCs w:val="22"/>
          <w:lang w:eastAsia="en-GB"/>
        </w:rPr>
        <w:tab/>
      </w:r>
      <w:r>
        <w:t xml:space="preserve">CP </w:t>
      </w:r>
      <w:r w:rsidRPr="00AF482C">
        <w:rPr>
          <w:lang w:val="en-US"/>
        </w:rPr>
        <w:t>IP Address</w:t>
      </w:r>
      <w:r>
        <w:tab/>
      </w:r>
      <w:r>
        <w:fldChar w:fldCharType="begin" w:fldLock="1"/>
      </w:r>
      <w:r>
        <w:instrText xml:space="preserve"> PAGEREF _Toc98236112 \h </w:instrText>
      </w:r>
      <w:r>
        <w:fldChar w:fldCharType="separate"/>
      </w:r>
      <w:r>
        <w:t>336</w:t>
      </w:r>
      <w:r>
        <w:fldChar w:fldCharType="end"/>
      </w:r>
    </w:p>
    <w:p w14:paraId="5FDC251C" w14:textId="0432E38B" w:rsidR="00AB41F9" w:rsidRDefault="00AB41F9">
      <w:pPr>
        <w:pStyle w:val="TOC4"/>
        <w:rPr>
          <w:rFonts w:asciiTheme="minorHAnsi" w:eastAsiaTheme="minorEastAsia" w:hAnsiTheme="minorHAnsi" w:cstheme="minorBidi"/>
          <w:sz w:val="22"/>
          <w:szCs w:val="22"/>
          <w:lang w:eastAsia="en-GB"/>
        </w:rPr>
      </w:pPr>
      <w:r>
        <w:t>8.2.200</w:t>
      </w:r>
      <w:r>
        <w:rPr>
          <w:rFonts w:asciiTheme="minorHAnsi" w:eastAsiaTheme="minorEastAsia" w:hAnsiTheme="minorHAnsi" w:cstheme="minorBidi"/>
          <w:sz w:val="22"/>
          <w:szCs w:val="22"/>
          <w:lang w:eastAsia="en-GB"/>
        </w:rPr>
        <w:tab/>
      </w:r>
      <w:r>
        <w:t>IP Address and Port Number Replacement</w:t>
      </w:r>
      <w:r>
        <w:tab/>
      </w:r>
      <w:r>
        <w:fldChar w:fldCharType="begin" w:fldLock="1"/>
      </w:r>
      <w:r>
        <w:instrText xml:space="preserve"> PAGEREF _Toc98236113 \h </w:instrText>
      </w:r>
      <w:r>
        <w:fldChar w:fldCharType="separate"/>
      </w:r>
      <w:r>
        <w:t>337</w:t>
      </w:r>
      <w:r>
        <w:fldChar w:fldCharType="end"/>
      </w:r>
    </w:p>
    <w:p w14:paraId="1B889969" w14:textId="023B6855" w:rsidR="00AB41F9" w:rsidRDefault="00AB41F9">
      <w:pPr>
        <w:pStyle w:val="TOC4"/>
        <w:rPr>
          <w:rFonts w:asciiTheme="minorHAnsi" w:eastAsiaTheme="minorEastAsia" w:hAnsiTheme="minorHAnsi" w:cstheme="minorBidi"/>
          <w:sz w:val="22"/>
          <w:szCs w:val="22"/>
          <w:lang w:eastAsia="en-GB"/>
        </w:rPr>
      </w:pPr>
      <w:r>
        <w:t>8.</w:t>
      </w:r>
      <w:r w:rsidRPr="00AF482C">
        <w:rPr>
          <w:lang w:val="en-US"/>
        </w:rPr>
        <w:t>2.201</w:t>
      </w:r>
      <w:r>
        <w:rPr>
          <w:rFonts w:asciiTheme="minorHAnsi" w:eastAsiaTheme="minorEastAsia" w:hAnsiTheme="minorHAnsi" w:cstheme="minorBidi"/>
          <w:sz w:val="22"/>
          <w:szCs w:val="22"/>
          <w:lang w:eastAsia="en-GB"/>
        </w:rPr>
        <w:tab/>
      </w:r>
      <w:r>
        <w:t>DNS Query Filter</w:t>
      </w:r>
      <w:r>
        <w:tab/>
      </w:r>
      <w:r>
        <w:fldChar w:fldCharType="begin" w:fldLock="1"/>
      </w:r>
      <w:r>
        <w:instrText xml:space="preserve"> PAGEREF _Toc98236114 \h </w:instrText>
      </w:r>
      <w:r>
        <w:fldChar w:fldCharType="separate"/>
      </w:r>
      <w:r>
        <w:t>337</w:t>
      </w:r>
      <w:r>
        <w:fldChar w:fldCharType="end"/>
      </w:r>
    </w:p>
    <w:p w14:paraId="62721CBF" w14:textId="4D1EE60E" w:rsidR="00AB41F9" w:rsidRDefault="00AB41F9">
      <w:pPr>
        <w:pStyle w:val="TOC4"/>
        <w:rPr>
          <w:rFonts w:asciiTheme="minorHAnsi" w:eastAsiaTheme="minorEastAsia" w:hAnsiTheme="minorHAnsi" w:cstheme="minorBidi"/>
          <w:sz w:val="22"/>
          <w:szCs w:val="22"/>
          <w:lang w:eastAsia="en-GB"/>
        </w:rPr>
      </w:pPr>
      <w:r>
        <w:t>8.</w:t>
      </w:r>
      <w:r w:rsidRPr="00AF482C">
        <w:rPr>
          <w:lang w:val="en-US"/>
        </w:rPr>
        <w:t>2.202</w:t>
      </w:r>
      <w:r>
        <w:rPr>
          <w:rFonts w:asciiTheme="minorHAnsi" w:eastAsiaTheme="minorEastAsia" w:hAnsiTheme="minorHAnsi" w:cstheme="minorBidi"/>
          <w:sz w:val="22"/>
          <w:szCs w:val="22"/>
          <w:lang w:eastAsia="en-GB"/>
        </w:rPr>
        <w:tab/>
      </w:r>
      <w:r>
        <w:t>Event Notification URI</w:t>
      </w:r>
      <w:r>
        <w:tab/>
      </w:r>
      <w:r>
        <w:fldChar w:fldCharType="begin" w:fldLock="1"/>
      </w:r>
      <w:r>
        <w:instrText xml:space="preserve"> PAGEREF _Toc98236115 \h </w:instrText>
      </w:r>
      <w:r>
        <w:fldChar w:fldCharType="separate"/>
      </w:r>
      <w:r>
        <w:t>338</w:t>
      </w:r>
      <w:r>
        <w:fldChar w:fldCharType="end"/>
      </w:r>
    </w:p>
    <w:p w14:paraId="4EC5AFCA" w14:textId="3951FC83" w:rsidR="00AB41F9" w:rsidRDefault="00AB41F9">
      <w:pPr>
        <w:pStyle w:val="TOC4"/>
        <w:rPr>
          <w:rFonts w:asciiTheme="minorHAnsi" w:eastAsiaTheme="minorEastAsia" w:hAnsiTheme="minorHAnsi" w:cstheme="minorBidi"/>
          <w:sz w:val="22"/>
          <w:szCs w:val="22"/>
          <w:lang w:eastAsia="en-GB"/>
        </w:rPr>
      </w:pPr>
      <w:r>
        <w:t>8.</w:t>
      </w:r>
      <w:r w:rsidRPr="00AF482C">
        <w:rPr>
          <w:lang w:val="en-US"/>
        </w:rPr>
        <w:t>2.203</w:t>
      </w:r>
      <w:r>
        <w:rPr>
          <w:rFonts w:asciiTheme="minorHAnsi" w:eastAsiaTheme="minorEastAsia" w:hAnsiTheme="minorHAnsi" w:cstheme="minorBidi"/>
          <w:sz w:val="22"/>
          <w:szCs w:val="22"/>
          <w:lang w:eastAsia="en-GB"/>
        </w:rPr>
        <w:tab/>
      </w:r>
      <w:r>
        <w:t xml:space="preserve">Notification Correlation </w:t>
      </w:r>
      <w:r w:rsidRPr="00AF482C">
        <w:rPr>
          <w:lang w:val="en-US" w:eastAsia="zh-CN"/>
        </w:rPr>
        <w:t>ID</w:t>
      </w:r>
      <w:r>
        <w:tab/>
      </w:r>
      <w:r>
        <w:fldChar w:fldCharType="begin" w:fldLock="1"/>
      </w:r>
      <w:r>
        <w:instrText xml:space="preserve"> PAGEREF _Toc98236116 \h </w:instrText>
      </w:r>
      <w:r>
        <w:fldChar w:fldCharType="separate"/>
      </w:r>
      <w:r>
        <w:t>338</w:t>
      </w:r>
      <w:r>
        <w:fldChar w:fldCharType="end"/>
      </w:r>
    </w:p>
    <w:p w14:paraId="10F5C183" w14:textId="247A3A02" w:rsidR="00AB41F9" w:rsidRDefault="00AB41F9">
      <w:pPr>
        <w:pStyle w:val="TOC4"/>
        <w:rPr>
          <w:rFonts w:asciiTheme="minorHAnsi" w:eastAsiaTheme="minorEastAsia" w:hAnsiTheme="minorHAnsi" w:cstheme="minorBidi"/>
          <w:sz w:val="22"/>
          <w:szCs w:val="22"/>
          <w:lang w:eastAsia="en-GB"/>
        </w:rPr>
      </w:pPr>
      <w:r>
        <w:t>8.</w:t>
      </w:r>
      <w:r w:rsidRPr="00AF482C">
        <w:rPr>
          <w:lang w:val="en-US"/>
        </w:rPr>
        <w:t>2.204</w:t>
      </w:r>
      <w:r>
        <w:rPr>
          <w:rFonts w:asciiTheme="minorHAnsi" w:eastAsiaTheme="minorEastAsia" w:hAnsiTheme="minorHAnsi" w:cstheme="minorBidi"/>
          <w:sz w:val="22"/>
          <w:szCs w:val="22"/>
          <w:lang w:eastAsia="en-GB"/>
        </w:rPr>
        <w:tab/>
      </w:r>
      <w:r>
        <w:t>Reporting Flags</w:t>
      </w:r>
      <w:r>
        <w:tab/>
      </w:r>
      <w:r>
        <w:fldChar w:fldCharType="begin" w:fldLock="1"/>
      </w:r>
      <w:r>
        <w:instrText xml:space="preserve"> PAGEREF _Toc98236117 \h </w:instrText>
      </w:r>
      <w:r>
        <w:fldChar w:fldCharType="separate"/>
      </w:r>
      <w:r>
        <w:t>339</w:t>
      </w:r>
      <w:r>
        <w:fldChar w:fldCharType="end"/>
      </w:r>
    </w:p>
    <w:p w14:paraId="3F0D6BFF" w14:textId="353C0F7C" w:rsidR="00AB41F9" w:rsidRDefault="00AB41F9">
      <w:pPr>
        <w:pStyle w:val="TOC4"/>
        <w:rPr>
          <w:rFonts w:asciiTheme="minorHAnsi" w:eastAsiaTheme="minorEastAsia" w:hAnsiTheme="minorHAnsi" w:cstheme="minorBidi"/>
          <w:sz w:val="22"/>
          <w:szCs w:val="22"/>
          <w:lang w:eastAsia="en-GB"/>
        </w:rPr>
      </w:pPr>
      <w:r>
        <w:t>8.</w:t>
      </w:r>
      <w:r w:rsidRPr="00AF482C">
        <w:rPr>
          <w:lang w:val="en-US"/>
        </w:rPr>
        <w:t>2.205</w:t>
      </w:r>
      <w:r>
        <w:rPr>
          <w:rFonts w:asciiTheme="minorHAnsi" w:eastAsiaTheme="minorEastAsia" w:hAnsiTheme="minorHAnsi" w:cstheme="minorBidi"/>
          <w:sz w:val="22"/>
          <w:szCs w:val="22"/>
          <w:lang w:eastAsia="en-GB"/>
        </w:rPr>
        <w:tab/>
      </w:r>
      <w:r>
        <w:t>Predefined Rules Name</w:t>
      </w:r>
      <w:r>
        <w:tab/>
      </w:r>
      <w:r>
        <w:fldChar w:fldCharType="begin" w:fldLock="1"/>
      </w:r>
      <w:r>
        <w:instrText xml:space="preserve"> PAGEREF _Toc98236118 \h </w:instrText>
      </w:r>
      <w:r>
        <w:fldChar w:fldCharType="separate"/>
      </w:r>
      <w:r>
        <w:t>339</w:t>
      </w:r>
      <w:r>
        <w:fldChar w:fldCharType="end"/>
      </w:r>
    </w:p>
    <w:p w14:paraId="00F4F254" w14:textId="5F5FAF90" w:rsidR="00AB41F9" w:rsidRDefault="00AB41F9">
      <w:pPr>
        <w:pStyle w:val="TOC4"/>
        <w:rPr>
          <w:rFonts w:asciiTheme="minorHAnsi" w:eastAsiaTheme="minorEastAsia" w:hAnsiTheme="minorHAnsi" w:cstheme="minorBidi"/>
          <w:sz w:val="22"/>
          <w:szCs w:val="22"/>
          <w:lang w:eastAsia="en-GB"/>
        </w:rPr>
      </w:pPr>
      <w:r>
        <w:lastRenderedPageBreak/>
        <w:t>8.2.206</w:t>
      </w:r>
      <w:r>
        <w:rPr>
          <w:rFonts w:asciiTheme="minorHAnsi" w:eastAsiaTheme="minorEastAsia" w:hAnsiTheme="minorHAnsi" w:cstheme="minorBidi"/>
          <w:sz w:val="22"/>
          <w:szCs w:val="22"/>
          <w:lang w:eastAsia="en-GB"/>
        </w:rPr>
        <w:tab/>
      </w:r>
      <w:r>
        <w:t>MBS Session Identifier</w:t>
      </w:r>
      <w:r>
        <w:tab/>
      </w:r>
      <w:r>
        <w:fldChar w:fldCharType="begin" w:fldLock="1"/>
      </w:r>
      <w:r>
        <w:instrText xml:space="preserve"> PAGEREF _Toc98236119 \h </w:instrText>
      </w:r>
      <w:r>
        <w:fldChar w:fldCharType="separate"/>
      </w:r>
      <w:r>
        <w:t>339</w:t>
      </w:r>
      <w:r>
        <w:fldChar w:fldCharType="end"/>
      </w:r>
    </w:p>
    <w:p w14:paraId="50012814" w14:textId="4FBB3878" w:rsidR="00AB41F9" w:rsidRDefault="00AB41F9">
      <w:pPr>
        <w:pStyle w:val="TOC4"/>
        <w:rPr>
          <w:rFonts w:asciiTheme="minorHAnsi" w:eastAsiaTheme="minorEastAsia" w:hAnsiTheme="minorHAnsi" w:cstheme="minorBidi"/>
          <w:sz w:val="22"/>
          <w:szCs w:val="22"/>
          <w:lang w:eastAsia="en-GB"/>
        </w:rPr>
      </w:pPr>
      <w:r>
        <w:t>8.2.207</w:t>
      </w:r>
      <w:r>
        <w:rPr>
          <w:rFonts w:asciiTheme="minorHAnsi" w:eastAsiaTheme="minorEastAsia" w:hAnsiTheme="minorHAnsi" w:cstheme="minorBidi"/>
          <w:sz w:val="22"/>
          <w:szCs w:val="22"/>
        </w:rPr>
        <w:tab/>
      </w:r>
      <w:r w:rsidRPr="00AF482C">
        <w:rPr>
          <w:lang w:val="en-US"/>
        </w:rPr>
        <w:t>Multicast Transport Information</w:t>
      </w:r>
      <w:r>
        <w:tab/>
      </w:r>
      <w:r>
        <w:fldChar w:fldCharType="begin" w:fldLock="1"/>
      </w:r>
      <w:r>
        <w:instrText xml:space="preserve"> PAGEREF _Toc98236120 \h </w:instrText>
      </w:r>
      <w:r>
        <w:fldChar w:fldCharType="separate"/>
      </w:r>
      <w:r>
        <w:t>340</w:t>
      </w:r>
      <w:r>
        <w:fldChar w:fldCharType="end"/>
      </w:r>
    </w:p>
    <w:p w14:paraId="576B5D82" w14:textId="39AC23D5" w:rsidR="00AB41F9" w:rsidRDefault="00AB41F9">
      <w:pPr>
        <w:pStyle w:val="TOC4"/>
        <w:rPr>
          <w:rFonts w:asciiTheme="minorHAnsi" w:eastAsiaTheme="minorEastAsia" w:hAnsiTheme="minorHAnsi" w:cstheme="minorBidi"/>
          <w:sz w:val="22"/>
          <w:szCs w:val="22"/>
          <w:lang w:eastAsia="en-GB"/>
        </w:rPr>
      </w:pPr>
      <w:r>
        <w:t>8.</w:t>
      </w:r>
      <w:r w:rsidRPr="00AF482C">
        <w:rPr>
          <w:lang w:val="en-US"/>
        </w:rPr>
        <w:t>2.208</w:t>
      </w:r>
      <w:r>
        <w:rPr>
          <w:rFonts w:asciiTheme="minorHAnsi" w:eastAsiaTheme="minorEastAsia" w:hAnsiTheme="minorHAnsi" w:cstheme="minorBidi"/>
          <w:sz w:val="22"/>
          <w:szCs w:val="22"/>
          <w:lang w:eastAsia="en-GB"/>
        </w:rPr>
        <w:tab/>
      </w:r>
      <w:r w:rsidRPr="00AF482C">
        <w:rPr>
          <w:lang w:val="en-US"/>
        </w:rPr>
        <w:t>MBSN4mbReq-Flags</w:t>
      </w:r>
      <w:r>
        <w:tab/>
      </w:r>
      <w:r>
        <w:fldChar w:fldCharType="begin" w:fldLock="1"/>
      </w:r>
      <w:r>
        <w:instrText xml:space="preserve"> PAGEREF _Toc98236121 \h </w:instrText>
      </w:r>
      <w:r>
        <w:fldChar w:fldCharType="separate"/>
      </w:r>
      <w:r>
        <w:t>340</w:t>
      </w:r>
      <w:r>
        <w:fldChar w:fldCharType="end"/>
      </w:r>
    </w:p>
    <w:p w14:paraId="4CEF2C27" w14:textId="45F696C6" w:rsidR="00AB41F9" w:rsidRDefault="00AB41F9">
      <w:pPr>
        <w:pStyle w:val="TOC4"/>
        <w:rPr>
          <w:rFonts w:asciiTheme="minorHAnsi" w:eastAsiaTheme="minorEastAsia" w:hAnsiTheme="minorHAnsi" w:cstheme="minorBidi"/>
          <w:sz w:val="22"/>
          <w:szCs w:val="22"/>
          <w:lang w:eastAsia="en-GB"/>
        </w:rPr>
      </w:pPr>
      <w:r>
        <w:t>8.2.209</w:t>
      </w:r>
      <w:r>
        <w:rPr>
          <w:rFonts w:asciiTheme="minorHAnsi" w:eastAsiaTheme="minorEastAsia" w:hAnsiTheme="minorHAnsi" w:cstheme="minorBidi"/>
          <w:sz w:val="22"/>
          <w:szCs w:val="22"/>
          <w:lang w:eastAsia="en-GB"/>
        </w:rPr>
        <w:tab/>
      </w:r>
      <w:r>
        <w:t>Local Ingress Tunnel</w:t>
      </w:r>
      <w:r>
        <w:tab/>
      </w:r>
      <w:r>
        <w:fldChar w:fldCharType="begin" w:fldLock="1"/>
      </w:r>
      <w:r>
        <w:instrText xml:space="preserve"> PAGEREF _Toc98236122 \h </w:instrText>
      </w:r>
      <w:r>
        <w:fldChar w:fldCharType="separate"/>
      </w:r>
      <w:r>
        <w:t>341</w:t>
      </w:r>
      <w:r>
        <w:fldChar w:fldCharType="end"/>
      </w:r>
    </w:p>
    <w:p w14:paraId="0E7DAB8A" w14:textId="76703830" w:rsidR="00AB41F9" w:rsidRDefault="00AB41F9">
      <w:pPr>
        <w:pStyle w:val="TOC4"/>
        <w:rPr>
          <w:rFonts w:asciiTheme="minorHAnsi" w:eastAsiaTheme="minorEastAsia" w:hAnsiTheme="minorHAnsi" w:cstheme="minorBidi"/>
          <w:sz w:val="22"/>
          <w:szCs w:val="22"/>
          <w:lang w:eastAsia="en-GB"/>
        </w:rPr>
      </w:pPr>
      <w:r>
        <w:t>8.2.210</w:t>
      </w:r>
      <w:r>
        <w:rPr>
          <w:rFonts w:asciiTheme="minorHAnsi" w:eastAsiaTheme="minorEastAsia" w:hAnsiTheme="minorHAnsi" w:cstheme="minorBidi"/>
          <w:sz w:val="22"/>
          <w:szCs w:val="22"/>
          <w:lang w:eastAsia="en-GB"/>
        </w:rPr>
        <w:tab/>
      </w:r>
      <w:r>
        <w:t>MBS Unicast Parameters ID</w:t>
      </w:r>
      <w:r>
        <w:tab/>
      </w:r>
      <w:r>
        <w:fldChar w:fldCharType="begin" w:fldLock="1"/>
      </w:r>
      <w:r>
        <w:instrText xml:space="preserve"> PAGEREF _Toc98236123 \h </w:instrText>
      </w:r>
      <w:r>
        <w:fldChar w:fldCharType="separate"/>
      </w:r>
      <w:r>
        <w:t>341</w:t>
      </w:r>
      <w:r>
        <w:fldChar w:fldCharType="end"/>
      </w:r>
    </w:p>
    <w:p w14:paraId="062A78AC" w14:textId="2766CCAC" w:rsidR="00AB41F9" w:rsidRDefault="00AB41F9">
      <w:pPr>
        <w:pStyle w:val="TOC4"/>
        <w:rPr>
          <w:rFonts w:asciiTheme="minorHAnsi" w:eastAsiaTheme="minorEastAsia" w:hAnsiTheme="minorHAnsi" w:cstheme="minorBidi"/>
          <w:sz w:val="22"/>
          <w:szCs w:val="22"/>
          <w:lang w:eastAsia="en-GB"/>
        </w:rPr>
      </w:pPr>
      <w:r>
        <w:t>8.</w:t>
      </w:r>
      <w:r w:rsidRPr="00AF482C">
        <w:rPr>
          <w:lang w:val="en-US"/>
        </w:rPr>
        <w:t>2.211</w:t>
      </w:r>
      <w:r>
        <w:rPr>
          <w:rFonts w:asciiTheme="minorHAnsi" w:eastAsiaTheme="minorEastAsia" w:hAnsiTheme="minorHAnsi" w:cstheme="minorBidi"/>
          <w:sz w:val="22"/>
          <w:szCs w:val="22"/>
          <w:lang w:eastAsia="en-GB"/>
        </w:rPr>
        <w:tab/>
      </w:r>
      <w:r w:rsidRPr="00AF482C">
        <w:rPr>
          <w:lang w:val="en-US"/>
        </w:rPr>
        <w:t>MBSN4Resp-Flags</w:t>
      </w:r>
      <w:r>
        <w:tab/>
      </w:r>
      <w:r>
        <w:fldChar w:fldCharType="begin" w:fldLock="1"/>
      </w:r>
      <w:r>
        <w:instrText xml:space="preserve"> PAGEREF _Toc98236124 \h </w:instrText>
      </w:r>
      <w:r>
        <w:fldChar w:fldCharType="separate"/>
      </w:r>
      <w:r>
        <w:t>342</w:t>
      </w:r>
      <w:r>
        <w:fldChar w:fldCharType="end"/>
      </w:r>
    </w:p>
    <w:p w14:paraId="2664000E" w14:textId="76042EC7" w:rsidR="00AB41F9" w:rsidRDefault="00AB41F9">
      <w:pPr>
        <w:pStyle w:val="TOC4"/>
        <w:rPr>
          <w:rFonts w:asciiTheme="minorHAnsi" w:eastAsiaTheme="minorEastAsia" w:hAnsiTheme="minorHAnsi" w:cstheme="minorBidi"/>
          <w:sz w:val="22"/>
          <w:szCs w:val="22"/>
          <w:lang w:eastAsia="en-GB"/>
        </w:rPr>
      </w:pPr>
      <w:r>
        <w:t>8.2.212</w:t>
      </w:r>
      <w:r>
        <w:rPr>
          <w:rFonts w:asciiTheme="minorHAnsi" w:eastAsiaTheme="minorEastAsia" w:hAnsiTheme="minorHAnsi" w:cstheme="minorBidi"/>
          <w:sz w:val="22"/>
          <w:szCs w:val="22"/>
          <w:lang w:eastAsia="en-GB"/>
        </w:rPr>
        <w:tab/>
      </w:r>
      <w:r>
        <w:t>Tunnel Password</w:t>
      </w:r>
      <w:r>
        <w:tab/>
      </w:r>
      <w:r>
        <w:fldChar w:fldCharType="begin" w:fldLock="1"/>
      </w:r>
      <w:r>
        <w:instrText xml:space="preserve"> PAGEREF _Toc98236125 \h </w:instrText>
      </w:r>
      <w:r>
        <w:fldChar w:fldCharType="separate"/>
      </w:r>
      <w:r>
        <w:t>342</w:t>
      </w:r>
      <w:r>
        <w:fldChar w:fldCharType="end"/>
      </w:r>
    </w:p>
    <w:p w14:paraId="6562DAF2" w14:textId="57682B4B" w:rsidR="00AB41F9" w:rsidRDefault="00AB41F9">
      <w:pPr>
        <w:pStyle w:val="TOC4"/>
        <w:rPr>
          <w:rFonts w:asciiTheme="minorHAnsi" w:eastAsiaTheme="minorEastAsia" w:hAnsiTheme="minorHAnsi" w:cstheme="minorBidi"/>
          <w:sz w:val="22"/>
          <w:szCs w:val="22"/>
          <w:lang w:eastAsia="en-GB"/>
        </w:rPr>
      </w:pPr>
      <w:r>
        <w:t>8.2.213</w:t>
      </w:r>
      <w:r>
        <w:rPr>
          <w:rFonts w:asciiTheme="minorHAnsi" w:eastAsiaTheme="minorEastAsia" w:hAnsiTheme="minorHAnsi" w:cstheme="minorBidi"/>
          <w:sz w:val="22"/>
          <w:szCs w:val="22"/>
          <w:lang w:eastAsia="en-GB"/>
        </w:rPr>
        <w:tab/>
      </w:r>
      <w:r w:rsidRPr="00AF482C">
        <w:rPr>
          <w:lang w:val="en-US"/>
        </w:rPr>
        <w:t>Area Session ID</w:t>
      </w:r>
      <w:r>
        <w:tab/>
      </w:r>
      <w:r>
        <w:fldChar w:fldCharType="begin" w:fldLock="1"/>
      </w:r>
      <w:r>
        <w:instrText xml:space="preserve"> PAGEREF _Toc98236126 \h </w:instrText>
      </w:r>
      <w:r>
        <w:fldChar w:fldCharType="separate"/>
      </w:r>
      <w:r>
        <w:t>343</w:t>
      </w:r>
      <w:r>
        <w:fldChar w:fldCharType="end"/>
      </w:r>
    </w:p>
    <w:p w14:paraId="1C766928" w14:textId="0A14139E" w:rsidR="00AB41F9" w:rsidRDefault="00AB41F9">
      <w:pPr>
        <w:pStyle w:val="TOC4"/>
        <w:rPr>
          <w:rFonts w:asciiTheme="minorHAnsi" w:eastAsiaTheme="minorEastAsia" w:hAnsiTheme="minorHAnsi" w:cstheme="minorBidi"/>
          <w:sz w:val="22"/>
          <w:szCs w:val="22"/>
          <w:lang w:eastAsia="en-GB"/>
        </w:rPr>
      </w:pPr>
      <w:r>
        <w:t>8.</w:t>
      </w:r>
      <w:r w:rsidRPr="00AF482C">
        <w:rPr>
          <w:lang w:val="en-US"/>
        </w:rPr>
        <w:t>2.214</w:t>
      </w:r>
      <w:r>
        <w:rPr>
          <w:rFonts w:asciiTheme="minorHAnsi" w:eastAsiaTheme="minorEastAsia" w:hAnsiTheme="minorHAnsi" w:cstheme="minorBidi"/>
          <w:sz w:val="22"/>
          <w:szCs w:val="22"/>
          <w:lang w:eastAsia="en-GB"/>
        </w:rPr>
        <w:tab/>
      </w:r>
      <w:r>
        <w:t>DSCP to PPI Mapping Information</w:t>
      </w:r>
      <w:r>
        <w:tab/>
      </w:r>
      <w:r>
        <w:fldChar w:fldCharType="begin" w:fldLock="1"/>
      </w:r>
      <w:r>
        <w:instrText xml:space="preserve"> PAGEREF _Toc98236127 \h </w:instrText>
      </w:r>
      <w:r>
        <w:fldChar w:fldCharType="separate"/>
      </w:r>
      <w:r>
        <w:t>343</w:t>
      </w:r>
      <w:r>
        <w:fldChar w:fldCharType="end"/>
      </w:r>
    </w:p>
    <w:p w14:paraId="05ACE4F3" w14:textId="49B49E0D" w:rsidR="00AB41F9" w:rsidRPr="00B3403F" w:rsidRDefault="00AB41F9">
      <w:pPr>
        <w:pStyle w:val="TOC4"/>
        <w:rPr>
          <w:rFonts w:asciiTheme="minorHAnsi" w:eastAsiaTheme="minorEastAsia" w:hAnsiTheme="minorHAnsi" w:cstheme="minorBidi"/>
          <w:sz w:val="22"/>
          <w:szCs w:val="22"/>
          <w:lang w:val="de-DE" w:eastAsia="en-GB"/>
        </w:rPr>
      </w:pPr>
      <w:r w:rsidRPr="00B3403F">
        <w:rPr>
          <w:lang w:val="de-DE"/>
        </w:rPr>
        <w:t>8.2.215</w:t>
      </w:r>
      <w:r w:rsidRPr="00B3403F">
        <w:rPr>
          <w:rFonts w:asciiTheme="minorHAnsi" w:eastAsiaTheme="minorEastAsia" w:hAnsiTheme="minorHAnsi" w:cstheme="minorBidi"/>
          <w:sz w:val="22"/>
          <w:szCs w:val="22"/>
          <w:lang w:val="de-DE" w:eastAsia="en-GB"/>
        </w:rPr>
        <w:tab/>
      </w:r>
      <w:r w:rsidRPr="00B3403F">
        <w:rPr>
          <w:lang w:val="de-DE"/>
        </w:rPr>
        <w:t>PFCPSDRsp-Flags</w:t>
      </w:r>
      <w:r w:rsidRPr="00B3403F">
        <w:rPr>
          <w:lang w:val="de-DE"/>
        </w:rPr>
        <w:tab/>
      </w:r>
      <w:r>
        <w:fldChar w:fldCharType="begin" w:fldLock="1"/>
      </w:r>
      <w:r w:rsidRPr="00B3403F">
        <w:rPr>
          <w:lang w:val="de-DE"/>
        </w:rPr>
        <w:instrText xml:space="preserve"> PAGEREF _Toc98236128 \h </w:instrText>
      </w:r>
      <w:r>
        <w:fldChar w:fldCharType="separate"/>
      </w:r>
      <w:r w:rsidRPr="00B3403F">
        <w:rPr>
          <w:lang w:val="de-DE"/>
        </w:rPr>
        <w:t>343</w:t>
      </w:r>
      <w:r>
        <w:fldChar w:fldCharType="end"/>
      </w:r>
    </w:p>
    <w:p w14:paraId="54D7E158" w14:textId="5A91F65E" w:rsidR="00AB41F9" w:rsidRPr="00B3403F" w:rsidRDefault="00AB41F9">
      <w:pPr>
        <w:pStyle w:val="TOC3"/>
        <w:rPr>
          <w:rFonts w:asciiTheme="minorHAnsi" w:eastAsiaTheme="minorEastAsia" w:hAnsiTheme="minorHAnsi" w:cstheme="minorBidi"/>
          <w:sz w:val="22"/>
          <w:szCs w:val="22"/>
          <w:lang w:val="de-DE" w:eastAsia="en-GB"/>
        </w:rPr>
      </w:pPr>
      <w:r w:rsidRPr="00B3403F">
        <w:rPr>
          <w:lang w:val="de-DE"/>
        </w:rPr>
        <w:t>A.1</w:t>
      </w:r>
      <w:r w:rsidRPr="00B3403F">
        <w:rPr>
          <w:rFonts w:asciiTheme="minorHAnsi" w:eastAsiaTheme="minorEastAsia" w:hAnsiTheme="minorHAnsi" w:cstheme="minorBidi"/>
          <w:sz w:val="22"/>
          <w:szCs w:val="22"/>
          <w:lang w:val="de-DE" w:eastAsia="en-GB"/>
        </w:rPr>
        <w:tab/>
      </w:r>
      <w:r w:rsidRPr="00B3403F">
        <w:rPr>
          <w:lang w:val="de-DE"/>
        </w:rPr>
        <w:t>Throttling Aalgorithms</w:t>
      </w:r>
      <w:r w:rsidRPr="00B3403F">
        <w:rPr>
          <w:lang w:val="de-DE"/>
        </w:rPr>
        <w:tab/>
      </w:r>
      <w:r>
        <w:fldChar w:fldCharType="begin" w:fldLock="1"/>
      </w:r>
      <w:r w:rsidRPr="00B3403F">
        <w:rPr>
          <w:lang w:val="de-DE"/>
        </w:rPr>
        <w:instrText xml:space="preserve"> PAGEREF _Toc98236129 \h </w:instrText>
      </w:r>
      <w:r>
        <w:fldChar w:fldCharType="separate"/>
      </w:r>
      <w:r w:rsidRPr="00B3403F">
        <w:rPr>
          <w:lang w:val="de-DE"/>
        </w:rPr>
        <w:t>345</w:t>
      </w:r>
      <w:r>
        <w:fldChar w:fldCharType="end"/>
      </w:r>
    </w:p>
    <w:p w14:paraId="78ECC71B" w14:textId="167204AB" w:rsidR="00AB41F9" w:rsidRDefault="00AB41F9">
      <w:pPr>
        <w:pStyle w:val="TOC4"/>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"Loss" Throttling Algorithm</w:t>
      </w:r>
      <w:r>
        <w:tab/>
      </w:r>
      <w:r>
        <w:fldChar w:fldCharType="begin" w:fldLock="1"/>
      </w:r>
      <w:r>
        <w:instrText xml:space="preserve"> PAGEREF _Toc98236130 \h </w:instrText>
      </w:r>
      <w:r>
        <w:fldChar w:fldCharType="separate"/>
      </w:r>
      <w:r>
        <w:t>345</w:t>
      </w:r>
      <w:r>
        <w:fldChar w:fldCharType="end"/>
      </w:r>
    </w:p>
    <w:p w14:paraId="2E9F445B" w14:textId="721D93AC" w:rsidR="00AB41F9" w:rsidRDefault="00AB41F9">
      <w:pPr>
        <w:pStyle w:val="TOC5"/>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Example of Possible Implementation</w:t>
      </w:r>
      <w:r>
        <w:tab/>
      </w:r>
      <w:r>
        <w:fldChar w:fldCharType="begin" w:fldLock="1"/>
      </w:r>
      <w:r>
        <w:instrText xml:space="preserve"> PAGEREF _Toc98236131 \h </w:instrText>
      </w:r>
      <w:r>
        <w:fldChar w:fldCharType="separate"/>
      </w:r>
      <w:r>
        <w:t>345</w:t>
      </w:r>
      <w:r>
        <w:fldChar w:fldCharType="end"/>
      </w:r>
    </w:p>
    <w:p w14:paraId="2F0E201D" w14:textId="0DE42E20" w:rsidR="00AB41F9" w:rsidRDefault="00AB41F9">
      <w:pPr>
        <w:pStyle w:val="TOC3"/>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CP Selection Function</w:t>
      </w:r>
      <w:r>
        <w:tab/>
      </w:r>
      <w:r>
        <w:fldChar w:fldCharType="begin" w:fldLock="1"/>
      </w:r>
      <w:r>
        <w:instrText xml:space="preserve"> PAGEREF _Toc98236132 \h </w:instrText>
      </w:r>
      <w:r>
        <w:fldChar w:fldCharType="separate"/>
      </w:r>
      <w:r>
        <w:t>345</w:t>
      </w:r>
      <w:r>
        <w:fldChar w:fldCharType="end"/>
      </w:r>
    </w:p>
    <w:p w14:paraId="4BF2D632" w14:textId="0E6A1DB5" w:rsidR="00AB41F9" w:rsidRDefault="00AB41F9">
      <w:pPr>
        <w:pStyle w:val="TOC4"/>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_Toc98236133 \h </w:instrText>
      </w:r>
      <w:r>
        <w:fldChar w:fldCharType="separate"/>
      </w:r>
      <w:r>
        <w:t>345</w:t>
      </w:r>
      <w:r>
        <w:fldChar w:fldCharType="end"/>
      </w:r>
    </w:p>
    <w:p w14:paraId="3E1017F4" w14:textId="09E75C45" w:rsidR="00AB41F9" w:rsidRDefault="00AB41F9">
      <w:pPr>
        <w:pStyle w:val="TOC3"/>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UP Selection Function</w:t>
      </w:r>
      <w:r>
        <w:tab/>
      </w:r>
      <w:r>
        <w:fldChar w:fldCharType="begin" w:fldLock="1"/>
      </w:r>
      <w:r>
        <w:instrText xml:space="preserve"> PAGEREF _Toc98236134 \h </w:instrText>
      </w:r>
      <w:r>
        <w:fldChar w:fldCharType="separate"/>
      </w:r>
      <w:r>
        <w:t>346</w:t>
      </w:r>
      <w:r>
        <w:fldChar w:fldCharType="end"/>
      </w:r>
    </w:p>
    <w:p w14:paraId="0A73B2AD" w14:textId="5FE38848" w:rsidR="00AB41F9" w:rsidRDefault="00AB41F9">
      <w:pPr>
        <w:pStyle w:val="TOC4"/>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_Toc98236135 \h </w:instrText>
      </w:r>
      <w:r>
        <w:fldChar w:fldCharType="separate"/>
      </w:r>
      <w:r>
        <w:t>346</w:t>
      </w:r>
      <w:r>
        <w:fldChar w:fldCharType="end"/>
      </w:r>
    </w:p>
    <w:p w14:paraId="139A51D2" w14:textId="565EC45F" w:rsidR="00AB41F9" w:rsidRDefault="00AB41F9">
      <w:pPr>
        <w:pStyle w:val="TOC4"/>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SGW-U Selection Function</w:t>
      </w:r>
      <w:r>
        <w:tab/>
      </w:r>
      <w:r>
        <w:fldChar w:fldCharType="begin" w:fldLock="1"/>
      </w:r>
      <w:r>
        <w:instrText xml:space="preserve"> PAGEREF _Toc98236136 \h </w:instrText>
      </w:r>
      <w:r>
        <w:fldChar w:fldCharType="separate"/>
      </w:r>
      <w:r>
        <w:t>346</w:t>
      </w:r>
      <w:r>
        <w:fldChar w:fldCharType="end"/>
      </w:r>
    </w:p>
    <w:p w14:paraId="224196E5" w14:textId="1FDDF0EA" w:rsidR="00AB41F9" w:rsidRDefault="00AB41F9">
      <w:pPr>
        <w:pStyle w:val="TOC4"/>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PGW-U Selection Function</w:t>
      </w:r>
      <w:r>
        <w:tab/>
      </w:r>
      <w:r>
        <w:fldChar w:fldCharType="begin" w:fldLock="1"/>
      </w:r>
      <w:r>
        <w:instrText xml:space="preserve"> PAGEREF _Toc98236137 \h </w:instrText>
      </w:r>
      <w:r>
        <w:fldChar w:fldCharType="separate"/>
      </w:r>
      <w:r>
        <w:t>346</w:t>
      </w:r>
      <w:r>
        <w:fldChar w:fldCharType="end"/>
      </w:r>
    </w:p>
    <w:p w14:paraId="49468C1C" w14:textId="67639871" w:rsidR="00AB41F9" w:rsidRDefault="00AB41F9">
      <w:pPr>
        <w:pStyle w:val="TOC4"/>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Combined SGW-U/PGW-U Selection Function</w:t>
      </w:r>
      <w:r>
        <w:tab/>
      </w:r>
      <w:r>
        <w:fldChar w:fldCharType="begin" w:fldLock="1"/>
      </w:r>
      <w:r>
        <w:instrText xml:space="preserve"> PAGEREF _Toc98236138 \h </w:instrText>
      </w:r>
      <w:r>
        <w:fldChar w:fldCharType="separate"/>
      </w:r>
      <w:r>
        <w:t>347</w:t>
      </w:r>
      <w:r>
        <w:fldChar w:fldCharType="end"/>
      </w:r>
    </w:p>
    <w:p w14:paraId="3279DB80" w14:textId="783BC2C0" w:rsidR="00AB41F9" w:rsidRDefault="00AB41F9">
      <w:pPr>
        <w:pStyle w:val="TOC4"/>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TDF-U selection function</w:t>
      </w:r>
      <w:r>
        <w:tab/>
      </w:r>
      <w:r>
        <w:fldChar w:fldCharType="begin" w:fldLock="1"/>
      </w:r>
      <w:r>
        <w:instrText xml:space="preserve"> PAGEREF _Toc98236139 \h </w:instrText>
      </w:r>
      <w:r>
        <w:fldChar w:fldCharType="separate"/>
      </w:r>
      <w:r>
        <w:t>347</w:t>
      </w:r>
      <w:r>
        <w:fldChar w:fldCharType="end"/>
      </w:r>
    </w:p>
    <w:p w14:paraId="07E6825D" w14:textId="1B86581A" w:rsidR="00AB41F9" w:rsidRDefault="00AB41F9">
      <w:pPr>
        <w:pStyle w:val="TOC4"/>
        <w:rPr>
          <w:rFonts w:asciiTheme="minorHAnsi" w:eastAsiaTheme="minorEastAsia" w:hAnsiTheme="minorHAnsi" w:cstheme="minorBidi"/>
          <w:sz w:val="22"/>
          <w:szCs w:val="22"/>
          <w:lang w:eastAsia="en-GB"/>
        </w:rPr>
      </w:pPr>
      <w:r>
        <w:t>B.2.6</w:t>
      </w:r>
      <w:r>
        <w:rPr>
          <w:rFonts w:asciiTheme="minorHAnsi" w:eastAsiaTheme="minorEastAsia" w:hAnsiTheme="minorHAnsi" w:cstheme="minorBidi"/>
          <w:sz w:val="22"/>
          <w:szCs w:val="22"/>
          <w:lang w:eastAsia="en-GB"/>
        </w:rPr>
        <w:tab/>
      </w:r>
      <w:r>
        <w:t>UP Selection Function Based on DNS</w:t>
      </w:r>
      <w:r>
        <w:tab/>
      </w:r>
      <w:r>
        <w:fldChar w:fldCharType="begin" w:fldLock="1"/>
      </w:r>
      <w:r>
        <w:instrText xml:space="preserve"> PAGEREF _Toc98236140 \h </w:instrText>
      </w:r>
      <w:r>
        <w:fldChar w:fldCharType="separate"/>
      </w:r>
      <w:r>
        <w:t>347</w:t>
      </w:r>
      <w:r>
        <w:fldChar w:fldCharType="end"/>
      </w:r>
    </w:p>
    <w:p w14:paraId="3123DA7D" w14:textId="73B64C5B" w:rsidR="00AB41F9" w:rsidRDefault="00AB41F9">
      <w:pPr>
        <w:pStyle w:val="TOC5"/>
        <w:rPr>
          <w:rFonts w:asciiTheme="minorHAnsi" w:eastAsiaTheme="minorEastAsia" w:hAnsiTheme="minorHAnsi" w:cstheme="minorBidi"/>
          <w:sz w:val="22"/>
          <w:szCs w:val="22"/>
          <w:lang w:eastAsia="en-GB"/>
        </w:rPr>
      </w:pPr>
      <w:r>
        <w:t>B.2.6.1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_Toc98236141 \h </w:instrText>
      </w:r>
      <w:r>
        <w:fldChar w:fldCharType="separate"/>
      </w:r>
      <w:r>
        <w:t>347</w:t>
      </w:r>
      <w:r>
        <w:fldChar w:fldCharType="end"/>
      </w:r>
    </w:p>
    <w:p w14:paraId="4781C9CC" w14:textId="6010355C" w:rsidR="00AB41F9" w:rsidRDefault="00AB41F9">
      <w:pPr>
        <w:pStyle w:val="TOC5"/>
        <w:rPr>
          <w:rFonts w:asciiTheme="minorHAnsi" w:eastAsiaTheme="minorEastAsia" w:hAnsiTheme="minorHAnsi" w:cstheme="minorBidi"/>
          <w:sz w:val="22"/>
          <w:szCs w:val="22"/>
          <w:lang w:eastAsia="en-GB"/>
        </w:rPr>
      </w:pPr>
      <w:r>
        <w:t>B.2.6.2</w:t>
      </w:r>
      <w:r>
        <w:rPr>
          <w:rFonts w:asciiTheme="minorHAnsi" w:eastAsiaTheme="minorEastAsia" w:hAnsiTheme="minorHAnsi" w:cstheme="minorBidi"/>
          <w:sz w:val="22"/>
          <w:szCs w:val="22"/>
          <w:lang w:eastAsia="en-GB"/>
        </w:rPr>
        <w:tab/>
      </w:r>
      <w:r>
        <w:t>SGW-U Selection Function Based on DNS</w:t>
      </w:r>
      <w:r>
        <w:tab/>
      </w:r>
      <w:r>
        <w:fldChar w:fldCharType="begin" w:fldLock="1"/>
      </w:r>
      <w:r>
        <w:instrText xml:space="preserve"> PAGEREF _Toc98236142 \h </w:instrText>
      </w:r>
      <w:r>
        <w:fldChar w:fldCharType="separate"/>
      </w:r>
      <w:r>
        <w:t>348</w:t>
      </w:r>
      <w:r>
        <w:fldChar w:fldCharType="end"/>
      </w:r>
    </w:p>
    <w:p w14:paraId="59276F86" w14:textId="482514E4" w:rsidR="00AB41F9" w:rsidRDefault="00AB41F9">
      <w:pPr>
        <w:pStyle w:val="TOC5"/>
        <w:rPr>
          <w:rFonts w:asciiTheme="minorHAnsi" w:eastAsiaTheme="minorEastAsia" w:hAnsiTheme="minorHAnsi" w:cstheme="minorBidi"/>
          <w:sz w:val="22"/>
          <w:szCs w:val="22"/>
          <w:lang w:eastAsia="en-GB"/>
        </w:rPr>
      </w:pPr>
      <w:r>
        <w:t>B.2.6.3</w:t>
      </w:r>
      <w:r>
        <w:rPr>
          <w:rFonts w:asciiTheme="minorHAnsi" w:eastAsiaTheme="minorEastAsia" w:hAnsiTheme="minorHAnsi" w:cstheme="minorBidi"/>
          <w:sz w:val="22"/>
          <w:szCs w:val="22"/>
          <w:lang w:eastAsia="en-GB"/>
        </w:rPr>
        <w:tab/>
      </w:r>
      <w:r>
        <w:t>PGW-U Selection Function Based on DNS</w:t>
      </w:r>
      <w:r>
        <w:tab/>
      </w:r>
      <w:r>
        <w:fldChar w:fldCharType="begin" w:fldLock="1"/>
      </w:r>
      <w:r>
        <w:instrText xml:space="preserve"> PAGEREF _Toc98236143 \h </w:instrText>
      </w:r>
      <w:r>
        <w:fldChar w:fldCharType="separate"/>
      </w:r>
      <w:r>
        <w:t>348</w:t>
      </w:r>
      <w:r>
        <w:fldChar w:fldCharType="end"/>
      </w:r>
    </w:p>
    <w:p w14:paraId="58EE4E68" w14:textId="0F712F1E" w:rsidR="00AB41F9" w:rsidRDefault="00AB41F9">
      <w:pPr>
        <w:pStyle w:val="TOC5"/>
        <w:rPr>
          <w:rFonts w:asciiTheme="minorHAnsi" w:eastAsiaTheme="minorEastAsia" w:hAnsiTheme="minorHAnsi" w:cstheme="minorBidi"/>
          <w:sz w:val="22"/>
          <w:szCs w:val="22"/>
          <w:lang w:eastAsia="en-GB"/>
        </w:rPr>
      </w:pPr>
      <w:r>
        <w:t>B.2.6.4</w:t>
      </w:r>
      <w:r>
        <w:rPr>
          <w:rFonts w:asciiTheme="minorHAnsi" w:eastAsiaTheme="minorEastAsia" w:hAnsiTheme="minorHAnsi" w:cstheme="minorBidi"/>
          <w:sz w:val="22"/>
          <w:szCs w:val="22"/>
          <w:lang w:eastAsia="en-GB"/>
        </w:rPr>
        <w:tab/>
      </w:r>
      <w:r>
        <w:t>Combined SGW-U/PGW-U Selection Function Based on DNS</w:t>
      </w:r>
      <w:r>
        <w:tab/>
      </w:r>
      <w:r>
        <w:fldChar w:fldCharType="begin" w:fldLock="1"/>
      </w:r>
      <w:r>
        <w:instrText xml:space="preserve"> PAGEREF _Toc98236144 \h </w:instrText>
      </w:r>
      <w:r>
        <w:fldChar w:fldCharType="separate"/>
      </w:r>
      <w:r>
        <w:t>348</w:t>
      </w:r>
      <w:r>
        <w:fldChar w:fldCharType="end"/>
      </w:r>
    </w:p>
    <w:p w14:paraId="4942C6BE" w14:textId="77B00121" w:rsidR="00AB41F9" w:rsidRDefault="00AB41F9">
      <w:pPr>
        <w:pStyle w:val="TOC3"/>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_Toc98236145 \h </w:instrText>
      </w:r>
      <w:r>
        <w:fldChar w:fldCharType="separate"/>
      </w:r>
      <w:r>
        <w:t>348</w:t>
      </w:r>
      <w:r>
        <w:fldChar w:fldCharType="end"/>
      </w:r>
    </w:p>
    <w:p w14:paraId="21CF547F" w14:textId="1743C5AB" w:rsidR="00AB41F9" w:rsidRDefault="00AB41F9">
      <w:pPr>
        <w:pStyle w:val="TOC3"/>
        <w:rPr>
          <w:rFonts w:asciiTheme="minorHAnsi" w:eastAsiaTheme="minorEastAsia" w:hAnsiTheme="minorHAnsi" w:cstheme="minorBidi"/>
          <w:sz w:val="22"/>
          <w:szCs w:val="22"/>
          <w:lang w:eastAsia="en-GB"/>
        </w:rPr>
      </w:pPr>
      <w:r>
        <w:t>C.2</w:t>
      </w:r>
      <w:r>
        <w:rPr>
          <w:rFonts w:asciiTheme="minorHAnsi" w:eastAsiaTheme="minorEastAsia" w:hAnsiTheme="minorHAnsi" w:cstheme="minorBidi"/>
          <w:sz w:val="22"/>
          <w:szCs w:val="22"/>
          <w:lang w:eastAsia="en-GB"/>
        </w:rPr>
        <w:tab/>
      </w:r>
      <w:r>
        <w:t>Charging Support</w:t>
      </w:r>
      <w:r>
        <w:tab/>
      </w:r>
      <w:r>
        <w:fldChar w:fldCharType="begin" w:fldLock="1"/>
      </w:r>
      <w:r>
        <w:instrText xml:space="preserve"> PAGEREF _Toc98236146 \h </w:instrText>
      </w:r>
      <w:r>
        <w:fldChar w:fldCharType="separate"/>
      </w:r>
      <w:r>
        <w:t>348</w:t>
      </w:r>
      <w:r>
        <w:fldChar w:fldCharType="end"/>
      </w:r>
    </w:p>
    <w:p w14:paraId="29E94E13" w14:textId="1FAD909A" w:rsidR="00AB41F9" w:rsidRDefault="00AB41F9">
      <w:pPr>
        <w:pStyle w:val="TOC4"/>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Online Charging</w:t>
      </w:r>
      <w:r>
        <w:tab/>
      </w:r>
      <w:r>
        <w:fldChar w:fldCharType="begin" w:fldLock="1"/>
      </w:r>
      <w:r>
        <w:instrText xml:space="preserve"> PAGEREF _Toc98236147 \h </w:instrText>
      </w:r>
      <w:r>
        <w:fldChar w:fldCharType="separate"/>
      </w:r>
      <w:r>
        <w:t>348</w:t>
      </w:r>
      <w:r>
        <w:fldChar w:fldCharType="end"/>
      </w:r>
    </w:p>
    <w:p w14:paraId="766502BE" w14:textId="3F88D67E" w:rsidR="00AB41F9" w:rsidRDefault="00AB41F9">
      <w:pPr>
        <w:pStyle w:val="TOC5"/>
        <w:rPr>
          <w:rFonts w:asciiTheme="minorHAnsi" w:eastAsiaTheme="minorEastAsia" w:hAnsiTheme="minorHAnsi" w:cstheme="minorBidi"/>
          <w:sz w:val="22"/>
          <w:szCs w:val="22"/>
          <w:lang w:eastAsia="en-GB"/>
        </w:rPr>
      </w:pPr>
      <w:r>
        <w:t>C.2.1.1</w:t>
      </w:r>
      <w:r>
        <w:rPr>
          <w:rFonts w:asciiTheme="minorHAnsi" w:eastAsiaTheme="minorEastAsia" w:hAnsiTheme="minorHAnsi" w:cstheme="minorBidi"/>
          <w:sz w:val="22"/>
          <w:szCs w:val="22"/>
          <w:lang w:eastAsia="en-GB"/>
        </w:rPr>
        <w:tab/>
      </w:r>
      <w:r>
        <w:t>Online Charging Call Flow – Normal Scenario</w:t>
      </w:r>
      <w:r>
        <w:tab/>
      </w:r>
      <w:r>
        <w:fldChar w:fldCharType="begin" w:fldLock="1"/>
      </w:r>
      <w:r>
        <w:instrText xml:space="preserve"> PAGEREF _Toc98236148 \h </w:instrText>
      </w:r>
      <w:r>
        <w:fldChar w:fldCharType="separate"/>
      </w:r>
      <w:r>
        <w:t>348</w:t>
      </w:r>
      <w:r>
        <w:fldChar w:fldCharType="end"/>
      </w:r>
    </w:p>
    <w:p w14:paraId="1C273D0B" w14:textId="368A163E" w:rsidR="00AB41F9" w:rsidRDefault="00AB41F9">
      <w:pPr>
        <w:pStyle w:val="TOC5"/>
        <w:rPr>
          <w:rFonts w:asciiTheme="minorHAnsi" w:eastAsiaTheme="minorEastAsia" w:hAnsiTheme="minorHAnsi" w:cstheme="minorBidi"/>
          <w:sz w:val="22"/>
          <w:szCs w:val="22"/>
          <w:lang w:eastAsia="en-GB"/>
        </w:rPr>
      </w:pPr>
      <w:r>
        <w:t>C.2.1.2</w:t>
      </w:r>
      <w:r>
        <w:rPr>
          <w:rFonts w:asciiTheme="minorHAnsi" w:eastAsiaTheme="minorEastAsia" w:hAnsiTheme="minorHAnsi" w:cstheme="minorBidi"/>
          <w:sz w:val="22"/>
          <w:szCs w:val="22"/>
          <w:lang w:eastAsia="en-GB"/>
        </w:rPr>
        <w:tab/>
      </w:r>
      <w:r>
        <w:t>Online Charging Call Flow with Credit Pooling</w:t>
      </w:r>
      <w:r>
        <w:tab/>
      </w:r>
      <w:r>
        <w:fldChar w:fldCharType="begin" w:fldLock="1"/>
      </w:r>
      <w:r>
        <w:instrText xml:space="preserve"> PAGEREF _Toc98236149 \h </w:instrText>
      </w:r>
      <w:r>
        <w:fldChar w:fldCharType="separate"/>
      </w:r>
      <w:r>
        <w:t>350</w:t>
      </w:r>
      <w:r>
        <w:fldChar w:fldCharType="end"/>
      </w:r>
    </w:p>
    <w:p w14:paraId="285D98F4" w14:textId="150DAFC1" w:rsidR="00AB41F9" w:rsidRDefault="00AB41F9">
      <w:pPr>
        <w:rPr>
          <w:rFonts w:asciiTheme="minorHAnsi" w:eastAsiaTheme="minorEastAsia" w:hAnsiTheme="minorHAnsi" w:cstheme="minorBidi"/>
          <w:noProof/>
          <w:sz w:val="22"/>
          <w:szCs w:val="22"/>
        </w:rPr>
      </w:pPr>
      <w:r>
        <w:rPr>
          <w:noProof/>
        </w:rPr>
        <w:t>C.2.1.2.1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_Toc98236150 \h </w:instrText>
      </w:r>
      <w:r>
        <w:rPr>
          <w:noProof/>
        </w:rPr>
      </w:r>
      <w:r>
        <w:fldChar w:fldCharType="separate"/>
      </w:r>
      <w:r>
        <w:rPr>
          <w:noProof/>
        </w:rPr>
        <w:t>350</w:t>
      </w:r>
      <w:r>
        <w:rPr>
          <w:noProof/>
        </w:rPr>
        <w:fldChar w:fldCharType="end"/>
      </w:r>
    </w:p>
    <w:p w14:paraId="29C186D5" w14:textId="12C6E5AF" w:rsidR="00AB41F9" w:rsidRDefault="00AB41F9">
      <w:pPr>
        <w:rPr>
          <w:rFonts w:asciiTheme="minorHAnsi" w:eastAsiaTheme="minorEastAsia" w:hAnsiTheme="minorHAnsi" w:cstheme="minorBidi"/>
          <w:noProof/>
          <w:sz w:val="22"/>
          <w:szCs w:val="22"/>
        </w:rPr>
      </w:pPr>
      <w:r>
        <w:rPr>
          <w:noProof/>
        </w:rPr>
        <w:t>C.2.1.2.2</w:t>
      </w:r>
      <w:r>
        <w:rPr>
          <w:rFonts w:asciiTheme="minorHAnsi" w:eastAsiaTheme="minorEastAsia" w:hAnsiTheme="minorHAnsi" w:cstheme="minorBidi"/>
          <w:noProof/>
          <w:sz w:val="22"/>
          <w:szCs w:val="22"/>
        </w:rPr>
        <w:tab/>
      </w:r>
      <w:r>
        <w:rPr>
          <w:noProof/>
        </w:rPr>
        <w:t>Example Call Flow 1</w:t>
      </w:r>
      <w:r>
        <w:rPr>
          <w:noProof/>
        </w:rPr>
        <w:tab/>
      </w:r>
      <w:r>
        <w:rPr>
          <w:noProof/>
        </w:rPr>
        <w:fldChar w:fldCharType="begin" w:fldLock="1"/>
      </w:r>
      <w:r>
        <w:rPr>
          <w:noProof/>
        </w:rPr>
        <w:instrText xml:space="preserve"> PAGEREF _Toc98236151 \h </w:instrText>
      </w:r>
      <w:r>
        <w:rPr>
          <w:noProof/>
        </w:rPr>
      </w:r>
      <w:r>
        <w:fldChar w:fldCharType="separate"/>
      </w:r>
      <w:r>
        <w:rPr>
          <w:noProof/>
        </w:rPr>
        <w:t>351</w:t>
      </w:r>
      <w:r>
        <w:rPr>
          <w:noProof/>
        </w:rPr>
        <w:fldChar w:fldCharType="end"/>
      </w:r>
    </w:p>
    <w:p w14:paraId="005E6A15" w14:textId="6813235C" w:rsidR="00AB41F9" w:rsidRDefault="00AB41F9">
      <w:pPr>
        <w:rPr>
          <w:rFonts w:asciiTheme="minorHAnsi" w:eastAsiaTheme="minorEastAsia" w:hAnsiTheme="minorHAnsi" w:cstheme="minorBidi"/>
          <w:noProof/>
          <w:sz w:val="22"/>
          <w:szCs w:val="22"/>
        </w:rPr>
      </w:pPr>
      <w:r>
        <w:rPr>
          <w:noProof/>
        </w:rPr>
        <w:t>C.2.1.2.3</w:t>
      </w:r>
      <w:r>
        <w:rPr>
          <w:rFonts w:asciiTheme="minorHAnsi" w:eastAsiaTheme="minorEastAsia" w:hAnsiTheme="minorHAnsi" w:cstheme="minorBidi"/>
          <w:noProof/>
          <w:sz w:val="22"/>
          <w:szCs w:val="22"/>
        </w:rPr>
        <w:tab/>
      </w:r>
      <w:r>
        <w:rPr>
          <w:noProof/>
        </w:rPr>
        <w:t>Example Call Flow 2</w:t>
      </w:r>
      <w:r>
        <w:rPr>
          <w:noProof/>
        </w:rPr>
        <w:tab/>
      </w:r>
      <w:r>
        <w:rPr>
          <w:noProof/>
        </w:rPr>
        <w:fldChar w:fldCharType="begin" w:fldLock="1"/>
      </w:r>
      <w:r>
        <w:rPr>
          <w:noProof/>
        </w:rPr>
        <w:instrText xml:space="preserve"> PAGEREF _Toc98236152 \h </w:instrText>
      </w:r>
      <w:r>
        <w:rPr>
          <w:noProof/>
        </w:rPr>
      </w:r>
      <w:r>
        <w:fldChar w:fldCharType="separate"/>
      </w:r>
      <w:r>
        <w:rPr>
          <w:noProof/>
        </w:rPr>
        <w:t>353</w:t>
      </w:r>
      <w:r>
        <w:rPr>
          <w:noProof/>
        </w:rPr>
        <w:fldChar w:fldCharType="end"/>
      </w:r>
    </w:p>
    <w:p w14:paraId="41184CCB" w14:textId="04D6374D" w:rsidR="00AB41F9" w:rsidRDefault="00AB41F9">
      <w:pPr>
        <w:pStyle w:val="TOC3"/>
        <w:rPr>
          <w:rFonts w:asciiTheme="minorHAnsi" w:eastAsiaTheme="minorEastAsia" w:hAnsiTheme="minorHAnsi" w:cstheme="minorBidi"/>
          <w:sz w:val="22"/>
          <w:szCs w:val="22"/>
          <w:lang w:eastAsia="en-GB"/>
        </w:rPr>
      </w:pPr>
      <w:r>
        <w:t>D.1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_Toc98236153 \h </w:instrText>
      </w:r>
      <w:r>
        <w:fldChar w:fldCharType="separate"/>
      </w:r>
      <w:r>
        <w:t>355</w:t>
      </w:r>
      <w:r>
        <w:fldChar w:fldCharType="end"/>
      </w:r>
    </w:p>
    <w:p w14:paraId="5C46E52F" w14:textId="4DAD691A" w:rsidR="00AB41F9" w:rsidRDefault="00AB41F9">
      <w:pPr>
        <w:pStyle w:val="TOC3"/>
        <w:rPr>
          <w:rFonts w:asciiTheme="minorHAnsi" w:eastAsiaTheme="minorEastAsia" w:hAnsiTheme="minorHAnsi" w:cstheme="minorBidi"/>
          <w:sz w:val="22"/>
          <w:szCs w:val="22"/>
          <w:lang w:eastAsia="en-GB"/>
        </w:rPr>
      </w:pPr>
      <w:r>
        <w:t>D.2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_Toc98236154 \h </w:instrText>
      </w:r>
      <w:r>
        <w:fldChar w:fldCharType="separate"/>
      </w:r>
      <w:r>
        <w:t>356</w:t>
      </w:r>
      <w:r>
        <w:fldChar w:fldCharType="end"/>
      </w:r>
    </w:p>
    <w:p w14:paraId="26D31158" w14:textId="07C088D4" w:rsidR="00AB41F9" w:rsidRDefault="00AB41F9">
      <w:pPr>
        <w:pStyle w:val="TOC4"/>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Addition of PSA and UL CL/BP controlled by I-SMF</w:t>
      </w:r>
      <w:r>
        <w:tab/>
      </w:r>
      <w:r>
        <w:fldChar w:fldCharType="begin" w:fldLock="1"/>
      </w:r>
      <w:r>
        <w:instrText xml:space="preserve"> PAGEREF _Toc98236155 \h </w:instrText>
      </w:r>
      <w:r>
        <w:fldChar w:fldCharType="separate"/>
      </w:r>
      <w:r>
        <w:t>356</w:t>
      </w:r>
      <w:r>
        <w:fldChar w:fldCharType="end"/>
      </w:r>
    </w:p>
    <w:p w14:paraId="0A4D2B92" w14:textId="5C1488F7" w:rsidR="00AB41F9" w:rsidRDefault="00AB41F9">
      <w:pPr>
        <w:pStyle w:val="TOC4"/>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Removal of PSA and UL CL/BP</w:t>
      </w:r>
      <w:r>
        <w:tab/>
      </w:r>
      <w:r>
        <w:fldChar w:fldCharType="begin" w:fldLock="1"/>
      </w:r>
      <w:r>
        <w:instrText xml:space="preserve"> PAGEREF _Toc98236156 \h </w:instrText>
      </w:r>
      <w:r>
        <w:fldChar w:fldCharType="separate"/>
      </w:r>
      <w:r>
        <w:t>360</w:t>
      </w:r>
      <w:r>
        <w:fldChar w:fldCharType="end"/>
      </w:r>
    </w:p>
    <w:p w14:paraId="4D8D4845" w14:textId="2C48FC41" w:rsidR="00AB41F9" w:rsidRDefault="00AB41F9">
      <w:pPr>
        <w:pStyle w:val="TOC4"/>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Change of PSA</w:t>
      </w:r>
      <w:r>
        <w:tab/>
      </w:r>
      <w:r>
        <w:fldChar w:fldCharType="begin" w:fldLock="1"/>
      </w:r>
      <w:r>
        <w:instrText xml:space="preserve"> PAGEREF _Toc98236157 \h </w:instrText>
      </w:r>
      <w:r>
        <w:fldChar w:fldCharType="separate"/>
      </w:r>
      <w:r>
        <w:t>360</w:t>
      </w:r>
      <w:r>
        <w:fldChar w:fldCharType="end"/>
      </w:r>
    </w:p>
    <w:p w14:paraId="401A5CCD" w14:textId="16D1AE92" w:rsidR="00AB41F9" w:rsidRDefault="00AB41F9">
      <w:pPr>
        <w:pStyle w:val="TOC4"/>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Traffic Usage Reporting</w:t>
      </w:r>
      <w:r>
        <w:tab/>
      </w:r>
      <w:r>
        <w:fldChar w:fldCharType="begin" w:fldLock="1"/>
      </w:r>
      <w:r>
        <w:instrText xml:space="preserve"> PAGEREF _Toc98236158 \h </w:instrText>
      </w:r>
      <w:r>
        <w:fldChar w:fldCharType="separate"/>
      </w:r>
      <w:r>
        <w:t>360</w:t>
      </w:r>
      <w:r>
        <w:fldChar w:fldCharType="end"/>
      </w:r>
    </w:p>
    <w:p w14:paraId="4E67073A" w14:textId="5135ED7E" w:rsidR="00AB41F9" w:rsidRDefault="00AB41F9">
      <w:pPr>
        <w:pStyle w:val="TOC4"/>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Updating N4 information towards I-SMF</w:t>
      </w:r>
      <w:r>
        <w:tab/>
      </w:r>
      <w:r>
        <w:fldChar w:fldCharType="begin" w:fldLock="1"/>
      </w:r>
      <w:r>
        <w:instrText xml:space="preserve"> PAGEREF _Toc98236159 \h </w:instrText>
      </w:r>
      <w:r>
        <w:fldChar w:fldCharType="separate"/>
      </w:r>
      <w:r>
        <w:t>360</w:t>
      </w:r>
      <w:r>
        <w:fldChar w:fldCharType="end"/>
      </w:r>
    </w:p>
    <w:p w14:paraId="618D2558" w14:textId="3DA54EF4" w:rsidR="00AB41F9" w:rsidRDefault="00AB41F9">
      <w:pPr>
        <w:pStyle w:val="TOC4"/>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_Toc98236160 \h </w:instrText>
      </w:r>
      <w:r>
        <w:fldChar w:fldCharType="separate"/>
      </w:r>
      <w:r>
        <w:t>360</w:t>
      </w:r>
      <w:r>
        <w:fldChar w:fldCharType="end"/>
      </w:r>
    </w:p>
    <w:p w14:paraId="7EDE82AC" w14:textId="25469863" w:rsidR="00AB41F9" w:rsidRDefault="00AB41F9">
      <w:pPr>
        <w:pStyle w:val="TOC4"/>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 xml:space="preserve">Simultaneous change of </w:t>
      </w:r>
      <w:r w:rsidRPr="00AF482C">
        <w:rPr>
          <w:lang w:val="en-US"/>
        </w:rPr>
        <w:t>UL CL/BP</w:t>
      </w:r>
      <w:r>
        <w:t xml:space="preserve"> and PSA</w:t>
      </w:r>
      <w:r>
        <w:tab/>
      </w:r>
      <w:r>
        <w:fldChar w:fldCharType="begin" w:fldLock="1"/>
      </w:r>
      <w:r>
        <w:instrText xml:space="preserve"> PAGEREF _Toc98236161 \h </w:instrText>
      </w:r>
      <w:r>
        <w:fldChar w:fldCharType="separate"/>
      </w:r>
      <w:r>
        <w:t>361</w:t>
      </w:r>
      <w:r>
        <w:fldChar w:fldCharType="end"/>
      </w:r>
    </w:p>
    <w:p w14:paraId="3947FB4B" w14:textId="09517C23" w:rsidR="00AB41F9" w:rsidRDefault="00AB41F9">
      <w:pPr>
        <w:pStyle w:val="TOC3"/>
        <w:rPr>
          <w:rFonts w:asciiTheme="minorHAnsi" w:eastAsiaTheme="minorEastAsia" w:hAnsiTheme="minorHAnsi" w:cstheme="minorBidi"/>
          <w:sz w:val="22"/>
          <w:szCs w:val="22"/>
          <w:lang w:eastAsia="en-GB"/>
        </w:rPr>
      </w:pPr>
      <w:r>
        <w:t>E.1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_Toc98236162 \h </w:instrText>
      </w:r>
      <w:r>
        <w:fldChar w:fldCharType="separate"/>
      </w:r>
      <w:r>
        <w:t>361</w:t>
      </w:r>
      <w:r>
        <w:fldChar w:fldCharType="end"/>
      </w:r>
    </w:p>
    <w:p w14:paraId="19803B00" w14:textId="19168BF8" w:rsidR="00AB41F9" w:rsidRDefault="00AB41F9">
      <w:pPr>
        <w:pStyle w:val="TOC3"/>
        <w:rPr>
          <w:rFonts w:asciiTheme="minorHAnsi" w:eastAsiaTheme="minorEastAsia" w:hAnsiTheme="minorHAnsi" w:cstheme="minorBidi"/>
          <w:sz w:val="22"/>
          <w:szCs w:val="22"/>
          <w:lang w:eastAsia="en-GB"/>
        </w:rPr>
      </w:pPr>
      <w:r>
        <w:t>E.2</w:t>
      </w:r>
      <w:r>
        <w:rPr>
          <w:rFonts w:asciiTheme="minorHAnsi" w:eastAsiaTheme="minorEastAsia" w:hAnsiTheme="minorHAnsi" w:cstheme="minorBidi"/>
          <w:sz w:val="22"/>
          <w:szCs w:val="22"/>
          <w:lang w:eastAsia="en-GB"/>
        </w:rPr>
        <w:tab/>
      </w:r>
      <w:r>
        <w:t>Multipath TCP Connection Setup</w:t>
      </w:r>
      <w:r>
        <w:tab/>
      </w:r>
      <w:r>
        <w:fldChar w:fldCharType="begin" w:fldLock="1"/>
      </w:r>
      <w:r>
        <w:instrText xml:space="preserve"> PAGEREF _Toc98236163 \h </w:instrText>
      </w:r>
      <w:r>
        <w:fldChar w:fldCharType="separate"/>
      </w:r>
      <w:r>
        <w:t>361</w:t>
      </w:r>
      <w:r>
        <w:fldChar w:fldCharType="end"/>
      </w:r>
    </w:p>
    <w:p w14:paraId="67641ECD" w14:textId="43EC8C81" w:rsidR="00AB41F9" w:rsidRDefault="00AB41F9">
      <w:pPr>
        <w:pStyle w:val="TOC4"/>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_Toc98236164 \h </w:instrText>
      </w:r>
      <w:r>
        <w:fldChar w:fldCharType="separate"/>
      </w:r>
      <w:r>
        <w:t>361</w:t>
      </w:r>
      <w:r>
        <w:fldChar w:fldCharType="end"/>
      </w:r>
    </w:p>
    <w:p w14:paraId="06FE9A55" w14:textId="2452900D" w:rsidR="00AB41F9" w:rsidRDefault="00AB41F9">
      <w:pPr>
        <w:pStyle w:val="TOC4"/>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Outgoing Multipath TCP Connection Setup</w:t>
      </w:r>
      <w:r>
        <w:tab/>
      </w:r>
      <w:r>
        <w:fldChar w:fldCharType="begin" w:fldLock="1"/>
      </w:r>
      <w:r>
        <w:instrText xml:space="preserve"> PAGEREF _Toc98236165 \h </w:instrText>
      </w:r>
      <w:r>
        <w:fldChar w:fldCharType="separate"/>
      </w:r>
      <w:r>
        <w:t>361</w:t>
      </w:r>
      <w:r>
        <w:fldChar w:fldCharType="end"/>
      </w:r>
    </w:p>
    <w:p w14:paraId="70736C05" w14:textId="5DD2FC17" w:rsidR="00AB41F9" w:rsidRDefault="00AB41F9">
      <w:pPr>
        <w:pStyle w:val="TOC4"/>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Incoming Multipath TCP Connection Setup</w:t>
      </w:r>
      <w:r>
        <w:tab/>
      </w:r>
      <w:r>
        <w:fldChar w:fldCharType="begin" w:fldLock="1"/>
      </w:r>
      <w:r>
        <w:instrText xml:space="preserve"> PAGEREF _Toc98236166 \h </w:instrText>
      </w:r>
      <w:r>
        <w:fldChar w:fldCharType="separate"/>
      </w:r>
      <w:r>
        <w:t>362</w:t>
      </w:r>
      <w:r>
        <w:fldChar w:fldCharType="end"/>
      </w:r>
    </w:p>
    <w:p w14:paraId="1703DE0D" w14:textId="6CAE7BF2" w:rsidR="00AB41F9" w:rsidRDefault="00AB41F9">
      <w:pPr>
        <w:pStyle w:val="TOC4"/>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MPTCP Session Entry Stored in MPTCP Proxy</w:t>
      </w:r>
      <w:r>
        <w:tab/>
      </w:r>
      <w:r>
        <w:fldChar w:fldCharType="begin" w:fldLock="1"/>
      </w:r>
      <w:r>
        <w:instrText xml:space="preserve"> PAGEREF _Toc98236167 \h </w:instrText>
      </w:r>
      <w:r>
        <w:fldChar w:fldCharType="separate"/>
      </w:r>
      <w:r>
        <w:t>362</w:t>
      </w:r>
      <w:r>
        <w:fldChar w:fldCharType="end"/>
      </w:r>
    </w:p>
    <w:p w14:paraId="0A6A514C" w14:textId="482EE9CD" w:rsidR="00AB41F9" w:rsidRDefault="00AB41F9">
      <w:pPr>
        <w:pStyle w:val="TOC3"/>
        <w:rPr>
          <w:rFonts w:asciiTheme="minorHAnsi" w:eastAsiaTheme="minorEastAsia" w:hAnsiTheme="minorHAnsi" w:cstheme="minorBidi"/>
          <w:sz w:val="22"/>
          <w:szCs w:val="22"/>
          <w:lang w:eastAsia="en-GB"/>
        </w:rPr>
      </w:pPr>
      <w:r>
        <w:t>E.3</w:t>
      </w:r>
      <w:r>
        <w:rPr>
          <w:rFonts w:asciiTheme="minorHAnsi" w:eastAsiaTheme="minorEastAsia" w:hAnsiTheme="minorHAnsi" w:cstheme="minorBidi"/>
          <w:sz w:val="22"/>
          <w:szCs w:val="22"/>
          <w:lang w:eastAsia="en-GB"/>
        </w:rPr>
        <w:tab/>
      </w:r>
      <w:r>
        <w:t>IP Translation Procedure</w:t>
      </w:r>
      <w:r>
        <w:tab/>
      </w:r>
      <w:r>
        <w:fldChar w:fldCharType="begin" w:fldLock="1"/>
      </w:r>
      <w:r>
        <w:instrText xml:space="preserve"> PAGEREF _Toc98236168 \h </w:instrText>
      </w:r>
      <w:r>
        <w:fldChar w:fldCharType="separate"/>
      </w:r>
      <w:r>
        <w:t>362</w:t>
      </w:r>
      <w:r>
        <w:fldChar w:fldCharType="end"/>
      </w:r>
    </w:p>
    <w:p w14:paraId="2BBD8968" w14:textId="6C6D43AC" w:rsidR="00AB41F9" w:rsidRDefault="00AB41F9">
      <w:pPr>
        <w:pStyle w:val="TOC4"/>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_Toc98236169 \h </w:instrText>
      </w:r>
      <w:r>
        <w:fldChar w:fldCharType="separate"/>
      </w:r>
      <w:r>
        <w:t>362</w:t>
      </w:r>
      <w:r>
        <w:fldChar w:fldCharType="end"/>
      </w:r>
    </w:p>
    <w:p w14:paraId="214D287C" w14:textId="24F5E3CE" w:rsidR="00AB41F9" w:rsidRDefault="00AB41F9">
      <w:pPr>
        <w:pStyle w:val="TOC4"/>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IP Translation on Uplink IP Packets</w:t>
      </w:r>
      <w:r>
        <w:tab/>
      </w:r>
      <w:r>
        <w:fldChar w:fldCharType="begin" w:fldLock="1"/>
      </w:r>
      <w:r>
        <w:instrText xml:space="preserve"> PAGEREF _Toc98236170 \h </w:instrText>
      </w:r>
      <w:r>
        <w:fldChar w:fldCharType="separate"/>
      </w:r>
      <w:r>
        <w:t>363</w:t>
      </w:r>
      <w:r>
        <w:fldChar w:fldCharType="end"/>
      </w:r>
    </w:p>
    <w:p w14:paraId="2816DE63" w14:textId="0F372F59" w:rsidR="00AB41F9" w:rsidRDefault="00AB41F9">
      <w:pPr>
        <w:pStyle w:val="TOC4"/>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IP Translation on Downlink IP Packets</w:t>
      </w:r>
      <w:r>
        <w:tab/>
      </w:r>
      <w:r>
        <w:fldChar w:fldCharType="begin" w:fldLock="1"/>
      </w:r>
      <w:r>
        <w:instrText xml:space="preserve"> PAGEREF _Toc98236171 \h </w:instrText>
      </w:r>
      <w:r>
        <w:fldChar w:fldCharType="separate"/>
      </w:r>
      <w:r>
        <w:t>363</w:t>
      </w:r>
      <w:r>
        <w:fldChar w:fldCharType="end"/>
      </w:r>
    </w:p>
    <w:p w14:paraId="2AB0DA56" w14:textId="105E3E6E" w:rsidR="00080512" w:rsidRPr="004D3578" w:rsidRDefault="00FB5ED9">
      <w:r>
        <w:rPr>
          <w:noProof/>
          <w:sz w:val="22"/>
          <w:lang w:eastAsia="en-US"/>
        </w:rPr>
        <w:fldChar w:fldCharType="end"/>
      </w:r>
    </w:p>
    <w:p w14:paraId="27E8D5B3" w14:textId="0876E4C5" w:rsidR="00080512" w:rsidRDefault="00080512" w:rsidP="001A3E8D">
      <w:pPr>
        <w:pStyle w:val="Heading1"/>
      </w:pPr>
      <w:r w:rsidRPr="004D3578">
        <w:br w:type="page"/>
      </w:r>
      <w:bookmarkStart w:id="9" w:name="foreword"/>
      <w:bookmarkStart w:id="10" w:name="_Toc98235483"/>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r w:rsidRPr="004D3578">
        <w:t>1</w:t>
      </w:r>
      <w:r w:rsidRPr="004D3578">
        <w:tab/>
        <w:t>presented to TSG for information;</w:t>
      </w:r>
    </w:p>
    <w:p w14:paraId="4368974D" w14:textId="77777777" w:rsidR="00080512" w:rsidRPr="004D3578" w:rsidRDefault="00080512">
      <w:r w:rsidRPr="004D3578">
        <w:t>2</w:t>
      </w:r>
      <w:r w:rsidRPr="004D3578">
        <w:tab/>
        <w:t>presented to TSG for approval;</w:t>
      </w:r>
    </w:p>
    <w:p w14:paraId="1E813C6B" w14:textId="77777777" w:rsidR="00080512" w:rsidRPr="004D3578" w:rsidRDefault="00080512">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2DAF915B"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1758E99C"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1A3E8D">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98235484"/>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3324B2C" w14:textId="77777777" w:rsidR="00885221" w:rsidRDefault="00885221" w:rsidP="00885221">
      <w:pPr>
        <w:rPr>
          <w:lang w:eastAsia="zh-CN"/>
        </w:rPr>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r>
        <w:t>The present document specifies the Packet Forwarding Control Protocol (PFCP) used on the interface between the control plane and the user plane function</w:t>
      </w:r>
      <w:r>
        <w:rPr>
          <w:lang w:eastAsia="zh-CN"/>
        </w:rPr>
        <w:t>.</w:t>
      </w:r>
    </w:p>
    <w:p w14:paraId="3B7A79FA" w14:textId="77777777" w:rsidR="00885221" w:rsidRDefault="00885221" w:rsidP="00885221">
      <w:pPr>
        <w:rPr>
          <w:lang w:eastAsia="zh-CN"/>
        </w:rPr>
      </w:pPr>
      <w:r>
        <w:rPr>
          <w:lang w:eastAsia="zh-CN"/>
        </w:rPr>
        <w:t>PFCP shall be used over:</w:t>
      </w:r>
    </w:p>
    <w:p w14:paraId="64A63EFE" w14:textId="77777777" w:rsidR="00885221" w:rsidRDefault="00885221" w:rsidP="00885221">
      <w:pPr>
        <w:pStyle w:val="B1"/>
        <w:rPr>
          <w:lang w:eastAsia="zh-CN"/>
        </w:rPr>
      </w:pPr>
      <w:r>
        <w:rPr>
          <w:lang w:eastAsia="zh-CN"/>
        </w:rPr>
        <w:t>-</w:t>
      </w:r>
      <w:r>
        <w:rPr>
          <w:lang w:eastAsia="zh-CN"/>
        </w:rPr>
        <w:tab/>
        <w:t>the Sxa, Sxb, Sxc and the combined Sxa/Sxb reference points specified in 3GPP TS 23.214 [2].</w:t>
      </w:r>
    </w:p>
    <w:p w14:paraId="58CB7894" w14:textId="43AD7164" w:rsidR="00885221" w:rsidRDefault="00885221" w:rsidP="00885221">
      <w:pPr>
        <w:pStyle w:val="B1"/>
        <w:rPr>
          <w:lang w:eastAsia="zh-CN"/>
        </w:rPr>
      </w:pPr>
      <w:r>
        <w:rPr>
          <w:lang w:eastAsia="zh-CN"/>
        </w:rPr>
        <w:t>-</w:t>
      </w:r>
      <w:r w:rsidR="00BA2927">
        <w:rPr>
          <w:lang w:eastAsia="zh-CN"/>
        </w:rPr>
        <w:tab/>
      </w:r>
      <w:r>
        <w:rPr>
          <w:lang w:eastAsia="zh-CN"/>
        </w:rPr>
        <w:t>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14:paraId="10DDAB99" w14:textId="77777777" w:rsidR="00885221" w:rsidRDefault="00885221" w:rsidP="00885221">
      <w:pPr>
        <w:pStyle w:val="B1"/>
        <w:rPr>
          <w:lang w:eastAsia="zh-CN"/>
        </w:rPr>
      </w:pPr>
      <w:r>
        <w:rPr>
          <w:lang w:eastAsia="zh-CN"/>
        </w:rPr>
        <w:t>-</w:t>
      </w:r>
      <w:r>
        <w:rPr>
          <w:lang w:eastAsia="zh-CN"/>
        </w:rPr>
        <w:tab/>
        <w:t>the N4 interface specified in 3GPP TS 23.501 [28] and 3GPP TS 23.502 [29].</w:t>
      </w:r>
    </w:p>
    <w:p w14:paraId="230CBA4A" w14:textId="1FF33A6D" w:rsidR="00885221" w:rsidRDefault="00885221" w:rsidP="00885221">
      <w:pPr>
        <w:pStyle w:val="B1"/>
        <w:rPr>
          <w:lang w:val="x-none" w:eastAsia="zh-CN"/>
        </w:rPr>
      </w:pPr>
      <w:r>
        <w:rPr>
          <w:lang w:eastAsia="zh-CN"/>
        </w:rPr>
        <w:t>-</w:t>
      </w:r>
      <w:r>
        <w:rPr>
          <w:lang w:eastAsia="zh-CN"/>
        </w:rPr>
        <w:tab/>
        <w:t>the N4mb interface specified in 3GPP TS 23.247 </w:t>
      </w:r>
      <w:r w:rsidR="00330976">
        <w:rPr>
          <w:lang w:eastAsia="zh-CN"/>
        </w:rPr>
        <w:t>[72]</w:t>
      </w:r>
      <w:r>
        <w:rPr>
          <w:lang w:eastAsia="zh-CN"/>
        </w:rPr>
        <w:t>.</w:t>
      </w:r>
    </w:p>
    <w:p w14:paraId="3A537B14" w14:textId="51152231" w:rsidR="00885221" w:rsidRDefault="00885221" w:rsidP="00885221">
      <w:pPr>
        <w:rPr>
          <w:lang w:eastAsia="zh-CN"/>
        </w:rPr>
      </w:pPr>
      <w:r>
        <w:rPr>
          <w:lang w:eastAsia="zh-CN"/>
        </w:rPr>
        <w:t>In this specification the term CP function applies to control plane nodes such as SGW-C, PGW-C, TDF-C, SMF and MB-SMF.</w:t>
      </w:r>
    </w:p>
    <w:p w14:paraId="2FA59212" w14:textId="32CD8D4A" w:rsidR="00885221" w:rsidRDefault="00885221" w:rsidP="00885221">
      <w:pPr>
        <w:rPr>
          <w:lang w:eastAsia="zh-CN"/>
        </w:rPr>
      </w:pPr>
      <w:r>
        <w:rPr>
          <w:lang w:eastAsia="zh-CN"/>
        </w:rPr>
        <w:t>In this specification the term UP function applies to user plane nodes such as SGW-U, PGW-U, TDF-U, UPF and MB-UPF.</w:t>
      </w:r>
    </w:p>
    <w:p w14:paraId="7DE19447" w14:textId="26F68703" w:rsidR="00885221" w:rsidRDefault="00AC353C" w:rsidP="00885221">
      <w:pPr>
        <w:rPr>
          <w:lang w:eastAsia="zh-CN"/>
        </w:rPr>
      </w:pPr>
      <w:r>
        <w:rPr>
          <w:lang w:eastAsia="zh-CN"/>
        </w:rPr>
        <w:t>The prefix PFCP in message and procedure names is used to indicate that messages and procedures are common and used on Sx, N4 and N4mb reference points. A PFCP session refers to both Sx and/or N4 sessions, or to an N4mb session. A PFCP association is established between a CP function and a UP function, i.e., for EPC, between an SGW-C/PGW-C/TDF-C and an SGW-U/PGW-U/TDF-U, and for 5GC, between an SMF and a UPF or between an MB-SMF and MB-UPF.</w:t>
      </w:r>
    </w:p>
    <w:p w14:paraId="52025C88" w14:textId="4C8C8F1F" w:rsidR="00885221" w:rsidRDefault="00885221" w:rsidP="00885221">
      <w:pPr>
        <w:rPr>
          <w:lang w:eastAsia="zh-CN"/>
        </w:rPr>
      </w:pPr>
      <w:r>
        <w:rPr>
          <w:lang w:eastAsia="zh-CN"/>
        </w:rPr>
        <w:t>In the related stage 2 specifications the prefix Sx, N4 and N4mb is used for these common procedures realised by PFCP.</w:t>
      </w:r>
    </w:p>
    <w:p w14:paraId="3FA4A73F" w14:textId="77777777" w:rsidR="00885221" w:rsidRDefault="00885221" w:rsidP="00885221">
      <w:pPr>
        <w:rPr>
          <w:lang w:eastAsia="zh-CN"/>
        </w:rPr>
      </w:pPr>
      <w:r>
        <w:rPr>
          <w:lang w:eastAsia="zh-CN"/>
        </w:rPr>
        <w:t>Clauses or paragraphs that only apply to EPC or 5GC are indicated by the label "for EPC" or "for 5GC".</w:t>
      </w:r>
    </w:p>
    <w:p w14:paraId="70F3F523" w14:textId="77777777" w:rsidR="00EE5860" w:rsidRPr="00441CD0" w:rsidRDefault="00EE5860" w:rsidP="001A3E8D">
      <w:pPr>
        <w:pStyle w:val="Heading1"/>
      </w:pPr>
      <w:bookmarkStart w:id="38" w:name="_Toc98235485"/>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25FBEA4F"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lastRenderedPageBreak/>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lastRenderedPageBreak/>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t>[34]</w:t>
      </w:r>
      <w:r w:rsidRPr="00441CD0">
        <w:tab/>
      </w:r>
      <w:r w:rsidRPr="00441CD0">
        <w:rPr>
          <w:lang w:val="en-US"/>
        </w:rPr>
        <w:t>3GPP TS 38.415: "</w:t>
      </w:r>
      <w:r w:rsidRPr="00441CD0">
        <w:t>NG-RAN; PDU Session User Plane Protocol</w:t>
      </w:r>
      <w:r w:rsidRPr="00441CD0">
        <w:rPr>
          <w:lang w:val="en-US"/>
        </w:rPr>
        <w:t>".</w:t>
      </w:r>
    </w:p>
    <w:p w14:paraId="0A1EAF85" w14:textId="1B992471" w:rsidR="00EE5860" w:rsidRPr="00441CD0" w:rsidRDefault="00EE5860" w:rsidP="00EE5860">
      <w:pPr>
        <w:pStyle w:val="EX"/>
        <w:rPr>
          <w:lang w:val="x-none"/>
        </w:rPr>
      </w:pPr>
      <w:r w:rsidRPr="00441CD0">
        <w:t>[35]</w:t>
      </w:r>
      <w:r w:rsidRPr="00441CD0">
        <w:tab/>
      </w:r>
      <w:r w:rsidR="00981985">
        <w:t>3GPP 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r w:rsidRPr="00441CD0">
        <w:rPr>
          <w:lang w:val="en-US"/>
        </w:rPr>
        <w:t>[42]</w:t>
      </w:r>
      <w:r w:rsidRPr="00441CD0">
        <w:rPr>
          <w:lang w:val="en-US"/>
        </w:rPr>
        <w:tab/>
        <w:t>3GPP TS 38.300: "</w:t>
      </w:r>
      <w:r w:rsidRPr="00441CD0">
        <w:t>NR; NR and NG-RAN Overall Description; Stage 2".</w:t>
      </w:r>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73CEFA8F" w:rsidR="00EE5860" w:rsidRPr="00441CD0" w:rsidRDefault="00EE5860" w:rsidP="00EE5860">
      <w:pPr>
        <w:pStyle w:val="EX"/>
      </w:pPr>
      <w:r w:rsidRPr="00441CD0">
        <w:t>[58]</w:t>
      </w:r>
      <w:r w:rsidRPr="00441CD0">
        <w:tab/>
        <w:t>IEEE Std 802.1AS-</w:t>
      </w:r>
      <w:r w:rsidR="00DD5D71">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lastRenderedPageBreak/>
        <w:t>[62]</w:t>
      </w:r>
      <w:r w:rsidRPr="00441CD0">
        <w:tab/>
        <w:t>IETF RFC </w:t>
      </w:r>
      <w:r>
        <w:t>8684</w:t>
      </w:r>
      <w:r w:rsidRPr="00441CD0">
        <w:t>: "TCP Extensions for Multipath Operation with Multiple Addresses".</w:t>
      </w:r>
    </w:p>
    <w:p w14:paraId="034CA1A3" w14:textId="73DE9266" w:rsidR="00EE5860" w:rsidRDefault="00EE5860" w:rsidP="00EE5860">
      <w:pPr>
        <w:pStyle w:val="EX"/>
      </w:pPr>
      <w:r w:rsidRPr="00441CD0">
        <w:t>[63]</w:t>
      </w:r>
      <w:r w:rsidRPr="00441CD0">
        <w:tab/>
      </w:r>
      <w:r w:rsidR="00981985">
        <w:t>3GPP TS</w:t>
      </w:r>
      <w:r w:rsidR="00415C19">
        <w:t> </w:t>
      </w:r>
      <w:r w:rsidR="00415C19" w:rsidRPr="00441CD0">
        <w:t>2</w:t>
      </w:r>
      <w:r w:rsidRPr="00441CD0">
        <w:t>4.</w:t>
      </w:r>
      <w:r w:rsidR="00330976" w:rsidRPr="00330976">
        <w:t>539</w:t>
      </w:r>
      <w:r w:rsidRPr="00441CD0">
        <w:t>: "</w:t>
      </w:r>
      <w:r w:rsidR="00330976" w:rsidRPr="00330976">
        <w:t xml:space="preserve">5G System (5GS); Network to TSN translator (TT) </w:t>
      </w:r>
      <w:r w:rsidRPr="00441CD0">
        <w:t>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5F8D2A6E" w:rsidR="00EE5860" w:rsidRDefault="00EE5860" w:rsidP="00EE5860">
      <w:pPr>
        <w:pStyle w:val="EX"/>
        <w:rPr>
          <w:lang w:eastAsia="zh-CN"/>
        </w:rPr>
      </w:pPr>
      <w:r>
        <w:t>[65]</w:t>
      </w:r>
      <w:r w:rsidRPr="00441CD0">
        <w:tab/>
      </w:r>
      <w:r w:rsidR="00981985">
        <w:t>3GPP 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667CA049" w:rsidR="00EE5860" w:rsidRDefault="00EE5860" w:rsidP="00EE5860">
      <w:pPr>
        <w:pStyle w:val="EX"/>
      </w:pPr>
      <w:r>
        <w:t>[66]</w:t>
      </w:r>
      <w:r w:rsidRPr="00441CD0">
        <w:tab/>
      </w:r>
      <w:r w:rsidR="00981985">
        <w:t>3GPP 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323CEF7C" w14:textId="7385D77D" w:rsidR="00952B54" w:rsidRDefault="00906C77" w:rsidP="00952B54">
      <w:pPr>
        <w:pStyle w:val="EX"/>
      </w:pPr>
      <w:r>
        <w:t>[67]</w:t>
      </w:r>
      <w:r w:rsidR="00952B54">
        <w:tab/>
        <w:t>IETF RFC 2661: Layer Two Tunneling Protocol "L2TP"</w:t>
      </w:r>
    </w:p>
    <w:p w14:paraId="51E9289A" w14:textId="182E6EFE" w:rsidR="00952B54" w:rsidRDefault="00906C77" w:rsidP="00EE5860">
      <w:pPr>
        <w:pStyle w:val="EX"/>
      </w:pPr>
      <w:r>
        <w:t>[68]</w:t>
      </w:r>
      <w:r w:rsidR="00952B54">
        <w:tab/>
        <w:t xml:space="preserve">IETF RFC 2868: </w:t>
      </w:r>
      <w:r w:rsidR="00952B54" w:rsidRPr="009F6602">
        <w:t>RADIUS Attributes for Tunnel Protocol Support</w:t>
      </w:r>
    </w:p>
    <w:p w14:paraId="4864B3C1" w14:textId="56D9A464" w:rsidR="00906C77" w:rsidRDefault="00F30ECD" w:rsidP="00EE5860">
      <w:pPr>
        <w:pStyle w:val="EX"/>
      </w:pPr>
      <w:r>
        <w:t>[69]</w:t>
      </w:r>
      <w:r w:rsidR="00906C77">
        <w:tab/>
      </w:r>
      <w:r w:rsidR="00981985">
        <w:t>3GPP TS </w:t>
      </w:r>
      <w:r w:rsidR="00981985" w:rsidRPr="005E4D39">
        <w:t>2</w:t>
      </w:r>
      <w:r w:rsidR="00906C77" w:rsidRPr="005E4D39">
        <w:t>3.5</w:t>
      </w:r>
      <w:r w:rsidR="00906C77">
        <w:t>48</w:t>
      </w:r>
      <w:r w:rsidR="00906C77" w:rsidRPr="005E4D39">
        <w:t>: "</w:t>
      </w:r>
      <w:r w:rsidR="00906C77" w:rsidRPr="00C70D9E">
        <w:t>5G System Enhancements for Edge Computing</w:t>
      </w:r>
      <w:r w:rsidR="00906C77" w:rsidRPr="005E4D39">
        <w:t>; Stage 2".</w:t>
      </w:r>
    </w:p>
    <w:p w14:paraId="49EB76AF" w14:textId="4B0EFFBE" w:rsidR="00137AD2" w:rsidRDefault="00DC3AED" w:rsidP="000A1449">
      <w:pPr>
        <w:pStyle w:val="EX"/>
      </w:pPr>
      <w:r w:rsidRPr="000A1449">
        <w:t>[70]</w:t>
      </w:r>
      <w:r w:rsidR="00137AD2" w:rsidRPr="000A1449">
        <w:tab/>
        <w:t xml:space="preserve">ECMA-262: "ECMAScript® Language Specification", </w:t>
      </w:r>
      <w:hyperlink r:id="rId11" w:history="1">
        <w:r w:rsidR="00137AD2" w:rsidRPr="000A1449">
          <w:rPr>
            <w:color w:val="0000FF"/>
            <w:u w:val="single"/>
          </w:rPr>
          <w:t>https://www.ecma-international.org/ecma-262/5.1/</w:t>
        </w:r>
      </w:hyperlink>
      <w:r w:rsidR="00137AD2" w:rsidRPr="000A1449">
        <w:t>.</w:t>
      </w:r>
    </w:p>
    <w:p w14:paraId="1975EF1F" w14:textId="446B3222" w:rsidR="000B3F6B" w:rsidRDefault="0085573E" w:rsidP="00EE5860">
      <w:pPr>
        <w:pStyle w:val="EX"/>
      </w:pPr>
      <w:r>
        <w:t>[71]</w:t>
      </w:r>
      <w:r w:rsidR="000B3F6B" w:rsidRPr="001D2CEF">
        <w:tab/>
        <w:t>IETF RFC 3986: "Uniform Resource Identifier (URI): Generic Syntax".</w:t>
      </w:r>
    </w:p>
    <w:p w14:paraId="5F6F0E54" w14:textId="5BA8E81C" w:rsidR="00885221" w:rsidRDefault="00330976" w:rsidP="00EE5860">
      <w:pPr>
        <w:pStyle w:val="EX"/>
      </w:pPr>
      <w:r>
        <w:t>[72]</w:t>
      </w:r>
      <w:r w:rsidR="00885221">
        <w:tab/>
        <w:t>3GPP TS 23.247:"</w:t>
      </w:r>
      <w:r w:rsidR="00885221" w:rsidRPr="00AB277B">
        <w:t xml:space="preserve"> Architectural enhancements for 5G multicast-broadcast services</w:t>
      </w:r>
      <w:r w:rsidR="00885221">
        <w:t>; Stage 2".</w:t>
      </w:r>
    </w:p>
    <w:p w14:paraId="79DD585B" w14:textId="5929667D" w:rsidR="00A1419D" w:rsidRPr="00441CD0" w:rsidRDefault="00A1419D" w:rsidP="00EE5860">
      <w:pPr>
        <w:pStyle w:val="EX"/>
      </w:pPr>
      <w:r>
        <w:rPr>
          <w:rFonts w:hint="eastAsia"/>
          <w:lang w:eastAsia="zh-CN"/>
        </w:rPr>
        <w:t>[</w:t>
      </w:r>
      <w:r>
        <w:rPr>
          <w:lang w:eastAsia="zh-CN"/>
        </w:rPr>
        <w:t>73]</w:t>
      </w:r>
      <w:r>
        <w:rPr>
          <w:lang w:eastAsia="zh-CN"/>
        </w:rPr>
        <w:tab/>
        <w:t>3</w:t>
      </w:r>
      <w:r>
        <w:rPr>
          <w:lang w:val="en-US" w:eastAsia="zh-CN"/>
        </w:rPr>
        <w:t>GPP TS 29.564: "</w:t>
      </w:r>
      <w:r w:rsidRPr="0016361A">
        <w:t xml:space="preserve">5G System; </w:t>
      </w:r>
      <w:r>
        <w:t>User Plane Function</w:t>
      </w:r>
      <w:r w:rsidRPr="0016361A">
        <w:t xml:space="preserve"> Services</w:t>
      </w:r>
      <w:r>
        <w:rPr>
          <w:lang w:eastAsia="zh-CN"/>
        </w:rPr>
        <w:t xml:space="preserve">; </w:t>
      </w:r>
      <w:r>
        <w:rPr>
          <w:rFonts w:hint="eastAsia"/>
          <w:lang w:eastAsia="zh-CN"/>
        </w:rPr>
        <w:t>S</w:t>
      </w:r>
      <w:r>
        <w:rPr>
          <w:lang w:eastAsia="zh-CN"/>
        </w:rPr>
        <w:t>tage 3</w:t>
      </w:r>
      <w:r>
        <w:rPr>
          <w:lang w:val="en-US" w:eastAsia="zh-CN"/>
        </w:rPr>
        <w:t>".</w:t>
      </w:r>
    </w:p>
    <w:p w14:paraId="660C51FE" w14:textId="77777777" w:rsidR="00EE5860" w:rsidRPr="00441CD0" w:rsidRDefault="00EE5860" w:rsidP="001A3E8D">
      <w:pPr>
        <w:pStyle w:val="Heading1"/>
      </w:pPr>
      <w:bookmarkStart w:id="39" w:name="_Toc19717026"/>
      <w:bookmarkStart w:id="40" w:name="_Toc27490483"/>
      <w:bookmarkStart w:id="41" w:name="_Toc27556776"/>
      <w:bookmarkStart w:id="42" w:name="_Toc27723693"/>
      <w:bookmarkStart w:id="43" w:name="_Toc36030757"/>
      <w:bookmarkStart w:id="44" w:name="_Toc36042677"/>
      <w:bookmarkStart w:id="45" w:name="_Toc36814001"/>
      <w:bookmarkStart w:id="46" w:name="_Toc44688845"/>
      <w:bookmarkStart w:id="47" w:name="_Toc44923599"/>
      <w:bookmarkStart w:id="48" w:name="_Toc51860567"/>
      <w:bookmarkStart w:id="49" w:name="_Toc57930334"/>
      <w:bookmarkStart w:id="50" w:name="_Toc57930964"/>
      <w:bookmarkStart w:id="51" w:name="_Toc98235486"/>
      <w:r w:rsidRPr="00441CD0">
        <w:t>3</w:t>
      </w:r>
      <w:r w:rsidRPr="00441CD0">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01B270BE" w14:textId="77777777" w:rsidR="00EE5860" w:rsidRPr="00441CD0" w:rsidRDefault="00EE5860" w:rsidP="001A3E8D">
      <w:pPr>
        <w:pStyle w:val="Heading2"/>
      </w:pPr>
      <w:bookmarkStart w:id="52" w:name="_Toc19717027"/>
      <w:bookmarkStart w:id="53" w:name="_Toc27490484"/>
      <w:bookmarkStart w:id="54" w:name="_Toc27556777"/>
      <w:bookmarkStart w:id="55" w:name="_Toc27723694"/>
      <w:bookmarkStart w:id="56" w:name="_Toc36030758"/>
      <w:bookmarkStart w:id="57" w:name="_Toc36042678"/>
      <w:bookmarkStart w:id="58" w:name="_Toc36814002"/>
      <w:bookmarkStart w:id="59" w:name="_Toc44688846"/>
      <w:bookmarkStart w:id="60" w:name="_Toc44923600"/>
      <w:bookmarkStart w:id="61" w:name="_Toc51860568"/>
      <w:bookmarkStart w:id="62" w:name="_Toc57930335"/>
      <w:bookmarkStart w:id="63" w:name="_Toc57930965"/>
      <w:bookmarkStart w:id="64" w:name="_Toc98235487"/>
      <w:r w:rsidRPr="00441CD0">
        <w:t>3.1</w:t>
      </w:r>
      <w:r w:rsidRPr="00441CD0">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1456EA53" w14:textId="7FB261BA" w:rsidR="00317AC2" w:rsidRDefault="00317AC2" w:rsidP="00317AC2">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656820E8" w14:textId="5CFC92C8" w:rsidR="00317AC2" w:rsidRDefault="00317AC2" w:rsidP="00317AC2">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36DFD241" w14:textId="6097F42C"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407F1CF1"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67862509"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1A3E8D">
      <w:pPr>
        <w:pStyle w:val="Heading2"/>
      </w:pPr>
      <w:bookmarkStart w:id="65" w:name="_Toc19717028"/>
      <w:bookmarkStart w:id="66" w:name="_Toc27490485"/>
      <w:bookmarkStart w:id="67" w:name="_Toc27556778"/>
      <w:bookmarkStart w:id="68" w:name="_Toc27723695"/>
      <w:bookmarkStart w:id="69" w:name="_Toc36030759"/>
      <w:bookmarkStart w:id="70" w:name="_Toc36042679"/>
      <w:bookmarkStart w:id="71" w:name="_Toc36814003"/>
      <w:bookmarkStart w:id="72" w:name="_Toc44688847"/>
      <w:bookmarkStart w:id="73" w:name="_Toc44923601"/>
      <w:bookmarkStart w:id="74" w:name="_Toc51860569"/>
      <w:bookmarkStart w:id="75" w:name="_Toc57930336"/>
      <w:bookmarkStart w:id="76" w:name="_Toc57930966"/>
      <w:bookmarkStart w:id="77" w:name="_Toc98235488"/>
      <w:r w:rsidRPr="00441CD0">
        <w:lastRenderedPageBreak/>
        <w:t>3.2</w:t>
      </w:r>
      <w:r w:rsidRPr="00441CD0">
        <w:tab/>
        <w:t>Abbreviations</w:t>
      </w:r>
      <w:bookmarkEnd w:id="65"/>
      <w:bookmarkEnd w:id="66"/>
      <w:bookmarkEnd w:id="67"/>
      <w:bookmarkEnd w:id="68"/>
      <w:bookmarkEnd w:id="69"/>
      <w:bookmarkEnd w:id="70"/>
      <w:bookmarkEnd w:id="71"/>
      <w:bookmarkEnd w:id="72"/>
      <w:bookmarkEnd w:id="73"/>
      <w:bookmarkEnd w:id="74"/>
      <w:bookmarkEnd w:id="75"/>
      <w:bookmarkEnd w:id="76"/>
      <w:bookmarkEnd w:id="77"/>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1AB21A44" w14:textId="77777777" w:rsidR="00952B54" w:rsidRDefault="00952B54" w:rsidP="00952B54">
      <w:pPr>
        <w:pStyle w:val="EW"/>
        <w:rPr>
          <w:lang w:val="es-ES_tradnl"/>
        </w:rPr>
      </w:pPr>
      <w:r>
        <w:rPr>
          <w:lang w:val="es-ES_tradnl"/>
        </w:rPr>
        <w:t>L2TP</w:t>
      </w:r>
      <w:r>
        <w:rPr>
          <w:lang w:val="es-ES_tradnl"/>
        </w:rPr>
        <w:tab/>
      </w:r>
      <w:r>
        <w:t>Layer 2 Tunneling Protocol</w:t>
      </w:r>
    </w:p>
    <w:p w14:paraId="3DA66DB5" w14:textId="77777777" w:rsidR="00952B54" w:rsidRDefault="00952B54" w:rsidP="00952B54">
      <w:pPr>
        <w:pStyle w:val="EW"/>
        <w:rPr>
          <w:lang w:val="es-ES_tradnl"/>
        </w:rPr>
      </w:pPr>
      <w:r>
        <w:rPr>
          <w:lang w:val="es-ES_tradnl"/>
        </w:rPr>
        <w:t>LAC</w:t>
      </w:r>
      <w:r>
        <w:rPr>
          <w:lang w:val="es-ES_tradnl"/>
        </w:rPr>
        <w:tab/>
      </w:r>
      <w:r>
        <w:rPr>
          <w:lang w:val="en-US" w:eastAsia="zh-CN"/>
        </w:rPr>
        <w:t>L2TP Access Concentrator</w:t>
      </w:r>
    </w:p>
    <w:p w14:paraId="34CB8BC7" w14:textId="77777777" w:rsidR="00952B54" w:rsidRDefault="00952B54" w:rsidP="00952B54">
      <w:pPr>
        <w:pStyle w:val="EW"/>
        <w:rPr>
          <w:lang w:eastAsia="zh-CN"/>
        </w:rPr>
      </w:pPr>
      <w:r>
        <w:rPr>
          <w:lang w:val="es-ES_tradnl"/>
        </w:rPr>
        <w:t>LMISF</w:t>
      </w:r>
      <w:r>
        <w:rPr>
          <w:lang w:val="es-ES_tradnl"/>
        </w:rPr>
        <w:tab/>
      </w:r>
      <w:r>
        <w:rPr>
          <w:lang w:eastAsia="zh-CN"/>
        </w:rPr>
        <w:t>LI Mirror IMS State Function</w:t>
      </w:r>
    </w:p>
    <w:p w14:paraId="7FBE0EA8" w14:textId="77777777" w:rsidR="00952B54" w:rsidRDefault="00952B54" w:rsidP="00952B54">
      <w:pPr>
        <w:pStyle w:val="EW"/>
        <w:rPr>
          <w:lang w:val="x-none" w:eastAsia="zh-CN"/>
        </w:rPr>
      </w:pPr>
      <w:r>
        <w:rPr>
          <w:lang w:eastAsia="zh-CN"/>
        </w:rPr>
        <w:t>LNS</w:t>
      </w:r>
      <w:r>
        <w:rPr>
          <w:lang w:eastAsia="zh-CN"/>
        </w:rPr>
        <w:tab/>
      </w:r>
      <w:r>
        <w:rPr>
          <w:lang w:val="en-US" w:eastAsia="zh-CN"/>
        </w:rPr>
        <w:t>L2TP Network Server</w:t>
      </w:r>
    </w:p>
    <w:p w14:paraId="39453A2B" w14:textId="77777777" w:rsidR="00952B54" w:rsidRDefault="00952B54" w:rsidP="00952B54">
      <w:pPr>
        <w:pStyle w:val="EW"/>
        <w:rPr>
          <w:lang w:eastAsia="zh-CN"/>
        </w:rPr>
      </w:pPr>
      <w:r>
        <w:rPr>
          <w:lang w:eastAsia="zh-CN"/>
        </w:rPr>
        <w:t>MA</w:t>
      </w:r>
      <w:r>
        <w:rPr>
          <w:lang w:eastAsia="zh-CN"/>
        </w:rPr>
        <w:tab/>
        <w:t>Multi-Access</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3353E0FD" w14:textId="77777777" w:rsidR="00317AC2" w:rsidRDefault="00317AC2" w:rsidP="00317AC2">
      <w:pPr>
        <w:pStyle w:val="EW"/>
        <w:rPr>
          <w:rFonts w:eastAsia="SimSun"/>
          <w:lang w:eastAsia="ja-JP"/>
        </w:rPr>
      </w:pPr>
      <w:r>
        <w:rPr>
          <w:rFonts w:eastAsia="SimSun"/>
          <w:bCs/>
        </w:rPr>
        <w:t>MBS</w:t>
      </w:r>
      <w:r>
        <w:rPr>
          <w:rFonts w:eastAsia="SimSun"/>
          <w:bCs/>
        </w:rPr>
        <w:tab/>
      </w:r>
      <w:r>
        <w:rPr>
          <w:rFonts w:eastAsia="SimSun"/>
        </w:rPr>
        <w:t>Multicast/Broadcast Service</w:t>
      </w:r>
    </w:p>
    <w:p w14:paraId="33EB149D" w14:textId="77777777" w:rsidR="00317AC2" w:rsidRPr="004D3578" w:rsidRDefault="00317AC2" w:rsidP="00317AC2">
      <w:pPr>
        <w:pStyle w:val="EW"/>
      </w:pPr>
      <w:r>
        <w:rPr>
          <w:rFonts w:eastAsia="SimSun"/>
        </w:rPr>
        <w:t>MB-SMF</w:t>
      </w:r>
      <w:r>
        <w:rPr>
          <w:rFonts w:eastAsia="SimSun"/>
        </w:rPr>
        <w:tab/>
        <w:t>Multicast/Broadcast Session Management Function</w:t>
      </w:r>
    </w:p>
    <w:p w14:paraId="5C82A88B" w14:textId="77777777" w:rsidR="00317AC2" w:rsidRDefault="00317AC2" w:rsidP="00317AC2">
      <w:pPr>
        <w:pStyle w:val="EW"/>
      </w:pPr>
      <w:r>
        <w:rPr>
          <w:rFonts w:hint="eastAsia"/>
        </w:rPr>
        <w:t>M</w:t>
      </w:r>
      <w:r>
        <w:t>B-UPF</w:t>
      </w:r>
      <w:r>
        <w:tab/>
        <w:t>Multicast/Broadcast User Plane Function</w:t>
      </w:r>
    </w:p>
    <w:p w14:paraId="1B88D0B6" w14:textId="77777777" w:rsidR="00317AC2" w:rsidRDefault="00317AC2" w:rsidP="00317AC2">
      <w:pPr>
        <w:pStyle w:val="EW"/>
      </w:pPr>
      <w:r>
        <w:rPr>
          <w:rFonts w:hint="eastAsia"/>
        </w:rPr>
        <w:t>M</w:t>
      </w:r>
      <w:r>
        <w:t>BSF</w:t>
      </w:r>
      <w:r>
        <w:tab/>
        <w:t>Multicast/Broadcast Service Function</w:t>
      </w:r>
      <w:r>
        <w:tab/>
      </w:r>
    </w:p>
    <w:p w14:paraId="6ABBA564" w14:textId="77777777" w:rsidR="00317AC2" w:rsidRPr="00441CD0" w:rsidRDefault="00317AC2" w:rsidP="00317AC2">
      <w:pPr>
        <w:pStyle w:val="EW"/>
        <w:rPr>
          <w:lang w:eastAsia="zh-CN"/>
        </w:rPr>
      </w:pPr>
      <w:r>
        <w:rPr>
          <w:rFonts w:hint="eastAsia"/>
        </w:rPr>
        <w:t>M</w:t>
      </w:r>
      <w:r>
        <w:t>BSTF</w:t>
      </w:r>
      <w:r>
        <w:tab/>
        <w:t>Multicast/Broadcast Service Transport Function</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lastRenderedPageBreak/>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4B2EC89E" w14:textId="77777777" w:rsidR="00317AC2" w:rsidRPr="00441CD0" w:rsidRDefault="00317AC2" w:rsidP="00317AC2">
      <w:pPr>
        <w:pStyle w:val="EW"/>
        <w:rPr>
          <w:lang w:eastAsia="zh-CN"/>
        </w:rPr>
      </w:pPr>
      <w:r>
        <w:t>TMGI</w:t>
      </w:r>
      <w:r>
        <w:tab/>
      </w:r>
      <w:r w:rsidRPr="00E56456">
        <w:t>Temporary Mobile Group Identity</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73932DE7" w14:textId="77777777" w:rsidR="00330976" w:rsidRDefault="00330976" w:rsidP="00330976">
      <w:pPr>
        <w:pStyle w:val="EW"/>
        <w:rPr>
          <w:lang w:val="en-US"/>
        </w:rPr>
      </w:pPr>
      <w:r w:rsidRPr="0012498A">
        <w:rPr>
          <w:lang w:val="en-US"/>
        </w:rPr>
        <w:t>TSCTSF</w:t>
      </w:r>
      <w:r>
        <w:rPr>
          <w:lang w:val="en-US"/>
        </w:rPr>
        <w:tab/>
      </w:r>
      <w:r w:rsidRPr="00A51ACC">
        <w:rPr>
          <w:lang w:val="en-US"/>
        </w:rPr>
        <w:t>Time Sensitive Communication and Time Synchronization function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58D4567E" w14:textId="77777777" w:rsidR="004D36E4" w:rsidRPr="005C71C3" w:rsidRDefault="004D36E4" w:rsidP="004D36E4">
      <w:pPr>
        <w:pStyle w:val="EW"/>
        <w:rPr>
          <w:lang w:val="fr-FR"/>
        </w:rPr>
      </w:pPr>
      <w:r w:rsidRPr="005C71C3">
        <w:rPr>
          <w:lang w:val="fr-FR" w:eastAsia="x-none"/>
        </w:rPr>
        <w:t>UMIC</w:t>
      </w:r>
      <w:r w:rsidRPr="005C71C3">
        <w:rPr>
          <w:lang w:val="fr-FR" w:eastAsia="x-none"/>
        </w:rPr>
        <w:tab/>
      </w:r>
      <w:r w:rsidRPr="005C71C3">
        <w:rPr>
          <w:lang w:val="fr-FR"/>
        </w:rPr>
        <w:t xml:space="preserve">User </w:t>
      </w:r>
      <w:r>
        <w:rPr>
          <w:lang w:val="fr-FR"/>
        </w:rPr>
        <w:t>P</w:t>
      </w:r>
      <w:r w:rsidRPr="005C71C3">
        <w:rPr>
          <w:lang w:val="fr-FR"/>
        </w:rPr>
        <w:t xml:space="preserve">lane Node </w:t>
      </w:r>
      <w:r w:rsidRPr="005C71C3">
        <w:rPr>
          <w:lang w:val="fr-FR" w:eastAsia="x-none"/>
        </w:rPr>
        <w:t>Management Information Container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1A3E8D">
      <w:pPr>
        <w:pStyle w:val="Heading1"/>
      </w:pPr>
      <w:bookmarkStart w:id="78" w:name="_Toc19717029"/>
      <w:bookmarkStart w:id="79" w:name="_Toc27490486"/>
      <w:bookmarkStart w:id="80" w:name="_Toc27556779"/>
      <w:bookmarkStart w:id="81" w:name="_Toc27723696"/>
      <w:bookmarkStart w:id="82" w:name="_Toc36030760"/>
      <w:bookmarkStart w:id="83" w:name="_Toc36042680"/>
      <w:bookmarkStart w:id="84" w:name="_Toc36814004"/>
      <w:bookmarkStart w:id="85" w:name="_Toc44688848"/>
      <w:bookmarkStart w:id="86" w:name="_Toc44923602"/>
      <w:bookmarkStart w:id="87" w:name="_Toc51860570"/>
      <w:bookmarkStart w:id="88" w:name="_Toc57930337"/>
      <w:bookmarkStart w:id="89" w:name="_Toc57930967"/>
      <w:bookmarkStart w:id="90" w:name="_Toc98235489"/>
      <w:bookmarkStart w:id="91" w:name="historyclause"/>
      <w:r w:rsidRPr="00441CD0">
        <w:t>4</w:t>
      </w:r>
      <w:r w:rsidRPr="00441CD0">
        <w:tab/>
        <w:t>Protocol Stack</w:t>
      </w:r>
      <w:bookmarkEnd w:id="78"/>
      <w:bookmarkEnd w:id="79"/>
      <w:bookmarkEnd w:id="80"/>
      <w:bookmarkEnd w:id="81"/>
      <w:bookmarkEnd w:id="82"/>
      <w:bookmarkEnd w:id="83"/>
      <w:bookmarkEnd w:id="84"/>
      <w:bookmarkEnd w:id="85"/>
      <w:bookmarkEnd w:id="86"/>
      <w:bookmarkEnd w:id="87"/>
      <w:bookmarkEnd w:id="88"/>
      <w:bookmarkEnd w:id="89"/>
      <w:bookmarkEnd w:id="90"/>
    </w:p>
    <w:p w14:paraId="2F29410C" w14:textId="77777777" w:rsidR="00EE5860" w:rsidRPr="00441CD0" w:rsidRDefault="00EE5860" w:rsidP="001A3E8D">
      <w:pPr>
        <w:pStyle w:val="Heading2"/>
      </w:pPr>
      <w:bookmarkStart w:id="92" w:name="_Toc19717030"/>
      <w:bookmarkStart w:id="93" w:name="_Toc27490487"/>
      <w:bookmarkStart w:id="94" w:name="_Toc27556780"/>
      <w:bookmarkStart w:id="95" w:name="_Toc27723697"/>
      <w:bookmarkStart w:id="96" w:name="_Toc36030761"/>
      <w:bookmarkStart w:id="97" w:name="_Toc36042681"/>
      <w:bookmarkStart w:id="98" w:name="_Toc36814005"/>
      <w:bookmarkStart w:id="99" w:name="_Toc44688849"/>
      <w:bookmarkStart w:id="100" w:name="_Toc44923603"/>
      <w:bookmarkStart w:id="101" w:name="_Toc51860571"/>
      <w:bookmarkStart w:id="102" w:name="_Toc57930338"/>
      <w:bookmarkStart w:id="103" w:name="_Toc57930968"/>
      <w:bookmarkStart w:id="104" w:name="_Toc98235490"/>
      <w:r w:rsidRPr="00441CD0">
        <w:t>4.1</w:t>
      </w:r>
      <w:r w:rsidRPr="00441CD0">
        <w:tab/>
        <w:t>Introduction</w:t>
      </w:r>
      <w:bookmarkEnd w:id="92"/>
      <w:bookmarkEnd w:id="93"/>
      <w:bookmarkEnd w:id="94"/>
      <w:bookmarkEnd w:id="95"/>
      <w:bookmarkEnd w:id="96"/>
      <w:bookmarkEnd w:id="97"/>
      <w:bookmarkEnd w:id="98"/>
      <w:bookmarkEnd w:id="99"/>
      <w:bookmarkEnd w:id="100"/>
      <w:bookmarkEnd w:id="101"/>
      <w:bookmarkEnd w:id="102"/>
      <w:bookmarkEnd w:id="103"/>
      <w:bookmarkEnd w:id="104"/>
    </w:p>
    <w:p w14:paraId="2A0D479F" w14:textId="0546CE13" w:rsidR="00885221" w:rsidRDefault="00885221" w:rsidP="00885221">
      <w:r>
        <w:t>The protocol stack for the control plane over the Sxa, Sxb, Sxc, combined Sxa/Sxb, N4 and N4mb reference points shall be as depicted in Figure 4.1-1. Clauses 4.2 and 4.3 further specify the related UDP and IP requirements.</w:t>
      </w:r>
    </w:p>
    <w:p w14:paraId="5A816917" w14:textId="085C56D8" w:rsidR="00885221" w:rsidRDefault="00885221" w:rsidP="00885221"/>
    <w:p w14:paraId="31A97864" w14:textId="77777777" w:rsidR="00885221" w:rsidRDefault="00885221" w:rsidP="00885221">
      <w:pPr>
        <w:pStyle w:val="TH"/>
        <w:rPr>
          <w:lang w:val="de-DE"/>
        </w:rPr>
      </w:pPr>
      <w:r>
        <w:rPr>
          <w:lang w:val="x-none"/>
        </w:rPr>
        <w:object w:dxaOrig="9170" w:dyaOrig="4600" w14:anchorId="18E87CED">
          <v:shape id="_x0000_i1027" type="#_x0000_t75" style="width:460.5pt;height:231.5pt" o:ole="">
            <v:imagedata r:id="rId12" o:title=""/>
          </v:shape>
          <o:OLEObject Type="Embed" ProgID="Visio.Drawing.15" ShapeID="_x0000_i1027" DrawAspect="Content" ObjectID="_1708950475" r:id="rId13"/>
        </w:object>
      </w:r>
    </w:p>
    <w:p w14:paraId="4D7C506C" w14:textId="1002B4E0" w:rsidR="00885221" w:rsidRDefault="00885221" w:rsidP="00885221">
      <w:pPr>
        <w:pStyle w:val="TF"/>
        <w:outlineLvl w:val="0"/>
      </w:pPr>
      <w:r>
        <w:t xml:space="preserve">Figure </w:t>
      </w:r>
      <w:r>
        <w:rPr>
          <w:lang w:val="en-US"/>
        </w:rPr>
        <w:t>4</w:t>
      </w:r>
      <w:r>
        <w:t>.1-1: Control Plane stack over Sxa, Sxb, Sxc, combined Sxa/Sxb, N4 and N4mb</w:t>
      </w:r>
    </w:p>
    <w:p w14:paraId="2D59C0B4" w14:textId="49888336"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w:t>
      </w:r>
      <w:r w:rsidR="00F100C3">
        <w:t> </w:t>
      </w:r>
      <w:r w:rsidRPr="00441CD0">
        <w:t>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1pt;height:228pt" o:ole="">
            <v:imagedata r:id="rId14" o:title=""/>
          </v:shape>
          <o:OLEObject Type="Embed" ProgID="VisioViewer.Viewer.1" ShapeID="_x0000_i1028" DrawAspect="Content" ObjectID="_1708950476" r:id="rId15"/>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1A3E8D">
      <w:pPr>
        <w:pStyle w:val="Heading2"/>
        <w:rPr>
          <w:lang w:val="x-none"/>
        </w:rPr>
      </w:pPr>
      <w:bookmarkStart w:id="105" w:name="_Toc19717031"/>
      <w:bookmarkStart w:id="106" w:name="_Toc27490488"/>
      <w:bookmarkStart w:id="107" w:name="_Toc27556781"/>
      <w:bookmarkStart w:id="108" w:name="_Toc27723698"/>
      <w:bookmarkStart w:id="109" w:name="_Toc36030762"/>
      <w:bookmarkStart w:id="110" w:name="_Toc36042682"/>
      <w:bookmarkStart w:id="111" w:name="_Toc36814006"/>
      <w:bookmarkStart w:id="112" w:name="_Toc44688850"/>
      <w:bookmarkStart w:id="113" w:name="_Toc44923604"/>
      <w:bookmarkStart w:id="114" w:name="_Toc51860572"/>
      <w:bookmarkStart w:id="115" w:name="_Toc57930339"/>
      <w:bookmarkStart w:id="116" w:name="_Toc57930969"/>
      <w:bookmarkStart w:id="117" w:name="_Toc98235491"/>
      <w:r w:rsidRPr="00441CD0">
        <w:t>4.2</w:t>
      </w:r>
      <w:r w:rsidRPr="00441CD0">
        <w:tab/>
        <w:t>UDP Header and Port Numbers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782777B" w14:textId="77777777" w:rsidR="00EE5860" w:rsidRPr="00441CD0" w:rsidRDefault="00EE5860" w:rsidP="001A3E8D">
      <w:pPr>
        <w:pStyle w:val="Heading3"/>
      </w:pPr>
      <w:bookmarkStart w:id="118" w:name="_Toc19717032"/>
      <w:bookmarkStart w:id="119" w:name="_Toc27490489"/>
      <w:bookmarkStart w:id="120" w:name="_Toc27556782"/>
      <w:bookmarkStart w:id="121" w:name="_Toc27723699"/>
      <w:bookmarkStart w:id="122" w:name="_Toc36030763"/>
      <w:bookmarkStart w:id="123" w:name="_Toc36042683"/>
      <w:bookmarkStart w:id="124" w:name="_Toc36814007"/>
      <w:bookmarkStart w:id="125" w:name="_Toc44688851"/>
      <w:bookmarkStart w:id="126" w:name="_Toc44923605"/>
      <w:bookmarkStart w:id="127" w:name="_Toc51860573"/>
      <w:bookmarkStart w:id="128" w:name="_Toc57930340"/>
      <w:bookmarkStart w:id="129" w:name="_Toc57930970"/>
      <w:bookmarkStart w:id="130" w:name="_Toc98235492"/>
      <w:r w:rsidRPr="00441CD0">
        <w:t>4.2.1</w:t>
      </w:r>
      <w:r w:rsidRPr="00441CD0">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1A3E8D">
      <w:pPr>
        <w:pStyle w:val="Heading3"/>
      </w:pPr>
      <w:bookmarkStart w:id="131" w:name="_Toc19717033"/>
      <w:bookmarkStart w:id="132" w:name="_Toc27490490"/>
      <w:bookmarkStart w:id="133" w:name="_Toc27556783"/>
      <w:bookmarkStart w:id="134" w:name="_Toc27723700"/>
      <w:bookmarkStart w:id="135" w:name="_Toc36030764"/>
      <w:bookmarkStart w:id="136" w:name="_Toc36042684"/>
      <w:bookmarkStart w:id="137" w:name="_Toc36814008"/>
      <w:bookmarkStart w:id="138" w:name="_Toc44688852"/>
      <w:bookmarkStart w:id="139" w:name="_Toc44923606"/>
      <w:bookmarkStart w:id="140" w:name="_Toc51860574"/>
      <w:bookmarkStart w:id="141" w:name="_Toc57930341"/>
      <w:bookmarkStart w:id="142" w:name="_Toc57930971"/>
      <w:bookmarkStart w:id="143" w:name="_Toc98235493"/>
      <w:r w:rsidRPr="00441CD0">
        <w:t>4.2.2</w:t>
      </w:r>
      <w:r w:rsidRPr="00441CD0">
        <w:tab/>
        <w:t>Request Message</w:t>
      </w:r>
      <w:bookmarkEnd w:id="131"/>
      <w:bookmarkEnd w:id="132"/>
      <w:bookmarkEnd w:id="133"/>
      <w:bookmarkEnd w:id="134"/>
      <w:bookmarkEnd w:id="135"/>
      <w:bookmarkEnd w:id="136"/>
      <w:bookmarkEnd w:id="137"/>
      <w:bookmarkEnd w:id="138"/>
      <w:bookmarkEnd w:id="139"/>
      <w:bookmarkEnd w:id="140"/>
      <w:bookmarkEnd w:id="141"/>
      <w:bookmarkEnd w:id="142"/>
      <w:bookmarkEnd w:id="143"/>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1A3E8D">
      <w:pPr>
        <w:pStyle w:val="Heading3"/>
        <w:rPr>
          <w:lang w:val="x-none"/>
        </w:rPr>
      </w:pPr>
      <w:bookmarkStart w:id="144" w:name="_Toc19717034"/>
      <w:bookmarkStart w:id="145" w:name="_Toc27490491"/>
      <w:bookmarkStart w:id="146" w:name="_Toc27556784"/>
      <w:bookmarkStart w:id="147" w:name="_Toc27723701"/>
      <w:bookmarkStart w:id="148" w:name="_Toc36030765"/>
      <w:bookmarkStart w:id="149" w:name="_Toc36042685"/>
      <w:bookmarkStart w:id="150" w:name="_Toc36814009"/>
      <w:bookmarkStart w:id="151" w:name="_Toc44688853"/>
      <w:bookmarkStart w:id="152" w:name="_Toc44923607"/>
      <w:bookmarkStart w:id="153" w:name="_Toc51860575"/>
      <w:bookmarkStart w:id="154" w:name="_Toc57930342"/>
      <w:bookmarkStart w:id="155" w:name="_Toc57930972"/>
      <w:bookmarkStart w:id="156" w:name="_Toc98235494"/>
      <w:r w:rsidRPr="00441CD0">
        <w:t>4.2.3</w:t>
      </w:r>
      <w:r w:rsidRPr="00441CD0">
        <w:tab/>
        <w:t>Response Message</w:t>
      </w:r>
      <w:bookmarkEnd w:id="144"/>
      <w:bookmarkEnd w:id="145"/>
      <w:bookmarkEnd w:id="146"/>
      <w:bookmarkEnd w:id="147"/>
      <w:bookmarkEnd w:id="148"/>
      <w:bookmarkEnd w:id="149"/>
      <w:bookmarkEnd w:id="150"/>
      <w:bookmarkEnd w:id="151"/>
      <w:bookmarkEnd w:id="152"/>
      <w:bookmarkEnd w:id="153"/>
      <w:bookmarkEnd w:id="154"/>
      <w:bookmarkEnd w:id="155"/>
      <w:bookmarkEnd w:id="156"/>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1A3E8D">
      <w:pPr>
        <w:pStyle w:val="Heading2"/>
      </w:pPr>
      <w:bookmarkStart w:id="157" w:name="_Toc19717035"/>
      <w:bookmarkStart w:id="158" w:name="_Toc27490492"/>
      <w:bookmarkStart w:id="159" w:name="_Toc27556785"/>
      <w:bookmarkStart w:id="160" w:name="_Toc27723702"/>
      <w:bookmarkStart w:id="161" w:name="_Toc36030766"/>
      <w:bookmarkStart w:id="162" w:name="_Toc36042686"/>
      <w:bookmarkStart w:id="163" w:name="_Toc36814010"/>
      <w:bookmarkStart w:id="164" w:name="_Toc44688854"/>
      <w:bookmarkStart w:id="165" w:name="_Toc44923608"/>
      <w:bookmarkStart w:id="166" w:name="_Toc51860576"/>
      <w:bookmarkStart w:id="167" w:name="_Toc57930343"/>
      <w:bookmarkStart w:id="168" w:name="_Toc57930973"/>
      <w:bookmarkStart w:id="169" w:name="_Toc98235495"/>
      <w:r w:rsidRPr="00441CD0">
        <w:t>4.3</w:t>
      </w:r>
      <w:r w:rsidRPr="00441CD0">
        <w:tab/>
        <w:t>IP Header and IP Addresses</w:t>
      </w:r>
      <w:bookmarkEnd w:id="157"/>
      <w:bookmarkEnd w:id="158"/>
      <w:bookmarkEnd w:id="159"/>
      <w:bookmarkEnd w:id="160"/>
      <w:bookmarkEnd w:id="161"/>
      <w:bookmarkEnd w:id="162"/>
      <w:bookmarkEnd w:id="163"/>
      <w:bookmarkEnd w:id="164"/>
      <w:bookmarkEnd w:id="165"/>
      <w:bookmarkEnd w:id="166"/>
      <w:bookmarkEnd w:id="167"/>
      <w:bookmarkEnd w:id="168"/>
      <w:bookmarkEnd w:id="169"/>
    </w:p>
    <w:p w14:paraId="097BC334" w14:textId="77777777" w:rsidR="00EE5860" w:rsidRPr="00441CD0" w:rsidRDefault="00EE5860" w:rsidP="001A3E8D">
      <w:pPr>
        <w:pStyle w:val="Heading3"/>
      </w:pPr>
      <w:bookmarkStart w:id="170" w:name="_Toc19717036"/>
      <w:bookmarkStart w:id="171" w:name="_Toc27490493"/>
      <w:bookmarkStart w:id="172" w:name="_Toc27556786"/>
      <w:bookmarkStart w:id="173" w:name="_Toc27723703"/>
      <w:bookmarkStart w:id="174" w:name="_Toc36030767"/>
      <w:bookmarkStart w:id="175" w:name="_Toc36042687"/>
      <w:bookmarkStart w:id="176" w:name="_Toc36814011"/>
      <w:bookmarkStart w:id="177" w:name="_Toc44688855"/>
      <w:bookmarkStart w:id="178" w:name="_Toc44923609"/>
      <w:bookmarkStart w:id="179" w:name="_Toc51860577"/>
      <w:bookmarkStart w:id="180" w:name="_Toc57930344"/>
      <w:bookmarkStart w:id="181" w:name="_Toc57930974"/>
      <w:bookmarkStart w:id="182" w:name="_Toc98235496"/>
      <w:r w:rsidRPr="00441CD0">
        <w:t>4.3.1</w:t>
      </w:r>
      <w:r w:rsidRPr="00441CD0">
        <w:tab/>
        <w:t>General</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1A3E8D">
      <w:pPr>
        <w:pStyle w:val="Heading3"/>
      </w:pPr>
      <w:bookmarkStart w:id="183" w:name="_Toc19717037"/>
      <w:bookmarkStart w:id="184" w:name="_Toc27490494"/>
      <w:bookmarkStart w:id="185" w:name="_Toc27556787"/>
      <w:bookmarkStart w:id="186" w:name="_Toc27723704"/>
      <w:bookmarkStart w:id="187" w:name="_Toc36030768"/>
      <w:bookmarkStart w:id="188" w:name="_Toc36042688"/>
      <w:bookmarkStart w:id="189" w:name="_Toc36814012"/>
      <w:bookmarkStart w:id="190" w:name="_Toc44688856"/>
      <w:bookmarkStart w:id="191" w:name="_Toc44923610"/>
      <w:bookmarkStart w:id="192" w:name="_Toc51860578"/>
      <w:bookmarkStart w:id="193" w:name="_Toc57930345"/>
      <w:bookmarkStart w:id="194" w:name="_Toc57930975"/>
      <w:bookmarkStart w:id="195" w:name="_Toc98235497"/>
      <w:r w:rsidRPr="00441CD0">
        <w:t>4.3.2</w:t>
      </w:r>
      <w:r w:rsidRPr="00441CD0">
        <w:tab/>
        <w:t>Request Message</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lastRenderedPageBreak/>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1A3E8D">
      <w:pPr>
        <w:pStyle w:val="Heading3"/>
      </w:pPr>
      <w:bookmarkStart w:id="196" w:name="_Toc19717038"/>
      <w:bookmarkStart w:id="197" w:name="_Toc27490495"/>
      <w:bookmarkStart w:id="198" w:name="_Toc27556788"/>
      <w:bookmarkStart w:id="199" w:name="_Toc27723705"/>
      <w:bookmarkStart w:id="200" w:name="_Toc36030769"/>
      <w:bookmarkStart w:id="201" w:name="_Toc36042689"/>
      <w:bookmarkStart w:id="202" w:name="_Toc36814013"/>
      <w:bookmarkStart w:id="203" w:name="_Toc44688857"/>
      <w:bookmarkStart w:id="204" w:name="_Toc44923611"/>
      <w:bookmarkStart w:id="205" w:name="_Toc51860579"/>
      <w:bookmarkStart w:id="206" w:name="_Toc57930346"/>
      <w:bookmarkStart w:id="207" w:name="_Toc57930976"/>
      <w:bookmarkStart w:id="208" w:name="_Toc98235498"/>
      <w:r w:rsidRPr="00441CD0">
        <w:t>4.3.3</w:t>
      </w:r>
      <w:r w:rsidRPr="00441CD0">
        <w:tab/>
        <w:t>Response Message</w:t>
      </w:r>
      <w:bookmarkEnd w:id="196"/>
      <w:bookmarkEnd w:id="197"/>
      <w:bookmarkEnd w:id="198"/>
      <w:bookmarkEnd w:id="199"/>
      <w:bookmarkEnd w:id="200"/>
      <w:bookmarkEnd w:id="201"/>
      <w:bookmarkEnd w:id="202"/>
      <w:bookmarkEnd w:id="203"/>
      <w:bookmarkEnd w:id="204"/>
      <w:bookmarkEnd w:id="205"/>
      <w:bookmarkEnd w:id="206"/>
      <w:bookmarkEnd w:id="207"/>
      <w:bookmarkEnd w:id="208"/>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1A3E8D">
      <w:pPr>
        <w:pStyle w:val="Heading2"/>
      </w:pPr>
      <w:bookmarkStart w:id="209" w:name="_Toc19717039"/>
      <w:bookmarkStart w:id="210" w:name="_Toc27490496"/>
      <w:bookmarkStart w:id="211" w:name="_Toc27556789"/>
      <w:bookmarkStart w:id="212" w:name="_Toc27723706"/>
      <w:bookmarkStart w:id="213" w:name="_Toc36030770"/>
      <w:bookmarkStart w:id="214" w:name="_Toc36042690"/>
      <w:bookmarkStart w:id="215" w:name="_Toc36814014"/>
      <w:bookmarkStart w:id="216" w:name="_Toc44688858"/>
      <w:bookmarkStart w:id="217" w:name="_Toc44923612"/>
      <w:bookmarkStart w:id="218" w:name="_Toc51860580"/>
      <w:bookmarkStart w:id="219" w:name="_Toc57930347"/>
      <w:bookmarkStart w:id="220" w:name="_Toc57930977"/>
      <w:bookmarkStart w:id="221" w:name="_Toc98235499"/>
      <w:r w:rsidRPr="00441CD0">
        <w:t>4.4</w:t>
      </w:r>
      <w:r w:rsidRPr="00441CD0">
        <w:tab/>
        <w:t>Layer 2</w:t>
      </w:r>
      <w:bookmarkEnd w:id="209"/>
      <w:bookmarkEnd w:id="210"/>
      <w:bookmarkEnd w:id="211"/>
      <w:bookmarkEnd w:id="212"/>
      <w:bookmarkEnd w:id="213"/>
      <w:bookmarkEnd w:id="214"/>
      <w:bookmarkEnd w:id="215"/>
      <w:bookmarkEnd w:id="216"/>
      <w:bookmarkEnd w:id="217"/>
      <w:bookmarkEnd w:id="218"/>
      <w:bookmarkEnd w:id="219"/>
      <w:bookmarkEnd w:id="220"/>
      <w:bookmarkEnd w:id="221"/>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1A3E8D">
      <w:pPr>
        <w:pStyle w:val="Heading2"/>
      </w:pPr>
      <w:bookmarkStart w:id="222" w:name="_Toc19717040"/>
      <w:bookmarkStart w:id="223" w:name="_Toc27490497"/>
      <w:bookmarkStart w:id="224" w:name="_Toc27556790"/>
      <w:bookmarkStart w:id="225" w:name="_Toc27723707"/>
      <w:bookmarkStart w:id="226" w:name="_Toc36030771"/>
      <w:bookmarkStart w:id="227" w:name="_Toc36042691"/>
      <w:bookmarkStart w:id="228" w:name="_Toc36814015"/>
      <w:bookmarkStart w:id="229" w:name="_Toc44688859"/>
      <w:bookmarkStart w:id="230" w:name="_Toc44923613"/>
      <w:bookmarkStart w:id="231" w:name="_Toc51860581"/>
      <w:bookmarkStart w:id="232" w:name="_Toc57930348"/>
      <w:bookmarkStart w:id="233" w:name="_Toc57930978"/>
      <w:bookmarkStart w:id="234" w:name="_Toc98235500"/>
      <w:r w:rsidRPr="00441CD0">
        <w:t>4.5</w:t>
      </w:r>
      <w:r w:rsidRPr="00441CD0">
        <w:tab/>
        <w:t>Layer 1</w:t>
      </w:r>
      <w:bookmarkEnd w:id="222"/>
      <w:bookmarkEnd w:id="223"/>
      <w:bookmarkEnd w:id="224"/>
      <w:bookmarkEnd w:id="225"/>
      <w:bookmarkEnd w:id="226"/>
      <w:bookmarkEnd w:id="227"/>
      <w:bookmarkEnd w:id="228"/>
      <w:bookmarkEnd w:id="229"/>
      <w:bookmarkEnd w:id="230"/>
      <w:bookmarkEnd w:id="231"/>
      <w:bookmarkEnd w:id="232"/>
      <w:bookmarkEnd w:id="233"/>
      <w:bookmarkEnd w:id="234"/>
    </w:p>
    <w:p w14:paraId="0C6D7430" w14:textId="0E8DC2F9" w:rsidR="00EE5860" w:rsidRPr="00441CD0" w:rsidRDefault="00EE5860" w:rsidP="00EE5860">
      <w:r w:rsidRPr="00441CD0">
        <w:t>Operators may use any appropriate Layer 1 technology.</w:t>
      </w:r>
    </w:p>
    <w:p w14:paraId="5E0F0EE8" w14:textId="77777777" w:rsidR="00EE5860" w:rsidRPr="00441CD0" w:rsidRDefault="00EE5860" w:rsidP="001A3E8D">
      <w:pPr>
        <w:pStyle w:val="Heading1"/>
      </w:pPr>
      <w:bookmarkStart w:id="235" w:name="_Toc19717041"/>
      <w:bookmarkStart w:id="236" w:name="_Toc27490498"/>
      <w:bookmarkStart w:id="237" w:name="_Toc27556791"/>
      <w:bookmarkStart w:id="238" w:name="_Toc27723708"/>
      <w:bookmarkStart w:id="239" w:name="_Toc36030772"/>
      <w:bookmarkStart w:id="240" w:name="_Toc36042692"/>
      <w:bookmarkStart w:id="241" w:name="_Toc36814016"/>
      <w:bookmarkStart w:id="242" w:name="_Toc44688860"/>
      <w:bookmarkStart w:id="243" w:name="_Toc44923614"/>
      <w:bookmarkStart w:id="244" w:name="_Toc51860582"/>
      <w:bookmarkStart w:id="245" w:name="_Toc57930349"/>
      <w:bookmarkStart w:id="246" w:name="_Toc57930979"/>
      <w:bookmarkStart w:id="247" w:name="_Toc98235501"/>
      <w:r w:rsidRPr="00441CD0">
        <w:t>5</w:t>
      </w:r>
      <w:r w:rsidRPr="00441CD0">
        <w:tab/>
        <w:t>General description</w:t>
      </w:r>
      <w:bookmarkEnd w:id="235"/>
      <w:bookmarkEnd w:id="236"/>
      <w:bookmarkEnd w:id="237"/>
      <w:bookmarkEnd w:id="238"/>
      <w:bookmarkEnd w:id="239"/>
      <w:bookmarkEnd w:id="240"/>
      <w:bookmarkEnd w:id="241"/>
      <w:bookmarkEnd w:id="242"/>
      <w:bookmarkEnd w:id="243"/>
      <w:bookmarkEnd w:id="244"/>
      <w:bookmarkEnd w:id="245"/>
      <w:bookmarkEnd w:id="246"/>
      <w:bookmarkEnd w:id="247"/>
    </w:p>
    <w:p w14:paraId="02BBC056" w14:textId="77777777" w:rsidR="00EE5860" w:rsidRPr="00441CD0" w:rsidRDefault="00EE5860" w:rsidP="001A3E8D">
      <w:pPr>
        <w:pStyle w:val="Heading2"/>
      </w:pPr>
      <w:bookmarkStart w:id="248" w:name="_Toc19717042"/>
      <w:bookmarkStart w:id="249" w:name="_Toc27490499"/>
      <w:bookmarkStart w:id="250" w:name="_Toc27556792"/>
      <w:bookmarkStart w:id="251" w:name="_Toc27723709"/>
      <w:bookmarkStart w:id="252" w:name="_Toc36030773"/>
      <w:bookmarkStart w:id="253" w:name="_Toc36042693"/>
      <w:bookmarkStart w:id="254" w:name="_Toc36814017"/>
      <w:bookmarkStart w:id="255" w:name="_Toc44688861"/>
      <w:bookmarkStart w:id="256" w:name="_Toc44923615"/>
      <w:bookmarkStart w:id="257" w:name="_Toc51860583"/>
      <w:bookmarkStart w:id="258" w:name="_Toc57930350"/>
      <w:bookmarkStart w:id="259" w:name="_Toc57930980"/>
      <w:bookmarkStart w:id="260" w:name="_Toc98235502"/>
      <w:r w:rsidRPr="00441CD0">
        <w:t>5.1</w:t>
      </w:r>
      <w:r w:rsidRPr="00441CD0">
        <w:tab/>
        <w:t>Introduction</w:t>
      </w:r>
      <w:bookmarkEnd w:id="248"/>
      <w:bookmarkEnd w:id="249"/>
      <w:bookmarkEnd w:id="250"/>
      <w:bookmarkEnd w:id="251"/>
      <w:bookmarkEnd w:id="252"/>
      <w:bookmarkEnd w:id="253"/>
      <w:bookmarkEnd w:id="254"/>
      <w:bookmarkEnd w:id="255"/>
      <w:bookmarkEnd w:id="256"/>
      <w:bookmarkEnd w:id="257"/>
      <w:bookmarkEnd w:id="258"/>
      <w:bookmarkEnd w:id="259"/>
      <w:bookmarkEnd w:id="260"/>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3B9A3AB8" w14:textId="77777777" w:rsidR="00885221" w:rsidRDefault="00EE5860" w:rsidP="00885221">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bookmarkStart w:id="261" w:name="_Toc19717043"/>
      <w:bookmarkStart w:id="262" w:name="_Toc27490500"/>
      <w:bookmarkStart w:id="263" w:name="_Toc27556793"/>
      <w:bookmarkStart w:id="264" w:name="_Toc27723710"/>
      <w:bookmarkStart w:id="265" w:name="_Toc36030774"/>
      <w:bookmarkStart w:id="266" w:name="_Toc36042694"/>
      <w:bookmarkStart w:id="267" w:name="_Toc36814018"/>
      <w:bookmarkStart w:id="268" w:name="_Toc44688862"/>
      <w:bookmarkStart w:id="269" w:name="_Toc44923616"/>
      <w:bookmarkStart w:id="270" w:name="_Toc51860584"/>
      <w:bookmarkStart w:id="271" w:name="_Toc57930351"/>
      <w:bookmarkStart w:id="272" w:name="_Toc57930981"/>
    </w:p>
    <w:p w14:paraId="42620D06" w14:textId="77777777" w:rsidR="009F7A3F" w:rsidRDefault="00885221" w:rsidP="00885221">
      <w:pPr>
        <w:rPr>
          <w:lang w:val="en-US" w:eastAsia="zh-CN"/>
        </w:rPr>
      </w:pPr>
      <w:r>
        <w:t>The architecture reference model with MB-SMF and MB-UPF of 5GC nodes is described in clause </w:t>
      </w:r>
      <w:r>
        <w:rPr>
          <w:lang w:val="en-US" w:eastAsia="zh-CN"/>
        </w:rPr>
        <w:t>6.7 of 3GPP TS 23.247 </w:t>
      </w:r>
      <w:r w:rsidR="00330976">
        <w:rPr>
          <w:lang w:val="en-US" w:eastAsia="zh-CN"/>
        </w:rPr>
        <w:t>[72]</w:t>
      </w:r>
      <w:r>
        <w:rPr>
          <w:lang w:val="en-US" w:eastAsia="zh-CN"/>
        </w:rPr>
        <w:t>.</w:t>
      </w:r>
    </w:p>
    <w:p w14:paraId="6418FBAA" w14:textId="469A8468" w:rsidR="00885221" w:rsidRDefault="00885221" w:rsidP="00885221">
      <w:r>
        <w:t>This clause specifies the high level principles of the PFCP protocol and describe how 3GPP functionalities are realised on the Sxa, Sxb, Sxc, N4 and N4mb reference points, e.g. Packet Forwarding, Policy and Charging Control, Lawful Interception.</w:t>
      </w:r>
    </w:p>
    <w:p w14:paraId="18494E53" w14:textId="2D7B8B24" w:rsidR="00EE5860" w:rsidRPr="00441CD0" w:rsidRDefault="00EE5860" w:rsidP="001A3E8D">
      <w:pPr>
        <w:pStyle w:val="Heading2"/>
      </w:pPr>
      <w:bookmarkStart w:id="273" w:name="_Toc98235503"/>
      <w:r w:rsidRPr="00441CD0">
        <w:t>5.</w:t>
      </w:r>
      <w:r w:rsidRPr="00441CD0">
        <w:rPr>
          <w:lang w:val="en-US"/>
        </w:rPr>
        <w:t>2</w:t>
      </w:r>
      <w:r w:rsidRPr="00441CD0">
        <w:tab/>
        <w:t>Packet Forwarding Model</w:t>
      </w:r>
      <w:bookmarkEnd w:id="261"/>
      <w:bookmarkEnd w:id="262"/>
      <w:bookmarkEnd w:id="263"/>
      <w:bookmarkEnd w:id="264"/>
      <w:bookmarkEnd w:id="265"/>
      <w:bookmarkEnd w:id="266"/>
      <w:bookmarkEnd w:id="267"/>
      <w:bookmarkEnd w:id="268"/>
      <w:bookmarkEnd w:id="269"/>
      <w:bookmarkEnd w:id="270"/>
      <w:bookmarkEnd w:id="271"/>
      <w:bookmarkEnd w:id="272"/>
      <w:bookmarkEnd w:id="273"/>
    </w:p>
    <w:p w14:paraId="4F4E79C7" w14:textId="77777777" w:rsidR="00EE5860" w:rsidRPr="00441CD0" w:rsidRDefault="00EE5860" w:rsidP="001A3E8D">
      <w:pPr>
        <w:pStyle w:val="Heading3"/>
        <w:rPr>
          <w:lang w:val="en-US"/>
        </w:rPr>
      </w:pPr>
      <w:bookmarkStart w:id="274" w:name="_Toc19717044"/>
      <w:bookmarkStart w:id="275" w:name="_Toc27490501"/>
      <w:bookmarkStart w:id="276" w:name="_Toc27556794"/>
      <w:bookmarkStart w:id="277" w:name="_Toc27723711"/>
      <w:bookmarkStart w:id="278" w:name="_Toc36030775"/>
      <w:bookmarkStart w:id="279" w:name="_Toc36042695"/>
      <w:bookmarkStart w:id="280" w:name="_Toc36814019"/>
      <w:bookmarkStart w:id="281" w:name="_Toc44688863"/>
      <w:bookmarkStart w:id="282" w:name="_Toc44923617"/>
      <w:bookmarkStart w:id="283" w:name="_Toc51860585"/>
      <w:bookmarkStart w:id="284" w:name="_Toc57930352"/>
      <w:bookmarkStart w:id="285" w:name="_Toc57930982"/>
      <w:bookmarkStart w:id="286" w:name="_Toc98235504"/>
      <w:r w:rsidRPr="00441CD0">
        <w:rPr>
          <w:lang w:val="en-US"/>
        </w:rPr>
        <w:t>5.2.1</w:t>
      </w:r>
      <w:r w:rsidRPr="00441CD0">
        <w:rPr>
          <w:lang w:val="en-US"/>
        </w:rPr>
        <w:tab/>
        <w:t>General</w:t>
      </w:r>
      <w:bookmarkEnd w:id="274"/>
      <w:bookmarkEnd w:id="275"/>
      <w:bookmarkEnd w:id="276"/>
      <w:bookmarkEnd w:id="277"/>
      <w:bookmarkEnd w:id="278"/>
      <w:bookmarkEnd w:id="279"/>
      <w:bookmarkEnd w:id="280"/>
      <w:bookmarkEnd w:id="281"/>
      <w:bookmarkEnd w:id="282"/>
      <w:bookmarkEnd w:id="283"/>
      <w:bookmarkEnd w:id="284"/>
      <w:bookmarkEnd w:id="285"/>
      <w:bookmarkEnd w:id="286"/>
    </w:p>
    <w:p w14:paraId="7A9F8666" w14:textId="77777777" w:rsidR="00885221" w:rsidRDefault="00885221" w:rsidP="00885221">
      <w:pPr>
        <w:rPr>
          <w:lang w:val="en-US"/>
        </w:rPr>
      </w:pPr>
      <w:r>
        <w:rPr>
          <w:lang w:val="en-US"/>
        </w:rPr>
        <w:t>The packet forwarding scenarios supported over the Sxa, Sxb and Sxc reference points are specified in 3GPP TS 23.214 [2].</w:t>
      </w:r>
    </w:p>
    <w:p w14:paraId="54F3FD40" w14:textId="77777777" w:rsidR="00885221" w:rsidRDefault="00885221" w:rsidP="00885221">
      <w:pPr>
        <w:rPr>
          <w:lang w:val="en-US"/>
        </w:rPr>
      </w:pPr>
      <w:r>
        <w:rPr>
          <w:lang w:val="en-US"/>
        </w:rPr>
        <w:t>The packet forwarding scenarios supported over the N4 reference point are specified in 3GPP TS 23.501 [28] and 3GPP TS 23.502 [29].</w:t>
      </w:r>
    </w:p>
    <w:p w14:paraId="2F476661" w14:textId="6DFD3E8F" w:rsidR="00885221" w:rsidRDefault="00885221" w:rsidP="00885221">
      <w:pPr>
        <w:rPr>
          <w:lang w:val="en-US"/>
        </w:rPr>
      </w:pPr>
      <w:r>
        <w:rPr>
          <w:lang w:val="en-US"/>
        </w:rPr>
        <w:t>The packet forwarding scenarios supported over the N4mb reference point are specified in 3GPP TS 23.247 </w:t>
      </w:r>
      <w:r w:rsidR="00330976">
        <w:rPr>
          <w:lang w:val="en-US"/>
        </w:rPr>
        <w:t>[72]</w:t>
      </w:r>
      <w:r>
        <w:rPr>
          <w:lang w:val="en-US"/>
        </w:rPr>
        <w:t>.</w:t>
      </w:r>
    </w:p>
    <w:p w14:paraId="612F60D1" w14:textId="77777777" w:rsidR="00885221" w:rsidRDefault="00885221" w:rsidP="00885221">
      <w:pPr>
        <w:rPr>
          <w:lang w:val="en-US"/>
        </w:rPr>
      </w:pPr>
      <w:r>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71A21A00" w14:textId="77777777" w:rsidR="00885221" w:rsidRDefault="00885221" w:rsidP="00885221">
      <w:pPr>
        <w:pStyle w:val="B1"/>
        <w:rPr>
          <w:lang w:val="x-none"/>
        </w:rPr>
      </w:pPr>
      <w:r>
        <w:lastRenderedPageBreak/>
        <w:t>-</w:t>
      </w:r>
      <w:r>
        <w:tab/>
        <w:t>for EPC, to an individual PDN connection, a TDF session, or a standalone session not tied to any PDN connection or TDF session used e.g. for forwarding Radius, Diameter or DHCP signalling between the PGW-C and the PDN.</w:t>
      </w:r>
    </w:p>
    <w:p w14:paraId="72CC574D" w14:textId="2755F4D4" w:rsidR="00885221" w:rsidRDefault="00885221" w:rsidP="00885221">
      <w:pPr>
        <w:pStyle w:val="B1"/>
      </w:pPr>
      <w:r>
        <w:t>-</w:t>
      </w:r>
      <w:r>
        <w:tab/>
        <w:t>for 5GC, to an individual PDU session, a standalone PFCP session not tied to any PDU session or an MBS session.</w:t>
      </w:r>
    </w:p>
    <w:p w14:paraId="243E14FE" w14:textId="77777777" w:rsidR="00885221" w:rsidRDefault="00885221" w:rsidP="00885221">
      <w:pPr>
        <w:rPr>
          <w:lang w:val="en-US"/>
        </w:rPr>
      </w:pPr>
      <w:r>
        <w:rPr>
          <w:lang w:val="en-US"/>
        </w:rPr>
        <w:t>Each PDR shall contain a PDI, i.e. one or more match fields against which incoming packets are matched, and may be associated to the following rules providing the set of instructions to apply to packets matching the PDI:</w:t>
      </w:r>
    </w:p>
    <w:p w14:paraId="7CB81D07" w14:textId="77777777" w:rsidR="00885221" w:rsidRDefault="00885221" w:rsidP="00885221">
      <w:pPr>
        <w:pStyle w:val="B1"/>
        <w:rPr>
          <w:lang w:val="en-US"/>
        </w:rPr>
      </w:pPr>
      <w:r>
        <w:rPr>
          <w:lang w:val="en-US"/>
        </w:rPr>
        <w:t>-</w:t>
      </w:r>
      <w:r>
        <w:rPr>
          <w:lang w:val="en-US"/>
        </w:rPr>
        <w:tab/>
        <w:t>one or more FARs, which contains instructions related to the processing of the packets as follows:</w:t>
      </w:r>
    </w:p>
    <w:p w14:paraId="36F31E6A" w14:textId="77777777" w:rsidR="00981985" w:rsidRDefault="00885221" w:rsidP="00885221">
      <w:pPr>
        <w:pStyle w:val="B2"/>
        <w:rPr>
          <w:lang w:val="en-US"/>
        </w:rPr>
      </w:pPr>
      <w:r>
        <w:rPr>
          <w:lang w:val="en-US"/>
        </w:rPr>
        <w:t>-</w:t>
      </w:r>
      <w:r>
        <w:rPr>
          <w:lang w:val="en-US"/>
        </w:rPr>
        <w:tab/>
        <w:t>an Apply Action parameter, which indicates whether the UP function shall:</w:t>
      </w:r>
    </w:p>
    <w:p w14:paraId="7E68DBB8" w14:textId="27E293BD" w:rsidR="00885221" w:rsidRDefault="00885221" w:rsidP="00885221">
      <w:pPr>
        <w:rPr>
          <w:lang w:val="en-US"/>
        </w:rPr>
      </w:pPr>
      <w:r>
        <w:rPr>
          <w:lang w:val="en-US"/>
        </w:rPr>
        <w:t>-</w:t>
      </w:r>
      <w:r>
        <w:rPr>
          <w:lang w:val="en-US"/>
        </w:rPr>
        <w:tab/>
        <w:t>forward, duplicate, drop or buffer the packet with or without notifying the CP function about the arrival of a DL packet;</w:t>
      </w:r>
    </w:p>
    <w:p w14:paraId="24A9D7CD" w14:textId="77777777" w:rsidR="00981985" w:rsidRDefault="00885221" w:rsidP="00885221">
      <w:r>
        <w:rPr>
          <w:lang w:val="en-US"/>
        </w:rPr>
        <w:t>-</w:t>
      </w:r>
      <w:r>
        <w:tab/>
        <w:t>accept or deny UE requests to join an IP multicast group;</w:t>
      </w:r>
    </w:p>
    <w:p w14:paraId="50303DB3" w14:textId="77777777" w:rsidR="00981985" w:rsidRDefault="00885221" w:rsidP="00885221">
      <w:r>
        <w:t>-</w:t>
      </w:r>
      <w:r>
        <w:tab/>
        <w:t>forward, duplicate, drop or buffer the UL packet; or</w:t>
      </w:r>
    </w:p>
    <w:p w14:paraId="55FCBB54" w14:textId="65BBEBD2" w:rsidR="00885221" w:rsidRDefault="00885221" w:rsidP="00ED493B">
      <w:pPr>
        <w:rPr>
          <w:lang w:val="en-US"/>
        </w:rPr>
      </w:pPr>
      <w:r>
        <w:t>-</w:t>
      </w:r>
      <w:r>
        <w:tab/>
        <w:t>forward the MBS session data to a Low Layer Source Specific Multicast (LL SSM) address (using multicast transport) and/or forward and replicate the MBS session data to multiple GTP-u peers (using unicast transport)</w:t>
      </w:r>
      <w:r>
        <w:rPr>
          <w:lang w:val="en-US"/>
        </w:rPr>
        <w:t>.</w:t>
      </w:r>
    </w:p>
    <w:p w14:paraId="5BAB7861" w14:textId="77777777" w:rsidR="00885221" w:rsidRDefault="00885221" w:rsidP="00885221">
      <w:pPr>
        <w:pStyle w:val="B2"/>
        <w:rPr>
          <w:lang w:val="en-US"/>
        </w:rPr>
      </w:pPr>
      <w:r>
        <w:rPr>
          <w:lang w:val="en-US"/>
        </w:rPr>
        <w:t>-</w:t>
      </w:r>
      <w:r>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5C360C89" w14:textId="77777777" w:rsidR="00885221" w:rsidRDefault="00885221" w:rsidP="00885221">
      <w:pPr>
        <w:pStyle w:val="NO"/>
        <w:rPr>
          <w:lang w:val="en-US"/>
        </w:rPr>
      </w:pPr>
      <w:r>
        <w:rPr>
          <w:lang w:val="en-US"/>
        </w:rPr>
        <w:t>NOTE 1:</w:t>
      </w:r>
      <w:r>
        <w:rPr>
          <w:lang w:val="en-US"/>
        </w:rPr>
        <w:tab/>
        <w:t>Buffering refers here to the buffering of the packet in the UP function. The UP function is instructed to forward DL packets to the CP function when applying buffering in the CP function. See clause 5.3.1.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047C22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21ADBD18"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w:t>
      </w:r>
      <w:r w:rsidR="00D77DBB">
        <w:rPr>
          <w:lang w:val="en-US"/>
        </w:rPr>
        <w:t>n</w:t>
      </w:r>
      <w:r w:rsidRPr="00441CD0">
        <w:rPr>
          <w:lang w:val="en-US"/>
        </w:rPr>
        <w:t xml:space="preserve"> N4 session established for a</w:t>
      </w:r>
      <w:r w:rsidR="00D77DBB">
        <w:rPr>
          <w:lang w:val="en-US"/>
        </w:rPr>
        <w:t>n</w:t>
      </w:r>
      <w:r w:rsidRPr="00441CD0">
        <w:rPr>
          <w:lang w:val="en-US"/>
        </w:rPr>
        <w:t xml:space="preserve"> MA PDU session as a</w:t>
      </w:r>
      <w:r w:rsidR="00D77DBB">
        <w:rPr>
          <w:lang w:val="en-US"/>
        </w:rPr>
        <w:t>n</w:t>
      </w:r>
      <w:r w:rsidRPr="00441CD0">
        <w:rPr>
          <w:lang w:val="en-US"/>
        </w:rPr>
        <w:t xml:space="preserve"> MAR contains two FARs for 3GPP and non-3GPP respectively.</w:t>
      </w:r>
    </w:p>
    <w:p w14:paraId="2CCFE494" w14:textId="182EF7EF" w:rsidR="00EE5860" w:rsidRPr="00441CD0" w:rsidRDefault="00EE5860" w:rsidP="00EE5860">
      <w:pPr>
        <w:rPr>
          <w:lang w:val="en-US"/>
        </w:rPr>
      </w:pPr>
      <w:r w:rsidRPr="00441CD0">
        <w:rPr>
          <w:lang w:val="en-US"/>
        </w:rPr>
        <w:t>A FAR, a QER, a</w:t>
      </w:r>
      <w:r w:rsidR="00D77DBB">
        <w:rPr>
          <w:lang w:val="en-US"/>
        </w:rPr>
        <w:t>n</w:t>
      </w:r>
      <w:r w:rsidRPr="00441CD0">
        <w:rPr>
          <w:lang w:val="en-US"/>
        </w:rPr>
        <w:t xml:space="preserve"> URR and a</w:t>
      </w:r>
      <w:r w:rsidR="00D77DBB">
        <w:rPr>
          <w:lang w:val="en-US"/>
        </w:rPr>
        <w:t>n</w:t>
      </w:r>
      <w:r w:rsidRPr="00441CD0">
        <w:rPr>
          <w:lang w:val="en-US"/>
        </w:rPr>
        <w:t xml:space="preserve">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20485132" w14:textId="77777777" w:rsidR="003F4F92" w:rsidRDefault="003F4F92" w:rsidP="003F4F92">
      <w:pPr>
        <w:rPr>
          <w:lang w:val="en-US"/>
        </w:rPr>
      </w:pPr>
      <w:bookmarkStart w:id="287" w:name="_Toc19717045"/>
      <w:bookmarkStart w:id="288" w:name="_Toc27490502"/>
      <w:bookmarkStart w:id="289" w:name="_Toc27556795"/>
      <w:bookmarkStart w:id="290" w:name="_Toc27723712"/>
      <w:bookmarkStart w:id="291" w:name="_Toc36030776"/>
      <w:bookmarkStart w:id="292" w:name="_Toc36042696"/>
      <w:bookmarkStart w:id="293" w:name="_Toc36814020"/>
      <w:bookmarkStart w:id="294" w:name="_Toc44688864"/>
      <w:bookmarkStart w:id="295" w:name="_Toc44923618"/>
      <w:bookmarkStart w:id="296" w:name="_Toc51860586"/>
      <w:bookmarkStart w:id="297" w:name="_Toc57930353"/>
      <w:bookmarkStart w:id="298" w:name="_Toc57930983"/>
      <w:r>
        <w:rPr>
          <w:lang w:val="en-US"/>
        </w:rPr>
        <w:t>The following principles shall apply for the provisioning of PDRs in the UP function:</w:t>
      </w:r>
    </w:p>
    <w:p w14:paraId="115FA756" w14:textId="77777777" w:rsidR="003F4F92" w:rsidRDefault="003F4F92" w:rsidP="003F4F92">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DA33C40" w14:textId="77777777" w:rsidR="003F4F92" w:rsidRDefault="003F4F92" w:rsidP="003F4F92">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1A4B2AF6" w14:textId="77777777" w:rsidR="003F4F92" w:rsidRDefault="003F4F92" w:rsidP="003F4F92">
      <w:pPr>
        <w:pStyle w:val="B1"/>
      </w:pPr>
      <w:r>
        <w:lastRenderedPageBreak/>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50BBCC53" w14:textId="368CACB2" w:rsidR="003F4F92" w:rsidRDefault="003F4F92" w:rsidP="003F4F92">
      <w:pPr>
        <w:pStyle w:val="B1"/>
      </w:pPr>
      <w:r>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713093FA" w14:textId="77777777" w:rsidR="003F4F92" w:rsidRDefault="003F4F92" w:rsidP="003F4F92">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6FA9D82D" w14:textId="77777777" w:rsidR="003F4F92" w:rsidRDefault="003F4F92" w:rsidP="003F4F92">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848D203" w14:textId="028F1CBE" w:rsidR="00317AC2" w:rsidRDefault="003F4F92" w:rsidP="00317AC2">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0D82A6E2" w14:textId="228AB06D" w:rsidR="00317AC2" w:rsidRDefault="00317AC2" w:rsidP="00317AC2">
      <w:pPr>
        <w:pStyle w:val="B1"/>
      </w:pPr>
      <w:r>
        <w:t>-</w:t>
      </w:r>
      <w:r>
        <w:tab/>
        <w:t>different downlink PDRs of different PFCP sessions, with a PDI including the MBS Session Identifier, may overlap. The UPF shall proceed with the look-up of other PDRs of other PFCP sessions with the same MBS Session Identifier matching the packets. This is used for multicast MBS services in 5GS using 5GC Individual Traffic Delivery (see clause 5.</w:t>
      </w:r>
      <w:r w:rsidR="007D1185">
        <w:t>34</w:t>
      </w:r>
      <w:r>
        <w:t>).</w:t>
      </w:r>
    </w:p>
    <w:p w14:paraId="1626EA10" w14:textId="1134A984" w:rsidR="003F4F92" w:rsidRDefault="003F4F92" w:rsidP="003F4F92">
      <w:pPr>
        <w:rPr>
          <w:lang w:val="en-US"/>
        </w:rPr>
      </w:pPr>
      <w:r>
        <w:rPr>
          <w:lang w:val="en-US"/>
        </w:rPr>
        <w:t>On receipt of a user plane packet, the UP function shall perform a lookup of the provisioned PDRs in the UP function to identify only one PDR in a PFCP session according to the following steps:</w:t>
      </w:r>
    </w:p>
    <w:p w14:paraId="6DEE1BA9" w14:textId="77777777" w:rsidR="003F4F92" w:rsidRDefault="003F4F92" w:rsidP="003F4F92">
      <w:pPr>
        <w:pStyle w:val="B1"/>
        <w:rPr>
          <w:lang w:val="x-none"/>
        </w:rPr>
      </w:pPr>
      <w:r>
        <w:t>-</w:t>
      </w:r>
      <w:r>
        <w:tab/>
        <w:t>identify first the PFCP session to which the packet corresponds; and</w:t>
      </w:r>
    </w:p>
    <w:p w14:paraId="62A816E8" w14:textId="4AE9E671" w:rsidR="003F4F92" w:rsidRDefault="003F4F92" w:rsidP="003F4F92">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583AD80" w14:textId="019507A5" w:rsidR="003F4F92" w:rsidRDefault="003F4F92" w:rsidP="003F4F92">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07A404EF" w14:textId="77777777" w:rsidR="003F4F92" w:rsidRDefault="003F4F92" w:rsidP="003F4F92">
      <w:pPr>
        <w:rPr>
          <w:lang w:val="en-US"/>
        </w:rPr>
      </w:pPr>
      <w:r>
        <w:rPr>
          <w:lang w:val="en-US"/>
        </w:rPr>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3A5DFAD9" w14:textId="2FB58A8D" w:rsidR="003F4F92" w:rsidRDefault="003F4F92" w:rsidP="003F4F92">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426D2F3F" w14:textId="77777777" w:rsidR="003F4F92" w:rsidRDefault="003F4F92" w:rsidP="003F4F92">
      <w:r>
        <w:t>When one or more pre-defined PDR(s) are activated for a given PDR (see clause 5.19), an incoming packet matches the PDR if it matches one of activated pre-defined PDR(s).</w:t>
      </w:r>
    </w:p>
    <w:p w14:paraId="71BA6A9C" w14:textId="77777777" w:rsidR="003F4F92" w:rsidRDefault="003F4F92" w:rsidP="003F4F92">
      <w:pPr>
        <w:rPr>
          <w:lang w:val="en-US"/>
        </w:rPr>
      </w:pPr>
      <w:r>
        <w:rPr>
          <w:lang w:val="en-US"/>
        </w:rPr>
        <w:t>The UP function should drop packets unmatched by any PDRs.</w:t>
      </w:r>
    </w:p>
    <w:p w14:paraId="1798E400" w14:textId="77777777" w:rsidR="003F4F92" w:rsidRDefault="003F4F92" w:rsidP="003F4F92">
      <w:pPr>
        <w:rPr>
          <w:lang w:val="en-US"/>
        </w:rPr>
      </w:pPr>
      <w:r>
        <w:rPr>
          <w:lang w:val="en-US"/>
        </w:rPr>
        <w:t>The packet processing flow in the UP function is illustrated in Figure 5.2.1-1.</w:t>
      </w:r>
    </w:p>
    <w:p w14:paraId="5F6F9B41" w14:textId="77777777" w:rsidR="003F4F92" w:rsidRDefault="003F4F92" w:rsidP="003F4F92">
      <w:pPr>
        <w:pStyle w:val="TH"/>
      </w:pPr>
      <w:r>
        <w:object w:dxaOrig="10830" w:dyaOrig="4390" w14:anchorId="53E8AD2C">
          <v:shape id="_x0000_i1029" type="#_x0000_t75" style="width:541.5pt;height:219.5pt" o:ole="">
            <v:imagedata r:id="rId16" o:title=""/>
          </v:shape>
          <o:OLEObject Type="Embed" ProgID="VisioViewer.Viewer.1" ShapeID="_x0000_i1029" DrawAspect="Content" ObjectID="_1708950477" r:id="rId17"/>
        </w:object>
      </w:r>
    </w:p>
    <w:p w14:paraId="57A402D9" w14:textId="77777777" w:rsidR="003F4F92" w:rsidRDefault="003F4F92" w:rsidP="003F4F92">
      <w:pPr>
        <w:pStyle w:val="TF"/>
        <w:rPr>
          <w:lang w:val="en-US"/>
        </w:rPr>
      </w:pPr>
      <w:r>
        <w:t xml:space="preserve">Figure </w:t>
      </w:r>
      <w:r>
        <w:rPr>
          <w:lang w:val="en-US"/>
        </w:rPr>
        <w:t>5.2</w:t>
      </w:r>
      <w:r>
        <w:t>.1-1: Packet processing flow in the UP function</w:t>
      </w:r>
    </w:p>
    <w:p w14:paraId="4A0E30CC" w14:textId="77777777" w:rsidR="003F4F92" w:rsidRDefault="003F4F92" w:rsidP="003F4F92">
      <w:pPr>
        <w:rPr>
          <w:lang w:val="en-US"/>
        </w:rPr>
      </w:pPr>
      <w:r>
        <w:rPr>
          <w:lang w:val="en-US"/>
        </w:rPr>
        <w:t>At the deletion of a PFCP session, the UP function shall delete the PFCP session context and all the associated non-preconfigured rules.</w:t>
      </w:r>
    </w:p>
    <w:p w14:paraId="1D72E684" w14:textId="470A4505" w:rsidR="003F4F92" w:rsidRDefault="003F4F92" w:rsidP="003F4F92">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5C0218B6" w14:textId="77777777" w:rsidR="003F4F92" w:rsidRDefault="003F4F92" w:rsidP="003F4F92">
      <w:pPr>
        <w:rPr>
          <w:lang w:val="en-US"/>
        </w:rPr>
      </w:pPr>
      <w:r>
        <w:rPr>
          <w:lang w:val="en-US"/>
        </w:rPr>
        <w:t>A UP Function controlled by multiple CP functions shall handle Rule IDs from the different CP functions independently from each other.</w:t>
      </w:r>
    </w:p>
    <w:p w14:paraId="577AF840" w14:textId="77777777" w:rsidR="003F4F92" w:rsidRDefault="003F4F92" w:rsidP="003F4F92">
      <w:pPr>
        <w:rPr>
          <w:noProof/>
          <w:lang w:val="en-US"/>
        </w:rPr>
      </w:pPr>
      <w:r>
        <w:rPr>
          <w:noProof/>
          <w:lang w:val="en-US"/>
        </w:rPr>
        <w:t>Rule ID used for PDR, FAR, BAR, QER, URR or MAR is uniquely identifying a rule of the corresponding rule type within a session.</w:t>
      </w:r>
    </w:p>
    <w:p w14:paraId="23928BF0" w14:textId="77777777" w:rsidR="003F4F92" w:rsidRDefault="003F4F92" w:rsidP="003F4F92">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1A3E8D">
      <w:pPr>
        <w:pStyle w:val="Heading3"/>
        <w:rPr>
          <w:lang w:val="en-US"/>
        </w:rPr>
      </w:pPr>
      <w:bookmarkStart w:id="299" w:name="_Toc98235505"/>
      <w:r w:rsidRPr="00441CD0">
        <w:rPr>
          <w:lang w:val="en-US"/>
        </w:rPr>
        <w:t>5.2.1A</w:t>
      </w:r>
      <w:r w:rsidRPr="00441CD0">
        <w:rPr>
          <w:lang w:val="en-US"/>
        </w:rPr>
        <w:tab/>
        <w:t>Packet Detection Rule Handling</w:t>
      </w:r>
      <w:bookmarkEnd w:id="287"/>
      <w:bookmarkEnd w:id="288"/>
      <w:bookmarkEnd w:id="289"/>
      <w:bookmarkEnd w:id="290"/>
      <w:bookmarkEnd w:id="291"/>
      <w:bookmarkEnd w:id="292"/>
      <w:bookmarkEnd w:id="293"/>
      <w:bookmarkEnd w:id="294"/>
      <w:bookmarkEnd w:id="295"/>
      <w:bookmarkEnd w:id="296"/>
      <w:bookmarkEnd w:id="297"/>
      <w:bookmarkEnd w:id="298"/>
      <w:bookmarkEnd w:id="299"/>
    </w:p>
    <w:p w14:paraId="5D727CB5" w14:textId="77777777" w:rsidR="00EE5860" w:rsidRPr="00441CD0" w:rsidRDefault="00EE5860" w:rsidP="001A3E8D">
      <w:pPr>
        <w:pStyle w:val="Heading4"/>
        <w:rPr>
          <w:lang w:val="en-US"/>
        </w:rPr>
      </w:pPr>
      <w:bookmarkStart w:id="300" w:name="_Toc19717046"/>
      <w:bookmarkStart w:id="301" w:name="_Toc27490503"/>
      <w:bookmarkStart w:id="302" w:name="_Toc27556796"/>
      <w:bookmarkStart w:id="303" w:name="_Toc27723713"/>
      <w:bookmarkStart w:id="304" w:name="_Toc36030777"/>
      <w:bookmarkStart w:id="305" w:name="_Toc36042697"/>
      <w:bookmarkStart w:id="306" w:name="_Toc36814021"/>
      <w:bookmarkStart w:id="307" w:name="_Toc44688865"/>
      <w:bookmarkStart w:id="308" w:name="_Toc44923619"/>
      <w:bookmarkStart w:id="309" w:name="_Toc51860587"/>
      <w:bookmarkStart w:id="310" w:name="_Toc57930354"/>
      <w:bookmarkStart w:id="311" w:name="_Toc57930984"/>
      <w:bookmarkStart w:id="312" w:name="_Toc98235506"/>
      <w:r w:rsidRPr="00441CD0">
        <w:rPr>
          <w:lang w:val="en-US"/>
        </w:rPr>
        <w:t>5.2.1A.1</w:t>
      </w:r>
      <w:r w:rsidRPr="00441CD0">
        <w:rPr>
          <w:lang w:val="en-US"/>
        </w:rP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58DB37" w:rsidR="00EE5860" w:rsidRPr="00441CD0" w:rsidRDefault="00EE5860" w:rsidP="00EE5860">
      <w:pPr>
        <w:pStyle w:val="B1"/>
        <w:rPr>
          <w:lang w:val="en-US"/>
        </w:rPr>
      </w:pPr>
      <w:r w:rsidRPr="00441CD0">
        <w:rPr>
          <w:lang w:val="en-US"/>
        </w:rPr>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(s)</w:t>
      </w:r>
      <w:r w:rsidR="00DC3AED" w:rsidRPr="00DC3AED">
        <w:rPr>
          <w:lang w:val="en-US"/>
        </w:rPr>
        <w:t>,</w:t>
      </w:r>
      <w:r w:rsidRPr="00441CD0">
        <w:rPr>
          <w:lang w:val="en-US"/>
        </w:rPr>
        <w:t xml:space="preserve">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00DC3AED" w:rsidRPr="00DC3AED">
        <w:rPr>
          <w:lang w:val="en-US"/>
        </w:rPr>
        <w:t xml:space="preserve"> and/or DNS Query Filter(s)</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lastRenderedPageBreak/>
        <w:t>NOTE:</w:t>
      </w:r>
      <w:r w:rsidRPr="00441CD0">
        <w:rPr>
          <w:lang w:val="en-US"/>
        </w:rPr>
        <w:tab/>
        <w:t>A Traffic Endpoint can correspond to a GTP-u endpoint, an SGi or an N6 endpoint.</w:t>
      </w:r>
    </w:p>
    <w:p w14:paraId="770CC46A" w14:textId="77777777" w:rsidR="00EE5860" w:rsidRPr="00441CD0" w:rsidRDefault="00EE5860" w:rsidP="001A3E8D">
      <w:pPr>
        <w:pStyle w:val="Heading4"/>
      </w:pPr>
      <w:bookmarkStart w:id="313" w:name="_Toc19717047"/>
      <w:bookmarkStart w:id="314" w:name="_Toc27490504"/>
      <w:bookmarkStart w:id="315" w:name="_Toc27556797"/>
      <w:bookmarkStart w:id="316" w:name="_Toc27723714"/>
      <w:bookmarkStart w:id="317" w:name="_Toc36030778"/>
      <w:bookmarkStart w:id="318" w:name="_Toc36042698"/>
      <w:bookmarkStart w:id="319" w:name="_Toc36814022"/>
      <w:bookmarkStart w:id="320" w:name="_Toc44688866"/>
      <w:bookmarkStart w:id="321" w:name="_Toc44923620"/>
      <w:bookmarkStart w:id="322" w:name="_Toc51860588"/>
      <w:bookmarkStart w:id="323" w:name="_Toc57930355"/>
      <w:bookmarkStart w:id="324" w:name="_Toc57930985"/>
      <w:bookmarkStart w:id="325" w:name="_Toc98235507"/>
      <w:r w:rsidRPr="00441CD0">
        <w:t>5.2.1A.2</w:t>
      </w:r>
      <w:r w:rsidRPr="00441CD0">
        <w:tab/>
        <w:t>PDI Optimization</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3FD816C9" w14:textId="4BD23E8C" w:rsidR="00EE5860" w:rsidRPr="00441CD0" w:rsidRDefault="00801D44" w:rsidP="00EE5860">
      <w:pPr>
        <w:rPr>
          <w:lang w:val="en-US"/>
        </w:rPr>
      </w:pPr>
      <w:r>
        <w:rPr>
          <w:lang w:val="en-US"/>
        </w:rPr>
        <w:t>The PDI Optimization feature should be supported by CP and UP functions complying</w:t>
      </w:r>
      <w:r>
        <w:t xml:space="preserve"> with this release of the specification</w:t>
      </w:r>
      <w:r>
        <w:rPr>
          <w:lang w:val="en-US"/>
        </w:rPr>
        <w:t>.</w:t>
      </w:r>
      <w:r w:rsidR="00EE5860" w:rsidRPr="00441CD0">
        <w:rPr>
          <w:lang w:val="en-US"/>
        </w:rPr>
        <w:t xml:space="preserve">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1A3E8D">
      <w:pPr>
        <w:pStyle w:val="Heading4"/>
      </w:pPr>
      <w:bookmarkStart w:id="326" w:name="_Toc19717048"/>
      <w:bookmarkStart w:id="327" w:name="_Toc27490505"/>
      <w:bookmarkStart w:id="328" w:name="_Toc27556798"/>
      <w:bookmarkStart w:id="329" w:name="_Toc27723715"/>
      <w:bookmarkStart w:id="330" w:name="_Toc36030779"/>
      <w:bookmarkStart w:id="331" w:name="_Toc36042699"/>
      <w:bookmarkStart w:id="332" w:name="_Toc36814023"/>
      <w:bookmarkStart w:id="333" w:name="_Toc44688867"/>
      <w:bookmarkStart w:id="334" w:name="_Toc44923621"/>
      <w:bookmarkStart w:id="335" w:name="_Toc51860589"/>
      <w:bookmarkStart w:id="336" w:name="_Toc57930356"/>
      <w:bookmarkStart w:id="337" w:name="_Toc57930986"/>
      <w:bookmarkStart w:id="338" w:name="_Toc98235508"/>
      <w:r w:rsidRPr="00441CD0">
        <w:t>5.2.1A</w:t>
      </w:r>
      <w:r w:rsidRPr="0067687A">
        <w:rPr>
          <w:lang w:val="en-US"/>
        </w:rPr>
        <w:t>.2A</w:t>
      </w:r>
      <w:r w:rsidRPr="00441CD0">
        <w:tab/>
        <w:t>Provisioning of SDF filters</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1A3E8D">
      <w:pPr>
        <w:pStyle w:val="Heading4"/>
        <w:rPr>
          <w:lang w:val="x-none"/>
        </w:rPr>
      </w:pPr>
      <w:bookmarkStart w:id="339" w:name="_Toc19717049"/>
      <w:bookmarkStart w:id="340" w:name="_Toc27490506"/>
      <w:bookmarkStart w:id="341" w:name="_Toc27556799"/>
      <w:bookmarkStart w:id="342" w:name="_Toc27723716"/>
      <w:bookmarkStart w:id="343" w:name="_Toc36030780"/>
      <w:bookmarkStart w:id="344" w:name="_Toc36042700"/>
      <w:bookmarkStart w:id="345" w:name="_Toc36814024"/>
      <w:bookmarkStart w:id="346" w:name="_Toc44688868"/>
      <w:bookmarkStart w:id="347" w:name="_Toc44923622"/>
      <w:bookmarkStart w:id="348" w:name="_Toc51860590"/>
      <w:bookmarkStart w:id="349" w:name="_Toc57930357"/>
      <w:bookmarkStart w:id="350" w:name="_Toc57930987"/>
      <w:bookmarkStart w:id="351" w:name="_Toc98235509"/>
      <w:r w:rsidRPr="00441CD0">
        <w:lastRenderedPageBreak/>
        <w:t>5.2.1A</w:t>
      </w:r>
      <w:r w:rsidRPr="0067687A">
        <w:rPr>
          <w:lang w:val="en-US"/>
        </w:rPr>
        <w:t>.3</w:t>
      </w:r>
      <w:r w:rsidRPr="00441CD0">
        <w:tab/>
        <w:t>Bidirectional SDF Filters</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1A3E8D">
      <w:pPr>
        <w:pStyle w:val="Heading4"/>
      </w:pPr>
      <w:bookmarkStart w:id="352" w:name="_Toc19717050"/>
      <w:bookmarkStart w:id="353" w:name="_Toc27490507"/>
      <w:bookmarkStart w:id="354" w:name="_Toc27556800"/>
      <w:bookmarkStart w:id="355" w:name="_Toc27723717"/>
      <w:bookmarkStart w:id="356" w:name="_Toc36030781"/>
      <w:bookmarkStart w:id="357" w:name="_Toc36042701"/>
      <w:bookmarkStart w:id="358" w:name="_Toc36814025"/>
      <w:bookmarkStart w:id="359" w:name="_Toc44688869"/>
      <w:bookmarkStart w:id="360" w:name="_Toc44923623"/>
      <w:bookmarkStart w:id="361" w:name="_Toc51860591"/>
      <w:bookmarkStart w:id="362" w:name="_Toc57930358"/>
      <w:bookmarkStart w:id="363" w:name="_Toc57930988"/>
      <w:bookmarkStart w:id="364" w:name="_Toc98235510"/>
      <w:r w:rsidRPr="00441CD0">
        <w:t>5.2.1A</w:t>
      </w:r>
      <w:r w:rsidRPr="0067687A">
        <w:rPr>
          <w:lang w:val="en-US"/>
        </w:rPr>
        <w:t>.4</w:t>
      </w:r>
      <w:r w:rsidRPr="00441CD0">
        <w:tab/>
        <w:t>Application detection with PFD</w:t>
      </w:r>
      <w:bookmarkEnd w:id="352"/>
      <w:bookmarkEnd w:id="353"/>
      <w:bookmarkEnd w:id="354"/>
      <w:bookmarkEnd w:id="355"/>
      <w:bookmarkEnd w:id="356"/>
      <w:bookmarkEnd w:id="357"/>
      <w:bookmarkEnd w:id="358"/>
      <w:bookmarkEnd w:id="359"/>
      <w:bookmarkEnd w:id="360"/>
      <w:bookmarkEnd w:id="361"/>
      <w:bookmarkEnd w:id="362"/>
      <w:bookmarkEnd w:id="363"/>
      <w:bookmarkEnd w:id="364"/>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p>
    <w:p w14:paraId="21F8A88B" w14:textId="77777777" w:rsidR="00EE5860" w:rsidRPr="00441CD0" w:rsidRDefault="00EE5860" w:rsidP="001A3E8D">
      <w:pPr>
        <w:pStyle w:val="Heading3"/>
        <w:rPr>
          <w:lang w:val="en-US"/>
        </w:rPr>
      </w:pPr>
      <w:bookmarkStart w:id="365" w:name="_Toc19717051"/>
      <w:bookmarkStart w:id="366" w:name="_Toc27490508"/>
      <w:bookmarkStart w:id="367" w:name="_Toc27556801"/>
      <w:bookmarkStart w:id="368" w:name="_Toc27723718"/>
      <w:bookmarkStart w:id="369" w:name="_Toc36030782"/>
      <w:bookmarkStart w:id="370" w:name="_Toc36042702"/>
      <w:bookmarkStart w:id="371" w:name="_Toc36814026"/>
      <w:bookmarkStart w:id="372" w:name="_Toc44688870"/>
      <w:bookmarkStart w:id="373" w:name="_Toc44923624"/>
      <w:bookmarkStart w:id="374" w:name="_Toc51860592"/>
      <w:bookmarkStart w:id="375" w:name="_Toc57930359"/>
      <w:bookmarkStart w:id="376" w:name="_Toc57930989"/>
      <w:bookmarkStart w:id="377" w:name="_Toc98235511"/>
      <w:r w:rsidRPr="00441CD0">
        <w:rPr>
          <w:lang w:val="en-US"/>
        </w:rPr>
        <w:t>5.2.2</w:t>
      </w:r>
      <w:r w:rsidRPr="00441CD0">
        <w:rPr>
          <w:lang w:val="en-US"/>
        </w:rPr>
        <w:tab/>
        <w:t>Usage Reporting Rule Handling</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5B669B5C" w14:textId="77777777" w:rsidR="00EE5860" w:rsidRPr="00441CD0" w:rsidRDefault="00EE5860" w:rsidP="001A3E8D">
      <w:pPr>
        <w:pStyle w:val="Heading4"/>
        <w:rPr>
          <w:lang w:val="en-US"/>
        </w:rPr>
      </w:pPr>
      <w:bookmarkStart w:id="378" w:name="_Toc19717052"/>
      <w:bookmarkStart w:id="379" w:name="_Toc27490509"/>
      <w:bookmarkStart w:id="380" w:name="_Toc27556802"/>
      <w:bookmarkStart w:id="381" w:name="_Toc27723719"/>
      <w:bookmarkStart w:id="382" w:name="_Toc36030783"/>
      <w:bookmarkStart w:id="383" w:name="_Toc36042703"/>
      <w:bookmarkStart w:id="384" w:name="_Toc36814027"/>
      <w:bookmarkStart w:id="385" w:name="_Toc44688871"/>
      <w:bookmarkStart w:id="386" w:name="_Toc44923625"/>
      <w:bookmarkStart w:id="387" w:name="_Toc51860593"/>
      <w:bookmarkStart w:id="388" w:name="_Toc57930360"/>
      <w:bookmarkStart w:id="389" w:name="_Toc57930990"/>
      <w:bookmarkStart w:id="390" w:name="_Toc98235512"/>
      <w:r w:rsidRPr="00441CD0">
        <w:rPr>
          <w:lang w:val="en-US"/>
        </w:rPr>
        <w:t>5.2.2.1</w:t>
      </w:r>
      <w:r w:rsidRPr="00441CD0">
        <w:rPr>
          <w:lang w:val="en-US"/>
        </w:rPr>
        <w:tab/>
        <w:t>General</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1A3E8D">
      <w:pPr>
        <w:pStyle w:val="Heading4"/>
        <w:rPr>
          <w:lang w:val="en-US"/>
        </w:rPr>
      </w:pPr>
      <w:bookmarkStart w:id="391" w:name="_Toc19717053"/>
      <w:bookmarkStart w:id="392" w:name="_Toc27490510"/>
      <w:bookmarkStart w:id="393" w:name="_Toc27556803"/>
      <w:bookmarkStart w:id="394" w:name="_Toc27723720"/>
      <w:bookmarkStart w:id="395" w:name="_Toc36030784"/>
      <w:bookmarkStart w:id="396" w:name="_Toc36042704"/>
      <w:bookmarkStart w:id="397" w:name="_Toc36814028"/>
      <w:bookmarkStart w:id="398" w:name="_Toc44688872"/>
      <w:bookmarkStart w:id="399" w:name="_Toc44923626"/>
      <w:bookmarkStart w:id="400" w:name="_Toc51860594"/>
      <w:bookmarkStart w:id="401" w:name="_Toc57930361"/>
      <w:bookmarkStart w:id="402" w:name="_Toc57930991"/>
      <w:bookmarkStart w:id="403" w:name="_Toc98235513"/>
      <w:r w:rsidRPr="00441CD0">
        <w:rPr>
          <w:lang w:val="en-US"/>
        </w:rPr>
        <w:lastRenderedPageBreak/>
        <w:t>5.2.2.2</w:t>
      </w:r>
      <w:r w:rsidRPr="00441CD0">
        <w:rPr>
          <w:lang w:val="en-US"/>
        </w:rPr>
        <w:tab/>
        <w:t>Provisioning of Usage Reporting Rule in the UP function</w:t>
      </w:r>
      <w:bookmarkEnd w:id="391"/>
      <w:bookmarkEnd w:id="392"/>
      <w:bookmarkEnd w:id="393"/>
      <w:bookmarkEnd w:id="394"/>
      <w:bookmarkEnd w:id="395"/>
      <w:bookmarkEnd w:id="396"/>
      <w:bookmarkEnd w:id="397"/>
      <w:bookmarkEnd w:id="398"/>
      <w:bookmarkEnd w:id="399"/>
      <w:bookmarkEnd w:id="400"/>
      <w:bookmarkEnd w:id="401"/>
      <w:bookmarkEnd w:id="402"/>
      <w:bookmarkEnd w:id="403"/>
    </w:p>
    <w:p w14:paraId="3A807F0A" w14:textId="77777777" w:rsidR="00EE5860" w:rsidRPr="00441CD0" w:rsidRDefault="00EE5860" w:rsidP="001A3E8D">
      <w:pPr>
        <w:pStyle w:val="Heading5"/>
        <w:rPr>
          <w:lang w:val="x-none" w:eastAsia="zh-CN"/>
        </w:rPr>
      </w:pPr>
      <w:bookmarkStart w:id="404" w:name="_Toc19717054"/>
      <w:bookmarkStart w:id="405" w:name="_Toc27490511"/>
      <w:bookmarkStart w:id="406" w:name="_Toc27556804"/>
      <w:bookmarkStart w:id="407" w:name="_Toc27723721"/>
      <w:bookmarkStart w:id="408" w:name="_Toc36030785"/>
      <w:bookmarkStart w:id="409" w:name="_Toc36042705"/>
      <w:bookmarkStart w:id="410" w:name="_Toc36814029"/>
      <w:bookmarkStart w:id="411" w:name="_Toc44688873"/>
      <w:bookmarkStart w:id="412" w:name="_Toc44923627"/>
      <w:bookmarkStart w:id="413" w:name="_Toc51860595"/>
      <w:bookmarkStart w:id="414" w:name="_Toc57930362"/>
      <w:bookmarkStart w:id="415" w:name="_Toc57930992"/>
      <w:bookmarkStart w:id="416" w:name="_Toc98235514"/>
      <w:r w:rsidRPr="00441CD0">
        <w:rPr>
          <w:lang w:eastAsia="zh-CN"/>
        </w:rPr>
        <w:t>5.2.2.2.1</w:t>
      </w:r>
      <w:r w:rsidRPr="00441CD0">
        <w:rPr>
          <w:lang w:eastAsia="zh-CN"/>
        </w:rPr>
        <w:tab/>
        <w:t>General</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5242FB0A"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563D6A7E"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r w:rsidR="00B3403F">
        <w:rPr>
          <w:lang w:val="en-US"/>
        </w:rPr>
        <w:t>;</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a Measurement Information with the "Immediate Start Time Metering" flag set to "1", to request the UP function to start time metering immediately at receiving the flag; otherwise, the UP function shall start time metering when the first packet is received; and/or</w:t>
      </w:r>
    </w:p>
    <w:p w14:paraId="319A01ED" w14:textId="7BF043FB" w:rsidR="00EE5860" w:rsidRPr="00441CD0" w:rsidRDefault="00EE5860" w:rsidP="00EE5860">
      <w:pPr>
        <w:pStyle w:val="B1"/>
        <w:rPr>
          <w:lang w:val="x-none" w:eastAsia="zh-CN"/>
        </w:rPr>
      </w:pPr>
      <w:r w:rsidRPr="00441CD0">
        <w:rPr>
          <w:lang w:val="en-US"/>
        </w:rPr>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BC600A">
        <w:rPr>
          <w:lang w:val="en-US"/>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5pt;height:145.5pt" o:ole="">
            <v:imagedata r:id="rId18" o:title=""/>
          </v:shape>
          <o:OLEObject Type="Embed" ProgID="VisioViewer.Viewer.1" ShapeID="_x0000_i1030" DrawAspect="Content" ObjectID="_1708950478" r:id="rId19"/>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7.5pt;height:164.5pt" o:ole="">
            <v:imagedata r:id="rId20" o:title=""/>
          </v:shape>
          <o:OLEObject Type="Embed" ProgID="VisioViewer.Viewer.1" ShapeID="_x0000_i1031" DrawAspect="Content" ObjectID="_1708950479" r:id="rId21"/>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7.5pt;height:168pt" o:ole="">
            <v:imagedata r:id="rId22" o:title=""/>
          </v:shape>
          <o:OLEObject Type="Embed" ProgID="VisioViewer.Viewer.1" ShapeID="_x0000_i1032" DrawAspect="Content" ObjectID="_1708950480" r:id="rId23"/>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r w:rsidRPr="00222063">
        <w:rPr>
          <w:rFonts w:eastAsia="Batang"/>
          <w:noProof/>
          <w:lang w:eastAsia="ko-KR"/>
        </w:rPr>
        <w:t>In such a case, the CP function may set the reporting trigger for threshold (VOLTH/TIMTH/EVETH) and/or the reporting trigger for quota (VOLQU/TIMQU/EVEQU)) in the Reporting Triggers IE.</w:t>
      </w:r>
    </w:p>
    <w:p w14:paraId="5AF0AED4" w14:textId="4B6CF104"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2D66F19C"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614FA844"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0A1449">
      <w:pPr>
        <w:pStyle w:val="B1"/>
        <w:rPr>
          <w:lang w:val="en-US"/>
        </w:rPr>
      </w:pPr>
      <w:r w:rsidRPr="000A1449">
        <w:t>-</w:t>
      </w:r>
      <w:r w:rsidRPr="000A1449">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47F71431"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453B4372" w:rsidR="00EE5860" w:rsidRPr="00441CD0" w:rsidRDefault="00EE5860" w:rsidP="00EE5860">
      <w:pPr>
        <w:pStyle w:val="B2"/>
        <w:rPr>
          <w:lang w:val="en-US"/>
        </w:rPr>
      </w:pPr>
      <w:r w:rsidRPr="00441CD0">
        <w:rPr>
          <w:lang w:val="en-US"/>
        </w:rPr>
        <w:t>-</w:t>
      </w:r>
      <w:r w:rsidRPr="00441CD0">
        <w:rPr>
          <w:lang w:val="en-US"/>
        </w:rPr>
        <w:tab/>
        <w:t xml:space="preserve">shall indicate the usage up to the Monitoring time and usage after the Monitoring time in </w:t>
      </w:r>
      <w:r w:rsidR="004307AF">
        <w:rPr>
          <w:lang w:val="en-US"/>
        </w:rPr>
        <w:t xml:space="preserve">separate usage reports as specified in </w:t>
      </w:r>
      <w:r w:rsidR="00981985">
        <w:rPr>
          <w:lang w:val="en-US"/>
        </w:rPr>
        <w:t>clause 5</w:t>
      </w:r>
      <w:r w:rsidR="004307AF">
        <w:rPr>
          <w:lang w:val="en-US"/>
        </w:rPr>
        <w:t>.2.2.3.1</w:t>
      </w:r>
      <w:r w:rsidRPr="00441CD0">
        <w:rPr>
          <w:lang w:val="en-US"/>
        </w:rPr>
        <w:t>;</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160D1305" w14:textId="1306BA14" w:rsidR="00E50D07" w:rsidRDefault="00E50D07" w:rsidP="00E50D07">
      <w:r>
        <w:t>If the UP function indicated support of the Quota Action feature in the UP Function Features IE, w</w:t>
      </w:r>
      <w:r>
        <w:rPr>
          <w:lang w:val="en-US"/>
        </w:rPr>
        <w:t xml:space="preserve">hen the CP function provisions a Volume Quota or Time Quota or Event Quota in a URR, the CP function may also provision the "FAR ID for Quota Action" IE identifying the substitute FAR </w:t>
      </w:r>
      <w:r>
        <w:t xml:space="preserve">the UP function shall apply, for the traffic identified by the PDR to which the URR is associated, when exhausting any of these quotas. This FAR may require the UP function to drop the packets or buffer the packets or redirect the traffic towards a redirect destination as specified in </w:t>
      </w:r>
      <w:r w:rsidR="00075654">
        <w:t>clause 5</w:t>
      </w:r>
      <w:r>
        <w:t>.4.7.</w:t>
      </w:r>
    </w:p>
    <w:p w14:paraId="0E9F73B2" w14:textId="3E54531D" w:rsidR="00E50D07" w:rsidRDefault="00E50D07" w:rsidP="00E50D07">
      <w:r>
        <w:t xml:space="preserve">If the UP function has indicated support of the QUASF feature as specified in </w:t>
      </w:r>
      <w:r w:rsidR="00075654">
        <w:t>clause 8</w:t>
      </w:r>
      <w:r>
        <w:t>.2.25, and w</w:t>
      </w:r>
      <w:r>
        <w:rPr>
          <w:lang w:val="en-US"/>
        </w:rPr>
        <w:t xml:space="preserve">hen the CP function provisions a Volume Quota, Time Quota, or Event Quota in a URR, the CP function may also provision the </w:t>
      </w:r>
      <w:r>
        <w:t xml:space="preserve">Exempted </w:t>
      </w:r>
      <w:r>
        <w:rPr>
          <w:lang w:val="en-US"/>
        </w:rPr>
        <w:t xml:space="preserve">Application ID for Quota Action IE or the </w:t>
      </w:r>
      <w:r>
        <w:t xml:space="preserve">Exempted </w:t>
      </w:r>
      <w:r>
        <w:rPr>
          <w:lang w:val="en-US"/>
        </w:rPr>
        <w:t>SDF Filter for Quota Action IE, to instruct the UP function, that</w:t>
      </w:r>
      <w:r>
        <w:t xml:space="preserve"> traffic matching the associated PDR(s) </w:t>
      </w:r>
      <w:r>
        <w:rPr>
          <w:lang w:val="sv-SE"/>
        </w:rPr>
        <w:t xml:space="preserve">and </w:t>
      </w:r>
      <w:r>
        <w:t>matching the Application ID(s) or SDF Filter(s) shall be handled based on the FAR associated with the PDR as normal, even when the quota has been exhausted.</w:t>
      </w:r>
    </w:p>
    <w:p w14:paraId="16263514" w14:textId="10BE8A47" w:rsidR="00E50D07" w:rsidRDefault="00E50D07" w:rsidP="00E50D07">
      <w:pPr>
        <w:pStyle w:val="NO"/>
      </w:pPr>
      <w:r w:rsidRPr="00075654">
        <w:rPr>
          <w:rFonts w:eastAsia="SimSun"/>
        </w:rPr>
        <w:t>NOTE 10:</w:t>
      </w:r>
      <w:r w:rsidRPr="00075654">
        <w:rPr>
          <w:rFonts w:eastAsia="SimSun"/>
        </w:rPr>
        <w:tab/>
      </w:r>
      <w:r>
        <w:t>The traffic forwarded after the quota has been exhausted need not to be measured.</w:t>
      </w:r>
    </w:p>
    <w:p w14:paraId="48D3683E" w14:textId="09FED859" w:rsidR="00EE5860" w:rsidRPr="00441CD0" w:rsidRDefault="00EE5860" w:rsidP="00EE5860">
      <w:pPr>
        <w:pStyle w:val="NO"/>
        <w:rPr>
          <w:lang w:val="en-US"/>
        </w:rPr>
      </w:pPr>
      <w:r w:rsidRPr="00441CD0">
        <w:lastRenderedPageBreak/>
        <w:t>NOTE</w:t>
      </w:r>
      <w:r w:rsidRPr="00441CD0">
        <w:rPr>
          <w:lang w:val="en-US"/>
        </w:rPr>
        <w:t xml:space="preserve"> </w:t>
      </w:r>
      <w:r>
        <w:rPr>
          <w:lang w:val="en-US"/>
        </w:rPr>
        <w:t>1</w:t>
      </w:r>
      <w:r w:rsidR="00E50D07">
        <w:rPr>
          <w:lang w:val="en-US"/>
        </w:rPr>
        <w:t>1</w:t>
      </w:r>
      <w:r w:rsidRPr="00441CD0">
        <w:rPr>
          <w:lang w:val="en-US"/>
        </w:rPr>
        <w:t>:</w:t>
      </w:r>
      <w:r w:rsidR="00075654">
        <w:rPr>
          <w:lang w:val="en-US"/>
        </w:rPr>
        <w:tab/>
      </w:r>
      <w:r w:rsidRPr="00441CD0">
        <w:rPr>
          <w:lang w:val="en-US"/>
        </w:rPr>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6CCE6D52"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65657BFB" w14:textId="77777777" w:rsidR="00693E30" w:rsidRPr="001A7CA8" w:rsidRDefault="00693E30" w:rsidP="00693E30">
      <w:pPr>
        <w:pStyle w:val="NO"/>
        <w:rPr>
          <w:rFonts w:eastAsia="Batang"/>
          <w:lang w:eastAsia="ko-KR"/>
        </w:rPr>
      </w:pPr>
      <w:r w:rsidRPr="001A7CA8">
        <w:rPr>
          <w:rFonts w:eastAsia="Batang"/>
          <w:lang w:eastAsia="ko-KR"/>
        </w:rPr>
        <w:t>NOTE 12:</w:t>
      </w:r>
      <w:r w:rsidRPr="001A7CA8">
        <w:rPr>
          <w:rFonts w:eastAsia="Batang"/>
          <w:lang w:eastAsia="ko-KR"/>
        </w:rPr>
        <w:tab/>
        <w:t>This can be used in a PGW-U for the PGW Pause of Charging procedure (see 3GPP TS 23.401 [14]).</w:t>
      </w:r>
    </w:p>
    <w:p w14:paraId="0152499E" w14:textId="47421C9F" w:rsidR="00693E30" w:rsidRPr="001A7CA8" w:rsidRDefault="00693E30" w:rsidP="00693E30">
      <w:r w:rsidRPr="001A7CA8">
        <w:rPr>
          <w:lang w:eastAsia="ko-KR"/>
        </w:rPr>
        <w:t xml:space="preserve">When the </w:t>
      </w:r>
      <w:r w:rsidRPr="001A7CA8">
        <w:t>NSPOC feature as specified in clause 5.30 is supported by the CP and UP function, the CP function may provision:</w:t>
      </w:r>
    </w:p>
    <w:p w14:paraId="4CDEE86C" w14:textId="3BD7B9DA" w:rsidR="00693E30" w:rsidRPr="001A7CA8" w:rsidRDefault="00693E30" w:rsidP="00693E30">
      <w:pPr>
        <w:pStyle w:val="B1"/>
      </w:pPr>
      <w:r w:rsidRPr="001A7CA8">
        <w:t>-</w:t>
      </w:r>
      <w:r w:rsidRPr="001A7CA8">
        <w:tab/>
        <w:t>a</w:t>
      </w:r>
      <w:r w:rsidR="00B3403F">
        <w:t>n</w:t>
      </w:r>
      <w:r w:rsidRPr="001A7CA8">
        <w:t xml:space="preserve"> Measurement Information with the 'Send Start Pause of Charging' Flag set to "1", to request the UP function (SGW-U or I/V-UPF) to send a Start Pause of Charging indication to the upstream GTP-U entity(s) when the Dropped DL Traffic Threshold is reached.</w:t>
      </w:r>
    </w:p>
    <w:p w14:paraId="1E874FA7" w14:textId="5E01BC0E" w:rsidR="00693E30" w:rsidRPr="001A7CA8" w:rsidRDefault="00693E30" w:rsidP="00693E30">
      <w:pPr>
        <w:pStyle w:val="B1"/>
      </w:pPr>
      <w:r w:rsidRPr="001A7CA8">
        <w:t>-</w:t>
      </w:r>
      <w:r w:rsidRPr="001A7CA8">
        <w:tab/>
        <w:t>a</w:t>
      </w:r>
      <w:r w:rsidR="00B3403F">
        <w:t>n</w:t>
      </w:r>
      <w:r w:rsidRPr="001A7CA8">
        <w:t xml:space="preserve"> Measurement Information with the 'Applicable for Start of Pause of Charging' Flag set to "1", to indicate the UP function to stop the usage measurement for the URR when receiving Start Pause of Charging indication from the peer downstream GTP-U entity.</w:t>
      </w:r>
    </w:p>
    <w:p w14:paraId="4807857F" w14:textId="58714729" w:rsidR="00693E30" w:rsidRPr="001A7CA8" w:rsidRDefault="00693E30" w:rsidP="00693E30">
      <w:r w:rsidRPr="001A7CA8">
        <w:rPr>
          <w:lang w:eastAsia="ko-KR"/>
        </w:rPr>
        <w:t xml:space="preserve">When the </w:t>
      </w:r>
      <w:r w:rsidRPr="001A7CA8">
        <w:t xml:space="preserve">NSPOC feature is supported by the CP and UP functions, the CP function may use the "SUMPC" and "RUMUC" flags in the PFCPSMReq-Flags IE, and the "SUMPC" flag in the PFCPSEReq-Flags IE, to request the UP function to stop or resume the usage measurement for all URRs with the ASPOC flag set to "1". The CP function may set the "CIAM" flag in the Measurement Information IE in a Create URR or a Update URR IE to request the UP function to stop or resume the usage measurement according to the value of the Inactive Measurement flag for a specific URR with the "ASPOC" flag set to "1" if necessary. See also </w:t>
      </w:r>
      <w:r w:rsidR="00981985" w:rsidRPr="001A7CA8">
        <w:t>clause</w:t>
      </w:r>
      <w:r w:rsidR="00981985">
        <w:t> </w:t>
      </w:r>
      <w:r w:rsidR="00981985" w:rsidRPr="001A7CA8">
        <w:t>5</w:t>
      </w:r>
      <w:r w:rsidRPr="001A7CA8">
        <w:t>.30.</w:t>
      </w:r>
    </w:p>
    <w:p w14:paraId="63992C15" w14:textId="4644D49B" w:rsidR="00693E30" w:rsidRPr="001A7CA8" w:rsidRDefault="00693E30" w:rsidP="00693E30">
      <w:pPr>
        <w:rPr>
          <w:rFonts w:eastAsia="SimSun"/>
          <w:lang w:eastAsia="ko-KR"/>
        </w:rPr>
      </w:pPr>
      <w:r w:rsidRPr="001A7CA8">
        <w:rPr>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14:paraId="286ED409" w14:textId="7A35C12A"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03985974" w:rsidR="00EE5860" w:rsidRPr="00441CD0" w:rsidRDefault="00EE5860" w:rsidP="00EE5860">
      <w:pPr>
        <w:pStyle w:val="NO"/>
        <w:rPr>
          <w:noProof/>
          <w:lang w:eastAsia="ko-KR"/>
        </w:rPr>
      </w:pPr>
      <w:r w:rsidRPr="00441CD0">
        <w:rPr>
          <w:noProof/>
          <w:lang w:eastAsia="ko-KR"/>
        </w:rPr>
        <w:t xml:space="preserve">NOTE </w:t>
      </w:r>
      <w:r>
        <w:rPr>
          <w:noProof/>
          <w:lang w:eastAsia="ko-KR"/>
        </w:rPr>
        <w:t>1</w:t>
      </w:r>
      <w:r w:rsidR="00E50D07">
        <w:rPr>
          <w:noProof/>
          <w:lang w:eastAsia="ko-KR"/>
        </w:rPr>
        <w:t>3</w:t>
      </w:r>
      <w:r w:rsidRPr="00441CD0">
        <w:rPr>
          <w:noProof/>
          <w:lang w:eastAsia="ko-KR"/>
        </w:rPr>
        <w:t>:</w:t>
      </w:r>
      <w:r w:rsidRPr="00441CD0">
        <w:rPr>
          <w:noProof/>
          <w:lang w:eastAsia="ko-KR"/>
        </w:rPr>
        <w:tab/>
        <w:t>The Number of Reports can be provisioned in a</w:t>
      </w:r>
      <w:r w:rsidR="00B3403F">
        <w:rPr>
          <w:noProof/>
          <w:lang w:eastAsia="ko-KR"/>
        </w:rPr>
        <w:t>n</w:t>
      </w:r>
      <w:r w:rsidRPr="00441CD0">
        <w:rPr>
          <w:noProof/>
          <w:lang w:eastAsia="ko-KR"/>
        </w:rPr>
        <w:t xml:space="preserve"> URR regardless which Measurement Method is used.</w:t>
      </w:r>
    </w:p>
    <w:p w14:paraId="468DD347" w14:textId="77777777" w:rsidR="00EE5860" w:rsidRPr="00441CD0" w:rsidRDefault="00EE5860" w:rsidP="001A3E8D">
      <w:pPr>
        <w:pStyle w:val="Heading5"/>
        <w:rPr>
          <w:lang w:eastAsia="zh-CN"/>
        </w:rPr>
      </w:pPr>
      <w:bookmarkStart w:id="417" w:name="_Toc19717055"/>
      <w:bookmarkStart w:id="418" w:name="_Toc27490512"/>
      <w:bookmarkStart w:id="419" w:name="_Toc27556805"/>
      <w:bookmarkStart w:id="420" w:name="_Toc27723722"/>
      <w:bookmarkStart w:id="421" w:name="_Toc36030786"/>
      <w:bookmarkStart w:id="422" w:name="_Toc36042706"/>
      <w:bookmarkStart w:id="423" w:name="_Toc36814030"/>
      <w:bookmarkStart w:id="424" w:name="_Toc44688874"/>
      <w:bookmarkStart w:id="425" w:name="_Toc44923628"/>
      <w:bookmarkStart w:id="426" w:name="_Toc51860596"/>
      <w:bookmarkStart w:id="427" w:name="_Toc57930363"/>
      <w:bookmarkStart w:id="428" w:name="_Toc57930993"/>
      <w:bookmarkStart w:id="429" w:name="_Toc98235515"/>
      <w:r w:rsidRPr="00441CD0">
        <w:rPr>
          <w:lang w:eastAsia="zh-CN"/>
        </w:rPr>
        <w:t>5.2.2.2.2</w:t>
      </w:r>
      <w:r w:rsidRPr="00441CD0">
        <w:rPr>
          <w:lang w:eastAsia="zh-CN"/>
        </w:rPr>
        <w:tab/>
        <w:t>Credit pooling</w:t>
      </w:r>
      <w:r w:rsidRPr="0067687A">
        <w:rPr>
          <w:lang w:val="en-US" w:eastAsia="zh-CN"/>
        </w:rPr>
        <w:t xml:space="preserve"> (for EPC)</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bookmarkStart w:id="430" w:name="_PERM_MCCTEMPBM_CRPT05020002___2"/>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bookmarkEnd w:id="430"/>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lastRenderedPageBreak/>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7B405D84" w:rsidR="00EE5860" w:rsidRPr="00441CD0" w:rsidRDefault="00EE5860" w:rsidP="000A1449">
      <w:pPr>
        <w:pStyle w:val="NO"/>
        <w:rPr>
          <w:noProof/>
        </w:rPr>
      </w:pPr>
      <w:r w:rsidRPr="000A1449">
        <w:t>NOTE 3:</w:t>
      </w:r>
      <w:r w:rsidRPr="000A1449">
        <w:tab/>
        <w:t xml:space="preserve">The UP function is instructed to handle a Credit Pool when a G-S-U-Pool-Reference AVP is included within a Multiple Services Credit Control from the OCS. A Credit Pool is identified by the G-S-U-Pool-Identifier AVP. See </w:t>
      </w:r>
      <w:r w:rsidR="00415C19" w:rsidRPr="000A1449">
        <w:t>clause 6</w:t>
      </w:r>
      <w:r w:rsidRPr="000A1449">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1A3E8D">
      <w:pPr>
        <w:pStyle w:val="Heading4"/>
        <w:rPr>
          <w:lang w:val="en-US"/>
        </w:rPr>
      </w:pPr>
      <w:bookmarkStart w:id="431" w:name="_Toc19717056"/>
      <w:bookmarkStart w:id="432" w:name="_Toc27490513"/>
      <w:bookmarkStart w:id="433" w:name="_Toc27556806"/>
      <w:bookmarkStart w:id="434" w:name="_Toc27723723"/>
      <w:bookmarkStart w:id="435" w:name="_Toc36030787"/>
      <w:bookmarkStart w:id="436" w:name="_Toc36042707"/>
      <w:bookmarkStart w:id="437" w:name="_Toc36814031"/>
      <w:bookmarkStart w:id="438" w:name="_Toc44688875"/>
      <w:bookmarkStart w:id="439" w:name="_Toc44923629"/>
      <w:bookmarkStart w:id="440" w:name="_Toc51860597"/>
      <w:bookmarkStart w:id="441" w:name="_Toc57930364"/>
      <w:bookmarkStart w:id="442" w:name="_Toc57930994"/>
      <w:bookmarkStart w:id="443" w:name="_Toc98235516"/>
      <w:r w:rsidRPr="00441CD0">
        <w:rPr>
          <w:lang w:val="en-US"/>
        </w:rPr>
        <w:t>5.2.2.3</w:t>
      </w:r>
      <w:r w:rsidRPr="00441CD0">
        <w:rPr>
          <w:lang w:val="en-US"/>
        </w:rPr>
        <w:tab/>
        <w:t>Reporting of Usage Report to the CP function</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582D7016" w14:textId="77777777" w:rsidR="00EE5860" w:rsidRPr="00441CD0" w:rsidRDefault="00EE5860" w:rsidP="001A3E8D">
      <w:pPr>
        <w:pStyle w:val="Heading5"/>
        <w:rPr>
          <w:lang w:val="x-none" w:eastAsia="zh-CN"/>
        </w:rPr>
      </w:pPr>
      <w:bookmarkStart w:id="444" w:name="_Toc19717057"/>
      <w:bookmarkStart w:id="445" w:name="_Toc27490514"/>
      <w:bookmarkStart w:id="446" w:name="_Toc27556807"/>
      <w:bookmarkStart w:id="447" w:name="_Toc27723724"/>
      <w:bookmarkStart w:id="448" w:name="_Toc36030788"/>
      <w:bookmarkStart w:id="449" w:name="_Toc36042708"/>
      <w:bookmarkStart w:id="450" w:name="_Toc36814032"/>
      <w:bookmarkStart w:id="451" w:name="_Toc44688876"/>
      <w:bookmarkStart w:id="452" w:name="_Toc44923630"/>
      <w:bookmarkStart w:id="453" w:name="_Toc51860598"/>
      <w:bookmarkStart w:id="454" w:name="_Toc57930365"/>
      <w:bookmarkStart w:id="455" w:name="_Toc57930995"/>
      <w:bookmarkStart w:id="456" w:name="_Toc98235517"/>
      <w:r w:rsidRPr="00441CD0">
        <w:rPr>
          <w:lang w:eastAsia="zh-CN"/>
        </w:rPr>
        <w:t>5.2.2.3.1</w:t>
      </w:r>
      <w:r w:rsidRPr="00441CD0">
        <w:rPr>
          <w:lang w:eastAsia="zh-CN"/>
        </w:rPr>
        <w:tab/>
        <w:t>General</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6F509B7E"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06AC6DFE" w:rsidR="00EE5860" w:rsidRPr="00441CD0" w:rsidRDefault="00EE5860" w:rsidP="00EE5860">
      <w:pPr>
        <w:rPr>
          <w:lang w:val="en-US"/>
        </w:rPr>
      </w:pPr>
      <w:r w:rsidRPr="00441CD0">
        <w:rPr>
          <w:lang w:val="en-US"/>
        </w:rPr>
        <w:t>Upon generating a usage report for a</w:t>
      </w:r>
      <w:r w:rsidR="00B3403F">
        <w:rPr>
          <w:lang w:val="en-US"/>
        </w:rPr>
        <w:t>n</w:t>
      </w:r>
      <w:r w:rsidRPr="00441CD0">
        <w:rPr>
          <w:lang w:val="en-US"/>
        </w:rPr>
        <w:t xml:space="preserve"> URR towards the CP function, the UP function shall:</w:t>
      </w:r>
    </w:p>
    <w:p w14:paraId="371404AB" w14:textId="77777777" w:rsidR="00EE5860" w:rsidRPr="00441CD0" w:rsidRDefault="00EE5860" w:rsidP="00EE5860">
      <w:pPr>
        <w:pStyle w:val="B1"/>
        <w:rPr>
          <w:lang w:val="x-none"/>
        </w:rPr>
      </w:pPr>
      <w:r w:rsidRPr="00441CD0">
        <w:t>-</w:t>
      </w:r>
      <w:r w:rsidRPr="00441CD0">
        <w:tab/>
        <w:t>reset its ongoing measurement counts for the related URR (i.e. the UP function shall report in a usage report the network resources usage measurement since the last usage report for that URR);</w:t>
      </w:r>
    </w:p>
    <w:p w14:paraId="1603F30F" w14:textId="0C033F01" w:rsidR="00EE5860" w:rsidRDefault="00EE5860" w:rsidP="00EE5860">
      <w:pPr>
        <w:pStyle w:val="B1"/>
      </w:pPr>
      <w:r w:rsidRPr="00441CD0">
        <w:t>-</w:t>
      </w:r>
      <w:r w:rsidRPr="00441CD0">
        <w:tab/>
        <w:t>re-apply all the thresholds (Volume/Time/Event Threshold) provisioned for the related URR, if the usage report was triggered due to one of the thresholds being reached</w:t>
      </w:r>
      <w:r>
        <w:t xml:space="preserve">, i.e. upon the reporting triggers VOLTH/TIMTH/EVETH; </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026A2B6F"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9A6CBEF" w14:textId="7394C2AE" w:rsidR="00E50D07" w:rsidRDefault="00EE5860" w:rsidP="00E50D07">
      <w:pPr>
        <w:pStyle w:val="B1"/>
        <w:rPr>
          <w:lang w:val="en-US"/>
        </w:rPr>
      </w:pPr>
      <w:r w:rsidRPr="00441CD0">
        <w:rPr>
          <w:lang w:val="en-US"/>
        </w:rPr>
        <w:t>-</w:t>
      </w:r>
      <w:r w:rsidRPr="00441CD0">
        <w:rPr>
          <w:lang w:val="en-US"/>
        </w:rPr>
        <w:tab/>
      </w:r>
      <w:r w:rsidR="00E50D07">
        <w:rPr>
          <w:lang w:val="en-US"/>
        </w:rPr>
        <w:t xml:space="preserve">handle packets based on the FAR associated with the PDR, if the packets match the Application ID(s) or the SDF Filter(s) provisioned in the IE </w:t>
      </w:r>
      <w:r w:rsidR="00E50D07">
        <w:t xml:space="preserve">Exempted </w:t>
      </w:r>
      <w:r w:rsidR="00E50D07">
        <w:rPr>
          <w:lang w:val="en-US"/>
        </w:rPr>
        <w:t xml:space="preserve">Application ID for Quota Action or the </w:t>
      </w:r>
      <w:r w:rsidR="00E50D07">
        <w:t xml:space="preserve">Exempted </w:t>
      </w:r>
      <w:r w:rsidR="00E50D07">
        <w:rPr>
          <w:lang w:val="en-US"/>
        </w:rPr>
        <w:t xml:space="preserve">SDF Filter for Quota Action; </w:t>
      </w:r>
    </w:p>
    <w:p w14:paraId="101DAF63" w14:textId="2A398757" w:rsidR="00EE5860" w:rsidRPr="00441CD0" w:rsidRDefault="00E50D07" w:rsidP="00EE5860">
      <w:pPr>
        <w:pStyle w:val="B1"/>
        <w:rPr>
          <w:rFonts w:eastAsia="Batang"/>
          <w:noProof/>
          <w:lang w:eastAsia="ko-KR"/>
        </w:rPr>
      </w:pPr>
      <w:r>
        <w:rPr>
          <w:lang w:val="en-US"/>
        </w:rPr>
        <w:t>-</w:t>
      </w:r>
      <w:r>
        <w:rPr>
          <w:lang w:val="en-US"/>
        </w:rPr>
        <w:tab/>
      </w:r>
      <w:r w:rsidR="00EE5860" w:rsidRPr="00441CD0">
        <w:rPr>
          <w:lang w:val="en-US"/>
        </w:rPr>
        <w:t xml:space="preserve">apply the FAR identified in the FAR ID for Quota Action IE if the CP function has provisioned it, otherwise the UP function </w:t>
      </w:r>
      <w:r w:rsidR="00EE5860" w:rsidRPr="00441CD0">
        <w:t xml:space="preserve">shall </w:t>
      </w:r>
      <w:r w:rsidR="00EE5860" w:rsidRPr="00441CD0">
        <w:rPr>
          <w:lang w:val="en-US"/>
        </w:rPr>
        <w:t xml:space="preserve">stop forwarding packets (or only </w:t>
      </w:r>
      <w:r w:rsidR="00EE5860" w:rsidRPr="00441CD0">
        <w:rPr>
          <w:rFonts w:eastAsia="Batang"/>
          <w:noProof/>
          <w:lang w:eastAsia="ko-KR"/>
        </w:rPr>
        <w:t>allow forwarding of some limited user plane traffic, based on operator policy in the UP function)</w:t>
      </w:r>
      <w:r w:rsidR="00EE5860" w:rsidRPr="00441CD0">
        <w:rPr>
          <w:rFonts w:eastAsia="Batang"/>
          <w:noProof/>
          <w:lang w:val="sv-SE" w:eastAsia="ko-KR"/>
        </w:rPr>
        <w:t xml:space="preserve">; </w:t>
      </w:r>
      <w:r w:rsidR="00EE5860"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lastRenderedPageBreak/>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p>
    <w:p w14:paraId="41C7E61F" w14:textId="3E110223"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2D8BD721"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r w:rsidR="004307AF">
        <w:rPr>
          <w:lang w:val="en-US"/>
        </w:rPr>
        <w:t xml:space="preserve"> For a URR, when multiple (Additional) Monitoring Time IEs are provisioned, or a new Monitoring Time is provisioned after the previous Monitoring Time has passed, the UP function may not be able to send the usage report with the Usage Information set to "AFT" for the previous Monitoring Time if there is no Reporting Trigger armed before the next Monitoring Time is reached; in such case, the UP function may send multiple usage reports with the Usage Information set to "BEF", together with one usage report with the Usage Information set to "AFT".</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14:paraId="3E946282" w14:textId="69BD140E" w:rsidR="00EE5860" w:rsidRPr="00441CD0" w:rsidRDefault="00EE5860" w:rsidP="00EE5860">
      <w:pPr>
        <w:rPr>
          <w:lang w:val="en-US"/>
        </w:rPr>
      </w:pPr>
      <w:bookmarkStart w:id="457" w:name="_Toc19717058"/>
      <w:bookmarkStart w:id="458" w:name="_Toc27490515"/>
      <w:bookmarkStart w:id="459" w:name="_Toc27556808"/>
      <w:bookmarkStart w:id="460" w:name="_Toc27723725"/>
      <w:r w:rsidRPr="00441CD0">
        <w:rPr>
          <w:lang w:val="en-US"/>
        </w:rPr>
        <w:t>A</w:t>
      </w:r>
      <w:r w:rsidR="00B3403F">
        <w:rPr>
          <w:lang w:val="en-US"/>
        </w:rPr>
        <w:t>n</w:t>
      </w:r>
      <w:r w:rsidRPr="00441CD0">
        <w:rPr>
          <w:lang w:val="en-US"/>
        </w:rPr>
        <w:t xml:space="preserve">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67687A">
        <w:rPr>
          <w:lang w:val="en-US"/>
        </w:rPr>
        <w:t xml:space="preserve">the </w:t>
      </w:r>
      <w:r w:rsidRPr="0067687A">
        <w:rPr>
          <w:szCs w:val="18"/>
          <w:lang w:val="en-US"/>
        </w:rPr>
        <w:t>Volume/Duration Measurement</w:t>
      </w:r>
      <w:r w:rsidRPr="0067687A">
        <w:rPr>
          <w:lang w:val="en-US"/>
        </w:rPr>
        <w:t xml:space="preserve"> set to zero or </w:t>
      </w:r>
      <w:r w:rsidRPr="0067687A">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lastRenderedPageBreak/>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 xml:space="preserve">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w:t>
      </w:r>
      <w:r>
        <w:rPr>
          <w:lang w:val="en-US"/>
        </w:rPr>
        <w:lastRenderedPageBreak/>
        <w:t>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68C8D25F"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3B4AFC5E" w14:textId="77777777" w:rsidR="00AE0B43" w:rsidRDefault="00AE0B43" w:rsidP="00AE0B43">
      <w:pPr>
        <w:pStyle w:val="B1"/>
      </w:pPr>
      <w:r>
        <w:t>-</w:t>
      </w:r>
      <w:r>
        <w:tab/>
        <w:t xml:space="preserve">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w:t>
      </w:r>
      <w:r w:rsidRPr="00FB1828">
        <w:t xml:space="preserve">or it has received the number of usage reports indicated in the Additional Usage Reports Information IE in PFCP Session Deletion Response, </w:t>
      </w:r>
      <w:r>
        <w:t>or until an implementation specific timer expires otherwise.</w:t>
      </w:r>
    </w:p>
    <w:p w14:paraId="0328015D" w14:textId="77777777" w:rsidR="009F7A3F" w:rsidRPr="004D5644" w:rsidRDefault="00AE0B43" w:rsidP="00AE0B43">
      <w:pPr>
        <w:rPr>
          <w:lang w:eastAsia="zh-CN"/>
        </w:rPr>
      </w:pPr>
      <w:r w:rsidRPr="004D5644">
        <w:rPr>
          <w:lang w:eastAsia="zh-CN"/>
        </w:rPr>
        <w:t xml:space="preserve">At the PFCP session termination, the UP function shall set the PURU flag to "1" in the PFCP Session Deletion Response if it has pending PFCP Session Report Request messages </w:t>
      </w:r>
      <w:r w:rsidRPr="004D5644">
        <w:rPr>
          <w:lang w:val="en-US"/>
        </w:rPr>
        <w:t>which have not been acknowledged yet. This indicates that the CP function should wait for some time before deleting the PFCP Session</w:t>
      </w:r>
      <w:r w:rsidRPr="004D5644">
        <w:rPr>
          <w:lang w:eastAsia="zh-CN"/>
        </w:rPr>
        <w:t>.</w:t>
      </w:r>
    </w:p>
    <w:p w14:paraId="634174FC" w14:textId="30C911DF" w:rsidR="00AE0B43" w:rsidRDefault="00AE0B43" w:rsidP="00AE0B43">
      <w:pPr>
        <w:rPr>
          <w:lang w:eastAsia="zh-CN"/>
        </w:rPr>
      </w:pPr>
      <w:r w:rsidRPr="004D5644">
        <w:rPr>
          <w:lang w:eastAsia="zh-CN"/>
        </w:rPr>
        <w:t xml:space="preserve">Upon receiving the Usage Report from the UP function, the CP function may initiate PFCP Session Modification procedure as result of </w:t>
      </w:r>
      <w:r>
        <w:rPr>
          <w:lang w:eastAsia="zh-CN"/>
        </w:rPr>
        <w:t>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lastRenderedPageBreak/>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1A3E8D">
      <w:pPr>
        <w:pStyle w:val="Heading5"/>
        <w:rPr>
          <w:lang w:val="x-none" w:eastAsia="zh-CN"/>
        </w:rPr>
      </w:pPr>
      <w:bookmarkStart w:id="461" w:name="_Toc36030789"/>
      <w:bookmarkStart w:id="462" w:name="_Toc36042709"/>
      <w:bookmarkStart w:id="463" w:name="_Toc36814033"/>
      <w:bookmarkStart w:id="464" w:name="_Toc44688877"/>
      <w:bookmarkStart w:id="465" w:name="_Toc44923631"/>
      <w:bookmarkStart w:id="466" w:name="_Toc51860599"/>
      <w:bookmarkStart w:id="467" w:name="_Toc57930366"/>
      <w:bookmarkStart w:id="468" w:name="_Toc57930996"/>
      <w:bookmarkStart w:id="469" w:name="_Toc98235518"/>
      <w:r w:rsidRPr="00441CD0">
        <w:rPr>
          <w:lang w:eastAsia="zh-CN"/>
        </w:rPr>
        <w:t>5.2.2.3.2</w:t>
      </w:r>
      <w:r w:rsidRPr="00441CD0">
        <w:rPr>
          <w:lang w:eastAsia="zh-CN"/>
        </w:rPr>
        <w:tab/>
        <w:t>Credit pooling</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0A1449">
      <w:pPr>
        <w:pStyle w:val="NO"/>
      </w:pPr>
      <w:r w:rsidRPr="000A1449">
        <w:t>NOTE 1:</w:t>
      </w:r>
      <w:r w:rsidRPr="000A1449">
        <w:tab/>
        <w:t>The usage of this URR is calculated using the following formula:</w:t>
      </w:r>
    </w:p>
    <w:p w14:paraId="277F4EB5" w14:textId="77777777" w:rsidR="00EE5860" w:rsidRPr="00441CD0" w:rsidRDefault="00EE5860" w:rsidP="000A1449">
      <w:pPr>
        <w:pStyle w:val="NO"/>
      </w:pPr>
      <w:r w:rsidRPr="000A1449">
        <w:tab/>
        <w:t xml:space="preserve">C1*M1 + C2*M2 + ... + Cn*Mn = U, </w:t>
      </w:r>
      <w:r w:rsidRPr="000A1449">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26F29AA9" w:rsidR="00BB0E1F" w:rsidRPr="00441CD0" w:rsidRDefault="00BB0E1F" w:rsidP="001A3E8D">
      <w:pPr>
        <w:pStyle w:val="Heading5"/>
        <w:rPr>
          <w:lang w:val="x-none" w:eastAsia="zh-CN"/>
        </w:rPr>
      </w:pPr>
      <w:bookmarkStart w:id="470" w:name="_Toc98235519"/>
      <w:r w:rsidRPr="00441CD0">
        <w:rPr>
          <w:lang w:eastAsia="zh-CN"/>
        </w:rPr>
        <w:t>5.2.2.3.</w:t>
      </w:r>
      <w:r w:rsidR="00CA38EF">
        <w:rPr>
          <w:lang w:eastAsia="zh-CN"/>
        </w:rPr>
        <w:t>3</w:t>
      </w:r>
      <w:r w:rsidRPr="00441CD0">
        <w:rPr>
          <w:lang w:eastAsia="zh-CN"/>
        </w:rPr>
        <w:tab/>
      </w:r>
      <w:r>
        <w:rPr>
          <w:lang w:eastAsia="zh-CN"/>
        </w:rPr>
        <w:t>Traffic Usage Reporting with Redundant Transmission</w:t>
      </w:r>
      <w:bookmarkEnd w:id="470"/>
    </w:p>
    <w:p w14:paraId="549DA764" w14:textId="111B3ADE"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rsidR="00E90FAE">
        <w:t xml:space="preserve"> or </w:t>
      </w:r>
      <w:r w:rsidR="00E90FAE" w:rsidRPr="00867BF5">
        <w:t>Redundant Transmission at transport layer</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1A3E8D">
      <w:pPr>
        <w:pStyle w:val="Heading4"/>
        <w:rPr>
          <w:lang w:val="en-US"/>
        </w:rPr>
      </w:pPr>
      <w:bookmarkStart w:id="471" w:name="_Toc19717059"/>
      <w:bookmarkStart w:id="472" w:name="_Toc27490516"/>
      <w:bookmarkStart w:id="473" w:name="_Toc27556809"/>
      <w:bookmarkStart w:id="474" w:name="_Toc27723726"/>
      <w:bookmarkStart w:id="475" w:name="_Toc36030790"/>
      <w:bookmarkStart w:id="476" w:name="_Toc36042710"/>
      <w:bookmarkStart w:id="477" w:name="_Toc36814034"/>
      <w:bookmarkStart w:id="478" w:name="_Toc44688878"/>
      <w:bookmarkStart w:id="479" w:name="_Toc44923632"/>
      <w:bookmarkStart w:id="480" w:name="_Toc51860600"/>
      <w:bookmarkStart w:id="481" w:name="_Toc57930367"/>
      <w:bookmarkStart w:id="482" w:name="_Toc57930997"/>
      <w:bookmarkStart w:id="483" w:name="_Toc98235520"/>
      <w:r w:rsidRPr="00441CD0">
        <w:rPr>
          <w:lang w:val="en-US"/>
        </w:rPr>
        <w:t>5.2.2.4</w:t>
      </w:r>
      <w:r w:rsidRPr="00441CD0">
        <w:rPr>
          <w:lang w:val="en-US"/>
        </w:rPr>
        <w:tab/>
        <w:t>Reporting of Linked Usage Reports to the CP function</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lastRenderedPageBreak/>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1A3E8D">
      <w:pPr>
        <w:pStyle w:val="Heading4"/>
        <w:rPr>
          <w:lang w:val="en-US"/>
        </w:rPr>
      </w:pPr>
      <w:bookmarkStart w:id="484" w:name="_Toc44688879"/>
      <w:bookmarkStart w:id="485" w:name="_Toc44923633"/>
      <w:bookmarkStart w:id="486" w:name="_Toc51860601"/>
      <w:bookmarkStart w:id="487" w:name="_Toc57930368"/>
      <w:bookmarkStart w:id="488" w:name="_Toc57930998"/>
      <w:bookmarkStart w:id="489" w:name="_Toc98235521"/>
      <w:r>
        <w:rPr>
          <w:lang w:val="en-US"/>
        </w:rPr>
        <w:t>5.2.2.5</w:t>
      </w:r>
      <w:r w:rsidRPr="00441CD0">
        <w:rPr>
          <w:lang w:val="en-US"/>
        </w:rPr>
        <w:tab/>
      </w:r>
      <w:r>
        <w:rPr>
          <w:lang w:val="en-US"/>
        </w:rPr>
        <w:t>End Marker Reception Reporting</w:t>
      </w:r>
      <w:bookmarkEnd w:id="484"/>
      <w:bookmarkEnd w:id="485"/>
      <w:bookmarkEnd w:id="486"/>
      <w:bookmarkEnd w:id="487"/>
      <w:bookmarkEnd w:id="488"/>
      <w:bookmarkEnd w:id="489"/>
    </w:p>
    <w:p w14:paraId="4987435E" w14:textId="77777777" w:rsidR="00EE5860" w:rsidRPr="00CC1250" w:rsidRDefault="00EE5860" w:rsidP="00EE5860">
      <w:pPr>
        <w:rPr>
          <w:lang w:val="en-US"/>
        </w:rPr>
      </w:pPr>
      <w:bookmarkStart w:id="490" w:name="_Toc19717060"/>
      <w:bookmarkStart w:id="491" w:name="_Toc27490517"/>
      <w:bookmarkStart w:id="492" w:name="_Toc27556810"/>
      <w:bookmarkStart w:id="493" w:name="_Toc27723727"/>
      <w:bookmarkStart w:id="494" w:name="_Toc36030791"/>
      <w:bookmarkStart w:id="495" w:name="_Toc36042711"/>
      <w:bookmarkStart w:id="496" w:name="_Toc36814035"/>
      <w:bookmarkStart w:id="497" w:name="_Toc44688880"/>
      <w:bookmarkStart w:id="498" w:name="_Toc44923634"/>
      <w:bookmarkStart w:id="499"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1A3E8D">
      <w:pPr>
        <w:pStyle w:val="Heading3"/>
        <w:rPr>
          <w:lang w:val="en-US"/>
        </w:rPr>
      </w:pPr>
      <w:bookmarkStart w:id="500" w:name="_Toc57930369"/>
      <w:bookmarkStart w:id="501" w:name="_Toc57930999"/>
      <w:bookmarkStart w:id="502" w:name="_Toc98235522"/>
      <w:r w:rsidRPr="00441CD0">
        <w:rPr>
          <w:lang w:val="en-US"/>
        </w:rPr>
        <w:t>5.2.3</w:t>
      </w:r>
      <w:r w:rsidRPr="00441CD0">
        <w:rPr>
          <w:lang w:val="en-US"/>
        </w:rPr>
        <w:tab/>
        <w:t>Forwarding Action Rule Handling</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0CFC4F7" w14:textId="77777777" w:rsidR="00EE5860" w:rsidRPr="00441CD0" w:rsidRDefault="00EE5860" w:rsidP="001A3E8D">
      <w:pPr>
        <w:pStyle w:val="Heading4"/>
        <w:rPr>
          <w:lang w:val="en-US"/>
        </w:rPr>
      </w:pPr>
      <w:bookmarkStart w:id="503" w:name="_Toc19717061"/>
      <w:bookmarkStart w:id="504" w:name="_Toc27490518"/>
      <w:bookmarkStart w:id="505" w:name="_Toc27556811"/>
      <w:bookmarkStart w:id="506" w:name="_Toc27723728"/>
      <w:bookmarkStart w:id="507" w:name="_Toc36030792"/>
      <w:bookmarkStart w:id="508" w:name="_Toc36042712"/>
      <w:bookmarkStart w:id="509" w:name="_Toc36814036"/>
      <w:bookmarkStart w:id="510" w:name="_Toc44688881"/>
      <w:bookmarkStart w:id="511" w:name="_Toc44923635"/>
      <w:bookmarkStart w:id="512" w:name="_Toc51860603"/>
      <w:bookmarkStart w:id="513" w:name="_Toc57930370"/>
      <w:bookmarkStart w:id="514" w:name="_Toc57931000"/>
      <w:bookmarkStart w:id="515" w:name="_Toc98235523"/>
      <w:r w:rsidRPr="00441CD0">
        <w:rPr>
          <w:lang w:val="en-US"/>
        </w:rPr>
        <w:t>5.2.3.1</w:t>
      </w:r>
      <w:r w:rsidRPr="00441CD0">
        <w:rPr>
          <w:lang w:val="en-US"/>
        </w:rPr>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352786D9" w14:textId="77777777" w:rsidR="00885221" w:rsidRDefault="00885221" w:rsidP="00885221">
      <w:pPr>
        <w:rPr>
          <w:lang w:val="en-US"/>
        </w:rPr>
      </w:pPr>
      <w:r>
        <w:rPr>
          <w:lang w:val="en-US"/>
        </w:rPr>
        <w:t>By setting the appropriate flag(s) in the Apply Action IE in the FAR (see clause 8.2.26), the CP function may request the UP function to:</w:t>
      </w:r>
    </w:p>
    <w:p w14:paraId="486D0614" w14:textId="77777777" w:rsidR="00885221" w:rsidRDefault="00885221" w:rsidP="00885221">
      <w:pPr>
        <w:pStyle w:val="B1"/>
        <w:rPr>
          <w:lang w:val="en-US"/>
        </w:rPr>
      </w:pPr>
      <w:r>
        <w:rPr>
          <w:lang w:val="en-US"/>
        </w:rPr>
        <w:t>-</w:t>
      </w:r>
      <w:r>
        <w:rPr>
          <w:lang w:val="en-US"/>
        </w:rPr>
        <w:tab/>
        <w:t>drop the packets, by setting the DROP flag;</w:t>
      </w:r>
    </w:p>
    <w:p w14:paraId="198EFF8A" w14:textId="77777777" w:rsidR="00885221" w:rsidRDefault="00885221" w:rsidP="00885221">
      <w:pPr>
        <w:pStyle w:val="B1"/>
        <w:rPr>
          <w:lang w:val="en-US"/>
        </w:rPr>
      </w:pPr>
      <w:r>
        <w:rPr>
          <w:lang w:val="en-US"/>
        </w:rPr>
        <w:t>-</w:t>
      </w:r>
      <w:r>
        <w:rPr>
          <w:lang w:val="en-US"/>
        </w:rPr>
        <w:tab/>
        <w:t>forward the packets, by setting the FORW flag and by provisioning the Forwarding Parameters providing instructions on how to forward the packets;</w:t>
      </w:r>
    </w:p>
    <w:p w14:paraId="063FA480" w14:textId="77777777" w:rsidR="00981985" w:rsidRDefault="00885221" w:rsidP="00885221">
      <w:pPr>
        <w:pStyle w:val="B1"/>
        <w:rPr>
          <w:lang w:val="en-US"/>
        </w:rPr>
      </w:pPr>
      <w:r>
        <w:rPr>
          <w:lang w:val="en-US"/>
        </w:rPr>
        <w:t>-</w:t>
      </w:r>
      <w:r>
        <w:rPr>
          <w:lang w:val="en-US"/>
        </w:rPr>
        <w:tab/>
        <w:t>forward the MBS session data:</w:t>
      </w:r>
    </w:p>
    <w:p w14:paraId="34DFD188" w14:textId="77777777" w:rsidR="00981985" w:rsidRDefault="00885221" w:rsidP="00885221">
      <w:pPr>
        <w:pStyle w:val="B2"/>
        <w:rPr>
          <w:lang w:val="en-US"/>
        </w:rPr>
      </w:pPr>
      <w:r>
        <w:rPr>
          <w:lang w:val="en-US"/>
        </w:rPr>
        <w:t>-</w:t>
      </w:r>
      <w:r>
        <w:rPr>
          <w:lang w:val="en-US"/>
        </w:rPr>
        <w:tab/>
        <w:t xml:space="preserve">using multicast transport, by setting the </w:t>
      </w:r>
      <w:r w:rsidRPr="00FC79D2">
        <w:rPr>
          <w:lang w:val="en-US"/>
        </w:rPr>
        <w:t>FSSM</w:t>
      </w:r>
      <w:r>
        <w:rPr>
          <w:lang w:val="en-US"/>
        </w:rPr>
        <w:t xml:space="preserve"> flag together</w:t>
      </w:r>
      <w:r w:rsidRPr="00ED493B">
        <w:rPr>
          <w:lang w:val="en-US"/>
        </w:rPr>
        <w:t xml:space="preserve"> with the MBS Multicast Parameters to forward the packets to a Low Layer source specific multicast address</w:t>
      </w:r>
      <w:r>
        <w:rPr>
          <w:lang w:val="en-US"/>
        </w:rPr>
        <w:t>; and/or</w:t>
      </w:r>
    </w:p>
    <w:p w14:paraId="65AAD2A5" w14:textId="09763091" w:rsidR="00885221" w:rsidRDefault="00885221" w:rsidP="00885221">
      <w:pPr>
        <w:pStyle w:val="B2"/>
        <w:rPr>
          <w:lang w:val="en-US"/>
        </w:rPr>
      </w:pPr>
      <w:r>
        <w:rPr>
          <w:lang w:val="en-US"/>
        </w:rPr>
        <w:t>-</w:t>
      </w:r>
      <w:r>
        <w:rPr>
          <w:lang w:val="en-US"/>
        </w:rPr>
        <w:tab/>
        <w:t xml:space="preserve">using unicast transport by setting the MBSU flag together with </w:t>
      </w:r>
      <w:r>
        <w:t>one or more MBS Unicast Parameters to forward and replicate the packets towards one or more GTP-U DL tunnels terminated at PSA UPF(s) and/or NG-RAN(s).</w:t>
      </w:r>
    </w:p>
    <w:p w14:paraId="65600078" w14:textId="77777777" w:rsidR="00885221" w:rsidRDefault="00885221" w:rsidP="00885221">
      <w:pPr>
        <w:pStyle w:val="B1"/>
        <w:rPr>
          <w:lang w:val="en-US"/>
        </w:rPr>
      </w:pPr>
      <w:r>
        <w:rPr>
          <w:lang w:val="en-US"/>
        </w:rPr>
        <w:t>-</w:t>
      </w:r>
      <w:r>
        <w:rPr>
          <w:lang w:val="en-US"/>
        </w:rPr>
        <w:tab/>
        <w:t>buffer downlink or uplink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 xml:space="preserve">when the CP function requests the UP function to drop DL </w:t>
      </w:r>
      <w:r w:rsidRPr="00A07A1D">
        <w:lastRenderedPageBreak/>
        <w:t>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lastRenderedPageBreak/>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1A3E8D">
      <w:pPr>
        <w:pStyle w:val="Heading3"/>
        <w:rPr>
          <w:lang w:val="en-US"/>
        </w:rPr>
      </w:pPr>
      <w:bookmarkStart w:id="516" w:name="_Toc19717062"/>
      <w:bookmarkStart w:id="517" w:name="_Toc27490519"/>
      <w:bookmarkStart w:id="518" w:name="_Toc27556812"/>
      <w:bookmarkStart w:id="519" w:name="_Toc27723729"/>
      <w:bookmarkStart w:id="520" w:name="_Toc36030793"/>
      <w:bookmarkStart w:id="521" w:name="_Toc36042713"/>
      <w:bookmarkStart w:id="522" w:name="_Toc36814037"/>
      <w:bookmarkStart w:id="523" w:name="_Toc44688882"/>
      <w:bookmarkStart w:id="524" w:name="_Toc44923636"/>
      <w:bookmarkStart w:id="525" w:name="_Toc51860604"/>
      <w:bookmarkStart w:id="526" w:name="_Toc57930371"/>
      <w:bookmarkStart w:id="527" w:name="_Toc57931001"/>
      <w:bookmarkStart w:id="528" w:name="_Toc98235524"/>
      <w:r w:rsidRPr="00441CD0">
        <w:rPr>
          <w:lang w:val="en-US"/>
        </w:rPr>
        <w:t>5.2.4</w:t>
      </w:r>
      <w:r w:rsidRPr="00441CD0">
        <w:rPr>
          <w:lang w:val="en-US"/>
        </w:rPr>
        <w:tab/>
        <w:t>Buffering Action Rule Handling</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18D52952" w14:textId="77777777" w:rsidR="00EE5860" w:rsidRPr="00441CD0" w:rsidRDefault="00EE5860" w:rsidP="001A3E8D">
      <w:pPr>
        <w:pStyle w:val="Heading4"/>
        <w:rPr>
          <w:lang w:val="en-US"/>
        </w:rPr>
      </w:pPr>
      <w:bookmarkStart w:id="529" w:name="_Toc19717063"/>
      <w:bookmarkStart w:id="530" w:name="_Toc27490520"/>
      <w:bookmarkStart w:id="531" w:name="_Toc27556813"/>
      <w:bookmarkStart w:id="532" w:name="_Toc27723730"/>
      <w:bookmarkStart w:id="533" w:name="_Toc36030794"/>
      <w:bookmarkStart w:id="534" w:name="_Toc36042714"/>
      <w:bookmarkStart w:id="535" w:name="_Toc36814038"/>
      <w:bookmarkStart w:id="536" w:name="_Toc44688883"/>
      <w:bookmarkStart w:id="537" w:name="_Toc44923637"/>
      <w:bookmarkStart w:id="538" w:name="_Toc51860605"/>
      <w:bookmarkStart w:id="539" w:name="_Toc57930372"/>
      <w:bookmarkStart w:id="540" w:name="_Toc57931002"/>
      <w:bookmarkStart w:id="541" w:name="_Toc98235525"/>
      <w:r w:rsidRPr="00441CD0">
        <w:rPr>
          <w:lang w:val="en-US"/>
        </w:rPr>
        <w:t>5.2.4.1</w:t>
      </w:r>
      <w:r w:rsidRPr="00441CD0">
        <w:rPr>
          <w:lang w:val="en-US"/>
        </w:rPr>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1A3E8D">
      <w:pPr>
        <w:pStyle w:val="Heading4"/>
        <w:rPr>
          <w:lang w:val="en-US"/>
        </w:rPr>
      </w:pPr>
      <w:bookmarkStart w:id="542" w:name="_Toc19717064"/>
      <w:bookmarkStart w:id="543" w:name="_Toc27490521"/>
      <w:bookmarkStart w:id="544" w:name="_Toc27556814"/>
      <w:bookmarkStart w:id="545" w:name="_Toc27723731"/>
      <w:bookmarkStart w:id="546" w:name="_Toc36030795"/>
      <w:bookmarkStart w:id="547" w:name="_Toc36042715"/>
      <w:bookmarkStart w:id="548" w:name="_Toc36814039"/>
      <w:bookmarkStart w:id="549" w:name="_Toc44688884"/>
      <w:bookmarkStart w:id="550" w:name="_Toc44923638"/>
      <w:bookmarkStart w:id="551" w:name="_Toc51860606"/>
      <w:bookmarkStart w:id="552" w:name="_Toc57930373"/>
      <w:bookmarkStart w:id="553" w:name="_Toc57931003"/>
      <w:bookmarkStart w:id="554" w:name="_Toc98235526"/>
      <w:r w:rsidRPr="00441CD0">
        <w:rPr>
          <w:lang w:val="en-US"/>
        </w:rPr>
        <w:t>5.2.4.2</w:t>
      </w:r>
      <w:r w:rsidRPr="00441CD0">
        <w:rPr>
          <w:lang w:val="en-US"/>
        </w:rPr>
        <w:tab/>
        <w:t>Provisioning of Buffering Action Rule in the UP function</w:t>
      </w:r>
      <w:bookmarkEnd w:id="542"/>
      <w:bookmarkEnd w:id="543"/>
      <w:bookmarkEnd w:id="544"/>
      <w:bookmarkEnd w:id="545"/>
      <w:bookmarkEnd w:id="546"/>
      <w:bookmarkEnd w:id="547"/>
      <w:bookmarkEnd w:id="548"/>
      <w:bookmarkEnd w:id="549"/>
      <w:bookmarkEnd w:id="550"/>
      <w:bookmarkEnd w:id="551"/>
      <w:bookmarkEnd w:id="552"/>
      <w:bookmarkEnd w:id="553"/>
      <w:bookmarkEnd w:id="554"/>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lastRenderedPageBreak/>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1A3E8D">
      <w:pPr>
        <w:pStyle w:val="Heading3"/>
        <w:rPr>
          <w:lang w:val="en-US"/>
        </w:rPr>
      </w:pPr>
      <w:bookmarkStart w:id="555" w:name="_Toc19717065"/>
      <w:bookmarkStart w:id="556" w:name="_Toc27490522"/>
      <w:bookmarkStart w:id="557" w:name="_Toc27556815"/>
      <w:bookmarkStart w:id="558" w:name="_Toc27723732"/>
      <w:bookmarkStart w:id="559" w:name="_Toc36030796"/>
      <w:bookmarkStart w:id="560" w:name="_Toc36042716"/>
      <w:bookmarkStart w:id="561" w:name="_Toc36814040"/>
      <w:bookmarkStart w:id="562" w:name="_Toc44688885"/>
      <w:bookmarkStart w:id="563" w:name="_Toc44923639"/>
      <w:bookmarkStart w:id="564" w:name="_Toc51860607"/>
      <w:bookmarkStart w:id="565" w:name="_Toc57930374"/>
      <w:bookmarkStart w:id="566" w:name="_Toc57931004"/>
      <w:bookmarkStart w:id="567" w:name="_Toc98235527"/>
      <w:r w:rsidRPr="00441CD0">
        <w:rPr>
          <w:lang w:val="en-US"/>
        </w:rPr>
        <w:t>5.2.5</w:t>
      </w:r>
      <w:r w:rsidRPr="00441CD0">
        <w:rPr>
          <w:lang w:val="en-US"/>
        </w:rPr>
        <w:tab/>
        <w:t>QoS Enforcement Rule Handling</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2FE6A922" w14:textId="77777777" w:rsidR="00EE5860" w:rsidRPr="00441CD0" w:rsidRDefault="00EE5860" w:rsidP="001A3E8D">
      <w:pPr>
        <w:pStyle w:val="Heading4"/>
        <w:rPr>
          <w:lang w:val="en-US"/>
        </w:rPr>
      </w:pPr>
      <w:bookmarkStart w:id="568" w:name="_Toc19717066"/>
      <w:bookmarkStart w:id="569" w:name="_Toc27490523"/>
      <w:bookmarkStart w:id="570" w:name="_Toc27556816"/>
      <w:bookmarkStart w:id="571" w:name="_Toc27723733"/>
      <w:bookmarkStart w:id="572" w:name="_Toc36030797"/>
      <w:bookmarkStart w:id="573" w:name="_Toc36042717"/>
      <w:bookmarkStart w:id="574" w:name="_Toc36814041"/>
      <w:bookmarkStart w:id="575" w:name="_Toc44688886"/>
      <w:bookmarkStart w:id="576" w:name="_Toc44923640"/>
      <w:bookmarkStart w:id="577" w:name="_Toc51860608"/>
      <w:bookmarkStart w:id="578" w:name="_Toc57930375"/>
      <w:bookmarkStart w:id="579" w:name="_Toc57931005"/>
      <w:bookmarkStart w:id="580" w:name="_Toc98235528"/>
      <w:r w:rsidRPr="00441CD0">
        <w:rPr>
          <w:lang w:val="en-US"/>
        </w:rPr>
        <w:t>5.2.5.1</w:t>
      </w:r>
      <w:r w:rsidRPr="00441CD0">
        <w:rPr>
          <w:lang w:val="en-US"/>
        </w:rPr>
        <w:tab/>
        <w:t>General</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1A3E8D">
      <w:pPr>
        <w:pStyle w:val="Heading4"/>
        <w:rPr>
          <w:lang w:val="en-US"/>
        </w:rPr>
      </w:pPr>
      <w:bookmarkStart w:id="581" w:name="_Toc19717067"/>
      <w:bookmarkStart w:id="582" w:name="_Toc27490524"/>
      <w:bookmarkStart w:id="583" w:name="_Toc27556817"/>
      <w:bookmarkStart w:id="584" w:name="_Toc27723734"/>
      <w:bookmarkStart w:id="585" w:name="_Toc36030798"/>
      <w:bookmarkStart w:id="586" w:name="_Toc36042718"/>
      <w:bookmarkStart w:id="587" w:name="_Toc36814042"/>
      <w:bookmarkStart w:id="588" w:name="_Toc44688887"/>
      <w:bookmarkStart w:id="589" w:name="_Toc44923641"/>
      <w:bookmarkStart w:id="590" w:name="_Toc51860609"/>
      <w:bookmarkStart w:id="591" w:name="_Toc57930376"/>
      <w:bookmarkStart w:id="592" w:name="_Toc57931006"/>
      <w:bookmarkStart w:id="593" w:name="_Toc98235529"/>
      <w:r w:rsidRPr="00441CD0">
        <w:rPr>
          <w:lang w:val="en-US"/>
        </w:rPr>
        <w:t>5.2.5.2</w:t>
      </w:r>
      <w:r w:rsidRPr="00441CD0">
        <w:rPr>
          <w:lang w:val="en-US"/>
        </w:rPr>
        <w:tab/>
        <w:t>Provisioning of QoS Enforcement Rule in the UP function</w:t>
      </w:r>
      <w:bookmarkEnd w:id="581"/>
      <w:bookmarkEnd w:id="582"/>
      <w:bookmarkEnd w:id="583"/>
      <w:bookmarkEnd w:id="584"/>
      <w:bookmarkEnd w:id="585"/>
      <w:bookmarkEnd w:id="586"/>
      <w:bookmarkEnd w:id="587"/>
      <w:bookmarkEnd w:id="588"/>
      <w:bookmarkEnd w:id="589"/>
      <w:bookmarkEnd w:id="590"/>
      <w:bookmarkEnd w:id="591"/>
      <w:bookmarkEnd w:id="592"/>
      <w:bookmarkEnd w:id="593"/>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1A3E8D">
      <w:pPr>
        <w:pStyle w:val="Heading4"/>
      </w:pPr>
      <w:bookmarkStart w:id="594" w:name="_Toc36030799"/>
      <w:bookmarkStart w:id="595" w:name="_Toc36042719"/>
      <w:bookmarkStart w:id="596" w:name="_Toc36814043"/>
      <w:bookmarkStart w:id="597" w:name="_Toc44688888"/>
      <w:bookmarkStart w:id="598" w:name="_Toc44923642"/>
      <w:bookmarkStart w:id="599" w:name="_Toc51860610"/>
      <w:bookmarkStart w:id="600" w:name="_Toc57930377"/>
      <w:bookmarkStart w:id="601" w:name="_Toc57931007"/>
      <w:bookmarkStart w:id="602" w:name="_Toc98235530"/>
      <w:r w:rsidRPr="00441CD0">
        <w:t>5.2.5.3</w:t>
      </w:r>
      <w:r w:rsidRPr="00441CD0">
        <w:tab/>
        <w:t>Reflective QoS (for 5GC)</w:t>
      </w:r>
      <w:bookmarkEnd w:id="594"/>
      <w:bookmarkEnd w:id="595"/>
      <w:bookmarkEnd w:id="596"/>
      <w:bookmarkEnd w:id="597"/>
      <w:bookmarkEnd w:id="598"/>
      <w:bookmarkEnd w:id="599"/>
      <w:bookmarkEnd w:id="600"/>
      <w:bookmarkEnd w:id="601"/>
      <w:bookmarkEnd w:id="602"/>
    </w:p>
    <w:p w14:paraId="0CFA02DA" w14:textId="59607119" w:rsidR="00EE5860" w:rsidRPr="00441CD0" w:rsidRDefault="00EE5860" w:rsidP="00EE5860">
      <w:pPr>
        <w:rPr>
          <w:lang w:eastAsia="zh-CN"/>
        </w:rPr>
      </w:pPr>
      <w:r w:rsidRPr="00441CD0">
        <w:t xml:space="preserve">The 5GS may support Reflective QoS functionality </w:t>
      </w:r>
      <w:r w:rsidRPr="00441CD0">
        <w:rPr>
          <w:lang w:eastAsia="zh-CN"/>
        </w:rPr>
        <w:t>(see clauses</w:t>
      </w:r>
      <w:r w:rsidR="0049084C">
        <w:rPr>
          <w:lang w:eastAsia="zh-CN"/>
        </w:rPr>
        <w:t> </w:t>
      </w:r>
      <w:r w:rsidRPr="00441CD0">
        <w:rPr>
          <w:lang w:eastAsia="zh-CN"/>
        </w:rPr>
        <w:t>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1A3E8D">
      <w:pPr>
        <w:pStyle w:val="Heading3"/>
        <w:rPr>
          <w:lang w:val="en-US"/>
        </w:rPr>
      </w:pPr>
      <w:bookmarkStart w:id="603" w:name="_Toc19717068"/>
      <w:bookmarkStart w:id="604" w:name="_Toc27490525"/>
      <w:bookmarkStart w:id="605" w:name="_Toc27556818"/>
      <w:bookmarkStart w:id="606" w:name="_Toc27723735"/>
      <w:bookmarkStart w:id="607" w:name="_Toc36030800"/>
      <w:bookmarkStart w:id="608" w:name="_Toc36042720"/>
      <w:bookmarkStart w:id="609" w:name="_Toc36814044"/>
      <w:bookmarkStart w:id="610" w:name="_Toc44688889"/>
      <w:bookmarkStart w:id="611" w:name="_Toc44923643"/>
      <w:bookmarkStart w:id="612" w:name="_Toc51860611"/>
      <w:bookmarkStart w:id="613" w:name="_Toc57930378"/>
      <w:bookmarkStart w:id="614" w:name="_Toc57931008"/>
      <w:bookmarkStart w:id="615" w:name="_Toc98235531"/>
      <w:r w:rsidRPr="00441CD0">
        <w:rPr>
          <w:lang w:val="en-US"/>
        </w:rPr>
        <w:t>5.2.6</w:t>
      </w:r>
      <w:r w:rsidRPr="00441CD0">
        <w:rPr>
          <w:lang w:val="en-US"/>
        </w:rPr>
        <w:tab/>
        <w:t>Combined SGW/PGW Architecture</w:t>
      </w:r>
      <w:bookmarkEnd w:id="603"/>
      <w:bookmarkEnd w:id="604"/>
      <w:bookmarkEnd w:id="605"/>
      <w:bookmarkEnd w:id="606"/>
      <w:bookmarkEnd w:id="607"/>
      <w:bookmarkEnd w:id="608"/>
      <w:bookmarkEnd w:id="609"/>
      <w:bookmarkEnd w:id="610"/>
      <w:bookmarkEnd w:id="611"/>
      <w:bookmarkEnd w:id="612"/>
      <w:bookmarkEnd w:id="613"/>
      <w:bookmarkEnd w:id="614"/>
      <w:bookmarkEnd w:id="615"/>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lastRenderedPageBreak/>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B3B67FD"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1A3E8D">
      <w:pPr>
        <w:pStyle w:val="Heading3"/>
        <w:rPr>
          <w:lang w:val="x-none"/>
        </w:rPr>
      </w:pPr>
      <w:bookmarkStart w:id="616" w:name="_Toc19717069"/>
      <w:bookmarkStart w:id="617" w:name="_Toc27490526"/>
      <w:bookmarkStart w:id="618" w:name="_Toc27556819"/>
      <w:bookmarkStart w:id="619" w:name="_Toc27723736"/>
      <w:bookmarkStart w:id="620" w:name="_Toc36030801"/>
      <w:bookmarkStart w:id="621" w:name="_Toc36042721"/>
      <w:bookmarkStart w:id="622" w:name="_Toc36814045"/>
      <w:bookmarkStart w:id="623" w:name="_Toc44688890"/>
      <w:bookmarkStart w:id="624" w:name="_Toc44923644"/>
      <w:bookmarkStart w:id="625" w:name="_Toc51860612"/>
      <w:bookmarkStart w:id="626" w:name="_Toc57930379"/>
      <w:bookmarkStart w:id="627" w:name="_Toc57931009"/>
      <w:bookmarkStart w:id="628" w:name="_Toc98235532"/>
      <w:r w:rsidRPr="00441CD0">
        <w:t>5.2.7</w:t>
      </w:r>
      <w:r w:rsidRPr="00441CD0">
        <w:tab/>
        <w:t>Multi-Access Rule Handling (for 5GC)</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58DCD9D4" w14:textId="77777777" w:rsidR="00EE5860" w:rsidRPr="00441CD0" w:rsidRDefault="00EE5860" w:rsidP="001A3E8D">
      <w:pPr>
        <w:pStyle w:val="Heading4"/>
        <w:rPr>
          <w:lang w:val="en-US"/>
        </w:rPr>
      </w:pPr>
      <w:bookmarkStart w:id="629" w:name="_Toc19717070"/>
      <w:bookmarkStart w:id="630" w:name="_Toc27490527"/>
      <w:bookmarkStart w:id="631" w:name="_Toc27556820"/>
      <w:bookmarkStart w:id="632" w:name="_Toc27723737"/>
      <w:bookmarkStart w:id="633" w:name="_Toc36030802"/>
      <w:bookmarkStart w:id="634" w:name="_Toc36042722"/>
      <w:bookmarkStart w:id="635" w:name="_Toc36814046"/>
      <w:bookmarkStart w:id="636" w:name="_Toc44688891"/>
      <w:bookmarkStart w:id="637" w:name="_Toc44923645"/>
      <w:bookmarkStart w:id="638" w:name="_Toc51860613"/>
      <w:bookmarkStart w:id="639" w:name="_Toc57930380"/>
      <w:bookmarkStart w:id="640" w:name="_Toc57931010"/>
      <w:bookmarkStart w:id="641" w:name="_Toc98235533"/>
      <w:r w:rsidRPr="00441CD0">
        <w:rPr>
          <w:lang w:val="en-US"/>
        </w:rPr>
        <w:t>5.2.7.1</w:t>
      </w:r>
      <w:r w:rsidRPr="00441CD0">
        <w:rPr>
          <w:lang w:val="en-US"/>
        </w:rPr>
        <w:tab/>
        <w:t>General</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2B9D7235" w14:textId="396919F5"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w:t>
      </w:r>
      <w:r w:rsidR="0049084C">
        <w:t> </w:t>
      </w:r>
      <w:r w:rsidRPr="00441CD0">
        <w:t>8.2.25-1)</w:t>
      </w:r>
      <w:r w:rsidRPr="00441CD0">
        <w:rPr>
          <w:lang w:val="en-US"/>
        </w:rPr>
        <w:t>.</w:t>
      </w:r>
    </w:p>
    <w:p w14:paraId="52332D13" w14:textId="3111612D"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1015A46C"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w:t>
      </w:r>
      <w:r w:rsidR="0049084C">
        <w:rPr>
          <w:lang w:val="en-US"/>
        </w:rPr>
        <w:t> </w:t>
      </w:r>
      <w:r w:rsidRPr="00441CD0">
        <w:rPr>
          <w:lang w:val="en-US"/>
        </w:rPr>
        <w:t>5.8.2.11.8 and 5.32.8 in 3GPP TS 23.501 [28].</w:t>
      </w:r>
    </w:p>
    <w:p w14:paraId="2BB5B26B" w14:textId="04A7E6C3" w:rsidR="00EE5860" w:rsidRPr="00441CD0" w:rsidRDefault="00EE5860" w:rsidP="00EE5860">
      <w:pPr>
        <w:rPr>
          <w:lang w:val="en-US"/>
        </w:rPr>
      </w:pPr>
      <w:r w:rsidRPr="00441CD0">
        <w:rPr>
          <w:lang w:val="en-US"/>
        </w:rPr>
        <w:t>In a</w:t>
      </w:r>
      <w:r w:rsidR="00D77DBB">
        <w:rPr>
          <w:lang w:val="en-US"/>
        </w:rPr>
        <w:t>n</w:t>
      </w:r>
      <w:r w:rsidRPr="00441CD0">
        <w:rPr>
          <w:lang w:val="en-US"/>
        </w:rPr>
        <w:t xml:space="preserve">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60428EDF" w14:textId="384C73A6" w:rsidR="003C47D3" w:rsidRDefault="003C47D3" w:rsidP="003C47D3">
      <w:pPr>
        <w:rPr>
          <w:lang w:val="en-US"/>
        </w:rPr>
      </w:pPr>
      <w:bookmarkStart w:id="642" w:name="_Toc19717071"/>
      <w:r>
        <w:rPr>
          <w:lang w:val="en-US"/>
        </w:rPr>
        <w:t xml:space="preserve">As specified in </w:t>
      </w:r>
      <w:r w:rsidR="00981985">
        <w:rPr>
          <w:lang w:val="en-US"/>
        </w:rPr>
        <w:t>clause 5</w:t>
      </w:r>
      <w:r>
        <w:rPr>
          <w:lang w:val="en-US"/>
        </w:rPr>
        <w:t xml:space="preserve">.32.8 of </w:t>
      </w:r>
      <w:r w:rsidRPr="00441CD0">
        <w:rPr>
          <w:lang w:val="en-US"/>
        </w:rPr>
        <w:t>3GPP TS 23.501 [28]</w:t>
      </w:r>
      <w:r>
        <w:rPr>
          <w:rFonts w:hint="eastAsia"/>
          <w:lang w:val="en-US" w:eastAsia="zh-CN"/>
        </w:rPr>
        <w:t>,</w:t>
      </w:r>
      <w:r>
        <w:rPr>
          <w:lang w:val="en-US" w:eastAsia="zh-CN"/>
        </w:rPr>
        <w:t xml:space="preserve"> i</w:t>
      </w:r>
      <w:r w:rsidRPr="00441CD0">
        <w:rPr>
          <w:lang w:val="en-US"/>
        </w:rPr>
        <w:t>n a</w:t>
      </w:r>
      <w:r w:rsidR="00D77DBB">
        <w:rPr>
          <w:lang w:val="en-US"/>
        </w:rPr>
        <w:t>n</w:t>
      </w:r>
      <w:r w:rsidRPr="00441CD0">
        <w:rPr>
          <w:lang w:val="en-US"/>
        </w:rPr>
        <w:t xml:space="preserve"> MAR, the CP function (i.e. the SMF) </w:t>
      </w:r>
      <w:r>
        <w:rPr>
          <w:lang w:val="en-US"/>
        </w:rPr>
        <w:t>may</w:t>
      </w:r>
      <w:r w:rsidRPr="00441CD0">
        <w:rPr>
          <w:lang w:val="en-US"/>
        </w:rPr>
        <w:t>:</w:t>
      </w:r>
    </w:p>
    <w:p w14:paraId="746FEA48" w14:textId="77777777" w:rsidR="003C47D3" w:rsidRDefault="003C47D3" w:rsidP="003C47D3">
      <w:pPr>
        <w:pStyle w:val="B1"/>
        <w:rPr>
          <w:lang w:val="en-US"/>
        </w:rPr>
      </w:pPr>
      <w:r w:rsidRPr="00441CD0">
        <w:rPr>
          <w:lang w:val="en-US"/>
        </w:rPr>
        <w:t>-</w:t>
      </w:r>
      <w:r w:rsidRPr="00441CD0">
        <w:rPr>
          <w:lang w:val="en-US"/>
        </w:rPr>
        <w:tab/>
      </w:r>
      <w:r>
        <w:rPr>
          <w:lang w:val="en-US"/>
        </w:rPr>
        <w:t>provision Threshold values, including</w:t>
      </w:r>
      <w:r w:rsidRPr="00597C86">
        <w:rPr>
          <w:lang w:val="en-US"/>
        </w:rPr>
        <w:t xml:space="preserve"> </w:t>
      </w:r>
      <w:r>
        <w:rPr>
          <w:lang w:val="en-US"/>
        </w:rPr>
        <w:t>RTT and/or Packet Loss Rate</w:t>
      </w:r>
      <w:r w:rsidRPr="00105386">
        <w:rPr>
          <w:lang w:val="en-US"/>
        </w:rPr>
        <w:t xml:space="preserve">, if the </w:t>
      </w:r>
      <w:r w:rsidRPr="00441CD0">
        <w:rPr>
          <w:lang w:val="en-US"/>
        </w:rPr>
        <w:t>Steering Mode</w:t>
      </w:r>
      <w:r>
        <w:rPr>
          <w:lang w:val="en-US"/>
        </w:rPr>
        <w:t xml:space="preserve"> is </w:t>
      </w:r>
      <w:r w:rsidRPr="00441CD0">
        <w:rPr>
          <w:lang w:val="en-US"/>
        </w:rPr>
        <w:t>Load Balancing</w:t>
      </w:r>
      <w:r>
        <w:rPr>
          <w:lang w:val="en-US"/>
        </w:rPr>
        <w:t xml:space="preserve"> with fixed split percentages </w:t>
      </w:r>
      <w:r w:rsidRPr="006F7EAB">
        <w:rPr>
          <w:lang w:val="en-US"/>
        </w:rPr>
        <w:t>or Priority-based</w:t>
      </w:r>
      <w:r w:rsidRPr="00441CD0">
        <w:rPr>
          <w:lang w:val="en-US"/>
        </w:rPr>
        <w:t>;</w:t>
      </w:r>
    </w:p>
    <w:p w14:paraId="001CA90A" w14:textId="77777777" w:rsidR="003C47D3" w:rsidRDefault="003C47D3" w:rsidP="003C47D3">
      <w:pPr>
        <w:pStyle w:val="B1"/>
        <w:rPr>
          <w:lang w:val="en-US"/>
        </w:rPr>
      </w:pPr>
      <w:r>
        <w:rPr>
          <w:lang w:val="en-US"/>
        </w:rPr>
        <w:t>-</w:t>
      </w:r>
      <w:r>
        <w:rPr>
          <w:lang w:val="en-US"/>
        </w:rPr>
        <w:tab/>
      </w:r>
      <w:r w:rsidRPr="00A67499">
        <w:rPr>
          <w:lang w:val="en-US"/>
        </w:rPr>
        <w:t>include a Steering Mode Indicator to indicate that the default steering parameters provided in th</w:t>
      </w:r>
      <w:r>
        <w:rPr>
          <w:lang w:val="en-US"/>
        </w:rPr>
        <w:t>e Steering Mode may be adjusted</w:t>
      </w:r>
      <w:r w:rsidRPr="00441CD0">
        <w:rPr>
          <w:lang w:val="en-US"/>
        </w:rPr>
        <w:t>:</w:t>
      </w:r>
    </w:p>
    <w:p w14:paraId="668D9004" w14:textId="77777777" w:rsidR="003C47D3" w:rsidRPr="00F631EB" w:rsidRDefault="003C47D3" w:rsidP="003C47D3">
      <w:pPr>
        <w:pStyle w:val="B2"/>
      </w:pPr>
      <w:r w:rsidRPr="00F631EB">
        <w:t>-</w:t>
      </w:r>
      <w:r w:rsidRPr="00F631EB">
        <w:tab/>
        <w:t>set autonomous load-balance flag to allow the UPF to adjust the traffic steering based on its own decisions when the Steering Mode is Load Balancing; or</w:t>
      </w:r>
    </w:p>
    <w:p w14:paraId="5FDAC9D0" w14:textId="07EE14AE" w:rsidR="003C47D3" w:rsidRPr="00F631EB" w:rsidRDefault="003C47D3" w:rsidP="003C47D3">
      <w:pPr>
        <w:pStyle w:val="B2"/>
      </w:pPr>
      <w:r w:rsidRPr="00F631EB">
        <w:t>-</w:t>
      </w:r>
      <w:r w:rsidRPr="00F631EB">
        <w:tab/>
        <w:t xml:space="preserve">set UE-assistance flag to allow the UPF to adjust the traffic steering based on the </w:t>
      </w:r>
      <w:r w:rsidR="0011424F" w:rsidRPr="0011424F">
        <w:t>UE Assistance Data</w:t>
      </w:r>
      <w:r w:rsidRPr="00F631EB">
        <w:t xml:space="preserve"> from UE when the Steering Mode is Load Balancing.</w:t>
      </w:r>
    </w:p>
    <w:p w14:paraId="677D090D" w14:textId="77777777" w:rsidR="003C47D3" w:rsidRPr="00441CD0" w:rsidRDefault="003C47D3" w:rsidP="003C47D3">
      <w:pPr>
        <w:pStyle w:val="NO"/>
        <w:rPr>
          <w:lang w:val="en-US"/>
        </w:rPr>
      </w:pPr>
      <w:r>
        <w:rPr>
          <w:lang w:val="en-US"/>
        </w:rPr>
        <w:t>NOTE:</w:t>
      </w:r>
      <w:r>
        <w:rPr>
          <w:lang w:val="en-US"/>
        </w:rPr>
        <w:tab/>
      </w:r>
      <w:r w:rsidRPr="00A67499">
        <w:rPr>
          <w:lang w:val="en-US"/>
        </w:rPr>
        <w:t>The autonomous load-balance flag and the UE-assistance flag can not be set to "1" at the same time.</w:t>
      </w:r>
    </w:p>
    <w:p w14:paraId="740FCCF4" w14:textId="77777777" w:rsidR="00EE5860" w:rsidRPr="00441CD0" w:rsidRDefault="00EE5860" w:rsidP="00EE5860">
      <w:pPr>
        <w:rPr>
          <w:lang w:val="en-US"/>
        </w:rPr>
      </w:pPr>
      <w:r w:rsidRPr="00441CD0">
        <w:rPr>
          <w:lang w:val="en-US"/>
        </w:rPr>
        <w:lastRenderedPageBreak/>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862100">
      <w:pPr>
        <w:rPr>
          <w:lang w:val="en-US"/>
        </w:rPr>
      </w:pPr>
      <w:r w:rsidRPr="00862100">
        <w:t xml:space="preserve">If a UE indicates it </w:t>
      </w:r>
      <w:r w:rsidRPr="00862100">
        <w:rPr>
          <w:rFonts w:hint="eastAsia"/>
        </w:rPr>
        <w:t>supports</w:t>
      </w:r>
      <w:r w:rsidRPr="00862100">
        <w:t xml:space="preserve"> MPTCP and ATSSS-LL, and if</w:t>
      </w:r>
      <w:r w:rsidRPr="00862100">
        <w:rPr>
          <w:rFonts w:hint="eastAsia"/>
        </w:rPr>
        <w:t xml:space="preserve"> </w:t>
      </w:r>
      <w:r w:rsidRPr="00862100">
        <w:t xml:space="preserve">the </w:t>
      </w:r>
      <w:r w:rsidRPr="00862100">
        <w:rPr>
          <w:rFonts w:hint="eastAsia"/>
        </w:rPr>
        <w:t>network determines to apply both MPTCP functionality and ATSSS-LL functionality for the UE</w:t>
      </w:r>
      <w:r w:rsidRPr="00862100">
        <w:t>'</w:t>
      </w:r>
      <w:r w:rsidRPr="00862100">
        <w:rPr>
          <w:rFonts w:hint="eastAsia"/>
        </w:rPr>
        <w:t>s PDU session</w:t>
      </w:r>
      <w:r w:rsidRPr="00862100">
        <w:t xml:space="preserve">, the CP function shall provision separate downlink PDRs for MPTCP traffic and for Non-MPTCP traffic. </w:t>
      </w:r>
      <w:r w:rsidRPr="00862100">
        <w:rPr>
          <w:rFonts w:hint="eastAsia"/>
        </w:rPr>
        <w:t>Correspondingly</w:t>
      </w:r>
      <w:r w:rsidRPr="00862100">
        <w:t>, different MARs shall be provisioned and associated with the separate downlink PDRs. The steering functionality shall be set to ATSSS-LL for the MAR associated with the downlink PDR for non MPTCP traffic.</w:t>
      </w:r>
    </w:p>
    <w:p w14:paraId="7EF44C49" w14:textId="77777777" w:rsidR="003C47D3" w:rsidRDefault="00EE5860" w:rsidP="003C47D3">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51811B08" w14:textId="0985C09C" w:rsidR="00EE5860" w:rsidRPr="00441CD0" w:rsidRDefault="003C47D3" w:rsidP="00EE5860">
      <w:pPr>
        <w:rPr>
          <w:lang w:val="en-US"/>
        </w:rPr>
      </w:pPr>
      <w:r>
        <w:rPr>
          <w:lang w:val="en-US"/>
        </w:rPr>
        <w:t xml:space="preserve">If </w:t>
      </w:r>
      <w:r>
        <w:rPr>
          <w:lang w:eastAsia="ko-KR"/>
        </w:rPr>
        <w:t xml:space="preserve">the </w:t>
      </w:r>
      <w:r>
        <w:rPr>
          <w:lang w:val="en-US" w:eastAsia="zh-CN"/>
        </w:rPr>
        <w:t>a</w:t>
      </w:r>
      <w:r>
        <w:rPr>
          <w:lang w:eastAsia="zh-CN"/>
        </w:rPr>
        <w:t>utonomous load-balance</w:t>
      </w:r>
      <w:r>
        <w:rPr>
          <w:lang w:eastAsia="ko-KR"/>
        </w:rPr>
        <w:t xml:space="preserve"> is set in the Steering Mode Indicator, the Weight shall be treated as the default percentages, and the UPF</w:t>
      </w:r>
      <w:r w:rsidRPr="002645AE">
        <w:t xml:space="preserve"> </w:t>
      </w:r>
      <w:r>
        <w:t xml:space="preserve">may </w:t>
      </w:r>
      <w:r w:rsidRPr="008A1CC7">
        <w:t xml:space="preserve">autonomously determine </w:t>
      </w:r>
      <w:r>
        <w:t xml:space="preserve">its </w:t>
      </w:r>
      <w:r w:rsidRPr="008A1CC7">
        <w:t>own percentages for traffic splitting</w:t>
      </w:r>
      <w:r>
        <w:t xml:space="preserve"> to</w:t>
      </w:r>
      <w:r w:rsidRPr="008A1CC7">
        <w:t xml:space="preserve"> maximize the aggregated bandwidth in the </w:t>
      </w:r>
      <w:r>
        <w:t xml:space="preserve">downlink </w:t>
      </w:r>
      <w:r w:rsidRPr="008A1CC7">
        <w:t>directi</w:t>
      </w:r>
      <w:r w:rsidRPr="008A1CC7">
        <w:rPr>
          <w:lang w:eastAsia="zh-CN"/>
        </w:rPr>
        <w:t>on</w:t>
      </w:r>
      <w:r>
        <w:rPr>
          <w:lang w:eastAsia="zh-CN"/>
        </w:rPr>
        <w:t xml:space="preserve">. </w:t>
      </w:r>
      <w:r w:rsidRPr="002A0AFA">
        <w:rPr>
          <w:lang w:eastAsia="zh-CN"/>
        </w:rPr>
        <w:t xml:space="preserve">If the UE-assistance is set in the Steering Mode Indicator, the UE may inform the UPF </w:t>
      </w:r>
      <w:r>
        <w:rPr>
          <w:lang w:eastAsia="zh-CN"/>
        </w:rPr>
        <w:t xml:space="preserve">on </w:t>
      </w:r>
      <w:r w:rsidRPr="002A0AFA">
        <w:rPr>
          <w:lang w:eastAsia="zh-CN"/>
        </w:rPr>
        <w:t>how it decided to distribute the UL traffic of the matching SDF.</w:t>
      </w:r>
    </w:p>
    <w:p w14:paraId="60F6DDEB" w14:textId="77777777" w:rsidR="00EE5860" w:rsidRPr="00441CD0" w:rsidRDefault="00EE5860" w:rsidP="001A3E8D">
      <w:pPr>
        <w:pStyle w:val="Heading3"/>
        <w:rPr>
          <w:lang w:val="en-US"/>
        </w:rPr>
      </w:pPr>
      <w:bookmarkStart w:id="643" w:name="_Toc27490528"/>
      <w:bookmarkStart w:id="644" w:name="_Toc27556821"/>
      <w:bookmarkStart w:id="645" w:name="_Toc27723738"/>
      <w:bookmarkStart w:id="646" w:name="_Toc36030803"/>
      <w:bookmarkStart w:id="647" w:name="_Toc36042723"/>
      <w:bookmarkStart w:id="648" w:name="_Toc36814047"/>
      <w:bookmarkStart w:id="649" w:name="_Toc44688892"/>
      <w:bookmarkStart w:id="650" w:name="_Toc44923646"/>
      <w:bookmarkStart w:id="651" w:name="_Toc51860614"/>
      <w:bookmarkStart w:id="652" w:name="_Toc57930381"/>
      <w:bookmarkStart w:id="653" w:name="_Toc57931011"/>
      <w:bookmarkStart w:id="654" w:name="_Toc98235534"/>
      <w:r w:rsidRPr="00441CD0">
        <w:rPr>
          <w:lang w:val="en-US"/>
        </w:rPr>
        <w:t>5.2.8</w:t>
      </w:r>
      <w:r w:rsidRPr="00441CD0">
        <w:rPr>
          <w:lang w:val="en-US"/>
        </w:rPr>
        <w:tab/>
        <w:t>Session Reporting Rule Handling</w:t>
      </w:r>
      <w:bookmarkEnd w:id="643"/>
      <w:bookmarkEnd w:id="644"/>
      <w:bookmarkEnd w:id="645"/>
      <w:bookmarkEnd w:id="646"/>
      <w:bookmarkEnd w:id="647"/>
      <w:bookmarkEnd w:id="648"/>
      <w:bookmarkEnd w:id="649"/>
      <w:bookmarkEnd w:id="650"/>
      <w:bookmarkEnd w:id="651"/>
      <w:bookmarkEnd w:id="652"/>
      <w:bookmarkEnd w:id="653"/>
      <w:bookmarkEnd w:id="654"/>
    </w:p>
    <w:p w14:paraId="79AC5C4E" w14:textId="77777777" w:rsidR="00EE5860" w:rsidRPr="00441CD0" w:rsidRDefault="00EE5860" w:rsidP="001A3E8D">
      <w:pPr>
        <w:pStyle w:val="Heading4"/>
        <w:rPr>
          <w:lang w:val="en-US"/>
        </w:rPr>
      </w:pPr>
      <w:bookmarkStart w:id="655" w:name="_Toc27490529"/>
      <w:bookmarkStart w:id="656" w:name="_Toc27556822"/>
      <w:bookmarkStart w:id="657" w:name="_Toc27723739"/>
      <w:bookmarkStart w:id="658" w:name="_Toc36030804"/>
      <w:bookmarkStart w:id="659" w:name="_Toc36042724"/>
      <w:bookmarkStart w:id="660" w:name="_Toc36814048"/>
      <w:bookmarkStart w:id="661" w:name="_Toc44688893"/>
      <w:bookmarkStart w:id="662" w:name="_Toc44923647"/>
      <w:bookmarkStart w:id="663" w:name="_Toc51860615"/>
      <w:bookmarkStart w:id="664" w:name="_Toc57930382"/>
      <w:bookmarkStart w:id="665" w:name="_Toc57931012"/>
      <w:bookmarkStart w:id="666" w:name="_Toc98235535"/>
      <w:r w:rsidRPr="00441CD0">
        <w:rPr>
          <w:lang w:val="en-US"/>
        </w:rPr>
        <w:t>5.2.8.1</w:t>
      </w:r>
      <w:r w:rsidRPr="00441CD0">
        <w:rPr>
          <w:lang w:val="en-US"/>
        </w:rPr>
        <w:tab/>
        <w:t>General</w:t>
      </w:r>
      <w:bookmarkEnd w:id="655"/>
      <w:bookmarkEnd w:id="656"/>
      <w:bookmarkEnd w:id="657"/>
      <w:bookmarkEnd w:id="658"/>
      <w:bookmarkEnd w:id="659"/>
      <w:bookmarkEnd w:id="660"/>
      <w:bookmarkEnd w:id="661"/>
      <w:bookmarkEnd w:id="662"/>
      <w:bookmarkEnd w:id="663"/>
      <w:bookmarkEnd w:id="664"/>
      <w:bookmarkEnd w:id="665"/>
      <w:bookmarkEnd w:id="666"/>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67FD729B" w:rsidR="00EE5860" w:rsidRPr="00441CD0" w:rsidRDefault="00EE5860" w:rsidP="00EE5860">
      <w:pPr>
        <w:pStyle w:val="B1"/>
        <w:rPr>
          <w:lang w:val="en-US"/>
        </w:rPr>
      </w:pPr>
      <w:r w:rsidRPr="00441CD0">
        <w:rPr>
          <w:lang w:val="en-US"/>
        </w:rPr>
        <w:t>-</w:t>
      </w:r>
      <w:r w:rsidRPr="00441CD0">
        <w:rPr>
          <w:lang w:val="en-US"/>
        </w:rPr>
        <w:tab/>
        <w:t>Change of 3GPP or non-3GPP access availability, for a</w:t>
      </w:r>
      <w:r w:rsidR="00D77DBB">
        <w:rPr>
          <w:lang w:val="en-US"/>
        </w:rPr>
        <w:t>n</w:t>
      </w:r>
      <w:r w:rsidRPr="00441CD0">
        <w:rPr>
          <w:lang w:val="en-US"/>
        </w:rPr>
        <w:t xml:space="preserve">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1A3E8D">
      <w:pPr>
        <w:pStyle w:val="Heading4"/>
        <w:rPr>
          <w:lang w:val="en-US"/>
        </w:rPr>
      </w:pPr>
      <w:bookmarkStart w:id="667" w:name="_Toc27490530"/>
      <w:bookmarkStart w:id="668" w:name="_Toc27556823"/>
      <w:bookmarkStart w:id="669" w:name="_Toc27723740"/>
      <w:bookmarkStart w:id="670" w:name="_Toc36030805"/>
      <w:bookmarkStart w:id="671" w:name="_Toc36042725"/>
      <w:bookmarkStart w:id="672" w:name="_Toc36814049"/>
      <w:bookmarkStart w:id="673" w:name="_Toc44688894"/>
      <w:bookmarkStart w:id="674" w:name="_Toc44923648"/>
      <w:bookmarkStart w:id="675" w:name="_Toc51860616"/>
      <w:bookmarkStart w:id="676" w:name="_Toc57930383"/>
      <w:bookmarkStart w:id="677" w:name="_Toc57931013"/>
      <w:bookmarkStart w:id="678" w:name="_Toc98235536"/>
      <w:r w:rsidRPr="00441CD0">
        <w:rPr>
          <w:lang w:val="en-US"/>
        </w:rPr>
        <w:t>5.2.8.2</w:t>
      </w:r>
      <w:r w:rsidRPr="00441CD0">
        <w:rPr>
          <w:lang w:val="en-US"/>
        </w:rPr>
        <w:tab/>
        <w:t>Provisioning of Session Reporting Rule in the UP function</w:t>
      </w:r>
      <w:bookmarkEnd w:id="667"/>
      <w:bookmarkEnd w:id="668"/>
      <w:bookmarkEnd w:id="669"/>
      <w:bookmarkEnd w:id="670"/>
      <w:bookmarkEnd w:id="671"/>
      <w:bookmarkEnd w:id="672"/>
      <w:bookmarkEnd w:id="673"/>
      <w:bookmarkEnd w:id="674"/>
      <w:bookmarkEnd w:id="675"/>
      <w:bookmarkEnd w:id="676"/>
      <w:bookmarkEnd w:id="677"/>
      <w:bookmarkEnd w:id="678"/>
    </w:p>
    <w:p w14:paraId="0CA712C9" w14:textId="77777777" w:rsidR="00EE5860" w:rsidRPr="00441CD0" w:rsidRDefault="00EE5860" w:rsidP="001A3E8D">
      <w:pPr>
        <w:pStyle w:val="Heading5"/>
        <w:rPr>
          <w:lang w:eastAsia="zh-CN"/>
        </w:rPr>
      </w:pPr>
      <w:bookmarkStart w:id="679" w:name="_Toc27490531"/>
      <w:bookmarkStart w:id="680" w:name="_Toc27556824"/>
      <w:bookmarkStart w:id="681" w:name="_Toc27723741"/>
      <w:bookmarkStart w:id="682" w:name="_Toc36030806"/>
      <w:bookmarkStart w:id="683" w:name="_Toc36042726"/>
      <w:bookmarkStart w:id="684" w:name="_Toc36814050"/>
      <w:bookmarkStart w:id="685" w:name="_Toc44688895"/>
      <w:bookmarkStart w:id="686" w:name="_Toc44923649"/>
      <w:bookmarkStart w:id="687" w:name="_Toc51860617"/>
      <w:bookmarkStart w:id="688" w:name="_Toc57930384"/>
      <w:bookmarkStart w:id="689" w:name="_Toc57931014"/>
      <w:bookmarkStart w:id="690" w:name="_Toc98235537"/>
      <w:r w:rsidRPr="00441CD0">
        <w:rPr>
          <w:lang w:eastAsia="zh-CN"/>
        </w:rPr>
        <w:t>5.2.8.2.1</w:t>
      </w:r>
      <w:r w:rsidRPr="00441CD0">
        <w:rPr>
          <w:lang w:eastAsia="zh-CN"/>
        </w:rPr>
        <w:tab/>
        <w:t>General</w:t>
      </w:r>
      <w:bookmarkEnd w:id="679"/>
      <w:bookmarkEnd w:id="680"/>
      <w:bookmarkEnd w:id="681"/>
      <w:bookmarkEnd w:id="682"/>
      <w:bookmarkEnd w:id="683"/>
      <w:bookmarkEnd w:id="684"/>
      <w:bookmarkEnd w:id="685"/>
      <w:bookmarkEnd w:id="686"/>
      <w:bookmarkEnd w:id="687"/>
      <w:bookmarkEnd w:id="688"/>
      <w:bookmarkEnd w:id="689"/>
      <w:bookmarkEnd w:id="690"/>
    </w:p>
    <w:p w14:paraId="3687E262" w14:textId="5B6E89AA" w:rsidR="000B3F6B" w:rsidRDefault="00EE5860" w:rsidP="00EE5860">
      <w:pPr>
        <w:rPr>
          <w:lang w:eastAsia="zh-CN"/>
        </w:rPr>
      </w:pPr>
      <w:r w:rsidRPr="00441CD0">
        <w:rPr>
          <w:lang w:eastAsia="zh-CN"/>
        </w:rPr>
        <w:t xml:space="preserve">When provisioning an SRR, the CP function shall provide control information identifying the events that the UPF is requested to detect and report. </w:t>
      </w:r>
      <w:r w:rsidR="000B3F6B">
        <w:rPr>
          <w:lang w:eastAsia="zh-CN"/>
        </w:rPr>
        <w:t xml:space="preserve">If </w:t>
      </w:r>
      <w:r w:rsidR="000B3F6B">
        <w:t>Direct Reporting of QoS monitoring events to Local NEF or AF</w:t>
      </w:r>
      <w:r w:rsidR="000B3F6B" w:rsidRPr="00441CD0">
        <w:rPr>
          <w:lang w:eastAsia="zh-CN"/>
        </w:rPr>
        <w:t xml:space="preserve"> </w:t>
      </w:r>
      <w:r w:rsidR="000B3F6B">
        <w:rPr>
          <w:lang w:eastAsia="zh-CN"/>
        </w:rPr>
        <w:t>is supported and required, the CP function shall also provide Direct Reporting Information in the SRR (see clause 5.33.5).</w:t>
      </w:r>
    </w:p>
    <w:p w14:paraId="00886A96" w14:textId="42627041" w:rsidR="00EE5860" w:rsidRDefault="00EE5860" w:rsidP="00EE5860">
      <w:pPr>
        <w:rPr>
          <w:lang w:eastAsia="zh-CN"/>
        </w:rPr>
      </w:pPr>
      <w:r w:rsidRPr="00441CD0">
        <w:rPr>
          <w:lang w:eastAsia="zh-CN"/>
        </w:rPr>
        <w:t>The CP function may modify an SRR in the PFCP Session Modification Request message.</w:t>
      </w:r>
    </w:p>
    <w:p w14:paraId="557941D5" w14:textId="4B7837BA" w:rsidR="000B3F6B" w:rsidRPr="00ED493B" w:rsidRDefault="000B3F6B"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0C6DAD80" w14:textId="77777777" w:rsidR="00EE5860" w:rsidRPr="00441CD0" w:rsidRDefault="00EE5860" w:rsidP="001A3E8D">
      <w:pPr>
        <w:pStyle w:val="Heading4"/>
        <w:rPr>
          <w:lang w:val="en-US"/>
        </w:rPr>
      </w:pPr>
      <w:bookmarkStart w:id="691" w:name="_Toc27490532"/>
      <w:bookmarkStart w:id="692" w:name="_Toc27556825"/>
      <w:bookmarkStart w:id="693" w:name="_Toc27723742"/>
      <w:bookmarkStart w:id="694" w:name="_Toc36030807"/>
      <w:bookmarkStart w:id="695" w:name="_Toc36042727"/>
      <w:bookmarkStart w:id="696" w:name="_Toc36814051"/>
      <w:bookmarkStart w:id="697" w:name="_Toc44688896"/>
      <w:bookmarkStart w:id="698" w:name="_Toc44923650"/>
      <w:bookmarkStart w:id="699" w:name="_Toc51860618"/>
      <w:bookmarkStart w:id="700" w:name="_Toc57930385"/>
      <w:bookmarkStart w:id="701" w:name="_Toc57931015"/>
      <w:bookmarkStart w:id="702" w:name="_Toc98235538"/>
      <w:r w:rsidRPr="00441CD0">
        <w:rPr>
          <w:lang w:val="en-US"/>
        </w:rPr>
        <w:t>5.2.8.3</w:t>
      </w:r>
      <w:r w:rsidRPr="00441CD0">
        <w:rPr>
          <w:lang w:val="en-US"/>
        </w:rPr>
        <w:tab/>
        <w:t>Reporting of Session Report to the CP function</w:t>
      </w:r>
      <w:bookmarkEnd w:id="691"/>
      <w:bookmarkEnd w:id="692"/>
      <w:bookmarkEnd w:id="693"/>
      <w:bookmarkEnd w:id="694"/>
      <w:bookmarkEnd w:id="695"/>
      <w:bookmarkEnd w:id="696"/>
      <w:bookmarkEnd w:id="697"/>
      <w:bookmarkEnd w:id="698"/>
      <w:bookmarkEnd w:id="699"/>
      <w:bookmarkEnd w:id="700"/>
      <w:bookmarkEnd w:id="701"/>
      <w:bookmarkEnd w:id="702"/>
    </w:p>
    <w:p w14:paraId="66A5B308" w14:textId="77777777" w:rsidR="00EE5860" w:rsidRPr="00441CD0" w:rsidRDefault="00EE5860" w:rsidP="001A3E8D">
      <w:pPr>
        <w:pStyle w:val="Heading5"/>
        <w:rPr>
          <w:lang w:eastAsia="zh-CN"/>
        </w:rPr>
      </w:pPr>
      <w:bookmarkStart w:id="703" w:name="_Toc27490533"/>
      <w:bookmarkStart w:id="704" w:name="_Toc27556826"/>
      <w:bookmarkStart w:id="705" w:name="_Toc27723743"/>
      <w:bookmarkStart w:id="706" w:name="_Toc36030808"/>
      <w:bookmarkStart w:id="707" w:name="_Toc36042728"/>
      <w:bookmarkStart w:id="708" w:name="_Toc36814052"/>
      <w:bookmarkStart w:id="709" w:name="_Toc44688897"/>
      <w:bookmarkStart w:id="710" w:name="_Toc44923651"/>
      <w:bookmarkStart w:id="711" w:name="_Toc51860619"/>
      <w:bookmarkStart w:id="712" w:name="_Toc57930386"/>
      <w:bookmarkStart w:id="713" w:name="_Toc57931016"/>
      <w:bookmarkStart w:id="714" w:name="_Toc98235539"/>
      <w:r w:rsidRPr="00441CD0">
        <w:rPr>
          <w:lang w:eastAsia="zh-CN"/>
        </w:rPr>
        <w:t>5.2.8.3.1</w:t>
      </w:r>
      <w:r w:rsidRPr="00441CD0">
        <w:rPr>
          <w:lang w:eastAsia="zh-CN"/>
        </w:rPr>
        <w:tab/>
        <w:t>General</w:t>
      </w:r>
      <w:bookmarkEnd w:id="703"/>
      <w:bookmarkEnd w:id="704"/>
      <w:bookmarkEnd w:id="705"/>
      <w:bookmarkEnd w:id="706"/>
      <w:bookmarkEnd w:id="707"/>
      <w:bookmarkEnd w:id="708"/>
      <w:bookmarkEnd w:id="709"/>
      <w:bookmarkEnd w:id="710"/>
      <w:bookmarkEnd w:id="711"/>
      <w:bookmarkEnd w:id="712"/>
      <w:bookmarkEnd w:id="713"/>
      <w:bookmarkEnd w:id="714"/>
    </w:p>
    <w:p w14:paraId="7DD233B3" w14:textId="6709A1F4"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r w:rsidR="000B3F6B">
        <w:rPr>
          <w:lang w:val="en-US"/>
        </w:rPr>
        <w:t xml:space="preserve">, unless </w:t>
      </w:r>
      <w:r w:rsidR="000B3F6B">
        <w:t xml:space="preserve">Direct Reporting of QoS monitoring events to Local NEF or AF applies </w:t>
      </w:r>
      <w:r w:rsidR="000B3F6B">
        <w:rPr>
          <w:lang w:eastAsia="zh-CN"/>
        </w:rPr>
        <w:t>(see clause 5.33.5)</w:t>
      </w:r>
      <w:r w:rsidRPr="00441CD0">
        <w:rPr>
          <w:lang w:val="en-US"/>
        </w:rPr>
        <w:t>.</w:t>
      </w:r>
    </w:p>
    <w:p w14:paraId="041650DE" w14:textId="50DB8260" w:rsidR="00EE5860" w:rsidRPr="00441CD0" w:rsidRDefault="00EE5860" w:rsidP="00EE5860">
      <w:r w:rsidRPr="00441CD0">
        <w:rPr>
          <w:lang w:val="en-US"/>
        </w:rPr>
        <w:t>Upon generating a session report for an SRR towards the CP function</w:t>
      </w:r>
      <w:r w:rsidR="000B3F6B" w:rsidRPr="000B3F6B">
        <w:rPr>
          <w:lang w:val="en-US"/>
        </w:rPr>
        <w:t xml:space="preserve"> </w:t>
      </w:r>
      <w:r w:rsidR="000B3F6B">
        <w:rPr>
          <w:lang w:val="en-US"/>
        </w:rPr>
        <w:t xml:space="preserve">or towards the Local NEF or AF </w:t>
      </w:r>
      <w:r w:rsidR="000B3F6B">
        <w:t>if Direct Reporting of QoS monitoring event applies</w:t>
      </w:r>
      <w:r w:rsidRPr="00441CD0">
        <w:rPr>
          <w:lang w:val="en-US"/>
        </w:rPr>
        <w:t xml:space="preserve">, the UP function shall </w:t>
      </w:r>
      <w:r w:rsidRPr="00441CD0">
        <w:t>continue to apply all the provisioned SRR(s), until getting any further instruction from the CP function.</w:t>
      </w:r>
    </w:p>
    <w:p w14:paraId="414CB76F" w14:textId="77777777" w:rsidR="00075654" w:rsidRDefault="007F0489" w:rsidP="001A3E8D">
      <w:pPr>
        <w:pStyle w:val="Heading3"/>
        <w:rPr>
          <w:lang w:val="en-US"/>
        </w:rPr>
      </w:pPr>
      <w:bookmarkStart w:id="715" w:name="_Toc98235540"/>
      <w:r>
        <w:rPr>
          <w:lang w:val="en-US"/>
        </w:rPr>
        <w:lastRenderedPageBreak/>
        <w:t>5.2.9</w:t>
      </w:r>
      <w:r>
        <w:rPr>
          <w:lang w:val="en-US"/>
        </w:rPr>
        <w:tab/>
        <w:t>Handling of Rules that cannot be activated</w:t>
      </w:r>
      <w:bookmarkEnd w:id="715"/>
    </w:p>
    <w:p w14:paraId="5ED5CDF5" w14:textId="77777777" w:rsidR="00075654" w:rsidRDefault="007F0489" w:rsidP="007F0489">
      <w:pPr>
        <w:rPr>
          <w:lang w:val="en-US"/>
        </w:rPr>
      </w:pPr>
      <w:r>
        <w:rPr>
          <w:lang w:val="en-US"/>
        </w:rPr>
        <w:t>The CP function shall indicate support of the Partial Success (PSUCC) feature (see clause 8.2.58) during the PFCP association setup or update procedure, if it supports PFCP session establishment or modification with Partial Success, i.e. with the UP function partially accepting a PFCP session establishment or modification request when some rules requested to be created or modified cannot be applied, e.g. when a pre-defined rule name or pre-defined rule ID is not configured in the UP function.</w:t>
      </w:r>
    </w:p>
    <w:p w14:paraId="659B6307" w14:textId="4B4B1CF3" w:rsidR="00075654" w:rsidRDefault="007F0489" w:rsidP="007F0489">
      <w:r>
        <w:rPr>
          <w:lang w:val="en-US"/>
        </w:rPr>
        <w:t xml:space="preserve">If the CP function indicated support of the the PSUCC feature, and if this feature is also supported by the UP function, the UP function should partially accept a PFCP session establishment or modification request, if possible, even when it fails to create or modify one or more rules. In such a case, the UP function shall set the cause to "Request partially accepted" in the </w:t>
      </w:r>
      <w:r>
        <w:t>response and include the Partial Failure Information IE identifying the rules that the UP function could not activate and the cause of the failure.</w:t>
      </w:r>
    </w:p>
    <w:p w14:paraId="4BD9D8F3" w14:textId="77777777" w:rsidR="00075654" w:rsidRDefault="007F0489" w:rsidP="007F0489">
      <w:pPr>
        <w:pStyle w:val="NO"/>
      </w:pPr>
      <w:r>
        <w:t>NOTE:</w:t>
      </w:r>
      <w:r>
        <w:tab/>
        <w:t>Partial acceptance of a request is not possible in some cases, when the failure to activate a rule would result in a PFCP session state that is not consistent, e.g. if no PDR or FAR would end up being activated for the PFCP session. Details on the conditions when a request can be partially accepted or not are left to UP function implementation.</w:t>
      </w:r>
    </w:p>
    <w:p w14:paraId="3F96C42C" w14:textId="7F64B046" w:rsidR="007F0489" w:rsidRDefault="007F0489" w:rsidP="007F0489">
      <w:pPr>
        <w:rPr>
          <w:lang w:val="en-US"/>
        </w:rPr>
      </w:pPr>
      <w:r>
        <w:t>Upon receipt of a PFCP session establishment or modification response indicating a partial acceptance of the request, the CP function shall consider that not all rules were successfully activated in the UP function and determine those which failed to be activated based on the Partial Failure Information IE in the response.</w:t>
      </w:r>
    </w:p>
    <w:p w14:paraId="26310A6B" w14:textId="4CB80943" w:rsidR="007F0489" w:rsidRPr="007F0489" w:rsidRDefault="007F0489" w:rsidP="00EE5860">
      <w:pPr>
        <w:rPr>
          <w:lang w:val="en-US"/>
        </w:rPr>
      </w:pPr>
      <w:r>
        <w:rPr>
          <w:lang w:val="en-US"/>
        </w:rPr>
        <w:t>If the CP function or the UP function does not support the PSUCC feature, the UP function shall reject a PFCP session establishment or modification request if at least one rule fails to be applied.</w:t>
      </w:r>
    </w:p>
    <w:p w14:paraId="2CA7FF9C" w14:textId="77777777" w:rsidR="00EE5860" w:rsidRPr="00441CD0" w:rsidRDefault="00EE5860" w:rsidP="001A3E8D">
      <w:pPr>
        <w:pStyle w:val="Heading2"/>
        <w:rPr>
          <w:lang w:val="x-none"/>
        </w:rPr>
      </w:pPr>
      <w:bookmarkStart w:id="716" w:name="_Toc27490534"/>
      <w:bookmarkStart w:id="717" w:name="_Toc27556827"/>
      <w:bookmarkStart w:id="718" w:name="_Toc27723744"/>
      <w:bookmarkStart w:id="719" w:name="_Toc36030809"/>
      <w:bookmarkStart w:id="720" w:name="_Toc36042729"/>
      <w:bookmarkStart w:id="721" w:name="_Toc36814053"/>
      <w:bookmarkStart w:id="722" w:name="_Toc44688898"/>
      <w:bookmarkStart w:id="723" w:name="_Toc44923652"/>
      <w:bookmarkStart w:id="724" w:name="_Toc51860620"/>
      <w:bookmarkStart w:id="725" w:name="_Toc57930387"/>
      <w:bookmarkStart w:id="726" w:name="_Toc57931017"/>
      <w:bookmarkStart w:id="727" w:name="_Toc98235541"/>
      <w:r w:rsidRPr="00441CD0">
        <w:t>5.3</w:t>
      </w:r>
      <w:r w:rsidRPr="00441CD0">
        <w:tab/>
        <w:t>Data Forwarding between the CP and UP Functions</w:t>
      </w:r>
      <w:bookmarkEnd w:id="642"/>
      <w:bookmarkEnd w:id="716"/>
      <w:bookmarkEnd w:id="717"/>
      <w:bookmarkEnd w:id="718"/>
      <w:bookmarkEnd w:id="719"/>
      <w:bookmarkEnd w:id="720"/>
      <w:bookmarkEnd w:id="721"/>
      <w:bookmarkEnd w:id="722"/>
      <w:bookmarkEnd w:id="723"/>
      <w:bookmarkEnd w:id="724"/>
      <w:bookmarkEnd w:id="725"/>
      <w:bookmarkEnd w:id="726"/>
      <w:bookmarkEnd w:id="727"/>
    </w:p>
    <w:p w14:paraId="4405C130" w14:textId="77777777" w:rsidR="00EE5860" w:rsidRPr="00441CD0" w:rsidRDefault="00EE5860" w:rsidP="001A3E8D">
      <w:pPr>
        <w:pStyle w:val="Heading3"/>
        <w:rPr>
          <w:rFonts w:eastAsia="SimSun"/>
          <w:lang w:val="en-US"/>
        </w:rPr>
      </w:pPr>
      <w:bookmarkStart w:id="728" w:name="_Toc19717072"/>
      <w:bookmarkStart w:id="729" w:name="_Toc27490535"/>
      <w:bookmarkStart w:id="730" w:name="_Toc27556828"/>
      <w:bookmarkStart w:id="731" w:name="_Toc27723745"/>
      <w:bookmarkStart w:id="732" w:name="_Toc36030810"/>
      <w:bookmarkStart w:id="733" w:name="_Toc36042730"/>
      <w:bookmarkStart w:id="734" w:name="_Toc36814054"/>
      <w:bookmarkStart w:id="735" w:name="_Toc44688899"/>
      <w:bookmarkStart w:id="736" w:name="_Toc44923653"/>
      <w:bookmarkStart w:id="737" w:name="_Toc51860621"/>
      <w:bookmarkStart w:id="738" w:name="_Toc57930388"/>
      <w:bookmarkStart w:id="739" w:name="_Toc57931018"/>
      <w:bookmarkStart w:id="740" w:name="_Toc98235542"/>
      <w:r w:rsidRPr="00441CD0">
        <w:rPr>
          <w:lang w:val="en-US"/>
        </w:rPr>
        <w:t>5.3.1</w:t>
      </w:r>
      <w:r w:rsidRPr="00441CD0">
        <w:rPr>
          <w:lang w:val="en-US"/>
        </w:rPr>
        <w:tab/>
        <w:t>General</w:t>
      </w:r>
      <w:bookmarkEnd w:id="728"/>
      <w:bookmarkEnd w:id="729"/>
      <w:bookmarkEnd w:id="730"/>
      <w:bookmarkEnd w:id="731"/>
      <w:bookmarkEnd w:id="732"/>
      <w:bookmarkEnd w:id="733"/>
      <w:bookmarkEnd w:id="734"/>
      <w:bookmarkEnd w:id="735"/>
      <w:bookmarkEnd w:id="736"/>
      <w:bookmarkEnd w:id="737"/>
      <w:bookmarkEnd w:id="738"/>
      <w:bookmarkEnd w:id="739"/>
      <w:bookmarkEnd w:id="740"/>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0A1449">
            <w:pPr>
              <w:pStyle w:val="TAL"/>
            </w:pPr>
            <w:r w:rsidRPr="000A1449">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 xml:space="preserve">For forwarding data from the CP function to the UP function, the CP function shall provision one or more PDR(s) per PFCP session context, with the PDI set with the Source Interface "CP function side" and identifying the GTP-u F-TEID </w:t>
      </w:r>
      <w:r w:rsidRPr="00441CD0">
        <w:rPr>
          <w:lang w:val="en-US"/>
        </w:rPr>
        <w:lastRenderedPageBreak/>
        <w:t>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0A1449">
      <w:pPr>
        <w:rPr>
          <w:lang w:val="en-US"/>
        </w:rPr>
      </w:pPr>
      <w:r w:rsidRPr="000A1449">
        <w:t xml:space="preserve">Requirements for forwarding user data using Control Plane CIoT 5GS Optimisation between the UP and CP functions (scenario 5) are further specified in </w:t>
      </w:r>
      <w:r w:rsidR="00415C19" w:rsidRPr="000A1449">
        <w:t>clause 5</w:t>
      </w:r>
      <w:r w:rsidRPr="000A1449">
        <w:t>.3.5.</w:t>
      </w:r>
    </w:p>
    <w:p w14:paraId="1D744734" w14:textId="77777777" w:rsidR="00EE5860" w:rsidRPr="00441CD0" w:rsidRDefault="00EE5860" w:rsidP="001A3E8D">
      <w:pPr>
        <w:pStyle w:val="Heading3"/>
        <w:rPr>
          <w:lang w:val="en-US"/>
        </w:rPr>
      </w:pPr>
      <w:bookmarkStart w:id="741" w:name="_Toc19717073"/>
      <w:bookmarkStart w:id="742" w:name="_Toc27490536"/>
      <w:bookmarkStart w:id="743" w:name="_Toc27556829"/>
      <w:bookmarkStart w:id="744" w:name="_Toc27723746"/>
      <w:bookmarkStart w:id="745" w:name="_Toc36030811"/>
      <w:bookmarkStart w:id="746" w:name="_Toc36042731"/>
      <w:bookmarkStart w:id="747" w:name="_Toc36814055"/>
      <w:bookmarkStart w:id="748" w:name="_Toc44688900"/>
      <w:bookmarkStart w:id="749" w:name="_Toc44923654"/>
      <w:bookmarkStart w:id="750" w:name="_Toc51860622"/>
      <w:bookmarkStart w:id="751" w:name="_Toc57930389"/>
      <w:bookmarkStart w:id="752" w:name="_Toc57931019"/>
      <w:bookmarkStart w:id="753" w:name="_Toc98235543"/>
      <w:r w:rsidRPr="00441CD0">
        <w:rPr>
          <w:lang w:val="en-US"/>
        </w:rPr>
        <w:t>5.3.2</w:t>
      </w:r>
      <w:r w:rsidRPr="00441CD0">
        <w:rPr>
          <w:lang w:val="en-US"/>
        </w:rPr>
        <w:tab/>
        <w:t>Sending of End Marker Packets</w:t>
      </w:r>
      <w:bookmarkEnd w:id="741"/>
      <w:bookmarkEnd w:id="742"/>
      <w:bookmarkEnd w:id="743"/>
      <w:bookmarkEnd w:id="744"/>
      <w:bookmarkEnd w:id="745"/>
      <w:bookmarkEnd w:id="746"/>
      <w:bookmarkEnd w:id="747"/>
      <w:bookmarkEnd w:id="748"/>
      <w:bookmarkEnd w:id="749"/>
      <w:bookmarkEnd w:id="750"/>
      <w:bookmarkEnd w:id="751"/>
      <w:bookmarkEnd w:id="752"/>
      <w:bookmarkEnd w:id="753"/>
    </w:p>
    <w:p w14:paraId="58367EA8" w14:textId="77777777" w:rsidR="00801D44" w:rsidRDefault="00EE5860" w:rsidP="00801D44">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224C0EB8" w14:textId="77777777" w:rsidR="00075654" w:rsidRDefault="00801D44" w:rsidP="00801D44">
      <w:r>
        <w:t>A UP function complying with this release of the specification shall support constructing End Marker packets in the UP function and shall indicate so to the CP function by setting the EMPU flag in the UP Function Features (see clause 8.2.25).</w:t>
      </w:r>
    </w:p>
    <w:p w14:paraId="1D974E57" w14:textId="5ADD6DC7" w:rsidR="00801D44" w:rsidRDefault="00801D44" w:rsidP="00801D44">
      <w:r>
        <w:t>A CP function complying with this release of the specification should request the UP function to construct End Marker packets. If so, the CP function shall request the UP function to construct and send End Marker packets by sending a Session Modification Request including FAR(s) with the new downstream F-TEID and with the SNDEM (Send End Marker Packets) flag set.</w:t>
      </w:r>
    </w:p>
    <w:p w14:paraId="0E42377A" w14:textId="50A52237" w:rsidR="00EE5860" w:rsidRPr="00441CD0" w:rsidRDefault="00EE5860" w:rsidP="00801D44">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1A3E8D">
      <w:pPr>
        <w:pStyle w:val="Heading3"/>
        <w:rPr>
          <w:lang w:val="en-US"/>
        </w:rPr>
      </w:pPr>
      <w:bookmarkStart w:id="754" w:name="_Toc19717074"/>
      <w:bookmarkStart w:id="755" w:name="_Toc27490537"/>
      <w:bookmarkStart w:id="756" w:name="_Toc27556830"/>
      <w:bookmarkStart w:id="757" w:name="_Toc27723747"/>
      <w:bookmarkStart w:id="758" w:name="_Toc36030812"/>
      <w:bookmarkStart w:id="759" w:name="_Toc36042732"/>
      <w:bookmarkStart w:id="760" w:name="_Toc36814056"/>
      <w:bookmarkStart w:id="761" w:name="_Toc44688901"/>
      <w:bookmarkStart w:id="762" w:name="_Toc44923655"/>
      <w:bookmarkStart w:id="763" w:name="_Toc51860623"/>
      <w:bookmarkStart w:id="764" w:name="_Toc57930390"/>
      <w:bookmarkStart w:id="765" w:name="_Toc57931020"/>
      <w:bookmarkStart w:id="766" w:name="_Toc98235544"/>
      <w:r w:rsidRPr="00441CD0">
        <w:rPr>
          <w:lang w:val="en-US"/>
        </w:rPr>
        <w:lastRenderedPageBreak/>
        <w:t>5.3.3</w:t>
      </w:r>
      <w:r w:rsidRPr="00441CD0">
        <w:rPr>
          <w:lang w:val="en-US"/>
        </w:rPr>
        <w:tab/>
        <w:t>Forwarding of Packets Subject to Buffering in the CP Function</w:t>
      </w:r>
      <w:bookmarkEnd w:id="754"/>
      <w:bookmarkEnd w:id="755"/>
      <w:bookmarkEnd w:id="756"/>
      <w:bookmarkEnd w:id="757"/>
      <w:bookmarkEnd w:id="758"/>
      <w:bookmarkEnd w:id="759"/>
      <w:bookmarkEnd w:id="760"/>
      <w:bookmarkEnd w:id="761"/>
      <w:bookmarkEnd w:id="762"/>
      <w:bookmarkEnd w:id="763"/>
      <w:bookmarkEnd w:id="764"/>
      <w:bookmarkEnd w:id="765"/>
      <w:bookmarkEnd w:id="766"/>
    </w:p>
    <w:p w14:paraId="4EA2F97C" w14:textId="77777777" w:rsidR="00EE5860" w:rsidRPr="00441CD0" w:rsidRDefault="00EE5860" w:rsidP="001A3E8D">
      <w:pPr>
        <w:pStyle w:val="Heading4"/>
        <w:rPr>
          <w:lang w:val="en-US"/>
        </w:rPr>
      </w:pPr>
      <w:bookmarkStart w:id="767" w:name="_Toc19717075"/>
      <w:bookmarkStart w:id="768" w:name="_Toc27490538"/>
      <w:bookmarkStart w:id="769" w:name="_Toc27556831"/>
      <w:bookmarkStart w:id="770" w:name="_Toc27723748"/>
      <w:bookmarkStart w:id="771" w:name="_Toc36030813"/>
      <w:bookmarkStart w:id="772" w:name="_Toc36042733"/>
      <w:bookmarkStart w:id="773" w:name="_Toc36814057"/>
      <w:bookmarkStart w:id="774" w:name="_Toc44688902"/>
      <w:bookmarkStart w:id="775" w:name="_Toc44923656"/>
      <w:bookmarkStart w:id="776" w:name="_Toc51860624"/>
      <w:bookmarkStart w:id="777" w:name="_Toc57930391"/>
      <w:bookmarkStart w:id="778" w:name="_Toc57931021"/>
      <w:bookmarkStart w:id="779" w:name="_Toc98235545"/>
      <w:r w:rsidRPr="00441CD0">
        <w:rPr>
          <w:lang w:val="en-US"/>
        </w:rPr>
        <w:t>5.3.3.1</w:t>
      </w:r>
      <w:r w:rsidRPr="00441CD0">
        <w:rPr>
          <w:lang w:val="en-US"/>
        </w:rPr>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1A3E8D">
      <w:pPr>
        <w:pStyle w:val="Heading4"/>
        <w:rPr>
          <w:lang w:val="en-US"/>
        </w:rPr>
      </w:pPr>
      <w:bookmarkStart w:id="780" w:name="_Toc19717076"/>
      <w:bookmarkStart w:id="781" w:name="_Toc27490539"/>
      <w:bookmarkStart w:id="782" w:name="_Toc27556832"/>
      <w:bookmarkStart w:id="783" w:name="_Toc27723749"/>
      <w:bookmarkStart w:id="784" w:name="_Toc36030814"/>
      <w:bookmarkStart w:id="785" w:name="_Toc36042734"/>
      <w:bookmarkStart w:id="786" w:name="_Toc36814058"/>
      <w:bookmarkStart w:id="787" w:name="_Toc44688903"/>
      <w:bookmarkStart w:id="788" w:name="_Toc44923657"/>
      <w:bookmarkStart w:id="789" w:name="_Toc51860625"/>
      <w:bookmarkStart w:id="790" w:name="_Toc57930392"/>
      <w:bookmarkStart w:id="791" w:name="_Toc57931022"/>
      <w:bookmarkStart w:id="792" w:name="_Toc98235546"/>
      <w:r w:rsidRPr="00441CD0">
        <w:rPr>
          <w:lang w:val="en-US"/>
        </w:rPr>
        <w:t>5.3.3.2</w:t>
      </w:r>
      <w:r w:rsidRPr="00441CD0">
        <w:rPr>
          <w:lang w:val="en-US"/>
        </w:rPr>
        <w:tab/>
        <w:t>Forwarding of Packets from the UP Function to the CP Function</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1A3E8D">
      <w:pPr>
        <w:pStyle w:val="Heading4"/>
        <w:rPr>
          <w:lang w:val="en-US"/>
        </w:rPr>
      </w:pPr>
      <w:bookmarkStart w:id="793" w:name="_Toc19717077"/>
      <w:bookmarkStart w:id="794" w:name="_Toc27490540"/>
      <w:bookmarkStart w:id="795" w:name="_Toc27556833"/>
      <w:bookmarkStart w:id="796" w:name="_Toc27723750"/>
      <w:bookmarkStart w:id="797" w:name="_Toc36030815"/>
      <w:bookmarkStart w:id="798" w:name="_Toc36042735"/>
      <w:bookmarkStart w:id="799" w:name="_Toc36814059"/>
      <w:bookmarkStart w:id="800" w:name="_Toc44688904"/>
      <w:bookmarkStart w:id="801" w:name="_Toc44923658"/>
      <w:bookmarkStart w:id="802" w:name="_Toc51860626"/>
      <w:bookmarkStart w:id="803" w:name="_Toc57930393"/>
      <w:bookmarkStart w:id="804" w:name="_Toc57931023"/>
      <w:bookmarkStart w:id="805" w:name="_Toc98235547"/>
      <w:r w:rsidRPr="00441CD0">
        <w:rPr>
          <w:lang w:val="en-US"/>
        </w:rPr>
        <w:lastRenderedPageBreak/>
        <w:t>5.3.3.3</w:t>
      </w:r>
      <w:r w:rsidRPr="00441CD0">
        <w:rPr>
          <w:lang w:val="en-US"/>
        </w:rPr>
        <w:tab/>
        <w:t>Forwarding of Packets from the CP Function to the UP Function</w:t>
      </w:r>
      <w:bookmarkEnd w:id="793"/>
      <w:bookmarkEnd w:id="794"/>
      <w:bookmarkEnd w:id="795"/>
      <w:bookmarkEnd w:id="796"/>
      <w:bookmarkEnd w:id="797"/>
      <w:bookmarkEnd w:id="798"/>
      <w:bookmarkEnd w:id="799"/>
      <w:bookmarkEnd w:id="800"/>
      <w:bookmarkEnd w:id="801"/>
      <w:bookmarkEnd w:id="802"/>
      <w:bookmarkEnd w:id="803"/>
      <w:bookmarkEnd w:id="804"/>
      <w:bookmarkEnd w:id="805"/>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1A3E8D">
      <w:pPr>
        <w:pStyle w:val="Heading3"/>
        <w:rPr>
          <w:lang w:val="x-none" w:eastAsia="zh-CN"/>
        </w:rPr>
      </w:pPr>
      <w:bookmarkStart w:id="806" w:name="_Toc19717078"/>
      <w:bookmarkStart w:id="807" w:name="_Toc27490541"/>
      <w:bookmarkStart w:id="808" w:name="_Toc27556834"/>
      <w:bookmarkStart w:id="809" w:name="_Toc27723751"/>
      <w:bookmarkStart w:id="810" w:name="_Toc36030816"/>
      <w:bookmarkStart w:id="811" w:name="_Toc36042736"/>
      <w:bookmarkStart w:id="812" w:name="_Toc36814060"/>
      <w:bookmarkStart w:id="813" w:name="_Toc44688905"/>
      <w:bookmarkStart w:id="814" w:name="_Toc44923659"/>
      <w:bookmarkStart w:id="815" w:name="_Toc51860627"/>
      <w:bookmarkStart w:id="816" w:name="_Toc57930394"/>
      <w:bookmarkStart w:id="817" w:name="_Toc57931024"/>
      <w:bookmarkStart w:id="818" w:name="_Toc98235548"/>
      <w:r w:rsidRPr="00441CD0">
        <w:rPr>
          <w:lang w:eastAsia="zh-CN"/>
        </w:rPr>
        <w:t>5.3.4</w:t>
      </w:r>
      <w:r w:rsidRPr="00441CD0">
        <w:rPr>
          <w:lang w:eastAsia="zh-CN"/>
        </w:rPr>
        <w:tab/>
        <w:t>Data Forwarding between the CP and UP Functions with one PFCP-u Tunnel per UP Function or PDN</w:t>
      </w:r>
      <w:bookmarkEnd w:id="806"/>
      <w:bookmarkEnd w:id="807"/>
      <w:bookmarkEnd w:id="808"/>
      <w:bookmarkEnd w:id="809"/>
      <w:bookmarkEnd w:id="810"/>
      <w:bookmarkEnd w:id="811"/>
      <w:bookmarkEnd w:id="812"/>
      <w:bookmarkEnd w:id="813"/>
      <w:bookmarkEnd w:id="814"/>
      <w:bookmarkEnd w:id="815"/>
      <w:bookmarkEnd w:id="816"/>
      <w:bookmarkEnd w:id="817"/>
      <w:bookmarkEnd w:id="818"/>
    </w:p>
    <w:p w14:paraId="1C1C57AA" w14:textId="77777777" w:rsidR="00EE5860" w:rsidRPr="00441CD0" w:rsidRDefault="00EE5860" w:rsidP="001A3E8D">
      <w:pPr>
        <w:pStyle w:val="Heading4"/>
        <w:rPr>
          <w:lang w:val="en-US"/>
        </w:rPr>
      </w:pPr>
      <w:bookmarkStart w:id="819" w:name="_Toc19717079"/>
      <w:bookmarkStart w:id="820" w:name="_Toc27490542"/>
      <w:bookmarkStart w:id="821" w:name="_Toc27556835"/>
      <w:bookmarkStart w:id="822" w:name="_Toc27723752"/>
      <w:bookmarkStart w:id="823" w:name="_Toc36030817"/>
      <w:bookmarkStart w:id="824" w:name="_Toc36042737"/>
      <w:bookmarkStart w:id="825" w:name="_Toc36814061"/>
      <w:bookmarkStart w:id="826" w:name="_Toc44688906"/>
      <w:bookmarkStart w:id="827" w:name="_Toc44923660"/>
      <w:bookmarkStart w:id="828" w:name="_Toc51860628"/>
      <w:bookmarkStart w:id="829" w:name="_Toc57930395"/>
      <w:bookmarkStart w:id="830" w:name="_Toc57931025"/>
      <w:bookmarkStart w:id="831" w:name="_Toc98235549"/>
      <w:r w:rsidRPr="00441CD0">
        <w:rPr>
          <w:lang w:val="en-US"/>
        </w:rPr>
        <w:t>5.3.4.1</w:t>
      </w:r>
      <w:r w:rsidRPr="00441CD0">
        <w:rPr>
          <w:lang w:val="en-US"/>
        </w:rPr>
        <w:tab/>
        <w:t>General</w:t>
      </w:r>
      <w:bookmarkEnd w:id="819"/>
      <w:bookmarkEnd w:id="820"/>
      <w:bookmarkEnd w:id="821"/>
      <w:bookmarkEnd w:id="822"/>
      <w:bookmarkEnd w:id="823"/>
      <w:bookmarkEnd w:id="824"/>
      <w:bookmarkEnd w:id="825"/>
      <w:bookmarkEnd w:id="826"/>
      <w:bookmarkEnd w:id="827"/>
      <w:bookmarkEnd w:id="828"/>
      <w:bookmarkEnd w:id="829"/>
      <w:bookmarkEnd w:id="830"/>
      <w:bookmarkEnd w:id="831"/>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1A3E8D">
      <w:pPr>
        <w:pStyle w:val="Heading4"/>
        <w:rPr>
          <w:lang w:val="en-US"/>
        </w:rPr>
      </w:pPr>
      <w:bookmarkStart w:id="832" w:name="_Toc19717080"/>
      <w:bookmarkStart w:id="833" w:name="_Toc27490543"/>
      <w:bookmarkStart w:id="834" w:name="_Toc27556836"/>
      <w:bookmarkStart w:id="835" w:name="_Toc27723753"/>
      <w:bookmarkStart w:id="836" w:name="_Toc36030818"/>
      <w:bookmarkStart w:id="837" w:name="_Toc36042738"/>
      <w:bookmarkStart w:id="838" w:name="_Toc36814062"/>
      <w:bookmarkStart w:id="839" w:name="_Toc44688907"/>
      <w:bookmarkStart w:id="840" w:name="_Toc44923661"/>
      <w:bookmarkStart w:id="841" w:name="_Toc51860629"/>
      <w:bookmarkStart w:id="842" w:name="_Toc57930396"/>
      <w:bookmarkStart w:id="843" w:name="_Toc57931026"/>
      <w:bookmarkStart w:id="844" w:name="_Toc98235550"/>
      <w:r w:rsidRPr="00441CD0">
        <w:rPr>
          <w:lang w:val="en-US"/>
        </w:rPr>
        <w:t>5.3.4.2</w:t>
      </w:r>
      <w:r w:rsidRPr="00441CD0">
        <w:rPr>
          <w:lang w:val="en-US"/>
        </w:rPr>
        <w:tab/>
        <w:t>Forwarding of Packets from the UP Function to the CP Function</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1A3E8D">
      <w:pPr>
        <w:pStyle w:val="Heading4"/>
        <w:rPr>
          <w:lang w:val="en-US"/>
        </w:rPr>
      </w:pPr>
      <w:bookmarkStart w:id="845" w:name="_Toc19717081"/>
      <w:bookmarkStart w:id="846" w:name="_Toc27490544"/>
      <w:bookmarkStart w:id="847" w:name="_Toc27556837"/>
      <w:bookmarkStart w:id="848" w:name="_Toc27723754"/>
      <w:bookmarkStart w:id="849" w:name="_Toc36030819"/>
      <w:bookmarkStart w:id="850" w:name="_Toc36042739"/>
      <w:bookmarkStart w:id="851" w:name="_Toc36814063"/>
      <w:bookmarkStart w:id="852" w:name="_Toc44688908"/>
      <w:bookmarkStart w:id="853" w:name="_Toc44923662"/>
      <w:bookmarkStart w:id="854" w:name="_Toc51860630"/>
      <w:bookmarkStart w:id="855" w:name="_Toc57930397"/>
      <w:bookmarkStart w:id="856" w:name="_Toc57931027"/>
      <w:bookmarkStart w:id="857" w:name="_Toc98235551"/>
      <w:r w:rsidRPr="00441CD0">
        <w:rPr>
          <w:lang w:val="en-US"/>
        </w:rPr>
        <w:t>5.3.4.3</w:t>
      </w:r>
      <w:r w:rsidRPr="00441CD0">
        <w:rPr>
          <w:lang w:val="en-US"/>
        </w:rPr>
        <w:tab/>
        <w:t>Forwarding of Packets from the CP Function to the UP Function</w:t>
      </w:r>
      <w:bookmarkEnd w:id="845"/>
      <w:bookmarkEnd w:id="846"/>
      <w:bookmarkEnd w:id="847"/>
      <w:bookmarkEnd w:id="848"/>
      <w:bookmarkEnd w:id="849"/>
      <w:bookmarkEnd w:id="850"/>
      <w:bookmarkEnd w:id="851"/>
      <w:bookmarkEnd w:id="852"/>
      <w:bookmarkEnd w:id="853"/>
      <w:bookmarkEnd w:id="854"/>
      <w:bookmarkEnd w:id="855"/>
      <w:bookmarkEnd w:id="856"/>
      <w:bookmarkEnd w:id="857"/>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lastRenderedPageBreak/>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449EA54C" w:rsidR="00EE5860" w:rsidRPr="00441CD0" w:rsidRDefault="00EE5860" w:rsidP="00EE5860">
      <w:pPr>
        <w:pStyle w:val="B1"/>
        <w:rPr>
          <w:lang w:val="en-US"/>
        </w:rPr>
      </w:pPr>
      <w:r w:rsidRPr="00441CD0">
        <w:rPr>
          <w:lang w:val="en-US"/>
        </w:rPr>
        <w:t>-</w:t>
      </w:r>
      <w:r w:rsidRPr="00441CD0">
        <w:rPr>
          <w:lang w:val="en-US"/>
        </w:rPr>
        <w:tab/>
        <w:t>a</w:t>
      </w:r>
      <w:r w:rsidR="0049084C">
        <w:rPr>
          <w:lang w:val="en-US"/>
        </w:rPr>
        <w:t>n</w:t>
      </w:r>
      <w:r w:rsidRPr="00441CD0">
        <w:rPr>
          <w:lang w:val="en-US"/>
        </w:rPr>
        <w:t xml:space="preserve"> FAR enabling the UP function to forward the received data from the CP function.</w:t>
      </w:r>
    </w:p>
    <w:p w14:paraId="59CA1735" w14:textId="77777777" w:rsidR="00EE5860" w:rsidRPr="00441CD0" w:rsidRDefault="00EE5860" w:rsidP="001A3E8D">
      <w:pPr>
        <w:pStyle w:val="Heading3"/>
        <w:rPr>
          <w:lang w:val="en-US"/>
        </w:rPr>
      </w:pPr>
      <w:bookmarkStart w:id="858" w:name="_Toc19717082"/>
      <w:bookmarkStart w:id="859" w:name="_Toc27490545"/>
      <w:bookmarkStart w:id="860" w:name="_Toc27556838"/>
      <w:bookmarkStart w:id="861" w:name="_Toc27723755"/>
      <w:bookmarkStart w:id="862" w:name="_Toc36030820"/>
      <w:bookmarkStart w:id="863" w:name="_Toc36042740"/>
      <w:bookmarkStart w:id="864" w:name="_Toc36814064"/>
      <w:bookmarkStart w:id="865" w:name="_Toc44688909"/>
      <w:bookmarkStart w:id="866" w:name="_Toc44923663"/>
      <w:bookmarkStart w:id="867" w:name="_Toc51860631"/>
      <w:bookmarkStart w:id="868" w:name="_Toc57930398"/>
      <w:bookmarkStart w:id="869" w:name="_Toc57931028"/>
      <w:bookmarkStart w:id="870" w:name="_Toc98235552"/>
      <w:r w:rsidRPr="000A1449">
        <w:t>5.3.5</w:t>
      </w:r>
      <w:r w:rsidRPr="000A1449">
        <w:tab/>
        <w:t>Forwarding of user data using Control Plane CIoT 5GS Optimisation (for 5GC)</w:t>
      </w:r>
      <w:bookmarkEnd w:id="858"/>
      <w:bookmarkEnd w:id="859"/>
      <w:bookmarkEnd w:id="860"/>
      <w:bookmarkEnd w:id="861"/>
      <w:bookmarkEnd w:id="862"/>
      <w:bookmarkEnd w:id="863"/>
      <w:bookmarkEnd w:id="864"/>
      <w:bookmarkEnd w:id="865"/>
      <w:bookmarkEnd w:id="866"/>
      <w:bookmarkEnd w:id="867"/>
      <w:bookmarkEnd w:id="868"/>
      <w:bookmarkEnd w:id="869"/>
      <w:bookmarkEnd w:id="870"/>
    </w:p>
    <w:p w14:paraId="38E937ED" w14:textId="77777777" w:rsidR="00EE5860" w:rsidRPr="00441CD0" w:rsidRDefault="00EE5860" w:rsidP="001A3E8D">
      <w:pPr>
        <w:pStyle w:val="Heading4"/>
        <w:rPr>
          <w:lang w:val="en-US"/>
        </w:rPr>
      </w:pPr>
      <w:bookmarkStart w:id="871" w:name="_Toc19717083"/>
      <w:bookmarkStart w:id="872" w:name="_Toc27490546"/>
      <w:bookmarkStart w:id="873" w:name="_Toc27556839"/>
      <w:bookmarkStart w:id="874" w:name="_Toc27723756"/>
      <w:bookmarkStart w:id="875" w:name="_Toc36030821"/>
      <w:bookmarkStart w:id="876" w:name="_Toc36042741"/>
      <w:bookmarkStart w:id="877" w:name="_Toc36814065"/>
      <w:bookmarkStart w:id="878" w:name="_Toc44688910"/>
      <w:bookmarkStart w:id="879" w:name="_Toc44923664"/>
      <w:bookmarkStart w:id="880" w:name="_Toc51860632"/>
      <w:bookmarkStart w:id="881" w:name="_Toc57930399"/>
      <w:bookmarkStart w:id="882" w:name="_Toc57931029"/>
      <w:bookmarkStart w:id="883" w:name="_Toc98235553"/>
      <w:r w:rsidRPr="00441CD0">
        <w:rPr>
          <w:lang w:val="en-US"/>
        </w:rPr>
        <w:t>5.3.5.1</w:t>
      </w:r>
      <w:r w:rsidRPr="00441CD0">
        <w:rPr>
          <w:lang w:val="en-US"/>
        </w:rPr>
        <w:tab/>
        <w:t>General</w:t>
      </w:r>
      <w:bookmarkEnd w:id="871"/>
      <w:bookmarkEnd w:id="872"/>
      <w:bookmarkEnd w:id="873"/>
      <w:bookmarkEnd w:id="874"/>
      <w:bookmarkEnd w:id="875"/>
      <w:bookmarkEnd w:id="876"/>
      <w:bookmarkEnd w:id="877"/>
      <w:bookmarkEnd w:id="878"/>
      <w:bookmarkEnd w:id="879"/>
      <w:bookmarkEnd w:id="880"/>
      <w:bookmarkEnd w:id="881"/>
      <w:bookmarkEnd w:id="882"/>
      <w:bookmarkEnd w:id="883"/>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1A3E8D">
      <w:pPr>
        <w:pStyle w:val="Heading4"/>
        <w:rPr>
          <w:lang w:val="en-US"/>
        </w:rPr>
      </w:pPr>
      <w:bookmarkStart w:id="884" w:name="_Toc19717084"/>
      <w:bookmarkStart w:id="885" w:name="_Toc27490547"/>
      <w:bookmarkStart w:id="886" w:name="_Toc27556840"/>
      <w:bookmarkStart w:id="887" w:name="_Toc27723757"/>
      <w:bookmarkStart w:id="888" w:name="_Toc36030822"/>
      <w:bookmarkStart w:id="889" w:name="_Toc36042742"/>
      <w:bookmarkStart w:id="890" w:name="_Toc36814066"/>
      <w:bookmarkStart w:id="891" w:name="_Toc44688911"/>
      <w:bookmarkStart w:id="892" w:name="_Toc44923665"/>
      <w:bookmarkStart w:id="893" w:name="_Toc51860633"/>
      <w:bookmarkStart w:id="894" w:name="_Toc57930400"/>
      <w:bookmarkStart w:id="895" w:name="_Toc57931030"/>
      <w:bookmarkStart w:id="896" w:name="_Toc98235554"/>
      <w:r w:rsidRPr="00441CD0">
        <w:rPr>
          <w:lang w:val="en-US"/>
        </w:rPr>
        <w:t>5.3.5.2</w:t>
      </w:r>
      <w:r w:rsidRPr="00441CD0">
        <w:rPr>
          <w:lang w:val="en-US"/>
        </w:rPr>
        <w:tab/>
        <w:t>Forwarding of Packets from the UP Function to the CP Function</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1A3E8D">
      <w:pPr>
        <w:pStyle w:val="Heading4"/>
        <w:rPr>
          <w:lang w:val="en-US"/>
        </w:rPr>
      </w:pPr>
      <w:bookmarkStart w:id="897" w:name="_Toc19717085"/>
      <w:bookmarkStart w:id="898" w:name="_Toc27490548"/>
      <w:bookmarkStart w:id="899" w:name="_Toc27556841"/>
      <w:bookmarkStart w:id="900" w:name="_Toc27723758"/>
      <w:bookmarkStart w:id="901" w:name="_Toc36030823"/>
      <w:bookmarkStart w:id="902" w:name="_Toc36042743"/>
      <w:bookmarkStart w:id="903" w:name="_Toc36814067"/>
      <w:bookmarkStart w:id="904" w:name="_Toc44688912"/>
      <w:bookmarkStart w:id="905" w:name="_Toc44923666"/>
      <w:bookmarkStart w:id="906" w:name="_Toc51860634"/>
      <w:bookmarkStart w:id="907" w:name="_Toc57930401"/>
      <w:bookmarkStart w:id="908" w:name="_Toc57931031"/>
      <w:bookmarkStart w:id="909" w:name="_Toc98235555"/>
      <w:r w:rsidRPr="00441CD0">
        <w:rPr>
          <w:lang w:val="en-US"/>
        </w:rPr>
        <w:t>5.3.5.3</w:t>
      </w:r>
      <w:r w:rsidRPr="00441CD0">
        <w:rPr>
          <w:lang w:val="en-US"/>
        </w:rPr>
        <w:tab/>
        <w:t>Forwarding of Packets from the CP Function to the UP Function</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15383C77" w:rsidR="00EE5860" w:rsidRPr="00441CD0" w:rsidRDefault="00EE5860" w:rsidP="00EE5860">
      <w:pPr>
        <w:pStyle w:val="B1"/>
        <w:rPr>
          <w:lang w:val="en-US"/>
        </w:rPr>
      </w:pPr>
      <w:r w:rsidRPr="00441CD0">
        <w:rPr>
          <w:lang w:val="en-US"/>
        </w:rPr>
        <w:t>-</w:t>
      </w:r>
      <w:r w:rsidRPr="00441CD0">
        <w:rPr>
          <w:lang w:val="en-US"/>
        </w:rPr>
        <w:tab/>
        <w:t>a</w:t>
      </w:r>
      <w:r w:rsidR="0049084C">
        <w:rPr>
          <w:lang w:val="en-US"/>
        </w:rPr>
        <w:t>n</w:t>
      </w:r>
      <w:r w:rsidRPr="00441CD0">
        <w:rPr>
          <w:lang w:val="en-US"/>
        </w:rPr>
        <w:t xml:space="preserve"> FAR enabling the UP function to forward the received uplink data from the CP function.</w:t>
      </w:r>
    </w:p>
    <w:p w14:paraId="7A85BF66" w14:textId="77777777" w:rsidR="00EE5860" w:rsidRPr="00441CD0" w:rsidRDefault="00EE5860" w:rsidP="001A3E8D">
      <w:pPr>
        <w:pStyle w:val="Heading2"/>
        <w:rPr>
          <w:lang w:val="x-none"/>
        </w:rPr>
      </w:pPr>
      <w:bookmarkStart w:id="910" w:name="_Toc19717086"/>
      <w:bookmarkStart w:id="911" w:name="_Toc27490549"/>
      <w:bookmarkStart w:id="912" w:name="_Toc27556842"/>
      <w:bookmarkStart w:id="913" w:name="_Toc27723759"/>
      <w:bookmarkStart w:id="914" w:name="_Toc36030824"/>
      <w:bookmarkStart w:id="915" w:name="_Toc36042744"/>
      <w:bookmarkStart w:id="916" w:name="_Toc36814068"/>
      <w:bookmarkStart w:id="917" w:name="_Toc44688913"/>
      <w:bookmarkStart w:id="918" w:name="_Toc44923667"/>
      <w:bookmarkStart w:id="919" w:name="_Toc51860635"/>
      <w:bookmarkStart w:id="920" w:name="_Toc57930402"/>
      <w:bookmarkStart w:id="921" w:name="_Toc57931032"/>
      <w:bookmarkStart w:id="922" w:name="_Toc98235556"/>
      <w:r w:rsidRPr="00441CD0">
        <w:lastRenderedPageBreak/>
        <w:t>5.</w:t>
      </w:r>
      <w:r w:rsidRPr="00441CD0">
        <w:rPr>
          <w:lang w:val="en-US"/>
        </w:rPr>
        <w:t>4</w:t>
      </w:r>
      <w:r w:rsidRPr="00441CD0">
        <w:tab/>
        <w:t>Policy and Charging Control</w:t>
      </w:r>
      <w:bookmarkEnd w:id="910"/>
      <w:bookmarkEnd w:id="911"/>
      <w:bookmarkEnd w:id="912"/>
      <w:bookmarkEnd w:id="913"/>
      <w:bookmarkEnd w:id="914"/>
      <w:bookmarkEnd w:id="915"/>
      <w:bookmarkEnd w:id="916"/>
      <w:bookmarkEnd w:id="917"/>
      <w:bookmarkEnd w:id="918"/>
      <w:bookmarkEnd w:id="919"/>
      <w:bookmarkEnd w:id="920"/>
      <w:bookmarkEnd w:id="921"/>
      <w:bookmarkEnd w:id="922"/>
    </w:p>
    <w:p w14:paraId="780C9CF8" w14:textId="77777777" w:rsidR="00EE5860" w:rsidRPr="00441CD0" w:rsidRDefault="00EE5860" w:rsidP="001A3E8D">
      <w:pPr>
        <w:pStyle w:val="Heading3"/>
      </w:pPr>
      <w:bookmarkStart w:id="923" w:name="_Toc19717087"/>
      <w:bookmarkStart w:id="924" w:name="_Toc27490550"/>
      <w:bookmarkStart w:id="925" w:name="_Toc27556843"/>
      <w:bookmarkStart w:id="926" w:name="_Toc27723760"/>
      <w:bookmarkStart w:id="927" w:name="_Toc36030825"/>
      <w:bookmarkStart w:id="928" w:name="_Toc36042745"/>
      <w:bookmarkStart w:id="929" w:name="_Toc36814069"/>
      <w:bookmarkStart w:id="930" w:name="_Toc44688914"/>
      <w:bookmarkStart w:id="931" w:name="_Toc44923668"/>
      <w:bookmarkStart w:id="932" w:name="_Toc51860636"/>
      <w:bookmarkStart w:id="933" w:name="_Toc57930403"/>
      <w:bookmarkStart w:id="934" w:name="_Toc57931033"/>
      <w:bookmarkStart w:id="935" w:name="_Toc98235557"/>
      <w:r w:rsidRPr="00441CD0">
        <w:t>5.4.1</w:t>
      </w:r>
      <w:r w:rsidRPr="00441CD0">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1A3E8D">
      <w:pPr>
        <w:pStyle w:val="Heading3"/>
      </w:pPr>
      <w:bookmarkStart w:id="936" w:name="_Toc19717088"/>
      <w:bookmarkStart w:id="937" w:name="_Toc27490551"/>
      <w:bookmarkStart w:id="938" w:name="_Toc27556844"/>
      <w:bookmarkStart w:id="939" w:name="_Toc27723761"/>
      <w:bookmarkStart w:id="940" w:name="_Toc36030826"/>
      <w:bookmarkStart w:id="941" w:name="_Toc36042746"/>
      <w:bookmarkStart w:id="942" w:name="_Toc36814070"/>
      <w:bookmarkStart w:id="943" w:name="_Toc44688915"/>
      <w:bookmarkStart w:id="944" w:name="_Toc44923669"/>
      <w:bookmarkStart w:id="945" w:name="_Toc51860637"/>
      <w:bookmarkStart w:id="946" w:name="_Toc57930404"/>
      <w:bookmarkStart w:id="947" w:name="_Toc57931034"/>
      <w:bookmarkStart w:id="948" w:name="_Toc98235558"/>
      <w:r w:rsidRPr="00441CD0">
        <w:t>5.</w:t>
      </w:r>
      <w:r w:rsidRPr="00441CD0">
        <w:rPr>
          <w:lang w:val="en-US"/>
        </w:rPr>
        <w:t>4</w:t>
      </w:r>
      <w:r w:rsidRPr="00441CD0">
        <w:t>.</w:t>
      </w:r>
      <w:r w:rsidRPr="00441CD0">
        <w:rPr>
          <w:lang w:val="en-US"/>
        </w:rPr>
        <w:t>2</w:t>
      </w:r>
      <w:r w:rsidRPr="00441CD0">
        <w:tab/>
        <w:t>Service Detection and Bearer/QoS Flow Binding</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5C8F3BEE" w14:textId="77777777" w:rsidR="00AC7BFA" w:rsidRDefault="00AC7BFA" w:rsidP="00AC7BFA">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7DFB0F65" w14:textId="77777777" w:rsidR="00AC7BFA" w:rsidRPr="00441CD0" w:rsidRDefault="00AC7BFA" w:rsidP="00AC7BFA">
      <w:pPr>
        <w:rPr>
          <w:lang w:val="en-US"/>
        </w:rPr>
      </w:pPr>
      <w:r w:rsidRPr="00441CD0">
        <w:rPr>
          <w:lang w:val="en-US"/>
        </w:rPr>
        <w:t>For 5</w:t>
      </w:r>
      <w:r>
        <w:rPr>
          <w:lang w:val="en-US"/>
        </w:rPr>
        <w:t>MBS</w:t>
      </w:r>
      <w:r w:rsidRPr="00441CD0">
        <w:rPr>
          <w:lang w:val="en-US"/>
        </w:rPr>
        <w:t xml:space="preserve">, QoS flow binding is the procedure that associates </w:t>
      </w:r>
      <w:r>
        <w:rPr>
          <w:lang w:eastAsia="zh-CN"/>
        </w:rPr>
        <w:t>a PCC rule to a QoS Flow within an MBS Session</w:t>
      </w:r>
      <w:r w:rsidRPr="00441CD0">
        <w:rPr>
          <w:lang w:val="en-US"/>
        </w:rPr>
        <w:t>.</w:t>
      </w:r>
      <w:r>
        <w:rPr>
          <w:lang w:val="en-US"/>
        </w:rPr>
        <w:t xml:space="preserve"> See </w:t>
      </w:r>
      <w:r>
        <w:t>clause 6.10 in 3GPP TS 23.247 [72].</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0A1449">
      <w:pPr>
        <w:pStyle w:val="NO"/>
        <w:rPr>
          <w:lang w:val="x-none"/>
        </w:rPr>
      </w:pPr>
      <w:r w:rsidRPr="000A1449">
        <w:t>NOTE 1:</w:t>
      </w:r>
      <w:r w:rsidRPr="000A1449">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 TS 23.203 [7]. Therefore the uplink PDRs for these bearers can be provisioned with the PDI containing this service data flow and the local F-TEID of the uplink bearer.</w:t>
      </w:r>
    </w:p>
    <w:p w14:paraId="766F913C" w14:textId="77777777" w:rsidR="00EE5860" w:rsidRPr="00441CD0" w:rsidRDefault="00EE5860" w:rsidP="000A1449">
      <w:pPr>
        <w:pStyle w:val="NO"/>
      </w:pPr>
      <w:r w:rsidRPr="000A1449">
        <w:t>NOTE 2:</w:t>
      </w:r>
      <w:r w:rsidRPr="000A1449">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0A1449">
      <w:pPr>
        <w:pStyle w:val="NO"/>
      </w:pPr>
      <w:r w:rsidRPr="000A1449">
        <w:t>NOTE 3:</w:t>
      </w:r>
      <w:r w:rsidRPr="000A1449">
        <w:tab/>
        <w:t>Uplink bearer binding does not apply to Non-IP PDN connections.</w:t>
      </w:r>
    </w:p>
    <w:p w14:paraId="3CAF5B6D" w14:textId="77777777" w:rsidR="00EE5860" w:rsidRPr="00441CD0" w:rsidRDefault="00EE5860" w:rsidP="000A1449">
      <w:pPr>
        <w:pStyle w:val="NO"/>
      </w:pPr>
      <w:r w:rsidRPr="000A1449">
        <w:t>NOTE 4:</w:t>
      </w:r>
      <w:r w:rsidRPr="000A1449">
        <w:tab/>
        <w:t>The UPF can be provisioned with a PDR (with low precedence) which contains the 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1A3E8D">
      <w:pPr>
        <w:pStyle w:val="Heading3"/>
      </w:pPr>
      <w:bookmarkStart w:id="949" w:name="_Toc19717089"/>
      <w:bookmarkStart w:id="950" w:name="_Toc27490552"/>
      <w:bookmarkStart w:id="951" w:name="_Toc27556845"/>
      <w:bookmarkStart w:id="952" w:name="_Toc27723762"/>
      <w:bookmarkStart w:id="953" w:name="_Toc36030827"/>
      <w:bookmarkStart w:id="954" w:name="_Toc36042747"/>
      <w:bookmarkStart w:id="955" w:name="_Toc36814071"/>
      <w:bookmarkStart w:id="956" w:name="_Toc44688916"/>
      <w:bookmarkStart w:id="957" w:name="_Toc44923670"/>
      <w:bookmarkStart w:id="958" w:name="_Toc51860638"/>
      <w:bookmarkStart w:id="959" w:name="_Toc57930405"/>
      <w:bookmarkStart w:id="960" w:name="_Toc57931035"/>
      <w:bookmarkStart w:id="961" w:name="_Toc98235559"/>
      <w:r w:rsidRPr="00441CD0">
        <w:lastRenderedPageBreak/>
        <w:t>5.</w:t>
      </w:r>
      <w:r w:rsidRPr="00441CD0">
        <w:rPr>
          <w:lang w:val="en-US"/>
        </w:rPr>
        <w:t>4</w:t>
      </w:r>
      <w:r w:rsidRPr="00441CD0">
        <w:t>.</w:t>
      </w:r>
      <w:r w:rsidRPr="00441CD0">
        <w:rPr>
          <w:lang w:val="en-US"/>
        </w:rPr>
        <w:t>3</w:t>
      </w:r>
      <w:r w:rsidRPr="00441CD0">
        <w:tab/>
        <w:t>Gating Control</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1A3E8D">
      <w:pPr>
        <w:pStyle w:val="Heading3"/>
        <w:rPr>
          <w:lang w:val="x-none"/>
        </w:rPr>
      </w:pPr>
      <w:bookmarkStart w:id="962" w:name="_Toc19717090"/>
      <w:bookmarkStart w:id="963" w:name="_Toc27490553"/>
      <w:bookmarkStart w:id="964" w:name="_Toc27556846"/>
      <w:bookmarkStart w:id="965" w:name="_Toc27723763"/>
      <w:bookmarkStart w:id="966" w:name="_Toc36030828"/>
      <w:bookmarkStart w:id="967" w:name="_Toc36042748"/>
      <w:bookmarkStart w:id="968" w:name="_Toc36814072"/>
      <w:bookmarkStart w:id="969" w:name="_Toc44688917"/>
      <w:bookmarkStart w:id="970" w:name="_Toc44923671"/>
      <w:bookmarkStart w:id="971" w:name="_Toc51860639"/>
      <w:bookmarkStart w:id="972" w:name="_Toc57930406"/>
      <w:bookmarkStart w:id="973" w:name="_Toc57931036"/>
      <w:bookmarkStart w:id="974" w:name="_Toc98235560"/>
      <w:r w:rsidRPr="00441CD0">
        <w:t>5.</w:t>
      </w:r>
      <w:r w:rsidRPr="00441CD0">
        <w:rPr>
          <w:lang w:val="en-US"/>
        </w:rPr>
        <w:t>4</w:t>
      </w:r>
      <w:r w:rsidRPr="00441CD0">
        <w:t>.</w:t>
      </w:r>
      <w:r w:rsidRPr="00441CD0">
        <w:rPr>
          <w:lang w:val="en-US"/>
        </w:rPr>
        <w:t>4</w:t>
      </w:r>
      <w:r w:rsidRPr="00441CD0">
        <w:tab/>
        <w:t>QoS Control</w:t>
      </w:r>
      <w:bookmarkEnd w:id="962"/>
      <w:bookmarkEnd w:id="963"/>
      <w:bookmarkEnd w:id="964"/>
      <w:bookmarkEnd w:id="965"/>
      <w:bookmarkEnd w:id="966"/>
      <w:bookmarkEnd w:id="967"/>
      <w:bookmarkEnd w:id="968"/>
      <w:bookmarkEnd w:id="969"/>
      <w:bookmarkEnd w:id="970"/>
      <w:bookmarkEnd w:id="971"/>
      <w:bookmarkEnd w:id="972"/>
      <w:bookmarkEnd w:id="973"/>
      <w:bookmarkEnd w:id="974"/>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1A3E8D">
      <w:pPr>
        <w:pStyle w:val="Heading3"/>
        <w:rPr>
          <w:lang w:val="x-none"/>
        </w:rPr>
      </w:pPr>
      <w:bookmarkStart w:id="975" w:name="_Toc19717091"/>
      <w:bookmarkStart w:id="976" w:name="_Toc27490554"/>
      <w:bookmarkStart w:id="977" w:name="_Toc27556847"/>
      <w:bookmarkStart w:id="978" w:name="_Toc27723764"/>
      <w:bookmarkStart w:id="979" w:name="_Toc36030829"/>
      <w:bookmarkStart w:id="980" w:name="_Toc36042749"/>
      <w:bookmarkStart w:id="981" w:name="_Toc36814073"/>
      <w:bookmarkStart w:id="982" w:name="_Toc44688918"/>
      <w:bookmarkStart w:id="983" w:name="_Toc44923672"/>
      <w:bookmarkStart w:id="984" w:name="_Toc51860640"/>
      <w:bookmarkStart w:id="985" w:name="_Toc57930407"/>
      <w:bookmarkStart w:id="986" w:name="_Toc57931037"/>
      <w:bookmarkStart w:id="987" w:name="_Toc98235561"/>
      <w:r w:rsidRPr="00441CD0">
        <w:lastRenderedPageBreak/>
        <w:t>5.</w:t>
      </w:r>
      <w:r w:rsidRPr="00441CD0">
        <w:rPr>
          <w:lang w:val="en-US"/>
        </w:rPr>
        <w:t>4</w:t>
      </w:r>
      <w:r w:rsidRPr="00441CD0">
        <w:t>.</w:t>
      </w:r>
      <w:r w:rsidRPr="00441CD0">
        <w:rPr>
          <w:lang w:val="en-US"/>
        </w:rPr>
        <w:t>5</w:t>
      </w:r>
      <w:r w:rsidRPr="00441CD0">
        <w:tab/>
        <w:t>DL Flow Level Marking for Application Detection</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5F266232" w14:textId="7BD2D1B5"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w:t>
      </w:r>
      <w:r w:rsidR="0049084C">
        <w:rPr>
          <w:lang w:val="en-US"/>
        </w:rPr>
        <w:t> </w:t>
      </w:r>
      <w:r w:rsidRPr="00441CD0">
        <w:rPr>
          <w:lang w:val="en-US"/>
        </w:rPr>
        <w:t>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1A3E8D">
      <w:pPr>
        <w:pStyle w:val="Heading3"/>
      </w:pPr>
      <w:bookmarkStart w:id="988" w:name="_Toc19717092"/>
      <w:bookmarkStart w:id="989" w:name="_Toc27490555"/>
      <w:bookmarkStart w:id="990" w:name="_Toc27556848"/>
      <w:bookmarkStart w:id="991" w:name="_Toc27723765"/>
      <w:bookmarkStart w:id="992" w:name="_Toc36030830"/>
      <w:bookmarkStart w:id="993" w:name="_Toc36042750"/>
      <w:bookmarkStart w:id="994" w:name="_Toc36814074"/>
      <w:bookmarkStart w:id="995" w:name="_Toc44688919"/>
      <w:bookmarkStart w:id="996" w:name="_Toc44923673"/>
      <w:bookmarkStart w:id="997" w:name="_Toc51860641"/>
      <w:bookmarkStart w:id="998" w:name="_Toc57930408"/>
      <w:bookmarkStart w:id="999" w:name="_Toc57931038"/>
      <w:bookmarkStart w:id="1000" w:name="_Toc98235562"/>
      <w:r w:rsidRPr="00441CD0">
        <w:t>5.</w:t>
      </w:r>
      <w:r w:rsidRPr="00441CD0">
        <w:rPr>
          <w:lang w:val="en-US"/>
        </w:rPr>
        <w:t>4</w:t>
      </w:r>
      <w:r w:rsidRPr="00441CD0">
        <w:t>.</w:t>
      </w:r>
      <w:r w:rsidRPr="00441CD0">
        <w:rPr>
          <w:lang w:val="en-US"/>
        </w:rPr>
        <w:t>6</w:t>
      </w:r>
      <w:r w:rsidRPr="00441CD0">
        <w:tab/>
        <w:t>Usage Monitoring</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t>-</w:t>
      </w:r>
      <w:r w:rsidRPr="00441CD0">
        <w:rPr>
          <w:lang w:val="en-US"/>
        </w:rPr>
        <w:tab/>
        <w:t>TDF session, possibly excluding an individual application or a group of application(s) (for EPC).</w:t>
      </w:r>
    </w:p>
    <w:p w14:paraId="6422783D" w14:textId="2F3096CC" w:rsidR="00EE5860" w:rsidRPr="00441CD0" w:rsidRDefault="00EE5860" w:rsidP="00EE5860">
      <w:r w:rsidRPr="00441CD0">
        <w:t>For EPC, see clauses 4.4, 6.2.2.3 and 6.6 of 3GPP TS 23.203 [7] and clauses</w:t>
      </w:r>
      <w:r w:rsidR="0049084C">
        <w:t> </w:t>
      </w:r>
      <w:r w:rsidRPr="00441CD0">
        <w:t>4.5.16, 4.5.17, 4b.5.6, 4b.5.7 of 3GPP TS 29.212 [8].</w:t>
      </w:r>
    </w:p>
    <w:p w14:paraId="196BA909" w14:textId="26E82314" w:rsidR="00EE5860" w:rsidRPr="00441CD0" w:rsidRDefault="00EE5860" w:rsidP="00EE5860">
      <w:r w:rsidRPr="00441CD0">
        <w:t>For 5GC, see clauses 4.3.4 and 6.2.2.3 of 3GPP TS 23.503 [44] and clauses</w:t>
      </w:r>
      <w:r w:rsidR="0049084C">
        <w:t> </w:t>
      </w:r>
      <w:r w:rsidRPr="00441CD0">
        <w:t>4.2.2.10, 4.2.3.11, 4.2.4.10, 4.2.6.2.5, 4.2.6.5.3 of 3GPP TS 29.512 [41].</w:t>
      </w:r>
    </w:p>
    <w:p w14:paraId="52406ED3" w14:textId="7EEDBC61"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w:t>
      </w:r>
      <w:r w:rsidR="0049084C">
        <w:t> </w:t>
      </w:r>
      <w:r w:rsidRPr="00441CD0">
        <w:t>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1A3E8D">
      <w:pPr>
        <w:pStyle w:val="Heading3"/>
        <w:rPr>
          <w:lang w:val="x-none"/>
        </w:rPr>
      </w:pPr>
      <w:bookmarkStart w:id="1001" w:name="_Toc19717093"/>
      <w:bookmarkStart w:id="1002" w:name="_Toc27490556"/>
      <w:bookmarkStart w:id="1003" w:name="_Toc27556849"/>
      <w:bookmarkStart w:id="1004" w:name="_Toc27723766"/>
      <w:bookmarkStart w:id="1005" w:name="_Toc36030831"/>
      <w:bookmarkStart w:id="1006" w:name="_Toc36042751"/>
      <w:bookmarkStart w:id="1007" w:name="_Toc36814075"/>
      <w:bookmarkStart w:id="1008" w:name="_Toc44688920"/>
      <w:bookmarkStart w:id="1009" w:name="_Toc44923674"/>
      <w:bookmarkStart w:id="1010" w:name="_Toc51860642"/>
      <w:bookmarkStart w:id="1011" w:name="_Toc57930409"/>
      <w:bookmarkStart w:id="1012" w:name="_Toc57931039"/>
      <w:bookmarkStart w:id="1013" w:name="_Toc98235563"/>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 xml:space="preserve">6.1.13 of </w:t>
      </w:r>
      <w:r w:rsidRPr="00441CD0">
        <w:rPr>
          <w:lang w:val="en-US"/>
        </w:rPr>
        <w:lastRenderedPageBreak/>
        <w:t>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1D49BC96" w:rsidR="00EE5860" w:rsidRPr="00441CD0" w:rsidRDefault="00801D44" w:rsidP="00EE5860">
      <w:pPr>
        <w:rPr>
          <w:lang w:val="en-US"/>
        </w:rPr>
      </w:pPr>
      <w:r>
        <w:rPr>
          <w:lang w:val="en-US"/>
        </w:rPr>
        <w:t>For EPC and5GC, the traffic redirection shall be enforced in the UP function.</w:t>
      </w:r>
      <w:r w:rsidR="00EE5860" w:rsidRPr="00441CD0">
        <w:rPr>
          <w:lang w:val="en-US"/>
        </w:rPr>
        <w:t xml:space="preserve">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sidR="00EE5860">
        <w:rPr>
          <w:lang w:val="en-US"/>
        </w:rPr>
        <w:t> </w:t>
      </w:r>
      <w:r w:rsidR="00EE5860"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233F2E">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1A3E8D">
      <w:pPr>
        <w:pStyle w:val="Heading3"/>
      </w:pPr>
      <w:bookmarkStart w:id="1014" w:name="_Toc19717094"/>
      <w:bookmarkStart w:id="1015" w:name="_Toc27490557"/>
      <w:bookmarkStart w:id="1016" w:name="_Toc27556850"/>
      <w:bookmarkStart w:id="1017" w:name="_Toc27723767"/>
      <w:bookmarkStart w:id="1018" w:name="_Toc36030832"/>
      <w:bookmarkStart w:id="1019" w:name="_Toc36042752"/>
      <w:bookmarkStart w:id="1020" w:name="_Toc36814076"/>
      <w:bookmarkStart w:id="1021" w:name="_Toc44688921"/>
      <w:bookmarkStart w:id="1022" w:name="_Toc44923675"/>
      <w:bookmarkStart w:id="1023" w:name="_Toc51860643"/>
      <w:bookmarkStart w:id="1024" w:name="_Toc57930410"/>
      <w:bookmarkStart w:id="1025" w:name="_Toc57931040"/>
      <w:bookmarkStart w:id="1026" w:name="_Toc98235564"/>
      <w:r w:rsidRPr="00441CD0">
        <w:t>5.</w:t>
      </w:r>
      <w:r w:rsidRPr="00441CD0">
        <w:rPr>
          <w:lang w:val="en-US"/>
        </w:rPr>
        <w:t>4</w:t>
      </w:r>
      <w:r w:rsidRPr="00441CD0">
        <w:t>.</w:t>
      </w:r>
      <w:r w:rsidRPr="00441CD0">
        <w:rPr>
          <w:lang w:val="en-US"/>
        </w:rPr>
        <w:t>8</w:t>
      </w:r>
      <w:r w:rsidRPr="00441CD0">
        <w:tab/>
        <w:t>Traffic Steering</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lastRenderedPageBreak/>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1A3E8D">
      <w:pPr>
        <w:pStyle w:val="Heading3"/>
      </w:pPr>
      <w:bookmarkStart w:id="1027" w:name="_Toc19717095"/>
      <w:bookmarkStart w:id="1028" w:name="_Toc27490558"/>
      <w:bookmarkStart w:id="1029" w:name="_Toc27556851"/>
      <w:bookmarkStart w:id="1030" w:name="_Toc27723768"/>
      <w:bookmarkStart w:id="1031" w:name="_Toc36030833"/>
      <w:bookmarkStart w:id="1032" w:name="_Toc36042753"/>
      <w:bookmarkStart w:id="1033" w:name="_Toc36814077"/>
      <w:bookmarkStart w:id="1034" w:name="_Toc44688922"/>
      <w:bookmarkStart w:id="1035" w:name="_Toc44923676"/>
      <w:bookmarkStart w:id="1036" w:name="_Toc51860644"/>
      <w:bookmarkStart w:id="1037" w:name="_Toc57930411"/>
      <w:bookmarkStart w:id="1038" w:name="_Toc57931041"/>
      <w:bookmarkStart w:id="1039" w:name="_Toc98235565"/>
      <w:r w:rsidRPr="00441CD0">
        <w:t>5.</w:t>
      </w:r>
      <w:r w:rsidRPr="00441CD0">
        <w:rPr>
          <w:lang w:val="en-US"/>
        </w:rPr>
        <w:t>4</w:t>
      </w:r>
      <w:r w:rsidRPr="00441CD0">
        <w:t>.</w:t>
      </w:r>
      <w:r w:rsidRPr="00441CD0">
        <w:rPr>
          <w:lang w:val="en-US"/>
        </w:rPr>
        <w:t>9</w:t>
      </w:r>
      <w:r w:rsidRPr="00441CD0">
        <w:tab/>
        <w:t>Provisioning of Predefined PCC/ADC Rules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p>
    <w:p w14:paraId="172F18B7" w14:textId="77777777" w:rsidR="00EE5860" w:rsidRPr="00441CD0" w:rsidRDefault="00EE5860" w:rsidP="00EE5860">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0A1449">
      <w:pPr>
        <w:rPr>
          <w:lang w:val="en-US" w:eastAsia="zh-CN"/>
        </w:rPr>
      </w:pPr>
      <w:r w:rsidRPr="000A1449">
        <w:t>Optionally, the traffic handling policies common to many PFCP sessions (i.e. predefined PDR(s) / QER(s) / FAR(s) / URR(s)) may be configured in the UP function. The CP function may activate these traffic handling policies by including the Activate Predefined Rules IE or by including predefined FAR/URR/QER ID(s) (of which the most significant bit is set to "1") 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0A1449">
      <w:pPr>
        <w:rPr>
          <w:lang w:eastAsia="zh-CN"/>
        </w:rPr>
      </w:pPr>
      <w:r w:rsidRPr="000A1449">
        <w:t>If the CP function activates the traffic handling policies by including predefined FAR/URR/QER ID(s), i.e. where bit 8 is set to "1", then Create/Update FAR/URR/QER IE(s) that shares the same ID shall not be present.</w:t>
      </w:r>
    </w:p>
    <w:p w14:paraId="3136304A" w14:textId="77777777" w:rsidR="00EE5860" w:rsidRPr="00EE5860" w:rsidRDefault="00EE5860" w:rsidP="000A1449">
      <w:pPr>
        <w:rPr>
          <w:lang w:eastAsia="zh-CN"/>
        </w:rPr>
      </w:pPr>
      <w:r w:rsidRPr="000A1449">
        <w:t>If the received Create/Update PDR IE contains both the Activate Predefined Rules IE and a predefined FAR/URR/QER ID (bit 8 set to "1"), it is an implementation matter how the UPF handles the message. The UPF shall either overwrite the FAR/URR/QER referenced by the Activate Predefined Rules IE with those referenced by the received FAR/URR/QER ID, or reject the message with the Cause value "Rule creation/modification Failure" and the Failed Rule ID IE (see clause 8.2.1).</w:t>
      </w:r>
    </w:p>
    <w:p w14:paraId="06E75A95" w14:textId="77777777" w:rsidR="00EE5860" w:rsidRPr="00EE5860" w:rsidRDefault="00EE5860" w:rsidP="000A1449">
      <w:pPr>
        <w:pStyle w:val="NO"/>
        <w:rPr>
          <w:lang w:eastAsia="zh-CN"/>
        </w:rPr>
      </w:pPr>
      <w:r w:rsidRPr="000A1449">
        <w:lastRenderedPageBreak/>
        <w:t>NOTE 1:</w:t>
      </w:r>
      <w:r w:rsidRPr="000A1449">
        <w:tab/>
        <w:t>The Create/Update PDR IE can contain only dynamic 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40" w:name="_Toc19717096"/>
      <w:bookmarkStart w:id="1041" w:name="_Toc27490559"/>
      <w:bookmarkStart w:id="1042" w:name="_Toc27556852"/>
      <w:bookmarkStart w:id="1043" w:name="_Toc27723769"/>
      <w:bookmarkStart w:id="1044" w:name="_Toc36030834"/>
      <w:bookmarkStart w:id="1045" w:name="_Toc36042754"/>
      <w:bookmarkStart w:id="1046"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1A3E8D">
      <w:pPr>
        <w:pStyle w:val="Heading3"/>
        <w:rPr>
          <w:lang w:val="x-none"/>
        </w:rPr>
      </w:pPr>
      <w:bookmarkStart w:id="1047" w:name="_Toc44688923"/>
      <w:bookmarkStart w:id="1048" w:name="_Toc44923677"/>
      <w:bookmarkStart w:id="1049" w:name="_Toc51860645"/>
      <w:bookmarkStart w:id="1050" w:name="_Toc57930412"/>
      <w:bookmarkStart w:id="1051" w:name="_Toc57931042"/>
      <w:bookmarkStart w:id="1052" w:name="_Toc98235566"/>
      <w:r w:rsidRPr="00441CD0">
        <w:t>5.</w:t>
      </w:r>
      <w:r w:rsidRPr="00441CD0">
        <w:rPr>
          <w:lang w:val="en-US"/>
        </w:rPr>
        <w:t>4</w:t>
      </w:r>
      <w:r w:rsidRPr="00441CD0">
        <w:t>.</w:t>
      </w:r>
      <w:r w:rsidRPr="00441CD0">
        <w:rPr>
          <w:lang w:val="en-US"/>
        </w:rPr>
        <w:t>10</w:t>
      </w:r>
      <w:r w:rsidRPr="00441CD0">
        <w:tab/>
        <w:t>Charging</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w:t>
      </w:r>
      <w:r w:rsidRPr="00441CD0">
        <w:rPr>
          <w:rFonts w:eastAsia="Batang"/>
          <w:noProof/>
          <w:lang w:eastAsia="ko-KR"/>
        </w:rPr>
        <w:lastRenderedPageBreak/>
        <w:t xml:space="preserve">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1A3E8D">
      <w:pPr>
        <w:pStyle w:val="Heading3"/>
      </w:pPr>
      <w:bookmarkStart w:id="1053" w:name="_Toc19717097"/>
      <w:bookmarkStart w:id="1054" w:name="_Toc27490560"/>
      <w:bookmarkStart w:id="1055" w:name="_Toc27556853"/>
      <w:bookmarkStart w:id="1056" w:name="_Toc27723770"/>
      <w:bookmarkStart w:id="1057" w:name="_Toc36030835"/>
      <w:bookmarkStart w:id="1058" w:name="_Toc36042755"/>
      <w:bookmarkStart w:id="1059" w:name="_Toc36814079"/>
      <w:bookmarkStart w:id="1060" w:name="_Toc44688924"/>
      <w:bookmarkStart w:id="1061" w:name="_Toc44923678"/>
      <w:bookmarkStart w:id="1062" w:name="_Toc51860646"/>
      <w:bookmarkStart w:id="1063" w:name="_Toc57930413"/>
      <w:bookmarkStart w:id="1064" w:name="_Toc57931043"/>
      <w:bookmarkStart w:id="1065" w:name="_Toc98235567"/>
      <w:r w:rsidRPr="00441CD0">
        <w:t>5.</w:t>
      </w:r>
      <w:r w:rsidRPr="00441CD0">
        <w:rPr>
          <w:lang w:val="en-US"/>
        </w:rPr>
        <w:t>4</w:t>
      </w:r>
      <w:r w:rsidRPr="00441CD0">
        <w:t>.</w:t>
      </w:r>
      <w:r w:rsidRPr="00441CD0">
        <w:rPr>
          <w:lang w:val="en-US"/>
        </w:rPr>
        <w:t>11</w:t>
      </w:r>
      <w:r w:rsidRPr="00441CD0">
        <w:tab/>
        <w:t>(Un)solicited Application Reporting</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4BA24F2B" w14:textId="77777777" w:rsidR="00EE5860" w:rsidRPr="00441CD0" w:rsidRDefault="00EE5860" w:rsidP="00EE5860">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lastRenderedPageBreak/>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1A3E8D">
      <w:pPr>
        <w:pStyle w:val="Heading3"/>
      </w:pPr>
      <w:bookmarkStart w:id="1066" w:name="_Toc19717098"/>
      <w:bookmarkStart w:id="1067" w:name="_Toc27490561"/>
      <w:bookmarkStart w:id="1068" w:name="_Toc27556854"/>
      <w:bookmarkStart w:id="1069" w:name="_Toc27723771"/>
      <w:bookmarkStart w:id="1070" w:name="_Toc36030836"/>
      <w:bookmarkStart w:id="1071" w:name="_Toc36042756"/>
      <w:bookmarkStart w:id="1072" w:name="_Toc36814080"/>
      <w:bookmarkStart w:id="1073" w:name="_Toc44688925"/>
      <w:bookmarkStart w:id="1074" w:name="_Toc44923679"/>
      <w:bookmarkStart w:id="1075" w:name="_Toc51860647"/>
      <w:bookmarkStart w:id="1076" w:name="_Toc57930414"/>
      <w:bookmarkStart w:id="1077" w:name="_Toc57931044"/>
      <w:bookmarkStart w:id="1078" w:name="_Toc98235568"/>
      <w:r w:rsidRPr="00441CD0">
        <w:t>5.4.12</w:t>
      </w:r>
      <w:r w:rsidRPr="00441CD0">
        <w:tab/>
        <w:t>Service Identification for Improved Radio Utilisation for GERAN</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1A3E8D">
      <w:pPr>
        <w:pStyle w:val="Heading3"/>
      </w:pPr>
      <w:bookmarkStart w:id="1079" w:name="_Toc19717099"/>
      <w:bookmarkStart w:id="1080" w:name="_Toc27490562"/>
      <w:bookmarkStart w:id="1081" w:name="_Toc27556855"/>
      <w:bookmarkStart w:id="1082" w:name="_Toc27723772"/>
      <w:bookmarkStart w:id="1083" w:name="_Toc36030837"/>
      <w:bookmarkStart w:id="1084" w:name="_Toc36042757"/>
      <w:bookmarkStart w:id="1085" w:name="_Toc36814081"/>
      <w:bookmarkStart w:id="1086" w:name="_Toc44688926"/>
      <w:bookmarkStart w:id="1087" w:name="_Toc44923680"/>
      <w:bookmarkStart w:id="1088" w:name="_Toc51860648"/>
      <w:bookmarkStart w:id="1089" w:name="_Toc57930415"/>
      <w:bookmarkStart w:id="1090" w:name="_Toc57931045"/>
      <w:bookmarkStart w:id="1091" w:name="_Toc98235569"/>
      <w:r w:rsidRPr="00441CD0">
        <w:t>5.</w:t>
      </w:r>
      <w:r w:rsidRPr="00441CD0">
        <w:rPr>
          <w:lang w:val="en-US"/>
        </w:rPr>
        <w:t>4</w:t>
      </w:r>
      <w:r w:rsidRPr="00441CD0">
        <w:t>.</w:t>
      </w:r>
      <w:r w:rsidRPr="00441CD0">
        <w:rPr>
          <w:lang w:val="en-US"/>
        </w:rPr>
        <w:t>13</w:t>
      </w:r>
      <w:r w:rsidRPr="00441CD0">
        <w:tab/>
        <w:t>Transport Level Marking</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1A3E8D">
      <w:pPr>
        <w:pStyle w:val="Heading3"/>
      </w:pPr>
      <w:bookmarkStart w:id="1092" w:name="_Toc19717100"/>
      <w:bookmarkStart w:id="1093" w:name="_Toc27490563"/>
      <w:bookmarkStart w:id="1094" w:name="_Toc27556856"/>
      <w:bookmarkStart w:id="1095" w:name="_Toc27723773"/>
      <w:bookmarkStart w:id="1096" w:name="_Toc36030838"/>
      <w:bookmarkStart w:id="1097" w:name="_Toc36042758"/>
      <w:bookmarkStart w:id="1098" w:name="_Toc36814082"/>
      <w:bookmarkStart w:id="1099" w:name="_Toc44688927"/>
      <w:bookmarkStart w:id="1100" w:name="_Toc44923681"/>
      <w:bookmarkStart w:id="1101" w:name="_Toc51860649"/>
      <w:bookmarkStart w:id="1102" w:name="_Toc57930416"/>
      <w:bookmarkStart w:id="1103" w:name="_Toc57931046"/>
      <w:bookmarkStart w:id="1104" w:name="_Toc98235570"/>
      <w:r w:rsidRPr="00441CD0">
        <w:t>5.4.14</w:t>
      </w:r>
      <w:r w:rsidRPr="00441CD0">
        <w:tab/>
        <w:t>Deferred PDR activation and deactivation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 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lastRenderedPageBreak/>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05" w:name="_Toc27490564"/>
      <w:bookmarkStart w:id="1106" w:name="_Toc27556857"/>
      <w:bookmarkStart w:id="1107" w:name="_Toc27723774"/>
      <w:bookmarkStart w:id="1108" w:name="_Toc36030839"/>
      <w:bookmarkStart w:id="1109" w:name="_Toc36042759"/>
      <w:bookmarkStart w:id="1110" w:name="_Toc36814083"/>
      <w:bookmarkStart w:id="1111"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1A3E8D">
      <w:pPr>
        <w:pStyle w:val="Heading3"/>
        <w:rPr>
          <w:lang w:val="en-US"/>
        </w:rPr>
      </w:pPr>
      <w:bookmarkStart w:id="1112" w:name="_Toc44688928"/>
      <w:bookmarkStart w:id="1113" w:name="_Toc44923682"/>
      <w:bookmarkStart w:id="1114" w:name="_Toc51860650"/>
      <w:bookmarkStart w:id="1115" w:name="_Toc57930417"/>
      <w:bookmarkStart w:id="1116" w:name="_Toc57931047"/>
      <w:bookmarkStart w:id="1117" w:name="_Toc98235571"/>
      <w:r w:rsidRPr="00441CD0">
        <w:t>5.</w:t>
      </w:r>
      <w:r w:rsidRPr="00441CD0">
        <w:rPr>
          <w:lang w:val="en-US"/>
        </w:rPr>
        <w:t>4</w:t>
      </w:r>
      <w:r w:rsidRPr="00441CD0">
        <w:t>.</w:t>
      </w:r>
      <w:r w:rsidRPr="00441CD0">
        <w:rPr>
          <w:lang w:val="en-US"/>
        </w:rPr>
        <w:t>15</w:t>
      </w:r>
      <w:r w:rsidRPr="00441CD0">
        <w:tab/>
        <w:t>Packet Rate enforcement</w:t>
      </w:r>
      <w:bookmarkEnd w:id="1105"/>
      <w:bookmarkEnd w:id="1106"/>
      <w:bookmarkEnd w:id="1107"/>
      <w:bookmarkEnd w:id="1108"/>
      <w:bookmarkEnd w:id="1109"/>
      <w:bookmarkEnd w:id="1110"/>
      <w:bookmarkEnd w:id="1112"/>
      <w:bookmarkEnd w:id="1113"/>
      <w:bookmarkEnd w:id="1114"/>
      <w:bookmarkEnd w:id="1115"/>
      <w:bookmarkEnd w:id="1116"/>
      <w:bookmarkEnd w:id="1117"/>
    </w:p>
    <w:p w14:paraId="04C563C7" w14:textId="77777777" w:rsidR="00EE5860" w:rsidRPr="00441CD0" w:rsidRDefault="00EE5860" w:rsidP="001A3E8D">
      <w:pPr>
        <w:pStyle w:val="Heading4"/>
      </w:pPr>
      <w:bookmarkStart w:id="1118" w:name="_Toc27490565"/>
      <w:bookmarkStart w:id="1119" w:name="_Toc27556858"/>
      <w:bookmarkStart w:id="1120" w:name="_Toc27723775"/>
      <w:bookmarkStart w:id="1121" w:name="_Toc36030840"/>
      <w:bookmarkStart w:id="1122" w:name="_Toc36042760"/>
      <w:bookmarkStart w:id="1123" w:name="_Toc36814084"/>
      <w:bookmarkStart w:id="1124" w:name="_Toc44688929"/>
      <w:bookmarkStart w:id="1125" w:name="_Toc44923683"/>
      <w:bookmarkStart w:id="1126" w:name="_Toc51860651"/>
      <w:bookmarkStart w:id="1127" w:name="_Toc57930418"/>
      <w:bookmarkStart w:id="1128" w:name="_Toc57931048"/>
      <w:bookmarkStart w:id="1129" w:name="_Toc98235572"/>
      <w:r w:rsidRPr="00441CD0">
        <w:t>5.</w:t>
      </w:r>
      <w:r w:rsidRPr="00441CD0">
        <w:rPr>
          <w:lang w:val="en-US"/>
        </w:rPr>
        <w:t>4</w:t>
      </w:r>
      <w:r w:rsidRPr="00441CD0">
        <w:t>.</w:t>
      </w:r>
      <w:r w:rsidRPr="00441CD0">
        <w:rPr>
          <w:lang w:val="en-US"/>
        </w:rPr>
        <w:t>15.1</w:t>
      </w:r>
      <w:r w:rsidRPr="00441CD0">
        <w:tab/>
        <w:t>General</w:t>
      </w:r>
      <w:bookmarkEnd w:id="1118"/>
      <w:bookmarkEnd w:id="1119"/>
      <w:bookmarkEnd w:id="1120"/>
      <w:bookmarkEnd w:id="1121"/>
      <w:bookmarkEnd w:id="1122"/>
      <w:bookmarkEnd w:id="1123"/>
      <w:bookmarkEnd w:id="1124"/>
      <w:bookmarkEnd w:id="1125"/>
      <w:bookmarkEnd w:id="1126"/>
      <w:bookmarkEnd w:id="1127"/>
      <w:bookmarkEnd w:id="1128"/>
      <w:bookmarkEnd w:id="1129"/>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30" w:name="_Toc27490566"/>
      <w:bookmarkStart w:id="1131" w:name="_Toc27556859"/>
      <w:bookmarkStart w:id="1132" w:name="_Toc27723776"/>
      <w:bookmarkStart w:id="1133" w:name="_Toc36030841"/>
      <w:bookmarkStart w:id="1134" w:name="_Toc36042761"/>
      <w:bookmarkStart w:id="1135" w:name="_Toc36814085"/>
      <w:bookmarkStart w:id="1136" w:name="_Toc27490567"/>
      <w:bookmarkStart w:id="1137" w:name="_Toc27556860"/>
      <w:bookmarkStart w:id="1138"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1A3E8D">
      <w:pPr>
        <w:pStyle w:val="Heading4"/>
      </w:pPr>
      <w:bookmarkStart w:id="1139" w:name="_Toc44688930"/>
      <w:bookmarkStart w:id="1140" w:name="_Toc44923684"/>
      <w:bookmarkStart w:id="1141" w:name="_Toc51860652"/>
      <w:bookmarkStart w:id="1142" w:name="_Toc57930419"/>
      <w:bookmarkStart w:id="1143" w:name="_Toc57931049"/>
      <w:bookmarkStart w:id="1144" w:name="_Toc98235573"/>
      <w:r w:rsidRPr="00441CD0">
        <w:t>5.</w:t>
      </w:r>
      <w:r w:rsidRPr="00441CD0">
        <w:rPr>
          <w:lang w:val="en-US"/>
        </w:rPr>
        <w:t>4</w:t>
      </w:r>
      <w:r w:rsidRPr="00441CD0">
        <w:t>.</w:t>
      </w:r>
      <w:r w:rsidRPr="00441CD0">
        <w:rPr>
          <w:lang w:val="en-US"/>
        </w:rPr>
        <w:t>15.2</w:t>
      </w:r>
      <w:r w:rsidRPr="00441CD0">
        <w:tab/>
        <w:t>Packet rate enforcement over Sxb and N4 interfaces</w:t>
      </w:r>
      <w:bookmarkEnd w:id="1130"/>
      <w:bookmarkEnd w:id="1131"/>
      <w:bookmarkEnd w:id="1132"/>
      <w:bookmarkEnd w:id="1133"/>
      <w:bookmarkEnd w:id="1134"/>
      <w:bookmarkEnd w:id="1135"/>
      <w:bookmarkEnd w:id="1139"/>
      <w:bookmarkEnd w:id="1140"/>
      <w:bookmarkEnd w:id="1141"/>
      <w:bookmarkEnd w:id="1142"/>
      <w:bookmarkEnd w:id="1143"/>
      <w:bookmarkEnd w:id="1144"/>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bookmarkStart w:id="1145" w:name="_PERM_MCCTEMPBM_CRPT05020013___3"/>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lastRenderedPageBreak/>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bookmarkEnd w:id="1145"/>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1A3E8D">
      <w:pPr>
        <w:pStyle w:val="Heading4"/>
        <w:rPr>
          <w:lang w:val="en-US"/>
        </w:rPr>
      </w:pPr>
      <w:bookmarkStart w:id="1146" w:name="_Toc36030842"/>
      <w:bookmarkStart w:id="1147" w:name="_Toc36042762"/>
      <w:bookmarkStart w:id="1148" w:name="_Toc36814086"/>
      <w:bookmarkStart w:id="1149" w:name="_Toc44688931"/>
      <w:bookmarkStart w:id="1150" w:name="_Toc44923685"/>
      <w:bookmarkStart w:id="1151" w:name="_Toc51860653"/>
      <w:bookmarkStart w:id="1152" w:name="_Toc57930420"/>
      <w:bookmarkStart w:id="1153" w:name="_Toc57931050"/>
      <w:bookmarkStart w:id="1154" w:name="_Toc98235574"/>
      <w:bookmarkStart w:id="1155" w:name="_Toc19717101"/>
      <w:bookmarkStart w:id="1156" w:name="_Toc27490568"/>
      <w:bookmarkStart w:id="1157" w:name="_Toc27556861"/>
      <w:bookmarkStart w:id="1158" w:name="_Toc27723778"/>
      <w:bookmarkEnd w:id="1111"/>
      <w:bookmarkEnd w:id="1136"/>
      <w:bookmarkEnd w:id="1137"/>
      <w:bookmarkEnd w:id="1138"/>
      <w:r w:rsidRPr="00441CD0">
        <w:t>5.</w:t>
      </w:r>
      <w:r w:rsidRPr="00441CD0">
        <w:rPr>
          <w:lang w:val="en-US"/>
        </w:rPr>
        <w:t>4</w:t>
      </w:r>
      <w:r w:rsidRPr="00441CD0">
        <w:t>.</w:t>
      </w:r>
      <w:r w:rsidRPr="00441CD0">
        <w:rPr>
          <w:lang w:val="en-US"/>
        </w:rPr>
        <w:t>15.3</w:t>
      </w:r>
      <w:r w:rsidRPr="00441CD0">
        <w:tab/>
        <w:t>PGW and SMF behaviour</w:t>
      </w:r>
      <w:bookmarkEnd w:id="1146"/>
      <w:bookmarkEnd w:id="1147"/>
      <w:bookmarkEnd w:id="1148"/>
      <w:bookmarkEnd w:id="1149"/>
      <w:bookmarkEnd w:id="1150"/>
      <w:bookmarkEnd w:id="1151"/>
      <w:bookmarkEnd w:id="1152"/>
      <w:bookmarkEnd w:id="1153"/>
      <w:bookmarkEnd w:id="1154"/>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lastRenderedPageBreak/>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1A3E8D">
      <w:pPr>
        <w:pStyle w:val="Heading3"/>
      </w:pPr>
      <w:bookmarkStart w:id="1159" w:name="_Toc44688932"/>
      <w:bookmarkStart w:id="1160" w:name="_Toc44923686"/>
      <w:bookmarkStart w:id="1161" w:name="_Toc51860654"/>
      <w:bookmarkStart w:id="1162" w:name="_Toc57930421"/>
      <w:bookmarkStart w:id="1163" w:name="_Toc57931051"/>
      <w:bookmarkStart w:id="1164" w:name="_Toc98235575"/>
      <w:r w:rsidRPr="00867BF5">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59"/>
      <w:bookmarkEnd w:id="1160"/>
      <w:bookmarkEnd w:id="1161"/>
      <w:bookmarkEnd w:id="1162"/>
      <w:bookmarkEnd w:id="1163"/>
      <w:bookmarkEnd w:id="1164"/>
    </w:p>
    <w:p w14:paraId="78BC6C78" w14:textId="77777777" w:rsidR="00EE5860" w:rsidRPr="00441CD0" w:rsidRDefault="00EE5860" w:rsidP="001A3E8D">
      <w:pPr>
        <w:pStyle w:val="Heading4"/>
      </w:pPr>
      <w:bookmarkStart w:id="1165" w:name="_Toc44688933"/>
      <w:bookmarkStart w:id="1166" w:name="_Toc44923687"/>
      <w:bookmarkStart w:id="1167" w:name="_Toc51860655"/>
      <w:bookmarkStart w:id="1168" w:name="_Toc57930422"/>
      <w:bookmarkStart w:id="1169" w:name="_Toc57931052"/>
      <w:bookmarkStart w:id="1170" w:name="_Toc98235576"/>
      <w:r w:rsidRPr="00441CD0">
        <w:t>5.</w:t>
      </w:r>
      <w:r w:rsidRPr="00441CD0">
        <w:rPr>
          <w:lang w:val="en-US"/>
        </w:rPr>
        <w:t>4</w:t>
      </w:r>
      <w:r w:rsidRPr="00441CD0">
        <w:t>.</w:t>
      </w:r>
      <w:r>
        <w:rPr>
          <w:lang w:val="en-US"/>
        </w:rPr>
        <w:t>16</w:t>
      </w:r>
      <w:r w:rsidRPr="00441CD0">
        <w:rPr>
          <w:lang w:val="en-US"/>
        </w:rPr>
        <w:t>.1</w:t>
      </w:r>
      <w:r w:rsidRPr="00441CD0">
        <w:tab/>
        <w:t>General</w:t>
      </w:r>
      <w:bookmarkEnd w:id="1165"/>
      <w:bookmarkEnd w:id="1166"/>
      <w:bookmarkEnd w:id="1167"/>
      <w:bookmarkEnd w:id="1168"/>
      <w:bookmarkEnd w:id="1169"/>
      <w:bookmarkEnd w:id="1170"/>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1A3E8D">
      <w:pPr>
        <w:pStyle w:val="Heading4"/>
      </w:pPr>
      <w:bookmarkStart w:id="1171" w:name="_Toc44688934"/>
      <w:bookmarkStart w:id="1172" w:name="_Toc44923688"/>
      <w:bookmarkStart w:id="1173" w:name="_Toc51860656"/>
      <w:bookmarkStart w:id="1174" w:name="_Toc57930423"/>
      <w:bookmarkStart w:id="1175" w:name="_Toc57931053"/>
      <w:bookmarkStart w:id="1176" w:name="_Toc98235577"/>
      <w:r w:rsidRPr="00441CD0">
        <w:t>5.</w:t>
      </w:r>
      <w:r w:rsidRPr="00441CD0">
        <w:rPr>
          <w:lang w:val="en-US"/>
        </w:rPr>
        <w:t>4</w:t>
      </w:r>
      <w:r w:rsidRPr="00441CD0">
        <w:t>.</w:t>
      </w:r>
      <w:r>
        <w:t>16</w:t>
      </w:r>
      <w:r>
        <w:rPr>
          <w:lang w:val="en-US"/>
        </w:rPr>
        <w:t>.2</w:t>
      </w:r>
      <w:r w:rsidRPr="00441CD0">
        <w:tab/>
      </w:r>
      <w:r>
        <w:t>Access to PLMN services via SNPN</w:t>
      </w:r>
      <w:bookmarkEnd w:id="1171"/>
      <w:bookmarkEnd w:id="1172"/>
      <w:bookmarkEnd w:id="1173"/>
      <w:bookmarkEnd w:id="1174"/>
      <w:bookmarkEnd w:id="1175"/>
      <w:bookmarkEnd w:id="1176"/>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1A3E8D">
      <w:pPr>
        <w:pStyle w:val="Heading4"/>
      </w:pPr>
      <w:bookmarkStart w:id="1177" w:name="_Toc44688935"/>
      <w:bookmarkStart w:id="1178" w:name="_Toc44923689"/>
      <w:bookmarkStart w:id="1179" w:name="_Toc51860657"/>
      <w:bookmarkStart w:id="1180" w:name="_Toc57930424"/>
      <w:bookmarkStart w:id="1181" w:name="_Toc57931054"/>
      <w:bookmarkStart w:id="1182" w:name="_Toc98235578"/>
      <w:r w:rsidRPr="00441CD0">
        <w:t>5.</w:t>
      </w:r>
      <w:r w:rsidRPr="00441CD0">
        <w:rPr>
          <w:lang w:val="en-US"/>
        </w:rPr>
        <w:t>4</w:t>
      </w:r>
      <w:r w:rsidRPr="00441CD0">
        <w:t>.</w:t>
      </w:r>
      <w:r>
        <w:t>16</w:t>
      </w:r>
      <w:r>
        <w:rPr>
          <w:lang w:val="en-US"/>
        </w:rPr>
        <w:t>.3</w:t>
      </w:r>
      <w:r w:rsidRPr="00441CD0">
        <w:tab/>
      </w:r>
      <w:r>
        <w:t>Access to SNPN services via PLMN</w:t>
      </w:r>
      <w:bookmarkEnd w:id="1177"/>
      <w:bookmarkEnd w:id="1178"/>
      <w:bookmarkEnd w:id="1179"/>
      <w:bookmarkEnd w:id="1180"/>
      <w:bookmarkEnd w:id="1181"/>
      <w:bookmarkEnd w:id="1182"/>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lastRenderedPageBreak/>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1A3E8D">
      <w:pPr>
        <w:pStyle w:val="Heading2"/>
      </w:pPr>
      <w:bookmarkStart w:id="1183" w:name="_Toc36030843"/>
      <w:bookmarkStart w:id="1184" w:name="_Toc36042763"/>
      <w:bookmarkStart w:id="1185" w:name="_Toc36814087"/>
      <w:bookmarkStart w:id="1186" w:name="_Toc44688936"/>
      <w:bookmarkStart w:id="1187" w:name="_Toc44923690"/>
      <w:bookmarkStart w:id="1188" w:name="_Toc51860658"/>
      <w:bookmarkStart w:id="1189" w:name="_Toc57930425"/>
      <w:bookmarkStart w:id="1190" w:name="_Toc57931055"/>
      <w:bookmarkStart w:id="1191" w:name="_Toc98235579"/>
      <w:r w:rsidRPr="00441CD0">
        <w:t>5.</w:t>
      </w:r>
      <w:r w:rsidRPr="00441CD0">
        <w:rPr>
          <w:lang w:val="en-US"/>
        </w:rPr>
        <w:t>5</w:t>
      </w:r>
      <w:r w:rsidRPr="00441CD0">
        <w:tab/>
        <w:t>F-TEID Allocation and Release</w:t>
      </w:r>
      <w:bookmarkEnd w:id="1155"/>
      <w:bookmarkEnd w:id="1156"/>
      <w:bookmarkEnd w:id="1157"/>
      <w:bookmarkEnd w:id="1158"/>
      <w:bookmarkEnd w:id="1183"/>
      <w:bookmarkEnd w:id="1184"/>
      <w:bookmarkEnd w:id="1185"/>
      <w:bookmarkEnd w:id="1186"/>
      <w:bookmarkEnd w:id="1187"/>
      <w:bookmarkEnd w:id="1188"/>
      <w:bookmarkEnd w:id="1189"/>
      <w:bookmarkEnd w:id="1190"/>
      <w:bookmarkEnd w:id="1191"/>
    </w:p>
    <w:p w14:paraId="70D13C33" w14:textId="77777777" w:rsidR="00EE5860" w:rsidRPr="00441CD0" w:rsidRDefault="00EE5860" w:rsidP="001A3E8D">
      <w:pPr>
        <w:pStyle w:val="Heading3"/>
        <w:rPr>
          <w:lang w:val="en-US"/>
        </w:rPr>
      </w:pPr>
      <w:bookmarkStart w:id="1192" w:name="_Toc19717102"/>
      <w:bookmarkStart w:id="1193" w:name="_Toc27490569"/>
      <w:bookmarkStart w:id="1194" w:name="_Toc27556862"/>
      <w:bookmarkStart w:id="1195" w:name="_Toc27723779"/>
      <w:bookmarkStart w:id="1196" w:name="_Toc36030844"/>
      <w:bookmarkStart w:id="1197" w:name="_Toc36042764"/>
      <w:bookmarkStart w:id="1198" w:name="_Toc36814088"/>
      <w:bookmarkStart w:id="1199" w:name="_Toc44688937"/>
      <w:bookmarkStart w:id="1200" w:name="_Toc44923691"/>
      <w:bookmarkStart w:id="1201" w:name="_Toc51860659"/>
      <w:bookmarkStart w:id="1202" w:name="_Toc57930426"/>
      <w:bookmarkStart w:id="1203" w:name="_Toc57931056"/>
      <w:bookmarkStart w:id="1204" w:name="_Toc98235580"/>
      <w:bookmarkStart w:id="1205" w:name="_Toc19717105"/>
      <w:bookmarkStart w:id="1206" w:name="_Toc27490572"/>
      <w:bookmarkStart w:id="1207" w:name="_Toc27556865"/>
      <w:bookmarkStart w:id="1208" w:name="_Toc27723782"/>
      <w:r w:rsidRPr="00441CD0">
        <w:rPr>
          <w:lang w:val="en-US"/>
        </w:rPr>
        <w:t>5.5.1</w:t>
      </w:r>
      <w:r w:rsidRPr="00441CD0">
        <w:rPr>
          <w:lang w:val="en-US"/>
        </w:rPr>
        <w:tab/>
        <w:t>General</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5FF5D2D" w14:textId="6B42961F" w:rsidR="00EE5860" w:rsidRPr="00441CD0" w:rsidRDefault="00EE5860" w:rsidP="00EE5860">
      <w:r w:rsidRPr="00441CD0">
        <w:t>For EPC and 5GC, F-TEID shall be only allocated by the UP function, see clause 5.8.2.3 of 3GPP TS 23.501</w:t>
      </w:r>
      <w:r w:rsidR="00240A46">
        <w:t> </w:t>
      </w:r>
      <w:r w:rsidRPr="00441CD0">
        <w:t>[28].</w:t>
      </w:r>
    </w:p>
    <w:p w14:paraId="50A64982" w14:textId="77777777" w:rsidR="00EE5860" w:rsidRDefault="00EE5860" w:rsidP="00EE5860">
      <w:pPr>
        <w:rPr>
          <w:lang w:val="en-US"/>
        </w:rPr>
      </w:pPr>
      <w:bookmarkStart w:id="1209" w:name="_Toc19717103"/>
      <w:bookmarkStart w:id="1210" w:name="_Toc27490570"/>
      <w:bookmarkStart w:id="1211" w:name="_Toc27556863"/>
      <w:bookmarkStart w:id="1212" w:name="_Toc27723780"/>
      <w:bookmarkStart w:id="1213" w:name="_Toc36030845"/>
      <w:bookmarkStart w:id="1214" w:name="_Toc36042765"/>
      <w:bookmarkStart w:id="1215" w:name="_Toc36814089"/>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1A3E8D">
      <w:pPr>
        <w:pStyle w:val="Heading3"/>
        <w:rPr>
          <w:lang w:val="en-US"/>
        </w:rPr>
      </w:pPr>
      <w:bookmarkStart w:id="1216" w:name="_Toc44688938"/>
      <w:bookmarkStart w:id="1217" w:name="_Toc44923692"/>
      <w:bookmarkStart w:id="1218" w:name="_Toc51860660"/>
      <w:bookmarkStart w:id="1219" w:name="_Toc57930427"/>
      <w:bookmarkStart w:id="1220" w:name="_Toc57931057"/>
      <w:bookmarkStart w:id="1221" w:name="_Toc98235581"/>
      <w:r w:rsidRPr="00441CD0">
        <w:rPr>
          <w:lang w:val="en-US"/>
        </w:rPr>
        <w:t>5.5.2</w:t>
      </w:r>
      <w:r w:rsidRPr="00441CD0">
        <w:rPr>
          <w:lang w:val="en-US"/>
        </w:rPr>
        <w:tab/>
      </w:r>
      <w:bookmarkEnd w:id="1209"/>
      <w:bookmarkEnd w:id="1210"/>
      <w:bookmarkEnd w:id="1211"/>
      <w:bookmarkEnd w:id="1212"/>
      <w:r w:rsidRPr="00441CD0">
        <w:rPr>
          <w:lang w:val="en-US"/>
        </w:rPr>
        <w:t>Void</w:t>
      </w:r>
      <w:bookmarkEnd w:id="1213"/>
      <w:bookmarkEnd w:id="1214"/>
      <w:bookmarkEnd w:id="1215"/>
      <w:bookmarkEnd w:id="1216"/>
      <w:bookmarkEnd w:id="1217"/>
      <w:bookmarkEnd w:id="1218"/>
      <w:bookmarkEnd w:id="1219"/>
      <w:bookmarkEnd w:id="1220"/>
      <w:bookmarkEnd w:id="1221"/>
    </w:p>
    <w:p w14:paraId="521C961C" w14:textId="77777777" w:rsidR="00EE5860" w:rsidRPr="00441CD0" w:rsidRDefault="00EE5860" w:rsidP="001A3E8D">
      <w:pPr>
        <w:pStyle w:val="Heading3"/>
        <w:rPr>
          <w:lang w:val="en-US"/>
        </w:rPr>
      </w:pPr>
      <w:bookmarkStart w:id="1222" w:name="_Toc19717104"/>
      <w:bookmarkStart w:id="1223" w:name="_Toc27490571"/>
      <w:bookmarkStart w:id="1224" w:name="_Toc27556864"/>
      <w:bookmarkStart w:id="1225" w:name="_Toc27723781"/>
      <w:bookmarkStart w:id="1226" w:name="_Toc36030846"/>
      <w:bookmarkStart w:id="1227" w:name="_Toc36042766"/>
      <w:bookmarkStart w:id="1228" w:name="_Toc36814090"/>
      <w:bookmarkStart w:id="1229" w:name="_Toc44688939"/>
      <w:bookmarkStart w:id="1230" w:name="_Toc44923693"/>
      <w:bookmarkStart w:id="1231" w:name="_Toc51860661"/>
      <w:bookmarkStart w:id="1232" w:name="_Toc57930428"/>
      <w:bookmarkStart w:id="1233" w:name="_Toc57931058"/>
      <w:bookmarkStart w:id="1234" w:name="_Toc98235582"/>
      <w:r w:rsidRPr="00441CD0">
        <w:rPr>
          <w:lang w:val="en-US"/>
        </w:rPr>
        <w:t>5.5.3</w:t>
      </w:r>
      <w:r w:rsidRPr="00441CD0">
        <w:rPr>
          <w:lang w:val="en-US"/>
        </w:rPr>
        <w:tab/>
        <w:t>F-TEID allocation in the UP function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1A3E8D">
      <w:pPr>
        <w:pStyle w:val="Heading2"/>
        <w:rPr>
          <w:lang w:val="x-none"/>
        </w:rPr>
      </w:pPr>
      <w:bookmarkStart w:id="1235" w:name="_Toc36030847"/>
      <w:bookmarkStart w:id="1236" w:name="_Toc36042767"/>
      <w:bookmarkStart w:id="1237" w:name="_Toc36814091"/>
      <w:bookmarkStart w:id="1238" w:name="_Toc44688940"/>
      <w:bookmarkStart w:id="1239" w:name="_Toc44923694"/>
      <w:bookmarkStart w:id="1240" w:name="_Toc51860662"/>
      <w:bookmarkStart w:id="1241" w:name="_Toc57930429"/>
      <w:bookmarkStart w:id="1242" w:name="_Toc57931059"/>
      <w:bookmarkStart w:id="1243" w:name="_Toc98235583"/>
      <w:r w:rsidRPr="00441CD0">
        <w:lastRenderedPageBreak/>
        <w:t>5.</w:t>
      </w:r>
      <w:r w:rsidRPr="00441CD0">
        <w:rPr>
          <w:lang w:val="en-US"/>
        </w:rPr>
        <w:t>6</w:t>
      </w:r>
      <w:r w:rsidRPr="00441CD0">
        <w:tab/>
        <w:t>PFCP Session Handling</w:t>
      </w:r>
      <w:bookmarkEnd w:id="1205"/>
      <w:bookmarkEnd w:id="1206"/>
      <w:bookmarkEnd w:id="1207"/>
      <w:bookmarkEnd w:id="1208"/>
      <w:bookmarkEnd w:id="1235"/>
      <w:bookmarkEnd w:id="1236"/>
      <w:bookmarkEnd w:id="1237"/>
      <w:bookmarkEnd w:id="1238"/>
      <w:bookmarkEnd w:id="1239"/>
      <w:bookmarkEnd w:id="1240"/>
      <w:bookmarkEnd w:id="1241"/>
      <w:bookmarkEnd w:id="1242"/>
      <w:bookmarkEnd w:id="1243"/>
    </w:p>
    <w:p w14:paraId="745D60F5" w14:textId="77777777" w:rsidR="00EE5860" w:rsidRPr="00441CD0" w:rsidRDefault="00EE5860" w:rsidP="001A3E8D">
      <w:pPr>
        <w:pStyle w:val="Heading3"/>
        <w:rPr>
          <w:lang w:val="en-US"/>
        </w:rPr>
      </w:pPr>
      <w:bookmarkStart w:id="1244" w:name="_Toc19717106"/>
      <w:bookmarkStart w:id="1245" w:name="_Toc27490573"/>
      <w:bookmarkStart w:id="1246" w:name="_Toc27556866"/>
      <w:bookmarkStart w:id="1247" w:name="_Toc27723783"/>
      <w:bookmarkStart w:id="1248" w:name="_Toc36030848"/>
      <w:bookmarkStart w:id="1249" w:name="_Toc36042768"/>
      <w:bookmarkStart w:id="1250" w:name="_Toc36814092"/>
      <w:bookmarkStart w:id="1251" w:name="_Toc44688941"/>
      <w:bookmarkStart w:id="1252" w:name="_Toc44923695"/>
      <w:bookmarkStart w:id="1253" w:name="_Toc51860663"/>
      <w:bookmarkStart w:id="1254" w:name="_Toc57930430"/>
      <w:bookmarkStart w:id="1255" w:name="_Toc57931060"/>
      <w:bookmarkStart w:id="1256" w:name="_Toc98235584"/>
      <w:r w:rsidRPr="00441CD0">
        <w:rPr>
          <w:lang w:val="en-US"/>
        </w:rPr>
        <w:t>5.6.1</w:t>
      </w:r>
      <w:r w:rsidRPr="00441CD0">
        <w:rPr>
          <w:lang w:val="en-US"/>
        </w:rPr>
        <w:tab/>
        <w:t>General</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1A3E8D">
      <w:pPr>
        <w:pStyle w:val="Heading3"/>
      </w:pPr>
      <w:bookmarkStart w:id="1257" w:name="_Toc19717107"/>
      <w:bookmarkStart w:id="1258" w:name="_Toc27490574"/>
      <w:bookmarkStart w:id="1259" w:name="_Toc27556867"/>
      <w:bookmarkStart w:id="1260" w:name="_Toc27723784"/>
      <w:bookmarkStart w:id="1261" w:name="_Toc36030849"/>
      <w:bookmarkStart w:id="1262" w:name="_Toc36042769"/>
      <w:bookmarkStart w:id="1263" w:name="_Toc36814093"/>
      <w:bookmarkStart w:id="1264" w:name="_Toc44688942"/>
      <w:bookmarkStart w:id="1265" w:name="_Toc44923696"/>
      <w:bookmarkStart w:id="1266" w:name="_Toc51860664"/>
      <w:bookmarkStart w:id="1267" w:name="_Toc57930431"/>
      <w:bookmarkStart w:id="1268" w:name="_Toc57931061"/>
      <w:bookmarkStart w:id="1269" w:name="_Toc98235585"/>
      <w:r w:rsidRPr="00441CD0">
        <w:t>5.6.2</w:t>
      </w:r>
      <w:r w:rsidRPr="00441CD0">
        <w:tab/>
        <w:t>Session Endpoint Identifier Handling</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1A3E8D">
      <w:pPr>
        <w:pStyle w:val="Heading3"/>
      </w:pPr>
      <w:bookmarkStart w:id="1270" w:name="_Toc19717108"/>
      <w:bookmarkStart w:id="1271" w:name="_Toc27490575"/>
      <w:bookmarkStart w:id="1272" w:name="_Toc27556868"/>
      <w:bookmarkStart w:id="1273" w:name="_Toc27723785"/>
      <w:bookmarkStart w:id="1274" w:name="_Toc36030850"/>
      <w:bookmarkStart w:id="1275" w:name="_Toc36042770"/>
      <w:bookmarkStart w:id="1276" w:name="_Toc36814094"/>
      <w:bookmarkStart w:id="1277" w:name="_Toc44688943"/>
      <w:bookmarkStart w:id="1278" w:name="_Toc44923697"/>
      <w:bookmarkStart w:id="1279" w:name="_Toc51860665"/>
      <w:bookmarkStart w:id="1280" w:name="_Toc57930432"/>
      <w:bookmarkStart w:id="1281" w:name="_Toc57931062"/>
      <w:bookmarkStart w:id="1282" w:name="_Toc98235586"/>
      <w:r w:rsidRPr="00441CD0">
        <w:t>5.6.3</w:t>
      </w:r>
      <w:r w:rsidRPr="00441CD0">
        <w:tab/>
        <w:t>Modifying the Rules of an Existing PFCP Session</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02C9D664"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0A1449">
      <w:pPr>
        <w:pStyle w:val="B1"/>
      </w:pPr>
      <w:r w:rsidRPr="000A1449">
        <w:t>-</w:t>
      </w:r>
      <w:r w:rsidRPr="000A1449">
        <w:tab/>
      </w:r>
      <w:r w:rsidR="00152042" w:rsidRPr="000A1449">
        <w:t>updating the Rule including the IEs to be removed with a null length, e.g. by including the Update URR IE in the PFCP Session Modification Request with the IE(s) to be removed with a null length. For an IE with multiple occurrences, e.g. when the description of the IE contains the text "several IEs with the same IE type may be present",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1A3E8D">
      <w:pPr>
        <w:pStyle w:val="Heading2"/>
        <w:rPr>
          <w:lang w:val="x-none"/>
        </w:rPr>
      </w:pPr>
      <w:bookmarkStart w:id="1283" w:name="_Toc19717109"/>
      <w:bookmarkStart w:id="1284" w:name="_Toc27490576"/>
      <w:bookmarkStart w:id="1285" w:name="_Toc27556869"/>
      <w:bookmarkStart w:id="1286" w:name="_Toc27723786"/>
      <w:bookmarkStart w:id="1287" w:name="_Toc36030851"/>
      <w:bookmarkStart w:id="1288" w:name="_Toc36042771"/>
      <w:bookmarkStart w:id="1289" w:name="_Toc36814095"/>
      <w:bookmarkStart w:id="1290" w:name="_Toc44688944"/>
      <w:bookmarkStart w:id="1291" w:name="_Toc44923698"/>
      <w:bookmarkStart w:id="1292" w:name="_Toc51860666"/>
      <w:bookmarkStart w:id="1293" w:name="_Toc57930433"/>
      <w:bookmarkStart w:id="1294" w:name="_Toc57931063"/>
      <w:bookmarkStart w:id="1295" w:name="_Toc98235587"/>
      <w:r w:rsidRPr="00441CD0">
        <w:t>5.</w:t>
      </w:r>
      <w:r w:rsidRPr="00441CD0">
        <w:rPr>
          <w:lang w:val="en-US"/>
        </w:rPr>
        <w:t>7</w:t>
      </w:r>
      <w:r w:rsidRPr="00441CD0">
        <w:tab/>
        <w:t>Support of Lawful Interception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05D29093" w14:textId="77777777" w:rsidR="00EE5860" w:rsidRPr="00441CD0" w:rsidRDefault="00EE5860" w:rsidP="001A3E8D">
      <w:pPr>
        <w:pStyle w:val="Heading3"/>
      </w:pPr>
      <w:bookmarkStart w:id="1296" w:name="_Toc19717110"/>
      <w:bookmarkStart w:id="1297" w:name="_Toc27490577"/>
      <w:bookmarkStart w:id="1298" w:name="_Toc27556870"/>
      <w:bookmarkStart w:id="1299" w:name="_Toc27723787"/>
      <w:bookmarkStart w:id="1300" w:name="_Toc36030852"/>
      <w:bookmarkStart w:id="1301" w:name="_Toc36042772"/>
      <w:bookmarkStart w:id="1302" w:name="_Toc36814096"/>
      <w:bookmarkStart w:id="1303" w:name="_Toc44688945"/>
      <w:bookmarkStart w:id="1304" w:name="_Toc44923699"/>
      <w:bookmarkStart w:id="1305" w:name="_Toc51860667"/>
      <w:bookmarkStart w:id="1306" w:name="_Toc57930434"/>
      <w:bookmarkStart w:id="1307" w:name="_Toc57931064"/>
      <w:bookmarkStart w:id="1308" w:name="_Toc98235588"/>
      <w:r w:rsidRPr="00441CD0">
        <w:t>5.7.1</w:t>
      </w:r>
      <w:r w:rsidRPr="00441CD0">
        <w:rPr>
          <w:lang w:val="en-US"/>
        </w:rPr>
        <w:tab/>
        <w:t>General</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1A3E8D">
      <w:pPr>
        <w:pStyle w:val="Heading3"/>
      </w:pPr>
      <w:bookmarkStart w:id="1309" w:name="_Toc19717111"/>
      <w:bookmarkStart w:id="1310" w:name="_Toc27490578"/>
      <w:bookmarkStart w:id="1311" w:name="_Toc27556871"/>
      <w:bookmarkStart w:id="1312" w:name="_Toc27723788"/>
      <w:bookmarkStart w:id="1313" w:name="_Toc36030853"/>
      <w:bookmarkStart w:id="1314" w:name="_Toc36042773"/>
      <w:bookmarkStart w:id="1315" w:name="_Toc36814097"/>
      <w:bookmarkStart w:id="1316" w:name="_Toc44688946"/>
      <w:bookmarkStart w:id="1317" w:name="_Toc44923700"/>
      <w:bookmarkStart w:id="1318" w:name="_Toc51860668"/>
      <w:bookmarkStart w:id="1319" w:name="_Toc57930435"/>
      <w:bookmarkStart w:id="1320" w:name="_Toc57931065"/>
      <w:bookmarkStart w:id="1321" w:name="_Toc98235589"/>
      <w:r w:rsidRPr="00441CD0">
        <w:t>5.7.2</w:t>
      </w:r>
      <w:r w:rsidRPr="00441CD0">
        <w:rPr>
          <w:lang w:val="en-US"/>
        </w:rPr>
        <w:tab/>
      </w:r>
      <w:r w:rsidRPr="00441CD0">
        <w:t>Lawful Interception in EPC</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lastRenderedPageBreak/>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1A3E8D">
      <w:pPr>
        <w:pStyle w:val="Heading3"/>
        <w:rPr>
          <w:lang w:val="x-none"/>
        </w:rPr>
      </w:pPr>
      <w:bookmarkStart w:id="1322" w:name="_Toc19717112"/>
      <w:bookmarkStart w:id="1323" w:name="_Toc27490579"/>
      <w:bookmarkStart w:id="1324" w:name="_Toc27556872"/>
      <w:bookmarkStart w:id="1325" w:name="_Toc27723789"/>
      <w:bookmarkStart w:id="1326" w:name="_Toc36030854"/>
      <w:bookmarkStart w:id="1327" w:name="_Toc36042774"/>
      <w:bookmarkStart w:id="1328" w:name="_Toc36814098"/>
      <w:bookmarkStart w:id="1329" w:name="_Toc44688947"/>
      <w:bookmarkStart w:id="1330" w:name="_Toc44923701"/>
      <w:bookmarkStart w:id="1331" w:name="_Toc51860669"/>
      <w:bookmarkStart w:id="1332" w:name="_Toc57930436"/>
      <w:bookmarkStart w:id="1333" w:name="_Toc57931066"/>
      <w:bookmarkStart w:id="1334" w:name="_Toc98235590"/>
      <w:r w:rsidRPr="00441CD0">
        <w:t>5.7.3</w:t>
      </w:r>
      <w:r w:rsidRPr="00441CD0">
        <w:rPr>
          <w:lang w:val="en-US"/>
        </w:rPr>
        <w:tab/>
      </w:r>
      <w:r w:rsidRPr="00441CD0">
        <w:t>Lawful Interception in 5GC</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B728CD3" w14:textId="7ED7C8E3" w:rsidR="00EE5860" w:rsidRPr="00441CD0" w:rsidRDefault="008D64CE" w:rsidP="00EE5860">
      <w:r w:rsidRPr="00441CD0">
        <w:t>Requirements for support of Lawful Interception with SMF and UPF</w:t>
      </w:r>
      <w:r w:rsidRPr="00441CD0">
        <w:rPr>
          <w:lang w:eastAsia="zh-CN"/>
        </w:rPr>
        <w:t xml:space="preserve"> are specified in clause 6.2.3 of 3GPP TS 33.127 [47]. The PFCP protocol is not used for Lawful Interception in 5GC.</w:t>
      </w:r>
    </w:p>
    <w:p w14:paraId="6491431B" w14:textId="77777777" w:rsidR="00EE5860" w:rsidRPr="00441CD0" w:rsidRDefault="00EE5860" w:rsidP="001A3E8D">
      <w:pPr>
        <w:pStyle w:val="Heading2"/>
      </w:pPr>
      <w:bookmarkStart w:id="1335" w:name="_Toc19717113"/>
      <w:bookmarkStart w:id="1336" w:name="_Toc27490580"/>
      <w:bookmarkStart w:id="1337" w:name="_Toc27556873"/>
      <w:bookmarkStart w:id="1338" w:name="_Toc27723790"/>
      <w:bookmarkStart w:id="1339" w:name="_Toc36030855"/>
      <w:bookmarkStart w:id="1340" w:name="_Toc36042775"/>
      <w:bookmarkStart w:id="1341" w:name="_Toc36814099"/>
      <w:bookmarkStart w:id="1342" w:name="_Toc44688948"/>
      <w:bookmarkStart w:id="1343" w:name="_Toc44923702"/>
      <w:bookmarkStart w:id="1344" w:name="_Toc51860670"/>
      <w:bookmarkStart w:id="1345" w:name="_Toc57930437"/>
      <w:bookmarkStart w:id="1346" w:name="_Toc57931067"/>
      <w:bookmarkStart w:id="1347" w:name="_Toc98235591"/>
      <w:r w:rsidRPr="00441CD0">
        <w:t>5.</w:t>
      </w:r>
      <w:r w:rsidRPr="00441CD0">
        <w:rPr>
          <w:lang w:val="en-US"/>
        </w:rPr>
        <w:t>8</w:t>
      </w:r>
      <w:r w:rsidRPr="00441CD0">
        <w:tab/>
        <w:t>PFCP Association</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3C85573" w14:textId="77777777" w:rsidR="00EE5860" w:rsidRPr="00441CD0" w:rsidRDefault="00EE5860" w:rsidP="001A3E8D">
      <w:pPr>
        <w:pStyle w:val="Heading3"/>
        <w:rPr>
          <w:lang w:val="en-US"/>
        </w:rPr>
      </w:pPr>
      <w:bookmarkStart w:id="1348" w:name="_Toc19717114"/>
      <w:bookmarkStart w:id="1349" w:name="_Toc27490581"/>
      <w:bookmarkStart w:id="1350" w:name="_Toc27556874"/>
      <w:bookmarkStart w:id="1351" w:name="_Toc27723791"/>
      <w:bookmarkStart w:id="1352" w:name="_Toc36030856"/>
      <w:bookmarkStart w:id="1353" w:name="_Toc36042776"/>
      <w:bookmarkStart w:id="1354" w:name="_Toc36814100"/>
      <w:bookmarkStart w:id="1355" w:name="_Toc44688949"/>
      <w:bookmarkStart w:id="1356" w:name="_Toc44923703"/>
      <w:bookmarkStart w:id="1357" w:name="_Toc51860671"/>
      <w:bookmarkStart w:id="1358" w:name="_Toc57930438"/>
      <w:bookmarkStart w:id="1359" w:name="_Toc57931068"/>
      <w:bookmarkStart w:id="1360" w:name="_Toc98235592"/>
      <w:r w:rsidRPr="00441CD0">
        <w:rPr>
          <w:lang w:val="en-US"/>
        </w:rPr>
        <w:t>5.8.1</w:t>
      </w:r>
      <w:r w:rsidRPr="00441CD0">
        <w:rPr>
          <w:lang w:val="en-US"/>
        </w:rPr>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37429DFB" w:rsidR="00EE5860" w:rsidRDefault="00D931D4" w:rsidP="00EE5860">
      <w:pPr>
        <w:rPr>
          <w:noProof/>
          <w:lang w:eastAsia="zh-CN"/>
        </w:rPr>
      </w:pPr>
      <w:r w:rsidRPr="00A57CDB">
        <w:rPr>
          <w:lang w:val="sv-SE"/>
        </w:rPr>
        <w:t xml:space="preserve">In PFCP signaling, </w:t>
      </w:r>
      <w:r>
        <w:rPr>
          <w:lang w:val="sv-SE"/>
        </w:rPr>
        <w:t>a</w:t>
      </w:r>
      <w:r w:rsidRPr="007306E5">
        <w:rPr>
          <w:lang w:val="sv-SE"/>
        </w:rPr>
        <w:t xml:space="preserve"> </w:t>
      </w:r>
      <w:r w:rsidRPr="00441CD0">
        <w:rPr>
          <w:lang w:val="sv-SE"/>
        </w:rPr>
        <w:t xml:space="preserve">CP function or a UP function shall be identified by a unique Node ID. A Node ID may be set to an FQDN or </w:t>
      </w:r>
      <w:r>
        <w:rPr>
          <w:lang w:val="sv-SE"/>
        </w:rPr>
        <w:t>to</w:t>
      </w:r>
      <w:r w:rsidRPr="00441CD0">
        <w:rPr>
          <w:lang w:val="sv-SE"/>
        </w:rPr>
        <w:t xml:space="preserve"> an IP address (</w:t>
      </w:r>
      <w:r>
        <w:rPr>
          <w:lang w:val="sv-SE"/>
        </w:rPr>
        <w:t xml:space="preserve">either IPv4 or IPv6, </w:t>
      </w:r>
      <w:r w:rsidRPr="00441CD0">
        <w:rPr>
          <w:lang w:val="sv-SE"/>
        </w:rPr>
        <w:t>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64F40A8B"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w:t>
      </w:r>
      <w:r w:rsidR="00ED71FE">
        <w:rPr>
          <w:lang w:val="sv-SE"/>
        </w:rPr>
        <w:t>.</w:t>
      </w:r>
      <w:r w:rsidRPr="00441CD0">
        <w:rPr>
          <w:lang w:val="sv-SE"/>
        </w:rPr>
        <w:t xml:space="preserve">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lastRenderedPageBreak/>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66BA162B"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r>
      <w:r w:rsidR="008D64CE" w:rsidRPr="00441CD0">
        <w:rPr>
          <w:lang w:val="sv-SE"/>
        </w:rPr>
        <w:t>PFCP session related messages for sessions that are already established are sent to the IP address received in the F-SEID allocated by the peer function or to the IP address of an alternative SMF in the SMF set (see clause</w:t>
      </w:r>
      <w:r w:rsidR="008D64CE">
        <w:rPr>
          <w:lang w:val="sv-SE"/>
        </w:rPr>
        <w:t> </w:t>
      </w:r>
      <w:r w:rsidR="008D64CE" w:rsidRPr="00441CD0">
        <w:rPr>
          <w:lang w:val="sv-SE"/>
        </w:rPr>
        <w:t>5.22). The former IP address needs not be configured in the look up information. See</w:t>
      </w:r>
      <w:r w:rsidR="008D64CE">
        <w:rPr>
          <w:lang w:val="sv-SE"/>
        </w:rPr>
        <w:t xml:space="preserve"> clauses </w:t>
      </w:r>
      <w:r w:rsidR="008D64CE" w:rsidRPr="00441CD0">
        <w:rPr>
          <w:lang w:val="sv-SE"/>
        </w:rPr>
        <w:t>4.3.2 and 4.3.3.</w:t>
      </w:r>
    </w:p>
    <w:p w14:paraId="7FE5C0FA" w14:textId="77777777" w:rsidR="00EE5860" w:rsidRPr="00441CD0" w:rsidRDefault="00EE5860" w:rsidP="001A3E8D">
      <w:pPr>
        <w:pStyle w:val="Heading3"/>
        <w:rPr>
          <w:lang w:val="x-none"/>
        </w:rPr>
      </w:pPr>
      <w:bookmarkStart w:id="1361" w:name="_Toc19717115"/>
      <w:bookmarkStart w:id="1362" w:name="_Toc27490582"/>
      <w:bookmarkStart w:id="1363" w:name="_Toc27556875"/>
      <w:bookmarkStart w:id="1364" w:name="_Toc27723792"/>
      <w:bookmarkStart w:id="1365" w:name="_Toc36030857"/>
      <w:bookmarkStart w:id="1366" w:name="_Toc36042777"/>
      <w:bookmarkStart w:id="1367" w:name="_Toc36814101"/>
      <w:bookmarkStart w:id="1368" w:name="_Toc44688950"/>
      <w:bookmarkStart w:id="1369" w:name="_Toc44923704"/>
      <w:bookmarkStart w:id="1370" w:name="_Toc51860672"/>
      <w:bookmarkStart w:id="1371" w:name="_Toc57930439"/>
      <w:bookmarkStart w:id="1372" w:name="_Toc57931069"/>
      <w:bookmarkStart w:id="1373" w:name="_Toc98235593"/>
      <w:r w:rsidRPr="00441CD0">
        <w:t>5.8.2</w:t>
      </w:r>
      <w:r w:rsidRPr="00441CD0">
        <w:tab/>
        <w:t>Behaviour with an Established PFCP Association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74" w:name="_Toc19717116"/>
      <w:bookmarkStart w:id="1375" w:name="_Toc27490583"/>
      <w:bookmarkStart w:id="1376" w:name="_Toc27556876"/>
      <w:bookmarkStart w:id="1377"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1A3E8D">
      <w:pPr>
        <w:pStyle w:val="Heading3"/>
        <w:rPr>
          <w:lang w:val="en-US"/>
        </w:rPr>
      </w:pPr>
      <w:bookmarkStart w:id="1378" w:name="_Toc36030858"/>
      <w:bookmarkStart w:id="1379" w:name="_Toc36042778"/>
      <w:bookmarkStart w:id="1380" w:name="_Toc36814102"/>
      <w:bookmarkStart w:id="1381" w:name="_Toc44688951"/>
      <w:bookmarkStart w:id="1382" w:name="_Toc44923705"/>
      <w:bookmarkStart w:id="1383" w:name="_Toc51860673"/>
      <w:bookmarkStart w:id="1384" w:name="_Toc57930440"/>
      <w:bookmarkStart w:id="1385" w:name="_Toc57931070"/>
      <w:bookmarkStart w:id="1386" w:name="_Toc98235594"/>
      <w:r w:rsidRPr="00441CD0">
        <w:rPr>
          <w:lang w:val="en-US"/>
        </w:rPr>
        <w:t>5.8.3</w:t>
      </w:r>
      <w:r w:rsidRPr="00441CD0">
        <w:tab/>
        <w:t>Behaviour</w:t>
      </w:r>
      <w:r w:rsidRPr="00441CD0">
        <w:rPr>
          <w:lang w:val="en-US"/>
        </w:rPr>
        <w:t xml:space="preserve"> without an Established PFCP Association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1A3E8D">
      <w:pPr>
        <w:pStyle w:val="Heading2"/>
      </w:pPr>
      <w:bookmarkStart w:id="1387" w:name="_Toc19717117"/>
      <w:bookmarkStart w:id="1388" w:name="_Toc27490584"/>
      <w:bookmarkStart w:id="1389" w:name="_Toc27556877"/>
      <w:bookmarkStart w:id="1390" w:name="_Toc27723794"/>
      <w:bookmarkStart w:id="1391" w:name="_Toc36030859"/>
      <w:bookmarkStart w:id="1392" w:name="_Toc36042779"/>
      <w:bookmarkStart w:id="1393" w:name="_Toc36814103"/>
      <w:bookmarkStart w:id="1394" w:name="_Toc44688952"/>
      <w:bookmarkStart w:id="1395" w:name="_Toc44923706"/>
      <w:bookmarkStart w:id="1396" w:name="_Toc51860674"/>
      <w:bookmarkStart w:id="1397" w:name="_Toc57930441"/>
      <w:bookmarkStart w:id="1398" w:name="_Toc57931071"/>
      <w:bookmarkStart w:id="1399" w:name="_Toc98235595"/>
      <w:r w:rsidRPr="00441CD0">
        <w:lastRenderedPageBreak/>
        <w:t>5.</w:t>
      </w:r>
      <w:r w:rsidRPr="00441CD0">
        <w:rPr>
          <w:lang w:val="en-US"/>
        </w:rPr>
        <w:t>9</w:t>
      </w:r>
      <w:r w:rsidRPr="00441CD0">
        <w:tab/>
        <w:t>Usage of Vendor-specific IE</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1A3E8D">
      <w:pPr>
        <w:pStyle w:val="Heading2"/>
      </w:pPr>
      <w:bookmarkStart w:id="1400" w:name="_Toc19717118"/>
      <w:bookmarkStart w:id="1401" w:name="_Toc27490585"/>
      <w:bookmarkStart w:id="1402" w:name="_Toc27556878"/>
      <w:bookmarkStart w:id="1403" w:name="_Toc27723795"/>
      <w:bookmarkStart w:id="1404" w:name="_Toc36030860"/>
      <w:bookmarkStart w:id="1405" w:name="_Toc36042780"/>
      <w:bookmarkStart w:id="1406" w:name="_Toc36814104"/>
      <w:bookmarkStart w:id="1407" w:name="_Toc44688953"/>
      <w:bookmarkStart w:id="1408" w:name="_Toc44923707"/>
      <w:bookmarkStart w:id="1409" w:name="_Toc51860675"/>
      <w:bookmarkStart w:id="1410" w:name="_Toc57930442"/>
      <w:bookmarkStart w:id="1411" w:name="_Toc57931072"/>
      <w:bookmarkStart w:id="1412" w:name="_Toc98235596"/>
      <w:r w:rsidRPr="00441CD0">
        <w:t>5.</w:t>
      </w:r>
      <w:r w:rsidRPr="00441CD0">
        <w:rPr>
          <w:lang w:val="en-US"/>
        </w:rPr>
        <w:t>10</w:t>
      </w:r>
      <w:r w:rsidRPr="00441CD0">
        <w:tab/>
        <w:t>Error Indication Handling</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1A3E8D">
      <w:pPr>
        <w:pStyle w:val="Heading2"/>
      </w:pPr>
      <w:bookmarkStart w:id="1413" w:name="_Toc19717119"/>
      <w:bookmarkStart w:id="1414" w:name="_Toc27490586"/>
      <w:bookmarkStart w:id="1415" w:name="_Toc27556879"/>
      <w:bookmarkStart w:id="1416" w:name="_Toc27723796"/>
      <w:bookmarkStart w:id="1417" w:name="_Toc36030861"/>
      <w:bookmarkStart w:id="1418" w:name="_Toc36042781"/>
      <w:bookmarkStart w:id="1419" w:name="_Toc36814105"/>
      <w:bookmarkStart w:id="1420" w:name="_Toc44688954"/>
      <w:bookmarkStart w:id="1421" w:name="_Toc44923708"/>
      <w:bookmarkStart w:id="1422" w:name="_Toc51860676"/>
      <w:bookmarkStart w:id="1423" w:name="_Toc57930443"/>
      <w:bookmarkStart w:id="1424" w:name="_Toc57931073"/>
      <w:bookmarkStart w:id="1425" w:name="_Toc98235597"/>
      <w:r w:rsidRPr="00441CD0">
        <w:t>5.</w:t>
      </w:r>
      <w:r w:rsidRPr="00441CD0">
        <w:rPr>
          <w:lang w:val="en-US"/>
        </w:rPr>
        <w:t>11</w:t>
      </w:r>
      <w:r w:rsidRPr="00441CD0">
        <w:tab/>
        <w:t>User plane inactivity detection and reporting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5C6BBF37" w14:textId="77777777" w:rsidR="009F7A3F" w:rsidRPr="00441CD0" w:rsidRDefault="00457BB5" w:rsidP="00457BB5">
      <w:bookmarkStart w:id="1426" w:name="_Toc19717120"/>
      <w:bookmarkStart w:id="1427" w:name="_Toc27490587"/>
      <w:bookmarkStart w:id="1428" w:name="_Toc27556880"/>
      <w:bookmarkStart w:id="1429" w:name="_Toc27723797"/>
      <w:bookmarkStart w:id="1430" w:name="_Toc36030862"/>
      <w:bookmarkStart w:id="1431" w:name="_Toc36042782"/>
      <w:bookmarkStart w:id="1432" w:name="_Toc36814106"/>
      <w:bookmarkStart w:id="1433" w:name="_Toc44688955"/>
      <w:bookmarkStart w:id="1434" w:name="_Toc44923709"/>
      <w:bookmarkStart w:id="1435" w:name="_Toc51860677"/>
      <w:bookmarkStart w:id="1436" w:name="_Toc57930444"/>
      <w:bookmarkStart w:id="1437" w:name="_Toc57931074"/>
      <w:r>
        <w:t xml:space="preserve">Clause 7.2.5.3 of </w:t>
      </w:r>
      <w:r>
        <w:rPr>
          <w:lang w:eastAsia="zh-CN"/>
        </w:rPr>
        <w:t>3GPP TS 23.247 [72] requires the MB-SMF to be able to initiate the deactivation of an MBS session without user plane activity.</w:t>
      </w:r>
    </w:p>
    <w:p w14:paraId="2B538279" w14:textId="2C937786" w:rsidR="00457BB5" w:rsidRPr="00441CD0" w:rsidRDefault="00457BB5" w:rsidP="00457BB5">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3DC11A4C" w14:textId="11D2A0BB" w:rsidR="00457BB5" w:rsidRPr="00441CD0" w:rsidRDefault="00457BB5" w:rsidP="00457BB5">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 xml:space="preserve">UPIR (User Plane Inactivity Report). The UP function shall then continue to process any </w:t>
      </w:r>
      <w:r w:rsidRPr="00441CD0">
        <w:rPr>
          <w:noProof/>
        </w:rPr>
        <w:lastRenderedPageBreak/>
        <w:t>further user plane packets as instructed by the rules provisioned for the PFCP session, until receiving any new instruction from the CP function.</w:t>
      </w:r>
    </w:p>
    <w:p w14:paraId="14961DF2" w14:textId="77777777" w:rsidR="00EE5860" w:rsidRPr="00441CD0" w:rsidRDefault="00EE5860" w:rsidP="001A3E8D">
      <w:pPr>
        <w:pStyle w:val="Heading2"/>
      </w:pPr>
      <w:bookmarkStart w:id="1438" w:name="_Toc98235598"/>
      <w:r w:rsidRPr="00441CD0">
        <w:t>5.</w:t>
      </w:r>
      <w:r w:rsidRPr="00441CD0">
        <w:rPr>
          <w:lang w:val="en-US"/>
        </w:rPr>
        <w:t>12</w:t>
      </w:r>
      <w:r w:rsidRPr="00441CD0">
        <w:tab/>
        <w:t>Suspend and Resume Notification procedures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1A3E8D">
      <w:pPr>
        <w:pStyle w:val="Heading2"/>
      </w:pPr>
      <w:bookmarkStart w:id="1439" w:name="_Toc19717121"/>
      <w:bookmarkStart w:id="1440" w:name="_Toc27490588"/>
      <w:bookmarkStart w:id="1441" w:name="_Toc27556881"/>
      <w:bookmarkStart w:id="1442" w:name="_Toc27723798"/>
      <w:bookmarkStart w:id="1443" w:name="_Toc36030863"/>
      <w:bookmarkStart w:id="1444" w:name="_Toc36042783"/>
      <w:bookmarkStart w:id="1445" w:name="_Toc36814107"/>
      <w:bookmarkStart w:id="1446" w:name="_Toc44688956"/>
      <w:bookmarkStart w:id="1447" w:name="_Toc44923710"/>
      <w:bookmarkStart w:id="1448" w:name="_Toc51860678"/>
      <w:bookmarkStart w:id="1449" w:name="_Toc57930445"/>
      <w:bookmarkStart w:id="1450" w:name="_Toc57931075"/>
      <w:bookmarkStart w:id="1451" w:name="_Toc98235599"/>
      <w:r w:rsidRPr="00441CD0">
        <w:t>5.13</w:t>
      </w:r>
      <w:r w:rsidRPr="00441CD0">
        <w:tab/>
        <w:t>Ethernet traffic (for 5GC)</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20A4C7C4" w14:textId="77777777" w:rsidR="00EE5860" w:rsidRPr="00441CD0" w:rsidRDefault="00EE5860" w:rsidP="001A3E8D">
      <w:pPr>
        <w:pStyle w:val="Heading3"/>
      </w:pPr>
      <w:bookmarkStart w:id="1452" w:name="_Toc19717122"/>
      <w:bookmarkStart w:id="1453" w:name="_Toc27490589"/>
      <w:bookmarkStart w:id="1454" w:name="_Toc27556882"/>
      <w:bookmarkStart w:id="1455" w:name="_Toc27723799"/>
      <w:bookmarkStart w:id="1456" w:name="_Toc36030864"/>
      <w:bookmarkStart w:id="1457" w:name="_Toc36042784"/>
      <w:bookmarkStart w:id="1458" w:name="_Toc36814108"/>
      <w:bookmarkStart w:id="1459" w:name="_Toc44688957"/>
      <w:bookmarkStart w:id="1460" w:name="_Toc44923711"/>
      <w:bookmarkStart w:id="1461" w:name="_Toc51860679"/>
      <w:bookmarkStart w:id="1462" w:name="_Toc57930446"/>
      <w:bookmarkStart w:id="1463" w:name="_Toc57931076"/>
      <w:bookmarkStart w:id="1464" w:name="_Toc98235600"/>
      <w:r w:rsidRPr="00441CD0">
        <w:t>5.13.1</w:t>
      </w:r>
      <w:r w:rsidRPr="00441CD0">
        <w:tab/>
        <w:t>General</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6C906E76" w14:textId="74862017" w:rsidR="00EE5860" w:rsidRPr="00441CD0" w:rsidRDefault="00EE5860" w:rsidP="00EE5860">
      <w:r w:rsidRPr="00441CD0">
        <w:t>An SMF and UPF may support Ethernet PDU sessions, as specified in clause</w:t>
      </w:r>
      <w:r>
        <w:t> </w:t>
      </w:r>
      <w:r w:rsidRPr="00441CD0">
        <w:t>5.6.10.2 of 3GPP TS 23.501</w:t>
      </w:r>
      <w:r w:rsidR="00240A46">
        <w:t> </w:t>
      </w:r>
      <w:r w:rsidRPr="00441CD0">
        <w:t>[28].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67687A">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67687A">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67687A">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lastRenderedPageBreak/>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1A3E8D">
      <w:pPr>
        <w:pStyle w:val="Heading3"/>
      </w:pPr>
      <w:bookmarkStart w:id="1465" w:name="_Toc19717123"/>
      <w:bookmarkStart w:id="1466" w:name="_Toc27490590"/>
      <w:bookmarkStart w:id="1467" w:name="_Toc27556883"/>
      <w:bookmarkStart w:id="1468" w:name="_Toc27723800"/>
      <w:bookmarkStart w:id="1469" w:name="_Toc36030865"/>
      <w:bookmarkStart w:id="1470" w:name="_Toc36042785"/>
      <w:bookmarkStart w:id="1471" w:name="_Toc36814109"/>
      <w:bookmarkStart w:id="1472" w:name="_Toc44688958"/>
      <w:bookmarkStart w:id="1473" w:name="_Toc44923712"/>
      <w:bookmarkStart w:id="1474" w:name="_Toc51860680"/>
      <w:bookmarkStart w:id="1475" w:name="_Toc57930447"/>
      <w:bookmarkStart w:id="1476" w:name="_Toc57931077"/>
      <w:bookmarkStart w:id="1477" w:name="_Toc98235601"/>
      <w:r w:rsidRPr="00441CD0">
        <w:t>5.13.2</w:t>
      </w:r>
      <w:r w:rsidRPr="00441CD0">
        <w:tab/>
        <w:t>Address Resolution Protocol or IPv6 Neighbour Solicitation Response by SMF</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1A3E8D">
      <w:pPr>
        <w:pStyle w:val="Heading3"/>
        <w:rPr>
          <w:lang w:val="x-none"/>
        </w:rPr>
      </w:pPr>
      <w:bookmarkStart w:id="1478" w:name="_Toc19717124"/>
      <w:bookmarkStart w:id="1479" w:name="_Toc27490591"/>
      <w:bookmarkStart w:id="1480" w:name="_Toc27556884"/>
      <w:bookmarkStart w:id="1481" w:name="_Toc27723801"/>
      <w:bookmarkStart w:id="1482" w:name="_Toc36030866"/>
      <w:bookmarkStart w:id="1483" w:name="_Toc36042786"/>
      <w:bookmarkStart w:id="1484" w:name="_Toc36814110"/>
      <w:bookmarkStart w:id="1485" w:name="_Toc44688959"/>
      <w:bookmarkStart w:id="1486" w:name="_Toc44923713"/>
      <w:bookmarkStart w:id="1487" w:name="_Toc51860681"/>
      <w:bookmarkStart w:id="1488" w:name="_Toc57930448"/>
      <w:bookmarkStart w:id="1489" w:name="_Toc57931078"/>
      <w:bookmarkStart w:id="1490" w:name="_Toc98235602"/>
      <w:r w:rsidRPr="00441CD0">
        <w:t>5.13.3</w:t>
      </w:r>
      <w:r w:rsidRPr="00441CD0">
        <w:tab/>
        <w:t>Address Resolution Protocol or IPv6 Neighbour Solicitation Response by UPF</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lastRenderedPageBreak/>
        <w:t>The UPF shall respond to ARP and/or IPv6 Neighbour Solicitation as specified in 3GPP TS 23.501 [28], clause 5.6.10.2 in this case.</w:t>
      </w:r>
    </w:p>
    <w:p w14:paraId="73F9692B" w14:textId="77777777" w:rsidR="00EE5860" w:rsidRPr="00441CD0" w:rsidRDefault="00EE5860" w:rsidP="001A3E8D">
      <w:pPr>
        <w:pStyle w:val="Heading3"/>
      </w:pPr>
      <w:bookmarkStart w:id="1491" w:name="_Toc19717125"/>
      <w:bookmarkStart w:id="1492" w:name="_Toc27490592"/>
      <w:bookmarkStart w:id="1493" w:name="_Toc27556885"/>
      <w:bookmarkStart w:id="1494" w:name="_Toc27723802"/>
      <w:bookmarkStart w:id="1495" w:name="_Toc36030867"/>
      <w:bookmarkStart w:id="1496" w:name="_Toc36042787"/>
      <w:bookmarkStart w:id="1497" w:name="_Toc36814111"/>
      <w:bookmarkStart w:id="1498" w:name="_Toc44688960"/>
      <w:bookmarkStart w:id="1499" w:name="_Toc44923714"/>
      <w:bookmarkStart w:id="1500" w:name="_Toc51860682"/>
      <w:bookmarkStart w:id="1501" w:name="_Toc57930449"/>
      <w:bookmarkStart w:id="1502" w:name="_Toc57931079"/>
      <w:bookmarkStart w:id="1503" w:name="_Toc98235603"/>
      <w:r w:rsidRPr="00441CD0">
        <w:t>5.13.3A</w:t>
      </w:r>
      <w:r w:rsidRPr="00441CD0">
        <w:tab/>
        <w:t>Provisioning of MAC addresses and SDF filters in Ethernet Packet Filters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1A3E8D">
      <w:pPr>
        <w:pStyle w:val="Heading3"/>
        <w:rPr>
          <w:lang w:val="x-none"/>
        </w:rPr>
      </w:pPr>
      <w:bookmarkStart w:id="1504" w:name="_Toc19717126"/>
      <w:bookmarkStart w:id="1505" w:name="_Toc27490593"/>
      <w:bookmarkStart w:id="1506" w:name="_Toc27556886"/>
      <w:bookmarkStart w:id="1507" w:name="_Toc27723803"/>
      <w:bookmarkStart w:id="1508" w:name="_Toc36030868"/>
      <w:bookmarkStart w:id="1509" w:name="_Toc36042788"/>
      <w:bookmarkStart w:id="1510" w:name="_Toc36814112"/>
      <w:bookmarkStart w:id="1511" w:name="_Toc44688961"/>
      <w:bookmarkStart w:id="1512" w:name="_Toc44923715"/>
      <w:bookmarkStart w:id="1513" w:name="_Toc51860683"/>
      <w:bookmarkStart w:id="1514" w:name="_Toc57930450"/>
      <w:bookmarkStart w:id="1515" w:name="_Toc57931080"/>
      <w:bookmarkStart w:id="1516" w:name="_Toc98235604"/>
      <w:r w:rsidRPr="00441CD0">
        <w:t>5.13.4</w:t>
      </w:r>
      <w:r w:rsidRPr="00441CD0">
        <w:tab/>
        <w:t>Bidirectional Ethernet Filters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3CD04706" w14:textId="62C943B8" w:rsidR="00EE5860" w:rsidRPr="00441CD0" w:rsidRDefault="008D64CE" w:rsidP="00EE5860">
      <w:r w:rsidRPr="00441CD0">
        <w:t xml:space="preserve">The CP function may provision bidirectional Ethernet Filters in the UP function (see </w:t>
      </w:r>
      <w:r>
        <w:t>table </w:t>
      </w:r>
      <w:r w:rsidRPr="00441CD0">
        <w:t>7.5.2.2-</w:t>
      </w:r>
      <w:r>
        <w:t>3</w:t>
      </w:r>
      <w:r w:rsidRPr="00441CD0">
        <w:t>),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p>
    <w:p w14:paraId="46EC3EE7" w14:textId="77777777" w:rsidR="00EE5860" w:rsidRPr="00441CD0" w:rsidRDefault="00EE5860" w:rsidP="001A3E8D">
      <w:pPr>
        <w:pStyle w:val="Heading3"/>
      </w:pPr>
      <w:bookmarkStart w:id="1517" w:name="_Toc19717127"/>
      <w:bookmarkStart w:id="1518" w:name="_Toc27490594"/>
      <w:bookmarkStart w:id="1519" w:name="_Toc27556887"/>
      <w:bookmarkStart w:id="1520" w:name="_Toc27723804"/>
      <w:bookmarkStart w:id="1521" w:name="_Toc36030869"/>
      <w:bookmarkStart w:id="1522" w:name="_Toc36042789"/>
      <w:bookmarkStart w:id="1523" w:name="_Toc36814113"/>
      <w:bookmarkStart w:id="1524" w:name="_Toc44688962"/>
      <w:bookmarkStart w:id="1525" w:name="_Toc44923716"/>
      <w:bookmarkStart w:id="1526" w:name="_Toc51860684"/>
      <w:bookmarkStart w:id="1527" w:name="_Toc57930451"/>
      <w:bookmarkStart w:id="1528" w:name="_Toc57931081"/>
      <w:bookmarkStart w:id="1529" w:name="_Toc98235605"/>
      <w:r w:rsidRPr="00441CD0">
        <w:t>5.13.5</w:t>
      </w:r>
      <w:r w:rsidRPr="00441CD0">
        <w:tab/>
        <w:t>Reporting of UE MAC addresses to the SMF</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30" w:name="_Toc19717128"/>
      <w:bookmarkStart w:id="1531" w:name="_Toc27490595"/>
      <w:bookmarkStart w:id="1532" w:name="_Toc27556888"/>
      <w:bookmarkStart w:id="1533" w:name="_Toc27723805"/>
      <w:r w:rsidRPr="00441CD0">
        <w:t>When being requested to start reporting the UE MAC addresses, the UPF shall:</w:t>
      </w:r>
    </w:p>
    <w:p w14:paraId="50F5053B" w14:textId="77777777" w:rsidR="00EE5860" w:rsidRPr="00441CD0" w:rsidRDefault="00EE5860" w:rsidP="00EE5860">
      <w:pPr>
        <w:pStyle w:val="B1"/>
      </w:pPr>
      <w:r w:rsidRPr="00441CD0">
        <w:lastRenderedPageBreak/>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1A3E8D">
      <w:pPr>
        <w:pStyle w:val="Heading3"/>
      </w:pPr>
      <w:bookmarkStart w:id="1534" w:name="_Toc36030870"/>
      <w:bookmarkStart w:id="1535" w:name="_Toc36042790"/>
      <w:bookmarkStart w:id="1536" w:name="_Toc36814114"/>
      <w:bookmarkStart w:id="1537" w:name="_Toc44688963"/>
      <w:bookmarkStart w:id="1538" w:name="_Toc44923717"/>
      <w:bookmarkStart w:id="1539" w:name="_Toc51860685"/>
      <w:bookmarkStart w:id="1540" w:name="_Toc57930452"/>
      <w:bookmarkStart w:id="1541" w:name="_Toc57931082"/>
      <w:bookmarkStart w:id="1542" w:name="_Toc98235606"/>
      <w:r w:rsidRPr="00441CD0">
        <w:t>5.13.6</w:t>
      </w:r>
      <w:r w:rsidRPr="00441CD0">
        <w:tab/>
        <w:t>Ethernet PDU session anchor relocation</w:t>
      </w:r>
      <w:bookmarkEnd w:id="1534"/>
      <w:bookmarkEnd w:id="1535"/>
      <w:bookmarkEnd w:id="1536"/>
      <w:bookmarkEnd w:id="1537"/>
      <w:bookmarkEnd w:id="1538"/>
      <w:bookmarkEnd w:id="1539"/>
      <w:bookmarkEnd w:id="1540"/>
      <w:bookmarkEnd w:id="1541"/>
      <w:bookmarkEnd w:id="1542"/>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1A3E8D">
      <w:pPr>
        <w:pStyle w:val="Heading2"/>
      </w:pPr>
      <w:bookmarkStart w:id="1543" w:name="_Toc36030871"/>
      <w:bookmarkStart w:id="1544" w:name="_Toc36042791"/>
      <w:bookmarkStart w:id="1545" w:name="_Toc36814115"/>
      <w:bookmarkStart w:id="1546" w:name="_Toc44688964"/>
      <w:bookmarkStart w:id="1547" w:name="_Toc44923718"/>
      <w:bookmarkStart w:id="1548" w:name="_Toc51860686"/>
      <w:bookmarkStart w:id="1549" w:name="_Toc57930453"/>
      <w:bookmarkStart w:id="1550" w:name="_Toc57931083"/>
      <w:bookmarkStart w:id="1551" w:name="_Toc98235607"/>
      <w:r w:rsidRPr="00441CD0">
        <w:t>5.14</w:t>
      </w:r>
      <w:r w:rsidRPr="00441CD0">
        <w:tab/>
        <w:t>Support IPv6 Prefix Delegation</w:t>
      </w:r>
      <w:bookmarkEnd w:id="1530"/>
      <w:bookmarkEnd w:id="1531"/>
      <w:bookmarkEnd w:id="1532"/>
      <w:bookmarkEnd w:id="1533"/>
      <w:bookmarkEnd w:id="1543"/>
      <w:bookmarkEnd w:id="1544"/>
      <w:bookmarkEnd w:id="1545"/>
      <w:bookmarkEnd w:id="1546"/>
      <w:bookmarkEnd w:id="1547"/>
      <w:bookmarkEnd w:id="1548"/>
      <w:bookmarkEnd w:id="1549"/>
      <w:bookmarkEnd w:id="1550"/>
      <w:bookmarkEnd w:id="1551"/>
    </w:p>
    <w:p w14:paraId="78812A1C" w14:textId="77777777" w:rsidR="00EE5860" w:rsidRDefault="00EE5860" w:rsidP="00EE5860">
      <w:pPr>
        <w:rPr>
          <w:rFonts w:cs="Arial"/>
          <w:bCs/>
        </w:rPr>
      </w:pPr>
      <w:bookmarkStart w:id="1552"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0A1449">
      <w:r w:rsidRPr="000A1449">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53" w:name="_Toc27490596"/>
      <w:bookmarkStart w:id="1554" w:name="_Toc27556889"/>
      <w:bookmarkStart w:id="1555" w:name="_Toc27723806"/>
      <w:bookmarkStart w:id="1556" w:name="_Toc36030872"/>
      <w:bookmarkStart w:id="1557" w:name="_Toc36042792"/>
      <w:bookmarkStart w:id="1558" w:name="_Toc36814116"/>
      <w:bookmarkStart w:id="1559" w:name="_Toc44688965"/>
      <w:bookmarkStart w:id="1560" w:name="_Toc44923719"/>
      <w:r w:rsidRPr="00441CD0">
        <w:rPr>
          <w:rFonts w:cs="Arial"/>
          <w:bCs/>
        </w:rPr>
        <w:lastRenderedPageBreak/>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1A3E8D">
      <w:pPr>
        <w:pStyle w:val="Heading2"/>
      </w:pPr>
      <w:bookmarkStart w:id="1561" w:name="_Toc98235608"/>
      <w:r w:rsidRPr="00441CD0">
        <w:t>5.</w:t>
      </w:r>
      <w:r w:rsidRPr="00441CD0">
        <w:rPr>
          <w:lang w:val="en-US"/>
        </w:rPr>
        <w:t>15</w:t>
      </w:r>
      <w:r w:rsidRPr="00441CD0">
        <w:tab/>
        <w:t>Signalling based Trace (De)Activation</w:t>
      </w:r>
      <w:bookmarkEnd w:id="1552"/>
      <w:bookmarkEnd w:id="1553"/>
      <w:bookmarkEnd w:id="1554"/>
      <w:bookmarkEnd w:id="1555"/>
      <w:bookmarkEnd w:id="1556"/>
      <w:bookmarkEnd w:id="1557"/>
      <w:bookmarkEnd w:id="1558"/>
      <w:bookmarkEnd w:id="1559"/>
      <w:bookmarkEnd w:id="1560"/>
      <w:bookmarkEnd w:id="1561"/>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1A3E8D">
      <w:pPr>
        <w:pStyle w:val="Heading2"/>
      </w:pPr>
      <w:bookmarkStart w:id="1562" w:name="_Toc19717130"/>
      <w:bookmarkStart w:id="1563" w:name="_Toc27490597"/>
      <w:bookmarkStart w:id="1564" w:name="_Toc27556890"/>
      <w:bookmarkStart w:id="1565" w:name="_Toc27723807"/>
      <w:bookmarkStart w:id="1566" w:name="_Toc36030873"/>
      <w:bookmarkStart w:id="1567" w:name="_Toc36042793"/>
      <w:bookmarkStart w:id="1568" w:name="_Toc36814117"/>
      <w:bookmarkStart w:id="1569" w:name="_Toc44688966"/>
      <w:bookmarkStart w:id="1570" w:name="_Toc44923720"/>
      <w:bookmarkStart w:id="1571" w:name="_Toc51860687"/>
      <w:bookmarkStart w:id="1572" w:name="_Toc57930454"/>
      <w:bookmarkStart w:id="1573" w:name="_Toc57931084"/>
      <w:bookmarkStart w:id="1574" w:name="_Toc98235609"/>
      <w:r w:rsidRPr="00441CD0">
        <w:t>5.</w:t>
      </w:r>
      <w:r w:rsidRPr="00441CD0">
        <w:rPr>
          <w:lang w:val="en-US"/>
        </w:rPr>
        <w:t>16</w:t>
      </w:r>
      <w:r w:rsidRPr="00441CD0">
        <w:tab/>
        <w:t>Framed Routing</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51C402D4" w14:textId="2A7929FF"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IETF RFC</w:t>
      </w:r>
      <w:r w:rsidR="009E5050">
        <w:t> </w:t>
      </w:r>
      <w:r w:rsidRPr="00441CD0">
        <w:t xml:space="preserve">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75" w:name="_Toc19717131"/>
      <w:bookmarkStart w:id="1576" w:name="_Toc27490598"/>
      <w:bookmarkStart w:id="1577" w:name="_Toc27556891"/>
      <w:bookmarkStart w:id="1578" w:name="_Toc27723808"/>
      <w:bookmarkStart w:id="1579" w:name="_Toc36030874"/>
      <w:bookmarkStart w:id="1580" w:name="_Toc36042794"/>
      <w:bookmarkStart w:id="1581" w:name="_Toc36814118"/>
      <w:bookmarkStart w:id="1582" w:name="_Toc44688967"/>
      <w:bookmarkStart w:id="1583" w:name="_Toc44923721"/>
      <w:bookmarkStart w:id="1584"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1A3E8D">
      <w:pPr>
        <w:pStyle w:val="Heading2"/>
      </w:pPr>
      <w:bookmarkStart w:id="1585" w:name="_Toc57930455"/>
      <w:bookmarkStart w:id="1586" w:name="_Toc57931085"/>
      <w:bookmarkStart w:id="1587" w:name="_Toc98235610"/>
      <w:r w:rsidRPr="00441CD0">
        <w:t>5.</w:t>
      </w:r>
      <w:r w:rsidRPr="00441CD0">
        <w:rPr>
          <w:lang w:val="en-US"/>
        </w:rPr>
        <w:t>17</w:t>
      </w:r>
      <w:r w:rsidRPr="00441CD0">
        <w:tab/>
        <w:t>5G UPF (for 5GC)</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2B9BA2E" w14:textId="77777777" w:rsidR="00EE5860" w:rsidRPr="00441CD0" w:rsidRDefault="00EE5860" w:rsidP="001A3E8D">
      <w:pPr>
        <w:pStyle w:val="Heading3"/>
        <w:rPr>
          <w:noProof/>
        </w:rPr>
      </w:pPr>
      <w:bookmarkStart w:id="1588" w:name="_Toc19717132"/>
      <w:bookmarkStart w:id="1589" w:name="_Toc27490599"/>
      <w:bookmarkStart w:id="1590" w:name="_Toc27556892"/>
      <w:bookmarkStart w:id="1591" w:name="_Toc27723809"/>
      <w:bookmarkStart w:id="1592" w:name="_Toc36030875"/>
      <w:bookmarkStart w:id="1593" w:name="_Toc36042795"/>
      <w:bookmarkStart w:id="1594" w:name="_Toc36814119"/>
      <w:bookmarkStart w:id="1595" w:name="_Toc44688968"/>
      <w:bookmarkStart w:id="1596" w:name="_Toc44923722"/>
      <w:bookmarkStart w:id="1597" w:name="_Toc51860689"/>
      <w:bookmarkStart w:id="1598" w:name="_Toc57930456"/>
      <w:bookmarkStart w:id="1599" w:name="_Toc57931086"/>
      <w:bookmarkStart w:id="1600" w:name="_Toc98235611"/>
      <w:r w:rsidRPr="00441CD0">
        <w:t>5.17.1</w:t>
      </w:r>
      <w:r w:rsidRPr="00441CD0">
        <w:tab/>
      </w:r>
      <w:r w:rsidRPr="00441CD0">
        <w:rPr>
          <w:noProof/>
        </w:rPr>
        <w:t>Introduction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1A3E8D">
      <w:pPr>
        <w:pStyle w:val="Heading3"/>
        <w:rPr>
          <w:lang w:val="x-none"/>
        </w:rPr>
      </w:pPr>
      <w:bookmarkStart w:id="1601" w:name="_Toc19717133"/>
      <w:bookmarkStart w:id="1602" w:name="_Toc27490600"/>
      <w:bookmarkStart w:id="1603" w:name="_Toc27556893"/>
      <w:bookmarkStart w:id="1604" w:name="_Toc27723810"/>
      <w:bookmarkStart w:id="1605" w:name="_Toc36030876"/>
      <w:bookmarkStart w:id="1606" w:name="_Toc36042796"/>
      <w:bookmarkStart w:id="1607" w:name="_Toc36814120"/>
      <w:bookmarkStart w:id="1608" w:name="_Toc44688969"/>
      <w:bookmarkStart w:id="1609" w:name="_Toc44923723"/>
      <w:bookmarkStart w:id="1610" w:name="_Toc51860690"/>
      <w:bookmarkStart w:id="1611" w:name="_Toc57930457"/>
      <w:bookmarkStart w:id="1612" w:name="_Toc57931087"/>
      <w:bookmarkStart w:id="1613" w:name="_Toc98235612"/>
      <w:r w:rsidRPr="00441CD0">
        <w:rPr>
          <w:noProof/>
        </w:rPr>
        <w:t>5.</w:t>
      </w:r>
      <w:r w:rsidRPr="00441CD0">
        <w:rPr>
          <w:noProof/>
          <w:lang w:val="en-US"/>
        </w:rPr>
        <w:t>17.2</w:t>
      </w:r>
      <w:r w:rsidRPr="00441CD0">
        <w:tab/>
      </w:r>
      <w:r w:rsidRPr="00441CD0">
        <w:rPr>
          <w:noProof/>
        </w:rPr>
        <w:t>Uplink Classifier and Branching Point</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lastRenderedPageBreak/>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1A3E8D">
      <w:pPr>
        <w:pStyle w:val="Heading3"/>
        <w:rPr>
          <w:lang w:val="x-none"/>
        </w:rPr>
      </w:pPr>
      <w:bookmarkStart w:id="1614" w:name="_Toc19717134"/>
      <w:bookmarkStart w:id="1615" w:name="_Toc27490601"/>
      <w:bookmarkStart w:id="1616" w:name="_Toc27556894"/>
      <w:bookmarkStart w:id="1617" w:name="_Toc27723811"/>
      <w:bookmarkStart w:id="1618" w:name="_Toc36030877"/>
      <w:bookmarkStart w:id="1619" w:name="_Toc36042797"/>
      <w:bookmarkStart w:id="1620" w:name="_Toc36814121"/>
      <w:bookmarkStart w:id="1621" w:name="_Toc44688970"/>
      <w:bookmarkStart w:id="1622" w:name="_Toc44923724"/>
      <w:bookmarkStart w:id="1623" w:name="_Toc51860691"/>
      <w:bookmarkStart w:id="1624" w:name="_Toc57930458"/>
      <w:bookmarkStart w:id="1625" w:name="_Toc57931088"/>
      <w:bookmarkStart w:id="1626" w:name="_Toc98235613"/>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67687A">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lastRenderedPageBreak/>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1A3E8D">
      <w:pPr>
        <w:pStyle w:val="Heading2"/>
      </w:pPr>
      <w:bookmarkStart w:id="1627" w:name="_Toc19717135"/>
      <w:bookmarkStart w:id="1628" w:name="_Toc27490602"/>
      <w:bookmarkStart w:id="1629" w:name="_Toc27556895"/>
      <w:bookmarkStart w:id="1630" w:name="_Toc27723812"/>
      <w:bookmarkStart w:id="1631" w:name="_Toc36030878"/>
      <w:bookmarkStart w:id="1632" w:name="_Toc36042798"/>
      <w:bookmarkStart w:id="1633" w:name="_Toc36814122"/>
      <w:bookmarkStart w:id="1634" w:name="_Toc44688971"/>
      <w:bookmarkStart w:id="1635" w:name="_Toc44923725"/>
      <w:bookmarkStart w:id="1636" w:name="_Toc51860692"/>
      <w:bookmarkStart w:id="1637" w:name="_Toc57930459"/>
      <w:bookmarkStart w:id="1638" w:name="_Toc57931089"/>
      <w:bookmarkStart w:id="1639" w:name="_Toc98235614"/>
      <w:r w:rsidRPr="00441CD0">
        <w:t>5.18</w:t>
      </w:r>
      <w:r w:rsidRPr="00441CD0">
        <w:tab/>
        <w:t>Enhanced PFCP Association Release</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529ACDEE" w14:textId="77777777" w:rsidR="00EE5860" w:rsidRPr="00441CD0" w:rsidRDefault="00EE5860" w:rsidP="001A3E8D">
      <w:pPr>
        <w:pStyle w:val="Heading3"/>
        <w:rPr>
          <w:noProof/>
        </w:rPr>
      </w:pPr>
      <w:bookmarkStart w:id="1640" w:name="_Toc19717136"/>
      <w:bookmarkStart w:id="1641" w:name="_Toc27490603"/>
      <w:bookmarkStart w:id="1642" w:name="_Toc27556896"/>
      <w:bookmarkStart w:id="1643" w:name="_Toc27723813"/>
      <w:bookmarkStart w:id="1644" w:name="_Toc36030879"/>
      <w:bookmarkStart w:id="1645" w:name="_Toc36042799"/>
      <w:bookmarkStart w:id="1646" w:name="_Toc36814123"/>
      <w:bookmarkStart w:id="1647" w:name="_Toc44688972"/>
      <w:bookmarkStart w:id="1648" w:name="_Toc44923726"/>
      <w:bookmarkStart w:id="1649" w:name="_Toc51860693"/>
      <w:bookmarkStart w:id="1650" w:name="_Toc57930460"/>
      <w:bookmarkStart w:id="1651" w:name="_Toc57931090"/>
      <w:bookmarkStart w:id="1652" w:name="_Toc98235615"/>
      <w:r w:rsidRPr="00441CD0">
        <w:rPr>
          <w:noProof/>
        </w:rPr>
        <w:t>5.18.1</w:t>
      </w:r>
      <w:r w:rsidRPr="00441CD0">
        <w:rPr>
          <w:noProof/>
        </w:rPr>
        <w:tab/>
        <w:t>General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"PFCP Association Release Preparation Start"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1A3E8D">
      <w:pPr>
        <w:pStyle w:val="Heading3"/>
        <w:rPr>
          <w:noProof/>
          <w:lang w:val="x-none"/>
        </w:rPr>
      </w:pPr>
      <w:bookmarkStart w:id="1653" w:name="_Toc19717137"/>
      <w:bookmarkStart w:id="1654" w:name="_Toc27490604"/>
      <w:bookmarkStart w:id="1655" w:name="_Toc27556897"/>
      <w:bookmarkStart w:id="1656" w:name="_Toc27723814"/>
      <w:bookmarkStart w:id="1657" w:name="_Toc36030880"/>
      <w:bookmarkStart w:id="1658" w:name="_Toc36042800"/>
      <w:bookmarkStart w:id="1659" w:name="_Toc36814124"/>
      <w:bookmarkStart w:id="1660" w:name="_Toc44688973"/>
      <w:bookmarkStart w:id="1661" w:name="_Toc44923727"/>
      <w:bookmarkStart w:id="1662" w:name="_Toc51860694"/>
      <w:bookmarkStart w:id="1663" w:name="_Toc57930461"/>
      <w:bookmarkStart w:id="1664" w:name="_Toc57931091"/>
      <w:bookmarkStart w:id="1665" w:name="_Toc98235616"/>
      <w:r w:rsidRPr="00441CD0">
        <w:rPr>
          <w:noProof/>
        </w:rPr>
        <w:t>5.18.2</w:t>
      </w:r>
      <w:r w:rsidRPr="00441CD0">
        <w:rPr>
          <w:noProof/>
        </w:rPr>
        <w:tab/>
        <w:t>UP Function Initiated PFCP Session Release</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lastRenderedPageBreak/>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1A3E8D">
      <w:pPr>
        <w:pStyle w:val="Heading2"/>
        <w:rPr>
          <w:lang w:val="x-none"/>
        </w:rPr>
      </w:pPr>
      <w:bookmarkStart w:id="1666" w:name="_Toc19717138"/>
      <w:bookmarkStart w:id="1667" w:name="_Toc27490605"/>
      <w:bookmarkStart w:id="1668" w:name="_Toc27556898"/>
      <w:bookmarkStart w:id="1669" w:name="_Toc27723815"/>
      <w:bookmarkStart w:id="1670" w:name="_Toc36030881"/>
      <w:bookmarkStart w:id="1671" w:name="_Toc36042801"/>
      <w:bookmarkStart w:id="1672" w:name="_Toc36814125"/>
      <w:bookmarkStart w:id="1673" w:name="_Toc44688974"/>
      <w:bookmarkStart w:id="1674" w:name="_Toc44923728"/>
      <w:bookmarkStart w:id="1675" w:name="_Toc51860695"/>
      <w:bookmarkStart w:id="1676" w:name="_Toc57930462"/>
      <w:bookmarkStart w:id="1677" w:name="_Toc57931092"/>
      <w:bookmarkStart w:id="1678" w:name="_Toc98235617"/>
      <w:r w:rsidRPr="00441CD0">
        <w:t>5.</w:t>
      </w:r>
      <w:r w:rsidRPr="00441CD0">
        <w:rPr>
          <w:lang w:val="en-US"/>
        </w:rPr>
        <w:t>19</w:t>
      </w:r>
      <w:r w:rsidRPr="00441CD0">
        <w:tab/>
        <w:t>Activation and Deactivation of Pre-defined PDRs</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1A3E8D">
      <w:pPr>
        <w:pStyle w:val="Heading2"/>
        <w:rPr>
          <w:lang w:val="x-none"/>
        </w:rPr>
      </w:pPr>
      <w:bookmarkStart w:id="1679" w:name="_Toc19717139"/>
      <w:bookmarkStart w:id="1680" w:name="_Toc27490606"/>
      <w:bookmarkStart w:id="1681" w:name="_Toc27556899"/>
      <w:bookmarkStart w:id="1682" w:name="_Toc27723816"/>
      <w:bookmarkStart w:id="1683" w:name="_Toc36030882"/>
      <w:bookmarkStart w:id="1684" w:name="_Toc36042802"/>
      <w:bookmarkStart w:id="1685" w:name="_Toc36814126"/>
      <w:bookmarkStart w:id="1686" w:name="_Toc44688975"/>
      <w:bookmarkStart w:id="1687" w:name="_Toc44923729"/>
      <w:bookmarkStart w:id="1688" w:name="_Toc51860696"/>
      <w:bookmarkStart w:id="1689" w:name="_Toc57930463"/>
      <w:bookmarkStart w:id="1690" w:name="_Toc57931093"/>
      <w:bookmarkStart w:id="1691" w:name="_Toc98235618"/>
      <w:r w:rsidRPr="00441CD0">
        <w:lastRenderedPageBreak/>
        <w:t>5.20</w:t>
      </w:r>
      <w:r w:rsidRPr="00441CD0">
        <w:tab/>
        <w:t>Support of Access Traffic Steering, Switching and Splitting for 5GC</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1F47088D" w14:textId="3D9F8A29" w:rsidR="00A95CC6" w:rsidRDefault="00A95CC6" w:rsidP="001A3E8D">
      <w:pPr>
        <w:pStyle w:val="Heading3"/>
      </w:pPr>
      <w:bookmarkStart w:id="1692" w:name="_Toc19717140"/>
      <w:bookmarkStart w:id="1693" w:name="_Toc27490607"/>
      <w:bookmarkStart w:id="1694" w:name="_Toc27556900"/>
      <w:bookmarkStart w:id="1695" w:name="_Toc27723817"/>
      <w:bookmarkStart w:id="1696" w:name="_Toc36030883"/>
      <w:bookmarkStart w:id="1697" w:name="_Toc36042803"/>
      <w:bookmarkStart w:id="1698" w:name="_Toc36814127"/>
      <w:bookmarkStart w:id="1699" w:name="_Toc44688976"/>
      <w:bookmarkStart w:id="1700" w:name="_Toc44923730"/>
      <w:bookmarkStart w:id="1701" w:name="_Toc51860697"/>
      <w:bookmarkStart w:id="1702" w:name="_Toc57930464"/>
      <w:bookmarkStart w:id="1703" w:name="_Toc57931094"/>
      <w:bookmarkStart w:id="1704" w:name="_Toc98235619"/>
      <w:bookmarkStart w:id="1705" w:name="_Toc19717141"/>
      <w:r w:rsidRPr="00441CD0">
        <w:t>5.20.1</w:t>
      </w:r>
      <w:r w:rsidRPr="00441CD0">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62F10356" w14:textId="3F145F97" w:rsidR="00981985" w:rsidRDefault="007F268B" w:rsidP="007F268B">
      <w:pPr>
        <w:rPr>
          <w:lang w:eastAsia="zh-CN"/>
        </w:rPr>
      </w:pPr>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w:t>
      </w:r>
      <w:r w:rsidR="00982E72">
        <w:rPr>
          <w:noProof/>
        </w:rPr>
        <w:t> </w:t>
      </w:r>
      <w:r w:rsidRPr="00441CD0">
        <w:rPr>
          <w:noProof/>
        </w:rPr>
        <w:t>4.2.10 and 5.32 of 3GPP </w:t>
      </w:r>
      <w:r w:rsidRPr="00441CD0">
        <w:t>TS 23.501 [28].</w:t>
      </w:r>
    </w:p>
    <w:p w14:paraId="178CE7F9" w14:textId="5319E517" w:rsidR="007F268B" w:rsidRDefault="007F268B" w:rsidP="007F268B">
      <w:pPr>
        <w:rPr>
          <w:lang w:eastAsia="zh-CN"/>
        </w:rPr>
      </w:pPr>
      <w:r>
        <w:rPr>
          <w:lang w:eastAsia="zh-CN"/>
        </w:rPr>
        <w:t>A</w:t>
      </w:r>
      <w:r>
        <w:rPr>
          <w:rFonts w:hint="eastAsia"/>
          <w:lang w:eastAsia="zh-CN"/>
        </w:rPr>
        <w:t xml:space="preserve"> Multi-Access (MA) PDU session </w:t>
      </w:r>
      <w:r>
        <w:rPr>
          <w:lang w:eastAsia="zh-CN"/>
        </w:rPr>
        <w:t xml:space="preserve">may </w:t>
      </w:r>
      <w:r>
        <w:rPr>
          <w:rFonts w:hint="eastAsia"/>
          <w:lang w:eastAsia="zh-CN"/>
        </w:rPr>
        <w:t>support:</w:t>
      </w:r>
    </w:p>
    <w:p w14:paraId="13AC00FE" w14:textId="321ACE0B" w:rsidR="007F268B" w:rsidRDefault="007F268B" w:rsidP="007F268B">
      <w:pPr>
        <w:pStyle w:val="B1"/>
        <w:rPr>
          <w:lang w:eastAsia="zh-CN"/>
        </w:rPr>
      </w:pPr>
      <w:r>
        <w:rPr>
          <w:rFonts w:hint="eastAsia"/>
          <w:lang w:eastAsia="zh-CN"/>
        </w:rPr>
        <w:t>-</w:t>
      </w:r>
      <w:r>
        <w:rPr>
          <w:rFonts w:hint="eastAsia"/>
          <w:lang w:eastAsia="zh-CN"/>
        </w:rPr>
        <w:tab/>
        <w:t xml:space="preserve">both 3GPP access and non-3GPP access connected to 5GC, as specified in </w:t>
      </w:r>
      <w:r w:rsidR="00981985">
        <w:rPr>
          <w:lang w:val="en-US" w:eastAsia="zh-CN"/>
        </w:rPr>
        <w:t>c</w:t>
      </w:r>
      <w:r w:rsidR="00981985">
        <w:rPr>
          <w:rFonts w:hint="eastAsia"/>
          <w:lang w:val="en-US" w:eastAsia="zh-CN"/>
        </w:rPr>
        <w:t>lause</w:t>
      </w:r>
      <w:r w:rsidR="00981985">
        <w:rPr>
          <w:lang w:val="en-US" w:eastAsia="zh-CN"/>
        </w:rPr>
        <w:t> </w:t>
      </w:r>
      <w:r w:rsidR="00981985">
        <w:rPr>
          <w:rFonts w:hint="eastAsia"/>
          <w:lang w:val="en-US" w:eastAsia="zh-CN"/>
        </w:rPr>
        <w:t>4</w:t>
      </w:r>
      <w:r>
        <w:rPr>
          <w:rFonts w:hint="eastAsia"/>
          <w:lang w:val="en-US" w:eastAsia="zh-CN"/>
        </w:rPr>
        <w:t xml:space="preserve">.22.2.1 and 4.22.2.2 of </w:t>
      </w:r>
      <w:r>
        <w:rPr>
          <w:rFonts w:hint="eastAsia"/>
          <w:lang w:eastAsia="zh-CN"/>
        </w:rPr>
        <w:t>3GPP TS </w:t>
      </w:r>
      <w:r>
        <w:rPr>
          <w:lang w:val="en-US" w:eastAsia="zh-CN"/>
        </w:rPr>
        <w:t>2</w:t>
      </w:r>
      <w:r>
        <w:rPr>
          <w:rFonts w:hint="eastAsia"/>
          <w:lang w:val="en-US" w:eastAsia="zh-CN"/>
        </w:rPr>
        <w:t>3.502 [29]</w:t>
      </w:r>
      <w:r>
        <w:rPr>
          <w:rFonts w:hint="eastAsia"/>
          <w:lang w:eastAsia="zh-CN"/>
        </w:rPr>
        <w:t>;</w:t>
      </w:r>
    </w:p>
    <w:p w14:paraId="48AED954" w14:textId="229CC6AF" w:rsidR="007F268B" w:rsidRPr="00441CD0" w:rsidRDefault="007F268B" w:rsidP="007F268B">
      <w:pPr>
        <w:pStyle w:val="B1"/>
        <w:rPr>
          <w:lang w:eastAsia="zh-CN"/>
        </w:rPr>
      </w:pPr>
      <w:r>
        <w:rPr>
          <w:rFonts w:hint="eastAsia"/>
          <w:lang w:eastAsia="zh-CN"/>
        </w:rPr>
        <w:t>-</w:t>
      </w:r>
      <w:r>
        <w:rPr>
          <w:rFonts w:hint="eastAsia"/>
          <w:lang w:eastAsia="zh-CN"/>
        </w:rPr>
        <w:tab/>
        <w:t xml:space="preserve">3GPP access connected to EPC while non-3GPP access is connected to 5GC, as specified in </w:t>
      </w:r>
      <w:r w:rsidR="00981985">
        <w:rPr>
          <w:lang w:val="en-US" w:eastAsia="zh-CN"/>
        </w:rPr>
        <w:t>c</w:t>
      </w:r>
      <w:r w:rsidR="00981985">
        <w:rPr>
          <w:rFonts w:hint="eastAsia"/>
          <w:lang w:val="en-US" w:eastAsia="zh-CN"/>
        </w:rPr>
        <w:t>lause</w:t>
      </w:r>
      <w:r w:rsidR="00981985">
        <w:rPr>
          <w:lang w:val="en-US" w:eastAsia="zh-CN"/>
        </w:rPr>
        <w:t> </w:t>
      </w:r>
      <w:r w:rsidR="00981985">
        <w:rPr>
          <w:rFonts w:hint="eastAsia"/>
          <w:lang w:val="en-US" w:eastAsia="zh-CN"/>
        </w:rPr>
        <w:t>4</w:t>
      </w:r>
      <w:r>
        <w:rPr>
          <w:rFonts w:hint="eastAsia"/>
          <w:lang w:val="en-US" w:eastAsia="zh-CN"/>
        </w:rPr>
        <w:t xml:space="preserve">.22.2.3 of </w:t>
      </w:r>
      <w:r>
        <w:rPr>
          <w:rFonts w:hint="eastAsia"/>
          <w:lang w:eastAsia="zh-CN"/>
        </w:rPr>
        <w:t>3GPP TS </w:t>
      </w:r>
      <w:r>
        <w:rPr>
          <w:lang w:val="en-US" w:eastAsia="zh-CN"/>
        </w:rPr>
        <w:t>2</w:t>
      </w:r>
      <w:r>
        <w:rPr>
          <w:rFonts w:hint="eastAsia"/>
          <w:lang w:val="en-US" w:eastAsia="zh-CN"/>
        </w:rPr>
        <w:t>3.502 [29]</w:t>
      </w:r>
      <w:r>
        <w:rPr>
          <w:lang w:val="en-US" w:eastAsia="zh-CN"/>
        </w:rPr>
        <w:t>, subject to corresponding support by the UE.</w:t>
      </w:r>
    </w:p>
    <w:p w14:paraId="76D4492C" w14:textId="77777777" w:rsidR="007F268B" w:rsidRPr="00441CD0" w:rsidRDefault="007F268B" w:rsidP="007F268B">
      <w:r w:rsidRPr="00441CD0">
        <w:t>The non-3GPP access network may be an untrusted non-3GPP access network, a trusted non-3GPP access network or a wireline 5G access network. The support of the ATSSS feature is optional for the SMF and the UPF.</w:t>
      </w:r>
    </w:p>
    <w:p w14:paraId="743BE659" w14:textId="4554503A" w:rsidR="00EE5860" w:rsidRPr="00441CD0" w:rsidRDefault="00EE5860" w:rsidP="00EE5860">
      <w:pPr>
        <w:rPr>
          <w:noProof/>
        </w:rPr>
      </w:pPr>
      <w:r w:rsidRPr="00441CD0">
        <w:rPr>
          <w:noProof/>
        </w:rPr>
        <w:t>When establishing a PFCP session for a</w:t>
      </w:r>
      <w:r w:rsidR="00D77DBB">
        <w:rPr>
          <w:noProof/>
        </w:rPr>
        <w:t>n</w:t>
      </w:r>
      <w:r w:rsidRPr="00441CD0">
        <w:rPr>
          <w:noProof/>
        </w:rPr>
        <w:t xml:space="preserve"> MA PDU session, the SMF (H-SMF for a HR PDU session) shall select a PSA (UPF) supporting ATSSS </w:t>
      </w:r>
      <w:r w:rsidRPr="00441CD0">
        <w:rPr>
          <w:lang w:val="en-US"/>
        </w:rPr>
        <w:t xml:space="preserve">(see </w:t>
      </w:r>
      <w:r w:rsidRPr="00441CD0">
        <w:t>MPTCP and ATSSS-LL flags in UP Function Features, Table</w:t>
      </w:r>
      <w:r w:rsidR="00982E72">
        <w:t> </w:t>
      </w:r>
      <w:r w:rsidRPr="00441CD0">
        <w:t>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w:t>
      </w:r>
      <w:r w:rsidR="00D77DBB">
        <w:rPr>
          <w:noProof/>
        </w:rPr>
        <w:t>n</w:t>
      </w:r>
      <w:r w:rsidRPr="00441CD0">
        <w:rPr>
          <w:noProof/>
        </w:rPr>
        <w:t xml:space="preserve">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1A3E8D">
      <w:pPr>
        <w:pStyle w:val="Heading3"/>
      </w:pPr>
      <w:bookmarkStart w:id="1706" w:name="_Toc27490608"/>
      <w:bookmarkStart w:id="1707" w:name="_Toc27556901"/>
      <w:bookmarkStart w:id="1708" w:name="_Toc27723818"/>
      <w:bookmarkStart w:id="1709" w:name="_Toc36030884"/>
      <w:bookmarkStart w:id="1710" w:name="_Toc36042804"/>
      <w:bookmarkStart w:id="1711" w:name="_Toc36814128"/>
      <w:bookmarkStart w:id="1712" w:name="_Toc44688977"/>
      <w:bookmarkStart w:id="1713" w:name="_Toc44923731"/>
      <w:bookmarkStart w:id="1714" w:name="_Toc51860698"/>
      <w:bookmarkStart w:id="1715" w:name="_Toc57930465"/>
      <w:bookmarkStart w:id="1716" w:name="_Toc57931095"/>
      <w:bookmarkStart w:id="1717" w:name="_Toc98235620"/>
      <w:r w:rsidRPr="00441CD0">
        <w:t>5</w:t>
      </w:r>
      <w:bookmarkStart w:id="1718" w:name="_Toc19717142"/>
      <w:bookmarkStart w:id="1719" w:name="_Toc27490610"/>
      <w:bookmarkStart w:id="1720" w:name="_Toc27556903"/>
      <w:bookmarkStart w:id="1721" w:name="_Toc27723820"/>
      <w:bookmarkEnd w:id="1705"/>
      <w:bookmarkEnd w:id="1706"/>
      <w:bookmarkEnd w:id="1707"/>
      <w:bookmarkEnd w:id="1708"/>
      <w:r w:rsidRPr="00441CD0">
        <w:t>.20.2</w:t>
      </w:r>
      <w:r w:rsidRPr="00441CD0">
        <w:tab/>
        <w:t>MPTCP functionality</w:t>
      </w:r>
      <w:bookmarkEnd w:id="1709"/>
      <w:bookmarkEnd w:id="1710"/>
      <w:bookmarkEnd w:id="1711"/>
      <w:bookmarkEnd w:id="1712"/>
      <w:bookmarkEnd w:id="1713"/>
      <w:bookmarkEnd w:id="1714"/>
      <w:bookmarkEnd w:id="1715"/>
      <w:bookmarkEnd w:id="1716"/>
      <w:bookmarkEnd w:id="1717"/>
    </w:p>
    <w:p w14:paraId="6A048F55" w14:textId="77777777" w:rsidR="00EE5860" w:rsidRPr="00441CD0" w:rsidRDefault="00EE5860" w:rsidP="001A3E8D">
      <w:pPr>
        <w:pStyle w:val="Heading4"/>
        <w:rPr>
          <w:rFonts w:cs="Arial"/>
          <w:bCs/>
        </w:rPr>
      </w:pPr>
      <w:bookmarkStart w:id="1722" w:name="_Toc36030885"/>
      <w:bookmarkStart w:id="1723" w:name="_Toc36042805"/>
      <w:bookmarkStart w:id="1724" w:name="_Toc36814129"/>
      <w:bookmarkStart w:id="1725" w:name="_Toc44688978"/>
      <w:bookmarkStart w:id="1726" w:name="_Toc44923732"/>
      <w:bookmarkStart w:id="1727" w:name="_Toc51860699"/>
      <w:bookmarkStart w:id="1728" w:name="_Toc57930466"/>
      <w:bookmarkStart w:id="1729" w:name="_Toc57931096"/>
      <w:bookmarkStart w:id="1730" w:name="_Toc98235621"/>
      <w:bookmarkStart w:id="1731" w:name="_Toc27490609"/>
      <w:bookmarkStart w:id="1732" w:name="_Toc27556902"/>
      <w:bookmarkStart w:id="1733" w:name="_Toc27723819"/>
      <w:r w:rsidRPr="00441CD0">
        <w:t>5.20.2.1</w:t>
      </w:r>
      <w:r w:rsidRPr="00441CD0">
        <w:tab/>
        <w:t>General</w:t>
      </w:r>
      <w:bookmarkEnd w:id="1722"/>
      <w:bookmarkEnd w:id="1723"/>
      <w:bookmarkEnd w:id="1724"/>
      <w:bookmarkEnd w:id="1725"/>
      <w:bookmarkEnd w:id="1726"/>
      <w:bookmarkEnd w:id="1727"/>
      <w:bookmarkEnd w:id="1728"/>
      <w:bookmarkEnd w:id="1729"/>
      <w:bookmarkEnd w:id="1730"/>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1A3E8D">
      <w:pPr>
        <w:pStyle w:val="Heading4"/>
        <w:rPr>
          <w:rFonts w:cs="Arial"/>
          <w:bCs/>
        </w:rPr>
      </w:pPr>
      <w:bookmarkStart w:id="1734" w:name="_Toc36030886"/>
      <w:bookmarkStart w:id="1735" w:name="_Toc36042806"/>
      <w:bookmarkStart w:id="1736" w:name="_Toc36814130"/>
      <w:bookmarkStart w:id="1737" w:name="_Toc44688979"/>
      <w:bookmarkStart w:id="1738" w:name="_Toc44923733"/>
      <w:bookmarkStart w:id="1739" w:name="_Toc51860700"/>
      <w:bookmarkStart w:id="1740" w:name="_Toc57930467"/>
      <w:bookmarkStart w:id="1741" w:name="_Toc57931097"/>
      <w:bookmarkStart w:id="1742" w:name="_Toc98235622"/>
      <w:r w:rsidRPr="00441CD0">
        <w:t>5.20.2.</w:t>
      </w:r>
      <w:r w:rsidRPr="00441CD0">
        <w:rPr>
          <w:rFonts w:hint="eastAsia"/>
          <w:lang w:eastAsia="zh-CN"/>
        </w:rPr>
        <w:t>2</w:t>
      </w:r>
      <w:r w:rsidRPr="00441CD0">
        <w:tab/>
        <w:t>Activate MPTCP functionality and Exchange MPTCP Parameters</w:t>
      </w:r>
      <w:bookmarkEnd w:id="1731"/>
      <w:bookmarkEnd w:id="1732"/>
      <w:bookmarkEnd w:id="1733"/>
      <w:bookmarkEnd w:id="1734"/>
      <w:bookmarkEnd w:id="1735"/>
      <w:bookmarkEnd w:id="1736"/>
      <w:bookmarkEnd w:id="1737"/>
      <w:bookmarkEnd w:id="1738"/>
      <w:bookmarkEnd w:id="1739"/>
      <w:bookmarkEnd w:id="1740"/>
      <w:bookmarkEnd w:id="1741"/>
      <w:bookmarkEnd w:id="1742"/>
    </w:p>
    <w:p w14:paraId="38E147C5" w14:textId="1432620B"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43" w:name="_Toc36030887"/>
      <w:bookmarkStart w:id="1744" w:name="_Toc36042807"/>
      <w:bookmarkStart w:id="1745"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1A3E8D">
      <w:pPr>
        <w:pStyle w:val="Heading4"/>
        <w:rPr>
          <w:lang w:eastAsia="zh-CN"/>
        </w:rPr>
      </w:pPr>
      <w:bookmarkStart w:id="1746" w:name="_Toc44688980"/>
      <w:bookmarkStart w:id="1747" w:name="_Toc44923734"/>
      <w:bookmarkStart w:id="1748" w:name="_Toc51860701"/>
      <w:bookmarkStart w:id="1749" w:name="_Toc57930468"/>
      <w:bookmarkStart w:id="1750" w:name="_Toc57931098"/>
      <w:bookmarkStart w:id="1751" w:name="_Toc98235623"/>
      <w:r w:rsidRPr="00441CD0">
        <w:lastRenderedPageBreak/>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43"/>
      <w:bookmarkEnd w:id="1744"/>
      <w:bookmarkEnd w:id="1745"/>
      <w:bookmarkEnd w:id="1746"/>
      <w:bookmarkEnd w:id="1747"/>
      <w:bookmarkEnd w:id="1748"/>
      <w:bookmarkEnd w:id="1749"/>
      <w:bookmarkEnd w:id="1750"/>
      <w:bookmarkEnd w:id="1751"/>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52" w:name="_Toc36030888"/>
      <w:bookmarkStart w:id="1753" w:name="_Toc36042808"/>
      <w:bookmarkStart w:id="1754"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1A3E8D">
      <w:pPr>
        <w:pStyle w:val="Heading4"/>
        <w:rPr>
          <w:lang w:eastAsia="zh-CN"/>
        </w:rPr>
      </w:pPr>
      <w:bookmarkStart w:id="1755" w:name="_Toc44688981"/>
      <w:bookmarkStart w:id="1756" w:name="_Toc44923735"/>
      <w:bookmarkStart w:id="1757" w:name="_Toc51860702"/>
      <w:bookmarkStart w:id="1758" w:name="_Toc57930469"/>
      <w:bookmarkStart w:id="1759" w:name="_Toc57931099"/>
      <w:bookmarkStart w:id="1760" w:name="_Toc98235624"/>
      <w:r w:rsidRPr="00441CD0">
        <w:t>5.20.2.</w:t>
      </w:r>
      <w:r w:rsidRPr="00441CD0">
        <w:rPr>
          <w:lang w:eastAsia="zh-CN"/>
        </w:rPr>
        <w:t>4</w:t>
      </w:r>
      <w:r w:rsidRPr="00441CD0">
        <w:tab/>
      </w:r>
      <w:r w:rsidRPr="00441CD0">
        <w:rPr>
          <w:rFonts w:hint="eastAsia"/>
          <w:lang w:eastAsia="zh-CN"/>
        </w:rPr>
        <w:t>Traffic Steering and IP Translation by MPTCP Proxy</w:t>
      </w:r>
      <w:bookmarkEnd w:id="1752"/>
      <w:bookmarkEnd w:id="1753"/>
      <w:bookmarkEnd w:id="1754"/>
      <w:bookmarkEnd w:id="1755"/>
      <w:bookmarkEnd w:id="1756"/>
      <w:bookmarkEnd w:id="1757"/>
      <w:bookmarkEnd w:id="1758"/>
      <w:bookmarkEnd w:id="1759"/>
      <w:bookmarkEnd w:id="1760"/>
    </w:p>
    <w:p w14:paraId="26425642" w14:textId="77777777" w:rsidR="00EE5860" w:rsidRPr="00441CD0" w:rsidRDefault="00EE5860" w:rsidP="00EE5860">
      <w:pPr>
        <w:rPr>
          <w:lang w:val="en-US" w:eastAsia="zh-CN"/>
        </w:rPr>
      </w:pPr>
      <w:bookmarkStart w:id="1761" w:name="_Toc36030889"/>
      <w:bookmarkStart w:id="1762" w:name="_Toc36042809"/>
      <w:bookmarkStart w:id="1763"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1A3E8D">
      <w:pPr>
        <w:pStyle w:val="Heading3"/>
      </w:pPr>
      <w:bookmarkStart w:id="1764" w:name="_Toc44688982"/>
      <w:bookmarkStart w:id="1765" w:name="_Toc44923736"/>
      <w:bookmarkStart w:id="1766" w:name="_Toc51860703"/>
      <w:bookmarkStart w:id="1767" w:name="_Toc57930470"/>
      <w:bookmarkStart w:id="1768" w:name="_Toc57931100"/>
      <w:bookmarkStart w:id="1769" w:name="_Toc98235625"/>
      <w:r w:rsidRPr="00441CD0">
        <w:t>5.20.3</w:t>
      </w:r>
      <w:r w:rsidRPr="00441CD0">
        <w:tab/>
        <w:t>ATSSS-LL functionality</w:t>
      </w:r>
      <w:bookmarkEnd w:id="1718"/>
      <w:bookmarkEnd w:id="1719"/>
      <w:bookmarkEnd w:id="1720"/>
      <w:bookmarkEnd w:id="1721"/>
      <w:bookmarkEnd w:id="1761"/>
      <w:bookmarkEnd w:id="1762"/>
      <w:bookmarkEnd w:id="1763"/>
      <w:bookmarkEnd w:id="1764"/>
      <w:bookmarkEnd w:id="1765"/>
      <w:bookmarkEnd w:id="1766"/>
      <w:bookmarkEnd w:id="1767"/>
      <w:bookmarkEnd w:id="1768"/>
      <w:bookmarkEnd w:id="1769"/>
    </w:p>
    <w:p w14:paraId="5F22D3EF" w14:textId="77777777" w:rsidR="00EE5860" w:rsidRPr="00441CD0" w:rsidRDefault="00EE5860" w:rsidP="001A3E8D">
      <w:pPr>
        <w:pStyle w:val="Heading4"/>
        <w:rPr>
          <w:rFonts w:cs="Arial"/>
          <w:bCs/>
        </w:rPr>
      </w:pPr>
      <w:bookmarkStart w:id="1770" w:name="_Toc27490611"/>
      <w:bookmarkStart w:id="1771" w:name="_Toc27556904"/>
      <w:bookmarkStart w:id="1772" w:name="_Toc27723821"/>
      <w:bookmarkStart w:id="1773" w:name="_Toc36030890"/>
      <w:bookmarkStart w:id="1774" w:name="_Toc36042810"/>
      <w:bookmarkStart w:id="1775" w:name="_Toc36814134"/>
      <w:bookmarkStart w:id="1776" w:name="_Toc44688983"/>
      <w:bookmarkStart w:id="1777" w:name="_Toc44923737"/>
      <w:bookmarkStart w:id="1778" w:name="_Toc51860704"/>
      <w:bookmarkStart w:id="1779" w:name="_Toc57930471"/>
      <w:bookmarkStart w:id="1780" w:name="_Toc57931101"/>
      <w:bookmarkStart w:id="1781" w:name="_Toc98235626"/>
      <w:bookmarkStart w:id="1782" w:name="_Toc19717143"/>
      <w:r w:rsidRPr="00441CD0">
        <w:t>5.20.3.1</w:t>
      </w:r>
      <w:r w:rsidRPr="00441CD0">
        <w:tab/>
        <w:t>Activate ATSSS-LL functionality and Exchange ATSSS-LL Parameters</w:t>
      </w:r>
      <w:bookmarkEnd w:id="1770"/>
      <w:bookmarkEnd w:id="1771"/>
      <w:bookmarkEnd w:id="1772"/>
      <w:bookmarkEnd w:id="1773"/>
      <w:bookmarkEnd w:id="1774"/>
      <w:bookmarkEnd w:id="1775"/>
      <w:bookmarkEnd w:id="1776"/>
      <w:bookmarkEnd w:id="1777"/>
      <w:bookmarkEnd w:id="1778"/>
      <w:bookmarkEnd w:id="1779"/>
      <w:bookmarkEnd w:id="1780"/>
      <w:bookmarkEnd w:id="1781"/>
    </w:p>
    <w:p w14:paraId="49392281" w14:textId="77777777" w:rsidR="009F7A3F" w:rsidRDefault="00FF7F84" w:rsidP="00FF7F84">
      <w:pPr>
        <w:rPr>
          <w:lang w:val="en-US"/>
        </w:rPr>
      </w:pPr>
      <w:bookmarkStart w:id="1783" w:name="_Toc27490612"/>
      <w:bookmarkStart w:id="1784" w:name="_Toc27556905"/>
      <w:bookmarkStart w:id="1785" w:name="_Toc27723822"/>
      <w:bookmarkStart w:id="1786" w:name="_Toc36030891"/>
      <w:bookmarkStart w:id="1787" w:name="_Toc36042811"/>
      <w:bookmarkStart w:id="1788" w:name="_Toc36814135"/>
      <w:bookmarkStart w:id="1789" w:name="_Toc44688984"/>
      <w:bookmarkStart w:id="1790" w:name="_Toc44923738"/>
      <w:bookmarkStart w:id="1791" w:name="_Toc51860705"/>
      <w:bookmarkStart w:id="1792" w:name="_Toc57930472"/>
      <w:bookmarkStart w:id="1793" w:name="_Toc57931102"/>
      <w:r>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w:t>
      </w:r>
    </w:p>
    <w:p w14:paraId="10E16B62" w14:textId="2FED876E" w:rsidR="00FF7F84" w:rsidRDefault="00FF7F84" w:rsidP="00FF7F84">
      <w:pPr>
        <w:rPr>
          <w:lang w:val="en-US" w:eastAsia="zh-CN"/>
        </w:rPr>
      </w:pPr>
      <w:r>
        <w:rPr>
          <w:lang w:val="en-US" w:eastAsia="zh-CN"/>
        </w:rPr>
        <w:t xml:space="preserve">If PMF functionality is required to be activated for this MA PDU session, the SMF shall set the PMFI flag to 1 in the PMF Control Information IE, regardless whether per QoS flow access performance measurement is required. </w:t>
      </w:r>
      <w:r>
        <w:rPr>
          <w:lang w:val="en-US"/>
        </w:rPr>
        <w:t>I</w:t>
      </w:r>
      <w:r>
        <w:rPr>
          <w:lang w:val="en-US" w:eastAsia="zh-CN"/>
        </w:rPr>
        <w:t>n addition, i</w:t>
      </w:r>
      <w:r>
        <w:rPr>
          <w:lang w:val="en-US"/>
        </w:rPr>
        <w:t xml:space="preserve">f the </w:t>
      </w:r>
      <w:r>
        <w:rPr>
          <w:noProof/>
        </w:rPr>
        <w:t xml:space="preserve">SMF determines </w:t>
      </w:r>
      <w:r>
        <w:t xml:space="preserve">that per QoS flow access performance measurements shall be applied for the MA PDU </w:t>
      </w:r>
      <w:r>
        <w:rPr>
          <w:lang w:eastAsia="zh-CN"/>
        </w:rPr>
        <w:t>s</w:t>
      </w:r>
      <w:r>
        <w:t>ession</w:t>
      </w:r>
      <w:r>
        <w:rPr>
          <w:lang w:val="en-US"/>
        </w:rPr>
        <w:t>, e.g. the threshold value(s) are received from PCF for the UL and</w:t>
      </w:r>
      <w:r>
        <w:rPr>
          <w:lang w:val="en-US" w:eastAsia="zh-CN"/>
        </w:rPr>
        <w:t>/</w:t>
      </w:r>
      <w:r>
        <w:rPr>
          <w:lang w:val="en-US"/>
        </w:rPr>
        <w:t xml:space="preserve">or DL traffic of </w:t>
      </w:r>
      <w:r>
        <w:rPr>
          <w:lang w:val="en-US" w:eastAsia="zh-CN"/>
        </w:rPr>
        <w:t>the</w:t>
      </w:r>
      <w:r>
        <w:rPr>
          <w:lang w:val="en-US"/>
        </w:rPr>
        <w:t xml:space="preserve"> QoS flow, the SMF shall </w:t>
      </w:r>
      <w:r>
        <w:rPr>
          <w:lang w:val="en-US" w:eastAsia="zh-CN"/>
        </w:rPr>
        <w:t xml:space="preserve">set the PQPM flag to 1 </w:t>
      </w:r>
      <w:r>
        <w:rPr>
          <w:lang w:val="en-US"/>
        </w:rPr>
        <w:t>together with a</w:t>
      </w:r>
      <w:r>
        <w:t xml:space="preserve"> list of QFI values for the QoS flows for which access performance measurements may be performed in the PMF Control Information IE</w:t>
      </w:r>
      <w:r>
        <w:rPr>
          <w:lang w:val="en-US"/>
        </w:rPr>
        <w:t>.</w:t>
      </w:r>
    </w:p>
    <w:p w14:paraId="32E13D48" w14:textId="0FCC479E" w:rsidR="00FF7F84" w:rsidRDefault="00FF7F84" w:rsidP="00FF7F84">
      <w:pPr>
        <w:rPr>
          <w:lang w:val="en-US" w:eastAsia="en-US"/>
        </w:rPr>
      </w:pPr>
      <w:r>
        <w:rPr>
          <w:lang w:val="en-US" w:eastAsia="zh-CN"/>
        </w:rPr>
        <w:t>Upon receiving the request from the SMF with indicating ATSSS-LL Control Information IE and PMF Control Information IE</w:t>
      </w:r>
      <w:r>
        <w:rPr>
          <w:lang w:val="en-US"/>
        </w:rPr>
        <w:t xml:space="preserve">, the UPF(PSA) shall allocate necessary resources for ATSSS-LL and PMF and return the corresponding </w:t>
      </w:r>
      <w:r>
        <w:rPr>
          <w:lang w:val="en-US"/>
        </w:rPr>
        <w:lastRenderedPageBreak/>
        <w:t>ATSSS-LL and PMF Parameters (e.g. PMF IP address and port, etc) to the SMF in PFCP Session Establishment Response:</w:t>
      </w:r>
    </w:p>
    <w:p w14:paraId="05F8D338" w14:textId="77777777" w:rsidR="00FF7F84" w:rsidRDefault="00FF7F84" w:rsidP="00FF7F84">
      <w:pPr>
        <w:pStyle w:val="B1"/>
        <w:rPr>
          <w:lang w:val="en-US" w:eastAsia="zh-CN"/>
        </w:rPr>
      </w:pPr>
      <w:r>
        <w:t>-</w:t>
      </w:r>
      <w:r>
        <w:tab/>
      </w:r>
      <w:r>
        <w:rPr>
          <w:lang w:val="en-US" w:eastAsia="zh-CN"/>
        </w:rPr>
        <w:t>If per access performance measurements are required, i.e. PMFI flag set to 1 in the PMF Control Information IE, the UPF(PSA) shall allocate a default pair of access specific UDP ports (i.e. for IP PDU sessions) or MAC addresses (i.e. for Ethernet PDU sessions) and report them to the SMF in the PMF Address Information IE of a PMF Parameters IE not including the QoS flow identifier IE.</w:t>
      </w:r>
    </w:p>
    <w:p w14:paraId="35CBB993" w14:textId="2AE42296" w:rsidR="00FF7F84" w:rsidRDefault="00FF7F84" w:rsidP="00FF7F84">
      <w:pPr>
        <w:pStyle w:val="B1"/>
        <w:rPr>
          <w:lang w:val="en-US" w:eastAsia="en-US"/>
        </w:rPr>
      </w:pPr>
      <w:r>
        <w:t>-</w:t>
      </w:r>
      <w:r>
        <w:tab/>
      </w:r>
      <w:r>
        <w:rPr>
          <w:lang w:val="en-US"/>
        </w:rPr>
        <w:t xml:space="preserve">If per QoS flow access performance measurements are required, </w:t>
      </w:r>
      <w:r>
        <w:rPr>
          <w:lang w:val="en-US" w:eastAsia="zh-CN"/>
        </w:rPr>
        <w:t xml:space="preserve">i.e. PQPM flag is set to 1 in addition and a list of QFIs are indicated in the PMF Control Information IE, </w:t>
      </w:r>
      <w:r>
        <w:rPr>
          <w:lang w:val="en-US"/>
        </w:rPr>
        <w:t>the UPF(PSA) shall allocate access specific UDP ports (i.e. for IP PDU sessions) or MAC addresses (i.e. for Ethernet PDU sessions) for each QoS flow indicated in the PMF Control Information and, for each QoS flow, report them to the SMF in the PMF Address Information IE of a PMF Parameters IE including the QoS flow identifier IE set to the corresponding QFI.</w:t>
      </w:r>
    </w:p>
    <w:p w14:paraId="639B1903" w14:textId="77777777" w:rsidR="00FF7F84" w:rsidRDefault="00FF7F84" w:rsidP="00FF7F84">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clause 5.32.2 of </w:t>
      </w:r>
      <w:r>
        <w:rPr>
          <w:noProof/>
        </w:rPr>
        <w:t>3GPP TS 23.501 [28]) and the UPF supports RTT measurements without PMF</w:t>
      </w:r>
      <w:r>
        <w:t>, the SMF should instruct the UPF to not use PMF RTT measurements by setting the</w:t>
      </w:r>
      <w:r>
        <w:rPr>
          <w:noProof/>
        </w:rPr>
        <w:t xml:space="preserve"> D</w:t>
      </w:r>
      <w:r>
        <w:rPr>
          <w:lang w:eastAsia="zh-CN"/>
        </w:rPr>
        <w:t xml:space="preserve">RTTI flag to "1" in the </w:t>
      </w:r>
      <w:r>
        <w:rPr>
          <w:lang w:val="en-US"/>
        </w:rPr>
        <w:t>PMF Control Information.</w:t>
      </w:r>
    </w:p>
    <w:p w14:paraId="501B7569" w14:textId="77777777" w:rsidR="00FF7F84" w:rsidRDefault="00FF7F84" w:rsidP="00FF7F84">
      <w:pPr>
        <w:pStyle w:val="NO"/>
      </w:pPr>
      <w:r>
        <w:t>NOTE 1:</w:t>
      </w:r>
      <w:r>
        <w:tab/>
        <w:t>The UPF can measure RTT without using the PMF protocol by using other means not defined by 3GPP such as using the RTT measurements of MPTCP if there is an MPTCP connection established between the UE and UPF.</w:t>
      </w:r>
    </w:p>
    <w:p w14:paraId="48741782" w14:textId="77777777" w:rsidR="00FF7F84" w:rsidRDefault="00FF7F84" w:rsidP="00FF7F84">
      <w:pPr>
        <w:rPr>
          <w:lang w:val="en-US"/>
        </w:rPr>
      </w:pPr>
      <w:r>
        <w:rPr>
          <w:lang w:val="en-US"/>
        </w:rPr>
        <w:t>The SMF may send ATSSS-LL Control Information and/or PMF Control Information to the UPF in PFCP Session Modification Request, with updated value, e.g. if the SMF receives updated ATSSS rules from the PCF.</w:t>
      </w:r>
    </w:p>
    <w:p w14:paraId="28B6B251" w14:textId="77777777" w:rsidR="00FF7F84" w:rsidRDefault="00FF7F84" w:rsidP="00FF7F84">
      <w:pPr>
        <w:pStyle w:val="NO"/>
      </w:pPr>
      <w:r>
        <w:t>NOTE 2:</w:t>
      </w:r>
      <w:r>
        <w:tab/>
        <w:t>Such ATSSS-LL Parameters received by the SMF are sent to the UE together with the ATSSS rules, as specified in 3GPP TS 24.193 [59].</w:t>
      </w:r>
    </w:p>
    <w:p w14:paraId="42FE0C88" w14:textId="3E00FFC9" w:rsidR="00EE5860" w:rsidRPr="00441CD0" w:rsidRDefault="00EE5860" w:rsidP="001A3E8D">
      <w:pPr>
        <w:pStyle w:val="Heading3"/>
      </w:pPr>
      <w:bookmarkStart w:id="1794" w:name="_Toc98235627"/>
      <w:r w:rsidRPr="00441CD0">
        <w:t>5.20.4</w:t>
      </w:r>
      <w:r w:rsidRPr="00441CD0">
        <w:tab/>
        <w:t>Handling of GBR traffic of a MA PDU session</w:t>
      </w:r>
      <w:bookmarkEnd w:id="1783"/>
      <w:bookmarkEnd w:id="1784"/>
      <w:bookmarkEnd w:id="1785"/>
      <w:bookmarkEnd w:id="1786"/>
      <w:bookmarkEnd w:id="1787"/>
      <w:bookmarkEnd w:id="1788"/>
      <w:bookmarkEnd w:id="1789"/>
      <w:bookmarkEnd w:id="1790"/>
      <w:bookmarkEnd w:id="1791"/>
      <w:bookmarkEnd w:id="1792"/>
      <w:bookmarkEnd w:id="1793"/>
      <w:bookmarkEnd w:id="1794"/>
    </w:p>
    <w:p w14:paraId="2733893C" w14:textId="77777777" w:rsidR="00EE5860" w:rsidRPr="00441CD0" w:rsidRDefault="00EE5860" w:rsidP="001A3E8D">
      <w:pPr>
        <w:pStyle w:val="Heading4"/>
        <w:rPr>
          <w:noProof/>
        </w:rPr>
      </w:pPr>
      <w:bookmarkStart w:id="1795" w:name="_Toc27490613"/>
      <w:bookmarkStart w:id="1796" w:name="_Toc27556906"/>
      <w:bookmarkStart w:id="1797" w:name="_Toc27723823"/>
      <w:bookmarkStart w:id="1798" w:name="_Toc36030892"/>
      <w:bookmarkStart w:id="1799" w:name="_Toc36042812"/>
      <w:bookmarkStart w:id="1800" w:name="_Toc36814136"/>
      <w:bookmarkStart w:id="1801" w:name="_Toc44688985"/>
      <w:bookmarkStart w:id="1802" w:name="_Toc44923739"/>
      <w:bookmarkStart w:id="1803" w:name="_Toc51860706"/>
      <w:bookmarkStart w:id="1804" w:name="_Toc57930473"/>
      <w:bookmarkStart w:id="1805" w:name="_Toc57931103"/>
      <w:bookmarkStart w:id="1806" w:name="_Toc98235628"/>
      <w:r w:rsidRPr="00441CD0">
        <w:rPr>
          <w:noProof/>
        </w:rPr>
        <w:t>5.20.4.1</w:t>
      </w:r>
      <w:r w:rsidRPr="00441CD0">
        <w:rPr>
          <w:noProof/>
        </w:rPr>
        <w:tab/>
        <w:t>General</w:t>
      </w:r>
      <w:bookmarkEnd w:id="1795"/>
      <w:bookmarkEnd w:id="1796"/>
      <w:bookmarkEnd w:id="1797"/>
      <w:bookmarkEnd w:id="1798"/>
      <w:bookmarkEnd w:id="1799"/>
      <w:bookmarkEnd w:id="1800"/>
      <w:bookmarkEnd w:id="1801"/>
      <w:bookmarkEnd w:id="1802"/>
      <w:bookmarkEnd w:id="1803"/>
      <w:bookmarkEnd w:id="1804"/>
      <w:bookmarkEnd w:id="1805"/>
      <w:bookmarkEnd w:id="1806"/>
    </w:p>
    <w:p w14:paraId="7F2495BD" w14:textId="44024C24" w:rsidR="00EE5860" w:rsidRPr="00441CD0" w:rsidRDefault="00EE5860" w:rsidP="00EE5860">
      <w:pPr>
        <w:rPr>
          <w:noProof/>
        </w:rPr>
      </w:pPr>
      <w:bookmarkStart w:id="1807" w:name="_Toc27490614"/>
      <w:bookmarkStart w:id="1808" w:name="_Toc27556907"/>
      <w:bookmarkStart w:id="1809" w:name="_Toc27723824"/>
      <w:bookmarkStart w:id="1810" w:name="_Toc36030893"/>
      <w:bookmarkStart w:id="1811" w:name="_Toc36042813"/>
      <w:bookmarkStart w:id="1812"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1A3E8D">
      <w:pPr>
        <w:pStyle w:val="Heading4"/>
        <w:rPr>
          <w:noProof/>
        </w:rPr>
      </w:pPr>
      <w:bookmarkStart w:id="1813" w:name="_Toc44688986"/>
      <w:bookmarkStart w:id="1814" w:name="_Toc44923740"/>
      <w:bookmarkStart w:id="1815" w:name="_Toc51860707"/>
      <w:bookmarkStart w:id="1816" w:name="_Toc57930474"/>
      <w:bookmarkStart w:id="1817" w:name="_Toc57931104"/>
      <w:bookmarkStart w:id="1818" w:name="_Toc98235629"/>
      <w:r w:rsidRPr="00441CD0">
        <w:rPr>
          <w:noProof/>
        </w:rPr>
        <w:t>5.20.4.2</w:t>
      </w:r>
      <w:r w:rsidRPr="00441CD0">
        <w:rPr>
          <w:noProof/>
        </w:rPr>
        <w:tab/>
        <w:t>Access Availability Reporting</w:t>
      </w:r>
      <w:bookmarkEnd w:id="1807"/>
      <w:bookmarkEnd w:id="1808"/>
      <w:bookmarkEnd w:id="1809"/>
      <w:bookmarkEnd w:id="1810"/>
      <w:bookmarkEnd w:id="1811"/>
      <w:bookmarkEnd w:id="1812"/>
      <w:bookmarkEnd w:id="1813"/>
      <w:bookmarkEnd w:id="1814"/>
      <w:bookmarkEnd w:id="1815"/>
      <w:bookmarkEnd w:id="1816"/>
      <w:bookmarkEnd w:id="1817"/>
      <w:bookmarkEnd w:id="1818"/>
    </w:p>
    <w:p w14:paraId="7B358FDE" w14:textId="4A81EE15" w:rsidR="00EE5860" w:rsidRPr="00441CD0" w:rsidRDefault="00EE5860" w:rsidP="00EE5860">
      <w:pPr>
        <w:rPr>
          <w:noProof/>
        </w:rPr>
      </w:pPr>
      <w:r w:rsidRPr="00441CD0">
        <w:rPr>
          <w:noProof/>
        </w:rPr>
        <w:t>For a</w:t>
      </w:r>
      <w:r w:rsidR="00D77DBB">
        <w:rPr>
          <w:noProof/>
        </w:rPr>
        <w:t>n</w:t>
      </w:r>
      <w:r w:rsidRPr="00441CD0">
        <w:rPr>
          <w:noProof/>
        </w:rPr>
        <w:t xml:space="preserve">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5978247" w:rsidR="00EE5860" w:rsidRPr="00441CD0" w:rsidRDefault="00EE5860" w:rsidP="001A3E8D">
      <w:pPr>
        <w:pStyle w:val="Heading3"/>
      </w:pPr>
      <w:bookmarkStart w:id="1819" w:name="_Toc27490615"/>
      <w:bookmarkStart w:id="1820" w:name="_Toc27556908"/>
      <w:bookmarkStart w:id="1821" w:name="_Toc27723825"/>
      <w:bookmarkStart w:id="1822" w:name="_Toc36030894"/>
      <w:bookmarkStart w:id="1823" w:name="_Toc36042814"/>
      <w:bookmarkStart w:id="1824" w:name="_Toc36814138"/>
      <w:bookmarkStart w:id="1825" w:name="_Toc44688987"/>
      <w:bookmarkStart w:id="1826" w:name="_Toc44923741"/>
      <w:bookmarkStart w:id="1827" w:name="_Toc51860708"/>
      <w:bookmarkStart w:id="1828" w:name="_Toc57930475"/>
      <w:bookmarkStart w:id="1829" w:name="_Toc57931105"/>
      <w:bookmarkStart w:id="1830" w:name="_Toc98235630"/>
      <w:r w:rsidRPr="00441CD0">
        <w:t>5.20.5</w:t>
      </w:r>
      <w:r w:rsidRPr="00441CD0">
        <w:tab/>
        <w:t>Access type of a</w:t>
      </w:r>
      <w:r w:rsidR="00D77DBB">
        <w:t>n</w:t>
      </w:r>
      <w:r w:rsidRPr="00441CD0">
        <w:t xml:space="preserve"> MA PDU session becoming (un)available</w:t>
      </w:r>
      <w:bookmarkEnd w:id="1819"/>
      <w:bookmarkEnd w:id="1820"/>
      <w:bookmarkEnd w:id="1821"/>
      <w:bookmarkEnd w:id="1822"/>
      <w:bookmarkEnd w:id="1823"/>
      <w:bookmarkEnd w:id="1824"/>
      <w:bookmarkEnd w:id="1825"/>
      <w:bookmarkEnd w:id="1826"/>
      <w:bookmarkEnd w:id="1827"/>
      <w:bookmarkEnd w:id="1828"/>
      <w:bookmarkEnd w:id="1829"/>
      <w:bookmarkEnd w:id="1830"/>
    </w:p>
    <w:p w14:paraId="6C29448F" w14:textId="1BE432BF" w:rsidR="00EE5860" w:rsidRPr="00441CD0" w:rsidRDefault="00EE5860" w:rsidP="00EE5860">
      <w:pPr>
        <w:rPr>
          <w:noProof/>
        </w:rPr>
      </w:pPr>
      <w:bookmarkStart w:id="1831" w:name="_Toc27490616"/>
      <w:bookmarkStart w:id="1832" w:name="_Toc27556909"/>
      <w:bookmarkStart w:id="1833" w:name="_Toc27723826"/>
      <w:r w:rsidRPr="00441CD0">
        <w:rPr>
          <w:noProof/>
        </w:rPr>
        <w:t>The access type of a</w:t>
      </w:r>
      <w:r w:rsidR="00D77DBB">
        <w:rPr>
          <w:noProof/>
        </w:rPr>
        <w:t>n</w:t>
      </w:r>
      <w:r w:rsidRPr="00441CD0">
        <w:rPr>
          <w:noProof/>
        </w:rPr>
        <w:t xml:space="preserve"> MA PDU session may become unavailable permanently (e.g. when the UE de-registers from one access) or transiently (e.g. when the UE has lost coverage of the 3GPP access or non-3GPP access).</w:t>
      </w:r>
    </w:p>
    <w:p w14:paraId="06381E8F" w14:textId="1C7B9D02" w:rsidR="00EE5860" w:rsidRPr="00441CD0" w:rsidRDefault="00EE5860" w:rsidP="00EE5860">
      <w:pPr>
        <w:rPr>
          <w:noProof/>
        </w:rPr>
      </w:pPr>
      <w:r w:rsidRPr="00441CD0">
        <w:rPr>
          <w:noProof/>
        </w:rPr>
        <w:t>When an access type of a</w:t>
      </w:r>
      <w:r w:rsidR="00D77DBB">
        <w:rPr>
          <w:noProof/>
        </w:rPr>
        <w:t>n</w:t>
      </w:r>
      <w:r w:rsidRPr="00441CD0">
        <w:rPr>
          <w:noProof/>
        </w:rPr>
        <w:t xml:space="preserve">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4D43247A" w:rsidR="00EE5860" w:rsidRPr="00441CD0" w:rsidRDefault="00EE5860" w:rsidP="00EE5860">
      <w:pPr>
        <w:rPr>
          <w:noProof/>
        </w:rPr>
      </w:pPr>
      <w:r w:rsidRPr="00441CD0">
        <w:rPr>
          <w:noProof/>
        </w:rPr>
        <w:t>Reversely, when a new access type becomes available for a</w:t>
      </w:r>
      <w:r w:rsidR="00D77DBB">
        <w:rPr>
          <w:noProof/>
        </w:rPr>
        <w:t>n</w:t>
      </w:r>
      <w:r w:rsidRPr="00441CD0">
        <w:rPr>
          <w:noProof/>
        </w:rPr>
        <w:t xml:space="preserve">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14:paraId="3A062D9D" w14:textId="23DB327D" w:rsidR="00EE5860" w:rsidRPr="0067687A" w:rsidRDefault="00EE5860" w:rsidP="00EE5860">
      <w:pPr>
        <w:rPr>
          <w:szCs w:val="18"/>
          <w:lang w:val="en-US"/>
        </w:rPr>
      </w:pPr>
      <w:r w:rsidRPr="00441CD0">
        <w:rPr>
          <w:noProof/>
        </w:rPr>
        <w:lastRenderedPageBreak/>
        <w:t>When an access type of a</w:t>
      </w:r>
      <w:r w:rsidR="00D77DBB">
        <w:rPr>
          <w:noProof/>
        </w:rPr>
        <w:t>n</w:t>
      </w:r>
      <w:r w:rsidRPr="00441CD0">
        <w:rPr>
          <w:noProof/>
        </w:rPr>
        <w:t xml:space="preserve"> MA PDU session becomes transiently unavailable, the SMF shall notify the UPF that the access type has become unavailable by sending a PFCP Session Modification Request with the </w:t>
      </w:r>
      <w:r w:rsidRPr="0067687A">
        <w:rPr>
          <w:szCs w:val="18"/>
          <w:lang w:val="en-US"/>
        </w:rPr>
        <w:t>Access Availability Information IE indicating so. The SMF should then also notify the UPF when the access type becomes available again.</w:t>
      </w:r>
    </w:p>
    <w:p w14:paraId="1A10BE86" w14:textId="77777777" w:rsidR="00EE5860" w:rsidRPr="0067687A" w:rsidRDefault="00EE5860" w:rsidP="00EE5860">
      <w:pPr>
        <w:rPr>
          <w:szCs w:val="18"/>
          <w:lang w:val="en-US"/>
        </w:rPr>
      </w:pPr>
      <w:r w:rsidRPr="0067687A">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1A3E8D">
      <w:pPr>
        <w:pStyle w:val="Heading3"/>
      </w:pPr>
      <w:bookmarkStart w:id="1834" w:name="_Toc44688988"/>
      <w:bookmarkStart w:id="1835" w:name="_Toc44923742"/>
      <w:bookmarkStart w:id="1836" w:name="_Toc51860709"/>
      <w:bookmarkStart w:id="1837" w:name="_Toc57930476"/>
      <w:bookmarkStart w:id="1838" w:name="_Toc57931106"/>
      <w:bookmarkStart w:id="1839" w:name="_Toc98235631"/>
      <w:r w:rsidRPr="00441CD0">
        <w:t>5.20.</w:t>
      </w:r>
      <w:r>
        <w:t>6</w:t>
      </w:r>
      <w:r w:rsidRPr="00441CD0">
        <w:tab/>
      </w:r>
      <w:r>
        <w:t>PMFP message handling in UPF</w:t>
      </w:r>
      <w:bookmarkEnd w:id="1834"/>
      <w:bookmarkEnd w:id="1835"/>
      <w:bookmarkEnd w:id="1836"/>
      <w:bookmarkEnd w:id="1837"/>
      <w:bookmarkEnd w:id="1838"/>
      <w:bookmarkEnd w:id="1839"/>
    </w:p>
    <w:p w14:paraId="7277C30C" w14:textId="77777777" w:rsidR="00A95CC6" w:rsidRDefault="00A95CC6" w:rsidP="00A95CC6">
      <w:pPr>
        <w:rPr>
          <w:lang w:val="en-US"/>
        </w:rPr>
      </w:pPr>
      <w:bookmarkStart w:id="1840" w:name="_Toc44688989"/>
      <w:bookmarkStart w:id="1841" w:name="_Toc44923743"/>
      <w:bookmarkStart w:id="1842" w:name="_Toc51860710"/>
      <w:bookmarkStart w:id="1843" w:name="_Toc57930477"/>
      <w:bookmarkStart w:id="1844" w:name="_Toc57931107"/>
      <w:bookmarkEnd w:id="1782"/>
      <w:bookmarkEnd w:id="1831"/>
      <w:bookmarkEnd w:id="1832"/>
      <w:bookmarkEnd w:id="1833"/>
      <w:r>
        <w:rPr>
          <w:rFonts w:hint="eastAsia"/>
          <w:lang w:val="en-US" w:eastAsia="zh-CN"/>
        </w:rPr>
        <w:t>The 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w:t>
      </w:r>
      <w:r>
        <w:rPr>
          <w:lang w:val="en-US"/>
        </w:rPr>
        <w:t>supports the following procedures, as specified in clause 5.32.5.1 of 3GPP TS 23.501 [28]:</w:t>
      </w:r>
    </w:p>
    <w:p w14:paraId="7782A176" w14:textId="77777777" w:rsidR="00A95CC6" w:rsidRDefault="00A95CC6" w:rsidP="00A95CC6">
      <w:pPr>
        <w:pStyle w:val="B1"/>
      </w:pPr>
      <w:r>
        <w:t>-</w:t>
      </w:r>
      <w:r>
        <w:tab/>
        <w:t>RTT measurement procedure initiated by the UE, or the UPF;</w:t>
      </w:r>
    </w:p>
    <w:p w14:paraId="697920AE" w14:textId="77777777" w:rsidR="00A95CC6" w:rsidRDefault="00A95CC6" w:rsidP="00A95CC6">
      <w:pPr>
        <w:pStyle w:val="B1"/>
      </w:pPr>
      <w:r>
        <w:t>-</w:t>
      </w:r>
      <w:r>
        <w:tab/>
        <w:t>Packet Loss Rate measurement procedure initiated by the UE, or the UPF;</w:t>
      </w:r>
    </w:p>
    <w:p w14:paraId="07129889" w14:textId="58CC6BA6" w:rsidR="0011424F" w:rsidRDefault="00A95CC6" w:rsidP="0011424F">
      <w:pPr>
        <w:pStyle w:val="B1"/>
      </w:pPr>
      <w:r>
        <w:t>-</w:t>
      </w:r>
      <w:r>
        <w:tab/>
        <w:t>Access available/unavailable report procedure from the UE to the UPF</w:t>
      </w:r>
      <w:r w:rsidR="0011424F">
        <w:t>;</w:t>
      </w:r>
    </w:p>
    <w:p w14:paraId="66E793F1" w14:textId="439DE197" w:rsidR="00A95CC6" w:rsidRDefault="0011424F" w:rsidP="0011424F">
      <w:pPr>
        <w:pStyle w:val="B1"/>
      </w:pPr>
      <w:r>
        <w:t>-</w:t>
      </w:r>
      <w:r>
        <w:tab/>
        <w:t>UE Assistance Data provisioning procedure from the UE to the UPF.</w:t>
      </w:r>
    </w:p>
    <w:p w14:paraId="5D23717F" w14:textId="77777777" w:rsidR="00A95CC6" w:rsidRDefault="00A95CC6" w:rsidP="00A95CC6">
      <w:pPr>
        <w:rPr>
          <w:lang w:val="en-US"/>
        </w:rPr>
      </w:pPr>
      <w:r>
        <w:rPr>
          <w:rFonts w:hint="eastAsia"/>
          <w:lang w:val="en-US" w:eastAsia="zh-CN"/>
        </w:rPr>
        <w:t xml:space="preserve">The </w:t>
      </w:r>
      <w:r>
        <w:rPr>
          <w:lang w:val="en-US" w:eastAsia="zh-CN"/>
        </w:rPr>
        <w:t xml:space="preserve">per QoS flow </w:t>
      </w:r>
      <w:r>
        <w:rPr>
          <w:rFonts w:hint="eastAsia"/>
          <w:lang w:val="en-US" w:eastAsia="zh-CN"/>
        </w:rPr>
        <w:t>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procedure includes </w:t>
      </w:r>
      <w:r>
        <w:rPr>
          <w:lang w:val="en-US"/>
        </w:rPr>
        <w:t xml:space="preserve">the </w:t>
      </w:r>
      <w:r w:rsidRPr="0005108F">
        <w:rPr>
          <w:lang w:val="en-US"/>
        </w:rPr>
        <w:t xml:space="preserve">RTT measurement and </w:t>
      </w:r>
      <w:r>
        <w:rPr>
          <w:lang w:val="en-US"/>
        </w:rPr>
        <w:t xml:space="preserve">the </w:t>
      </w:r>
      <w:r w:rsidRPr="0005108F">
        <w:rPr>
          <w:lang w:val="en-US"/>
        </w:rPr>
        <w:t>Packet Loss Rate measurement</w:t>
      </w:r>
      <w:r>
        <w:rPr>
          <w:lang w:val="en-US"/>
        </w:rPr>
        <w:t>, which may be initiated by the UE or the UPF(PSA).</w:t>
      </w:r>
    </w:p>
    <w:p w14:paraId="33C5F306" w14:textId="77777777" w:rsidR="00A95CC6" w:rsidRDefault="00A95CC6" w:rsidP="00A95CC6">
      <w:r>
        <w:t xml:space="preserve">PMFP messages are used by the PMF functionality in the UE and the PMF functionality in the UPF (PSA) to perform the access performance measurement procedures, as specified in </w:t>
      </w:r>
      <w:r w:rsidRPr="00441CD0">
        <w:t>3GPP TS 24.193 [59]</w:t>
      </w:r>
      <w:r>
        <w:t>.</w:t>
      </w:r>
    </w:p>
    <w:p w14:paraId="4C08F782" w14:textId="77777777" w:rsidR="00A95CC6" w:rsidRDefault="00A95CC6" w:rsidP="00A95CC6">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w:t>
      </w:r>
      <w:r>
        <w:rPr>
          <w:rFonts w:eastAsia="SimSun"/>
          <w:lang w:val="en-US" w:eastAsia="zh-CN"/>
        </w:rPr>
        <w:t xml:space="preserve"> or a dedicated QoS flow</w:t>
      </w:r>
      <w:r>
        <w:rPr>
          <w:rFonts w:eastAsia="SimSun" w:hint="eastAsia"/>
          <w:lang w:val="en-US" w:eastAsia="zh-CN"/>
        </w:rPr>
        <w:t>,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0F0C1743" w14:textId="77777777" w:rsidR="00A95CC6" w:rsidRDefault="00A95CC6" w:rsidP="00A95CC6">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3DE53DE3" w14:textId="496D3713" w:rsidR="00331E11" w:rsidRDefault="00331E11" w:rsidP="00331E11">
      <w:pPr>
        <w:rPr>
          <w:rFonts w:eastAsia="SimSun"/>
          <w:lang w:val="en-US" w:eastAsia="zh-CN"/>
        </w:rPr>
      </w:pPr>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xml:space="preserve">, and set the source and destination addresses of PMFP messages sent to the UE accordingly, as specified in </w:t>
      </w:r>
      <w:r w:rsidR="00981985">
        <w:rPr>
          <w:rFonts w:eastAsia="SimSun"/>
          <w:lang w:val="en-US" w:eastAsia="zh-CN"/>
        </w:rPr>
        <w:t>clause 5</w:t>
      </w:r>
      <w:r>
        <w:rPr>
          <w:rFonts w:eastAsia="SimSun"/>
          <w:lang w:val="en-US" w:eastAsia="zh-CN"/>
        </w:rPr>
        <w:t>.3</w:t>
      </w:r>
      <w:r>
        <w:rPr>
          <w:rFonts w:eastAsia="SimSun" w:hint="eastAsia"/>
          <w:lang w:val="en-US" w:eastAsia="zh-CN"/>
        </w:rPr>
        <w:t>2</w:t>
      </w:r>
      <w:r>
        <w:rPr>
          <w:rFonts w:eastAsia="SimSun"/>
          <w:lang w:val="en-US" w:eastAsia="zh-CN"/>
        </w:rPr>
        <w:t>.5.1A of 3GPP TS 23.501 [28]</w:t>
      </w:r>
      <w:r>
        <w:rPr>
          <w:rFonts w:eastAsia="SimSun" w:hint="eastAsia"/>
          <w:lang w:val="en-US" w:eastAsia="zh-CN"/>
        </w:rPr>
        <w:t>.</w:t>
      </w:r>
    </w:p>
    <w:p w14:paraId="5DE5216E" w14:textId="56DC2C72" w:rsidR="00A95CC6" w:rsidRPr="00441CD0" w:rsidRDefault="00A1419D" w:rsidP="0011424F">
      <w:r>
        <w:rPr>
          <w:rFonts w:eastAsia="SimSun"/>
          <w:lang w:val="en-US" w:eastAsia="zh-CN"/>
        </w:rPr>
        <w:t>If the Steering mode is set to Load-Balancing and the UE Assistance Indicator is set, when the UPF receives a PMF message with UE Assistance Data (i.e. PMF-UAD message) from the UE, the UPF may apply the split percentages in the UE Assistance Data to all DL traffic for which the SMF has enabled the UE assistan</w:t>
      </w:r>
      <w:r w:rsidRPr="004273E0">
        <w:rPr>
          <w:rFonts w:eastAsia="SimSun"/>
          <w:lang w:val="en-US" w:eastAsia="zh-CN"/>
        </w:rPr>
        <w:t>ce operation</w:t>
      </w:r>
      <w:r>
        <w:rPr>
          <w:rFonts w:eastAsia="SimSun"/>
          <w:lang w:val="en-US" w:eastAsia="zh-CN"/>
        </w:rPr>
        <w:t xml:space="preserve">. Meanwhile, the UPF shall store the original </w:t>
      </w:r>
      <w:r w:rsidRPr="00B440ED">
        <w:rPr>
          <w:rFonts w:eastAsia="SimSun"/>
          <w:lang w:val="en-US" w:eastAsia="zh-CN"/>
        </w:rPr>
        <w:t>split percentage (i.e. the weight included in</w:t>
      </w:r>
      <w:r>
        <w:rPr>
          <w:rFonts w:eastAsia="SimSun"/>
          <w:lang w:val="en-US" w:eastAsia="zh-CN"/>
        </w:rPr>
        <w:t xml:space="preserve"> </w:t>
      </w:r>
      <w:r w:rsidRPr="00B440ED">
        <w:rPr>
          <w:rFonts w:eastAsia="SimSun"/>
          <w:lang w:val="en-US" w:eastAsia="zh-CN"/>
        </w:rPr>
        <w:t>3GPP/</w:t>
      </w:r>
      <w:r>
        <w:rPr>
          <w:rFonts w:eastAsia="SimSun"/>
          <w:lang w:val="en-US" w:eastAsia="zh-CN"/>
        </w:rPr>
        <w:t>N</w:t>
      </w:r>
      <w:r w:rsidRPr="00B440ED">
        <w:rPr>
          <w:rFonts w:eastAsia="SimSun"/>
          <w:lang w:val="en-US" w:eastAsia="zh-CN"/>
        </w:rPr>
        <w:t>on-3</w:t>
      </w:r>
      <w:r>
        <w:rPr>
          <w:rFonts w:eastAsia="SimSun"/>
          <w:lang w:val="en-US" w:eastAsia="zh-CN"/>
        </w:rPr>
        <w:t>GPP</w:t>
      </w:r>
      <w:r w:rsidRPr="00B440ED">
        <w:rPr>
          <w:rFonts w:eastAsia="SimSun"/>
          <w:lang w:val="en-US" w:eastAsia="zh-CN"/>
        </w:rPr>
        <w:t xml:space="preserve"> Access Forwarding Action Information IE in the MAR)</w:t>
      </w:r>
      <w:r>
        <w:rPr>
          <w:rFonts w:ascii="Arial" w:hAnsi="Arial" w:cs="Arial"/>
          <w:color w:val="000000"/>
          <w:sz w:val="21"/>
          <w:szCs w:val="21"/>
        </w:rPr>
        <w:t xml:space="preserve"> </w:t>
      </w:r>
      <w:r>
        <w:rPr>
          <w:rFonts w:eastAsia="SimSun"/>
          <w:lang w:val="en-US" w:eastAsia="zh-CN"/>
        </w:rPr>
        <w:t xml:space="preserve">provisioned by the SMF, </w:t>
      </w:r>
      <w:r w:rsidRPr="00C66C0D">
        <w:rPr>
          <w:rFonts w:eastAsia="SimSun"/>
          <w:lang w:val="en-US" w:eastAsia="zh-CN"/>
        </w:rPr>
        <w:t>and apply th</w:t>
      </w:r>
      <w:r>
        <w:rPr>
          <w:rFonts w:eastAsia="SimSun"/>
          <w:lang w:val="en-US" w:eastAsia="zh-CN"/>
        </w:rPr>
        <w:t>ese</w:t>
      </w:r>
      <w:r w:rsidRPr="00C66C0D">
        <w:rPr>
          <w:rFonts w:eastAsia="SimSun"/>
          <w:lang w:val="en-US" w:eastAsia="zh-CN"/>
        </w:rPr>
        <w:t xml:space="preserve"> when the UE assistance mode is terminated</w:t>
      </w:r>
      <w:r>
        <w:rPr>
          <w:rFonts w:eastAsia="SimSun"/>
          <w:lang w:val="en-US" w:eastAsia="zh-CN"/>
        </w:rPr>
        <w:t>, i.e. when the UPF receives a PMF message indicating the termination of UE assistance mode (i.e. PMF-UAT message).</w:t>
      </w:r>
    </w:p>
    <w:p w14:paraId="14C451C5" w14:textId="77777777" w:rsidR="00EE5860" w:rsidRPr="00441CD0" w:rsidRDefault="00EE5860" w:rsidP="001A3E8D">
      <w:pPr>
        <w:pStyle w:val="Heading2"/>
      </w:pPr>
      <w:bookmarkStart w:id="1845" w:name="_Toc98235632"/>
      <w:r w:rsidRPr="00441CD0">
        <w:t>5.</w:t>
      </w:r>
      <w:r w:rsidRPr="00441CD0">
        <w:rPr>
          <w:lang w:val="en-US"/>
        </w:rPr>
        <w:t>21</w:t>
      </w:r>
      <w:r w:rsidRPr="00441CD0">
        <w:tab/>
        <w:t>UE IP address/prefix Allocation and Release</w:t>
      </w:r>
      <w:bookmarkEnd w:id="1840"/>
      <w:bookmarkEnd w:id="1841"/>
      <w:bookmarkEnd w:id="1842"/>
      <w:bookmarkEnd w:id="1843"/>
      <w:bookmarkEnd w:id="1844"/>
      <w:bookmarkEnd w:id="1845"/>
    </w:p>
    <w:p w14:paraId="4A819C87" w14:textId="77777777" w:rsidR="00EE5860" w:rsidRPr="00441CD0" w:rsidRDefault="00EE5860" w:rsidP="001A3E8D">
      <w:pPr>
        <w:pStyle w:val="Heading3"/>
        <w:rPr>
          <w:lang w:val="en-US"/>
        </w:rPr>
      </w:pPr>
      <w:bookmarkStart w:id="1846" w:name="_Toc36030896"/>
      <w:bookmarkStart w:id="1847" w:name="_Toc36042816"/>
      <w:bookmarkStart w:id="1848" w:name="_Toc44688990"/>
      <w:bookmarkStart w:id="1849" w:name="_Toc44923744"/>
      <w:bookmarkStart w:id="1850" w:name="_Toc51860711"/>
      <w:bookmarkStart w:id="1851" w:name="_Toc57930478"/>
      <w:bookmarkStart w:id="1852" w:name="_Toc57931108"/>
      <w:bookmarkStart w:id="1853" w:name="_Toc98235633"/>
      <w:r w:rsidRPr="00441CD0">
        <w:rPr>
          <w:lang w:val="en-US"/>
        </w:rPr>
        <w:t>5.21.1</w:t>
      </w:r>
      <w:r w:rsidRPr="00441CD0">
        <w:rPr>
          <w:lang w:val="en-US"/>
        </w:rPr>
        <w:tab/>
        <w:t>General</w:t>
      </w:r>
      <w:bookmarkEnd w:id="1846"/>
      <w:bookmarkEnd w:id="1847"/>
      <w:bookmarkEnd w:id="1848"/>
      <w:bookmarkEnd w:id="1849"/>
      <w:bookmarkEnd w:id="1850"/>
      <w:bookmarkEnd w:id="1851"/>
      <w:bookmarkEnd w:id="1852"/>
      <w:bookmarkEnd w:id="1853"/>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lastRenderedPageBreak/>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321E13AA" w:rsidR="00EE586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46E51D60" w14:textId="5EA4C3B0" w:rsidR="00B04444" w:rsidRPr="00441CD0" w:rsidRDefault="00B04444" w:rsidP="00EE5860">
      <w:pPr>
        <w:rPr>
          <w:lang w:val="en-US"/>
        </w:rPr>
      </w:pPr>
      <w:r>
        <w:rPr>
          <w:rFonts w:hint="eastAsia"/>
          <w:lang w:val="en-US" w:eastAsia="zh-CN"/>
        </w:rPr>
        <w:t xml:space="preserve">If </w:t>
      </w:r>
      <w:r>
        <w:rPr>
          <w:lang w:val="en-US" w:eastAsia="zh-CN"/>
        </w:rPr>
        <w:t xml:space="preserve">the </w:t>
      </w:r>
      <w:r>
        <w:rPr>
          <w:rFonts w:hint="eastAsia"/>
          <w:lang w:eastAsia="zh-CN"/>
        </w:rPr>
        <w:t xml:space="preserve">SSET feature </w:t>
      </w:r>
      <w:r>
        <w:t>(see clause 5.22.2)</w:t>
      </w:r>
      <w:r>
        <w:rPr>
          <w:rFonts w:hint="eastAsia"/>
          <w:lang w:eastAsia="zh-CN"/>
        </w:rPr>
        <w:t xml:space="preserve"> </w:t>
      </w:r>
      <w:r>
        <w:rPr>
          <w:lang w:eastAsia="zh-CN"/>
        </w:rPr>
        <w:t>or the</w:t>
      </w:r>
      <w:r>
        <w:rPr>
          <w:rFonts w:hint="eastAsia"/>
          <w:lang w:eastAsia="zh-CN"/>
        </w:rPr>
        <w:t xml:space="preserve"> MPAS feature </w:t>
      </w:r>
      <w:r>
        <w:t>(see clause 5.22.3)</w:t>
      </w:r>
      <w:r>
        <w:rPr>
          <w:rFonts w:hint="eastAsia"/>
          <w:lang w:eastAsia="zh-CN"/>
        </w:rPr>
        <w:t xml:space="preserve"> is supported, the SMFs in </w:t>
      </w:r>
      <w:r>
        <w:rPr>
          <w:lang w:eastAsia="zh-CN"/>
        </w:rPr>
        <w:t xml:space="preserve">an </w:t>
      </w:r>
      <w:r>
        <w:rPr>
          <w:rFonts w:hint="eastAsia"/>
          <w:lang w:eastAsia="zh-CN"/>
        </w:rPr>
        <w:t xml:space="preserve">SMF set may decide that the CP function should allocate the UE IP address or prefix. In such </w:t>
      </w:r>
      <w:r>
        <w:rPr>
          <w:lang w:eastAsia="zh-CN"/>
        </w:rPr>
        <w:t xml:space="preserve">a </w:t>
      </w:r>
      <w:r>
        <w:rPr>
          <w:rFonts w:hint="eastAsia"/>
          <w:lang w:eastAsia="zh-CN"/>
        </w:rPr>
        <w:t xml:space="preserve">case, the SMFs in </w:t>
      </w:r>
      <w:r>
        <w:rPr>
          <w:lang w:eastAsia="zh-CN"/>
        </w:rPr>
        <w:t xml:space="preserve">the </w:t>
      </w:r>
      <w:r>
        <w:rPr>
          <w:rFonts w:hint="eastAsia"/>
          <w:lang w:eastAsia="zh-CN"/>
        </w:rPr>
        <w:t xml:space="preserve">SMF set </w:t>
      </w:r>
      <w:r>
        <w:rPr>
          <w:lang w:eastAsia="zh-CN"/>
        </w:rPr>
        <w:t>may</w:t>
      </w:r>
      <w:r>
        <w:rPr>
          <w:rFonts w:hint="eastAsia"/>
          <w:lang w:eastAsia="zh-CN"/>
        </w:rPr>
        <w:t xml:space="preserve"> query </w:t>
      </w:r>
      <w:r>
        <w:rPr>
          <w:lang w:eastAsia="zh-CN"/>
        </w:rPr>
        <w:t xml:space="preserve">a </w:t>
      </w:r>
      <w:r>
        <w:rPr>
          <w:rFonts w:hint="eastAsia"/>
          <w:lang w:eastAsia="zh-CN"/>
        </w:rPr>
        <w:t>DHCP or AAA server for UE IP address or prefix allocation</w:t>
      </w:r>
      <w:r>
        <w:rPr>
          <w:lang w:eastAsia="zh-CN"/>
        </w:rPr>
        <w:t xml:space="preserve"> as specified in clause 5.21.2.2</w:t>
      </w:r>
      <w:r>
        <w:rPr>
          <w:rFonts w:hint="eastAsia"/>
          <w:lang w:eastAsia="zh-CN"/>
        </w:rPr>
        <w:t>.</w:t>
      </w:r>
    </w:p>
    <w:p w14:paraId="5B4E8246" w14:textId="77777777" w:rsidR="00EE5860" w:rsidRPr="00441CD0" w:rsidRDefault="00EE5860" w:rsidP="001A3E8D">
      <w:pPr>
        <w:pStyle w:val="Heading3"/>
        <w:rPr>
          <w:lang w:val="en-US"/>
        </w:rPr>
      </w:pPr>
      <w:bookmarkStart w:id="1854" w:name="_Toc19717145"/>
      <w:bookmarkStart w:id="1855" w:name="_Toc27490618"/>
      <w:bookmarkStart w:id="1856" w:name="_Toc27556911"/>
      <w:bookmarkStart w:id="1857" w:name="_Toc27723828"/>
      <w:bookmarkStart w:id="1858" w:name="_Toc36030897"/>
      <w:bookmarkStart w:id="1859" w:name="_Toc36042817"/>
      <w:bookmarkStart w:id="1860" w:name="_Toc36814141"/>
      <w:bookmarkStart w:id="1861" w:name="_Toc44688991"/>
      <w:bookmarkStart w:id="1862" w:name="_Toc44923745"/>
      <w:bookmarkStart w:id="1863" w:name="_Toc51860712"/>
      <w:bookmarkStart w:id="1864" w:name="_Toc57930479"/>
      <w:bookmarkStart w:id="1865" w:name="_Toc57931109"/>
      <w:bookmarkStart w:id="1866" w:name="_Toc98235634"/>
      <w:r w:rsidRPr="00441CD0">
        <w:rPr>
          <w:lang w:val="en-US"/>
        </w:rPr>
        <w:t>5.21.2</w:t>
      </w:r>
      <w:r w:rsidRPr="00441CD0">
        <w:rPr>
          <w:lang w:val="en-US"/>
        </w:rPr>
        <w:tab/>
        <w:t>UE IP address/prefix allocation in the CP function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03F28BC" w14:textId="77777777" w:rsidR="00B04444" w:rsidRDefault="00B04444" w:rsidP="001A3E8D">
      <w:pPr>
        <w:pStyle w:val="Heading4"/>
        <w:rPr>
          <w:lang w:val="en-US" w:eastAsia="zh-CN"/>
        </w:rPr>
      </w:pPr>
      <w:bookmarkStart w:id="1867" w:name="_Toc98235635"/>
      <w:r>
        <w:rPr>
          <w:rFonts w:hint="eastAsia"/>
          <w:lang w:val="en-US" w:eastAsia="zh-CN"/>
        </w:rPr>
        <w:t>5.21.2.1</w:t>
      </w:r>
      <w:r>
        <w:rPr>
          <w:rFonts w:hint="eastAsia"/>
          <w:lang w:val="en-US" w:eastAsia="zh-CN"/>
        </w:rPr>
        <w:tab/>
        <w:t>General</w:t>
      </w:r>
      <w:bookmarkEnd w:id="1867"/>
    </w:p>
    <w:p w14:paraId="6DE8A845" w14:textId="4E9221E0" w:rsidR="00EE586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22349B0" w14:textId="77777777" w:rsidR="00B04444" w:rsidRDefault="00B04444" w:rsidP="001A3E8D">
      <w:pPr>
        <w:pStyle w:val="Heading4"/>
        <w:rPr>
          <w:lang w:val="en-US" w:eastAsia="zh-CN"/>
        </w:rPr>
      </w:pPr>
      <w:bookmarkStart w:id="1868" w:name="_Toc98235636"/>
      <w:r>
        <w:rPr>
          <w:rFonts w:hint="eastAsia"/>
          <w:lang w:val="en-US" w:eastAsia="zh-CN"/>
        </w:rPr>
        <w:t>5.21.2.2</w:t>
      </w:r>
      <w:r>
        <w:rPr>
          <w:rFonts w:hint="eastAsia"/>
          <w:lang w:val="en-US" w:eastAsia="zh-CN"/>
        </w:rPr>
        <w:tab/>
        <w:t>UE IP Address/prefix allocation using DHCP or AAA server</w:t>
      </w:r>
      <w:bookmarkEnd w:id="1868"/>
    </w:p>
    <w:p w14:paraId="6ECEA73F" w14:textId="77777777" w:rsidR="00B04444" w:rsidRDefault="00B04444" w:rsidP="00B04444">
      <w:pPr>
        <w:rPr>
          <w:noProof/>
        </w:rPr>
      </w:pPr>
      <w:r>
        <w:rPr>
          <w:rFonts w:hint="eastAsia"/>
          <w:lang w:eastAsia="zh-CN"/>
        </w:rPr>
        <w:t xml:space="preserve">When performing the UE IP address allocation by </w:t>
      </w:r>
      <w:r>
        <w:rPr>
          <w:lang w:eastAsia="zh-CN"/>
        </w:rPr>
        <w:t xml:space="preserve">an </w:t>
      </w:r>
      <w:r>
        <w:rPr>
          <w:rFonts w:hint="eastAsia"/>
          <w:lang w:eastAsia="zh-CN"/>
        </w:rPr>
        <w:t xml:space="preserve">SMF set, the SMFs in </w:t>
      </w:r>
      <w:r>
        <w:rPr>
          <w:lang w:eastAsia="zh-CN"/>
        </w:rPr>
        <w:t xml:space="preserve">the </w:t>
      </w:r>
      <w:r>
        <w:rPr>
          <w:rFonts w:hint="eastAsia"/>
          <w:lang w:eastAsia="zh-CN"/>
        </w:rPr>
        <w:t xml:space="preserve">SMF set </w:t>
      </w:r>
      <w:r>
        <w:rPr>
          <w:lang w:eastAsia="zh-CN"/>
        </w:rPr>
        <w:t>may</w:t>
      </w:r>
      <w:r>
        <w:rPr>
          <w:rFonts w:hint="eastAsia"/>
          <w:lang w:eastAsia="zh-CN"/>
        </w:rPr>
        <w:t xml:space="preserve"> be configured to use DHCP or AAA server to allocate the UE IP address/prefix </w:t>
      </w:r>
      <w:r>
        <w:rPr>
          <w:lang w:eastAsia="zh-CN"/>
        </w:rPr>
        <w:t>as</w:t>
      </w:r>
      <w:r>
        <w:rPr>
          <w:rFonts w:hint="eastAsia"/>
          <w:lang w:eastAsia="zh-CN"/>
        </w:rPr>
        <w:t xml:space="preserve"> </w:t>
      </w:r>
      <w:r>
        <w:rPr>
          <w:lang w:eastAsia="zh-CN"/>
        </w:rPr>
        <w:t xml:space="preserve">specified </w:t>
      </w:r>
      <w:r w:rsidRPr="00EF47CC">
        <w:rPr>
          <w:lang w:eastAsia="zh-CN"/>
        </w:rPr>
        <w:t>in clause 10 of 3GPP TS 29.561 [</w:t>
      </w:r>
      <w:r w:rsidRPr="00EF47CC">
        <w:rPr>
          <w:rFonts w:hint="eastAsia"/>
          <w:lang w:eastAsia="zh-CN"/>
        </w:rPr>
        <w:t>49</w:t>
      </w:r>
      <w:r w:rsidRPr="00EF47CC">
        <w:rPr>
          <w:lang w:eastAsia="zh-CN"/>
        </w:rPr>
        <w:t>]</w:t>
      </w:r>
      <w:r w:rsidRPr="00EF47CC">
        <w:rPr>
          <w:rFonts w:hint="eastAsia"/>
          <w:lang w:eastAsia="zh-CN"/>
        </w:rPr>
        <w:t xml:space="preserve"> </w:t>
      </w:r>
      <w:r>
        <w:rPr>
          <w:rFonts w:hint="eastAsia"/>
          <w:lang w:eastAsia="zh-CN"/>
        </w:rPr>
        <w:t>and</w:t>
      </w:r>
      <w:r w:rsidRPr="00EF47CC">
        <w:t xml:space="preserve"> clauses 11 and clauses 12 of </w:t>
      </w:r>
      <w:r w:rsidRPr="00EF47CC">
        <w:rPr>
          <w:lang w:eastAsia="zh-CN"/>
        </w:rPr>
        <w:t>3GPP TS 29.561 [</w:t>
      </w:r>
      <w:r w:rsidRPr="00EF47CC">
        <w:rPr>
          <w:rFonts w:hint="eastAsia"/>
          <w:lang w:eastAsia="zh-CN"/>
        </w:rPr>
        <w:t>49</w:t>
      </w:r>
      <w:r w:rsidRPr="00EF47CC">
        <w:rPr>
          <w:lang w:eastAsia="zh-CN"/>
        </w:rPr>
        <w:t>]</w:t>
      </w:r>
      <w:r>
        <w:rPr>
          <w:lang w:eastAsia="zh-CN"/>
        </w:rPr>
        <w:t xml:space="preserve">, </w:t>
      </w:r>
      <w:r>
        <w:rPr>
          <w:noProof/>
        </w:rPr>
        <w:t xml:space="preserve">with the following </w:t>
      </w:r>
      <w:r>
        <w:rPr>
          <w:rFonts w:hint="eastAsia"/>
          <w:noProof/>
          <w:lang w:eastAsia="zh-CN"/>
        </w:rPr>
        <w:t>additions</w:t>
      </w:r>
      <w:r>
        <w:rPr>
          <w:noProof/>
        </w:rPr>
        <w:t>:</w:t>
      </w:r>
    </w:p>
    <w:p w14:paraId="08F31294" w14:textId="77777777" w:rsidR="00B04444" w:rsidRDefault="00B04444" w:rsidP="00B04444">
      <w:pPr>
        <w:pStyle w:val="B1"/>
        <w:rPr>
          <w:lang w:eastAsia="zh-CN"/>
        </w:rPr>
      </w:pPr>
      <w:r>
        <w:rPr>
          <w:lang w:eastAsia="zh-CN"/>
        </w:rPr>
        <w:t>-</w:t>
      </w:r>
      <w:r>
        <w:rPr>
          <w:lang w:eastAsia="zh-CN"/>
        </w:rPr>
        <w:tab/>
        <w:t xml:space="preserve">one (or more) DHCPv4 or DHCPv6 server </w:t>
      </w:r>
      <w:r>
        <w:rPr>
          <w:rFonts w:hint="eastAsia"/>
          <w:lang w:eastAsia="zh-CN"/>
        </w:rPr>
        <w:t xml:space="preserve">or one (or more) AAA server may be </w:t>
      </w:r>
      <w:r>
        <w:rPr>
          <w:lang w:eastAsia="zh-CN"/>
        </w:rPr>
        <w:t>deployed within the 5GC</w:t>
      </w:r>
      <w:r>
        <w:rPr>
          <w:rFonts w:hint="eastAsia"/>
          <w:lang w:eastAsia="zh-CN"/>
        </w:rPr>
        <w:t xml:space="preserve"> </w:t>
      </w:r>
      <w:r>
        <w:rPr>
          <w:lang w:eastAsia="zh-CN"/>
        </w:rPr>
        <w:t>for resiliency;</w:t>
      </w:r>
    </w:p>
    <w:p w14:paraId="4791747B" w14:textId="77777777" w:rsidR="009F7A3F" w:rsidRDefault="00B04444" w:rsidP="00B04444">
      <w:pPr>
        <w:pStyle w:val="B1"/>
        <w:rPr>
          <w:lang w:eastAsia="zh-CN"/>
        </w:rPr>
      </w:pPr>
      <w:r>
        <w:rPr>
          <w:lang w:eastAsia="zh-CN"/>
        </w:rPr>
        <w:t>-</w:t>
      </w:r>
      <w:r>
        <w:rPr>
          <w:lang w:eastAsia="zh-CN"/>
        </w:rPr>
        <w:tab/>
        <w:t xml:space="preserve">different SMFs of an SMF set may request, renew and release the IP address assigned to </w:t>
      </w:r>
      <w:r>
        <w:rPr>
          <w:rFonts w:hint="eastAsia"/>
          <w:lang w:eastAsia="zh-CN"/>
        </w:rPr>
        <w:t xml:space="preserve">a </w:t>
      </w:r>
      <w:r>
        <w:rPr>
          <w:lang w:eastAsia="zh-CN"/>
        </w:rPr>
        <w:t>given PDU session, e.g. when the PDU session is taken over by a different SMF during the lifetime of the PDU session.</w:t>
      </w:r>
    </w:p>
    <w:p w14:paraId="0BAD0DD2" w14:textId="322E5B11" w:rsidR="00B04444" w:rsidRDefault="00B04444" w:rsidP="00B04444">
      <w:pPr>
        <w:rPr>
          <w:noProof/>
          <w:lang w:eastAsia="zh-CN"/>
        </w:rPr>
      </w:pPr>
      <w:r>
        <w:rPr>
          <w:noProof/>
        </w:rPr>
        <w:t>The lease time assigned by the DHCP</w:t>
      </w:r>
      <w:r>
        <w:rPr>
          <w:rFonts w:hint="eastAsia"/>
          <w:noProof/>
          <w:lang w:eastAsia="zh-CN"/>
        </w:rPr>
        <w:t xml:space="preserve"> or AAA</w:t>
      </w:r>
      <w:r>
        <w:rPr>
          <w:noProof/>
        </w:rPr>
        <w:t xml:space="preserve"> server for IP addresses may be set by the operator to a long time to minimize the need for IP address renewal. When the lease time is approaching expiry, the SMF should request the DHCP server to renew the IP address (keeping the IP address unchanged)</w:t>
      </w:r>
      <w:r>
        <w:rPr>
          <w:rFonts w:hint="eastAsia"/>
          <w:noProof/>
          <w:lang w:eastAsia="zh-CN"/>
        </w:rPr>
        <w:t xml:space="preserve"> or </w:t>
      </w:r>
      <w:r w:rsidRPr="00824303">
        <w:rPr>
          <w:noProof/>
          <w:lang w:eastAsia="zh-CN"/>
        </w:rPr>
        <w:t>the SMF should initiate a AAA re-authorization to renew the IP address (keeping the IP address unchanged</w:t>
      </w:r>
      <w:r>
        <w:rPr>
          <w:noProof/>
          <w:lang w:eastAsia="zh-CN"/>
        </w:rPr>
        <w:t>)</w:t>
      </w:r>
      <w:r w:rsidRPr="00824303">
        <w:rPr>
          <w:noProof/>
          <w:lang w:eastAsia="zh-CN"/>
        </w:rPr>
        <w:t>.</w:t>
      </w:r>
    </w:p>
    <w:p w14:paraId="572A704E" w14:textId="6B7553DB" w:rsidR="00B04444" w:rsidRPr="004D5644" w:rsidRDefault="00B04444" w:rsidP="004D5644">
      <w:pPr>
        <w:pStyle w:val="NO"/>
        <w:rPr>
          <w:noProof/>
          <w:lang w:eastAsia="zh-CN"/>
        </w:rPr>
      </w:pPr>
      <w:r>
        <w:rPr>
          <w:noProof/>
        </w:rPr>
        <w:t>NOTE:</w:t>
      </w:r>
      <w:r>
        <w:rPr>
          <w:noProof/>
        </w:rPr>
        <w:tab/>
        <w:t>The lease time is stored in the PDU session context</w:t>
      </w:r>
      <w:r>
        <w:rPr>
          <w:rFonts w:hint="eastAsia"/>
          <w:noProof/>
          <w:lang w:eastAsia="zh-CN"/>
        </w:rPr>
        <w:t xml:space="preserve"> </w:t>
      </w:r>
      <w:r>
        <w:rPr>
          <w:noProof/>
          <w:lang w:eastAsia="zh-CN"/>
        </w:rPr>
        <w:t>(</w:t>
      </w:r>
      <w:r>
        <w:rPr>
          <w:rFonts w:hint="eastAsia"/>
          <w:noProof/>
          <w:lang w:eastAsia="zh-CN"/>
        </w:rPr>
        <w:t xml:space="preserve">which </w:t>
      </w:r>
      <w:r>
        <w:rPr>
          <w:noProof/>
          <w:lang w:eastAsia="zh-CN"/>
        </w:rPr>
        <w:t>is</w:t>
      </w:r>
      <w:r>
        <w:rPr>
          <w:rFonts w:hint="eastAsia"/>
          <w:noProof/>
          <w:lang w:eastAsia="zh-CN"/>
        </w:rPr>
        <w:t xml:space="preserve"> shared by the </w:t>
      </w:r>
      <w:r>
        <w:rPr>
          <w:noProof/>
        </w:rPr>
        <w:t xml:space="preserve">SMFs </w:t>
      </w:r>
      <w:r>
        <w:rPr>
          <w:noProof/>
          <w:lang w:eastAsia="zh-CN"/>
        </w:rPr>
        <w:t>of the</w:t>
      </w:r>
      <w:r>
        <w:rPr>
          <w:noProof/>
        </w:rPr>
        <w:t xml:space="preserve"> SMF set)</w:t>
      </w:r>
      <w:r>
        <w:rPr>
          <w:rFonts w:hint="eastAsia"/>
          <w:noProof/>
          <w:lang w:eastAsia="zh-CN"/>
        </w:rPr>
        <w:t>.</w:t>
      </w:r>
      <w:r>
        <w:rPr>
          <w:noProof/>
        </w:rPr>
        <w:t xml:space="preserve"> So any SMF </w:t>
      </w:r>
      <w:r>
        <w:rPr>
          <w:rFonts w:hint="eastAsia"/>
          <w:noProof/>
          <w:lang w:eastAsia="zh-CN"/>
        </w:rPr>
        <w:t xml:space="preserve">in </w:t>
      </w:r>
      <w:r>
        <w:rPr>
          <w:noProof/>
          <w:lang w:eastAsia="zh-CN"/>
        </w:rPr>
        <w:t xml:space="preserve">the </w:t>
      </w:r>
      <w:r>
        <w:rPr>
          <w:rFonts w:hint="eastAsia"/>
          <w:noProof/>
          <w:lang w:eastAsia="zh-CN"/>
        </w:rPr>
        <w:t xml:space="preserve">SMF set </w:t>
      </w:r>
      <w:r>
        <w:rPr>
          <w:noProof/>
        </w:rPr>
        <w:t>tak</w:t>
      </w:r>
      <w:r>
        <w:rPr>
          <w:rFonts w:hint="eastAsia"/>
          <w:noProof/>
          <w:lang w:eastAsia="zh-CN"/>
        </w:rPr>
        <w:t>ing</w:t>
      </w:r>
      <w:r>
        <w:rPr>
          <w:noProof/>
        </w:rPr>
        <w:t xml:space="preserve"> over the control of the PDU session </w:t>
      </w:r>
      <w:r>
        <w:rPr>
          <w:rFonts w:hint="eastAsia"/>
          <w:noProof/>
          <w:lang w:eastAsia="zh-CN"/>
        </w:rPr>
        <w:t>can</w:t>
      </w:r>
      <w:r>
        <w:rPr>
          <w:noProof/>
        </w:rPr>
        <w:t xml:space="preserve"> determine whether the lease time is approaching expiry.</w:t>
      </w:r>
    </w:p>
    <w:p w14:paraId="118C4E0A" w14:textId="77777777" w:rsidR="00EE5860" w:rsidRDefault="00EE5860" w:rsidP="001A3E8D">
      <w:pPr>
        <w:pStyle w:val="Heading3"/>
        <w:rPr>
          <w:lang w:val="en-US"/>
        </w:rPr>
      </w:pPr>
      <w:bookmarkStart w:id="1869" w:name="_Toc19717146"/>
      <w:bookmarkStart w:id="1870" w:name="_Toc27490619"/>
      <w:bookmarkStart w:id="1871" w:name="_Toc27556912"/>
      <w:bookmarkStart w:id="1872" w:name="_Toc27723829"/>
      <w:bookmarkStart w:id="1873" w:name="_Toc36030898"/>
      <w:bookmarkStart w:id="1874" w:name="_Toc36042818"/>
      <w:bookmarkStart w:id="1875" w:name="_Toc36814142"/>
      <w:bookmarkStart w:id="1876" w:name="_Toc44688992"/>
      <w:bookmarkStart w:id="1877" w:name="_Toc44923746"/>
      <w:bookmarkStart w:id="1878" w:name="_Toc51860713"/>
      <w:bookmarkStart w:id="1879" w:name="_Toc57930480"/>
      <w:bookmarkStart w:id="1880" w:name="_Toc57931110"/>
      <w:bookmarkStart w:id="1881" w:name="_Toc98235637"/>
      <w:r w:rsidRPr="00441CD0">
        <w:rPr>
          <w:lang w:val="en-US"/>
        </w:rPr>
        <w:lastRenderedPageBreak/>
        <w:t>5.21.3</w:t>
      </w:r>
      <w:r w:rsidRPr="00441CD0">
        <w:rPr>
          <w:lang w:val="en-US"/>
        </w:rPr>
        <w:tab/>
        <w:t>UE IP address/prefix allocation in the UP function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4E9A898F" w14:textId="77777777" w:rsidR="00EE5860" w:rsidRPr="004C0E0C" w:rsidRDefault="00EE5860" w:rsidP="001A3E8D">
      <w:pPr>
        <w:pStyle w:val="Heading4"/>
        <w:rPr>
          <w:lang w:val="en-US"/>
        </w:rPr>
      </w:pPr>
      <w:bookmarkStart w:id="1882" w:name="_Toc51860714"/>
      <w:bookmarkStart w:id="1883" w:name="_Toc57930481"/>
      <w:bookmarkStart w:id="1884" w:name="_Toc57931111"/>
      <w:bookmarkStart w:id="1885" w:name="_Toc98235638"/>
      <w:r>
        <w:rPr>
          <w:lang w:val="en-US"/>
        </w:rPr>
        <w:t>5.21.3.1</w:t>
      </w:r>
      <w:r>
        <w:rPr>
          <w:lang w:val="en-US"/>
        </w:rPr>
        <w:tab/>
        <w:t>General</w:t>
      </w:r>
      <w:bookmarkEnd w:id="1882"/>
      <w:bookmarkEnd w:id="1883"/>
      <w:bookmarkEnd w:id="1884"/>
      <w:bookmarkEnd w:id="1885"/>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886" w:name="_Toc51860715"/>
      <w:bookmarkStart w:id="1887" w:name="_Toc57930482"/>
      <w:bookmarkStart w:id="1888" w:name="_Toc57931112"/>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r>
        <w:rPr>
          <w:lang w:val="en-US"/>
        </w:rPr>
        <w:t>NOTE 1:</w:t>
      </w:r>
      <w:r>
        <w:rPr>
          <w:lang w:val="en-US"/>
        </w:rPr>
        <w:tab/>
        <w:t>When the CP function requests additional UE IP Address in the Update PDR or Update Traffic Endpoint IE, it needs not include any existing UE IP Address(es).</w:t>
      </w:r>
    </w:p>
    <w:p w14:paraId="17AB96A7" w14:textId="77777777" w:rsidR="000C2907" w:rsidRDefault="000C2907" w:rsidP="000C2907">
      <w:pPr>
        <w:rPr>
          <w:lang w:val="en-US"/>
        </w:rPr>
      </w:pPr>
      <w:r w:rsidRPr="00D05BBD">
        <w:rPr>
          <w:lang w:val="en-US"/>
        </w:rPr>
        <w:t xml:space="preserve">If the UP Function supports the "Per Slice UP Resource management" feature and if the feature is </w:t>
      </w:r>
      <w:r>
        <w:rPr>
          <w:lang w:val="en-US"/>
        </w:rPr>
        <w:t>enabled in the UP Function, the UP Function shall take the S-NSSAI associated with the PFCP session into account when allocating UE IP address, together with other information present (e.g. Network Instance, UE IP address Pool Identity)</w:t>
      </w:r>
      <w:r w:rsidRPr="00441CD0">
        <w:rPr>
          <w:lang w:val="en-US"/>
        </w:rPr>
        <w:t>.</w:t>
      </w:r>
    </w:p>
    <w:p w14:paraId="5CAC6536" w14:textId="77777777" w:rsidR="00EE5860" w:rsidRDefault="00EE5860" w:rsidP="001A3E8D">
      <w:pPr>
        <w:pStyle w:val="Heading4"/>
        <w:rPr>
          <w:lang w:val="en-US"/>
        </w:rPr>
      </w:pPr>
      <w:bookmarkStart w:id="1889" w:name="_Toc98235639"/>
      <w:r w:rsidRPr="00441CD0">
        <w:rPr>
          <w:lang w:val="en-US"/>
        </w:rPr>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886"/>
      <w:bookmarkEnd w:id="1887"/>
      <w:bookmarkEnd w:id="1888"/>
      <w:bookmarkEnd w:id="1889"/>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11640B2E"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w:t>
      </w:r>
      <w:r w:rsidR="000C2907" w:rsidRPr="00D05BBD">
        <w:rPr>
          <w:lang w:val="en-US"/>
        </w:rPr>
        <w:t xml:space="preserve">If the UP Function supports the "Per Slice UP Resource management" feature and if the feature is </w:t>
      </w:r>
      <w:r w:rsidR="000C2907">
        <w:rPr>
          <w:lang w:val="en-US"/>
        </w:rPr>
        <w:t xml:space="preserve">enabled in the UP Function, the UP Function shall additionally indicate the S-NSSAI associated with the UE IP address usage information. </w:t>
      </w:r>
      <w:r>
        <w:t xml:space="preserve">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w:t>
      </w:r>
      <w:r>
        <w:lastRenderedPageBreak/>
        <w:t xml:space="preserve">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1A3E8D">
      <w:pPr>
        <w:pStyle w:val="Heading2"/>
        <w:rPr>
          <w:lang w:val="x-none"/>
        </w:rPr>
      </w:pPr>
      <w:bookmarkStart w:id="1890" w:name="_Toc19717147"/>
      <w:bookmarkStart w:id="1891" w:name="_Toc27490620"/>
      <w:bookmarkStart w:id="1892" w:name="_Toc27556913"/>
      <w:bookmarkStart w:id="1893" w:name="_Toc27723830"/>
      <w:bookmarkStart w:id="1894" w:name="_Toc36030899"/>
      <w:bookmarkStart w:id="1895" w:name="_Toc36042819"/>
      <w:bookmarkStart w:id="1896" w:name="_Toc36814143"/>
      <w:bookmarkStart w:id="1897" w:name="_Toc44688993"/>
      <w:bookmarkStart w:id="1898" w:name="_Toc44923747"/>
      <w:bookmarkStart w:id="1899" w:name="_Toc51860716"/>
      <w:bookmarkStart w:id="1900" w:name="_Toc57930483"/>
      <w:bookmarkStart w:id="1901" w:name="_Toc57931113"/>
      <w:bookmarkStart w:id="1902" w:name="_Toc98235640"/>
      <w:r w:rsidRPr="00441CD0">
        <w:t>5.</w:t>
      </w:r>
      <w:r w:rsidRPr="00441CD0">
        <w:rPr>
          <w:lang w:val="en-US"/>
        </w:rPr>
        <w:t>22</w:t>
      </w:r>
      <w:r w:rsidRPr="00441CD0">
        <w:tab/>
        <w:t>PFCP sessions successively controlled by different SMFs of an SMF set (for 5GC)</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51A64172" w14:textId="77777777" w:rsidR="00EE5860" w:rsidRPr="00441CD0" w:rsidRDefault="00EE5860" w:rsidP="001A3E8D">
      <w:pPr>
        <w:pStyle w:val="Heading3"/>
      </w:pPr>
      <w:bookmarkStart w:id="1903" w:name="_Toc19717148"/>
      <w:bookmarkStart w:id="1904" w:name="_Toc27490621"/>
      <w:bookmarkStart w:id="1905" w:name="_Toc27556914"/>
      <w:bookmarkStart w:id="1906" w:name="_Toc27723831"/>
      <w:bookmarkStart w:id="1907" w:name="_Toc36030900"/>
      <w:bookmarkStart w:id="1908" w:name="_Toc36042820"/>
      <w:bookmarkStart w:id="1909" w:name="_Toc36814144"/>
      <w:bookmarkStart w:id="1910" w:name="_Toc44688994"/>
      <w:bookmarkStart w:id="1911" w:name="_Toc44923748"/>
      <w:bookmarkStart w:id="1912" w:name="_Toc51860717"/>
      <w:bookmarkStart w:id="1913" w:name="_Toc57930484"/>
      <w:bookmarkStart w:id="1914" w:name="_Toc57931114"/>
      <w:bookmarkStart w:id="1915" w:name="_Toc98235641"/>
      <w:r w:rsidRPr="00441CD0">
        <w:t>5.22.1</w:t>
      </w:r>
      <w:r w:rsidRPr="00441CD0">
        <w:tab/>
        <w:t>General</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7229A461" w14:textId="25146E67" w:rsidR="00EE5860" w:rsidRPr="005B42BD" w:rsidRDefault="00EE5860" w:rsidP="00EE5860">
      <w:r w:rsidRPr="00441CD0">
        <w:t>A PFCP session may be controlled by different SMFs of an SMF Set using either one PFCP association per SMF Set and UP</w:t>
      </w:r>
      <w:r w:rsidRPr="005B42BD">
        <w:t xml:space="preserve">F as described in clause 5.22.2 (called SSET feature), or with each SMF of the SMF set establishing its own PFCP association with the UPF as described in </w:t>
      </w:r>
      <w:r w:rsidR="00415C19" w:rsidRPr="005B42BD">
        <w:t>clause 5</w:t>
      </w:r>
      <w:r w:rsidRPr="005B42BD">
        <w:t>.22.3 (called MPAS feature).</w:t>
      </w:r>
    </w:p>
    <w:p w14:paraId="429401A4" w14:textId="07DD3743" w:rsidR="00EE5860" w:rsidRPr="005B42BD" w:rsidRDefault="00EE5860" w:rsidP="00EE5860">
      <w:r w:rsidRPr="005B42BD">
        <w:t>A UPF complying with this version of the specification and that supports being controlled by an SMF set shall support the procedures specified in clauses 5.22.3 (i.e. MPAS feature) and may support the procedures specified in clause 5.22.2 (i.e. SSET feature).</w:t>
      </w:r>
    </w:p>
    <w:p w14:paraId="4C9DC1CE" w14:textId="174A1F3B" w:rsidR="00D91F01" w:rsidRPr="005B42BD" w:rsidRDefault="00D91F01" w:rsidP="00EE5860">
      <w:r w:rsidRPr="005B42BD">
        <w:t xml:space="preserve">The requirements specified in this clause </w:t>
      </w:r>
      <w:r w:rsidRPr="005B42BD">
        <w:rPr>
          <w:lang w:val="en-US"/>
        </w:rPr>
        <w:t xml:space="preserve">for the UPF, SMF and SMF set </w:t>
      </w:r>
      <w:r w:rsidRPr="005B42BD">
        <w:t>shall also apply to combined PGW-U/UPF, combined PGW-C/SMF and combined PGW-C/SMF Set respectively.</w:t>
      </w:r>
    </w:p>
    <w:p w14:paraId="119CC6B8" w14:textId="23471C0C" w:rsidR="006F4038" w:rsidRPr="005B42BD" w:rsidRDefault="006F4038" w:rsidP="00EE5860">
      <w:r w:rsidRPr="005B42BD">
        <w:t xml:space="preserve">An SMF supporting the SSET feature or the MAPS feature shall be ready to take over the control of </w:t>
      </w:r>
      <w:r w:rsidRPr="005B42BD">
        <w:rPr>
          <w:rFonts w:hint="eastAsia"/>
          <w:lang w:eastAsia="zh-CN"/>
        </w:rPr>
        <w:t>a</w:t>
      </w:r>
      <w:r w:rsidRPr="005B42BD">
        <w:t xml:space="preserve"> PFCP session from another SMF within the same SMF SET, upon receiving a request from a UPF requiring an SMF change, if possible.</w:t>
      </w:r>
    </w:p>
    <w:p w14:paraId="430FD9B4" w14:textId="77777777" w:rsidR="00EE5860" w:rsidRPr="00441CD0" w:rsidRDefault="00EE5860" w:rsidP="001A3E8D">
      <w:pPr>
        <w:pStyle w:val="Heading3"/>
      </w:pPr>
      <w:bookmarkStart w:id="1916" w:name="_Toc19717149"/>
      <w:bookmarkStart w:id="1917" w:name="_Toc27490622"/>
      <w:bookmarkStart w:id="1918" w:name="_Toc27556915"/>
      <w:bookmarkStart w:id="1919" w:name="_Toc27723832"/>
      <w:bookmarkStart w:id="1920" w:name="_Toc36030901"/>
      <w:bookmarkStart w:id="1921" w:name="_Toc36042821"/>
      <w:bookmarkStart w:id="1922" w:name="_Toc36814145"/>
      <w:bookmarkStart w:id="1923" w:name="_Toc44688995"/>
      <w:bookmarkStart w:id="1924" w:name="_Toc44923749"/>
      <w:bookmarkStart w:id="1925" w:name="_Toc51860718"/>
      <w:bookmarkStart w:id="1926" w:name="_Toc57930485"/>
      <w:bookmarkStart w:id="1927" w:name="_Toc57931115"/>
      <w:bookmarkStart w:id="1928" w:name="_Toc98235642"/>
      <w:r w:rsidRPr="00441CD0">
        <w:t>5.22.2</w:t>
      </w:r>
      <w:r w:rsidRPr="00441CD0">
        <w:tab/>
        <w:t>With one PFCP association per SMF Set and UPF</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78480C52" w:rsidR="00EE5860" w:rsidRPr="00441CD0" w:rsidRDefault="00EE5860" w:rsidP="00EE5860">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w:t>
      </w:r>
      <w:r w:rsidR="00415C19" w:rsidRPr="00441CD0">
        <w:t>clause</w:t>
      </w:r>
      <w:r w:rsidR="00415C19">
        <w:t> </w:t>
      </w:r>
      <w:r w:rsidR="00415C19" w:rsidRPr="00441CD0">
        <w:t>8</w:t>
      </w:r>
      <w:r w:rsidRPr="00441CD0">
        <w:t xml:space="preserve">.2.58); this indicates to the UPF that the PFCP sessions established with this PFCP association can be successively controlled by different SMFs of an SMF set according to the procedure defined in this clause. </w:t>
      </w:r>
      <w:r w:rsidRPr="00441CD0">
        <w:br/>
      </w:r>
      <w:r w:rsidRPr="00441CD0">
        <w:br/>
      </w:r>
      <w:r w:rsidRPr="00441CD0">
        <w:lastRenderedPageBreak/>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5AEC28AE" w14:textId="77777777" w:rsidR="006F4038" w:rsidRPr="00441CD0" w:rsidRDefault="006F4038" w:rsidP="006F4038">
      <w:pPr>
        <w:pStyle w:val="B1"/>
      </w:pPr>
      <w:r w:rsidRPr="00441CD0">
        <w:t>3)</w:t>
      </w:r>
      <w:r w:rsidRPr="00441CD0">
        <w:tab/>
        <w:t>Any SMF in the SMF set may issue requests to modify or delete the PFCP session, or to update or release the PFCP association.</w:t>
      </w:r>
      <w:r w:rsidDel="00AF73E4">
        <w:rPr>
          <w:rFonts w:hint="eastAsia"/>
          <w:lang w:eastAsia="zh-CN"/>
        </w:rPr>
        <w:t xml:space="preserve"> </w:t>
      </w:r>
      <w:r w:rsidRPr="00441CD0">
        <w:t xml:space="preserve">The UPF shall allow the </w:t>
      </w:r>
      <w:r>
        <w:rPr>
          <w:rFonts w:hint="eastAsia"/>
          <w:lang w:eastAsia="zh-CN"/>
        </w:rPr>
        <w:t>related PFCP</w:t>
      </w:r>
      <w:r w:rsidRPr="00441CD0">
        <w:t xml:space="preserve"> request to come from any other </w:t>
      </w:r>
      <w:r>
        <w:t>SMF</w:t>
      </w:r>
      <w:r w:rsidRPr="00441CD0">
        <w:t xml:space="preserve"> from the same SMF set</w:t>
      </w:r>
      <w:r>
        <w:t>.</w:t>
      </w:r>
    </w:p>
    <w:p w14:paraId="0EF7BC14" w14:textId="77EF598C" w:rsidR="00EE5860" w:rsidRPr="00441CD0" w:rsidRDefault="00EE5860" w:rsidP="00EE5860">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47619929" w:rsidR="00EE5860" w:rsidRPr="006F4038" w:rsidRDefault="006F4038" w:rsidP="006F4038">
      <w:pPr>
        <w:pStyle w:val="B1"/>
        <w:rPr>
          <w:lang w:val="en-US"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r>
        <w:rPr>
          <w:lang w:val="en-US" w:eastAsia="zh-CN"/>
        </w:rPr>
        <w:br/>
      </w:r>
      <w:r>
        <w:rPr>
          <w:lang w:val="en-US" w:eastAsia="zh-CN"/>
        </w:rPr>
        <w:br/>
      </w:r>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w:t>
      </w:r>
      <w:r>
        <w:t>the</w:t>
      </w:r>
      <w:r w:rsidRPr="00441CD0">
        <w:t xml:space="preserve"> SEID </w:t>
      </w:r>
      <w:r>
        <w:t xml:space="preserve">field to zero </w:t>
      </w:r>
      <w:r w:rsidRPr="00441CD0">
        <w:t xml:space="preserve">in the header of the PFCP request and include the CP F-SEID assigned by the previous SMF in the request. </w:t>
      </w:r>
      <w:r w:rsidRPr="00441CD0">
        <w:br/>
      </w:r>
      <w:r w:rsidR="00EE5860"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7BF4A7C9" w14:textId="77777777" w:rsidR="00D91F01" w:rsidRPr="00441CD0" w:rsidRDefault="00D91F01" w:rsidP="005B42BD">
      <w:pPr>
        <w:pStyle w:val="B1"/>
      </w:pPr>
      <w:bookmarkStart w:id="1929" w:name="_Toc19717150"/>
      <w:bookmarkStart w:id="1930" w:name="_Toc27490623"/>
      <w:bookmarkStart w:id="1931" w:name="_Toc27556916"/>
      <w:bookmarkStart w:id="1932" w:name="_Toc27723833"/>
      <w:bookmarkStart w:id="1933" w:name="_Toc36030902"/>
      <w:bookmarkStart w:id="1934" w:name="_Toc36042822"/>
      <w:bookmarkStart w:id="1935" w:name="_Toc36814146"/>
      <w:bookmarkStart w:id="1936" w:name="_Toc44688996"/>
      <w:bookmarkStart w:id="1937" w:name="_Toc44923750"/>
      <w:bookmarkStart w:id="1938" w:name="_Toc51860719"/>
      <w:bookmarkStart w:id="1939" w:name="_Toc57930486"/>
      <w:bookmarkStart w:id="1940" w:name="_Toc57931116"/>
      <w:r w:rsidRPr="00441CD0">
        <w:t>8)</w:t>
      </w:r>
      <w:r w:rsidRPr="00441CD0">
        <w:tab/>
        <w:t>A UPF supporting the SSET feature shall support UE IP address/prefix allocation in the UP function (see clause 5.21).</w:t>
      </w:r>
    </w:p>
    <w:p w14:paraId="48D252AF" w14:textId="77777777" w:rsidR="00EE5860" w:rsidRPr="00441CD0" w:rsidRDefault="00EE5860" w:rsidP="001A3E8D">
      <w:pPr>
        <w:pStyle w:val="Heading3"/>
      </w:pPr>
      <w:bookmarkStart w:id="1941" w:name="_Toc98235643"/>
      <w:r w:rsidRPr="00441CD0">
        <w:lastRenderedPageBreak/>
        <w:t>5.22.3</w:t>
      </w:r>
      <w:r w:rsidRPr="00441CD0">
        <w:tab/>
        <w:t>With one PFCP association per SMF and UPF</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bookmarkStart w:id="1942" w:name="_PERM_MCCTEMPBM_CRPT05020016___3"/>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bookmarkEnd w:id="1942"/>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bookmarkStart w:id="1943" w:name="_PERM_MCCTEMPBM_CRPT05020017___3"/>
      <w:r w:rsidRPr="00441CD0">
        <w:t>The UPF shall allow the PFCP session modification or deletion request to come from any other PFCP association from the same SMF set.</w:t>
      </w:r>
    </w:p>
    <w:bookmarkEnd w:id="1943"/>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2919B4C4" w14:textId="77777777" w:rsidR="006F4038" w:rsidRDefault="006F4038" w:rsidP="006F4038">
      <w:pPr>
        <w:pStyle w:val="B1"/>
        <w:rPr>
          <w:lang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 in the same SMF set</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p>
    <w:p w14:paraId="66BA2640" w14:textId="12BD779F" w:rsidR="006F4038" w:rsidRPr="00441CD0" w:rsidRDefault="006F4038" w:rsidP="006F4038">
      <w:pPr>
        <w:pStyle w:val="B1"/>
        <w:ind w:firstLine="0"/>
      </w:pPr>
      <w:bookmarkStart w:id="1944" w:name="_PERM_MCCTEMPBM_CRPT05020018___3"/>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w:t>
      </w:r>
      <w:r>
        <w:t>the</w:t>
      </w:r>
      <w:r w:rsidRPr="00441CD0">
        <w:t xml:space="preserve"> SEID </w:t>
      </w:r>
      <w:r>
        <w:t xml:space="preserve">field to zero </w:t>
      </w:r>
      <w:r w:rsidRPr="00441CD0">
        <w:t>in the header of the PFCP request and include the CP F-SEID assigned by the previous SMF in the request.</w:t>
      </w:r>
    </w:p>
    <w:p w14:paraId="06554BD9" w14:textId="063D9D41"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bookmarkEnd w:id="1944"/>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lastRenderedPageBreak/>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bookmarkStart w:id="1945" w:name="_PERM_MCCTEMPBM_CRPT05020019___3"/>
      <w:r w:rsidRPr="00441CD0">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bookmarkEnd w:id="1945"/>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230F6B90" w:rsidR="00EE586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33142542" w14:textId="55925AE2" w:rsidR="00D91F01" w:rsidRPr="00836623" w:rsidRDefault="00D91F01" w:rsidP="001A3E8D">
      <w:pPr>
        <w:pStyle w:val="Heading3"/>
      </w:pPr>
      <w:bookmarkStart w:id="1946" w:name="_Toc98235644"/>
      <w:r w:rsidRPr="007B54E2">
        <w:t>5.22.</w:t>
      </w:r>
      <w:r>
        <w:t>4</w:t>
      </w:r>
      <w:r w:rsidRPr="007B54E2">
        <w:tab/>
      </w:r>
      <w:r w:rsidRPr="00836623">
        <w:t xml:space="preserve">Restoration of PFCP Sessions associated </w:t>
      </w:r>
      <w:r>
        <w:t>with</w:t>
      </w:r>
      <w:r w:rsidRPr="00836623">
        <w:t xml:space="preserve"> an FQ-CSID</w:t>
      </w:r>
      <w:r>
        <w:t>,</w:t>
      </w:r>
      <w:r w:rsidRPr="00836623">
        <w:t xml:space="preserve"> Group ID</w:t>
      </w:r>
      <w:r>
        <w:t xml:space="preserve"> or PGW-C/SMF IP Address</w:t>
      </w:r>
      <w:bookmarkEnd w:id="1946"/>
    </w:p>
    <w:p w14:paraId="65E9ED41" w14:textId="6446D445" w:rsidR="00D91F01" w:rsidRDefault="00D91F01" w:rsidP="00D91F01">
      <w:pPr>
        <w:rPr>
          <w:lang w:eastAsia="zh-CN"/>
        </w:rPr>
      </w:pPr>
      <w:r>
        <w:t xml:space="preserve">As specified in </w:t>
      </w:r>
      <w:r w:rsidR="00981985">
        <w:t>clause 3</w:t>
      </w:r>
      <w:r>
        <w:t xml:space="preserve">1.6 of 3GPP TS 23.007 [24] and </w:t>
      </w:r>
      <w:r w:rsidR="00981985">
        <w:t>clause 4</w:t>
      </w:r>
      <w:r>
        <w:t>.6 of 3GPP TS 23.527[40],  for deployments with PGW-C/SMF Set, the CP function (e.g. a PGW-C or a SMF) and the UP function (a PGW-U or a UPF) may support the feature "</w:t>
      </w:r>
      <w:r>
        <w:rPr>
          <w:lang w:eastAsia="zh-CN"/>
        </w:rPr>
        <w:t>Restoration of PFCP Sessions associated with one or more PGW-C/SMF FQ-CSID(s), Group Id(s) or PGW-C/SMF IP address(es)". A CP function and a UP function that supports this feature shall behave as specified in clause 5.22.2 or 5.22.3 with the following additional requirements:</w:t>
      </w:r>
    </w:p>
    <w:p w14:paraId="5A3FBC97" w14:textId="77777777" w:rsidR="00D91F01" w:rsidRDefault="00D91F01" w:rsidP="005B42BD">
      <w:pPr>
        <w:pStyle w:val="B1"/>
        <w:rPr>
          <w:lang w:eastAsia="zh-CN"/>
        </w:rPr>
      </w:pPr>
      <w:r>
        <w:rPr>
          <w:lang w:eastAsia="zh-CN"/>
        </w:rPr>
        <w:t>1)</w:t>
      </w:r>
      <w:r>
        <w:rPr>
          <w:lang w:eastAsia="zh-CN"/>
        </w:rPr>
        <w:tab/>
        <w:t xml:space="preserve">A UP function that supports this feature shall indicate so to the CP function by setting the </w:t>
      </w:r>
      <w:r>
        <w:t>RESPS feature bit in the UP Function Feature IE (see clause 8.2.25).</w:t>
      </w:r>
    </w:p>
    <w:p w14:paraId="5A32CEDC" w14:textId="77777777" w:rsidR="00D91F01" w:rsidRDefault="00D91F01" w:rsidP="00D91F01">
      <w:pPr>
        <w:pStyle w:val="B1"/>
        <w:rPr>
          <w:lang w:eastAsia="zh-CN"/>
        </w:rPr>
      </w:pPr>
      <w:r>
        <w:rPr>
          <w:lang w:eastAsia="zh-CN"/>
        </w:rPr>
        <w:t>2)</w:t>
      </w:r>
      <w:r>
        <w:rPr>
          <w:lang w:eastAsia="zh-CN"/>
        </w:rPr>
        <w:tab/>
        <w:t xml:space="preserve">The PGW-C/SMF in a PGW-C/SMF Set may allocate </w:t>
      </w:r>
      <w:r w:rsidRPr="00625424">
        <w:rPr>
          <w:lang w:eastAsia="zh-CN"/>
        </w:rPr>
        <w:t>a global</w:t>
      </w:r>
      <w:r>
        <w:rPr>
          <w:lang w:eastAsia="zh-CN"/>
        </w:rPr>
        <w:t>ly</w:t>
      </w:r>
      <w:r w:rsidRPr="00625424">
        <w:rPr>
          <w:lang w:eastAsia="zh-CN"/>
        </w:rPr>
        <w:t xml:space="preserve"> unique Group Id </w:t>
      </w:r>
      <w:r>
        <w:rPr>
          <w:lang w:eastAsia="zh-CN"/>
        </w:rPr>
        <w:t xml:space="preserve">to a PFCP session, </w:t>
      </w:r>
      <w:r w:rsidRPr="00625424">
        <w:rPr>
          <w:lang w:eastAsia="zh-CN"/>
        </w:rPr>
        <w:t>in the PFCP Session Establishment Re</w:t>
      </w:r>
      <w:r>
        <w:rPr>
          <w:lang w:eastAsia="zh-CN"/>
        </w:rPr>
        <w:t>quest</w:t>
      </w:r>
      <w:r w:rsidRPr="00625424">
        <w:rPr>
          <w:lang w:eastAsia="zh-CN"/>
        </w:rPr>
        <w:t xml:space="preserve"> message during </w:t>
      </w:r>
      <w:r>
        <w:rPr>
          <w:lang w:eastAsia="zh-CN"/>
        </w:rPr>
        <w:t>the</w:t>
      </w:r>
      <w:r w:rsidRPr="00625424">
        <w:rPr>
          <w:lang w:eastAsia="zh-CN"/>
        </w:rPr>
        <w:t xml:space="preserve"> PFCP session establishment procedure and </w:t>
      </w:r>
      <w:r>
        <w:rPr>
          <w:lang w:eastAsia="zh-CN"/>
        </w:rPr>
        <w:t xml:space="preserve">may </w:t>
      </w:r>
      <w:r w:rsidRPr="00625424">
        <w:rPr>
          <w:lang w:eastAsia="zh-CN"/>
        </w:rPr>
        <w:t xml:space="preserve">update the Group Id </w:t>
      </w:r>
      <w:r>
        <w:rPr>
          <w:lang w:eastAsia="zh-CN"/>
        </w:rPr>
        <w:t xml:space="preserve">associated to the PFCP session </w:t>
      </w:r>
      <w:r w:rsidRPr="00625424">
        <w:rPr>
          <w:lang w:eastAsia="zh-CN"/>
        </w:rPr>
        <w:t xml:space="preserve">in </w:t>
      </w:r>
      <w:r>
        <w:rPr>
          <w:lang w:eastAsia="zh-CN"/>
        </w:rPr>
        <w:t>a</w:t>
      </w:r>
      <w:r w:rsidRPr="00625424">
        <w:rPr>
          <w:lang w:eastAsia="zh-CN"/>
        </w:rPr>
        <w:t xml:space="preserve"> PFCP Session Modification Request message</w:t>
      </w:r>
      <w:r>
        <w:rPr>
          <w:lang w:eastAsia="zh-CN"/>
        </w:rPr>
        <w:t xml:space="preserve"> if necessary</w:t>
      </w:r>
      <w:r w:rsidRPr="00625424">
        <w:rPr>
          <w:lang w:eastAsia="zh-CN"/>
        </w:rPr>
        <w:t>.</w:t>
      </w:r>
      <w:r>
        <w:rPr>
          <w:lang w:eastAsia="zh-CN"/>
        </w:rPr>
        <w:t xml:space="preserve"> The UP function shall store the Group Id associated to a PFCP session. At most one Group ID may be associated to a PFCP session.</w:t>
      </w:r>
    </w:p>
    <w:p w14:paraId="6A36BE3D" w14:textId="3B5F034B" w:rsidR="00D91F01" w:rsidRDefault="00D91F01" w:rsidP="005B42BD">
      <w:pPr>
        <w:pStyle w:val="B1"/>
        <w:rPr>
          <w:lang w:eastAsia="zh-CN"/>
        </w:rPr>
      </w:pPr>
      <w:r>
        <w:rPr>
          <w:lang w:eastAsia="zh-CN"/>
        </w:rPr>
        <w:t>3)</w:t>
      </w:r>
      <w:r>
        <w:rPr>
          <w:lang w:eastAsia="zh-CN"/>
        </w:rPr>
        <w:tab/>
        <w:t xml:space="preserve">Alternatively, if partial failure handling is supported, the PGW-C/SMF may assign an FQ-CSID to a PFCP session as specified in </w:t>
      </w:r>
      <w:r w:rsidR="00981985">
        <w:t>clause 3</w:t>
      </w:r>
      <w:r>
        <w:t xml:space="preserve">1 of 3GPP TS 23.007 [24] and </w:t>
      </w:r>
      <w:r w:rsidR="00981985">
        <w:t>clause 4</w:t>
      </w:r>
      <w:r>
        <w:t>.6 of 3GPP TS 23.527 [40]</w:t>
      </w:r>
      <w:r>
        <w:rPr>
          <w:lang w:eastAsia="zh-CN"/>
        </w:rPr>
        <w:t>.</w:t>
      </w:r>
    </w:p>
    <w:p w14:paraId="512D0EB7" w14:textId="77777777" w:rsidR="00D91F01" w:rsidRDefault="00D91F01" w:rsidP="005B42BD">
      <w:pPr>
        <w:pStyle w:val="B1"/>
      </w:pPr>
      <w:r>
        <w:t>4)</w:t>
      </w:r>
      <w:r>
        <w:tab/>
        <w:t xml:space="preserve">The PGW-C/SMF (either the PGW-C/SMF serving the PFCP sessions or another PGW-C/SMF in the same Set taking over the control of the PFCP sessions) may send a PFCP Session Set Modification Request message to the PGW-U/UPF(s), including either one or more PGW-C/SMF FQ-CSID IE(s) allocated earlier, or </w:t>
      </w:r>
      <w:r>
        <w:rPr>
          <w:lang w:eastAsia="zh-CN"/>
        </w:rPr>
        <w:t xml:space="preserve">one or more Group Id IE(s) allocated earlier, or one or more CP (PGW-C/SMF) IP Addresses </w:t>
      </w:r>
      <w:r>
        <w:t xml:space="preserve">and an </w:t>
      </w:r>
      <w:r w:rsidRPr="00441CD0">
        <w:t>Alternative SMF IP Address</w:t>
      </w:r>
      <w:r>
        <w:t xml:space="preserve"> IE, to request the PGW-U/UPF(s) to send subsequent PFCP Session Report Request messages to the same or an alternative PGW-C/SMF (as indicated in the </w:t>
      </w:r>
      <w:r w:rsidRPr="00441CD0">
        <w:t>Alternative SMF IP Address</w:t>
      </w:r>
      <w:r>
        <w:t xml:space="preserve"> IE) for the PFCP Sessions which are associated with the PGW-C/SMF FQ-CSID(s) or the </w:t>
      </w:r>
      <w:r>
        <w:rPr>
          <w:lang w:eastAsia="zh-CN"/>
        </w:rPr>
        <w:t>Group Id IEs, or which have their F-SEID containing the CP IP Address</w:t>
      </w:r>
      <w:r>
        <w:t xml:space="preserve">. The PGW-C/SMF may instruct the UP function to move sessions associated with different PGW-C/SMF FQ-CSID(s), </w:t>
      </w:r>
      <w:r>
        <w:rPr>
          <w:lang w:eastAsia="zh-CN"/>
        </w:rPr>
        <w:t xml:space="preserve">Group Ids or CP IP Addresses, to different </w:t>
      </w:r>
      <w:r>
        <w:t>PGW-C/SMF addresses.</w:t>
      </w:r>
    </w:p>
    <w:p w14:paraId="489A532E" w14:textId="77777777" w:rsidR="00D91F01" w:rsidRDefault="00D91F01" w:rsidP="005B42BD">
      <w:pPr>
        <w:pStyle w:val="B1"/>
      </w:pPr>
      <w:r>
        <w:t>5)</w:t>
      </w:r>
      <w:r>
        <w:tab/>
        <w:t>When the PGW-U or UPF sends subsequent PFCP Session Report Request message to the indicated alternative PGW-C/SMF address, the PGW-U or UPF may receive either a new PGW-C/SMF FQ-CSID or a new Group Id for that PFCP session in the PFCP Session Report Response message from the new PGW-C/SMF.</w:t>
      </w:r>
    </w:p>
    <w:p w14:paraId="580A5829" w14:textId="77777777" w:rsidR="00981985" w:rsidRPr="00D91F01" w:rsidRDefault="00D91F01" w:rsidP="00D91F01">
      <w:pPr>
        <w:pStyle w:val="NO"/>
        <w:rPr>
          <w:lang w:val="en-US"/>
        </w:rPr>
      </w:pPr>
      <w:r>
        <w:rPr>
          <w:lang w:val="en-US"/>
        </w:rPr>
        <w:t>NOTE:</w:t>
      </w:r>
      <w:r>
        <w:rPr>
          <w:lang w:val="en-US"/>
        </w:rPr>
        <w:tab/>
        <w:t>The above procedure enables a PGW-C/SMF to move groups of sessions to one or more different PGW-C/SMF instances, e.g. during a partial failure in a PGW-C/SMF or when</w:t>
      </w:r>
      <w:r w:rsidRPr="0080232B">
        <w:t xml:space="preserve"> </w:t>
      </w:r>
      <w:r>
        <w:t>a PGW-C/SMF is shutting down</w:t>
      </w:r>
      <w:r>
        <w:rPr>
          <w:lang w:val="en-US"/>
        </w:rPr>
        <w:t xml:space="preserve"> (e.g. scale-in operation), in one signal PFCP message. This allows the PGW-C/SMF to control how PFCP sessions are re-distributed in the SMF set.</w:t>
      </w:r>
      <w:bookmarkStart w:id="1947" w:name="_Toc19717151"/>
      <w:bookmarkStart w:id="1948" w:name="_Toc27490624"/>
      <w:bookmarkStart w:id="1949" w:name="_Toc27556917"/>
      <w:bookmarkStart w:id="1950" w:name="_Toc27723834"/>
      <w:bookmarkStart w:id="1951" w:name="_Toc36030903"/>
      <w:bookmarkStart w:id="1952" w:name="_Toc36042823"/>
      <w:bookmarkStart w:id="1953" w:name="_Toc36814147"/>
      <w:bookmarkStart w:id="1954" w:name="_Toc44688997"/>
      <w:bookmarkStart w:id="1955" w:name="_Toc44923751"/>
      <w:bookmarkStart w:id="1956" w:name="_Toc51860720"/>
      <w:bookmarkStart w:id="1957" w:name="_Toc57930487"/>
      <w:bookmarkStart w:id="1958" w:name="_Toc57931117"/>
    </w:p>
    <w:p w14:paraId="79D5DC2A" w14:textId="1FE4F384" w:rsidR="00EE5860" w:rsidRPr="00441CD0" w:rsidRDefault="00EE5860" w:rsidP="001A3E8D">
      <w:pPr>
        <w:pStyle w:val="Heading2"/>
      </w:pPr>
      <w:bookmarkStart w:id="1959" w:name="_Toc98235645"/>
      <w:r w:rsidRPr="00441CD0">
        <w:lastRenderedPageBreak/>
        <w:t>5.23</w:t>
      </w:r>
      <w:r w:rsidRPr="00441CD0">
        <w:tab/>
        <w:t>5G VN Group Communication (for 5GC)</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1C6C42DA" w14:textId="2DA4124A"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w:t>
      </w:r>
      <w:r w:rsidR="00240A46">
        <w:rPr>
          <w:lang w:val="en-US" w:eastAsia="zh-CN"/>
        </w:rPr>
        <w:t> </w:t>
      </w:r>
      <w:r w:rsidRPr="00441CD0">
        <w:rPr>
          <w:lang w:val="en-US" w:eastAsia="zh-CN"/>
        </w:rPr>
        <w:t>[28].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59E6CF4B"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w:t>
      </w:r>
      <w:r w:rsidR="00240A46">
        <w:rPr>
          <w:lang w:val="en-US" w:eastAsia="zh-CN"/>
        </w:rPr>
        <w:t> </w:t>
      </w:r>
      <w:r w:rsidRPr="00441CD0">
        <w:rPr>
          <w:lang w:val="en-US" w:eastAsia="zh-CN"/>
        </w:rPr>
        <w:t>[28].</w:t>
      </w:r>
    </w:p>
    <w:p w14:paraId="0A548BE0" w14:textId="06AB58DA"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w:t>
      </w:r>
      <w:r w:rsidR="00240A46">
        <w:rPr>
          <w:lang w:val="en-US" w:eastAsia="zh-CN"/>
        </w:rPr>
        <w:t> </w:t>
      </w:r>
      <w:r w:rsidRPr="00441CD0">
        <w:rPr>
          <w:lang w:val="en-US" w:eastAsia="zh-CN"/>
        </w:rPr>
        <w:t>[28].</w:t>
      </w:r>
    </w:p>
    <w:p w14:paraId="6886CE1D" w14:textId="77777777" w:rsidR="00EE5860" w:rsidRPr="00441CD0" w:rsidRDefault="00EE5860" w:rsidP="001A3E8D">
      <w:pPr>
        <w:pStyle w:val="Heading2"/>
        <w:rPr>
          <w:lang w:val="x-none"/>
        </w:rPr>
      </w:pPr>
      <w:bookmarkStart w:id="1960" w:name="_Toc19717152"/>
      <w:bookmarkStart w:id="1961" w:name="_Toc27490625"/>
      <w:bookmarkStart w:id="1962" w:name="_Toc27556918"/>
      <w:bookmarkStart w:id="1963" w:name="_Toc27723835"/>
      <w:bookmarkStart w:id="1964" w:name="_Toc36030904"/>
      <w:bookmarkStart w:id="1965" w:name="_Toc36042824"/>
      <w:bookmarkStart w:id="1966" w:name="_Toc36814148"/>
      <w:bookmarkStart w:id="1967" w:name="_Toc44688998"/>
      <w:bookmarkStart w:id="1968" w:name="_Toc44923752"/>
      <w:bookmarkStart w:id="1969" w:name="_Toc51860721"/>
      <w:bookmarkStart w:id="1970" w:name="_Toc57930488"/>
      <w:bookmarkStart w:id="1971" w:name="_Toc57931118"/>
      <w:bookmarkStart w:id="1972" w:name="_Toc98235646"/>
      <w:r w:rsidRPr="00441CD0">
        <w:t>5.24</w:t>
      </w:r>
      <w:r w:rsidRPr="00441CD0">
        <w:tab/>
        <w:t>Support of Ultra Reliable Low Latency Communication for 5GC</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69E2227" w14:textId="77777777" w:rsidR="00EE5860" w:rsidRPr="00441CD0" w:rsidRDefault="00EE5860" w:rsidP="001A3E8D">
      <w:pPr>
        <w:pStyle w:val="Heading3"/>
      </w:pPr>
      <w:bookmarkStart w:id="1973" w:name="_Toc19717153"/>
      <w:bookmarkStart w:id="1974" w:name="_Toc27490626"/>
      <w:bookmarkStart w:id="1975" w:name="_Toc27556919"/>
      <w:bookmarkStart w:id="1976" w:name="_Toc27723836"/>
      <w:bookmarkStart w:id="1977" w:name="_Toc36030905"/>
      <w:bookmarkStart w:id="1978" w:name="_Toc36042825"/>
      <w:bookmarkStart w:id="1979" w:name="_Toc36814149"/>
      <w:bookmarkStart w:id="1980" w:name="_Toc44688999"/>
      <w:bookmarkStart w:id="1981" w:name="_Toc44923753"/>
      <w:bookmarkStart w:id="1982" w:name="_Toc51860722"/>
      <w:bookmarkStart w:id="1983" w:name="_Toc57930489"/>
      <w:bookmarkStart w:id="1984" w:name="_Toc57931119"/>
      <w:bookmarkStart w:id="1985" w:name="_Toc98235647"/>
      <w:r w:rsidRPr="00441CD0">
        <w:t>5.24.1</w:t>
      </w:r>
      <w:r w:rsidRPr="00441CD0">
        <w:tab/>
        <w:t>General</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4B90F00F" w14:textId="77777777" w:rsidR="00EE5860" w:rsidRDefault="00EE5860" w:rsidP="00EE5860">
      <w:pPr>
        <w:rPr>
          <w:lang w:val="en-US" w:eastAsia="zh-CN"/>
        </w:rPr>
      </w:pPr>
      <w:bookmarkStart w:id="1986"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lastRenderedPageBreak/>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1A3E8D">
      <w:pPr>
        <w:pStyle w:val="Heading3"/>
      </w:pPr>
      <w:bookmarkStart w:id="1987" w:name="_Toc27490627"/>
      <w:bookmarkStart w:id="1988" w:name="_Toc27556920"/>
      <w:bookmarkStart w:id="1989" w:name="_Toc27723837"/>
      <w:bookmarkStart w:id="1990" w:name="_Toc36030906"/>
      <w:bookmarkStart w:id="1991" w:name="_Toc36042826"/>
      <w:bookmarkStart w:id="1992" w:name="_Toc36814150"/>
      <w:bookmarkStart w:id="1993" w:name="_Toc44689000"/>
      <w:bookmarkStart w:id="1994" w:name="_Toc44923754"/>
      <w:bookmarkStart w:id="1995" w:name="_Toc51860723"/>
      <w:bookmarkStart w:id="1996" w:name="_Toc57930490"/>
      <w:bookmarkStart w:id="1997" w:name="_Toc57931120"/>
      <w:bookmarkStart w:id="1998" w:name="_Toc98235648"/>
      <w:r w:rsidRPr="00441CD0">
        <w:rPr>
          <w:noProof/>
        </w:rPr>
        <w:t>5.24</w:t>
      </w:r>
      <w:r w:rsidRPr="00441CD0">
        <w:rPr>
          <w:noProof/>
          <w:lang w:val="en-US"/>
        </w:rPr>
        <w:t>.2</w:t>
      </w:r>
      <w:r w:rsidRPr="00441CD0">
        <w:tab/>
        <w:t>Redundant Transmission on N3/N9 interfaces</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4B3D341" w14:textId="77777777" w:rsidR="00EE5860" w:rsidRPr="00441CD0" w:rsidRDefault="00EE5860" w:rsidP="001A3E8D">
      <w:pPr>
        <w:pStyle w:val="Heading4"/>
      </w:pPr>
      <w:bookmarkStart w:id="1999" w:name="_Toc36030907"/>
      <w:bookmarkStart w:id="2000" w:name="_Toc36042827"/>
      <w:bookmarkStart w:id="2001" w:name="_Toc36814151"/>
      <w:bookmarkStart w:id="2002" w:name="_Toc44689001"/>
      <w:bookmarkStart w:id="2003" w:name="_Toc44923755"/>
      <w:bookmarkStart w:id="2004" w:name="_Toc51860724"/>
      <w:bookmarkStart w:id="2005" w:name="_Toc57930491"/>
      <w:bookmarkStart w:id="2006" w:name="_Toc57931121"/>
      <w:bookmarkStart w:id="2007" w:name="_Toc98235649"/>
      <w:bookmarkStart w:id="2008" w:name="_Toc27490629"/>
      <w:bookmarkStart w:id="2009" w:name="_Toc27556922"/>
      <w:bookmarkStart w:id="2010" w:name="_Toc27723839"/>
      <w:r w:rsidRPr="00441CD0">
        <w:rPr>
          <w:noProof/>
        </w:rPr>
        <w:t>5.24</w:t>
      </w:r>
      <w:r w:rsidRPr="00441CD0">
        <w:rPr>
          <w:noProof/>
          <w:lang w:val="en-US"/>
        </w:rPr>
        <w:t>.2.1</w:t>
      </w:r>
      <w:r w:rsidRPr="00441CD0">
        <w:tab/>
        <w:t>General</w:t>
      </w:r>
      <w:bookmarkEnd w:id="1999"/>
      <w:bookmarkEnd w:id="2000"/>
      <w:bookmarkEnd w:id="2001"/>
      <w:bookmarkEnd w:id="2002"/>
      <w:bookmarkEnd w:id="2003"/>
      <w:bookmarkEnd w:id="2004"/>
      <w:bookmarkEnd w:id="2005"/>
      <w:bookmarkEnd w:id="2006"/>
      <w:bookmarkEnd w:id="2007"/>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1A3E8D">
      <w:pPr>
        <w:pStyle w:val="Heading4"/>
        <w:rPr>
          <w:noProof/>
        </w:rPr>
      </w:pPr>
      <w:bookmarkStart w:id="2011" w:name="_Toc36030908"/>
      <w:bookmarkStart w:id="2012" w:name="_Toc36042828"/>
      <w:bookmarkStart w:id="2013" w:name="_Toc36814152"/>
      <w:bookmarkStart w:id="2014" w:name="_Toc44689002"/>
      <w:bookmarkStart w:id="2015" w:name="_Toc44923756"/>
      <w:bookmarkStart w:id="2016" w:name="_Toc51860725"/>
      <w:bookmarkStart w:id="2017" w:name="_Toc57930492"/>
      <w:bookmarkStart w:id="2018" w:name="_Toc57931122"/>
      <w:bookmarkStart w:id="2019" w:name="_Toc98235650"/>
      <w:r w:rsidRPr="00441CD0">
        <w:rPr>
          <w:noProof/>
        </w:rPr>
        <w:t>5.24.2.2</w:t>
      </w:r>
      <w:r w:rsidRPr="00441CD0">
        <w:rPr>
          <w:noProof/>
        </w:rPr>
        <w:tab/>
        <w:t>GTP-U tunnel setup for redundant transmission</w:t>
      </w:r>
      <w:bookmarkEnd w:id="2011"/>
      <w:bookmarkEnd w:id="2012"/>
      <w:bookmarkEnd w:id="2013"/>
      <w:bookmarkEnd w:id="2014"/>
      <w:bookmarkEnd w:id="2015"/>
      <w:bookmarkEnd w:id="2016"/>
      <w:bookmarkEnd w:id="2017"/>
      <w:bookmarkEnd w:id="2018"/>
      <w:bookmarkEnd w:id="2019"/>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lastRenderedPageBreak/>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1A3E8D">
      <w:pPr>
        <w:pStyle w:val="Heading4"/>
        <w:rPr>
          <w:lang w:val="en-US" w:eastAsia="zh-CN"/>
        </w:rPr>
      </w:pPr>
      <w:bookmarkStart w:id="2020" w:name="_Toc36030909"/>
      <w:bookmarkStart w:id="2021" w:name="_Toc36042829"/>
      <w:bookmarkStart w:id="2022" w:name="_Toc36814153"/>
      <w:bookmarkStart w:id="2023" w:name="_Toc44689003"/>
      <w:bookmarkStart w:id="2024" w:name="_Toc44923757"/>
      <w:bookmarkStart w:id="2025" w:name="_Toc51860726"/>
      <w:bookmarkStart w:id="2026" w:name="_Toc57930493"/>
      <w:bookmarkStart w:id="2027" w:name="_Toc57931123"/>
      <w:bookmarkStart w:id="2028" w:name="_Toc98235651"/>
      <w:r w:rsidRPr="00441CD0">
        <w:rPr>
          <w:noProof/>
        </w:rPr>
        <w:t>5.24.2.3</w:t>
      </w:r>
      <w:r w:rsidRPr="00441CD0">
        <w:rPr>
          <w:noProof/>
        </w:rPr>
        <w:tab/>
        <w:t>Duplicating downlink packets for redundant transmission</w:t>
      </w:r>
      <w:bookmarkEnd w:id="2020"/>
      <w:bookmarkEnd w:id="2021"/>
      <w:bookmarkEnd w:id="2022"/>
      <w:bookmarkEnd w:id="2023"/>
      <w:bookmarkEnd w:id="2024"/>
      <w:bookmarkEnd w:id="2025"/>
      <w:bookmarkEnd w:id="2026"/>
      <w:bookmarkEnd w:id="2027"/>
      <w:bookmarkEnd w:id="2028"/>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29" w:name="_Toc36030910"/>
      <w:bookmarkStart w:id="2030" w:name="_Toc36042830"/>
      <w:bookmarkStart w:id="2031" w:name="_Toc36814154"/>
      <w:bookmarkStart w:id="2032" w:name="_Toc44689004"/>
      <w:bookmarkStart w:id="2033"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693D3847"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w:t>
      </w:r>
      <w:r w:rsidR="000E3402">
        <w:t xml:space="preserve"> </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1A3E8D">
      <w:pPr>
        <w:pStyle w:val="Heading4"/>
        <w:rPr>
          <w:noProof/>
        </w:rPr>
      </w:pPr>
      <w:bookmarkStart w:id="2034" w:name="_Toc51860727"/>
      <w:bookmarkStart w:id="2035" w:name="_Toc57930494"/>
      <w:bookmarkStart w:id="2036" w:name="_Toc57931124"/>
      <w:bookmarkStart w:id="2037" w:name="_Toc98235652"/>
      <w:r w:rsidRPr="00441CD0">
        <w:rPr>
          <w:noProof/>
        </w:rPr>
        <w:t>5.24.2.4</w:t>
      </w:r>
      <w:r w:rsidRPr="00441CD0">
        <w:rPr>
          <w:noProof/>
        </w:rPr>
        <w:tab/>
        <w:t>Eliminating duplicated uplink packets</w:t>
      </w:r>
      <w:bookmarkEnd w:id="2029"/>
      <w:bookmarkEnd w:id="2030"/>
      <w:bookmarkEnd w:id="2031"/>
      <w:bookmarkEnd w:id="2032"/>
      <w:bookmarkEnd w:id="2033"/>
      <w:bookmarkEnd w:id="2034"/>
      <w:bookmarkEnd w:id="2035"/>
      <w:bookmarkEnd w:id="2036"/>
      <w:bookmarkEnd w:id="2037"/>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1A3E8D">
      <w:pPr>
        <w:pStyle w:val="Heading3"/>
      </w:pPr>
      <w:bookmarkStart w:id="2038" w:name="_Toc19717155"/>
      <w:bookmarkStart w:id="2039" w:name="_Toc27490628"/>
      <w:bookmarkStart w:id="2040" w:name="_Toc27556921"/>
      <w:bookmarkStart w:id="2041" w:name="_Toc27723838"/>
      <w:bookmarkStart w:id="2042" w:name="_Toc36814155"/>
      <w:bookmarkStart w:id="2043" w:name="_Toc44689005"/>
      <w:bookmarkStart w:id="2044" w:name="_Toc44923759"/>
      <w:bookmarkStart w:id="2045" w:name="_Toc51860728"/>
      <w:bookmarkStart w:id="2046" w:name="_Toc57930495"/>
      <w:bookmarkStart w:id="2047" w:name="_Toc57931125"/>
      <w:bookmarkStart w:id="2048" w:name="_Toc98235653"/>
      <w:bookmarkStart w:id="2049" w:name="_Toc36030911"/>
      <w:bookmarkStart w:id="2050" w:name="_Toc36042831"/>
      <w:r w:rsidRPr="00867BF5">
        <w:t>5.24.3</w:t>
      </w:r>
      <w:r w:rsidRPr="00867BF5">
        <w:tab/>
        <w:t>Redundant Transmission at transport layer</w:t>
      </w:r>
      <w:bookmarkEnd w:id="2038"/>
      <w:bookmarkEnd w:id="2039"/>
      <w:bookmarkEnd w:id="2040"/>
      <w:bookmarkEnd w:id="2041"/>
      <w:bookmarkEnd w:id="2042"/>
      <w:bookmarkEnd w:id="2043"/>
      <w:bookmarkEnd w:id="2044"/>
      <w:bookmarkEnd w:id="2045"/>
      <w:bookmarkEnd w:id="2046"/>
      <w:bookmarkEnd w:id="2047"/>
      <w:bookmarkEnd w:id="2048"/>
    </w:p>
    <w:p w14:paraId="10C0A28E" w14:textId="77777777" w:rsidR="00EE5860" w:rsidRPr="00867BF5" w:rsidRDefault="00EE5860" w:rsidP="00EE5860">
      <w:bookmarkStart w:id="2051"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2B665640" w14:textId="77777777" w:rsidR="00E90FAE" w:rsidRDefault="00EE5860" w:rsidP="00E90FAE">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4928D2D0" w14:textId="1007964A" w:rsidR="00EE5860" w:rsidRDefault="00E90FAE" w:rsidP="00E90FAE">
      <w:pPr>
        <w:rPr>
          <w:lang w:val="en-US"/>
        </w:rPr>
      </w:pPr>
      <w:r>
        <w:t>Requirements in clause </w:t>
      </w:r>
      <w:r w:rsidRPr="00441CD0">
        <w:rPr>
          <w:lang w:eastAsia="zh-CN"/>
        </w:rPr>
        <w:t>5.2.2.3.</w:t>
      </w:r>
      <w:r>
        <w:rPr>
          <w:lang w:eastAsia="zh-CN"/>
        </w:rPr>
        <w:t>3 shall apply for traffic usage reporting.</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1A3E8D">
      <w:pPr>
        <w:pStyle w:val="Heading3"/>
      </w:pPr>
      <w:bookmarkStart w:id="2052" w:name="_Toc44689006"/>
      <w:bookmarkStart w:id="2053" w:name="_Toc44923760"/>
      <w:bookmarkStart w:id="2054" w:name="_Toc51860729"/>
      <w:bookmarkStart w:id="2055" w:name="_Toc57930496"/>
      <w:bookmarkStart w:id="2056" w:name="_Toc57931126"/>
      <w:bookmarkStart w:id="2057" w:name="_Toc98235654"/>
      <w:r w:rsidRPr="00441CD0">
        <w:t>5.24.4</w:t>
      </w:r>
      <w:r w:rsidRPr="00441CD0">
        <w:tab/>
        <w:t>Per QoS Flow Per UE QoS Monitoring</w:t>
      </w:r>
      <w:bookmarkEnd w:id="2008"/>
      <w:bookmarkEnd w:id="2009"/>
      <w:bookmarkEnd w:id="2010"/>
      <w:bookmarkEnd w:id="2049"/>
      <w:bookmarkEnd w:id="2050"/>
      <w:bookmarkEnd w:id="2051"/>
      <w:bookmarkEnd w:id="2052"/>
      <w:bookmarkEnd w:id="2053"/>
      <w:bookmarkEnd w:id="2054"/>
      <w:bookmarkEnd w:id="2055"/>
      <w:bookmarkEnd w:id="2056"/>
      <w:bookmarkEnd w:id="2057"/>
    </w:p>
    <w:p w14:paraId="23AC7ED5" w14:textId="77777777" w:rsidR="00EE5860" w:rsidRPr="00441CD0" w:rsidRDefault="00EE5860" w:rsidP="001A3E8D">
      <w:pPr>
        <w:pStyle w:val="Heading4"/>
        <w:rPr>
          <w:rFonts w:cs="Arial"/>
          <w:bCs/>
        </w:rPr>
      </w:pPr>
      <w:bookmarkStart w:id="2058" w:name="_Toc27490630"/>
      <w:bookmarkStart w:id="2059" w:name="_Toc27556923"/>
      <w:bookmarkStart w:id="2060" w:name="_Toc27723840"/>
      <w:bookmarkStart w:id="2061" w:name="_Toc36030912"/>
      <w:bookmarkStart w:id="2062" w:name="_Toc36042832"/>
      <w:bookmarkStart w:id="2063" w:name="_Toc36814157"/>
      <w:bookmarkStart w:id="2064" w:name="_Toc44689007"/>
      <w:bookmarkStart w:id="2065" w:name="_Toc44923761"/>
      <w:bookmarkStart w:id="2066" w:name="_Toc51860730"/>
      <w:bookmarkStart w:id="2067" w:name="_Toc57930497"/>
      <w:bookmarkStart w:id="2068" w:name="_Toc57931127"/>
      <w:bookmarkStart w:id="2069" w:name="_Toc98235655"/>
      <w:r w:rsidRPr="00441CD0">
        <w:t>5.24.4.1</w:t>
      </w:r>
      <w:r w:rsidRPr="00441CD0">
        <w:tab/>
        <w:t>General</w:t>
      </w:r>
      <w:bookmarkEnd w:id="2058"/>
      <w:bookmarkEnd w:id="2059"/>
      <w:bookmarkEnd w:id="2060"/>
      <w:bookmarkEnd w:id="2061"/>
      <w:bookmarkEnd w:id="2062"/>
      <w:bookmarkEnd w:id="2063"/>
      <w:bookmarkEnd w:id="2064"/>
      <w:bookmarkEnd w:id="2065"/>
      <w:bookmarkEnd w:id="2066"/>
      <w:bookmarkEnd w:id="2067"/>
      <w:bookmarkEnd w:id="2068"/>
      <w:bookmarkEnd w:id="2069"/>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15E06AC5" w14:textId="77777777" w:rsidR="008D64CE" w:rsidRPr="00441CD0" w:rsidRDefault="008D64CE" w:rsidP="008D64CE">
      <w:r w:rsidRPr="00441CD0">
        <w:rPr>
          <w:lang w:val="en-US"/>
        </w:rPr>
        <w:lastRenderedPageBreak/>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of QoS flows as specified in clause</w:t>
      </w:r>
      <w:r>
        <w:t> </w:t>
      </w:r>
      <w:r w:rsidRPr="00441CD0">
        <w:rPr>
          <w:lang w:eastAsia="zh-CN"/>
        </w:rPr>
        <w:t>5.24.4.2</w:t>
      </w:r>
      <w:r w:rsidRPr="00441CD0">
        <w:t>.</w:t>
      </w:r>
      <w:r>
        <w:t xml:space="preserve"> The SMF may request the UPF to stop the on-going QoS monitoring as specified in clause 5.24.4.2, when needed.</w:t>
      </w:r>
    </w:p>
    <w:p w14:paraId="4033541A" w14:textId="5D6CC934" w:rsidR="00EE5860" w:rsidRPr="00441CD0" w:rsidRDefault="008D64CE" w:rsidP="008D64CE">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clause</w:t>
      </w:r>
      <w:r>
        <w:t> </w:t>
      </w:r>
      <w:r w:rsidRPr="00441CD0">
        <w:t>5.24.4.3</w:t>
      </w:r>
      <w:r>
        <w:t xml:space="preserve">, or by </w:t>
      </w:r>
      <w:r>
        <w:rPr>
          <w:lang w:val="en-US"/>
        </w:rPr>
        <w:t>r</w:t>
      </w:r>
      <w:r>
        <w:t xml:space="preserve">eporting the QoS monitoring events directly to the Local NEF or AF </w:t>
      </w:r>
      <w:r>
        <w:rPr>
          <w:lang w:eastAsia="zh-CN"/>
        </w:rPr>
        <w:t>(see clause 5.33.5)</w:t>
      </w:r>
      <w:r w:rsidRPr="00441CD0">
        <w:t>.</w:t>
      </w:r>
    </w:p>
    <w:p w14:paraId="0C2E356E" w14:textId="77777777" w:rsidR="00EE5860" w:rsidRPr="00441CD0" w:rsidRDefault="00EE5860" w:rsidP="001A3E8D">
      <w:pPr>
        <w:pStyle w:val="Heading4"/>
        <w:rPr>
          <w:rFonts w:cs="Arial"/>
          <w:bCs/>
        </w:rPr>
      </w:pPr>
      <w:bookmarkStart w:id="2070" w:name="_Toc27490631"/>
      <w:bookmarkStart w:id="2071" w:name="_Toc27556924"/>
      <w:bookmarkStart w:id="2072" w:name="_Toc27723841"/>
      <w:bookmarkStart w:id="2073" w:name="_Toc36030913"/>
      <w:bookmarkStart w:id="2074" w:name="_Toc36042833"/>
      <w:bookmarkStart w:id="2075" w:name="_Toc36814158"/>
      <w:bookmarkStart w:id="2076" w:name="_Toc44689008"/>
      <w:bookmarkStart w:id="2077" w:name="_Toc44923762"/>
      <w:bookmarkStart w:id="2078" w:name="_Toc51860731"/>
      <w:bookmarkStart w:id="2079" w:name="_Toc57930498"/>
      <w:bookmarkStart w:id="2080" w:name="_Toc57931128"/>
      <w:bookmarkStart w:id="2081" w:name="_Toc98235656"/>
      <w:r w:rsidRPr="00441CD0">
        <w:t>5.24.4.2</w:t>
      </w:r>
      <w:r w:rsidRPr="00441CD0">
        <w:tab/>
        <w:t>QoS Monitoring Control</w:t>
      </w:r>
      <w:bookmarkEnd w:id="2070"/>
      <w:bookmarkEnd w:id="2071"/>
      <w:bookmarkEnd w:id="2072"/>
      <w:bookmarkEnd w:id="2073"/>
      <w:bookmarkEnd w:id="2074"/>
      <w:bookmarkEnd w:id="2075"/>
      <w:bookmarkEnd w:id="2076"/>
      <w:bookmarkEnd w:id="2077"/>
      <w:bookmarkEnd w:id="2078"/>
      <w:bookmarkEnd w:id="2079"/>
      <w:bookmarkEnd w:id="2080"/>
      <w:bookmarkEnd w:id="2081"/>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1A3E8D">
      <w:pPr>
        <w:pStyle w:val="Heading4"/>
        <w:rPr>
          <w:rFonts w:cs="Arial"/>
          <w:bCs/>
        </w:rPr>
      </w:pPr>
      <w:bookmarkStart w:id="2082" w:name="_Toc27490632"/>
      <w:bookmarkStart w:id="2083" w:name="_Toc27556925"/>
      <w:bookmarkStart w:id="2084" w:name="_Toc27723842"/>
      <w:bookmarkStart w:id="2085" w:name="_Toc36030914"/>
      <w:bookmarkStart w:id="2086" w:name="_Toc36042834"/>
      <w:bookmarkStart w:id="2087" w:name="_Toc36814159"/>
      <w:bookmarkStart w:id="2088" w:name="_Toc44689009"/>
      <w:bookmarkStart w:id="2089" w:name="_Toc44923763"/>
      <w:bookmarkStart w:id="2090" w:name="_Toc51860732"/>
      <w:bookmarkStart w:id="2091" w:name="_Toc57930499"/>
      <w:bookmarkStart w:id="2092" w:name="_Toc57931129"/>
      <w:bookmarkStart w:id="2093" w:name="_Toc98235657"/>
      <w:r w:rsidRPr="00441CD0">
        <w:t>5.24.4.3</w:t>
      </w:r>
      <w:r w:rsidRPr="00441CD0">
        <w:tab/>
        <w:t>QoS Monitoring Reporting</w:t>
      </w:r>
      <w:bookmarkEnd w:id="2082"/>
      <w:bookmarkEnd w:id="2083"/>
      <w:bookmarkEnd w:id="2084"/>
      <w:bookmarkEnd w:id="2085"/>
      <w:bookmarkEnd w:id="2086"/>
      <w:bookmarkEnd w:id="2087"/>
      <w:bookmarkEnd w:id="2088"/>
      <w:bookmarkEnd w:id="2089"/>
      <w:bookmarkEnd w:id="2090"/>
      <w:bookmarkEnd w:id="2091"/>
      <w:bookmarkEnd w:id="2092"/>
      <w:bookmarkEnd w:id="2093"/>
    </w:p>
    <w:p w14:paraId="36D37B7B" w14:textId="77777777" w:rsidR="001F3B36" w:rsidRPr="00441CD0" w:rsidRDefault="001F3B36" w:rsidP="001F3B36">
      <w:pPr>
        <w:rPr>
          <w:lang w:eastAsia="zh-CN"/>
        </w:rPr>
      </w:pPr>
      <w:bookmarkStart w:id="2094" w:name="_Toc27490633"/>
      <w:bookmarkStart w:id="2095" w:name="_Toc27556926"/>
      <w:bookmarkStart w:id="2096" w:name="_Toc27723843"/>
      <w:bookmarkStart w:id="2097" w:name="_Toc36030915"/>
      <w:bookmarkStart w:id="2098" w:name="_Toc36042835"/>
      <w:bookmarkStart w:id="2099" w:name="_Toc36814160"/>
      <w:bookmarkStart w:id="2100" w:name="_Toc44689010"/>
      <w:bookmarkStart w:id="2101" w:name="_Toc44923764"/>
      <w:bookmarkStart w:id="2102" w:name="_Toc51860733"/>
      <w:bookmarkStart w:id="2103" w:name="_Toc57930500"/>
      <w:bookmarkStart w:id="2104" w:name="_Toc57931130"/>
      <w:r w:rsidRPr="00441CD0">
        <w:rPr>
          <w:lang w:eastAsia="zh-CN"/>
        </w:rPr>
        <w:t xml:space="preserve">If the </w:t>
      </w:r>
      <w:r>
        <w:rPr>
          <w:lang w:eastAsia="zh-CN"/>
        </w:rPr>
        <w:t xml:space="preserve">UPF </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6A350096" w14:textId="77777777" w:rsidR="001F3B36" w:rsidRPr="00441CD0" w:rsidRDefault="001F3B36" w:rsidP="001F3B36">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0E6471B5" w14:textId="77777777" w:rsidR="001F3B36" w:rsidRPr="00441CD0" w:rsidRDefault="001F3B36" w:rsidP="001F3B36">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251AA9C1" w14:textId="6B95E81F" w:rsidR="001F3B36" w:rsidRPr="00441CD0" w:rsidRDefault="001F3B36" w:rsidP="001F3B36">
      <w:pPr>
        <w:rPr>
          <w:lang w:val="en-US"/>
        </w:rPr>
      </w:pPr>
      <w:r w:rsidRPr="00441CD0">
        <w:rPr>
          <w:lang w:eastAsia="zh-CN"/>
        </w:rPr>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355E63">
        <w:rPr>
          <w:lang w:val="en-US" w:eastAsia="zh-CN"/>
        </w:rPr>
        <w:t xml:space="preserve">report the </w:t>
      </w:r>
      <w:r w:rsidRPr="00441CD0">
        <w:rPr>
          <w:lang w:val="sv-SE"/>
        </w:rPr>
        <w:t xml:space="preserve">packet delay(s) for </w:t>
      </w:r>
      <w:r w:rsidRPr="00441CD0">
        <w:t>multiple QoS flows.</w:t>
      </w:r>
      <w:r>
        <w:t xml:space="preserve"> </w:t>
      </w: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r w:rsidRPr="00541525">
        <w:t xml:space="preserve"> </w:t>
      </w:r>
      <w:r>
        <w:t xml:space="preserve">See </w:t>
      </w:r>
      <w:r>
        <w:rPr>
          <w:lang w:eastAsia="zh-CN"/>
        </w:rPr>
        <w:t>clause </w:t>
      </w:r>
      <w:r w:rsidR="0085573E">
        <w:rPr>
          <w:lang w:eastAsia="zh-CN"/>
        </w:rPr>
        <w:t>5.33.5</w:t>
      </w:r>
      <w:r>
        <w:rPr>
          <w:lang w:eastAsia="zh-CN"/>
        </w:rPr>
        <w:t xml:space="preserve"> for </w:t>
      </w:r>
      <w:r>
        <w:rPr>
          <w:lang w:val="en-US"/>
        </w:rPr>
        <w:t>r</w:t>
      </w:r>
      <w:r>
        <w:t>eporting the QoS monitoring events directly to the Local NEF or AF</w:t>
      </w:r>
      <w:r>
        <w:rPr>
          <w:lang w:eastAsia="zh-CN"/>
        </w:rPr>
        <w:t>.</w:t>
      </w:r>
    </w:p>
    <w:p w14:paraId="0AEF18C0" w14:textId="77777777" w:rsidR="001F3B36" w:rsidRPr="00441CD0" w:rsidRDefault="001F3B36" w:rsidP="001F3B36">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119523BE" w14:textId="4D52EEFA" w:rsidR="001F3B36" w:rsidRPr="00441CD0" w:rsidRDefault="001F3B36" w:rsidP="001F3B36">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 xml:space="preserve">SMF or to the Local NEF or AF </w:t>
      </w:r>
      <w:r>
        <w:t>(if direct reporting of QoS monitoring event applies, see clause </w:t>
      </w:r>
      <w:r w:rsidR="0085573E">
        <w:t>5.33.5</w:t>
      </w:r>
      <w:r>
        <w:t>)</w:t>
      </w:r>
      <w:r w:rsidRPr="00441CD0">
        <w:rPr>
          <w:lang w:val="en-US"/>
        </w:rPr>
        <w:t>.</w:t>
      </w:r>
    </w:p>
    <w:p w14:paraId="2188E706" w14:textId="25607E72" w:rsidR="001F3B36" w:rsidRPr="00441CD0" w:rsidRDefault="001F3B36" w:rsidP="001F3B36">
      <w:pPr>
        <w:rPr>
          <w:lang w:val="en-US"/>
        </w:rPr>
      </w:pPr>
      <w:r>
        <w:lastRenderedPageBreak/>
        <w:t>When receiving instruction from the SMF to stop the on-going QoS monitoring, the UPF shall generate a QoS monitoring report to the SMF or to the Local NEF or AF (if direct reporting of QoS monitoring event applies, see clause </w:t>
      </w:r>
      <w:r w:rsidR="0085573E">
        <w:t>5.33.5</w:t>
      </w:r>
      <w:r>
        <w:t>), to report the detected packet delay(s).</w:t>
      </w:r>
    </w:p>
    <w:p w14:paraId="1C139119" w14:textId="19F99CFC" w:rsidR="001F3B36" w:rsidRPr="00441CD0" w:rsidRDefault="001F3B36" w:rsidP="001F3B36">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w:t>
      </w:r>
      <w:r>
        <w:rPr>
          <w:lang w:val="en-US"/>
        </w:rPr>
        <w:t xml:space="preserve"> or the UPF shall send a QoS monitoring event directly to the Local NEF or AF (</w:t>
      </w:r>
      <w:r>
        <w:t>if direct reporting of QoS monitoring event applies, see clause </w:t>
      </w:r>
      <w:r w:rsidR="0085573E">
        <w:t>5.33.5</w:t>
      </w:r>
      <w:r>
        <w:rPr>
          <w:lang w:val="en-US"/>
        </w:rPr>
        <w:t>)</w:t>
      </w:r>
      <w:r w:rsidRPr="00441CD0">
        <w:rPr>
          <w:lang w:val="en-US"/>
        </w:rPr>
        <w:t>, if the reporting frequency requests a report to be generated at the PFCP session termination.</w:t>
      </w:r>
    </w:p>
    <w:p w14:paraId="35B21D3C" w14:textId="177D7355" w:rsidR="001F3B36" w:rsidRPr="00441CD0" w:rsidRDefault="001F3B36" w:rsidP="001F3B36">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 xml:space="preserve">SMF or </w:t>
      </w:r>
      <w:r>
        <w:rPr>
          <w:lang w:val="en-US"/>
        </w:rPr>
        <w:t>to the Local NEF or AF (</w:t>
      </w:r>
      <w:r>
        <w:t>if direct reporting of QoS monitoring event applies, see clause </w:t>
      </w:r>
      <w:r w:rsidR="0085573E">
        <w:t>5.33.5</w:t>
      </w:r>
      <w:r>
        <w:rPr>
          <w:lang w:val="en-US"/>
        </w:rPr>
        <w:t>)</w:t>
      </w:r>
      <w:r w:rsidRPr="00441CD0">
        <w:t>.</w:t>
      </w:r>
    </w:p>
    <w:p w14:paraId="0D1866A2" w14:textId="765B9B08" w:rsidR="001F3B36" w:rsidRDefault="001F3B36" w:rsidP="001F3B36">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541525">
        <w:rPr>
          <w:lang w:val="en-US"/>
        </w:rPr>
        <w:t xml:space="preserve"> </w:t>
      </w:r>
      <w:r>
        <w:rPr>
          <w:lang w:val="en-US"/>
        </w:rPr>
        <w:t>or to the Local NEF or AF (</w:t>
      </w:r>
      <w:r>
        <w:t>if direct reporting of QoS monitoring event applies, see clause </w:t>
      </w:r>
      <w:r w:rsidR="0085573E">
        <w:t>5.33.5</w:t>
      </w:r>
      <w:r>
        <w:rPr>
          <w:lang w:val="en-US"/>
        </w:rPr>
        <w:t>)</w:t>
      </w:r>
      <w:r w:rsidRPr="00441CD0">
        <w:t>.</w:t>
      </w:r>
    </w:p>
    <w:p w14:paraId="431AB954" w14:textId="32C96D87" w:rsidR="00EE5860" w:rsidRPr="00441CD0" w:rsidRDefault="00EE5860" w:rsidP="001A3E8D">
      <w:pPr>
        <w:pStyle w:val="Heading3"/>
      </w:pPr>
      <w:bookmarkStart w:id="2105" w:name="_Toc98235658"/>
      <w:r w:rsidRPr="00441CD0">
        <w:t>5.24.5</w:t>
      </w:r>
      <w:r w:rsidRPr="00441CD0">
        <w:tab/>
        <w:t>Per GTP-U Path QoS Monitoring</w:t>
      </w:r>
      <w:bookmarkEnd w:id="2094"/>
      <w:bookmarkEnd w:id="2095"/>
      <w:bookmarkEnd w:id="2096"/>
      <w:bookmarkEnd w:id="2097"/>
      <w:bookmarkEnd w:id="2098"/>
      <w:bookmarkEnd w:id="2099"/>
      <w:bookmarkEnd w:id="2100"/>
      <w:bookmarkEnd w:id="2101"/>
      <w:bookmarkEnd w:id="2102"/>
      <w:bookmarkEnd w:id="2103"/>
      <w:bookmarkEnd w:id="2104"/>
      <w:bookmarkEnd w:id="2105"/>
    </w:p>
    <w:p w14:paraId="7344A341" w14:textId="77777777" w:rsidR="00EE5860" w:rsidRDefault="00EE5860" w:rsidP="001A3E8D">
      <w:pPr>
        <w:pStyle w:val="Heading4"/>
      </w:pPr>
      <w:bookmarkStart w:id="2106" w:name="_Toc57930501"/>
      <w:bookmarkStart w:id="2107" w:name="_Toc57931131"/>
      <w:bookmarkStart w:id="2108" w:name="_Toc98235659"/>
      <w:r>
        <w:t>5.24.5.1</w:t>
      </w:r>
      <w:r>
        <w:tab/>
        <w:t>General</w:t>
      </w:r>
      <w:bookmarkEnd w:id="2106"/>
      <w:bookmarkEnd w:id="2107"/>
      <w:bookmarkEnd w:id="2108"/>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1A3E8D">
      <w:pPr>
        <w:pStyle w:val="Heading4"/>
      </w:pPr>
      <w:bookmarkStart w:id="2109" w:name="_Toc57930502"/>
      <w:bookmarkStart w:id="2110" w:name="_Toc57931132"/>
      <w:bookmarkStart w:id="2111" w:name="_Toc98235660"/>
      <w:r>
        <w:t>5.24.5.2</w:t>
      </w:r>
      <w:r>
        <w:tab/>
        <w:t>GTP-U path monitoring</w:t>
      </w:r>
      <w:bookmarkEnd w:id="2109"/>
      <w:bookmarkEnd w:id="2110"/>
      <w:bookmarkEnd w:id="2111"/>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3127E39D"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w:t>
      </w:r>
      <w:r w:rsidR="00D900FE">
        <w:rPr>
          <w:lang w:val="en-US"/>
        </w:rPr>
        <w:t>.</w:t>
      </w:r>
      <w:r w:rsidRPr="00441CD0">
        <w:rPr>
          <w:lang w:val="en-US"/>
        </w:rPr>
        <w:t xml:space="preserv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01A6C2D8"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58D8520" w:rsidR="00EE5860" w:rsidRDefault="00EE5860" w:rsidP="00EE5860">
      <w:pPr>
        <w:rPr>
          <w:lang w:eastAsia="x-none"/>
        </w:rPr>
      </w:pPr>
      <w:r w:rsidRPr="00441CD0">
        <w:rPr>
          <w:lang w:eastAsia="x-none"/>
        </w:rPr>
        <w:lastRenderedPageBreak/>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1A3E8D">
      <w:pPr>
        <w:pStyle w:val="Heading4"/>
      </w:pPr>
      <w:bookmarkStart w:id="2112" w:name="_Toc57930503"/>
      <w:bookmarkStart w:id="2113" w:name="_Toc57931133"/>
      <w:bookmarkStart w:id="2114" w:name="_Toc98235661"/>
      <w:r>
        <w:t>5.24.5.3</w:t>
      </w:r>
      <w:r>
        <w:tab/>
      </w:r>
      <w:r w:rsidRPr="00441CD0">
        <w:t xml:space="preserve">QoS </w:t>
      </w:r>
      <w:r>
        <w:t>m</w:t>
      </w:r>
      <w:r w:rsidRPr="00441CD0">
        <w:t>onitoring</w:t>
      </w:r>
      <w:r>
        <w:t xml:space="preserve"> of a PDU session</w:t>
      </w:r>
      <w:r w:rsidRPr="00441CD0">
        <w:t xml:space="preserve"> </w:t>
      </w:r>
      <w:r>
        <w:t>based on GTP-U path monitoring</w:t>
      </w:r>
      <w:bookmarkEnd w:id="2112"/>
      <w:bookmarkEnd w:id="2113"/>
      <w:bookmarkEnd w:id="2114"/>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1A3E8D">
      <w:pPr>
        <w:pStyle w:val="Heading4"/>
        <w:rPr>
          <w:rFonts w:cs="Arial"/>
          <w:bCs/>
        </w:rPr>
      </w:pPr>
      <w:bookmarkStart w:id="2115" w:name="_Toc57930504"/>
      <w:bookmarkStart w:id="2116" w:name="_Toc57931134"/>
      <w:bookmarkStart w:id="2117" w:name="_Toc98235662"/>
      <w:r w:rsidRPr="00441CD0">
        <w:t>5.24.</w:t>
      </w:r>
      <w:r>
        <w:t>5</w:t>
      </w:r>
      <w:r w:rsidRPr="00441CD0">
        <w:t>.</w:t>
      </w:r>
      <w:r>
        <w:t>4</w:t>
      </w:r>
      <w:r w:rsidRPr="00441CD0">
        <w:tab/>
        <w:t>QoS Monitoring Reporting</w:t>
      </w:r>
      <w:bookmarkEnd w:id="2115"/>
      <w:bookmarkEnd w:id="2116"/>
      <w:bookmarkEnd w:id="2117"/>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1A3E8D">
      <w:pPr>
        <w:pStyle w:val="Heading2"/>
      </w:pPr>
      <w:bookmarkStart w:id="2118" w:name="_Toc27490634"/>
      <w:bookmarkStart w:id="2119" w:name="_Toc27556927"/>
      <w:bookmarkStart w:id="2120" w:name="_Toc27723844"/>
      <w:bookmarkStart w:id="2121" w:name="_Toc36030916"/>
      <w:bookmarkStart w:id="2122" w:name="_Toc36042836"/>
      <w:bookmarkStart w:id="2123" w:name="_Toc36814161"/>
      <w:bookmarkStart w:id="2124" w:name="_Toc44689011"/>
      <w:bookmarkStart w:id="2125" w:name="_Toc44923765"/>
      <w:bookmarkStart w:id="2126" w:name="_Toc51860734"/>
      <w:bookmarkStart w:id="2127" w:name="_Toc57930505"/>
      <w:bookmarkStart w:id="2128" w:name="_Toc57931135"/>
      <w:bookmarkStart w:id="2129" w:name="_Toc98235663"/>
      <w:r w:rsidRPr="00441CD0">
        <w:t>5.25</w:t>
      </w:r>
      <w:r w:rsidRPr="00441CD0">
        <w:tab/>
        <w:t>Support of IPTV (for 5GC)</w:t>
      </w:r>
      <w:bookmarkEnd w:id="2118"/>
      <w:bookmarkEnd w:id="2119"/>
      <w:bookmarkEnd w:id="2120"/>
      <w:bookmarkEnd w:id="2121"/>
      <w:bookmarkEnd w:id="2122"/>
      <w:bookmarkEnd w:id="2123"/>
      <w:bookmarkEnd w:id="2124"/>
      <w:bookmarkEnd w:id="2125"/>
      <w:bookmarkEnd w:id="2126"/>
      <w:bookmarkEnd w:id="2127"/>
      <w:bookmarkEnd w:id="2128"/>
      <w:bookmarkEnd w:id="2129"/>
    </w:p>
    <w:p w14:paraId="26583FCC" w14:textId="1851937C" w:rsidR="00EE5860" w:rsidRPr="00441CD0" w:rsidRDefault="00EE5860" w:rsidP="00EE5860">
      <w:pPr>
        <w:rPr>
          <w:noProof/>
        </w:rPr>
      </w:pPr>
      <w:bookmarkStart w:id="2130" w:name="_Toc27490635"/>
      <w:bookmarkStart w:id="2131" w:name="_Toc27556928"/>
      <w:bookmarkStart w:id="2132"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5139005B"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12CF7F73"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4C195E1" w14:textId="77777777" w:rsidR="006E4D72" w:rsidRPr="00441CD0" w:rsidRDefault="006E4D72" w:rsidP="001A3E8D">
      <w:pPr>
        <w:pStyle w:val="Heading2"/>
      </w:pPr>
      <w:bookmarkStart w:id="2133" w:name="_Toc36030917"/>
      <w:bookmarkStart w:id="2134" w:name="_Toc36042837"/>
      <w:bookmarkStart w:id="2135" w:name="_Toc36814162"/>
      <w:bookmarkStart w:id="2136" w:name="_Toc44689012"/>
      <w:bookmarkStart w:id="2137" w:name="_Toc44923766"/>
      <w:bookmarkStart w:id="2138" w:name="_Toc51860735"/>
      <w:bookmarkStart w:id="2139" w:name="_Toc57930506"/>
      <w:bookmarkStart w:id="2140" w:name="_Toc57931136"/>
      <w:bookmarkStart w:id="2141" w:name="_Toc98235664"/>
      <w:bookmarkStart w:id="2142" w:name="_Toc27490637"/>
      <w:bookmarkStart w:id="2143" w:name="_Toc27556930"/>
      <w:bookmarkStart w:id="2144" w:name="_Toc27723847"/>
      <w:bookmarkStart w:id="2145" w:name="_Toc36030919"/>
      <w:bookmarkStart w:id="2146" w:name="_Toc36042839"/>
      <w:bookmarkStart w:id="2147" w:name="_Toc36814164"/>
      <w:bookmarkStart w:id="2148" w:name="_Toc44689014"/>
      <w:bookmarkStart w:id="2149" w:name="_Toc44923768"/>
      <w:bookmarkStart w:id="2150" w:name="_Toc51860737"/>
      <w:bookmarkStart w:id="2151" w:name="_Toc57930508"/>
      <w:bookmarkStart w:id="2152" w:name="_Toc57931138"/>
      <w:bookmarkStart w:id="2153" w:name="_Toc27490638"/>
      <w:bookmarkStart w:id="2154" w:name="_Toc27556931"/>
      <w:bookmarkStart w:id="2155" w:name="_Toc27723848"/>
      <w:bookmarkStart w:id="2156" w:name="_Toc36030920"/>
      <w:bookmarkStart w:id="2157" w:name="_Toc36042840"/>
      <w:bookmarkStart w:id="2158" w:name="_Toc36814165"/>
      <w:bookmarkStart w:id="2159" w:name="_Toc44689015"/>
      <w:bookmarkStart w:id="2160" w:name="_Toc44923769"/>
      <w:bookmarkStart w:id="2161" w:name="_Toc51860738"/>
      <w:bookmarkStart w:id="2162" w:name="_Toc19708934"/>
      <w:bookmarkStart w:id="2163" w:name="_Toc27745005"/>
      <w:bookmarkStart w:id="2164" w:name="_Toc29803158"/>
      <w:bookmarkStart w:id="2165" w:name="_Toc35969907"/>
      <w:bookmarkStart w:id="2166" w:name="_Toc36050701"/>
      <w:bookmarkStart w:id="2167" w:name="_Toc44847413"/>
      <w:bookmarkStart w:id="2168" w:name="_Toc51845065"/>
      <w:bookmarkStart w:id="2169" w:name="_Toc51845396"/>
      <w:bookmarkStart w:id="2170" w:name="_Toc57017464"/>
      <w:bookmarkStart w:id="2171" w:name="_Toc57024214"/>
      <w:bookmarkStart w:id="2172" w:name="_Toc19708951"/>
      <w:bookmarkStart w:id="2173" w:name="_Toc27745026"/>
      <w:bookmarkStart w:id="2174" w:name="_Toc29803179"/>
      <w:bookmarkStart w:id="2175" w:name="_Toc35969930"/>
      <w:bookmarkStart w:id="2176" w:name="_Toc36050724"/>
      <w:bookmarkStart w:id="2177" w:name="_Toc44847437"/>
      <w:bookmarkStart w:id="2178" w:name="_Toc51845090"/>
      <w:bookmarkStart w:id="2179" w:name="_Toc51845421"/>
      <w:bookmarkStart w:id="2180" w:name="_Toc57017490"/>
      <w:bookmarkStart w:id="2181" w:name="_Toc57024240"/>
      <w:bookmarkStart w:id="2182" w:name="_Toc44847530"/>
      <w:bookmarkStart w:id="2183" w:name="_Toc51845184"/>
      <w:bookmarkStart w:id="2184" w:name="_Toc51845515"/>
      <w:bookmarkStart w:id="2185" w:name="_Toc57017584"/>
      <w:bookmarkStart w:id="2186" w:name="_Toc57024334"/>
      <w:bookmarkStart w:id="2187" w:name="_Toc27490639"/>
      <w:bookmarkStart w:id="2188" w:name="_Toc27556932"/>
      <w:bookmarkStart w:id="2189" w:name="_Toc27723849"/>
      <w:bookmarkStart w:id="2190" w:name="_Toc36030921"/>
      <w:bookmarkStart w:id="2191" w:name="_Toc36042841"/>
      <w:bookmarkStart w:id="2192" w:name="_Toc36814166"/>
      <w:bookmarkStart w:id="2193" w:name="_Toc44689016"/>
      <w:bookmarkStart w:id="2194" w:name="_Toc44923770"/>
      <w:bookmarkStart w:id="2195" w:name="_Toc51860739"/>
      <w:bookmarkStart w:id="2196" w:name="_Toc57930510"/>
      <w:bookmarkStart w:id="2197" w:name="_Toc57931140"/>
      <w:bookmarkEnd w:id="2130"/>
      <w:bookmarkEnd w:id="2131"/>
      <w:bookmarkEnd w:id="2132"/>
      <w:r w:rsidRPr="00441CD0">
        <w:t>5.26</w:t>
      </w:r>
      <w:r w:rsidRPr="00441CD0">
        <w:tab/>
        <w:t>Support of Time Sensitive Communications</w:t>
      </w:r>
      <w:r>
        <w:t xml:space="preserve"> and Time Synchronization</w:t>
      </w:r>
      <w:r w:rsidRPr="00441CD0">
        <w:t xml:space="preserve"> (for 5GC)</w:t>
      </w:r>
      <w:bookmarkEnd w:id="2133"/>
      <w:bookmarkEnd w:id="2134"/>
      <w:bookmarkEnd w:id="2135"/>
      <w:bookmarkEnd w:id="2136"/>
      <w:bookmarkEnd w:id="2137"/>
      <w:bookmarkEnd w:id="2138"/>
      <w:bookmarkEnd w:id="2139"/>
      <w:bookmarkEnd w:id="2140"/>
      <w:bookmarkEnd w:id="2141"/>
    </w:p>
    <w:p w14:paraId="719FC78F" w14:textId="77777777" w:rsidR="006E4D72" w:rsidRPr="00441CD0" w:rsidRDefault="006E4D72" w:rsidP="001A3E8D">
      <w:pPr>
        <w:pStyle w:val="Heading3"/>
        <w:rPr>
          <w:noProof/>
        </w:rPr>
      </w:pPr>
      <w:bookmarkStart w:id="2198" w:name="_Toc27490636"/>
      <w:bookmarkStart w:id="2199" w:name="_Toc27556929"/>
      <w:bookmarkStart w:id="2200" w:name="_Toc27723846"/>
      <w:bookmarkStart w:id="2201" w:name="_Toc36030918"/>
      <w:bookmarkStart w:id="2202" w:name="_Toc36042838"/>
      <w:bookmarkStart w:id="2203" w:name="_Toc36814163"/>
      <w:bookmarkStart w:id="2204" w:name="_Toc44689013"/>
      <w:bookmarkStart w:id="2205" w:name="_Toc44923767"/>
      <w:bookmarkStart w:id="2206" w:name="_Toc51860736"/>
      <w:bookmarkStart w:id="2207" w:name="_Toc57930507"/>
      <w:bookmarkStart w:id="2208" w:name="_Toc57931137"/>
      <w:bookmarkStart w:id="2209" w:name="_Toc98235665"/>
      <w:r w:rsidRPr="00441CD0">
        <w:rPr>
          <w:noProof/>
        </w:rPr>
        <w:t>5.26.1</w:t>
      </w:r>
      <w:r w:rsidRPr="00441CD0">
        <w:rPr>
          <w:noProof/>
        </w:rPr>
        <w:tab/>
        <w:t>General</w:t>
      </w:r>
      <w:bookmarkEnd w:id="2198"/>
      <w:bookmarkEnd w:id="2199"/>
      <w:bookmarkEnd w:id="2200"/>
      <w:bookmarkEnd w:id="2201"/>
      <w:bookmarkEnd w:id="2202"/>
      <w:bookmarkEnd w:id="2203"/>
      <w:bookmarkEnd w:id="2204"/>
      <w:bookmarkEnd w:id="2205"/>
      <w:bookmarkEnd w:id="2206"/>
      <w:bookmarkEnd w:id="2207"/>
      <w:bookmarkEnd w:id="2208"/>
      <w:bookmarkEnd w:id="2209"/>
    </w:p>
    <w:p w14:paraId="19B79C3B" w14:textId="77777777" w:rsidR="006E4D72" w:rsidRPr="00441CD0" w:rsidRDefault="006E4D72" w:rsidP="006E4D72">
      <w:r w:rsidRPr="00441CD0">
        <w:t>The 5GS may support</w:t>
      </w:r>
      <w:r>
        <w:t xml:space="preserve"> features that </w:t>
      </w:r>
      <w:r>
        <w:rPr>
          <w:lang w:eastAsia="zh-CN"/>
        </w:rPr>
        <w:t>can be independently used to enable</w:t>
      </w:r>
      <w:r w:rsidRPr="00441CD0">
        <w:t xml:space="preserve"> Time Sensitive Communication (TSC)</w:t>
      </w:r>
      <w:r>
        <w:t xml:space="preserve"> </w:t>
      </w:r>
      <w:r>
        <w:rPr>
          <w:lang w:eastAsia="zh-CN"/>
        </w:rPr>
        <w:t>and time synchronization for Ethernet and IP PDU</w:t>
      </w:r>
      <w:r w:rsidRPr="00441CD0">
        <w:t xml:space="preserve"> sessions, as specified in clauses</w:t>
      </w:r>
      <w:r>
        <w:t> </w:t>
      </w:r>
      <w:r w:rsidRPr="00441CD0">
        <w:t>4.4.8, 5.27 and 5.28 of 3GPP TS 23.501 [28]. The related procedures between SMF and UPF are defined in this clause.</w:t>
      </w:r>
    </w:p>
    <w:p w14:paraId="33F150D6" w14:textId="77777777" w:rsidR="006E4D72" w:rsidRDefault="006E4D72" w:rsidP="006E4D72">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4BB6ED92" w14:textId="53BBEC54" w:rsidR="006E4D72" w:rsidRDefault="006E4D72" w:rsidP="006E4D72">
      <w:r w:rsidRPr="00441CD0">
        <w:t>Support of TSC</w:t>
      </w:r>
      <w:r>
        <w:t xml:space="preserve"> </w:t>
      </w:r>
      <w:r>
        <w:rPr>
          <w:lang w:eastAsia="zh-CN"/>
        </w:rPr>
        <w:t>and time synchronization</w:t>
      </w:r>
      <w:r w:rsidRPr="00441CD0">
        <w:t xml:space="preserve"> is optional for the SMF and UPF. The procedures specified in this clause may apply if the UPF indicated support of the TSC feature (see clause</w:t>
      </w:r>
      <w:r>
        <w:t> </w:t>
      </w:r>
      <w:r w:rsidRPr="00441CD0">
        <w:t>8.2.25).</w:t>
      </w:r>
    </w:p>
    <w:p w14:paraId="6B66290E" w14:textId="3A84853A" w:rsidR="000C20FE" w:rsidRPr="000C20FE" w:rsidRDefault="000C20FE" w:rsidP="006E4D72">
      <w:pPr>
        <w:rPr>
          <w:noProof/>
          <w:lang w:val="en-US"/>
        </w:rPr>
      </w:pPr>
      <w:r w:rsidRPr="0056166D">
        <w:rPr>
          <w:noProof/>
          <w:lang w:val="en-US"/>
        </w:rPr>
        <w:t>For UE-UE TSC communications, the SMF may configure the UPF to apply local switching with existing technologies as specified in clauses 5.13 for Ethernet traffic or 5.23 for 5G VN Group Communication</w:t>
      </w:r>
      <w:r>
        <w:rPr>
          <w:noProof/>
          <w:lang w:val="en-US"/>
        </w:rPr>
        <w:t xml:space="preserve">, such as </w:t>
      </w:r>
      <w:r w:rsidRPr="0056166D">
        <w:rPr>
          <w:noProof/>
          <w:lang w:val="en-US"/>
        </w:rPr>
        <w:t xml:space="preserve">to enable </w:t>
      </w:r>
      <w:r>
        <w:rPr>
          <w:noProof/>
          <w:lang w:val="en-US"/>
        </w:rPr>
        <w:t xml:space="preserve">the </w:t>
      </w:r>
      <w:r w:rsidRPr="0056166D">
        <w:rPr>
          <w:noProof/>
          <w:lang w:val="en-US"/>
        </w:rPr>
        <w:t xml:space="preserve">UPF </w:t>
      </w:r>
      <w:r>
        <w:rPr>
          <w:noProof/>
          <w:lang w:val="en-US"/>
        </w:rPr>
        <w:t xml:space="preserve">to </w:t>
      </w:r>
      <w:r w:rsidRPr="0056166D">
        <w:rPr>
          <w:noProof/>
          <w:lang w:val="en-US"/>
        </w:rPr>
        <w:t>locally forward uplink stream from one PDU session as downlink stream in another PDU session.</w:t>
      </w:r>
    </w:p>
    <w:p w14:paraId="43C4CCFC" w14:textId="77777777" w:rsidR="006E4D72" w:rsidRPr="00441CD0" w:rsidRDefault="006E4D72" w:rsidP="001A3E8D">
      <w:pPr>
        <w:pStyle w:val="Heading3"/>
        <w:rPr>
          <w:noProof/>
        </w:rPr>
      </w:pPr>
      <w:bookmarkStart w:id="2210" w:name="_Toc98235666"/>
      <w:r w:rsidRPr="00441CD0">
        <w:rPr>
          <w:noProof/>
        </w:rPr>
        <w:t>5.26.2</w:t>
      </w:r>
      <w:r w:rsidRPr="00441CD0">
        <w:rPr>
          <w:noProof/>
        </w:rPr>
        <w:tab/>
        <w:t>5GS Bridge management</w:t>
      </w:r>
      <w:bookmarkEnd w:id="2142"/>
      <w:bookmarkEnd w:id="2143"/>
      <w:bookmarkEnd w:id="2144"/>
      <w:bookmarkEnd w:id="2145"/>
      <w:bookmarkEnd w:id="2146"/>
      <w:bookmarkEnd w:id="2147"/>
      <w:bookmarkEnd w:id="2148"/>
      <w:bookmarkEnd w:id="2149"/>
      <w:bookmarkEnd w:id="2150"/>
      <w:bookmarkEnd w:id="2151"/>
      <w:bookmarkEnd w:id="2152"/>
      <w:bookmarkEnd w:id="2210"/>
    </w:p>
    <w:p w14:paraId="6FF8BC4E" w14:textId="46D35FAD" w:rsidR="006E4D72" w:rsidRPr="00441CD0" w:rsidRDefault="006E4D72" w:rsidP="006E4D72">
      <w:pPr>
        <w:rPr>
          <w:lang w:eastAsia="zh-CN"/>
        </w:rPr>
      </w:pPr>
      <w:r w:rsidRPr="00441CD0">
        <w:rPr>
          <w:lang w:eastAsia="zh-CN"/>
        </w:rPr>
        <w:t xml:space="preserve">5GS Bridge information reporting is defined in Annex F.1 of 3GPP TS 23.502 [29]; this procedure enables the SMF to report </w:t>
      </w:r>
      <w:r w:rsidR="004D36E4" w:rsidRPr="00441CD0">
        <w:rPr>
          <w:lang w:eastAsia="zh-CN"/>
        </w:rPr>
        <w:t>5GS Bridge</w:t>
      </w:r>
      <w:r w:rsidR="004D36E4">
        <w:rPr>
          <w:lang w:eastAsia="zh-CN"/>
        </w:rPr>
        <w:t>/User Plane Node</w:t>
      </w:r>
      <w:r w:rsidRPr="00441CD0">
        <w:rPr>
          <w:lang w:eastAsia="zh-CN"/>
        </w:rPr>
        <w:t xml:space="preserve"> information of a PDU session established for </w:t>
      </w:r>
      <w:r w:rsidRPr="00441CD0">
        <w:t xml:space="preserve">Time Sensitive Communication (TSC) </w:t>
      </w:r>
      <w:r w:rsidRPr="00441CD0">
        <w:rPr>
          <w:lang w:eastAsia="zh-CN"/>
        </w:rPr>
        <w:t>to the TSN AF</w:t>
      </w:r>
      <w:r>
        <w:rPr>
          <w:lang w:eastAsia="zh-CN"/>
        </w:rPr>
        <w:t xml:space="preserve"> or </w:t>
      </w:r>
      <w:r w:rsidR="00330976" w:rsidRPr="00330976">
        <w:rPr>
          <w:lang w:eastAsia="zh-CN"/>
        </w:rPr>
        <w:t>TSCTSF</w:t>
      </w:r>
      <w:r w:rsidRPr="00441CD0">
        <w:rPr>
          <w:lang w:eastAsia="zh-CN"/>
        </w:rPr>
        <w:t xml:space="preserve"> via the PCF.</w:t>
      </w:r>
    </w:p>
    <w:p w14:paraId="3C0A67AE" w14:textId="38CF844D" w:rsidR="004D36E4" w:rsidRPr="00441CD0" w:rsidRDefault="004D36E4" w:rsidP="004D36E4">
      <w:pPr>
        <w:rPr>
          <w:lang w:eastAsia="zh-CN"/>
        </w:rPr>
      </w:pPr>
      <w:r w:rsidRPr="00441CD0">
        <w:rPr>
          <w:lang w:eastAsia="zh-CN"/>
        </w:rPr>
        <w:t>Identities of 5GS Bridge</w:t>
      </w:r>
      <w:r>
        <w:rPr>
          <w:lang w:eastAsia="zh-CN"/>
        </w:rPr>
        <w:t>/User Plane Node</w:t>
      </w:r>
      <w:r w:rsidRPr="00441CD0">
        <w:rPr>
          <w:lang w:eastAsia="zh-CN"/>
        </w:rPr>
        <w:t xml:space="preserve"> and UPF/NW-TT ports may be pre-configured in the UPF based on deployment.</w:t>
      </w:r>
      <w:r>
        <w:rPr>
          <w:lang w:eastAsia="zh-CN"/>
        </w:rPr>
        <w:t xml:space="preserve"> </w:t>
      </w:r>
      <w:r w:rsidR="004307AF">
        <w:rPr>
          <w:lang w:eastAsia="zh-CN"/>
        </w:rPr>
        <w:t>When establishing the PFCP session for the PDU session for TSC, t</w:t>
      </w:r>
      <w:r w:rsidR="004307AF">
        <w:t xml:space="preserve">he SMF shall provide the Network Instance IE and it may provide the APN/DNN IE and S-NSSAI IE to the UPF to enable the UPF to respond with the proper User Plane Node ID or </w:t>
      </w:r>
      <w:r w:rsidR="004307AF">
        <w:rPr>
          <w:lang w:val="en-US"/>
        </w:rPr>
        <w:t>B</w:t>
      </w:r>
      <w:r w:rsidR="004307AF" w:rsidRPr="00EB072C">
        <w:t xml:space="preserve">ridge ID </w:t>
      </w:r>
      <w:r w:rsidR="004307AF" w:rsidRPr="00441CD0">
        <w:rPr>
          <w:lang w:eastAsia="zh-CN"/>
        </w:rPr>
        <w:t>based</w:t>
      </w:r>
      <w:r w:rsidR="004307AF">
        <w:t xml:space="preserve"> on configuration information associated with the network instance or DNN and S-NSSAI pair. </w:t>
      </w:r>
      <w:r>
        <w:rPr>
          <w:lang w:val="en-US"/>
        </w:rPr>
        <w:t xml:space="preserve">The </w:t>
      </w:r>
      <w:r w:rsidR="004B68F9" w:rsidRPr="004B68F9">
        <w:rPr>
          <w:lang w:val="en-US"/>
        </w:rPr>
        <w:t xml:space="preserve">5GS </w:t>
      </w:r>
      <w:r>
        <w:rPr>
          <w:lang w:val="en-US"/>
        </w:rPr>
        <w:t xml:space="preserve">User Plane Node </w:t>
      </w:r>
      <w:r w:rsidR="004B68F9" w:rsidRPr="004B68F9">
        <w:rPr>
          <w:lang w:val="en-US"/>
        </w:rPr>
        <w:t xml:space="preserve">IE </w:t>
      </w:r>
      <w:r>
        <w:rPr>
          <w:lang w:val="en-US"/>
        </w:rPr>
        <w:t>shall contain the Bridge ID in case of IEEE TSN.</w:t>
      </w:r>
    </w:p>
    <w:p w14:paraId="6D93546A" w14:textId="7E8CCD64" w:rsidR="006E4D72" w:rsidRPr="00441CD0" w:rsidRDefault="006E4D72" w:rsidP="006E4D72">
      <w:pPr>
        <w:rPr>
          <w:lang w:eastAsia="zh-CN"/>
        </w:rPr>
      </w:pPr>
      <w:r w:rsidRPr="00441CD0">
        <w:t xml:space="preserve">In order to establish a PDU Session for TSC, the SMF shall send a PFCP Session Establishment Request to the UPF to establish the corresponding PFCP session </w:t>
      </w:r>
      <w:r w:rsidRPr="004037FD">
        <w:t xml:space="preserve">as specified in </w:t>
      </w:r>
      <w:r>
        <w:t>this specification</w:t>
      </w:r>
      <w:r w:rsidRPr="00441CD0">
        <w:t xml:space="preserve">. Additionally, the SMF </w:t>
      </w:r>
      <w:r w:rsidRPr="00441CD0">
        <w:rPr>
          <w:lang w:eastAsia="zh-CN"/>
        </w:rPr>
        <w:t xml:space="preserve">shall request the UPF to allocate the port number for DS-TT and provide the related </w:t>
      </w:r>
      <w:r w:rsidR="004B68F9" w:rsidRPr="004B68F9">
        <w:rPr>
          <w:lang w:eastAsia="zh-CN"/>
        </w:rPr>
        <w:t xml:space="preserve">5GS </w:t>
      </w:r>
      <w:r w:rsidR="004D36E4">
        <w:rPr>
          <w:lang w:val="en-US"/>
        </w:rPr>
        <w:t>User Plane Node</w:t>
      </w:r>
      <w:r w:rsidRPr="00441CD0">
        <w:rPr>
          <w:lang w:eastAsia="zh-CN"/>
        </w:rPr>
        <w:t xml:space="preserve">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33A1B6CE" w14:textId="4FF062AF" w:rsidR="006E4D72" w:rsidRPr="000A1449" w:rsidRDefault="006E4D72" w:rsidP="000A1449">
      <w:pPr>
        <w:pStyle w:val="NO"/>
        <w:rPr>
          <w:lang w:eastAsia="zh-CN"/>
        </w:rPr>
      </w:pPr>
      <w:r w:rsidRPr="00441CD0">
        <w:rPr>
          <w:lang w:eastAsia="zh-CN"/>
        </w:rPr>
        <w:t>NOTE:</w:t>
      </w:r>
      <w:r w:rsidRPr="00441CD0">
        <w:rPr>
          <w:lang w:eastAsia="zh-CN"/>
        </w:rPr>
        <w:tab/>
        <w:t>The port number for DS-TT and Bridge ID are not meant to be used in PDRs.</w:t>
      </w:r>
    </w:p>
    <w:p w14:paraId="5DEECB36" w14:textId="77777777" w:rsidR="006E4D72" w:rsidRPr="00441CD0" w:rsidRDefault="006E4D72" w:rsidP="001A3E8D">
      <w:pPr>
        <w:pStyle w:val="Heading3"/>
        <w:rPr>
          <w:noProof/>
        </w:rPr>
      </w:pPr>
      <w:bookmarkStart w:id="2211" w:name="_Toc57930509"/>
      <w:bookmarkStart w:id="2212" w:name="_Toc57931139"/>
      <w:bookmarkStart w:id="2213" w:name="_Toc98235667"/>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211"/>
      <w:bookmarkEnd w:id="2212"/>
      <w:bookmarkEnd w:id="2213"/>
    </w:p>
    <w:p w14:paraId="2CF6B04F" w14:textId="63708DC2" w:rsidR="006E4D72" w:rsidRDefault="006E4D72" w:rsidP="006E4D72">
      <w:r w:rsidRPr="00441CD0">
        <w:rPr>
          <w:lang w:eastAsia="zh-CN"/>
        </w:rPr>
        <w:t>5GS</w:t>
      </w:r>
      <w:r>
        <w:rPr>
          <w:lang w:eastAsia="zh-CN"/>
        </w:rPr>
        <w:t xml:space="preserve"> </w:t>
      </w:r>
      <w:r w:rsidR="004D36E4">
        <w:rPr>
          <w:lang w:val="en-US"/>
        </w:rPr>
        <w:t xml:space="preserve">User Plane Node </w:t>
      </w:r>
      <w:r>
        <w:rPr>
          <w:lang w:eastAsia="zh-CN"/>
        </w:rPr>
        <w:t>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w:t>
      </w:r>
      <w:r w:rsidRPr="00441CD0">
        <w:t>bridge</w:t>
      </w:r>
      <w:r>
        <w:t xml:space="preserve"> and/or</w:t>
      </w:r>
      <w:r w:rsidRPr="00441CD0">
        <w:t xml:space="preserve"> port related information between the TSN AF</w:t>
      </w:r>
      <w:r>
        <w:t xml:space="preserve"> or </w:t>
      </w:r>
      <w:r w:rsidR="00330976" w:rsidRPr="00330976">
        <w:t>TSCTSF</w:t>
      </w:r>
      <w:r w:rsidRPr="00441CD0">
        <w:t xml:space="preserve"> and the NW-TT (and DS-TT).</w:t>
      </w:r>
    </w:p>
    <w:p w14:paraId="0ED68A70" w14:textId="77777777" w:rsidR="006E4D72" w:rsidRDefault="006E4D72" w:rsidP="006E4D72">
      <w:pPr>
        <w:rPr>
          <w:lang w:eastAsia="x-none"/>
        </w:rPr>
      </w:pPr>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6807183C" w14:textId="76B200E8" w:rsidR="004D36E4" w:rsidRDefault="004D36E4" w:rsidP="004D36E4">
      <w:r>
        <w:rPr>
          <w:lang w:val="en-US"/>
        </w:rPr>
        <w:t>User Plane Node</w:t>
      </w:r>
      <w:r w:rsidDel="00BB024A">
        <w:rPr>
          <w:lang w:eastAsia="x-none"/>
        </w:rPr>
        <w:t xml:space="preserve"> </w:t>
      </w:r>
      <w:r w:rsidRPr="00F16E72">
        <w:rPr>
          <w:lang w:eastAsia="x-none"/>
        </w:rPr>
        <w:t xml:space="preserve">management information </w:t>
      </w:r>
      <w:r>
        <w:rPr>
          <w:lang w:eastAsia="x-none"/>
        </w:rPr>
        <w:t xml:space="preserve">shall be transferred between the SMF and UPF in </w:t>
      </w:r>
      <w:r w:rsidRPr="00F16E72">
        <w:rPr>
          <w:lang w:eastAsia="x-none"/>
        </w:rPr>
        <w:t xml:space="preserve">a </w:t>
      </w:r>
      <w:r>
        <w:rPr>
          <w:lang w:val="en-US"/>
        </w:rPr>
        <w:t>User Plane Node</w:t>
      </w:r>
      <w:r w:rsidRPr="00F16E72" w:rsidDel="00BB024A">
        <w:rPr>
          <w:lang w:eastAsia="x-none"/>
        </w:rPr>
        <w:t xml:space="preserve"> </w:t>
      </w:r>
      <w:r w:rsidRPr="00F16E72">
        <w:rPr>
          <w:lang w:eastAsia="x-none"/>
        </w:rPr>
        <w:t>Management Information Container</w:t>
      </w:r>
      <w:r>
        <w:rPr>
          <w:lang w:eastAsia="x-none"/>
        </w:rPr>
        <w:t xml:space="preserve"> (U</w:t>
      </w:r>
      <w:r w:rsidRPr="00756DEF">
        <w:rPr>
          <w:lang w:eastAsia="x-none"/>
        </w:rPr>
        <w:t>MIC).</w:t>
      </w:r>
    </w:p>
    <w:p w14:paraId="56B0757B" w14:textId="3ED98AA8" w:rsidR="006E4D72" w:rsidRPr="00791A39" w:rsidRDefault="006E4D72" w:rsidP="006E4D72">
      <w:pPr>
        <w:rPr>
          <w:lang w:val="en-US"/>
        </w:rPr>
      </w:pPr>
      <w:r>
        <w:rPr>
          <w:lang w:eastAsia="x-none"/>
        </w:rPr>
        <w:t xml:space="preserve">The SMF and UPF may send a PMIC or a </w:t>
      </w:r>
      <w:r w:rsidR="00330976" w:rsidRPr="00330976">
        <w:rPr>
          <w:lang w:eastAsia="x-none"/>
        </w:rPr>
        <w:t>U</w:t>
      </w:r>
      <w:r>
        <w:rPr>
          <w:lang w:eastAsia="x-none"/>
        </w:rPr>
        <w:t>MIC using</w:t>
      </w:r>
      <w:r>
        <w:t xml:space="preserve"> </w:t>
      </w:r>
      <w:r w:rsidRPr="00756DEF">
        <w:t>PFCP session related procedures of any PFCP session associated</w:t>
      </w:r>
      <w:r>
        <w:t xml:space="preserve"> with</w:t>
      </w:r>
      <w:r w:rsidRPr="00756DEF">
        <w:t xml:space="preserve"> the </w:t>
      </w:r>
      <w:r>
        <w:t>5GS bridge</w:t>
      </w:r>
      <w:r>
        <w:rPr>
          <w:lang w:eastAsia="x-none"/>
        </w:rPr>
        <w:t>.</w:t>
      </w:r>
    </w:p>
    <w:p w14:paraId="5B5BB3DB" w14:textId="445857A1" w:rsidR="004D36E4" w:rsidRPr="00756DEF" w:rsidRDefault="004D36E4" w:rsidP="004D36E4">
      <w:r w:rsidRPr="00756DEF">
        <w:t>The SMF may provide NW-TT</w:t>
      </w:r>
      <w:r w:rsidRPr="00756DEF">
        <w:rPr>
          <w:lang w:val="en-US" w:eastAsia="x-none"/>
        </w:rPr>
        <w:t xml:space="preserve"> related </w:t>
      </w:r>
      <w:r>
        <w:t>U</w:t>
      </w:r>
      <w:r w:rsidRPr="00756DEF">
        <w:t xml:space="preserve">MIC </w:t>
      </w:r>
      <w:r>
        <w:t>and/</w:t>
      </w:r>
      <w:r w:rsidRPr="00756DEF">
        <w:t>or PMIC</w:t>
      </w:r>
      <w:r>
        <w:t xml:space="preserve">(s) </w:t>
      </w:r>
      <w:r w:rsidRPr="00756DEF">
        <w:t xml:space="preserve">to the UPF by sending a PFCP Session Modification Request to the UPF including the TSC Management </w:t>
      </w:r>
      <w:r w:rsidRPr="0067687A">
        <w:rPr>
          <w:szCs w:val="18"/>
          <w:lang w:val="en-US"/>
        </w:rPr>
        <w:t>Information IE</w:t>
      </w:r>
      <w:r w:rsidRPr="00756DEF">
        <w:t>.</w:t>
      </w:r>
    </w:p>
    <w:p w14:paraId="680FC4FA" w14:textId="1F55183F" w:rsidR="004D36E4" w:rsidRPr="00441CD0" w:rsidRDefault="004D36E4" w:rsidP="004D36E4">
      <w:r w:rsidRPr="00756DEF">
        <w:t>For a PDU session established for TSC, the UPF may send NW-TT</w:t>
      </w:r>
      <w:r w:rsidRPr="00756DEF">
        <w:rPr>
          <w:lang w:val="en-US" w:eastAsia="x-none"/>
        </w:rPr>
        <w:t xml:space="preserve"> related </w:t>
      </w:r>
      <w:r>
        <w:t xml:space="preserve">UMIC and/or </w:t>
      </w:r>
      <w:r w:rsidRPr="00756DEF">
        <w:t>PMIC</w:t>
      </w:r>
      <w:r>
        <w:t xml:space="preserve">(s) </w:t>
      </w:r>
      <w:r w:rsidRPr="00756DEF">
        <w:t xml:space="preserve">to the SMF by sending a PFCP Session Modification Response or a PFCP Session Report Request including the </w:t>
      </w:r>
      <w:r>
        <w:t>TSC</w:t>
      </w:r>
      <w:r w:rsidRPr="00441CD0">
        <w:t xml:space="preserve"> Management </w:t>
      </w:r>
      <w:r w:rsidRPr="0067687A">
        <w:rPr>
          <w:szCs w:val="18"/>
          <w:lang w:val="en-US"/>
        </w:rPr>
        <w:t>Information IE</w:t>
      </w:r>
      <w:r w:rsidRPr="00441CD0">
        <w:t>.</w:t>
      </w:r>
    </w:p>
    <w:p w14:paraId="0C016829" w14:textId="5406A219" w:rsidR="006E4D72" w:rsidRPr="000A1449" w:rsidRDefault="006E4D72" w:rsidP="000A1449">
      <w:r w:rsidRPr="00441CD0">
        <w:t xml:space="preserve">The details of </w:t>
      </w:r>
      <w:r w:rsidRPr="00441CD0">
        <w:rPr>
          <w:lang w:eastAsia="ko-KR"/>
        </w:rPr>
        <w:t xml:space="preserve">the </w:t>
      </w:r>
      <w:r w:rsidR="004D36E4">
        <w:rPr>
          <w:lang w:val="en-US"/>
        </w:rPr>
        <w:t>User Plane Nod</w:t>
      </w:r>
      <w:r w:rsidRPr="00441CD0">
        <w:rPr>
          <w:lang w:eastAsia="ko-KR"/>
        </w:rPr>
        <w:t xml:space="preserve"> </w:t>
      </w:r>
      <w:r>
        <w:rPr>
          <w:lang w:eastAsia="ko-KR"/>
        </w:rPr>
        <w:t xml:space="preserve">and </w:t>
      </w:r>
      <w:r w:rsidRPr="00441CD0">
        <w:rPr>
          <w:lang w:eastAsia="ko-KR"/>
        </w:rPr>
        <w:t>Port Management Container communication between NW-TT and TSN AF</w:t>
      </w:r>
      <w:r>
        <w:rPr>
          <w:lang w:eastAsia="ko-KR"/>
        </w:rPr>
        <w:t xml:space="preserve"> or </w:t>
      </w:r>
      <w:r w:rsidR="00330976" w:rsidRPr="00330976">
        <w:rPr>
          <w:lang w:eastAsia="ko-KR"/>
        </w:rPr>
        <w:t>TSCTSF</w:t>
      </w:r>
      <w:r w:rsidRPr="00441CD0">
        <w:rPr>
          <w:lang w:eastAsia="ko-KR"/>
        </w:rPr>
        <w:t xml:space="preserve"> is defined in the 3GPP TS</w:t>
      </w:r>
      <w:r>
        <w:rPr>
          <w:lang w:eastAsia="ko-KR"/>
        </w:rPr>
        <w:t> </w:t>
      </w:r>
      <w:r w:rsidRPr="00441CD0">
        <w:rPr>
          <w:lang w:eastAsia="ko-KR"/>
        </w:rPr>
        <w:t>24.</w:t>
      </w:r>
      <w:r w:rsidR="00330976" w:rsidRPr="00330976">
        <w:rPr>
          <w:lang w:eastAsia="ko-KR"/>
        </w:rPr>
        <w:t>539</w:t>
      </w:r>
      <w:r w:rsidRPr="00441CD0">
        <w:rPr>
          <w:lang w:eastAsia="ko-KR"/>
        </w:rPr>
        <w:t> [63].</w:t>
      </w:r>
    </w:p>
    <w:p w14:paraId="581FB988" w14:textId="6EACC2DF" w:rsidR="004D36E4" w:rsidRPr="00441CD0" w:rsidRDefault="00EE5860" w:rsidP="001A3E8D">
      <w:pPr>
        <w:pStyle w:val="Heading3"/>
        <w:rPr>
          <w:noProof/>
        </w:rPr>
      </w:pPr>
      <w:bookmarkStart w:id="2214" w:name="_Toc98235668"/>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r w:rsidRPr="00441CD0">
        <w:rPr>
          <w:noProof/>
        </w:rPr>
        <w:t>5.26.4</w:t>
      </w:r>
      <w:r w:rsidRPr="00441CD0">
        <w:rPr>
          <w:noProof/>
        </w:rPr>
        <w:tab/>
      </w:r>
      <w:bookmarkStart w:id="2215" w:name="_Toc44689017"/>
      <w:bookmarkStart w:id="2216" w:name="_Toc44923771"/>
      <w:bookmarkStart w:id="2217" w:name="_Toc51860740"/>
      <w:bookmarkStart w:id="2218" w:name="_Toc57930511"/>
      <w:bookmarkStart w:id="2219" w:name="_Toc57931141"/>
      <w:bookmarkStart w:id="2220" w:name="_Toc19717156"/>
      <w:bookmarkStart w:id="2221" w:name="_Toc27490640"/>
      <w:bookmarkStart w:id="2222" w:name="_Toc27556933"/>
      <w:bookmarkStart w:id="2223" w:name="_Toc27723850"/>
      <w:bookmarkEnd w:id="2187"/>
      <w:bookmarkEnd w:id="2188"/>
      <w:bookmarkEnd w:id="2189"/>
      <w:bookmarkEnd w:id="2190"/>
      <w:bookmarkEnd w:id="2191"/>
      <w:bookmarkEnd w:id="2192"/>
      <w:bookmarkEnd w:id="2193"/>
      <w:bookmarkEnd w:id="2194"/>
      <w:bookmarkEnd w:id="2195"/>
      <w:bookmarkEnd w:id="2196"/>
      <w:bookmarkEnd w:id="2197"/>
      <w:r w:rsidR="004D36E4" w:rsidRPr="00441CD0">
        <w:rPr>
          <w:noProof/>
        </w:rPr>
        <w:t xml:space="preserve">Reporting clock drift between </w:t>
      </w:r>
      <w:r w:rsidR="004D36E4">
        <w:rPr>
          <w:noProof/>
        </w:rPr>
        <w:t>External</w:t>
      </w:r>
      <w:r w:rsidR="004D36E4" w:rsidRPr="00441CD0">
        <w:rPr>
          <w:noProof/>
        </w:rPr>
        <w:t xml:space="preserve"> and 5GS times from UPF to SMF</w:t>
      </w:r>
      <w:bookmarkEnd w:id="2214"/>
    </w:p>
    <w:p w14:paraId="541D732B" w14:textId="3FDF0C7F" w:rsidR="004D36E4" w:rsidRPr="00441CD0" w:rsidRDefault="004D36E4" w:rsidP="004D36E4">
      <w:r w:rsidRPr="00441CD0">
        <w:t xml:space="preserve">The SMF may request the UPF to measure and report the clock drift between the </w:t>
      </w:r>
      <w:r>
        <w:t>external</w:t>
      </w:r>
      <w:r w:rsidRPr="00441CD0">
        <w:t xml:space="preserve"> time and 5GS time for one or more </w:t>
      </w:r>
      <w:r>
        <w:t>external</w:t>
      </w:r>
      <w:r w:rsidRPr="00441CD0">
        <w:t xml:space="preserve"> working domains (see clause</w:t>
      </w:r>
      <w:r>
        <w:t> </w:t>
      </w:r>
      <w:r w:rsidRPr="00441CD0">
        <w:t>5.27.2</w:t>
      </w:r>
      <w:r>
        <w:t>.4</w:t>
      </w:r>
      <w:r w:rsidRPr="00441CD0">
        <w:t xml:space="preserve"> of 3GPP TS 23.501 [28]), by provisioning one or more Clock Drift Control Information IE(s) in a PFCP Association Setup Request or a PFCP Association Update Request, with the following information:</w:t>
      </w:r>
    </w:p>
    <w:p w14:paraId="08D80D85" w14:textId="1A5D6F3A" w:rsidR="004D36E4" w:rsidRPr="00441CD0" w:rsidRDefault="004D36E4" w:rsidP="004D36E4">
      <w:pPr>
        <w:pStyle w:val="B1"/>
      </w:pPr>
      <w:r w:rsidRPr="00441CD0">
        <w:t>-</w:t>
      </w:r>
      <w:r w:rsidRPr="00441CD0">
        <w:tab/>
        <w:t>Time Domain Number(s), identifying the working time domain(s), e.g. PTP (Precision Time Protocol) "domainNumber", for which clock drift needs to be measured and reported;</w:t>
      </w:r>
    </w:p>
    <w:p w14:paraId="638B5313" w14:textId="77777777" w:rsidR="004D36E4" w:rsidRPr="00441CD0" w:rsidRDefault="004D36E4" w:rsidP="004D36E4">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72FEDCBC" w14:textId="45C12964" w:rsidR="004D36E4" w:rsidRPr="00441CD0" w:rsidRDefault="004D36E4" w:rsidP="004D36E4">
      <w:pPr>
        <w:pStyle w:val="B1"/>
      </w:pPr>
      <w:r w:rsidRPr="00441CD0">
        <w:t>-</w:t>
      </w:r>
      <w:r w:rsidRPr="00441CD0">
        <w:tab/>
        <w:t xml:space="preserve">the Time offset reporting threshold (i.e. the maximum time offset between the </w:t>
      </w:r>
      <w:r>
        <w:t>external</w:t>
      </w:r>
      <w:r w:rsidRPr="00441CD0">
        <w:t xml:space="preserve"> time and 5G system time), if Time Offset Reporting is requested;</w:t>
      </w:r>
    </w:p>
    <w:p w14:paraId="36671A86" w14:textId="77777777" w:rsidR="004D36E4" w:rsidRPr="00441CD0" w:rsidRDefault="004D36E4" w:rsidP="004D36E4">
      <w:pPr>
        <w:pStyle w:val="B1"/>
      </w:pPr>
      <w:r w:rsidRPr="00441CD0">
        <w:t>-</w:t>
      </w:r>
      <w:r w:rsidRPr="00441CD0">
        <w:tab/>
        <w:t>the Cumulative rateRatio measurement threshold (i.e. related to cumulative rateRatio calculated at NW-TT)), if Cumulative RateRatio Reporting is requested.</w:t>
      </w:r>
    </w:p>
    <w:p w14:paraId="2C7154D5" w14:textId="6C7C0B2E" w:rsidR="004D36E4" w:rsidRDefault="004D36E4" w:rsidP="004D36E4">
      <w:r w:rsidRPr="00441CD0">
        <w:t>If so requested, when detecting either of the clock drift offset triggers exceeding the defined threshold, the UPF shall send a PFCP Node Report Request to the SMF, including one or more Clock Drift Reports, with the corresponding Time Domain Number(s) and measurement information.</w:t>
      </w:r>
    </w:p>
    <w:p w14:paraId="4467439B" w14:textId="12D0342B" w:rsidR="00EE5860" w:rsidRDefault="00EE5860" w:rsidP="001A3E8D">
      <w:pPr>
        <w:pStyle w:val="Heading3"/>
      </w:pPr>
      <w:bookmarkStart w:id="2224" w:name="_Toc98235669"/>
      <w:r w:rsidRPr="00441CD0">
        <w:t>5.</w:t>
      </w:r>
      <w:r>
        <w:t>27</w:t>
      </w:r>
      <w:r w:rsidRPr="00441CD0">
        <w:tab/>
      </w:r>
      <w:r>
        <w:t>Inter-PLMN User Plane Security</w:t>
      </w:r>
      <w:bookmarkEnd w:id="2215"/>
      <w:bookmarkEnd w:id="2216"/>
      <w:bookmarkEnd w:id="2217"/>
      <w:bookmarkEnd w:id="2218"/>
      <w:bookmarkEnd w:id="2219"/>
      <w:bookmarkEnd w:id="2224"/>
    </w:p>
    <w:p w14:paraId="48996CDF" w14:textId="189D729C" w:rsidR="00EE5860" w:rsidRDefault="00EE5860" w:rsidP="00EE5860">
      <w:r>
        <w:t>Stage 2 requirements for support of the Inter-PLMN User Plane Security (IPUPS) functionality are defined in clauses 4.2.4, 5.8.2.14, 6.2.3, and 6.3.3.3 of 3GPP TS 23.501</w:t>
      </w:r>
      <w:r w:rsidR="00240A46">
        <w:t> </w:t>
      </w:r>
      <w:r>
        <w:t>[28], and in clauses 4.2.2 and 5.9.3.4 of 3GPP TS 33.501</w:t>
      </w:r>
      <w:r w:rsidR="00240A46">
        <w:t> </w:t>
      </w:r>
      <w:r>
        <w:t>[64].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1A3E8D">
      <w:pPr>
        <w:pStyle w:val="Heading2"/>
      </w:pPr>
      <w:bookmarkStart w:id="2225" w:name="_Toc44689018"/>
      <w:bookmarkStart w:id="2226" w:name="_Toc44923772"/>
      <w:bookmarkStart w:id="2227" w:name="_Toc51860741"/>
      <w:bookmarkStart w:id="2228" w:name="_Toc57930512"/>
      <w:bookmarkStart w:id="2229" w:name="_Toc57931142"/>
      <w:bookmarkStart w:id="2230" w:name="_Toc98235670"/>
      <w:r w:rsidRPr="006B6D34">
        <w:t>5.</w:t>
      </w:r>
      <w:r>
        <w:t>28</w:t>
      </w:r>
      <w:r w:rsidRPr="006B6D34">
        <w:tab/>
      </w:r>
      <w:r>
        <w:t>Downlink data delivery status with UPF buffering</w:t>
      </w:r>
      <w:r w:rsidRPr="00441CD0">
        <w:t xml:space="preserve"> (for 5GC)</w:t>
      </w:r>
      <w:bookmarkEnd w:id="2225"/>
      <w:bookmarkEnd w:id="2226"/>
      <w:bookmarkEnd w:id="2227"/>
      <w:bookmarkEnd w:id="2228"/>
      <w:bookmarkEnd w:id="2229"/>
      <w:bookmarkEnd w:id="2230"/>
    </w:p>
    <w:p w14:paraId="6B78ADF9" w14:textId="77777777" w:rsidR="00EE5860" w:rsidRPr="006B6D34" w:rsidRDefault="00EE5860" w:rsidP="001A3E8D">
      <w:pPr>
        <w:pStyle w:val="Heading3"/>
        <w:rPr>
          <w:noProof/>
        </w:rPr>
      </w:pPr>
      <w:bookmarkStart w:id="2231" w:name="_Toc44689019"/>
      <w:bookmarkStart w:id="2232" w:name="_Toc44923773"/>
      <w:bookmarkStart w:id="2233" w:name="_Toc51860742"/>
      <w:bookmarkStart w:id="2234" w:name="_Toc57930513"/>
      <w:bookmarkStart w:id="2235" w:name="_Toc57931143"/>
      <w:bookmarkStart w:id="2236" w:name="_Toc98235671"/>
      <w:bookmarkStart w:id="2237" w:name="_Toc44689020"/>
      <w:bookmarkStart w:id="2238" w:name="_Toc44923774"/>
      <w:bookmarkStart w:id="2239" w:name="_Toc51860743"/>
      <w:r w:rsidRPr="006B6D34">
        <w:rPr>
          <w:noProof/>
        </w:rPr>
        <w:t>5.</w:t>
      </w:r>
      <w:r>
        <w:rPr>
          <w:noProof/>
        </w:rPr>
        <w:t>28</w:t>
      </w:r>
      <w:r w:rsidRPr="006B6D34">
        <w:rPr>
          <w:noProof/>
        </w:rPr>
        <w:t>.1</w:t>
      </w:r>
      <w:r w:rsidRPr="006B6D34">
        <w:rPr>
          <w:noProof/>
        </w:rPr>
        <w:tab/>
        <w:t>General</w:t>
      </w:r>
      <w:bookmarkEnd w:id="2231"/>
      <w:bookmarkEnd w:id="2232"/>
      <w:bookmarkEnd w:id="2233"/>
      <w:bookmarkEnd w:id="2234"/>
      <w:bookmarkEnd w:id="2235"/>
      <w:bookmarkEnd w:id="2236"/>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67687A">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1A3E8D">
      <w:pPr>
        <w:pStyle w:val="Heading2"/>
        <w:rPr>
          <w:lang w:eastAsia="zh-CN"/>
        </w:rPr>
      </w:pPr>
      <w:bookmarkStart w:id="2240" w:name="_Toc57930514"/>
      <w:bookmarkStart w:id="2241" w:name="_Toc57931144"/>
      <w:bookmarkStart w:id="2242" w:name="_Toc98235672"/>
      <w:r>
        <w:t>5.</w:t>
      </w:r>
      <w:r>
        <w:rPr>
          <w:lang w:eastAsia="zh-CN"/>
        </w:rPr>
        <w:t>29</w:t>
      </w:r>
      <w:r w:rsidRPr="00441CD0">
        <w:tab/>
        <w:t xml:space="preserve">Support </w:t>
      </w:r>
      <w:r>
        <w:rPr>
          <w:rFonts w:hint="eastAsia"/>
          <w:lang w:eastAsia="zh-CN"/>
        </w:rPr>
        <w:t>Reliable Data Service</w:t>
      </w:r>
      <w:bookmarkEnd w:id="2237"/>
      <w:bookmarkEnd w:id="2238"/>
      <w:bookmarkEnd w:id="2239"/>
      <w:bookmarkEnd w:id="2240"/>
      <w:bookmarkEnd w:id="2241"/>
      <w:bookmarkEnd w:id="2242"/>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1C7D73ED" w14:textId="3F7DBF28" w:rsidR="00D34966" w:rsidRDefault="00D34966" w:rsidP="001A3E8D">
      <w:pPr>
        <w:pStyle w:val="Heading2"/>
        <w:rPr>
          <w:lang w:val="x-none"/>
        </w:rPr>
      </w:pPr>
      <w:bookmarkStart w:id="2243" w:name="_Toc98235673"/>
      <w:r>
        <w:t>5.30</w:t>
      </w:r>
      <w:r>
        <w:tab/>
        <w:t>Notifying Start Pause of Charging</w:t>
      </w:r>
      <w:bookmarkEnd w:id="2243"/>
    </w:p>
    <w:p w14:paraId="7CAB1898" w14:textId="541EEFD8" w:rsidR="00075654" w:rsidRDefault="00D34966" w:rsidP="00D34966">
      <w:r>
        <w:t xml:space="preserve">The requirements for PGW Pause of Charging in EPC are specified in </w:t>
      </w:r>
      <w:r w:rsidR="00075654">
        <w:t>clause 5</w:t>
      </w:r>
      <w:r>
        <w:t xml:space="preserve">.3.6A of </w:t>
      </w:r>
      <w:r>
        <w:rPr>
          <w:rFonts w:eastAsia="Batang"/>
          <w:noProof/>
          <w:lang w:eastAsia="ko-KR"/>
        </w:rPr>
        <w:t xml:space="preserve">3GPP TS 23.401 [14] </w:t>
      </w:r>
      <w:r>
        <w:t xml:space="preserve">and the requirements for SMF </w:t>
      </w:r>
      <w:r>
        <w:rPr>
          <w:rFonts w:eastAsia="Batang"/>
          <w:noProof/>
          <w:lang w:eastAsia="ko-KR"/>
        </w:rPr>
        <w:t xml:space="preserve">Pause of Charging feature for 5GC are specified in </w:t>
      </w:r>
      <w:r w:rsidR="00075654">
        <w:rPr>
          <w:rFonts w:eastAsia="Batang"/>
          <w:noProof/>
          <w:lang w:eastAsia="ko-KR"/>
        </w:rPr>
        <w:t>clause 4</w:t>
      </w:r>
      <w:r>
        <w:rPr>
          <w:rFonts w:eastAsia="Batang"/>
          <w:noProof/>
          <w:lang w:eastAsia="ko-KR"/>
        </w:rPr>
        <w:t>.4.4 of 3GPP TS 23.502 [29].</w:t>
      </w:r>
    </w:p>
    <w:p w14:paraId="6EFA6AC4" w14:textId="4ADB706F" w:rsidR="00D34966" w:rsidRDefault="00D34966" w:rsidP="00D34966">
      <w:pPr>
        <w:rPr>
          <w:lang w:val="en-US"/>
        </w:rPr>
      </w:pPr>
      <w:r>
        <w:t xml:space="preserve">To reduce the charging discrepancy between SGW-C and PGW-C, or between I/V-SMF and (h)SMF due to the signalling latency to notify start pause of charging, </w:t>
      </w:r>
      <w:r>
        <w:rPr>
          <w:lang w:val="en-US"/>
        </w:rPr>
        <w:t xml:space="preserve">the CP function (SGW-C and PGW-C for EPC, I/V-SMF and (H-)SMF for 5GC) and UP function (SGW-U and PGW-U for EPC, I/V-UPF and PSA UPF) may support </w:t>
      </w:r>
      <w:r>
        <w:t>the Notify Start Pause of Charging via user plane feature (NSPOC) as described below</w:t>
      </w:r>
      <w:r>
        <w:rPr>
          <w:lang w:val="en-US"/>
        </w:rPr>
        <w:t>.</w:t>
      </w:r>
    </w:p>
    <w:p w14:paraId="544BB74C" w14:textId="4DA5B737" w:rsidR="00075654" w:rsidRDefault="00D34966" w:rsidP="00D34966">
      <w:pPr>
        <w:rPr>
          <w:noProof/>
        </w:rPr>
      </w:pPr>
      <w:r>
        <w:rPr>
          <w:noProof/>
        </w:rPr>
        <w:t xml:space="preserve">When both the CP function and the UP function support the </w:t>
      </w:r>
      <w:r>
        <w:t>NSPOC</w:t>
      </w:r>
      <w:r>
        <w:rPr>
          <w:noProof/>
        </w:rPr>
        <w:t xml:space="preserve"> feature</w:t>
      </w:r>
      <w:r>
        <w:rPr>
          <w:lang w:val="en-US"/>
        </w:rPr>
        <w:t>, and the peer CP function (PGW-C or (H-)SMF) and peer UP function (PGW-U or PSA UPF) are known to support the NSPOC feature as specified in 3GPP TS 29.274</w:t>
      </w:r>
      <w:r w:rsidR="00075654">
        <w:rPr>
          <w:lang w:val="en-US"/>
        </w:rPr>
        <w:t> [</w:t>
      </w:r>
      <w:r>
        <w:rPr>
          <w:lang w:val="en-US"/>
        </w:rPr>
        <w:t xml:space="preserve">9] and 3GPP TS 29.502 [50], the CP function (SGW-C, or I/V-SMF) may set the SSPOC bit to "1" in the Measurement Information included in the URR when the </w:t>
      </w:r>
      <w:r>
        <w:rPr>
          <w:noProof/>
        </w:rPr>
        <w:t xml:space="preserve">Dropped DL Traffic Threshold is provisioned, to </w:t>
      </w:r>
      <w:r>
        <w:rPr>
          <w:lang w:val="en-US"/>
        </w:rPr>
        <w:t xml:space="preserve">request the UP function (SGW-C, I/V-UPF) to send </w:t>
      </w:r>
      <w:r>
        <w:rPr>
          <w:noProof/>
        </w:rPr>
        <w:t>a Start Pause of Charging indication via one or more GTP-U Tunnel Status message to the upstream GTP-U entity(s) when the Dropped DL Traffic Threshold is reached.</w:t>
      </w:r>
    </w:p>
    <w:p w14:paraId="5D2F3C74" w14:textId="77C3BC1E" w:rsidR="00D34966" w:rsidRDefault="00D34966" w:rsidP="00D34966">
      <w:pPr>
        <w:rPr>
          <w:lang w:val="en-US"/>
        </w:rPr>
      </w:pPr>
      <w:r>
        <w:rPr>
          <w:noProof/>
        </w:rPr>
        <w:t xml:space="preserve">When both the CP function and the UP function support the </w:t>
      </w:r>
      <w:r>
        <w:t>NSPOC</w:t>
      </w:r>
      <w:r>
        <w:rPr>
          <w:noProof/>
        </w:rPr>
        <w:t xml:space="preserve"> feature</w:t>
      </w:r>
      <w:r>
        <w:rPr>
          <w:lang w:val="en-US"/>
        </w:rPr>
        <w:t xml:space="preserve">, the CP function (PGW-C, or (H-)SMF) may set the </w:t>
      </w:r>
      <w:r>
        <w:rPr>
          <w:noProof/>
        </w:rPr>
        <w:t xml:space="preserve">ASPOC </w:t>
      </w:r>
      <w:r>
        <w:rPr>
          <w:lang w:val="en-US"/>
        </w:rPr>
        <w:t xml:space="preserve">bit to "1" in the Measurement Information included in the URR if the URR is intended for charging, to request the UP function to </w:t>
      </w:r>
      <w:r>
        <w:rPr>
          <w:noProof/>
        </w:rPr>
        <w:t xml:space="preserve">stop the usage measurement for the URR when receiving Start Pause of Charging indication from the peer downstream GTP-U entity, so that the UP function shall behave as if the </w:t>
      </w:r>
      <w:r>
        <w:rPr>
          <w:lang w:val="en-US"/>
        </w:rPr>
        <w:t xml:space="preserve">Inactive Measurement flag had been set for the URR when it receives </w:t>
      </w:r>
      <w:r>
        <w:rPr>
          <w:noProof/>
        </w:rPr>
        <w:t>a Tunnel Status message with the Start Pause of Charging indication is set to "1" from the downstream peer GTP-U entity</w:t>
      </w:r>
      <w:r>
        <w:rPr>
          <w:lang w:val="en-US"/>
        </w:rPr>
        <w:t>.</w:t>
      </w:r>
    </w:p>
    <w:p w14:paraId="2FD454FE" w14:textId="74C5F026" w:rsidR="00981985" w:rsidRPr="001A7CA8" w:rsidRDefault="00693E30" w:rsidP="000A1449">
      <w:bookmarkStart w:id="2244" w:name="_Toc36030922"/>
      <w:bookmarkStart w:id="2245" w:name="_Toc36042842"/>
      <w:bookmarkStart w:id="2246" w:name="_Toc36814167"/>
      <w:bookmarkStart w:id="2247" w:name="_Toc44689021"/>
      <w:bookmarkStart w:id="2248" w:name="_Toc44923775"/>
      <w:bookmarkStart w:id="2249" w:name="_Toc51860744"/>
      <w:bookmarkStart w:id="2250" w:name="_Toc57930515"/>
      <w:bookmarkStart w:id="2251" w:name="_Toc57931145"/>
      <w:r w:rsidRPr="000A1449">
        <w:t xml:space="preserve">Regardless of whether the NSPOC feature is supported and used, the procedures specified in </w:t>
      </w:r>
      <w:r w:rsidR="00981985" w:rsidRPr="000A1449">
        <w:t>clause 5</w:t>
      </w:r>
      <w:r w:rsidRPr="000A1449">
        <w:t xml:space="preserve">.3.6A of </w:t>
      </w:r>
      <w:r w:rsidRPr="000A1449">
        <w:rPr>
          <w:rFonts w:eastAsia="Batang"/>
        </w:rPr>
        <w:t xml:space="preserve">3GPP TS 23.401 [14] and </w:t>
      </w:r>
      <w:r w:rsidR="00981985" w:rsidRPr="000A1449">
        <w:rPr>
          <w:rFonts w:eastAsia="Batang"/>
        </w:rPr>
        <w:t>clause 4</w:t>
      </w:r>
      <w:r w:rsidRPr="000A1449">
        <w:rPr>
          <w:rFonts w:eastAsia="Batang"/>
        </w:rPr>
        <w:t xml:space="preserve">.4.4 of 3GPP TS 23.502 [29] </w:t>
      </w:r>
      <w:r w:rsidRPr="000A1449">
        <w:t>for starting and stopping Pause of Charging for EPC and 5GC respectively shall be performed, i.e. the UP function (SGW-U or I/V-UPF) shall still be instructed to generate a usage report when the Dropped DL Traffic Threshold is reached, the SGW-C or V/I-SMF shall request the PGW-C or (H-)SMF to start or stop charging, and the PGW-C or (H-)SMF shall instruct the UP function (PGW-U or PSA UPF) to inactivate or activate measurement for URR(s) applicable for charging.</w:t>
      </w:r>
    </w:p>
    <w:p w14:paraId="04A8678F" w14:textId="7FCD548F" w:rsidR="00693E30" w:rsidRPr="001A7CA8" w:rsidRDefault="00693E30" w:rsidP="000A1449">
      <w:r w:rsidRPr="000A1449">
        <w:t>When the NSPOC feature is supported and used, the CP function (PGW-C or (H-)SMF) may:</w:t>
      </w:r>
    </w:p>
    <w:p w14:paraId="4B998382" w14:textId="77777777" w:rsidR="00693E30" w:rsidRPr="001A7CA8" w:rsidRDefault="00693E30" w:rsidP="005B42BD">
      <w:pPr>
        <w:pStyle w:val="B1"/>
      </w:pPr>
      <w:r w:rsidRPr="001A7CA8">
        <w:t>-</w:t>
      </w:r>
      <w:r w:rsidRPr="001A7CA8">
        <w:tab/>
        <w:t>set the "SUMPC" flag in PFCPSMReq-Flags IE to "1" to request the UP function to stop the usage measurement for all URRs with the "ASPOC" flag set to "1", e.g. when the CP function is informed to start Pause of Charging via control plane;</w:t>
      </w:r>
    </w:p>
    <w:p w14:paraId="31A80E78" w14:textId="1DE90826" w:rsidR="00693E30" w:rsidRPr="001A7CA8" w:rsidRDefault="00693E30" w:rsidP="00AF2831">
      <w:pPr>
        <w:pStyle w:val="B1"/>
      </w:pPr>
      <w:r w:rsidRPr="001A7CA8">
        <w:t>-</w:t>
      </w:r>
      <w:r w:rsidRPr="001A7CA8">
        <w:tab/>
        <w:t>set the "RUMUC" flag in PFCPSMReq-Flags IE to "1" to request the UP function to resume the usage measurement for all URRs with the "ASPOC" flag set to "1", e.g. when the CP function is informed to stop Pause of Charging via control plane;-</w:t>
      </w:r>
      <w:r w:rsidRPr="001A7CA8">
        <w:tab/>
        <w:t>set the "CIAM" flag together with Inactive Measurement flag in the Measurement Information IE in the Create URR IE or Update URR IE to stop or resume the usage measurement for a specific URR with the "ASPOC" flag set to "1".</w:t>
      </w:r>
    </w:p>
    <w:p w14:paraId="0C7A14E6" w14:textId="77777777" w:rsidR="00981985" w:rsidRPr="001A7CA8" w:rsidRDefault="00693E30" w:rsidP="00693E30">
      <w:r w:rsidRPr="001A7CA8">
        <w:t>The UP function shall stop or resume the usage measurement for all the URRs with the "ASPOC" flag set to "1" upon receipt of a PFCP Session Establishment Request or PFCP Session Modification Request with the "SUMPC" or "RUMUC" flag set respectively, regardless the current value of the Inactive Measurement flag for a given URR.</w:t>
      </w:r>
    </w:p>
    <w:p w14:paraId="078BB1C8" w14:textId="42807F71" w:rsidR="00693E30" w:rsidRPr="001A7CA8" w:rsidRDefault="00693E30" w:rsidP="00693E30">
      <w:r w:rsidRPr="001A7CA8">
        <w:t>The UP function shall start the usage measurement for a URR with the "ASPOC" flag set to "1" unless both the "CIAM" and "INAM" flags are set to "1" or unless the "SUMPC" flag is set to 1 in the same message, when the URR is provisioned in a Create URR IE.</w:t>
      </w:r>
    </w:p>
    <w:p w14:paraId="2F4E432A" w14:textId="77777777" w:rsidR="00981985" w:rsidRPr="001A7CA8" w:rsidRDefault="00693E30" w:rsidP="005B42BD">
      <w:pPr>
        <w:pStyle w:val="NO"/>
      </w:pPr>
      <w:r w:rsidRPr="001A7CA8">
        <w:t>NOTE 1:</w:t>
      </w:r>
      <w:r w:rsidRPr="001A7CA8">
        <w:tab/>
        <w:t>Only the "SUMPC" flag can be set in the PFCP Session Establishment Request message, e.g. during a restoration procedure for a UPF failure.</w:t>
      </w:r>
    </w:p>
    <w:p w14:paraId="3714F380" w14:textId="68736A09" w:rsidR="00693E30" w:rsidRPr="001A7CA8" w:rsidRDefault="00693E30" w:rsidP="00693E30">
      <w:pPr>
        <w:pStyle w:val="B1"/>
      </w:pPr>
      <w:r w:rsidRPr="001A7CA8">
        <w:t>The UP function shall stop or resume the usage measurement for a specific URR with the "ASPOC" flag set to "1" upon receipt of a PFCP Session Modification Request including an Update URR IE with the Measurement Information IE, according to the value of the "INAM" flag, if the "CIAM" flag is set to 1.  If the "CIAM" flag is set to 0, the UP function shall ignore the "INAM" flag received in the Measurement Information for a URR with the "ASPOC" flag set to "1".</w:t>
      </w:r>
    </w:p>
    <w:p w14:paraId="7E3A7A22" w14:textId="77777777" w:rsidR="00981985" w:rsidRPr="001A7CA8" w:rsidRDefault="00693E30" w:rsidP="000A1449">
      <w:pPr>
        <w:pStyle w:val="NO"/>
      </w:pPr>
      <w:r w:rsidRPr="000A1449">
        <w:t>NOTE 2:</w:t>
      </w:r>
      <w:r w:rsidRPr="000A1449">
        <w:tab/>
        <w:t>Notifying Start Pause of Charging via GTP-U fastens the triggering of charging pause in the PGW-U or UPF (PSA). If the GTP-U Tunnel Status messages are lost, charging is paused when receiving the corresponding instruction from the PGW-C/SMF.</w:t>
      </w:r>
    </w:p>
    <w:p w14:paraId="37BB9153" w14:textId="246C6FA7" w:rsidR="00693E30" w:rsidRPr="001A7CA8" w:rsidRDefault="00693E30" w:rsidP="00693E30">
      <w:pPr>
        <w:pStyle w:val="NO"/>
      </w:pPr>
      <w:r w:rsidRPr="001A7CA8">
        <w:t>NOTE 3:</w:t>
      </w:r>
      <w:r w:rsidRPr="001A7CA8">
        <w:tab/>
        <w:t>The UP function will forward Tunnel Status message to the upstream GTP-U entity(s) if it is not a PSA UPF or PGW-U connecting to N6 or SGi interface. If the UP function is a UL/CL or BP, it needs send or forward the Tunnel Status message to all of PSA UPFs.</w:t>
      </w:r>
    </w:p>
    <w:p w14:paraId="31C2FAD0" w14:textId="77777777" w:rsidR="00693E30" w:rsidRPr="001A7CA8" w:rsidRDefault="00693E30" w:rsidP="00693E30">
      <w:pPr>
        <w:pStyle w:val="NO"/>
      </w:pPr>
      <w:r w:rsidRPr="001A7CA8">
        <w:t>NOTE 4:</w:t>
      </w:r>
      <w:r w:rsidRPr="001A7CA8">
        <w:tab/>
        <w:t>The UP function resumes the usage measurement for all URRs with the "ASPOC" flag set to "1" regardless if the usage measurement was stopped by the CP function using the "SUMPC" flag or using the Inactive Measurement flag per URR, or upon being notified by the downstream GTP-U entity using Tunnel Status message.</w:t>
      </w:r>
    </w:p>
    <w:p w14:paraId="201CD95A" w14:textId="195CD138" w:rsidR="00693E30" w:rsidRDefault="00693E30" w:rsidP="00693E30">
      <w:pPr>
        <w:pStyle w:val="NO"/>
      </w:pPr>
      <w:r w:rsidRPr="001A7CA8">
        <w:t>NOTE 5:</w:t>
      </w:r>
      <w:r w:rsidRPr="001A7CA8">
        <w:tab/>
        <w:t>When the CP function uses Inactive Measurement flag to stop the usage measurement for a given URR, it can set the "ASPOC flag" to "0" if the CP function doesn't want that the usage measurement is resumed when applying "RUMUC".</w:t>
      </w:r>
    </w:p>
    <w:p w14:paraId="4D77763A" w14:textId="6A8D4B20" w:rsidR="00952B54" w:rsidRDefault="00952B54" w:rsidP="001A3E8D">
      <w:pPr>
        <w:pStyle w:val="Heading2"/>
        <w:rPr>
          <w:lang w:eastAsia="zh-CN"/>
        </w:rPr>
      </w:pPr>
      <w:bookmarkStart w:id="2252" w:name="_Toc98235674"/>
      <w:r>
        <w:t>5.31</w:t>
      </w:r>
      <w:r w:rsidRPr="00441CD0">
        <w:tab/>
      </w:r>
      <w:r>
        <w:rPr>
          <w:lang w:eastAsia="zh-CN"/>
        </w:rPr>
        <w:t>Support of L2TP</w:t>
      </w:r>
      <w:bookmarkEnd w:id="2252"/>
    </w:p>
    <w:p w14:paraId="7AFF68D5" w14:textId="3F4B4904" w:rsidR="00952B54" w:rsidRPr="00A41CAC" w:rsidRDefault="00952B54" w:rsidP="001A3E8D">
      <w:pPr>
        <w:pStyle w:val="Heading3"/>
        <w:rPr>
          <w:lang w:eastAsia="zh-CN"/>
        </w:rPr>
      </w:pPr>
      <w:bookmarkStart w:id="2253" w:name="_Toc98235675"/>
      <w:r>
        <w:rPr>
          <w:lang w:eastAsia="zh-CN"/>
        </w:rPr>
        <w:t>5.31.1</w:t>
      </w:r>
      <w:r>
        <w:rPr>
          <w:lang w:eastAsia="zh-CN"/>
        </w:rPr>
        <w:tab/>
        <w:t>General</w:t>
      </w:r>
      <w:bookmarkEnd w:id="2253"/>
    </w:p>
    <w:p w14:paraId="3365A472" w14:textId="229379AA" w:rsidR="00952B54" w:rsidRPr="00441CD0" w:rsidRDefault="00952B54" w:rsidP="00952B54">
      <w:pPr>
        <w:rPr>
          <w:lang w:val="en-US" w:eastAsia="zh-CN"/>
        </w:rPr>
      </w:pPr>
      <w:r w:rsidRPr="00441CD0">
        <w:rPr>
          <w:lang w:val="en-US" w:eastAsia="zh-CN"/>
        </w:rPr>
        <w:t xml:space="preserve">Stage 2 requirements for the support of </w:t>
      </w:r>
      <w:r>
        <w:t>Layer 2 Tunneling Protocol (</w:t>
      </w:r>
      <w:r>
        <w:rPr>
          <w:lang w:val="en-US" w:eastAsia="zh-CN"/>
        </w:rPr>
        <w:t>L2TP)</w:t>
      </w:r>
      <w:r w:rsidRPr="00441CD0">
        <w:rPr>
          <w:lang w:val="en-US" w:eastAsia="zh-CN"/>
        </w:rPr>
        <w:t xml:space="preserve"> are specified in clause</w:t>
      </w:r>
      <w:r>
        <w:rPr>
          <w:lang w:val="en-US" w:eastAsia="zh-CN"/>
        </w:rPr>
        <w:t> </w:t>
      </w:r>
      <w:r w:rsidRPr="009E0DE1">
        <w:rPr>
          <w:lang w:eastAsia="ko-KR"/>
        </w:rPr>
        <w:t>5.8.2.</w:t>
      </w:r>
      <w:r w:rsidR="003B4404" w:rsidRPr="003B4404">
        <w:rPr>
          <w:lang w:val="en-US" w:eastAsia="zh-CN"/>
        </w:rPr>
        <w:t xml:space="preserve">16 </w:t>
      </w:r>
      <w:r w:rsidRPr="00441CD0">
        <w:rPr>
          <w:lang w:val="en-US" w:eastAsia="zh-CN"/>
        </w:rPr>
        <w:t>of 3GPP TS 23.501</w:t>
      </w:r>
      <w:r>
        <w:rPr>
          <w:lang w:val="en-US" w:eastAsia="zh-CN"/>
        </w:rPr>
        <w:t> </w:t>
      </w:r>
      <w:r w:rsidRPr="00441CD0">
        <w:rPr>
          <w:lang w:val="en-US" w:eastAsia="zh-CN"/>
        </w:rPr>
        <w:t>[28]</w:t>
      </w:r>
      <w:r>
        <w:rPr>
          <w:lang w:val="en-US" w:eastAsia="zh-CN"/>
        </w:rPr>
        <w:t xml:space="preserve">, </w:t>
      </w:r>
      <w:r w:rsidR="00981985">
        <w:rPr>
          <w:lang w:val="en-US" w:eastAsia="zh-CN"/>
        </w:rPr>
        <w:t>clause 4</w:t>
      </w:r>
      <w:r>
        <w:rPr>
          <w:lang w:val="en-US" w:eastAsia="zh-CN"/>
        </w:rPr>
        <w:t>.3.2.</w:t>
      </w:r>
      <w:r w:rsidR="003B4404" w:rsidRPr="003B4404">
        <w:rPr>
          <w:lang w:val="en-US" w:eastAsia="zh-CN"/>
        </w:rPr>
        <w:t xml:space="preserve">4 </w:t>
      </w:r>
      <w:r>
        <w:rPr>
          <w:lang w:val="en-US" w:eastAsia="zh-CN"/>
        </w:rPr>
        <w:t xml:space="preserve">of 3GPP TS 23.502 [29] and </w:t>
      </w:r>
      <w:r w:rsidR="00981985">
        <w:rPr>
          <w:lang w:val="en-US" w:eastAsia="zh-CN"/>
        </w:rPr>
        <w:t>clause 5</w:t>
      </w:r>
      <w:r w:rsidR="005B42BD">
        <w:rPr>
          <w:lang w:val="en-US" w:eastAsia="zh-CN"/>
        </w:rPr>
        <w:t>.5</w:t>
      </w:r>
      <w:r>
        <w:rPr>
          <w:lang w:val="en-US" w:eastAsia="zh-CN"/>
        </w:rPr>
        <w:t xml:space="preserve"> of 3GPP TS 23.214 [2]</w:t>
      </w:r>
      <w:r w:rsidRPr="00441CD0">
        <w:rPr>
          <w:lang w:val="en-US" w:eastAsia="zh-CN"/>
        </w:rPr>
        <w:t>.</w:t>
      </w:r>
    </w:p>
    <w:p w14:paraId="4F001BC5" w14:textId="77777777" w:rsidR="00981985" w:rsidRDefault="00952B54" w:rsidP="00952B54">
      <w:r>
        <w:t>It is optional for both the CP function and the UP function to support the L2TP feature.</w:t>
      </w:r>
    </w:p>
    <w:p w14:paraId="3B95C0D0" w14:textId="77777777" w:rsidR="00981985" w:rsidRDefault="00952B54" w:rsidP="00952B54">
      <w:r>
        <w:t>L2TP is specified in IETF RFC 2661 </w:t>
      </w:r>
      <w:r w:rsidR="00906C77">
        <w:t>[67]</w:t>
      </w:r>
      <w:r>
        <w:t xml:space="preserve">. An L2TP Tunnel is setup between a </w:t>
      </w:r>
      <w:r>
        <w:rPr>
          <w:lang w:val="en-US" w:eastAsia="zh-CN"/>
        </w:rPr>
        <w:t>L2TP Access Concentrator (</w:t>
      </w:r>
      <w:r>
        <w:t xml:space="preserve">LAC) and a </w:t>
      </w:r>
      <w:r>
        <w:rPr>
          <w:lang w:val="en-US" w:eastAsia="zh-CN"/>
        </w:rPr>
        <w:t xml:space="preserve">L2TP Network Server </w:t>
      </w:r>
      <w:r>
        <w:t>(LNS) pair controlling the connection, that may contain one or more L2TP Sessions. More than one L2TP tunnel can be established between a LAC-LNS pair.</w:t>
      </w:r>
    </w:p>
    <w:p w14:paraId="1F544672" w14:textId="7B12B896" w:rsidR="00952B54" w:rsidRDefault="00952B54" w:rsidP="00952B54">
      <w:r>
        <w:t>The UP function shall act as the LAC.</w:t>
      </w:r>
    </w:p>
    <w:p w14:paraId="3BB1DBCF" w14:textId="77777777" w:rsidR="00981985" w:rsidRDefault="00952B54" w:rsidP="00952B54">
      <w:r>
        <w:t>The CP function may request the UPF to setup an L2TP Session for a PDN connection or PDU session between the LAC and the LNS in the Data Network.</w:t>
      </w:r>
    </w:p>
    <w:p w14:paraId="6C9AAE36" w14:textId="314A76BB" w:rsidR="00952B54" w:rsidRDefault="00952B54" w:rsidP="00952B54">
      <w:r>
        <w:t>One L2TP tunnel between the UP Function and the L2TP server may be shared by multiple PDN connection / PDU session using the same N6/SGi network instance and L2TP parameters (e.g. LNS address). A single L2TP tunnel may be shared by multiple PDN connections / PDU sessions created by the same CP Function or by different CP Functions.</w:t>
      </w:r>
    </w:p>
    <w:p w14:paraId="51FF525A" w14:textId="45AB1493" w:rsidR="00952B54" w:rsidRDefault="00952B54" w:rsidP="001A3E8D">
      <w:pPr>
        <w:pStyle w:val="Heading3"/>
      </w:pPr>
      <w:bookmarkStart w:id="2254" w:name="_Toc98235676"/>
      <w:r>
        <w:t>5.31.2</w:t>
      </w:r>
      <w:r>
        <w:tab/>
        <w:t>L2TP Tunnel and L2TP Session Setup</w:t>
      </w:r>
      <w:bookmarkEnd w:id="2254"/>
    </w:p>
    <w:p w14:paraId="4B071BAA" w14:textId="77777777" w:rsidR="00952B54" w:rsidRDefault="00952B54" w:rsidP="00952B54">
      <w:pPr>
        <w:rPr>
          <w:lang w:val="en-US" w:eastAsia="zh-CN"/>
        </w:rPr>
      </w:pPr>
      <w:r>
        <w:t xml:space="preserve">When both the CP function and the UP function support the L2TP feature </w:t>
      </w:r>
      <w:r w:rsidRPr="00441CD0">
        <w:t>(see clause</w:t>
      </w:r>
      <w:r>
        <w:t> </w:t>
      </w:r>
      <w:r w:rsidRPr="00441CD0">
        <w:t>8.2.25)</w:t>
      </w:r>
      <w:r>
        <w:t xml:space="preserve">, </w:t>
      </w:r>
      <w:r>
        <w:rPr>
          <w:lang w:val="en-US" w:eastAsia="zh-CN"/>
        </w:rPr>
        <w:t>if an L2TP session is required to support the PDN connection/PDU session, the CP function shall send a PFCP Session Establishment Request message including the following L2TP related IEs, to request the UP Function to setup an L2TP session towards the LNS:</w:t>
      </w:r>
    </w:p>
    <w:p w14:paraId="1B6B8952" w14:textId="77777777" w:rsidR="00981985" w:rsidRDefault="00952B54" w:rsidP="00952B54">
      <w:pPr>
        <w:pStyle w:val="B1"/>
      </w:pPr>
      <w:r w:rsidRPr="00CE7470">
        <w:t>-</w:t>
      </w:r>
      <w:r w:rsidRPr="00CE7470">
        <w:tab/>
      </w:r>
      <w:r>
        <w:t>one L2TP Session Information IE to control the L2TP session setup. The L2TP Session Information may include:</w:t>
      </w:r>
    </w:p>
    <w:p w14:paraId="091FF835" w14:textId="77777777" w:rsidR="00981985" w:rsidRDefault="00952B54" w:rsidP="005B42BD">
      <w:pPr>
        <w:pStyle w:val="B2"/>
      </w:pPr>
      <w:r>
        <w:t>-</w:t>
      </w:r>
      <w:r>
        <w:tab/>
        <w:t>the Called Number, Calling Number and the MRU (Maximum Receive Unit in LCP/PPP, to be set as the value of the MTU received from the UE or that may be configured in the CP function);</w:t>
      </w:r>
    </w:p>
    <w:p w14:paraId="00271B7E" w14:textId="2A81B3AA" w:rsidR="00981985" w:rsidRDefault="00952B54" w:rsidP="00952B54">
      <w:pPr>
        <w:pStyle w:val="B2"/>
      </w:pPr>
      <w:r>
        <w:t>-</w:t>
      </w:r>
      <w:r>
        <w:tab/>
        <w:t>the L2TP Session Indications IE to indicate that the UP function shall request the LNS to allocate an IP address for the PDN session/PDN connection, to provide DNS server address(es) and/or NBNS server address(es) for the session;</w:t>
      </w:r>
    </w:p>
    <w:p w14:paraId="591D202B" w14:textId="77777777" w:rsidR="00981985" w:rsidRDefault="00952B54" w:rsidP="00952B54">
      <w:pPr>
        <w:pStyle w:val="B1"/>
      </w:pPr>
      <w:r>
        <w:t>-</w:t>
      </w:r>
      <w:r>
        <w:tab/>
        <w:t xml:space="preserve">the L2TP User Authentication IE including parameters such as authentication type, Username and </w:t>
      </w:r>
      <w:r w:rsidR="00CD100F" w:rsidRPr="00CD100F">
        <w:t>P</w:t>
      </w:r>
      <w:r>
        <w:t>assword, Challenge and Challenge Response which may either be sent by the UE through PCO or be configured in the CP</w:t>
      </w:r>
      <w:r w:rsidR="005B42BD">
        <w:t>0</w:t>
      </w:r>
      <w:r>
        <w:t>.</w:t>
      </w:r>
    </w:p>
    <w:p w14:paraId="07C81378" w14:textId="77777777" w:rsidR="00981985" w:rsidRPr="00CE7470" w:rsidRDefault="00952B54" w:rsidP="00952B54">
      <w:pPr>
        <w:pStyle w:val="B1"/>
      </w:pPr>
      <w:r>
        <w:t>-</w:t>
      </w:r>
      <w:r>
        <w:tab/>
        <w:t>O</w:t>
      </w:r>
      <w:r w:rsidRPr="00CE7470">
        <w:t xml:space="preserve">ne or more L2TP Tunnel Information IEs to provide parameters to control </w:t>
      </w:r>
      <w:r>
        <w:t xml:space="preserve">the </w:t>
      </w:r>
      <w:r w:rsidRPr="00CE7470">
        <w:t xml:space="preserve">establishment </w:t>
      </w:r>
      <w:r>
        <w:t xml:space="preserve">of </w:t>
      </w:r>
      <w:r w:rsidRPr="00CE7470">
        <w:t xml:space="preserve">a L2TP tunnel </w:t>
      </w:r>
      <w:r>
        <w:t>if such information is available in the CP function, e.g. if it is received from an AAA/Radius server or locally configured in the CP function.</w:t>
      </w:r>
      <w:r w:rsidRPr="00CE7470">
        <w:t xml:space="preserve"> This IE </w:t>
      </w:r>
      <w:r>
        <w:t xml:space="preserve">shall </w:t>
      </w:r>
      <w:r w:rsidRPr="00CE7470">
        <w:t>include LNS I</w:t>
      </w:r>
      <w:r>
        <w:t>P</w:t>
      </w:r>
      <w:r w:rsidRPr="00CE7470">
        <w:t>v4/I</w:t>
      </w:r>
      <w:r>
        <w:t>P</w:t>
      </w:r>
      <w:r w:rsidRPr="00CE7470">
        <w:t xml:space="preserve">v6 address, </w:t>
      </w:r>
      <w:r>
        <w:t>and it may include T</w:t>
      </w:r>
      <w:r w:rsidRPr="00CE7470">
        <w:t xml:space="preserve">unnel </w:t>
      </w:r>
      <w:r>
        <w:t>P</w:t>
      </w:r>
      <w:r w:rsidRPr="00CE7470">
        <w:t>assword</w:t>
      </w:r>
      <w:r>
        <w:t xml:space="preserve"> for L2TP tunnel authentication, Tunnel Preference if multiple L2TP Tunnel Information IEs are sent</w:t>
      </w:r>
      <w:r w:rsidRPr="00CE7470">
        <w:t>, as specified in 3GPP TS 29.061 [39] and 3GPP TS 29.561 [49].</w:t>
      </w:r>
    </w:p>
    <w:p w14:paraId="578545EE" w14:textId="219FAA4D" w:rsidR="00AF2831" w:rsidRDefault="00952B54" w:rsidP="00952B54">
      <w:pPr>
        <w:pStyle w:val="NO"/>
        <w:rPr>
          <w:lang w:val="en-US"/>
        </w:rPr>
      </w:pPr>
      <w:r>
        <w:rPr>
          <w:lang w:eastAsia="zh-CN"/>
        </w:rPr>
        <w:t>NOTE 1:</w:t>
      </w:r>
      <w:r>
        <w:rPr>
          <w:lang w:eastAsia="zh-CN"/>
        </w:rPr>
        <w:tab/>
      </w:r>
      <w:r>
        <w:t xml:space="preserve">Multiple L2TP Tunnel Information IEs can be sent to provide the UP Function with a list of possible L2TP tunnels that can be used to establish the L2TP session. This can be used to ensure that the session is established even if a specific LNS is temporarily unavailable, or to load balance the setup of L2TP sessions over different LNS's. </w:t>
      </w:r>
      <w:r>
        <w:rPr>
          <w:lang w:val="en-US"/>
        </w:rPr>
        <w:t>A given L2TP Tunnel Information IE includes Tunnel attributes, e.g. Tunnel-Server-Endpoint and Tunnel-Password, received over N6/SGi with the same Tag value (see IETF RFC 2868 </w:t>
      </w:r>
      <w:r w:rsidR="00906C77">
        <w:rPr>
          <w:lang w:val="en-US"/>
        </w:rPr>
        <w:t>[68]</w:t>
      </w:r>
      <w:r>
        <w:rPr>
          <w:lang w:val="en-US"/>
        </w:rPr>
        <w:t>). See also 3GPP TS 29.061 [39] and 3GPP TS 29.561 [49].</w:t>
      </w:r>
    </w:p>
    <w:p w14:paraId="5E6187D8" w14:textId="5075F001" w:rsidR="00952B54" w:rsidRDefault="00952B54" w:rsidP="00952B54">
      <w:pPr>
        <w:pStyle w:val="NO"/>
      </w:pPr>
      <w:r>
        <w:rPr>
          <w:lang w:eastAsia="zh-CN"/>
        </w:rPr>
        <w:t>NOTE 2:</w:t>
      </w:r>
      <w:r>
        <w:rPr>
          <w:lang w:eastAsia="zh-CN"/>
        </w:rPr>
        <w:tab/>
      </w:r>
      <w:r>
        <w:t>If the UE IP address is to be allocated by the UP function (or the LNS), the CP function indicates this in the UE IP Address IE in the Create PDR or Create Traffic Endpoint IE, regardless of whether the UE IP address is to be assigned by the LNS or the UPF.</w:t>
      </w:r>
    </w:p>
    <w:p w14:paraId="5EA55118" w14:textId="77777777" w:rsidR="00952B54" w:rsidRDefault="00952B54" w:rsidP="00952B54">
      <w:pPr>
        <w:pStyle w:val="NO"/>
        <w:rPr>
          <w:lang w:eastAsia="zh-CN"/>
        </w:rPr>
      </w:pPr>
      <w:r>
        <w:rPr>
          <w:lang w:eastAsia="zh-CN"/>
        </w:rPr>
        <w:t>NOTE 3:</w:t>
      </w:r>
      <w:r>
        <w:rPr>
          <w:lang w:eastAsia="zh-CN"/>
        </w:rPr>
        <w:tab/>
        <w:t>If the L2TP tunnel parameters are configured in the UP Function, the UP Function determines how to establish the L2TP tunnel based on its local configuration.</w:t>
      </w:r>
    </w:p>
    <w:p w14:paraId="0724E794" w14:textId="294A9C48" w:rsidR="00952B54" w:rsidRDefault="00952B54" w:rsidP="00952B54">
      <w:pPr>
        <w:pStyle w:val="NO"/>
        <w:rPr>
          <w:lang w:eastAsia="zh-CN"/>
        </w:rPr>
      </w:pPr>
      <w:r>
        <w:rPr>
          <w:lang w:eastAsia="zh-CN"/>
        </w:rPr>
        <w:t>NOTE 4:</w:t>
      </w:r>
      <w:r>
        <w:rPr>
          <w:lang w:eastAsia="zh-CN"/>
        </w:rPr>
        <w:tab/>
      </w:r>
      <w:r>
        <w:t>An L2TP session cannot be modified once established as specified in IETF RFC 2661</w:t>
      </w:r>
      <w:r>
        <w:rPr>
          <w:lang w:val="en-US" w:eastAsia="zh-CN"/>
        </w:rPr>
        <w:t> </w:t>
      </w:r>
      <w:r w:rsidR="00906C77">
        <w:t>[67]</w:t>
      </w:r>
      <w:r>
        <w:t>.</w:t>
      </w:r>
    </w:p>
    <w:p w14:paraId="2EDBD0B3" w14:textId="77777777" w:rsidR="00981985" w:rsidRDefault="00952B54" w:rsidP="00952B54">
      <w:r>
        <w:t>Upon receiving the PFCP Session Establishment Request from the CP function, the UP function shall determine whether to use an already established L2TP tunnel (if any appropriate one has already been established) or establish a new L2TP tunnel. The UP function may have already established L2TP tunnel(s), e.g. based on locally configured L2TP Tunnel Information. If an existing L2TP Tunnel is used, the UP function shall only setup a new L2TP session within the existing L2TP tunnel. Otherwise, the UP function shall perform both L2TP tunnel and L2TP session setup.</w:t>
      </w:r>
    </w:p>
    <w:p w14:paraId="70DF6C1E" w14:textId="77777777" w:rsidR="00981985" w:rsidRDefault="00952B54" w:rsidP="00952B54">
      <w:r>
        <w:t>The UP function shall send a PFCP Session Establishment Response to the CP function, carrying the Created L2TP Session IE containing information about the established L2TP session</w:t>
      </w:r>
      <w:r w:rsidR="00CD100F" w:rsidRPr="00CD100F">
        <w:t>, e.g. the used LNS Address,</w:t>
      </w:r>
      <w:r>
        <w:t xml:space="preserve"> that may be used for statistics or diagnostics. The Cause IE in the response message may carry additional L2TP specific failure information to the CP function if the L2TP tunnel or L2TP session establishment failed.</w:t>
      </w:r>
    </w:p>
    <w:p w14:paraId="1EC76782" w14:textId="77777777" w:rsidR="00981985" w:rsidRDefault="00952B54" w:rsidP="00952B54">
      <w:r>
        <w:t>The PFCP Session Establishment Response message may also include the DNS Server Address IE(s) and/or NBNS Server Address IE(s) containing the DNS server and/or NBNS Server information, if this information was requested.</w:t>
      </w:r>
    </w:p>
    <w:p w14:paraId="31FB5FED" w14:textId="62DAA816" w:rsidR="00952B54" w:rsidRDefault="00952B54" w:rsidP="00952B54">
      <w:r>
        <w:t>If the UE IP address was allocated by the UP Function (or the LNS), the UP function shall provide the allocated IP address to the CP function in the UE IP Address IEs in the Created PDR IE and/or Created Traffic Endpoint IE (as specified in this specification).</w:t>
      </w:r>
    </w:p>
    <w:p w14:paraId="251F0320" w14:textId="77777777" w:rsidR="00981985" w:rsidRDefault="00CD100F" w:rsidP="00CD100F">
      <w:r>
        <w:t>Upon receiving uplink user plane traffic pertaining to the PFCP session with a L2TP session established, the UP function shall forward the traffic via the L2TP tunnel towards the LNS server.</w:t>
      </w:r>
    </w:p>
    <w:p w14:paraId="7EBEE43F" w14:textId="31C79D5F" w:rsidR="00952B54" w:rsidRDefault="00952B54" w:rsidP="001A3E8D">
      <w:pPr>
        <w:pStyle w:val="Heading3"/>
        <w:rPr>
          <w:lang w:eastAsia="zh-CN"/>
        </w:rPr>
      </w:pPr>
      <w:bookmarkStart w:id="2255" w:name="_Toc98235677"/>
      <w:r>
        <w:t>5.31.3</w:t>
      </w:r>
      <w:r>
        <w:tab/>
        <w:t>L2TP Session and L2TP Tunnel Release</w:t>
      </w:r>
      <w:bookmarkEnd w:id="2255"/>
    </w:p>
    <w:p w14:paraId="6BAFDDC6" w14:textId="77777777" w:rsidR="00981985" w:rsidRDefault="00952B54" w:rsidP="00952B54">
      <w:r>
        <w:t xml:space="preserve">Upon receiving a PFCP Session Deletion Request message from the CP function, the UP function shall release </w:t>
      </w:r>
      <w:r w:rsidRPr="005B108A">
        <w:t xml:space="preserve">the </w:t>
      </w:r>
      <w:r>
        <w:t xml:space="preserve">corresponding </w:t>
      </w:r>
      <w:r w:rsidRPr="005B108A">
        <w:t>L2TP session</w:t>
      </w:r>
      <w:r>
        <w:t xml:space="preserve">. The UP function may release the L2TP </w:t>
      </w:r>
      <w:r w:rsidRPr="005B108A">
        <w:t xml:space="preserve">tunnel </w:t>
      </w:r>
      <w:r>
        <w:t>if there is no other L2TP session using the L2TP tunnel.</w:t>
      </w:r>
    </w:p>
    <w:p w14:paraId="51FF1A09" w14:textId="54DBEAB7" w:rsidR="00952B54" w:rsidRDefault="00952B54" w:rsidP="00952B54">
      <w:pPr>
        <w:pStyle w:val="NO"/>
      </w:pPr>
      <w:r>
        <w:t>NOTE 1:</w:t>
      </w:r>
      <w:r w:rsidR="008C2AE1">
        <w:tab/>
      </w:r>
      <w:r>
        <w:t>The UPF can alternatively retain the L2TP tunnel when all L2TP sessions are terminated.</w:t>
      </w:r>
    </w:p>
    <w:p w14:paraId="4296A3E9" w14:textId="77777777" w:rsidR="00952B54" w:rsidRDefault="00952B54" w:rsidP="00952B54">
      <w:r>
        <w:t>When the LNS terminates a L2TP session or an L2TP tunnel, the following applies:</w:t>
      </w:r>
    </w:p>
    <w:p w14:paraId="281AF6EA" w14:textId="1FB9431C" w:rsidR="00952B54" w:rsidRDefault="00952B54" w:rsidP="00952B54">
      <w:pPr>
        <w:pStyle w:val="B1"/>
        <w:rPr>
          <w:lang w:val="en-US"/>
        </w:rPr>
      </w:pPr>
      <w:r>
        <w:t>-</w:t>
      </w:r>
      <w:r>
        <w:tab/>
        <w:t>If the LNS terminates an L2TP session, the UP function shall terminate the PFCP session and  report to the CP Function that the PFCP session is deleted by sending a PFCP Session Report Request message to the CP function as described in clause</w:t>
      </w:r>
      <w:r>
        <w:rPr>
          <w:lang w:val="en-US"/>
        </w:rPr>
        <w:t> </w:t>
      </w:r>
      <w:r>
        <w:t>5.18.2, with the Cause indicating the reason for the termination.</w:t>
      </w:r>
    </w:p>
    <w:p w14:paraId="2D7F3D9C" w14:textId="77777777" w:rsidR="00952B54" w:rsidRDefault="00952B54" w:rsidP="00952B54">
      <w:pPr>
        <w:pStyle w:val="B1"/>
      </w:pPr>
      <w:r>
        <w:rPr>
          <w:lang w:val="en-US"/>
        </w:rPr>
        <w:t>-</w:t>
      </w:r>
      <w:r>
        <w:rPr>
          <w:lang w:val="en-US"/>
        </w:rPr>
        <w:tab/>
        <w:t>If t</w:t>
      </w:r>
      <w:r>
        <w:t>he LNS terminates an L2TP tunnel, the UP function shall terminate all the PFCP sessions using the L2TP tunnel and report to all the CP functions controlling at least one such PFCP session that the respective PFCP sessions have been deleted by sending a PFCP Session Report Request message to the CP function for each affected PFCP session, as described in clause</w:t>
      </w:r>
      <w:r>
        <w:rPr>
          <w:lang w:val="en-US"/>
        </w:rPr>
        <w:t> </w:t>
      </w:r>
      <w:r>
        <w:t>5.18.2, with the Cause indicating the reason for the termination.</w:t>
      </w:r>
    </w:p>
    <w:p w14:paraId="056B51E8" w14:textId="77777777" w:rsidR="00952B54" w:rsidRDefault="00952B54" w:rsidP="00952B54">
      <w:pPr>
        <w:pStyle w:val="B1"/>
      </w:pPr>
      <w:r>
        <w:t>-</w:t>
      </w:r>
      <w:r>
        <w:tab/>
        <w:t>If the UP function detects that the connectivity with an LNS is lost, the UP function shall terminate the PFCP sessions using the L2TP tunnel(s) towards that LNS and report to the CP that all the PFCP sessions affected have been deleted by sending a PFCP Session Report Request message to the CP function for each affected PFCP session, as described in clause</w:t>
      </w:r>
      <w:r>
        <w:rPr>
          <w:lang w:val="en-US"/>
        </w:rPr>
        <w:t> </w:t>
      </w:r>
      <w:r>
        <w:t>5.18.2, with the Cause indicating the reason for the termination.</w:t>
      </w:r>
    </w:p>
    <w:p w14:paraId="14CAE9CD" w14:textId="45406DFB" w:rsidR="00906C77" w:rsidRPr="00441CD0" w:rsidRDefault="00906C77" w:rsidP="001A3E8D">
      <w:pPr>
        <w:pStyle w:val="Heading2"/>
        <w:rPr>
          <w:lang w:val="x-none"/>
        </w:rPr>
      </w:pPr>
      <w:bookmarkStart w:id="2256" w:name="_Toc98235678"/>
      <w:r w:rsidRPr="00441CD0">
        <w:t>5.</w:t>
      </w:r>
      <w:r>
        <w:t>32</w:t>
      </w:r>
      <w:r w:rsidRPr="00441CD0">
        <w:tab/>
        <w:t xml:space="preserve">Support of </w:t>
      </w:r>
      <w:r>
        <w:rPr>
          <w:rFonts w:cs="Arial"/>
          <w:szCs w:val="32"/>
        </w:rPr>
        <w:t>Uplink packets buffering</w:t>
      </w:r>
      <w:bookmarkEnd w:id="2256"/>
    </w:p>
    <w:p w14:paraId="4778118C" w14:textId="01858D10" w:rsidR="00906C77" w:rsidRDefault="00906C77" w:rsidP="001A3E8D">
      <w:pPr>
        <w:pStyle w:val="Heading3"/>
      </w:pPr>
      <w:bookmarkStart w:id="2257" w:name="_Toc98235679"/>
      <w:r w:rsidRPr="00441CD0">
        <w:t>5.</w:t>
      </w:r>
      <w:r>
        <w:t>32</w:t>
      </w:r>
      <w:r w:rsidRPr="00441CD0">
        <w:t>.1</w:t>
      </w:r>
      <w:r w:rsidRPr="00441CD0">
        <w:tab/>
        <w:t>General</w:t>
      </w:r>
      <w:bookmarkEnd w:id="2257"/>
    </w:p>
    <w:p w14:paraId="64460AEA" w14:textId="77777777" w:rsidR="00906C77" w:rsidRPr="00441CD0" w:rsidRDefault="00906C77" w:rsidP="00906C77">
      <w:pPr>
        <w:rPr>
          <w:lang w:eastAsia="zh-CN"/>
        </w:rPr>
      </w:pPr>
      <w:r w:rsidRPr="00441CD0">
        <w:rPr>
          <w:lang w:val="en-US"/>
        </w:rPr>
        <w:t xml:space="preserve">This clause specifies </w:t>
      </w:r>
      <w:r>
        <w:rPr>
          <w:lang w:val="en-US"/>
        </w:rPr>
        <w:t>the support of uplink packets buffering</w:t>
      </w:r>
      <w:r w:rsidRPr="00441CD0">
        <w:t>.</w:t>
      </w:r>
    </w:p>
    <w:p w14:paraId="6E1D91CA" w14:textId="726229AB" w:rsidR="00906C77" w:rsidRDefault="00906C77" w:rsidP="001A3E8D">
      <w:pPr>
        <w:pStyle w:val="Heading3"/>
        <w:rPr>
          <w:noProof/>
        </w:rPr>
      </w:pPr>
      <w:bookmarkStart w:id="2258" w:name="_Toc98235680"/>
      <w:r w:rsidRPr="00441CD0">
        <w:rPr>
          <w:noProof/>
        </w:rPr>
        <w:t>5.</w:t>
      </w:r>
      <w:r>
        <w:rPr>
          <w:noProof/>
        </w:rPr>
        <w:t>32.2</w:t>
      </w:r>
      <w:r w:rsidRPr="00441CD0">
        <w:rPr>
          <w:noProof/>
        </w:rPr>
        <w:tab/>
      </w:r>
      <w:r w:rsidRPr="000C62EE">
        <w:rPr>
          <w:noProof/>
        </w:rPr>
        <w:t>Uplink packets buffering for on-line charging</w:t>
      </w:r>
      <w:bookmarkEnd w:id="2258"/>
    </w:p>
    <w:p w14:paraId="7F6EE9F7" w14:textId="75E6B285" w:rsidR="00906C77" w:rsidRPr="000C62EE" w:rsidRDefault="00906C77" w:rsidP="00906C77">
      <w:pPr>
        <w:rPr>
          <w:lang w:val="en-US"/>
        </w:rPr>
      </w:pPr>
      <w:r w:rsidRPr="000C62EE">
        <w:rPr>
          <w:lang w:val="en-US"/>
        </w:rPr>
        <w:t xml:space="preserve">If the UP function indicated support of the Quota Action (QUOAC) feature in the UP Function Features IE and the FAR ID for Quota Action was set to buffer the application traffic at zero quota, the UP function shall buffer the related uplink packets if it is provisioned with zero quota earlier or the quota has been exhausted, as specified in </w:t>
      </w:r>
      <w:r w:rsidR="00981985" w:rsidRPr="000C62EE">
        <w:rPr>
          <w:lang w:val="en-US"/>
        </w:rPr>
        <w:t>clause</w:t>
      </w:r>
      <w:r w:rsidR="00981985">
        <w:rPr>
          <w:lang w:val="en-US"/>
        </w:rPr>
        <w:t> </w:t>
      </w:r>
      <w:r w:rsidR="00981985" w:rsidRPr="000C62EE">
        <w:rPr>
          <w:lang w:val="en-US"/>
        </w:rPr>
        <w:t>5</w:t>
      </w:r>
      <w:r w:rsidRPr="000C62EE">
        <w:rPr>
          <w:lang w:val="en-US"/>
        </w:rPr>
        <w:t>.2.2.2.1. In addition, if the UP Function has indicated support of the feature UL/DL Buffering Control (UDBC), the UP function shall buffer the number of packets (including both uplink or downlink) based on the Suggested Buffering Packet Count IE in a BAR provided by the SMF, until it receives new instructions from the CP function, e.g. when the new Quota is granted.</w:t>
      </w:r>
    </w:p>
    <w:p w14:paraId="5D12A509" w14:textId="5BAB2655" w:rsidR="00906C77" w:rsidRPr="00441CD0" w:rsidRDefault="00906C77" w:rsidP="001A3E8D">
      <w:pPr>
        <w:pStyle w:val="Heading3"/>
      </w:pPr>
      <w:bookmarkStart w:id="2259" w:name="_Toc98235681"/>
      <w:r w:rsidRPr="00441CD0">
        <w:rPr>
          <w:noProof/>
        </w:rPr>
        <w:t>5.</w:t>
      </w:r>
      <w:r>
        <w:rPr>
          <w:noProof/>
        </w:rPr>
        <w:t>32</w:t>
      </w:r>
      <w:r>
        <w:rPr>
          <w:noProof/>
          <w:lang w:val="en-US"/>
        </w:rPr>
        <w:t>.3</w:t>
      </w:r>
      <w:r w:rsidRPr="00441CD0">
        <w:tab/>
      </w:r>
      <w:r>
        <w:t xml:space="preserve">Uplink packets buffering during </w:t>
      </w:r>
      <w:r w:rsidRPr="00484835">
        <w:rPr>
          <w:lang w:eastAsia="zh-CN"/>
        </w:rPr>
        <w:t>EAS</w:t>
      </w:r>
      <w:r w:rsidRPr="00794BA0">
        <w:rPr>
          <w:lang w:eastAsia="zh-CN"/>
        </w:rPr>
        <w:t xml:space="preserve"> relocation</w:t>
      </w:r>
      <w:bookmarkEnd w:id="2259"/>
    </w:p>
    <w:p w14:paraId="2F52314C" w14:textId="77777777" w:rsidR="00906C77" w:rsidRDefault="00906C77" w:rsidP="00906C77">
      <w:pPr>
        <w:rPr>
          <w:lang w:eastAsia="zh-CN"/>
        </w:rPr>
      </w:pPr>
      <w:r>
        <w:rPr>
          <w:lang w:eastAsia="zh-CN"/>
        </w:rPr>
        <w:t xml:space="preserve">If the UP function supports </w:t>
      </w:r>
      <w:r>
        <w:t xml:space="preserve">uplink packets buffering during </w:t>
      </w:r>
      <w:r w:rsidRPr="00484835">
        <w:rPr>
          <w:lang w:eastAsia="zh-CN"/>
        </w:rPr>
        <w:t>EAS</w:t>
      </w:r>
      <w:r w:rsidRPr="00794BA0">
        <w:rPr>
          <w:lang w:eastAsia="zh-CN"/>
        </w:rPr>
        <w:t xml:space="preserve"> relocation</w:t>
      </w:r>
      <w:r>
        <w:rPr>
          <w:lang w:eastAsia="zh-CN"/>
        </w:rPr>
        <w:t xml:space="preserve">, the </w:t>
      </w:r>
      <w:r>
        <w:t xml:space="preserve">UP function </w:t>
      </w:r>
      <w:r w:rsidRPr="00441CD0">
        <w:t xml:space="preserve">shall set the </w:t>
      </w:r>
      <w:r>
        <w:t>UPBER</w:t>
      </w:r>
      <w:r w:rsidRPr="00441CD0">
        <w:t xml:space="preserve"> bit in the UP Function Features (see clause</w:t>
      </w:r>
      <w:r>
        <w:t> </w:t>
      </w:r>
      <w:r w:rsidRPr="00441CD0">
        <w:t>8.2.25)</w:t>
      </w:r>
      <w:r>
        <w:t>.</w:t>
      </w:r>
    </w:p>
    <w:p w14:paraId="7F3A0114" w14:textId="77777777" w:rsidR="00906C77" w:rsidRDefault="00906C77" w:rsidP="00906C77">
      <w:r w:rsidRPr="00441CD0">
        <w:t xml:space="preserve">The SMF shall request the UPF (PSA) to </w:t>
      </w:r>
      <w:r>
        <w:t xml:space="preserve">buffer the uplink packets related to </w:t>
      </w:r>
      <w:r w:rsidRPr="00441CD0">
        <w:t xml:space="preserve">one or more Service Data Flows </w:t>
      </w:r>
      <w:r>
        <w:t>sent to the new EAS</w:t>
      </w:r>
      <w:r w:rsidRPr="00441CD0">
        <w:t xml:space="preserve"> </w:t>
      </w:r>
      <w:r>
        <w:t xml:space="preserve">by setting the </w:t>
      </w:r>
      <w:r w:rsidRPr="00441CD0">
        <w:rPr>
          <w:lang w:val="en-US"/>
        </w:rPr>
        <w:t>BUFF flag</w:t>
      </w:r>
      <w:r>
        <w:rPr>
          <w:lang w:val="en-US"/>
        </w:rPr>
        <w:t xml:space="preserve"> in </w:t>
      </w:r>
      <w:r w:rsidRPr="00441CD0">
        <w:t>Apply Action</w:t>
      </w:r>
      <w:r>
        <w:t xml:space="preserve"> IE of the related FAR. The SMF shall set the </w:t>
      </w:r>
      <w:r w:rsidRPr="00441CD0">
        <w:rPr>
          <w:noProof/>
        </w:rPr>
        <w:t>FORW</w:t>
      </w:r>
      <w:r>
        <w:rPr>
          <w:noProof/>
        </w:rPr>
        <w:t xml:space="preserve"> flag in </w:t>
      </w:r>
      <w:r w:rsidRPr="00441CD0">
        <w:t>Apply Action</w:t>
      </w:r>
      <w:r>
        <w:t xml:space="preserve"> IE when the EAS relocation has been performed.</w:t>
      </w:r>
    </w:p>
    <w:p w14:paraId="18D31621" w14:textId="4A4E7CE3" w:rsidR="00952B54" w:rsidRDefault="00906C77" w:rsidP="00906C77">
      <w:pPr>
        <w:pStyle w:val="EditorsNote"/>
      </w:pPr>
      <w:r>
        <w:t>Editor's Note: Whether additional mechanism to instruct UP function to allocate UP buffering resource and to report the failure of buffering during EAS relocation is FFS.</w:t>
      </w:r>
    </w:p>
    <w:p w14:paraId="477CD1DA" w14:textId="68EC324E" w:rsidR="00906C77" w:rsidRPr="00441CD0" w:rsidRDefault="00906C77" w:rsidP="001A3E8D">
      <w:pPr>
        <w:pStyle w:val="Heading2"/>
        <w:rPr>
          <w:lang w:val="x-none"/>
        </w:rPr>
      </w:pPr>
      <w:bookmarkStart w:id="2260" w:name="_Toc98235682"/>
      <w:r w:rsidRPr="00441CD0">
        <w:t>5.</w:t>
      </w:r>
      <w:r>
        <w:t>33</w:t>
      </w:r>
      <w:r w:rsidRPr="00441CD0">
        <w:tab/>
        <w:t xml:space="preserve">Support of </w:t>
      </w:r>
      <w:r>
        <w:t>enhancement of Edge Computing</w:t>
      </w:r>
      <w:r w:rsidRPr="00441CD0">
        <w:t xml:space="preserve"> </w:t>
      </w:r>
      <w:r>
        <w:t>(</w:t>
      </w:r>
      <w:r w:rsidRPr="00441CD0">
        <w:t>for 5GC</w:t>
      </w:r>
      <w:r>
        <w:t>)</w:t>
      </w:r>
      <w:bookmarkEnd w:id="2260"/>
    </w:p>
    <w:p w14:paraId="1A8B64C6" w14:textId="17A5E860" w:rsidR="00906C77" w:rsidRPr="00441CD0" w:rsidRDefault="00906C77" w:rsidP="001A3E8D">
      <w:pPr>
        <w:pStyle w:val="Heading3"/>
      </w:pPr>
      <w:bookmarkStart w:id="2261" w:name="_Toc98235683"/>
      <w:r w:rsidRPr="00441CD0">
        <w:t>5.</w:t>
      </w:r>
      <w:r>
        <w:t>33</w:t>
      </w:r>
      <w:r w:rsidRPr="00441CD0">
        <w:t>.1</w:t>
      </w:r>
      <w:r w:rsidRPr="00441CD0">
        <w:tab/>
        <w:t>General</w:t>
      </w:r>
      <w:bookmarkEnd w:id="2261"/>
    </w:p>
    <w:p w14:paraId="70A5CBD4" w14:textId="6C5419F4" w:rsidR="00906C77" w:rsidRPr="00441CD0" w:rsidRDefault="00906C77" w:rsidP="00906C77">
      <w:r w:rsidRPr="00441CD0">
        <w:t xml:space="preserve">Stage 2 requirements for support of </w:t>
      </w:r>
      <w:r>
        <w:t>enhancement of Edge Computing</w:t>
      </w:r>
      <w:r w:rsidRPr="00441CD0">
        <w:t xml:space="preserve"> are specified in </w:t>
      </w:r>
      <w:r w:rsidRPr="00441CD0">
        <w:rPr>
          <w:rFonts w:eastAsia="DengXian"/>
          <w:lang w:val="en-US"/>
        </w:rPr>
        <w:t>3GPP TS 23.5</w:t>
      </w:r>
      <w:r>
        <w:rPr>
          <w:rFonts w:eastAsia="DengXian"/>
          <w:lang w:val="en-US"/>
        </w:rPr>
        <w:t>48 </w:t>
      </w:r>
      <w:r w:rsidR="00F30ECD">
        <w:rPr>
          <w:rFonts w:eastAsia="DengXian"/>
          <w:lang w:val="en-US"/>
        </w:rPr>
        <w:t>[69]</w:t>
      </w:r>
      <w:r w:rsidRPr="00441CD0">
        <w:t>.</w:t>
      </w:r>
    </w:p>
    <w:p w14:paraId="657B6FB1" w14:textId="77777777" w:rsidR="00BD6D3F" w:rsidRDefault="00BD6D3F" w:rsidP="001A3E8D">
      <w:pPr>
        <w:pStyle w:val="Heading3"/>
      </w:pPr>
      <w:bookmarkStart w:id="2262" w:name="_Toc98235684"/>
      <w:r>
        <w:t>5.33.2</w:t>
      </w:r>
      <w:r>
        <w:tab/>
        <w:t>Uplink packet buffering for low packet loss during EAS relocation</w:t>
      </w:r>
      <w:bookmarkEnd w:id="2262"/>
    </w:p>
    <w:p w14:paraId="4019EC07" w14:textId="75A498C7" w:rsidR="00906C77" w:rsidRDefault="00906C77" w:rsidP="00906C77">
      <w:r>
        <w:t xml:space="preserve">Support of uplink packets buffering for low packet loss during EAS relocation as specified in </w:t>
      </w:r>
      <w:r w:rsidR="00981985">
        <w:t>clause 6</w:t>
      </w:r>
      <w:r w:rsidRPr="004D3578">
        <w:t>.</w:t>
      </w:r>
      <w:r>
        <w:t xml:space="preserve">3.5 of </w:t>
      </w:r>
      <w:r w:rsidRPr="00441CD0">
        <w:rPr>
          <w:rFonts w:eastAsia="DengXian"/>
          <w:lang w:val="en-US"/>
        </w:rPr>
        <w:t>3GPP TS 23.5</w:t>
      </w:r>
      <w:r>
        <w:rPr>
          <w:rFonts w:eastAsia="DengXian"/>
          <w:lang w:val="en-US"/>
        </w:rPr>
        <w:t>48 </w:t>
      </w:r>
      <w:r w:rsidR="00F30ECD">
        <w:rPr>
          <w:rFonts w:eastAsia="DengXian"/>
          <w:lang w:val="en-US"/>
        </w:rPr>
        <w:t>[69]</w:t>
      </w:r>
      <w:r>
        <w:rPr>
          <w:rFonts w:eastAsia="DengXian"/>
          <w:lang w:val="en-US"/>
        </w:rPr>
        <w:t xml:space="preserve"> is defined in </w:t>
      </w:r>
      <w:r w:rsidR="00981985">
        <w:rPr>
          <w:rFonts w:eastAsia="DengXian"/>
          <w:lang w:val="en-US"/>
        </w:rPr>
        <w:t>clause 5</w:t>
      </w:r>
      <w:r>
        <w:rPr>
          <w:rFonts w:eastAsia="DengXian"/>
          <w:lang w:val="en-US"/>
        </w:rPr>
        <w:t>.</w:t>
      </w:r>
      <w:r w:rsidR="0067687A">
        <w:rPr>
          <w:rFonts w:eastAsia="DengXian"/>
          <w:lang w:val="en-US"/>
        </w:rPr>
        <w:t>32</w:t>
      </w:r>
      <w:r>
        <w:rPr>
          <w:rFonts w:eastAsia="DengXian"/>
          <w:lang w:val="en-US"/>
        </w:rPr>
        <w:t>.3</w:t>
      </w:r>
      <w:r w:rsidRPr="00441CD0">
        <w:t>.</w:t>
      </w:r>
    </w:p>
    <w:p w14:paraId="291A64B7" w14:textId="7216CA90" w:rsidR="00BD6D3F" w:rsidRDefault="00BD6D3F" w:rsidP="001A3E8D">
      <w:pPr>
        <w:pStyle w:val="Heading3"/>
      </w:pPr>
      <w:bookmarkStart w:id="2263" w:name="_Toc98235685"/>
      <w:r>
        <w:t>5.33.3</w:t>
      </w:r>
      <w:r>
        <w:tab/>
        <w:t>Edge Relocation using EAS IP address and Port number Replacement</w:t>
      </w:r>
      <w:bookmarkEnd w:id="2263"/>
    </w:p>
    <w:p w14:paraId="2E920915" w14:textId="77777777" w:rsidR="00981985" w:rsidRDefault="00BD6D3F" w:rsidP="00BD6D3F">
      <w:pPr>
        <w:rPr>
          <w:rFonts w:eastAsia="DengXian"/>
          <w:lang w:val="en-US"/>
        </w:rPr>
      </w:pPr>
      <w:r>
        <w:t xml:space="preserve">To support Edge Relocation using EAS IP address and Port number replacement as specified in clause 6.3.3 of </w:t>
      </w:r>
      <w:r w:rsidRPr="00441CD0">
        <w:rPr>
          <w:rFonts w:eastAsia="DengXian"/>
          <w:lang w:val="en-US"/>
        </w:rPr>
        <w:t>3GPP TS 23.5</w:t>
      </w:r>
      <w:r>
        <w:rPr>
          <w:rFonts w:eastAsia="DengXian"/>
          <w:lang w:val="en-US"/>
        </w:rPr>
        <w:t>48 [69], the SMF shall instruct the UPF to replace:</w:t>
      </w:r>
    </w:p>
    <w:p w14:paraId="4F521CFB" w14:textId="33732D2B" w:rsidR="00BD6D3F" w:rsidRDefault="00BD6D3F" w:rsidP="00BD6D3F">
      <w:pPr>
        <w:pStyle w:val="B1"/>
        <w:rPr>
          <w:rFonts w:eastAsia="DengXian"/>
          <w:lang w:val="en-US"/>
        </w:rPr>
      </w:pPr>
      <w:r>
        <w:rPr>
          <w:rFonts w:eastAsia="DengXian"/>
          <w:lang w:val="en-US"/>
        </w:rPr>
        <w:t>-</w:t>
      </w:r>
      <w:r>
        <w:rPr>
          <w:rFonts w:eastAsia="DengXian"/>
          <w:lang w:val="en-US"/>
        </w:rPr>
        <w:tab/>
        <w:t>for the UL traffic, the destination IP address and/or port number of the outgoing IP packet with the Target EAS IP address and/or port number, by provisioning an UL FAR with an IP Address and Port Number Replacement IE containing the Target EAS IP address and/or port number; and</w:t>
      </w:r>
    </w:p>
    <w:p w14:paraId="721DE2E1" w14:textId="77777777" w:rsidR="00981985" w:rsidRDefault="00BD6D3F" w:rsidP="00BD6D3F">
      <w:pPr>
        <w:pStyle w:val="B1"/>
        <w:rPr>
          <w:rFonts w:eastAsia="DengXian"/>
          <w:lang w:val="en-US"/>
        </w:rPr>
      </w:pPr>
      <w:r>
        <w:rPr>
          <w:rFonts w:eastAsia="DengXian"/>
          <w:lang w:val="en-US"/>
        </w:rPr>
        <w:t>-</w:t>
      </w:r>
      <w:r>
        <w:rPr>
          <w:rFonts w:eastAsia="DengXian"/>
          <w:lang w:val="en-US"/>
        </w:rPr>
        <w:tab/>
        <w:t>for the DL traffic, the source IP address and/or port number of the incoming packet with the Source EAS IP address and/or port number, by provisioning a DL FAR with an IP Address and Port Number Replacement IE containing</w:t>
      </w:r>
      <w:r w:rsidRPr="00123C51">
        <w:rPr>
          <w:rFonts w:eastAsia="DengXian"/>
          <w:lang w:val="en-US"/>
        </w:rPr>
        <w:t xml:space="preserve"> </w:t>
      </w:r>
      <w:r>
        <w:rPr>
          <w:rFonts w:eastAsia="DengXian"/>
          <w:lang w:val="en-US"/>
        </w:rPr>
        <w:t>the Source EAS IP address and/or port number.</w:t>
      </w:r>
    </w:p>
    <w:p w14:paraId="2D8E6693" w14:textId="7F95D8E8" w:rsidR="00BD6D3F" w:rsidRDefault="00BD6D3F" w:rsidP="00906C77">
      <w:r>
        <w:t>A UPF that supports replacing the source and destination IP address and Port Number of an (inner) IP packet shall set the IPREP flag in the UP Function Features IE (see clause 8.2.25) and shall replace the source or destination IP address and/or Port Number of an (inner) IP packet as instructed by the SMF.</w:t>
      </w:r>
    </w:p>
    <w:p w14:paraId="50CDC799" w14:textId="00DFF344" w:rsidR="00DC3AED" w:rsidRDefault="00DC3AED" w:rsidP="001A3E8D">
      <w:pPr>
        <w:pStyle w:val="Heading3"/>
      </w:pPr>
      <w:bookmarkStart w:id="2264" w:name="_Toc98235686"/>
      <w:r>
        <w:t>5.33.4</w:t>
      </w:r>
      <w:r>
        <w:tab/>
        <w:t>EAS Discovery procedure with Local DNS Server/Resolver</w:t>
      </w:r>
      <w:bookmarkEnd w:id="2264"/>
    </w:p>
    <w:p w14:paraId="687DA008" w14:textId="77777777" w:rsidR="00981985" w:rsidRDefault="00DC3AED" w:rsidP="00DC3AED">
      <w:pPr>
        <w:rPr>
          <w:rFonts w:eastAsia="DengXian"/>
          <w:lang w:val="en-US"/>
        </w:rPr>
      </w:pPr>
      <w:r>
        <w:t xml:space="preserve">Clause 6.2.3.2.3 of </w:t>
      </w:r>
      <w:r w:rsidRPr="00441CD0">
        <w:rPr>
          <w:rFonts w:eastAsia="DengXian"/>
          <w:lang w:val="en-US"/>
        </w:rPr>
        <w:t>3GPP TS 23.5</w:t>
      </w:r>
      <w:r>
        <w:rPr>
          <w:rFonts w:eastAsia="DengXian"/>
          <w:lang w:val="en-US"/>
        </w:rPr>
        <w:t>48 [69] specifies two options (C and D) for scenarios where the DNS message is to be handled by a Local DNS server/resolver.</w:t>
      </w:r>
    </w:p>
    <w:p w14:paraId="2B9BD9EF" w14:textId="77777777" w:rsidR="00981985" w:rsidRDefault="00DC3AED" w:rsidP="00DC3AED">
      <w:pPr>
        <w:rPr>
          <w:rFonts w:eastAsia="DengXian"/>
          <w:lang w:val="en-US"/>
        </w:rPr>
      </w:pPr>
      <w:r>
        <w:rPr>
          <w:rFonts w:eastAsia="DengXian"/>
          <w:lang w:val="en-US"/>
        </w:rPr>
        <w:t>In Option C, the SMF shall provision UL PDR(s) on the UL CL (including e.g. the Local DNS server address) or the BP (e.g. with the source IP prefix set to the IP prefix address assigned by the Local PSA) and associated FAR(s) to route traffic destined to the L-DN including the DNS query messages to the L-PSA, as specified in clause 5.17.2.</w:t>
      </w:r>
    </w:p>
    <w:p w14:paraId="49371AB8" w14:textId="77777777" w:rsidR="00981985" w:rsidRDefault="00DC3AED" w:rsidP="00DC3AED">
      <w:pPr>
        <w:rPr>
          <w:rFonts w:eastAsia="DengXian"/>
          <w:lang w:val="en-US"/>
        </w:rPr>
      </w:pPr>
      <w:r>
        <w:rPr>
          <w:rFonts w:eastAsia="DengXian"/>
          <w:lang w:val="en-US"/>
        </w:rPr>
        <w:t xml:space="preserve">In Option D, </w:t>
      </w:r>
      <w:r>
        <w:t>i</w:t>
      </w:r>
      <w:r w:rsidRPr="003E6303">
        <w:t>f the SMF has</w:t>
      </w:r>
      <w:r w:rsidRPr="00784BE2">
        <w:t xml:space="preserve"> </w:t>
      </w:r>
      <w:r>
        <w:t>been</w:t>
      </w:r>
      <w:r w:rsidRPr="003E6303">
        <w:t xml:space="preserve"> configured that DNS Queries for an FQDN </w:t>
      </w:r>
      <w:r>
        <w:t xml:space="preserve">(range) </w:t>
      </w:r>
      <w:r w:rsidRPr="003E6303">
        <w:t>query can be locally routed on the UL CL</w:t>
      </w:r>
      <w:r>
        <w:t>,</w:t>
      </w:r>
      <w:r>
        <w:rPr>
          <w:rFonts w:eastAsia="DengXian"/>
          <w:lang w:val="en-US"/>
        </w:rPr>
        <w:t xml:space="preserve"> the SMF shall instruct:</w:t>
      </w:r>
    </w:p>
    <w:p w14:paraId="642CABB0" w14:textId="6208D4B7" w:rsidR="00DC3AED" w:rsidRDefault="00DC3AED" w:rsidP="00DC3AED">
      <w:pPr>
        <w:pStyle w:val="B1"/>
        <w:rPr>
          <w:rFonts w:eastAsia="DengXian"/>
          <w:lang w:val="en-US"/>
        </w:rPr>
      </w:pPr>
      <w:r>
        <w:rPr>
          <w:rFonts w:eastAsia="DengXian"/>
          <w:lang w:val="en-US"/>
        </w:rPr>
        <w:t>-</w:t>
      </w:r>
      <w:r>
        <w:rPr>
          <w:rFonts w:eastAsia="DengXian"/>
          <w:lang w:val="en-US"/>
        </w:rPr>
        <w:tab/>
        <w:t>the UL CL to locally route DNS queries for the FQDN (range) to the Local DNS server, by provisioning an UL PDR with one or more DNS Query Filters or with a pre-defined PDR matching the requested DNS traffic and by associating a FAR to the UL PDR to forward the traffic towards the Local PSA. A UPF supporting this option shall indicate that it supports steering DNS traffic based on the target domain of the DNS Query by setting the DNSTS flag in the UP Function Features IE (see clause 8.2.25); and</w:t>
      </w:r>
    </w:p>
    <w:p w14:paraId="45D5DC77" w14:textId="7B67D506" w:rsidR="00DC3AED" w:rsidRDefault="00DC3AED" w:rsidP="00DC3AED">
      <w:pPr>
        <w:pStyle w:val="B1"/>
        <w:rPr>
          <w:rFonts w:eastAsia="DengXian"/>
          <w:lang w:val="en-US"/>
        </w:rPr>
      </w:pPr>
      <w:r>
        <w:rPr>
          <w:rFonts w:eastAsia="DengXian"/>
          <w:lang w:val="en-US"/>
        </w:rPr>
        <w:t>-</w:t>
      </w:r>
      <w:r>
        <w:rPr>
          <w:rFonts w:eastAsia="DengXian"/>
          <w:lang w:val="en-US"/>
        </w:rPr>
        <w:tab/>
        <w:t>the Local PSA to send the DNS traffic to the Local DNS server, by provisioning a UL PDR with one or more DNS Query Filters, as described above for the UL CL, and by associating a FAR to the UL PDR to forward the traffic to the Local DNS server via tunneling (with the FAR including the Outer Header Creation IE) or via IP address replacement (with the FAR including the IP Address and Port number Replacement IE containing the IP address and/or port of the Local DNS server).</w:t>
      </w:r>
    </w:p>
    <w:p w14:paraId="761BC27E" w14:textId="77777777" w:rsidR="00981985" w:rsidRDefault="0085573E" w:rsidP="001A3E8D">
      <w:pPr>
        <w:pStyle w:val="Heading3"/>
      </w:pPr>
      <w:bookmarkStart w:id="2265" w:name="_Toc98235687"/>
      <w:r>
        <w:t>5.33.5</w:t>
      </w:r>
      <w:r w:rsidR="001F3B36">
        <w:tab/>
        <w:t>Direct Reporting of QoS monitoring events to Local NEF or AF</w:t>
      </w:r>
      <w:bookmarkEnd w:id="2265"/>
    </w:p>
    <w:p w14:paraId="75242BBF" w14:textId="220146D9" w:rsidR="001F3B36" w:rsidRDefault="001F3B36" w:rsidP="001F3B36">
      <w:pPr>
        <w:rPr>
          <w:rFonts w:eastAsia="DengXian"/>
          <w:lang w:val="en-US"/>
        </w:rPr>
      </w:pPr>
      <w:r>
        <w:t xml:space="preserve">A UPF may be instructed to report QoS monitoring events directly to a local NEF or AF as specified in clause 6.4 of </w:t>
      </w:r>
      <w:r w:rsidRPr="00441CD0">
        <w:rPr>
          <w:rFonts w:eastAsia="DengXian"/>
          <w:lang w:val="en-US"/>
        </w:rPr>
        <w:t>3GPP TS 23.5</w:t>
      </w:r>
      <w:r>
        <w:rPr>
          <w:rFonts w:eastAsia="DengXian"/>
          <w:lang w:val="en-US"/>
        </w:rPr>
        <w:t>48 [69].</w:t>
      </w:r>
    </w:p>
    <w:p w14:paraId="07AF23FE" w14:textId="77777777" w:rsidR="001F3B36" w:rsidRDefault="001F3B36" w:rsidP="001F3B36">
      <w:pPr>
        <w:rPr>
          <w:rFonts w:eastAsia="DengXian"/>
          <w:lang w:val="en-US"/>
        </w:rPr>
      </w:pPr>
      <w:r>
        <w:rPr>
          <w:rFonts w:eastAsia="DengXian"/>
          <w:lang w:val="en-US"/>
        </w:rPr>
        <w:t>A UPF that supports this feature shall set the DRQOS (Direct Reporting of QoS monitoring events) flag in the UP Function Feature IE (see clause 8.2.25).</w:t>
      </w:r>
    </w:p>
    <w:p w14:paraId="63536831" w14:textId="77777777" w:rsidR="00981985" w:rsidRDefault="001F3B36" w:rsidP="001F3B36">
      <w:pPr>
        <w:rPr>
          <w:rFonts w:eastAsia="DengXian"/>
          <w:lang w:val="en-US"/>
        </w:rPr>
      </w:pPr>
      <w:r>
        <w:rPr>
          <w:rFonts w:eastAsia="DengXian"/>
          <w:lang w:val="en-US"/>
        </w:rPr>
        <w:t xml:space="preserve">An SMF shall instruct an UPF that supports the DRQOS feature to report </w:t>
      </w:r>
      <w:r w:rsidRPr="00441CD0">
        <w:t>Per QoS Flow Per UE QoS Monitoring</w:t>
      </w:r>
      <w:r>
        <w:rPr>
          <w:rFonts w:eastAsia="DengXian"/>
          <w:lang w:val="en-US"/>
        </w:rPr>
        <w:t xml:space="preserve"> events directly to a local NEF or AF by applying the requirements specified in clauses 5.24.4 or 5.24.5.3, and by additionally including a Direct Reporting Information IE in the SRR as specified in clause </w:t>
      </w:r>
      <w:r w:rsidRPr="00441CD0">
        <w:rPr>
          <w:lang w:val="en-US"/>
        </w:rPr>
        <w:t>5.2.8.2</w:t>
      </w:r>
      <w:r>
        <w:rPr>
          <w:lang w:val="en-US"/>
        </w:rPr>
        <w:t>.</w:t>
      </w:r>
    </w:p>
    <w:p w14:paraId="623F22C0" w14:textId="77777777" w:rsidR="00981985" w:rsidRDefault="001F3B36" w:rsidP="001F3B36">
      <w:pPr>
        <w:rPr>
          <w:rFonts w:eastAsia="DengXian"/>
          <w:lang w:val="en-US"/>
        </w:rPr>
      </w:pPr>
      <w:r>
        <w:rPr>
          <w:rFonts w:eastAsia="DengXian"/>
          <w:lang w:val="en-US"/>
        </w:rPr>
        <w:t xml:space="preserve">The Direct Reporting Information shall include the Event Notification URI towards which events shall be sent, and if available, the Notification Correlation ID to be included in these events. If the events need to be sent both directly to the local NEF or AF and to the SMF, the Direct Reporting Information IE shall also include the </w:t>
      </w:r>
      <w:r>
        <w:t>Reporting Flags IE with the DUPL flag set to "1".</w:t>
      </w:r>
    </w:p>
    <w:p w14:paraId="7D213490" w14:textId="2B251696" w:rsidR="001F3B36" w:rsidRDefault="001F3B36" w:rsidP="001F3B36">
      <w:pPr>
        <w:rPr>
          <w:rFonts w:eastAsia="DengXian"/>
          <w:lang w:val="en-US"/>
        </w:rPr>
      </w:pPr>
      <w:r>
        <w:rPr>
          <w:rFonts w:eastAsia="DengXian"/>
          <w:lang w:val="en-US"/>
        </w:rPr>
        <w:t xml:space="preserve">An UPF that supports this feature shall send the </w:t>
      </w:r>
      <w:r w:rsidRPr="00441CD0">
        <w:t>Per QoS Flow Per UE QoS Monitoring</w:t>
      </w:r>
      <w:r>
        <w:rPr>
          <w:rFonts w:eastAsia="DengXian"/>
          <w:lang w:val="en-US"/>
        </w:rPr>
        <w:t xml:space="preserve"> events to the SMF if the SRR does not contain the Direct Reporting Information IE, or directy to the Local NEF or AF using the notification URI received in the Direct Reporting Information IE, or both if the Direct Reporting Information IE is provided with the DUPL flag set to "1", as specified in clause 5.24.4.3.</w:t>
      </w:r>
    </w:p>
    <w:p w14:paraId="58B65205" w14:textId="77777777" w:rsidR="00981985" w:rsidRDefault="001F3B36" w:rsidP="001F3B36">
      <w:pPr>
        <w:rPr>
          <w:rFonts w:eastAsia="DengXian"/>
          <w:lang w:val="en-US"/>
        </w:rPr>
      </w:pPr>
      <w:r>
        <w:rPr>
          <w:rFonts w:eastAsia="DengXian"/>
          <w:lang w:val="en-US"/>
        </w:rPr>
        <w:t>The UPF shall report QoS monitoring events directly to the Local NEF or AF using the UPF Event Exposure service specified in 3GPP TS 29.</w:t>
      </w:r>
      <w:r w:rsidR="00A1419D">
        <w:rPr>
          <w:rFonts w:eastAsia="DengXian"/>
          <w:lang w:val="en-US"/>
        </w:rPr>
        <w:t>564</w:t>
      </w:r>
      <w:r w:rsidR="00346DAC">
        <w:rPr>
          <w:rFonts w:eastAsia="DengXian"/>
          <w:lang w:val="en-US"/>
        </w:rPr>
        <w:t> </w:t>
      </w:r>
      <w:r>
        <w:rPr>
          <w:rFonts w:eastAsia="DengXian"/>
          <w:lang w:val="en-US"/>
        </w:rPr>
        <w:t>[</w:t>
      </w:r>
      <w:r w:rsidR="00A1419D">
        <w:rPr>
          <w:rFonts w:eastAsia="DengXian"/>
          <w:lang w:val="en-US"/>
        </w:rPr>
        <w:t>73</w:t>
      </w:r>
      <w:r>
        <w:rPr>
          <w:rFonts w:eastAsia="DengXian"/>
          <w:lang w:val="en-US"/>
        </w:rPr>
        <w:t>].</w:t>
      </w:r>
    </w:p>
    <w:p w14:paraId="6A0998E5" w14:textId="657567C6" w:rsidR="00885221" w:rsidRDefault="00885221" w:rsidP="001A3E8D">
      <w:pPr>
        <w:pStyle w:val="Heading2"/>
        <w:rPr>
          <w:lang w:eastAsia="zh-CN"/>
        </w:rPr>
      </w:pPr>
      <w:bookmarkStart w:id="2266" w:name="_Toc98235688"/>
      <w:r>
        <w:t>5.34</w:t>
      </w:r>
      <w:r>
        <w:tab/>
      </w:r>
      <w:r>
        <w:rPr>
          <w:lang w:eastAsia="zh-CN"/>
        </w:rPr>
        <w:t>Support of 5G Multicast and Broadcast Service</w:t>
      </w:r>
      <w:bookmarkEnd w:id="2266"/>
    </w:p>
    <w:p w14:paraId="0D3B68BA" w14:textId="479BBACC" w:rsidR="00885221" w:rsidRDefault="00885221" w:rsidP="001A3E8D">
      <w:pPr>
        <w:pStyle w:val="Heading3"/>
      </w:pPr>
      <w:bookmarkStart w:id="2267" w:name="_Toc98235689"/>
      <w:r>
        <w:t>5.34.1</w:t>
      </w:r>
      <w:r>
        <w:tab/>
        <w:t>General</w:t>
      </w:r>
      <w:bookmarkEnd w:id="2267"/>
    </w:p>
    <w:p w14:paraId="4030A909" w14:textId="77777777" w:rsidR="00981985" w:rsidRDefault="00885221" w:rsidP="00885221">
      <w:r>
        <w:t>This clause specifies N4mb and N4 specific requirements to support 5G Multicast and Broadcast Service.</w:t>
      </w:r>
    </w:p>
    <w:p w14:paraId="5971A5D8" w14:textId="0F00E8B4" w:rsidR="00885221" w:rsidRPr="004F708B" w:rsidRDefault="00885221" w:rsidP="00885221">
      <w:r w:rsidRPr="004F708B">
        <w:t xml:space="preserve">Stage 2 requirements for the support of </w:t>
      </w:r>
      <w:r>
        <w:t xml:space="preserve">5G Multicast and Broadcast Service is </w:t>
      </w:r>
      <w:r w:rsidRPr="004F708B">
        <w:t>specified in clause 6.7 of 3GPP TS 23.247 </w:t>
      </w:r>
      <w:r w:rsidR="00330976">
        <w:t>[72]</w:t>
      </w:r>
      <w:r w:rsidR="00317AC2">
        <w:t xml:space="preserve"> and </w:t>
      </w:r>
      <w:r w:rsidR="00981985">
        <w:rPr>
          <w:lang w:val="en-US" w:eastAsia="zh-CN"/>
        </w:rPr>
        <w:t>clause 5</w:t>
      </w:r>
      <w:r w:rsidR="00317AC2">
        <w:rPr>
          <w:lang w:val="en-US" w:eastAsia="zh-CN"/>
        </w:rPr>
        <w:t>.8.2.11 of 3GPP TS 23.501 [28]</w:t>
      </w:r>
      <w:r w:rsidRPr="004F708B">
        <w:t>.</w:t>
      </w:r>
    </w:p>
    <w:p w14:paraId="77F43A2A" w14:textId="45136DC5" w:rsidR="00885221" w:rsidRDefault="00885221" w:rsidP="001A3E8D">
      <w:pPr>
        <w:pStyle w:val="Heading3"/>
        <w:rPr>
          <w:lang w:eastAsia="zh-CN"/>
        </w:rPr>
      </w:pPr>
      <w:bookmarkStart w:id="2268" w:name="_Toc98235690"/>
      <w:r>
        <w:rPr>
          <w:lang w:eastAsia="zh-CN"/>
        </w:rPr>
        <w:t>5.34.2</w:t>
      </w:r>
      <w:r>
        <w:rPr>
          <w:lang w:eastAsia="zh-CN"/>
        </w:rPr>
        <w:tab/>
        <w:t>N4mb requirements</w:t>
      </w:r>
      <w:bookmarkEnd w:id="2268"/>
    </w:p>
    <w:p w14:paraId="6F685045" w14:textId="0BE24284" w:rsidR="00885221" w:rsidRDefault="00885221" w:rsidP="001A3E8D">
      <w:pPr>
        <w:pStyle w:val="Heading4"/>
        <w:rPr>
          <w:lang w:eastAsia="zh-CN"/>
        </w:rPr>
      </w:pPr>
      <w:bookmarkStart w:id="2269" w:name="_Toc98235691"/>
      <w:r>
        <w:rPr>
          <w:lang w:eastAsia="zh-CN"/>
        </w:rPr>
        <w:t>5.34.2.1</w:t>
      </w:r>
      <w:r>
        <w:rPr>
          <w:lang w:eastAsia="zh-CN"/>
        </w:rPr>
        <w:tab/>
        <w:t>General</w:t>
      </w:r>
      <w:bookmarkEnd w:id="2269"/>
    </w:p>
    <w:p w14:paraId="59907FD4" w14:textId="77777777" w:rsidR="009F7A3F" w:rsidRDefault="00AC7BFA" w:rsidP="00AC7BFA">
      <w:pPr>
        <w:rPr>
          <w:lang w:eastAsia="zh-CN"/>
        </w:rPr>
      </w:pPr>
      <w:r>
        <w:t xml:space="preserve">This clause specifies N4mb specific requirements to support 5G Multicast and Broadcast Service.For a location dependent MBS service (see </w:t>
      </w:r>
      <w:r w:rsidRPr="004F708B">
        <w:t>clause 6.</w:t>
      </w:r>
      <w:r>
        <w:t>2.3</w:t>
      </w:r>
      <w:r w:rsidRPr="004F708B">
        <w:t xml:space="preserve"> of 3GPP TS 23.247 </w:t>
      </w:r>
      <w:r>
        <w:t>[72]), the MB-SMF shall establish one PFCP session per MBS session and MBS Session Area, following the requirements specified in clause 5.34.2.2.</w:t>
      </w:r>
    </w:p>
    <w:p w14:paraId="021E6CE4" w14:textId="1784BFE9" w:rsidR="00AC7BFA" w:rsidRPr="00AC7BFA" w:rsidRDefault="00AC7BFA" w:rsidP="004D5644">
      <w:pPr>
        <w:pStyle w:val="NO"/>
      </w:pPr>
      <w:r w:rsidRPr="00B5110F">
        <w:t>NOTE</w:t>
      </w:r>
      <w:r>
        <w:t>:</w:t>
      </w:r>
      <w:r>
        <w:tab/>
        <w:t xml:space="preserve">A Location dependent MBS service </w:t>
      </w:r>
      <w:r w:rsidRPr="00B5110F">
        <w:t>enables distribution of different content data to different MBS service areas. The same MBS Session ID is used but a different Area Session ID is used for each MBS service area.</w:t>
      </w:r>
    </w:p>
    <w:p w14:paraId="0FDC6061" w14:textId="55B72D53" w:rsidR="00885221" w:rsidRDefault="00885221" w:rsidP="001A3E8D">
      <w:pPr>
        <w:pStyle w:val="Heading4"/>
        <w:rPr>
          <w:lang w:eastAsia="zh-CN"/>
        </w:rPr>
      </w:pPr>
      <w:bookmarkStart w:id="2270" w:name="_Toc98235692"/>
      <w:r>
        <w:rPr>
          <w:lang w:eastAsia="zh-CN"/>
        </w:rPr>
        <w:t>5.34.2.2</w:t>
      </w:r>
      <w:r>
        <w:rPr>
          <w:lang w:eastAsia="zh-CN"/>
        </w:rPr>
        <w:tab/>
        <w:t>Instructing the MB-UPF to forward MBS data using multicast and/or unicast transport</w:t>
      </w:r>
      <w:bookmarkEnd w:id="2270"/>
    </w:p>
    <w:p w14:paraId="3DEBFDD3" w14:textId="77777777" w:rsidR="00AC7BFA" w:rsidRPr="005C2402" w:rsidRDefault="00AC7BFA" w:rsidP="00AC7BFA">
      <w:r w:rsidRPr="008A4F9D">
        <w:t xml:space="preserve">When </w:t>
      </w:r>
      <w:r>
        <w:t xml:space="preserve">the MB-SMF receives an </w:t>
      </w:r>
      <w:r w:rsidRPr="006E6D26">
        <w:t xml:space="preserve">MBS Session Create Request </w:t>
      </w:r>
      <w:r>
        <w:t xml:space="preserve">from a NEF/MBSF to configure an MBS session, the MB-SMF shall select an MB-UPF and request that MB-UPF to allocate relevant user plane resource for the MBS session, or for the MBS session and MBS Service Area for a location dependent MBS service; to do so, the MB-SMF shall send a PFCP Session Establishment Request message to the MB-UPF to setup a PFCP session for the </w:t>
      </w:r>
      <w:r w:rsidRPr="006E6D26">
        <w:t>MBS Session</w:t>
      </w:r>
      <w:r>
        <w:t>, or for the MBS session and MBS Service Area for a location dependent MBS service, including the following information in the PFCP Session Establishment Request message:</w:t>
      </w:r>
    </w:p>
    <w:p w14:paraId="21755FFF" w14:textId="77777777" w:rsidR="00AC7BFA" w:rsidRDefault="00AC7BFA" w:rsidP="00AC7BFA">
      <w:pPr>
        <w:pStyle w:val="B1"/>
      </w:pPr>
      <w:r>
        <w:t>-</w:t>
      </w:r>
      <w:r>
        <w:tab/>
        <w:t xml:space="preserve">the </w:t>
      </w:r>
      <w:r w:rsidRPr="008234DB">
        <w:t>MBS Session Identifi</w:t>
      </w:r>
      <w:r>
        <w:t>er</w:t>
      </w:r>
      <w:r w:rsidRPr="008234DB">
        <w:t xml:space="preserve"> </w:t>
      </w:r>
      <w:r>
        <w:t>identifying the MBS session (i.e. TMGI or SSM address)</w:t>
      </w:r>
      <w:r w:rsidRPr="006B1004">
        <w:t>;</w:t>
      </w:r>
    </w:p>
    <w:p w14:paraId="38F8F79B" w14:textId="77777777" w:rsidR="009F7A3F" w:rsidRDefault="00AC7BFA" w:rsidP="00AC7BFA">
      <w:pPr>
        <w:pStyle w:val="B1"/>
      </w:pPr>
      <w:r>
        <w:t>-</w:t>
      </w:r>
      <w:r>
        <w:tab/>
        <w:t>the Area Session ID, for a location dependent MBS service;</w:t>
      </w:r>
    </w:p>
    <w:p w14:paraId="5979D8FD" w14:textId="423FCFE6" w:rsidR="00AC7BFA" w:rsidRPr="005C2402" w:rsidRDefault="00AC7BFA" w:rsidP="00AC7BFA">
      <w:pPr>
        <w:pStyle w:val="B1"/>
      </w:pPr>
      <w:r>
        <w:t>-</w:t>
      </w:r>
      <w:r>
        <w:tab/>
        <w:t xml:space="preserve">a JMBSSM (Join MBS Session SSM) indication in the </w:t>
      </w:r>
      <w:r w:rsidRPr="00167EC7">
        <w:rPr>
          <w:lang w:val="en-US"/>
        </w:rPr>
        <w:t>MBSN4mbReq-Flags</w:t>
      </w:r>
      <w:r w:rsidRPr="008234DB">
        <w:t xml:space="preserve"> </w:t>
      </w:r>
      <w:r>
        <w:t xml:space="preserve">IE </w:t>
      </w:r>
      <w:r w:rsidRPr="008234DB">
        <w:t xml:space="preserve">to </w:t>
      </w:r>
      <w:r>
        <w:t xml:space="preserve">request the MB-UPF to join the multicast tree towards the Source Specific Multicast (SSM) address information </w:t>
      </w:r>
      <w:r w:rsidRPr="008234DB">
        <w:t>provided by AF/AS or MBSTF</w:t>
      </w:r>
      <w:r>
        <w:t xml:space="preserve"> for the </w:t>
      </w:r>
      <w:r w:rsidRPr="008234DB">
        <w:t>MBS Session</w:t>
      </w:r>
      <w:r>
        <w:t xml:space="preserve"> where the SSM is provided in the </w:t>
      </w:r>
      <w:r w:rsidRPr="001103E5">
        <w:rPr>
          <w:lang w:val="en-US"/>
        </w:rPr>
        <w:t>IP Multicast Addressing Info</w:t>
      </w:r>
      <w:r>
        <w:t xml:space="preserve"> IE in the corresponding downlink PDR, if multicast transport applies over N6mb or Nmb9 (i.e. </w:t>
      </w:r>
      <w:r w:rsidRPr="008234DB">
        <w:t xml:space="preserve">if no </w:t>
      </w:r>
      <w:r>
        <w:t xml:space="preserve">N6mb or Nmb9 </w:t>
      </w:r>
      <w:r w:rsidRPr="008234DB">
        <w:t>ingres</w:t>
      </w:r>
      <w:r w:rsidRPr="006B1004">
        <w:t>s tunnel is requested to be allocated</w:t>
      </w:r>
      <w:r>
        <w:t>)</w:t>
      </w:r>
      <w:r w:rsidRPr="006B1004">
        <w:t>;</w:t>
      </w:r>
    </w:p>
    <w:p w14:paraId="65704B48" w14:textId="77777777" w:rsidR="00885221" w:rsidRPr="008234DB" w:rsidRDefault="00885221" w:rsidP="00885221">
      <w:pPr>
        <w:pStyle w:val="B1"/>
      </w:pPr>
      <w:r>
        <w:t>-</w:t>
      </w:r>
      <w:r>
        <w:tab/>
        <w:t>a</w:t>
      </w:r>
      <w:r w:rsidRPr="008234DB">
        <w:t xml:space="preserve"> </w:t>
      </w:r>
      <w:r>
        <w:t xml:space="preserve">PLLSSM (Provide Low Layer Source Specific Multicast address) </w:t>
      </w:r>
      <w:r w:rsidRPr="008234DB">
        <w:t xml:space="preserve">indication </w:t>
      </w:r>
      <w:r>
        <w:t xml:space="preserve">in the </w:t>
      </w:r>
      <w:r w:rsidRPr="00167EC7">
        <w:rPr>
          <w:lang w:val="en-US"/>
        </w:rPr>
        <w:t>MBSN4mbReq-Flags</w:t>
      </w:r>
      <w:r w:rsidRPr="008234DB">
        <w:t xml:space="preserve"> </w:t>
      </w:r>
      <w:r>
        <w:t xml:space="preserve">IE </w:t>
      </w:r>
      <w:r w:rsidRPr="008234DB">
        <w:t xml:space="preserve">to </w:t>
      </w:r>
      <w:r>
        <w:t xml:space="preserve">request the MB-UPF to </w:t>
      </w:r>
      <w:r w:rsidRPr="008234DB">
        <w:t>provide a lower layer SSM</w:t>
      </w:r>
      <w:r>
        <w:t xml:space="preserve"> address (i.e. multicast destination address and related source IP address) and a GTP-U Common Tunnel EndPoint Identifier (C-TEID), if multicast transport applies over N3mb or N19mb</w:t>
      </w:r>
      <w:r w:rsidRPr="008234DB">
        <w:t>;</w:t>
      </w:r>
    </w:p>
    <w:p w14:paraId="224AE1BE" w14:textId="77777777" w:rsidR="009F7A3F" w:rsidRDefault="003723C5" w:rsidP="003723C5">
      <w:pPr>
        <w:pStyle w:val="B1"/>
      </w:pPr>
      <w:r>
        <w:t>-</w:t>
      </w:r>
      <w:r>
        <w:tab/>
        <w:t>for each MBS QoS flow:</w:t>
      </w:r>
    </w:p>
    <w:p w14:paraId="240046D2" w14:textId="2DC2F6B0" w:rsidR="003723C5" w:rsidRDefault="003723C5" w:rsidP="004D5644">
      <w:pPr>
        <w:pStyle w:val="B2"/>
      </w:pPr>
      <w:r>
        <w:t>-</w:t>
      </w:r>
      <w:r>
        <w:tab/>
      </w:r>
      <w:r w:rsidRPr="008234DB">
        <w:t xml:space="preserve">a </w:t>
      </w:r>
      <w:r>
        <w:t xml:space="preserve">Create </w:t>
      </w:r>
      <w:r w:rsidRPr="008234DB">
        <w:t xml:space="preserve">PDR </w:t>
      </w:r>
      <w:r>
        <w:t xml:space="preserve">IE to provision a downlink PDR with PDI or a </w:t>
      </w:r>
      <w:r w:rsidRPr="008234DB">
        <w:t xml:space="preserve">Create Tunnel Endpoint </w:t>
      </w:r>
      <w:r>
        <w:t xml:space="preserve">IE </w:t>
      </w:r>
      <w:r w:rsidRPr="008234DB">
        <w:t xml:space="preserve">containing </w:t>
      </w:r>
      <w:r>
        <w:t>either:</w:t>
      </w:r>
    </w:p>
    <w:p w14:paraId="39A9AFA5" w14:textId="77777777" w:rsidR="003723C5" w:rsidRDefault="003723C5" w:rsidP="00233F2E">
      <w:pPr>
        <w:pStyle w:val="B3"/>
      </w:pPr>
      <w:r>
        <w:t>-</w:t>
      </w:r>
      <w:r>
        <w:tab/>
      </w:r>
      <w:r w:rsidRPr="008234DB">
        <w:t>a "</w:t>
      </w:r>
      <w:r>
        <w:t xml:space="preserve">Local </w:t>
      </w:r>
      <w:r w:rsidRPr="008234DB">
        <w:t xml:space="preserve">Ingress Tunnel" </w:t>
      </w:r>
      <w:r>
        <w:t xml:space="preserve">IE </w:t>
      </w:r>
      <w:r w:rsidRPr="008234DB">
        <w:t>w</w:t>
      </w:r>
      <w:r>
        <w:t xml:space="preserve">ith the CHOOSE bit set to "1" </w:t>
      </w:r>
      <w:r w:rsidRPr="008234DB">
        <w:t xml:space="preserve">to request </w:t>
      </w:r>
      <w:r>
        <w:t xml:space="preserve">the </w:t>
      </w:r>
      <w:r w:rsidRPr="008234DB">
        <w:t>MB-UPF to allocate an ingress tunnel</w:t>
      </w:r>
      <w:r>
        <w:t xml:space="preserve"> for unicast transport over N6mb or Nmb9; or</w:t>
      </w:r>
    </w:p>
    <w:p w14:paraId="3DC4201D" w14:textId="77777777" w:rsidR="003723C5" w:rsidRDefault="003723C5" w:rsidP="00233F2E">
      <w:pPr>
        <w:pStyle w:val="B3"/>
      </w:pPr>
      <w:r>
        <w:t>-</w:t>
      </w:r>
      <w:r>
        <w:tab/>
        <w:t xml:space="preserve">an </w:t>
      </w:r>
      <w:r w:rsidRPr="00DC48EE">
        <w:rPr>
          <w:lang w:val="en-US"/>
        </w:rPr>
        <w:t>IP Multicast Addressing Info</w:t>
      </w:r>
      <w:r>
        <w:t xml:space="preserve"> IE to request the MB-UPF to retrieve the MBS session data from the </w:t>
      </w:r>
      <w:r w:rsidRPr="00DC48EE">
        <w:rPr>
          <w:lang w:val="en-US"/>
        </w:rPr>
        <w:t>IP Multicast Address</w:t>
      </w:r>
      <w:r>
        <w:rPr>
          <w:lang w:val="en-US"/>
        </w:rPr>
        <w:t>, when using multicast transport over N6mb or Nmb9</w:t>
      </w:r>
      <w:r>
        <w:t>.</w:t>
      </w:r>
    </w:p>
    <w:p w14:paraId="3A5EEECA" w14:textId="77777777" w:rsidR="009F7A3F" w:rsidRDefault="003723C5" w:rsidP="004D5644">
      <w:pPr>
        <w:pStyle w:val="NO"/>
      </w:pPr>
      <w:r>
        <w:t>NOTE:</w:t>
      </w:r>
      <w:r>
        <w:tab/>
        <w:t>A single ingress tunnel</w:t>
      </w:r>
      <w:r w:rsidRPr="007575EF">
        <w:t xml:space="preserve"> </w:t>
      </w:r>
      <w:r>
        <w:t>address is assigned, when using unicast transport over N6mb or Nmb9, regardless of the number of MBS QoS flows.</w:t>
      </w:r>
    </w:p>
    <w:p w14:paraId="1BC2B760" w14:textId="77777777" w:rsidR="009F7A3F" w:rsidRPr="004D5644" w:rsidRDefault="003723C5" w:rsidP="003723C5">
      <w:pPr>
        <w:pStyle w:val="B2"/>
        <w:rPr>
          <w:lang w:val="en-US"/>
        </w:rPr>
      </w:pPr>
      <w:r w:rsidRPr="004D5644">
        <w:rPr>
          <w:lang w:val="en-US"/>
        </w:rPr>
        <w:t>-</w:t>
      </w:r>
      <w:r w:rsidRPr="004D5644">
        <w:rPr>
          <w:lang w:val="en-US"/>
        </w:rPr>
        <w:tab/>
        <w:t xml:space="preserve">a Create QER IE </w:t>
      </w:r>
      <w:r>
        <w:rPr>
          <w:lang w:val="en-US"/>
        </w:rPr>
        <w:t xml:space="preserve">to provision a QER (associated with the PDR including </w:t>
      </w:r>
      <w:r w:rsidRPr="00ED493B">
        <w:t>the above PDI or Traffic EndPoint ID</w:t>
      </w:r>
      <w:r>
        <w:t xml:space="preserve">) </w:t>
      </w:r>
      <w:r>
        <w:rPr>
          <w:lang w:val="en-US"/>
        </w:rPr>
        <w:t>instructing the MB-UPF to insert the QFI of the MBS QoS flow in user plane packets and possibly requesting the MB-UPF to apply specific QoS treatments;</w:t>
      </w:r>
    </w:p>
    <w:p w14:paraId="7A9E5B75" w14:textId="18019A58" w:rsidR="003723C5" w:rsidRDefault="003723C5" w:rsidP="003723C5">
      <w:pPr>
        <w:pStyle w:val="B2"/>
      </w:pPr>
      <w:r>
        <w:t>-</w:t>
      </w:r>
      <w:r>
        <w:tab/>
      </w:r>
      <w:r w:rsidRPr="008234DB">
        <w:t xml:space="preserve">a </w:t>
      </w:r>
      <w:r>
        <w:t xml:space="preserve">Create </w:t>
      </w:r>
      <w:r w:rsidRPr="008234DB">
        <w:t xml:space="preserve">FAR </w:t>
      </w:r>
      <w:r>
        <w:t>IE to provision a FAR (</w:t>
      </w:r>
      <w:r w:rsidRPr="00ED493B">
        <w:t>associated with the PDR including the above PDI or Traffic EndPoint ID) with the Apply Action set to "FSSM" with a</w:t>
      </w:r>
      <w:r>
        <w:t>n</w:t>
      </w:r>
      <w:r w:rsidRPr="00ED493B">
        <w:t xml:space="preserve"> </w:t>
      </w:r>
      <w:r w:rsidRPr="00ED493B">
        <w:rPr>
          <w:lang w:val="en-US"/>
        </w:rPr>
        <w:t xml:space="preserve">MBS Multicast Parameters </w:t>
      </w:r>
      <w:r w:rsidRPr="00ED493B">
        <w:t>IE, when multicast transport is used over N3mb or N19mb, to forward the packets to the low layer SSM address when it is allocated; otherwise, the apply action shall be set to "DROP"</w:t>
      </w:r>
      <w:r w:rsidRPr="008234DB">
        <w:t>.</w:t>
      </w:r>
    </w:p>
    <w:p w14:paraId="4056EA76" w14:textId="77777777" w:rsidR="00AC7BFA" w:rsidRPr="00D83686" w:rsidRDefault="00AC7BFA" w:rsidP="00AC7BFA">
      <w:r>
        <w:t xml:space="preserve">The </w:t>
      </w:r>
      <w:r w:rsidRPr="008234DB">
        <w:t>MBS Session Identifi</w:t>
      </w:r>
      <w:r>
        <w:t>er, Area Session ID (for a location dependent MBS service)</w:t>
      </w:r>
      <w:r w:rsidRPr="00D83686">
        <w:t xml:space="preserve"> and </w:t>
      </w:r>
      <w:r>
        <w:t xml:space="preserve">the </w:t>
      </w:r>
      <w:r w:rsidRPr="00167EC7">
        <w:rPr>
          <w:lang w:val="en-US"/>
        </w:rPr>
        <w:t>MBSN4mbReq-Flags</w:t>
      </w:r>
      <w:r>
        <w:t xml:space="preserve"> are </w:t>
      </w:r>
      <w:r w:rsidRPr="00D83686">
        <w:t xml:space="preserve">included in </w:t>
      </w:r>
      <w:r>
        <w:t xml:space="preserve">the </w:t>
      </w:r>
      <w:r w:rsidRPr="00D83686">
        <w:t xml:space="preserve">group IE "MBS Session </w:t>
      </w:r>
      <w:r>
        <w:t xml:space="preserve">N4mb </w:t>
      </w:r>
      <w:r w:rsidRPr="00D83686">
        <w:t>Control Information"</w:t>
      </w:r>
      <w:r>
        <w:t xml:space="preserve"> at the PFCP message level</w:t>
      </w:r>
      <w:r w:rsidRPr="00D83686">
        <w:t>.</w:t>
      </w:r>
    </w:p>
    <w:p w14:paraId="33B65EF0" w14:textId="77777777" w:rsidR="00885221" w:rsidRDefault="00885221" w:rsidP="00885221">
      <w:pPr>
        <w:rPr>
          <w:lang w:val="en-US"/>
        </w:rPr>
      </w:pPr>
      <w:r>
        <w:rPr>
          <w:lang w:val="en-US"/>
        </w:rPr>
        <w:t>The MB-UPF shall return the allocated ingress tunnel information in the Created PDR IE or Created Traffic Endpoint IE and provide the Low Layer SSM address if requested.</w:t>
      </w:r>
    </w:p>
    <w:p w14:paraId="7664FF57" w14:textId="77777777" w:rsidR="00885221" w:rsidRDefault="00885221" w:rsidP="00885221">
      <w:r>
        <w:t xml:space="preserve">For an MBS session using unicast transport over N3mb or N19mb, </w:t>
      </w:r>
      <w:r w:rsidRPr="00D83686">
        <w:t xml:space="preserve">when </w:t>
      </w:r>
      <w:r>
        <w:t>one or more</w:t>
      </w:r>
      <w:r w:rsidRPr="00D83686">
        <w:t xml:space="preserve"> NG-RAN node</w:t>
      </w:r>
      <w:r>
        <w:t>(s)</w:t>
      </w:r>
      <w:r w:rsidRPr="00D83686">
        <w:t xml:space="preserve"> </w:t>
      </w:r>
      <w:r>
        <w:t xml:space="preserve">and/or PSA UPF(s) </w:t>
      </w:r>
      <w:r w:rsidRPr="00D83686">
        <w:t xml:space="preserve">provides a downlink GTP-U </w:t>
      </w:r>
      <w:r>
        <w:t xml:space="preserve">F-TEID (i.e. IP address and </w:t>
      </w:r>
      <w:r w:rsidRPr="00D83686">
        <w:t>tunnel</w:t>
      </w:r>
      <w:r>
        <w:t xml:space="preserve"> endpoint</w:t>
      </w:r>
      <w:r w:rsidRPr="00D83686">
        <w:t xml:space="preserve"> id</w:t>
      </w:r>
      <w:r>
        <w:t>entifier) to receive the MBS session data</w:t>
      </w:r>
      <w:r w:rsidRPr="00D83686">
        <w:t>,</w:t>
      </w:r>
      <w:r>
        <w:t xml:space="preserve"> the MB-SMF shall send a PFCP Session Modification Request message to change the FAR with</w:t>
      </w:r>
      <w:r w:rsidRPr="00D83686">
        <w:t xml:space="preserve"> </w:t>
      </w:r>
      <w:r>
        <w:t xml:space="preserve">the Apply-Action set to </w:t>
      </w:r>
      <w:r w:rsidRPr="00D83686">
        <w:t>"MBS</w:t>
      </w:r>
      <w:r>
        <w:t xml:space="preserve">U" together with one or more Add MBS Unicast Parameters </w:t>
      </w:r>
      <w:r w:rsidRPr="00D83686">
        <w:t>to instruct</w:t>
      </w:r>
      <w:r>
        <w:t xml:space="preserve"> the MB-UPF to forward and replicate MBS Session data towards the one or more GTP-U DL tunnels terminating at the NG-RAN(s) and/or PSA UPF(s).</w:t>
      </w:r>
    </w:p>
    <w:p w14:paraId="12E71ED1" w14:textId="77777777" w:rsidR="00981985" w:rsidRDefault="00885221" w:rsidP="00885221">
      <w:r>
        <w:t>For an MBS session using multicast transport over N3mb or N19mb, if the "FSSM" flag is set in the Apply Action, the MB-UPF shall forward the MBS session data using the Low Layer Source Specific Multicast address (i.e. destination IP multicast address and related source IP address) and C-TEID it allocated to the MBS session.</w:t>
      </w:r>
    </w:p>
    <w:p w14:paraId="6C39B80F" w14:textId="3473ED32" w:rsidR="00885221" w:rsidRDefault="00885221" w:rsidP="00885221">
      <w:r>
        <w:t>Both the "</w:t>
      </w:r>
      <w:r w:rsidR="00B3176F">
        <w:t>FSSM</w:t>
      </w:r>
      <w:r>
        <w:t>" and "MBSU" flags shall be set in the Apply-Action IE if the MB-UPF is requested to forward MBS data using both multicast and unicast transport over N3mb or N19mb.</w:t>
      </w:r>
    </w:p>
    <w:p w14:paraId="0F147E50" w14:textId="2AA15B8B" w:rsidR="00457BB5" w:rsidRDefault="00457BB5" w:rsidP="001A3E8D">
      <w:pPr>
        <w:pStyle w:val="Heading4"/>
        <w:rPr>
          <w:lang w:eastAsia="zh-CN"/>
        </w:rPr>
      </w:pPr>
      <w:bookmarkStart w:id="2271" w:name="_Toc98235693"/>
      <w:r>
        <w:rPr>
          <w:lang w:eastAsia="zh-CN"/>
        </w:rPr>
        <w:t>5.34.2.3</w:t>
      </w:r>
      <w:r>
        <w:rPr>
          <w:lang w:eastAsia="zh-CN"/>
        </w:rPr>
        <w:tab/>
        <w:t>Detecting and reporting user plane (in)activity of an MBS session</w:t>
      </w:r>
      <w:bookmarkEnd w:id="2271"/>
    </w:p>
    <w:p w14:paraId="203E85FA" w14:textId="77777777" w:rsidR="00457BB5" w:rsidRDefault="00457BB5" w:rsidP="00457BB5">
      <w:pPr>
        <w:rPr>
          <w:lang w:val="en-US"/>
        </w:rPr>
      </w:pPr>
      <w:r>
        <w:rPr>
          <w:lang w:val="en-US"/>
        </w:rPr>
        <w:t xml:space="preserve">As specified in </w:t>
      </w:r>
      <w:r>
        <w:t xml:space="preserve">clauses 7.2.5.2 and 7.2.5.3 of </w:t>
      </w:r>
      <w:r>
        <w:rPr>
          <w:lang w:eastAsia="zh-CN"/>
        </w:rPr>
        <w:t>3GPP TS 23.247 [72], the MB-SMF may instruct the MB-UPF to detect and report when user plane inactivity or activity is detected for an MBS session, in order to deactive or activate the MBS session.</w:t>
      </w:r>
    </w:p>
    <w:p w14:paraId="18B6FAB1" w14:textId="77777777" w:rsidR="009F7A3F" w:rsidRPr="00606721" w:rsidRDefault="00457BB5" w:rsidP="00457BB5">
      <w:pPr>
        <w:rPr>
          <w:lang w:val="en-US"/>
        </w:rPr>
      </w:pPr>
      <w:r w:rsidRPr="00606721">
        <w:rPr>
          <w:lang w:val="en-US"/>
        </w:rPr>
        <w:t>User plane inactivity detection and reporting for an MBS session shall be supported as specified in clause 5.11.</w:t>
      </w:r>
    </w:p>
    <w:p w14:paraId="5E5F74E6" w14:textId="3EBC2374" w:rsidR="00457BB5" w:rsidRDefault="00457BB5" w:rsidP="00457BB5">
      <w:r w:rsidRPr="00606721">
        <w:rPr>
          <w:lang w:val="en-US"/>
        </w:rPr>
        <w:t>User plane activity detection and reporting for an MBS session shall be supported as specified in clause</w:t>
      </w:r>
      <w:r>
        <w:rPr>
          <w:lang w:val="en-US"/>
        </w:rPr>
        <w:t>s</w:t>
      </w:r>
      <w:r w:rsidRPr="00606721">
        <w:rPr>
          <w:lang w:val="en-US"/>
        </w:rPr>
        <w:t> 5</w:t>
      </w:r>
      <w:r>
        <w:rPr>
          <w:lang w:val="en-US"/>
        </w:rPr>
        <w:t>.2</w:t>
      </w:r>
      <w:r w:rsidRPr="00606721">
        <w:rPr>
          <w:lang w:val="en-US"/>
        </w:rPr>
        <w:t>.</w:t>
      </w:r>
      <w:r>
        <w:rPr>
          <w:lang w:val="en-US"/>
        </w:rPr>
        <w:t>3.1, i.e. by setting the NOCP flag in the Apply Action IE of the FAR and by the MB-UPF sending a PFCP Session Report Request including a Downlink Data Report IE identifying the PDR(s) for which downlink packets have been received.</w:t>
      </w:r>
    </w:p>
    <w:p w14:paraId="4BD3C7EF" w14:textId="76243894" w:rsidR="00317AC2" w:rsidRDefault="00317AC2" w:rsidP="001A3E8D">
      <w:pPr>
        <w:pStyle w:val="Heading3"/>
        <w:rPr>
          <w:lang w:eastAsia="zh-CN"/>
        </w:rPr>
      </w:pPr>
      <w:bookmarkStart w:id="2272" w:name="_Toc98235694"/>
      <w:bookmarkStart w:id="2273" w:name="_Toc73971657"/>
      <w:r>
        <w:rPr>
          <w:lang w:eastAsia="zh-CN"/>
        </w:rPr>
        <w:t>5.34.3</w:t>
      </w:r>
      <w:r>
        <w:rPr>
          <w:lang w:eastAsia="zh-CN"/>
        </w:rPr>
        <w:tab/>
        <w:t>N4 requirements</w:t>
      </w:r>
      <w:bookmarkEnd w:id="2272"/>
    </w:p>
    <w:p w14:paraId="16A9E7BB" w14:textId="7D487DC8" w:rsidR="00317AC2" w:rsidRDefault="00317AC2" w:rsidP="001A3E8D">
      <w:pPr>
        <w:pStyle w:val="Heading4"/>
        <w:rPr>
          <w:lang w:eastAsia="zh-CN"/>
        </w:rPr>
      </w:pPr>
      <w:bookmarkStart w:id="2274" w:name="_Toc98235695"/>
      <w:r>
        <w:rPr>
          <w:lang w:eastAsia="zh-CN"/>
        </w:rPr>
        <w:t>5.34.3.1</w:t>
      </w:r>
      <w:r>
        <w:rPr>
          <w:lang w:eastAsia="zh-CN"/>
        </w:rPr>
        <w:tab/>
        <w:t>General</w:t>
      </w:r>
      <w:bookmarkEnd w:id="2274"/>
    </w:p>
    <w:p w14:paraId="0F2BA47D" w14:textId="77777777" w:rsidR="00317AC2" w:rsidRDefault="00317AC2" w:rsidP="00317AC2">
      <w:pPr>
        <w:rPr>
          <w:noProof/>
        </w:rPr>
      </w:pPr>
      <w:r>
        <w:rPr>
          <w:lang w:eastAsia="zh-CN"/>
        </w:rPr>
        <w:t xml:space="preserve">This clause specifies the N4 requirements for the support of multicast MBS services using </w:t>
      </w:r>
      <w:r>
        <w:t xml:space="preserve">5GC Individual MBS traffic delivery. The MBS data may be delivered from the MB-UPF to the UPF using multicast or unicast transport. </w:t>
      </w:r>
      <w:r>
        <w:rPr>
          <w:lang w:eastAsia="zh-CN"/>
        </w:rPr>
        <w:t xml:space="preserve"> </w:t>
      </w:r>
      <w:bookmarkEnd w:id="2273"/>
      <w:r>
        <w:t xml:space="preserve">It is optional for both the SMF and the UPF to support the </w:t>
      </w:r>
      <w:r>
        <w:rPr>
          <w:lang w:eastAsia="zh-CN"/>
        </w:rPr>
        <w:t xml:space="preserve">multicast MBS service. </w:t>
      </w:r>
      <w:r>
        <w:rPr>
          <w:noProof/>
        </w:rPr>
        <w:t xml:space="preserve">The following requirements shall apply if the SMF and UPF support the </w:t>
      </w:r>
      <w:r w:rsidRPr="002B1763">
        <w:rPr>
          <w:noProof/>
        </w:rPr>
        <w:t>MBSN4</w:t>
      </w:r>
      <w:r>
        <w:rPr>
          <w:noProof/>
        </w:rPr>
        <w:t xml:space="preserve"> feature (see clause 8.2.25).</w:t>
      </w:r>
    </w:p>
    <w:p w14:paraId="185201B1" w14:textId="77777777" w:rsidR="00317AC2" w:rsidRDefault="00317AC2" w:rsidP="00317AC2">
      <w:pPr>
        <w:pStyle w:val="NO"/>
      </w:pPr>
      <w:r>
        <w:t>NOTE 1:</w:t>
      </w:r>
      <w:r>
        <w:rPr>
          <w:lang w:val="en-US"/>
        </w:rPr>
        <w:tab/>
        <w:t>There is no impact on N4 to support broadcast MBS services in the 5GS.</w:t>
      </w:r>
    </w:p>
    <w:p w14:paraId="1D179235" w14:textId="77777777" w:rsidR="00317AC2" w:rsidRDefault="00317AC2" w:rsidP="00317AC2">
      <w:pPr>
        <w:pStyle w:val="NO"/>
      </w:pPr>
      <w:r>
        <w:t>NOTE 2:</w:t>
      </w:r>
      <w:r>
        <w:tab/>
        <w:t>For an MBS session (or an MBS session towards an MBS service area for location dependent MBS), there is only one MB-SMF (set) and one MB-UPF.</w:t>
      </w:r>
    </w:p>
    <w:p w14:paraId="661FED64" w14:textId="77777777" w:rsidR="00AC7BFA" w:rsidRDefault="00AC7BFA" w:rsidP="00AC7BFA">
      <w:r>
        <w:t>For a given multicast MBS session, or for a given multicast MBS session and MBS Service Area for a location dependent MBS service, only a single copy of MBS Session data is delivered from the MB-UPF to the UPF. The UPF shall allocate only one N19mb downlink tunnel to receive the MBS session data for the MBS session, or for the MBS session and MBS Service Area for a location dependent MBS service, if unicast transport applies over N19mb or the UPF shall join the multicast group to receive MBS session data if multicast transport applies over N19mb.</w:t>
      </w:r>
    </w:p>
    <w:p w14:paraId="325C9ECA" w14:textId="047E45AA" w:rsidR="00317AC2" w:rsidRDefault="00317AC2" w:rsidP="001A3E8D">
      <w:pPr>
        <w:pStyle w:val="Heading4"/>
        <w:rPr>
          <w:lang w:eastAsia="zh-CN"/>
        </w:rPr>
      </w:pPr>
      <w:bookmarkStart w:id="2275" w:name="_Toc98235696"/>
      <w:r>
        <w:rPr>
          <w:lang w:eastAsia="zh-CN"/>
        </w:rPr>
        <w:t>5.34.3.2</w:t>
      </w:r>
      <w:r>
        <w:rPr>
          <w:lang w:eastAsia="zh-CN"/>
        </w:rPr>
        <w:tab/>
        <w:t xml:space="preserve">Instructing the UPF to forward multicast MBS data to </w:t>
      </w:r>
      <w:r w:rsidRPr="00AA69A5">
        <w:rPr>
          <w:lang w:eastAsia="zh-CN"/>
        </w:rPr>
        <w:t>associated</w:t>
      </w:r>
      <w:r>
        <w:rPr>
          <w:lang w:eastAsia="zh-CN"/>
        </w:rPr>
        <w:t xml:space="preserve"> PDU sessions</w:t>
      </w:r>
      <w:bookmarkEnd w:id="2275"/>
    </w:p>
    <w:p w14:paraId="2644891F" w14:textId="3D5910D4" w:rsidR="00317AC2" w:rsidRDefault="00317AC2" w:rsidP="00317AC2">
      <w:r w:rsidRPr="008A4F9D">
        <w:t xml:space="preserve">When a PDU session </w:t>
      </w:r>
      <w:r>
        <w:t xml:space="preserve">needs to be associated with an MBS session (e.g. when a UE requests to join </w:t>
      </w:r>
      <w:r w:rsidRPr="008A4F9D">
        <w:t>a</w:t>
      </w:r>
      <w:r>
        <w:t xml:space="preserve"> multicast</w:t>
      </w:r>
      <w:r w:rsidRPr="008A4F9D">
        <w:t xml:space="preserve"> MBS session</w:t>
      </w:r>
      <w:r>
        <w:t>, 5GC Individual MBS traffic delivery is used and the request is accepted by the SMF)</w:t>
      </w:r>
      <w:r w:rsidRPr="008A4F9D">
        <w:t xml:space="preserve">, </w:t>
      </w:r>
      <w:r>
        <w:t>the SMF shall associate the PDU session with the multicast MBS session by sending a PFCP Session Establishment or Modification Request message to the UPF, for the PFCP session corresponding to the PDU session, with the following information:</w:t>
      </w:r>
    </w:p>
    <w:p w14:paraId="4E1DFCA0" w14:textId="77777777" w:rsidR="00AC7BFA" w:rsidRDefault="00AC7BFA" w:rsidP="00AC7BFA">
      <w:pPr>
        <w:pStyle w:val="B1"/>
      </w:pPr>
      <w:r>
        <w:t>-</w:t>
      </w:r>
      <w:r>
        <w:tab/>
        <w:t>the MBS Session N4 Control Information IE including the MBS Session Identifier, the Area Session ID, for a location dependent MBS service and,</w:t>
      </w:r>
      <w:r w:rsidRPr="00A25D66">
        <w:t xml:space="preserve"> </w:t>
      </w:r>
      <w:r>
        <w:t>if IP multicast transport applies over N19mb (i.e. a multicast transport address has been received from the MB-SMF):</w:t>
      </w:r>
    </w:p>
    <w:p w14:paraId="1444EE90" w14:textId="77777777" w:rsidR="009F7A3F" w:rsidRDefault="00AC7BFA" w:rsidP="004D5644">
      <w:pPr>
        <w:pStyle w:val="B2"/>
      </w:pPr>
      <w:r>
        <w:t>-</w:t>
      </w:r>
      <w:r>
        <w:tab/>
        <w:t>the Multicast Transport Information IE for the given MBS session containing the Low Layer Source Specific Multicast address, i.e. the Multicast address and the source IP address and the GTP-U Common TEID</w:t>
      </w:r>
      <w:r w:rsidRPr="00A6712A">
        <w:t xml:space="preserve"> </w:t>
      </w:r>
      <w:r>
        <w:t xml:space="preserve">which </w:t>
      </w:r>
      <w:r w:rsidRPr="00AA69A5">
        <w:t>have been</w:t>
      </w:r>
      <w:r>
        <w:t xml:space="preserve"> allocated by the MB-UPF for the MBS session</w:t>
      </w:r>
      <w:r w:rsidRPr="00AA69A5">
        <w:t>,</w:t>
      </w:r>
      <w:r>
        <w:t xml:space="preserve"> when the SMF considers it is the first PDU session to be associated with the MBS session (or with the MBS session and Area Session ID for a location dependent MBS service) in this UPF; the SMF may provide this information even if there are already other PDU sessions associated with the MBS session (or with the MBS session and Area Session ID for a location dependent MBS service) in this UPF;</w:t>
      </w:r>
    </w:p>
    <w:p w14:paraId="6C950BBA" w14:textId="3380D5C4" w:rsidR="00AC7BFA" w:rsidRDefault="00AC7BFA" w:rsidP="00AC7BFA">
      <w:pPr>
        <w:pStyle w:val="B1"/>
      </w:pPr>
      <w:r>
        <w:t>-</w:t>
      </w:r>
      <w:r>
        <w:tab/>
        <w:t>one or more new DL PDR(s) including:</w:t>
      </w:r>
    </w:p>
    <w:p w14:paraId="2CEFCA18" w14:textId="77777777" w:rsidR="00AC7BFA" w:rsidRDefault="00AC7BFA" w:rsidP="00AC7BFA">
      <w:pPr>
        <w:pStyle w:val="B2"/>
      </w:pPr>
      <w:r>
        <w:t>-</w:t>
      </w:r>
      <w:r>
        <w:tab/>
        <w:t>the MBS Session Identifier, the Area Session ID (for a location dependent MBS service), or a Traffic Endpoint IE which is including the MBS Session Identifier, and the Area Session ID (for a location dependent MBS service);  this information shall be used by the UPF to:</w:t>
      </w:r>
    </w:p>
    <w:p w14:paraId="0628C760" w14:textId="77777777" w:rsidR="00AC7BFA" w:rsidRDefault="00AC7BFA" w:rsidP="00233F2E">
      <w:pPr>
        <w:pStyle w:val="B3"/>
      </w:pPr>
      <w:r>
        <w:t>-</w:t>
      </w:r>
      <w:r>
        <w:tab/>
        <w:t>determine whether the UPF already receives the MBS session data, or if instead it needs to allocate a new N19mb DL tunnel (when using IP unicast transport over N19mb) or send an IGMP JOIN request to join the multicast tree (when using IP multicast transport over N19mb) to receive the MBS session data</w:t>
      </w:r>
      <w:r w:rsidRPr="002B1763">
        <w:t>;</w:t>
      </w:r>
      <w:r>
        <w:t xml:space="preserve"> </w:t>
      </w:r>
      <w:r w:rsidRPr="00AA69A5">
        <w:t>the UPF shall allocate the same N19mb DL Tunnel ID when the SMF requests the UPF to allocate a DL F-TEID for N19mb and multiple UE/PDU sessions are already associated with the MBS session</w:t>
      </w:r>
      <w:r>
        <w:t xml:space="preserve"> (or with the MBS session and Area Session ID for a location dependent MBS service)</w:t>
      </w:r>
      <w:r w:rsidRPr="00AA69A5">
        <w:t xml:space="preserve"> in the UPF (e.g. PDU sessions controlled by other SMFs, or when multiple PDU sessions served by the same SMF need to be associated concurrently with the MBS session).</w:t>
      </w:r>
    </w:p>
    <w:p w14:paraId="62193765" w14:textId="77777777" w:rsidR="00AC7BFA" w:rsidRDefault="00AC7BFA" w:rsidP="00233F2E">
      <w:pPr>
        <w:pStyle w:val="B3"/>
      </w:pPr>
      <w:r>
        <w:t>-</w:t>
      </w:r>
      <w:r>
        <w:tab/>
        <w:t>identify the list of PDU sessions (served by the UPF) towards which any DL packet received for this MBS session shall be distributed;</w:t>
      </w:r>
    </w:p>
    <w:p w14:paraId="7C6EF6B4" w14:textId="77777777" w:rsidR="00AC7BFA" w:rsidRDefault="00AC7BFA" w:rsidP="00AC7BFA">
      <w:pPr>
        <w:pStyle w:val="B2"/>
      </w:pPr>
      <w:r>
        <w:t>-</w:t>
      </w:r>
      <w:r>
        <w:tab/>
        <w:t>if unicast transport is used over N19mb:</w:t>
      </w:r>
    </w:p>
    <w:p w14:paraId="47FB4F80" w14:textId="77777777" w:rsidR="00AC7BFA" w:rsidRDefault="00AC7BFA" w:rsidP="00233F2E">
      <w:pPr>
        <w:pStyle w:val="B3"/>
      </w:pPr>
      <w:r>
        <w:t>-</w:t>
      </w:r>
      <w:r>
        <w:tab/>
        <w:t>a local F-TEID to be allocated at the UPF, with the CHOOSE flag set to "1" in the "Local F-TEID" IE in the PDI IE or Create Traffic Endpoint IE, if the SMF has no "N19mb DL F-TEID" information available for the MBS Session, e.g. for the first PDU Session in the SMF to be associated with the MBS session (or with the MBS session and Area Session ID for a location dependent MBS service); otherwise</w:t>
      </w:r>
    </w:p>
    <w:p w14:paraId="0F25C1F0" w14:textId="77777777" w:rsidR="00AC7BFA" w:rsidRDefault="00AC7BFA" w:rsidP="00233F2E">
      <w:pPr>
        <w:pStyle w:val="B3"/>
      </w:pPr>
      <w:r>
        <w:t>-</w:t>
      </w:r>
      <w:r>
        <w:tab/>
        <w:t>the Local F-TEID set to the "N19mb DL F-TEID" for the MBS Session (or for the MBS session and Area Session ID for a location dependent MBS service) which is known by the SMF.</w:t>
      </w:r>
    </w:p>
    <w:p w14:paraId="368DBEE6" w14:textId="68E94E44" w:rsidR="00AC7BFA" w:rsidRDefault="00AC7BFA" w:rsidP="00AC7BFA">
      <w:pPr>
        <w:pStyle w:val="B2"/>
      </w:pPr>
      <w:r>
        <w:t>-</w:t>
      </w:r>
      <w:r>
        <w:tab/>
      </w:r>
      <w:r w:rsidR="003723C5">
        <w:t>multiple DL PDRs may be provisioned and associated with different QERs to apply different QoS treaments for different multicast QoS flows within the MBS session. For each multicast QoS flow, the SMF may instruct the UPF to modify the QFI of downlink packets of the multicast QoS flow (received from the MB-UPF) to the QFI assigned by the SMF for the Associated (unicast) QoS flow, by associating a DL PDR including the QFI of the multicast QoS flow with a QER including the QFI IE set to the QFI of the Associated QoS flow.</w:t>
      </w:r>
    </w:p>
    <w:p w14:paraId="76E1458F" w14:textId="77777777" w:rsidR="00AC7BFA" w:rsidRDefault="00AC7BFA" w:rsidP="00AC7BFA">
      <w:pPr>
        <w:pStyle w:val="B1"/>
      </w:pPr>
      <w:r>
        <w:t>-</w:t>
      </w:r>
      <w:r>
        <w:tab/>
        <w:t>the new DL PDR(s) may be associated with an (existing) Forwarding Action Rule to forward the received MBS session data to the UE via existing downlink N3/N9 tunnel, or with a new Forwarding Action Rule with the Apply Action set to "Drop" if the SMF wishes to maintain the MBS data reception over N19mb but suspends the delivery of the data to the UE's PDU session, e.g. when the UE is switching between 5GC Individual MBS traffic delivery and 5GC Shared MBS traffic delivery</w:t>
      </w:r>
      <w:r w:rsidDel="008F3F74">
        <w:t xml:space="preserve"> </w:t>
      </w:r>
      <w:r>
        <w:t xml:space="preserve">due to the UE moving back and forth between </w:t>
      </w:r>
      <w:r w:rsidRPr="00AA69A5">
        <w:t>MBS</w:t>
      </w:r>
      <w:r>
        <w:t xml:space="preserve"> non-supporting NG-RAN and </w:t>
      </w:r>
      <w:r w:rsidRPr="00AA69A5">
        <w:t>MBS</w:t>
      </w:r>
      <w:r>
        <w:t xml:space="preserve"> supporting NG-RAN.</w:t>
      </w:r>
    </w:p>
    <w:p w14:paraId="3B366E25" w14:textId="77777777" w:rsidR="00AC7BFA" w:rsidRDefault="00AC7BFA" w:rsidP="00AC7BFA">
      <w:r>
        <w:t>The UPF shall respond with a PFCP Session Establishment or Modification Response message to the SMF, and the UPF shall include an MBS Session N4 Information IE if any of the following information needs to be reported:</w:t>
      </w:r>
    </w:p>
    <w:p w14:paraId="322C4A33" w14:textId="77777777" w:rsidR="00AC7BFA" w:rsidRDefault="00AC7BFA" w:rsidP="00AC7BFA">
      <w:pPr>
        <w:pStyle w:val="B1"/>
      </w:pPr>
      <w:r>
        <w:t>-</w:t>
      </w:r>
      <w:r>
        <w:tab/>
        <w:t>the allocated "N19mb DL Tunnel ID" if it was requested;</w:t>
      </w:r>
    </w:p>
    <w:p w14:paraId="68274850" w14:textId="77777777" w:rsidR="00AC7BFA" w:rsidRDefault="00AC7BFA" w:rsidP="00AC7BFA">
      <w:pPr>
        <w:pStyle w:val="B1"/>
      </w:pPr>
      <w:r>
        <w:t>-</w:t>
      </w:r>
      <w:r>
        <w:tab/>
        <w:t xml:space="preserve">an NN19DT (New N19mb Downlink Tunnel) indication in the MBSN4Resp-Flags IE indicating if the N19mb DL F-TEID has been newly allocated by the UPF or </w:t>
      </w:r>
      <w:r w:rsidRPr="00AA69A5">
        <w:t>if a N19mb DL F-TEID had already been allocated by the UPF for the MBS session</w:t>
      </w:r>
      <w:r>
        <w:t xml:space="preserve"> (or for the MBS session and Area Session ID for a location dependent MBS service)</w:t>
      </w:r>
      <w:r w:rsidRPr="002B1763">
        <w:t>,</w:t>
      </w:r>
      <w:r>
        <w:t xml:space="preserve"> when the "N19mb DL Tunnel ID" is present; this information allows the SMF to determine if it needs to report this N19mb DL Tunnel ID to the MB-SMF;</w:t>
      </w:r>
    </w:p>
    <w:p w14:paraId="460E1155" w14:textId="77777777" w:rsidR="00AC7BFA" w:rsidRDefault="00AC7BFA" w:rsidP="00AC7BFA">
      <w:pPr>
        <w:pStyle w:val="B1"/>
      </w:pPr>
      <w:r>
        <w:t>-</w:t>
      </w:r>
      <w:r>
        <w:tab/>
        <w:t>an indication "JMTI"(Joined N19mb Multicast Tree Indication) in the MBSN4Resp-Flags IE indicating if the UPF has joined the multicast tree from MB-UPF, if the Multicast Transport Information was included in the request message.</w:t>
      </w:r>
    </w:p>
    <w:p w14:paraId="50910848" w14:textId="47DBD6AF" w:rsidR="00317AC2" w:rsidRDefault="00317AC2" w:rsidP="00317AC2">
      <w:pPr>
        <w:pStyle w:val="NO"/>
      </w:pPr>
      <w:r w:rsidRPr="005F44D6">
        <w:t>NOTE</w:t>
      </w:r>
      <w:r>
        <w:t>:</w:t>
      </w:r>
      <w:r>
        <w:tab/>
        <w:t>The indications "JMTI" and "NN19DT" are defined to help the SMF to determine if it needs to communicate with the MB-SMF, e.g., to report the newly allocated N19mb DL TEID in order to let the MB-SMF inform the MB-UPF to send a copy of MBS Session data to the UPF. The indication "JMTI" indicates to the SMF that no N19mb DL TEID needs to be allocated.</w:t>
      </w:r>
      <w:r>
        <w:tab/>
      </w:r>
    </w:p>
    <w:p w14:paraId="64A06105" w14:textId="77777777" w:rsidR="005572C6" w:rsidRDefault="005572C6" w:rsidP="005572C6">
      <w:r>
        <w:t>If unicast transport is used over N19mb and if the NN19DT (New N19mb Downlink Tunnel) indication is not set in the MBSN4Resp-Flags IE within the PFCP Session Establishment Response (i.e. if the MBSN4Resp-Flags IE is present and the NN19DT indication is not set, or if the MBSN4Resp-Flags IE is absent), the SMF shall assume that the UPF had already allocated the N19mb DL TEID earlier than the PFCP Session Establishment Request.</w:t>
      </w:r>
    </w:p>
    <w:p w14:paraId="5E12935C" w14:textId="77777777" w:rsidR="00AC7BFA" w:rsidRDefault="00AC7BFA" w:rsidP="00AC7BFA">
      <w:bookmarkStart w:id="2276" w:name="_Toc73971660"/>
      <w:bookmarkStart w:id="2277" w:name="_Toc24937654"/>
      <w:bookmarkStart w:id="2278" w:name="_Toc33962469"/>
      <w:bookmarkStart w:id="2279" w:name="_Toc42883231"/>
      <w:bookmarkStart w:id="2280" w:name="_Toc49733099"/>
      <w:bookmarkStart w:id="2281" w:name="_Toc56690724"/>
      <w:bookmarkStart w:id="2282" w:name="_Toc58585502"/>
      <w:bookmarkStart w:id="2283" w:name="_Toc24937668"/>
      <w:bookmarkStart w:id="2284" w:name="_Toc33962483"/>
      <w:bookmarkStart w:id="2285" w:name="_Toc42883245"/>
      <w:bookmarkStart w:id="2286" w:name="_Toc49733113"/>
      <w:bookmarkStart w:id="2287" w:name="_Toc56684970"/>
      <w:bookmarkStart w:id="2288" w:name="_Toc58585000"/>
      <w:bookmarkStart w:id="2289" w:name="_Toc24937694"/>
      <w:bookmarkStart w:id="2290" w:name="_Toc33962509"/>
      <w:bookmarkStart w:id="2291" w:name="_Toc42883271"/>
      <w:bookmarkStart w:id="2292" w:name="_Toc49733139"/>
      <w:bookmarkStart w:id="2293" w:name="_Toc56684996"/>
      <w:bookmarkStart w:id="2294" w:name="_Toc58585026"/>
      <w:r>
        <w:t xml:space="preserve">When a PDU Session should </w:t>
      </w:r>
      <w:r w:rsidRPr="007946C4">
        <w:t xml:space="preserve">be no longer </w:t>
      </w:r>
      <w:r w:rsidRPr="00AA69A5">
        <w:t>be</w:t>
      </w:r>
      <w:r w:rsidRPr="002B1763">
        <w:t xml:space="preserve"> </w:t>
      </w:r>
      <w:r w:rsidRPr="00B605FA">
        <w:t>a</w:t>
      </w:r>
      <w:r>
        <w:t xml:space="preserve">ssociated with the MBS session, or with the MBS session and Area Session ID for a location dependent MBS service, (e.g. the PDU session leaves the MBS session, or when switching to 5GC Shared MBS traffic delivery), the SMF shall send a PFCP Session Modification Request message to remove the DL PDR(s) that were created to receive the MBS session data, unless the SMF decides to keep </w:t>
      </w:r>
      <w:r w:rsidRPr="00AA69A5">
        <w:t>the UPF</w:t>
      </w:r>
      <w:r>
        <w:t xml:space="preserve"> receiving MBS Session data from N19mb, in which case the PDR shall be associated with a FAR set to "DROP".</w:t>
      </w:r>
    </w:p>
    <w:p w14:paraId="09AC20E5" w14:textId="77777777" w:rsidR="00AC7BFA" w:rsidRDefault="00AC7BFA" w:rsidP="00AC7BFA">
      <w:r>
        <w:t xml:space="preserve">In the PFCP Session Modification Response message, the UPF shall include the indication "N19DTR" </w:t>
      </w:r>
      <w:r w:rsidRPr="00AA69A5">
        <w:t>(N19mb Downlink Tunnel Removal)</w:t>
      </w:r>
      <w:r>
        <w:t xml:space="preserve"> in the MBSN4Resp-Flags IE indicating the N19mb DL Tunnel is to be removed if the UPF was requested to remove the DL PDRs of the MBS session for the PFCP session and this was the last PFCP session associated with the N19mb DL Tunnel in the UPF. This tells the SMF that it shall request the MB-SMF to inform the MB-UPF to stop sending MBS Session data towards this N19mb DL Tunnel.</w:t>
      </w:r>
    </w:p>
    <w:p w14:paraId="2B7696F5" w14:textId="77777777" w:rsidR="00AC7BFA" w:rsidRDefault="00AC7BFA" w:rsidP="00AC7BFA">
      <w:r>
        <w:t>The UPF shall also set the indication "N19DTR" (N19mb Downlink Tunnel Removal) in the MBSN4Resp-Flags IE indicating the N19mb DL Tunnel is to be removed in the PFCP Session Deletion Response message when the SMF deleted the last PFCP session who was associated with the N19mb DL Tunnel in the UPF.</w:t>
      </w:r>
    </w:p>
    <w:p w14:paraId="7F89FD75" w14:textId="77777777" w:rsidR="00AC7BFA" w:rsidRDefault="00AC7BFA" w:rsidP="00AC7BFA">
      <w:r>
        <w:t>When receiving the MBS session data for a given MBS session, or for a given MBS session and Area Session ID for a location dependent MBS service, either from the N19mb DL Tunnel allocated for this MBS Session (where the packets shall be identified by N19mb DL TEID) when unicast transport is used, or from the low layer Multicast transport address (where the packets shall be identified by the low layer Multicast transport address) when multicast transport is used, the UPF shall replicate the MBS Session data to all PFCP sessions which are associated with the MBS Session, or with the MBS session and Area Session ID for a location dependent MBS service.</w:t>
      </w:r>
    </w:p>
    <w:p w14:paraId="6BCD6424" w14:textId="77777777" w:rsidR="00AC7BFA" w:rsidRDefault="00AC7BFA" w:rsidP="001A3E8D">
      <w:pPr>
        <w:pStyle w:val="Heading4"/>
        <w:rPr>
          <w:lang w:eastAsia="zh-CN"/>
        </w:rPr>
      </w:pPr>
      <w:bookmarkStart w:id="2295" w:name="_Toc98235697"/>
      <w:r>
        <w:rPr>
          <w:lang w:eastAsia="zh-CN"/>
        </w:rPr>
        <w:t>5.34.3.3</w:t>
      </w:r>
      <w:r>
        <w:rPr>
          <w:lang w:eastAsia="zh-CN"/>
        </w:rPr>
        <w:tab/>
        <w:t xml:space="preserve">Instructing a combined UPF/MBS-UPF to forward multicast MBS data to </w:t>
      </w:r>
      <w:r w:rsidRPr="00566F41">
        <w:rPr>
          <w:lang w:eastAsia="zh-CN"/>
        </w:rPr>
        <w:t>associated</w:t>
      </w:r>
      <w:r>
        <w:rPr>
          <w:lang w:eastAsia="zh-CN"/>
        </w:rPr>
        <w:t xml:space="preserve"> PDU sessions</w:t>
      </w:r>
      <w:bookmarkEnd w:id="2295"/>
    </w:p>
    <w:p w14:paraId="4187B5FC" w14:textId="77777777" w:rsidR="00AC7BFA" w:rsidRDefault="00AC7BFA" w:rsidP="00AC7BFA">
      <w:pPr>
        <w:rPr>
          <w:lang w:eastAsia="zh-CN"/>
        </w:rPr>
      </w:pPr>
      <w:r>
        <w:t xml:space="preserve">The procedures and requirements to instruct a combined UPF/MB-UPF to associate </w:t>
      </w:r>
      <w:r w:rsidRPr="00593E58">
        <w:t xml:space="preserve">a </w:t>
      </w:r>
      <w:r>
        <w:t xml:space="preserve">PDU session with an MBS session (or with the MBS session and Area Session ID for a location dependent MBS service) for which it serves as the MB-UPF shall be as specified in clauses 5.34.2.2 and </w:t>
      </w:r>
      <w:r>
        <w:rPr>
          <w:lang w:eastAsia="zh-CN"/>
        </w:rPr>
        <w:t>5.34.3.2, with the following additions:</w:t>
      </w:r>
    </w:p>
    <w:p w14:paraId="0E5D5699" w14:textId="0FA93D91" w:rsidR="00AC7BFA" w:rsidRDefault="00AC7BFA" w:rsidP="00AC7BFA">
      <w:pPr>
        <w:pStyle w:val="B1"/>
      </w:pPr>
      <w:r>
        <w:t>-</w:t>
      </w:r>
      <w:r>
        <w:tab/>
        <w:t>the combined UPF/MB-UPF may determine that the PDU session is being associated with an MBS session (or with an MBS session and Area Session ID for a location dependent MBS service) for which it serves as MB-UPF by determining whether a specific PFCP session has been established for the MBS session (or with the MBS session and Area Session ID for a location dependent MBS service), as specified in clause 5.34.2.2;</w:t>
      </w:r>
    </w:p>
    <w:p w14:paraId="2DCFDB17" w14:textId="77777777" w:rsidR="00AC7BFA" w:rsidRDefault="00AC7BFA" w:rsidP="00AC7BFA">
      <w:pPr>
        <w:pStyle w:val="B1"/>
      </w:pPr>
      <w:r>
        <w:t>-</w:t>
      </w:r>
      <w:r>
        <w:tab/>
        <w:t>the SMF shall instruct the combined UPF/MB-UPF to associate the PDU session with the MBS session (or with the MBS session and Area Session ID for a location dependent MBS service) as specified in clause 5.34.3.2, as if the UPF and MB-UPF were not combined; this means in particular that the DL PDR of the PFCP session of the PDU session to be associated with the MBS session (or with the MBS session and Area Session ID for a location dependent MBS service) shall not contain an N6mb / N9mb address or IP multicast addressing information;</w:t>
      </w:r>
    </w:p>
    <w:p w14:paraId="1A14BAFA" w14:textId="77777777" w:rsidR="00AC7BFA" w:rsidRDefault="00AC7BFA" w:rsidP="00233F2E">
      <w:pPr>
        <w:pStyle w:val="NO"/>
      </w:pPr>
      <w:r>
        <w:t>NOTE 1:</w:t>
      </w:r>
      <w:r>
        <w:tab/>
        <w:t>Only the PFCP session created for the MBS session (or for the MBS session and Area Session ID for a location dependent MBS service) as specified in clause 5.34.2.2 can contain a N6mb / N9mb address or IP multicast addressing information.</w:t>
      </w:r>
    </w:p>
    <w:p w14:paraId="2855D673" w14:textId="77777777" w:rsidR="00AC7BFA" w:rsidRDefault="00AC7BFA" w:rsidP="00AC7BFA">
      <w:pPr>
        <w:pStyle w:val="B1"/>
      </w:pPr>
      <w:r>
        <w:t>-</w:t>
      </w:r>
      <w:r>
        <w:tab/>
        <w:t xml:space="preserve">it </w:t>
      </w:r>
      <w:r w:rsidRPr="00593E58">
        <w:t xml:space="preserve">is an implementation choice for </w:t>
      </w:r>
      <w:r>
        <w:t>such</w:t>
      </w:r>
      <w:r w:rsidRPr="00593E58">
        <w:t xml:space="preserve"> combined UPF</w:t>
      </w:r>
      <w:r>
        <w:t>/MB-UPF</w:t>
      </w:r>
      <w:r w:rsidRPr="00593E58">
        <w:t xml:space="preserve"> to allocate a </w:t>
      </w:r>
      <w:r>
        <w:t xml:space="preserve">(possibly virtual / internal) </w:t>
      </w:r>
      <w:r w:rsidRPr="00593E58">
        <w:t>N19mb DL Tunnel ID</w:t>
      </w:r>
      <w:r>
        <w:t xml:space="preserve"> (i.e. IP address and TEID)</w:t>
      </w:r>
      <w:r w:rsidRPr="00593E58">
        <w:t xml:space="preserve"> or to </w:t>
      </w:r>
      <w:r>
        <w:t xml:space="preserve">indicate to the SMF that it has </w:t>
      </w:r>
      <w:r w:rsidRPr="00593E58">
        <w:t>join</w:t>
      </w:r>
      <w:r>
        <w:t>ed</w:t>
      </w:r>
      <w:r w:rsidRPr="00593E58">
        <w:t xml:space="preserve"> the low layer multicast group </w:t>
      </w:r>
      <w:r>
        <w:t xml:space="preserve">assigned by the MB-UPF </w:t>
      </w:r>
      <w:r w:rsidRPr="00593E58">
        <w:t>for the MBS session</w:t>
      </w:r>
      <w:r>
        <w:t xml:space="preserve"> (or for the MBS session and Area Session ID for a location dependent MBS service), and the combined UPF/MB-UPF shall respond to the SMF accordingly, </w:t>
      </w:r>
      <w:r w:rsidRPr="00593E58">
        <w:t xml:space="preserve">as if it </w:t>
      </w:r>
      <w:r>
        <w:t>is the UPF and MB-UPF were not combined;</w:t>
      </w:r>
    </w:p>
    <w:p w14:paraId="0010B427" w14:textId="77777777" w:rsidR="00AC7BFA" w:rsidRDefault="00AC7BFA" w:rsidP="00AC7BFA">
      <w:pPr>
        <w:pStyle w:val="B1"/>
      </w:pPr>
      <w:r>
        <w:t>-</w:t>
      </w:r>
      <w:r>
        <w:tab/>
        <w:t>if the combined UPF/MB-UPF returns a N19mb DL Tunnel ID</w:t>
      </w:r>
      <w:r w:rsidRPr="00F23050">
        <w:t xml:space="preserve"> </w:t>
      </w:r>
      <w:r>
        <w:t>with the NN19DT (New N19mb Downlink Tunnel) indication set to 1, the SMF shall request the MB-SMF to (or the combined SMF/MB-SMF shall) instruct the MB-UPF to forward and replicate MBS Session data towards the (possibly virtual / internal) N19mb DL Tunnel ID as specified in clause 5.34.2.2, as if the UPF and MB-UPF were not combined.</w:t>
      </w:r>
    </w:p>
    <w:p w14:paraId="1BDBDC64" w14:textId="77777777" w:rsidR="00AC7BFA" w:rsidRDefault="00AC7BFA" w:rsidP="00AC7BFA">
      <w:pPr>
        <w:pStyle w:val="NO"/>
      </w:pPr>
      <w:r>
        <w:t>NOTE 2:</w:t>
      </w:r>
      <w:r>
        <w:tab/>
        <w:t xml:space="preserve">The SMF, MB-SMF or a </w:t>
      </w:r>
      <w:r w:rsidRPr="00384FB9">
        <w:t xml:space="preserve">combined SMF/MB-SMF </w:t>
      </w:r>
      <w:r w:rsidRPr="00AA69A5">
        <w:t xml:space="preserve">need not implement </w:t>
      </w:r>
      <w:r>
        <w:t xml:space="preserve">any </w:t>
      </w:r>
      <w:r w:rsidRPr="00AA69A5">
        <w:t>additional logic when communicat</w:t>
      </w:r>
      <w:r>
        <w:t>ing</w:t>
      </w:r>
      <w:r w:rsidRPr="00AA69A5">
        <w:t xml:space="preserve"> with a combined UPF/MB-UPF</w:t>
      </w:r>
      <w:r>
        <w:t>.</w:t>
      </w:r>
    </w:p>
    <w:p w14:paraId="182AE467" w14:textId="71130FD1" w:rsidR="000C2907" w:rsidRPr="00441CD0" w:rsidRDefault="000C2907" w:rsidP="001A3E8D">
      <w:pPr>
        <w:pStyle w:val="Heading2"/>
        <w:rPr>
          <w:lang w:val="x-none"/>
        </w:rPr>
      </w:pPr>
      <w:bookmarkStart w:id="2296" w:name="_Toc98235698"/>
      <w:r w:rsidRPr="00441CD0">
        <w:t>5.</w:t>
      </w:r>
      <w:r>
        <w:t>35</w:t>
      </w:r>
      <w:r w:rsidRPr="00441CD0">
        <w:tab/>
        <w:t xml:space="preserve">Support of </w:t>
      </w:r>
      <w:r>
        <w:t>Per Slice UP Resource Allocation and Usage Reporting by the UP Function</w:t>
      </w:r>
      <w:bookmarkEnd w:id="2276"/>
      <w:bookmarkEnd w:id="2296"/>
    </w:p>
    <w:p w14:paraId="408909DA" w14:textId="7B26731C" w:rsidR="000C2907" w:rsidRDefault="000C2907" w:rsidP="001A3E8D">
      <w:pPr>
        <w:pStyle w:val="Heading3"/>
      </w:pPr>
      <w:bookmarkStart w:id="2297" w:name="_Toc73971661"/>
      <w:bookmarkStart w:id="2298" w:name="_Toc98235699"/>
      <w:r w:rsidRPr="00441CD0">
        <w:t>5.</w:t>
      </w:r>
      <w:r>
        <w:t>35</w:t>
      </w:r>
      <w:r w:rsidRPr="00441CD0">
        <w:t>.1</w:t>
      </w:r>
      <w:r w:rsidRPr="00441CD0">
        <w:tab/>
        <w:t>General</w:t>
      </w:r>
      <w:bookmarkEnd w:id="2297"/>
      <w:bookmarkEnd w:id="2298"/>
    </w:p>
    <w:p w14:paraId="0D574802" w14:textId="77777777" w:rsidR="00981985" w:rsidRDefault="000C2907" w:rsidP="000C2907">
      <w:pPr>
        <w:rPr>
          <w:lang w:val="en-US"/>
        </w:rPr>
      </w:pPr>
      <w:r>
        <w:rPr>
          <w:lang w:val="en-US"/>
        </w:rPr>
        <w:t>A UP Function may serve PDU sessions belonging to different network slices (i.e. S-NSSAIs).</w:t>
      </w:r>
    </w:p>
    <w:p w14:paraId="49171E03" w14:textId="68723D1B" w:rsidR="000C2907" w:rsidRDefault="000C2907" w:rsidP="000C2907">
      <w:pPr>
        <w:rPr>
          <w:lang w:val="en-US"/>
        </w:rPr>
      </w:pPr>
      <w:r w:rsidRPr="007B3906">
        <w:rPr>
          <w:lang w:val="en-US"/>
        </w:rPr>
        <w:t>UP resources allocation per network slice</w:t>
      </w:r>
      <w:r>
        <w:rPr>
          <w:rFonts w:hint="eastAsia"/>
          <w:lang w:val="en-US" w:eastAsia="zh-CN"/>
        </w:rPr>
        <w:t xml:space="preserve"> </w:t>
      </w:r>
      <w:r>
        <w:rPr>
          <w:lang w:val="en-US"/>
        </w:rPr>
        <w:t>may be achieved by:</w:t>
      </w:r>
    </w:p>
    <w:p w14:paraId="16E73960" w14:textId="77777777" w:rsidR="000C2907" w:rsidRDefault="000C2907" w:rsidP="000C2907">
      <w:pPr>
        <w:pStyle w:val="B1"/>
        <w:rPr>
          <w:lang w:val="en-US"/>
        </w:rPr>
      </w:pPr>
      <w:r>
        <w:rPr>
          <w:lang w:val="en-US"/>
        </w:rPr>
        <w:t>a)</w:t>
      </w:r>
      <w:r>
        <w:rPr>
          <w:lang w:val="en-US"/>
        </w:rPr>
        <w:tab/>
        <w:t>the UP function allocating UP resources based on the Network Instance IE (and other N4 information such as PDU session type, IP Address Pool ID, ATSSS Control Information), with distinct Network Instance values being configured in the CP function and UP Function for different network slices; or</w:t>
      </w:r>
    </w:p>
    <w:p w14:paraId="00BD9BFE" w14:textId="77777777" w:rsidR="00981985" w:rsidRDefault="000C2907" w:rsidP="000C2907">
      <w:pPr>
        <w:pStyle w:val="NO"/>
        <w:rPr>
          <w:lang w:val="en-US"/>
        </w:rPr>
      </w:pPr>
      <w:r>
        <w:rPr>
          <w:lang w:val="en-US"/>
        </w:rPr>
        <w:t>NOTE 1:</w:t>
      </w:r>
      <w:r>
        <w:rPr>
          <w:lang w:val="en-US"/>
        </w:rPr>
        <w:tab/>
        <w:t>The above behavior does not require support of any specific PFCP protocol extension and can be supported by UP function implementations complying with earlier releases of the specification.</w:t>
      </w:r>
    </w:p>
    <w:p w14:paraId="17A99EA1" w14:textId="77777777" w:rsidR="00981985" w:rsidRDefault="000C2907" w:rsidP="000C2907">
      <w:pPr>
        <w:pStyle w:val="B1"/>
        <w:rPr>
          <w:lang w:val="en-US"/>
        </w:rPr>
      </w:pPr>
      <w:r>
        <w:rPr>
          <w:lang w:val="en-US"/>
        </w:rPr>
        <w:t>b)</w:t>
      </w:r>
      <w:r>
        <w:rPr>
          <w:lang w:val="en-US"/>
        </w:rPr>
        <w:tab/>
        <w:t>the UP function allocating UP resources based on the Network Instance IE and S-NSSAI IE (and other N4 information such as PDU session type, IP Address Pool ID, ATSSS Control Information), if the feature "Per Slice UP Resource Management" is supported by the UP function and if the UP function is configured to do so by operator policy.</w:t>
      </w:r>
    </w:p>
    <w:p w14:paraId="2C72F79F" w14:textId="61374CFE" w:rsidR="00981985" w:rsidRDefault="000C2907" w:rsidP="000C2907">
      <w:pPr>
        <w:rPr>
          <w:lang w:val="en-US"/>
        </w:rPr>
      </w:pPr>
      <w:r>
        <w:rPr>
          <w:lang w:val="en-US"/>
        </w:rPr>
        <w:t>A UP function that supports allocating</w:t>
      </w:r>
      <w:r w:rsidRPr="00204563">
        <w:rPr>
          <w:lang w:val="en-US"/>
        </w:rPr>
        <w:t xml:space="preserve"> </w:t>
      </w:r>
      <w:r>
        <w:rPr>
          <w:lang w:val="en-US"/>
        </w:rPr>
        <w:t xml:space="preserve">UP resources based on the Network Instance IE and S-NSSAI IE (and other N4 information) </w:t>
      </w:r>
      <w:r w:rsidRPr="00062B60">
        <w:rPr>
          <w:lang w:val="en-US"/>
        </w:rPr>
        <w:t xml:space="preserve">and </w:t>
      </w:r>
      <w:r>
        <w:rPr>
          <w:lang w:val="en-US"/>
        </w:rPr>
        <w:t xml:space="preserve">that </w:t>
      </w:r>
      <w:r w:rsidRPr="00062B60">
        <w:rPr>
          <w:lang w:val="en-US"/>
        </w:rPr>
        <w:t>is configured to do so by operator policy</w:t>
      </w:r>
      <w:r>
        <w:rPr>
          <w:lang w:val="en-US"/>
        </w:rPr>
        <w:t>, shall:</w:t>
      </w:r>
    </w:p>
    <w:p w14:paraId="375AFEBD" w14:textId="519253EB" w:rsidR="000C2907" w:rsidRDefault="000C2907" w:rsidP="000C2907">
      <w:pPr>
        <w:pStyle w:val="B1"/>
        <w:rPr>
          <w:lang w:val="en-US"/>
        </w:rPr>
      </w:pPr>
      <w:r>
        <w:rPr>
          <w:lang w:val="en-US"/>
        </w:rPr>
        <w:t>-</w:t>
      </w:r>
      <w:r>
        <w:rPr>
          <w:lang w:val="en-US"/>
        </w:rPr>
        <w:tab/>
        <w:t>indicate support of the feature "Per Slice UP Resource Management" in the UP Function Features IE during the PFCP association setup procedure; and</w:t>
      </w:r>
    </w:p>
    <w:p w14:paraId="38EB5D4C" w14:textId="77777777" w:rsidR="000C2907" w:rsidRDefault="000C2907" w:rsidP="000C2907">
      <w:pPr>
        <w:pStyle w:val="B1"/>
        <w:rPr>
          <w:lang w:val="en-US"/>
        </w:rPr>
      </w:pPr>
      <w:r>
        <w:rPr>
          <w:lang w:val="en-US"/>
        </w:rPr>
        <w:t>-</w:t>
      </w:r>
      <w:r>
        <w:rPr>
          <w:lang w:val="en-US"/>
        </w:rPr>
        <w:tab/>
        <w:t>allocate resources in the UP function using the Network Instance and, if available, the S-NSSAI.</w:t>
      </w:r>
    </w:p>
    <w:p w14:paraId="30691EB8" w14:textId="77777777" w:rsidR="00981985" w:rsidRDefault="000C2907" w:rsidP="000C2907">
      <w:pPr>
        <w:rPr>
          <w:lang w:val="en-US"/>
        </w:rPr>
      </w:pPr>
      <w:r>
        <w:rPr>
          <w:lang w:val="en-US"/>
        </w:rPr>
        <w:t>A UP function that does not support allocating</w:t>
      </w:r>
      <w:r w:rsidRPr="00204563">
        <w:rPr>
          <w:lang w:val="en-US"/>
        </w:rPr>
        <w:t xml:space="preserve"> </w:t>
      </w:r>
      <w:r>
        <w:rPr>
          <w:lang w:val="en-US"/>
        </w:rPr>
        <w:t>UP resources based on the Network Instance IE and S-NSSAI IE or</w:t>
      </w:r>
      <w:r w:rsidRPr="00062B60">
        <w:rPr>
          <w:lang w:val="en-US"/>
        </w:rPr>
        <w:t xml:space="preserve"> </w:t>
      </w:r>
      <w:r>
        <w:rPr>
          <w:lang w:val="en-US"/>
        </w:rPr>
        <w:t xml:space="preserve">that </w:t>
      </w:r>
      <w:r w:rsidRPr="00062B60">
        <w:rPr>
          <w:lang w:val="en-US"/>
        </w:rPr>
        <w:t xml:space="preserve">is </w:t>
      </w:r>
      <w:r>
        <w:rPr>
          <w:lang w:val="en-US"/>
        </w:rPr>
        <w:t xml:space="preserve">not </w:t>
      </w:r>
      <w:r w:rsidRPr="00062B60">
        <w:rPr>
          <w:lang w:val="en-US"/>
        </w:rPr>
        <w:t>configured to do so by operator policy</w:t>
      </w:r>
      <w:r>
        <w:rPr>
          <w:lang w:val="en-US"/>
        </w:rPr>
        <w:t xml:space="preserve"> shall allocate UP resources based on the Network Instance IE (and other N4 information).</w:t>
      </w:r>
    </w:p>
    <w:p w14:paraId="49F4B0C8" w14:textId="77777777" w:rsidR="00981985" w:rsidRDefault="000C2907" w:rsidP="000C2907">
      <w:pPr>
        <w:rPr>
          <w:lang w:val="en-US"/>
        </w:rPr>
      </w:pPr>
      <w:r>
        <w:rPr>
          <w:lang w:val="en-US"/>
        </w:rPr>
        <w:t>If the UP function supports the UE IP Address Usage Reporting feature (see clause 5.21.3.2), the UP function shall report the UP IP address usage as specified in clause 5.21.3.2, by reporting the UE IP address usage:</w:t>
      </w:r>
    </w:p>
    <w:p w14:paraId="1E5DCEB8" w14:textId="4B2EBFCC" w:rsidR="000C2907" w:rsidRDefault="000C2907" w:rsidP="000C2907">
      <w:pPr>
        <w:pStyle w:val="B1"/>
        <w:rPr>
          <w:lang w:val="en-US" w:eastAsia="zh-CN"/>
        </w:rPr>
      </w:pPr>
      <w:r w:rsidRPr="00D4465F">
        <w:rPr>
          <w:rFonts w:hint="eastAsia"/>
          <w:lang w:val="en-US" w:eastAsia="zh-CN"/>
        </w:rPr>
        <w:t>a)</w:t>
      </w:r>
      <w:r>
        <w:rPr>
          <w:lang w:val="en-US" w:eastAsia="zh-CN"/>
        </w:rPr>
        <w:tab/>
      </w:r>
      <w:r>
        <w:rPr>
          <w:lang w:val="en-US"/>
        </w:rPr>
        <w:t>per Network Instance, if the UP function does not support allocating</w:t>
      </w:r>
      <w:r w:rsidRPr="00204563">
        <w:rPr>
          <w:lang w:val="en-US"/>
        </w:rPr>
        <w:t xml:space="preserve"> </w:t>
      </w:r>
      <w:r>
        <w:rPr>
          <w:lang w:val="en-US"/>
        </w:rPr>
        <w:t>UP resources based on the Network Instance IE and S-NSSAI IE or</w:t>
      </w:r>
      <w:r w:rsidRPr="00062B60">
        <w:rPr>
          <w:lang w:val="en-US"/>
        </w:rPr>
        <w:t xml:space="preserve"> </w:t>
      </w:r>
      <w:r>
        <w:rPr>
          <w:lang w:val="en-US"/>
        </w:rPr>
        <w:t xml:space="preserve">it is </w:t>
      </w:r>
      <w:r w:rsidRPr="00062B60">
        <w:rPr>
          <w:lang w:val="en-US"/>
        </w:rPr>
        <w:t xml:space="preserve">is </w:t>
      </w:r>
      <w:r>
        <w:rPr>
          <w:lang w:val="en-US"/>
        </w:rPr>
        <w:t xml:space="preserve">not </w:t>
      </w:r>
      <w:r w:rsidRPr="00062B60">
        <w:rPr>
          <w:lang w:val="en-US"/>
        </w:rPr>
        <w:t>configured to do so by operator policy</w:t>
      </w:r>
      <w:r>
        <w:rPr>
          <w:lang w:val="en-US"/>
        </w:rPr>
        <w:t>; or</w:t>
      </w:r>
    </w:p>
    <w:p w14:paraId="0FD033C6" w14:textId="77777777" w:rsidR="000C2907" w:rsidRDefault="000C2907" w:rsidP="000C2907">
      <w:pPr>
        <w:pStyle w:val="NO"/>
        <w:rPr>
          <w:lang w:val="en-US"/>
        </w:rPr>
      </w:pPr>
      <w:r w:rsidRPr="00D4465F">
        <w:rPr>
          <w:lang w:val="en-US"/>
        </w:rPr>
        <w:t>NOTE </w:t>
      </w:r>
      <w:r>
        <w:rPr>
          <w:lang w:val="en-US" w:eastAsia="zh-CN"/>
        </w:rPr>
        <w:t>2</w:t>
      </w:r>
      <w:r w:rsidRPr="00D4465F">
        <w:rPr>
          <w:lang w:val="en-US"/>
        </w:rPr>
        <w:t>:</w:t>
      </w:r>
      <w:r w:rsidRPr="00D4465F">
        <w:rPr>
          <w:rFonts w:hint="eastAsia"/>
          <w:lang w:val="en-US" w:eastAsia="zh-CN"/>
        </w:rPr>
        <w:tab/>
      </w:r>
      <w:r w:rsidRPr="00D4465F">
        <w:rPr>
          <w:lang w:val="en-US"/>
        </w:rPr>
        <w:t>This allows to report UE IP address usage per network slice when using a distinct Network Instance value per network slice.</w:t>
      </w:r>
    </w:p>
    <w:p w14:paraId="415EFEFB" w14:textId="7DE85B17" w:rsidR="000C2907" w:rsidRPr="00DE1740" w:rsidRDefault="000C2907" w:rsidP="000C2907">
      <w:pPr>
        <w:pStyle w:val="B1"/>
        <w:rPr>
          <w:lang w:val="en-US" w:eastAsia="zh-CN"/>
        </w:rPr>
      </w:pPr>
      <w:r w:rsidRPr="00D4465F">
        <w:rPr>
          <w:rFonts w:hint="eastAsia"/>
          <w:lang w:val="en-US" w:eastAsia="zh-CN"/>
        </w:rPr>
        <w:t>b)</w:t>
      </w:r>
      <w:r>
        <w:rPr>
          <w:lang w:val="en-US" w:eastAsia="zh-CN"/>
        </w:rPr>
        <w:tab/>
        <w:t>per Network Instance and S-NSSAI,</w:t>
      </w:r>
      <w:r w:rsidRPr="005073B1">
        <w:rPr>
          <w:lang w:val="en-US" w:eastAsia="zh-CN"/>
        </w:rPr>
        <w:t xml:space="preserve"> </w:t>
      </w:r>
      <w:r>
        <w:rPr>
          <w:lang w:val="en-US" w:eastAsia="zh-CN"/>
        </w:rPr>
        <w:t>if the UP function supports allocating</w:t>
      </w:r>
      <w:r w:rsidRPr="00204563">
        <w:rPr>
          <w:lang w:val="en-US" w:eastAsia="zh-CN"/>
        </w:rPr>
        <w:t xml:space="preserve"> </w:t>
      </w:r>
      <w:r>
        <w:rPr>
          <w:lang w:val="en-US" w:eastAsia="zh-CN"/>
        </w:rPr>
        <w:t>UP resources based on the Network Instance IE and S-NSSAI IE and</w:t>
      </w:r>
      <w:r w:rsidRPr="00062B60">
        <w:rPr>
          <w:lang w:val="en-US" w:eastAsia="zh-CN"/>
        </w:rPr>
        <w:t xml:space="preserve"> is configured to do so by operator policy</w:t>
      </w:r>
      <w:r>
        <w:rPr>
          <w:lang w:val="en-US" w:eastAsia="zh-CN"/>
        </w:rPr>
        <w:t xml:space="preserve">. In this case, </w:t>
      </w:r>
      <w:r w:rsidRPr="00DE1740">
        <w:rPr>
          <w:lang w:val="en-US" w:eastAsia="zh-CN"/>
        </w:rPr>
        <w:t xml:space="preserve">the UP Function shall report the UE IP address usage information associated with a specific S-NSSAI, as specified in </w:t>
      </w:r>
      <w:r w:rsidR="00981985" w:rsidRPr="00DE1740">
        <w:rPr>
          <w:lang w:val="en-US" w:eastAsia="zh-CN"/>
        </w:rPr>
        <w:t>clause</w:t>
      </w:r>
      <w:r w:rsidR="00981985">
        <w:rPr>
          <w:lang w:val="en-US" w:eastAsia="zh-CN"/>
        </w:rPr>
        <w:t> </w:t>
      </w:r>
      <w:r w:rsidR="00981985" w:rsidRPr="00DE1740">
        <w:rPr>
          <w:lang w:val="en-US" w:eastAsia="zh-CN"/>
        </w:rPr>
        <w:t>5</w:t>
      </w:r>
      <w:r w:rsidRPr="00DE1740">
        <w:rPr>
          <w:lang w:val="en-US" w:eastAsia="zh-CN"/>
        </w:rPr>
        <w:t>.21.3.</w:t>
      </w:r>
    </w:p>
    <w:p w14:paraId="6D6720B7" w14:textId="0F28A58D" w:rsidR="000C2907" w:rsidRDefault="000C2907" w:rsidP="00346DAC">
      <w:pPr>
        <w:pStyle w:val="NO"/>
        <w:rPr>
          <w:lang w:val="en-US"/>
        </w:rPr>
      </w:pPr>
      <w:r>
        <w:rPr>
          <w:lang w:val="en-US"/>
        </w:rPr>
        <w:t>NOTE </w:t>
      </w:r>
      <w:r>
        <w:rPr>
          <w:lang w:val="en-US" w:eastAsia="zh-CN"/>
        </w:rPr>
        <w:t>3</w:t>
      </w:r>
      <w:r>
        <w:rPr>
          <w:lang w:val="en-US"/>
        </w:rPr>
        <w:t>:</w:t>
      </w:r>
      <w:r>
        <w:rPr>
          <w:lang w:val="en-US"/>
        </w:rPr>
        <w:tab/>
      </w:r>
      <w:r w:rsidRPr="0056284C">
        <w:rPr>
          <w:lang w:val="en-US"/>
        </w:rPr>
        <w:t xml:space="preserve">If </w:t>
      </w:r>
      <w:r>
        <w:rPr>
          <w:lang w:val="en-US"/>
        </w:rPr>
        <w:t xml:space="preserve">the </w:t>
      </w:r>
      <w:r w:rsidRPr="0056284C">
        <w:rPr>
          <w:lang w:val="en-US"/>
        </w:rPr>
        <w:t xml:space="preserve">UP </w:t>
      </w:r>
      <w:r>
        <w:rPr>
          <w:lang w:val="en-US"/>
        </w:rPr>
        <w:t xml:space="preserve">function indicates that it </w:t>
      </w:r>
      <w:r w:rsidRPr="0056284C">
        <w:rPr>
          <w:lang w:val="en-US"/>
        </w:rPr>
        <w:t xml:space="preserve">supports the </w:t>
      </w:r>
      <w:r>
        <w:rPr>
          <w:lang w:val="en-US"/>
        </w:rPr>
        <w:t>"Per Slice UP Resource Management" feature and if this feature is also supported by the CP function</w:t>
      </w:r>
      <w:r w:rsidRPr="0056284C">
        <w:rPr>
          <w:lang w:val="en-US"/>
        </w:rPr>
        <w:t xml:space="preserve">, the CP </w:t>
      </w:r>
      <w:r>
        <w:rPr>
          <w:lang w:val="en-US"/>
        </w:rPr>
        <w:t>function can instruct</w:t>
      </w:r>
      <w:r w:rsidRPr="0056284C">
        <w:rPr>
          <w:lang w:val="en-US"/>
        </w:rPr>
        <w:t xml:space="preserve"> the UP </w:t>
      </w:r>
      <w:r>
        <w:rPr>
          <w:lang w:val="en-US"/>
        </w:rPr>
        <w:t xml:space="preserve">function </w:t>
      </w:r>
      <w:r w:rsidRPr="0056284C">
        <w:rPr>
          <w:lang w:val="en-US"/>
        </w:rPr>
        <w:t xml:space="preserve">to allocate UP resource </w:t>
      </w:r>
      <w:r>
        <w:rPr>
          <w:lang w:val="en-US"/>
        </w:rPr>
        <w:t xml:space="preserve">taking into account the network </w:t>
      </w:r>
      <w:r w:rsidRPr="0056284C">
        <w:rPr>
          <w:lang w:val="en-US"/>
        </w:rPr>
        <w:t>slice</w:t>
      </w:r>
      <w:r>
        <w:rPr>
          <w:lang w:val="en-US"/>
        </w:rPr>
        <w:t xml:space="preserve"> </w:t>
      </w:r>
      <w:r w:rsidRPr="002C63C1">
        <w:rPr>
          <w:lang w:val="en-US"/>
        </w:rPr>
        <w:t xml:space="preserve">by including the </w:t>
      </w:r>
      <w:r>
        <w:rPr>
          <w:lang w:val="en-US"/>
        </w:rPr>
        <w:t xml:space="preserve">Network Instance IE and </w:t>
      </w:r>
      <w:r w:rsidRPr="002C63C1">
        <w:rPr>
          <w:lang w:val="en-US"/>
        </w:rPr>
        <w:t>S-NSSAI IE in the PFCP session establishment procedure</w:t>
      </w:r>
      <w:r w:rsidRPr="0056284C">
        <w:rPr>
          <w:lang w:val="en-US"/>
        </w:rPr>
        <w:t xml:space="preserve">. Otherwise, </w:t>
      </w:r>
      <w:r>
        <w:rPr>
          <w:lang w:val="en-US"/>
        </w:rPr>
        <w:t>a separate Network Instance</w:t>
      </w:r>
      <w:r w:rsidRPr="0056284C">
        <w:rPr>
          <w:lang w:val="en-US"/>
        </w:rPr>
        <w:t xml:space="preserve"> </w:t>
      </w:r>
      <w:r w:rsidRPr="00C17E39">
        <w:rPr>
          <w:lang w:val="en-US"/>
        </w:rPr>
        <w:t>needs to be configured</w:t>
      </w:r>
      <w:r>
        <w:rPr>
          <w:rFonts w:hint="eastAsia"/>
          <w:lang w:val="en-US" w:eastAsia="zh-CN"/>
        </w:rPr>
        <w:t xml:space="preserve"> </w:t>
      </w:r>
      <w:r w:rsidRPr="0056284C">
        <w:rPr>
          <w:lang w:val="en-US"/>
        </w:rPr>
        <w:t>for each S-NSSAI</w:t>
      </w:r>
      <w:r>
        <w:rPr>
          <w:lang w:val="en-US"/>
        </w:rPr>
        <w:t xml:space="preserve"> if support of multiple slices is needed.</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51BDAA84" w14:textId="5C2447EC" w:rsidR="004268CD" w:rsidRDefault="004268CD" w:rsidP="001A3E8D">
      <w:pPr>
        <w:pStyle w:val="Heading2"/>
      </w:pPr>
      <w:bookmarkStart w:id="2299" w:name="_Toc98235700"/>
      <w:r w:rsidRPr="007A25F6">
        <w:rPr>
          <w:lang w:val="en-US"/>
        </w:rPr>
        <w:t>5.</w:t>
      </w:r>
      <w:r>
        <w:rPr>
          <w:lang w:val="en-US"/>
        </w:rPr>
        <w:t>36</w:t>
      </w:r>
      <w:r w:rsidRPr="007A25F6">
        <w:rPr>
          <w:lang w:val="en-US"/>
        </w:rPr>
        <w:tab/>
      </w:r>
      <w:r w:rsidRPr="00DA3BBC">
        <w:t>Paging Policy Indicator</w:t>
      </w:r>
      <w:r>
        <w:t xml:space="preserve"> Provisioning</w:t>
      </w:r>
      <w:bookmarkEnd w:id="2299"/>
    </w:p>
    <w:p w14:paraId="74435E65" w14:textId="7CF5E8E0" w:rsidR="004268CD" w:rsidRDefault="004268CD" w:rsidP="001A3E8D">
      <w:pPr>
        <w:pStyle w:val="Heading3"/>
        <w:rPr>
          <w:lang w:val="en-US"/>
        </w:rPr>
      </w:pPr>
      <w:bookmarkStart w:id="2300" w:name="_Toc98235701"/>
      <w:r>
        <w:rPr>
          <w:lang w:val="en-US"/>
        </w:rPr>
        <w:t>5.36.1</w:t>
      </w:r>
      <w:r>
        <w:rPr>
          <w:lang w:val="en-US"/>
        </w:rPr>
        <w:tab/>
        <w:t>General</w:t>
      </w:r>
      <w:bookmarkEnd w:id="2300"/>
    </w:p>
    <w:p w14:paraId="70D90181" w14:textId="4306FAEE" w:rsidR="009F7A3F" w:rsidRDefault="004268CD" w:rsidP="004268CD">
      <w:pPr>
        <w:rPr>
          <w:rFonts w:cs="Arial"/>
          <w:bCs/>
        </w:rPr>
      </w:pPr>
      <w:r>
        <w:rPr>
          <w:lang w:val="en-US"/>
        </w:rPr>
        <w:t xml:space="preserve">Stage 2 requirements for Paging </w:t>
      </w:r>
      <w:r w:rsidRPr="00DA3BBC">
        <w:t>Policy Differentiation</w:t>
      </w:r>
      <w:r w:rsidRPr="007A25F6">
        <w:rPr>
          <w:lang w:val="en-US"/>
        </w:rPr>
        <w:t xml:space="preserve"> </w:t>
      </w:r>
      <w:r>
        <w:rPr>
          <w:lang w:val="en-US"/>
        </w:rPr>
        <w:t xml:space="preserve">are specified in </w:t>
      </w:r>
      <w:r w:rsidR="009F7A3F">
        <w:rPr>
          <w:lang w:val="en-US"/>
        </w:rPr>
        <w:t>clause </w:t>
      </w:r>
      <w:r w:rsidR="009F7A3F">
        <w:rPr>
          <w:rFonts w:cs="Arial"/>
          <w:bCs/>
        </w:rPr>
        <w:t>5</w:t>
      </w:r>
      <w:r>
        <w:rPr>
          <w:rFonts w:cs="Arial"/>
          <w:bCs/>
        </w:rPr>
        <w:t>.4.3.2 of 3GPP TS 23.501 [28].</w:t>
      </w:r>
    </w:p>
    <w:p w14:paraId="4711FE48" w14:textId="501B9C8F" w:rsidR="004268CD" w:rsidRDefault="004268CD" w:rsidP="004268CD">
      <w:pPr>
        <w:rPr>
          <w:lang w:val="en-US"/>
        </w:rPr>
      </w:pPr>
      <w:r w:rsidRPr="0051353D">
        <w:rPr>
          <w:lang w:val="en-US"/>
        </w:rPr>
        <w:t xml:space="preserve">For a UE in RRC Inactive state the NG-RAN </w:t>
      </w:r>
      <w:r>
        <w:rPr>
          <w:lang w:val="en-US"/>
        </w:rPr>
        <w:t>can be required to</w:t>
      </w:r>
      <w:r w:rsidRPr="0051353D">
        <w:rPr>
          <w:lang w:val="en-US"/>
        </w:rPr>
        <w:t xml:space="preserve"> enforce specific paging policies in the case of NG-RAN paging, based on 5QI, ARP and PPI associated with an incoming DL PDU. To </w:t>
      </w:r>
      <w:r>
        <w:rPr>
          <w:lang w:val="en-US"/>
        </w:rPr>
        <w:t>support</w:t>
      </w:r>
      <w:r w:rsidRPr="0051353D">
        <w:rPr>
          <w:lang w:val="en-US"/>
        </w:rPr>
        <w:t xml:space="preserve"> this, </w:t>
      </w:r>
      <w:r>
        <w:rPr>
          <w:lang w:val="en-US"/>
        </w:rPr>
        <w:t xml:space="preserve">the SMF shall instruct </w:t>
      </w:r>
      <w:r w:rsidRPr="0051353D">
        <w:rPr>
          <w:lang w:val="en-US"/>
        </w:rPr>
        <w:t xml:space="preserve">the UPF to detect the DSCP in the TOS (IPv4) / TC (IPv6) value in the IP header of the DL PDU </w:t>
      </w:r>
      <w:r>
        <w:rPr>
          <w:lang w:val="en-US"/>
        </w:rPr>
        <w:t xml:space="preserve">and insert </w:t>
      </w:r>
      <w:r w:rsidRPr="0051353D">
        <w:rPr>
          <w:lang w:val="en-US"/>
        </w:rPr>
        <w:t>the corresponding PPI</w:t>
      </w:r>
      <w:r>
        <w:rPr>
          <w:lang w:val="en-US"/>
        </w:rPr>
        <w:t xml:space="preserve"> as described below. When Paging </w:t>
      </w:r>
      <w:r w:rsidRPr="00DA3BBC">
        <w:t>Policy Differentiation</w:t>
      </w:r>
      <w:r w:rsidRPr="007A25F6">
        <w:rPr>
          <w:lang w:val="en-US"/>
        </w:rPr>
        <w:t xml:space="preserve"> </w:t>
      </w:r>
      <w:r>
        <w:rPr>
          <w:lang w:val="en-US"/>
        </w:rPr>
        <w:t xml:space="preserve">is enabled in the network and a PPI needs to be inserted into DL PDU, </w:t>
      </w:r>
      <w:r w:rsidRPr="0051353D">
        <w:rPr>
          <w:lang w:val="en-US"/>
        </w:rPr>
        <w:t xml:space="preserve">the SMF </w:t>
      </w:r>
      <w:r>
        <w:rPr>
          <w:lang w:val="en-US"/>
        </w:rPr>
        <w:t>shall:</w:t>
      </w:r>
    </w:p>
    <w:p w14:paraId="1854F7B6" w14:textId="77777777" w:rsidR="004268CD" w:rsidRDefault="004268CD" w:rsidP="004268CD">
      <w:pPr>
        <w:pStyle w:val="B1"/>
        <w:rPr>
          <w:lang w:val="en-US"/>
        </w:rPr>
      </w:pPr>
      <w:r>
        <w:rPr>
          <w:lang w:val="en-US"/>
        </w:rPr>
        <w:t>-</w:t>
      </w:r>
      <w:r>
        <w:rPr>
          <w:lang w:val="en-US"/>
        </w:rPr>
        <w:tab/>
        <w:t xml:space="preserve">provision a PDR for each PPI containing one or more DSCP code(s) to be matched against the DSCP </w:t>
      </w:r>
      <w:r w:rsidRPr="0051353D">
        <w:rPr>
          <w:lang w:val="en-US"/>
        </w:rPr>
        <w:t>in the TOS (IPv4) / TC (IPv6) value in the IP header of the DL PDU</w:t>
      </w:r>
      <w:r>
        <w:rPr>
          <w:lang w:val="en-US"/>
        </w:rPr>
        <w:t>s, where these DSCP code(s) are to be mapped to the same PPI, in the PDI together with or without the service data flow detection information;</w:t>
      </w:r>
    </w:p>
    <w:p w14:paraId="674A13BC" w14:textId="77777777" w:rsidR="009F7A3F" w:rsidRDefault="004268CD" w:rsidP="004268CD">
      <w:pPr>
        <w:pStyle w:val="NO"/>
        <w:rPr>
          <w:lang w:val="en-US"/>
        </w:rPr>
      </w:pPr>
      <w:r>
        <w:rPr>
          <w:lang w:val="en-US"/>
        </w:rPr>
        <w:t>NOTE 1:</w:t>
      </w:r>
      <w:r>
        <w:rPr>
          <w:lang w:val="en-US"/>
        </w:rPr>
        <w:tab/>
        <w:t>When service data flow level packet detection is not required, e.g. for an I/V-UPF, the PDR can be provisioned with one or more DSCP(s) to be matched in the PDI without any service data flow detection information.</w:t>
      </w:r>
    </w:p>
    <w:p w14:paraId="05D83B15" w14:textId="1FE412AD" w:rsidR="004268CD" w:rsidRDefault="004268CD" w:rsidP="004D5644">
      <w:pPr>
        <w:pStyle w:val="NO"/>
        <w:rPr>
          <w:lang w:val="en-US"/>
        </w:rPr>
      </w:pPr>
      <w:r>
        <w:rPr>
          <w:lang w:val="en-US"/>
        </w:rPr>
        <w:t>NOTE 2:</w:t>
      </w:r>
      <w:r>
        <w:rPr>
          <w:lang w:val="en-US"/>
        </w:rPr>
        <w:tab/>
        <w:t>When service data flow level packet detection is required, several PDRs with the same service data flow detection information but with different (set of) DSCP(s) (which are mapped to different PPI) need to be provisioned.</w:t>
      </w:r>
    </w:p>
    <w:p w14:paraId="535F5AB0" w14:textId="77777777" w:rsidR="004268CD" w:rsidRDefault="004268CD" w:rsidP="004D5644">
      <w:pPr>
        <w:pStyle w:val="B1"/>
        <w:rPr>
          <w:lang w:val="en-US"/>
        </w:rPr>
      </w:pPr>
      <w:r>
        <w:rPr>
          <w:lang w:val="en-US"/>
        </w:rPr>
        <w:t>-</w:t>
      </w:r>
      <w:r>
        <w:rPr>
          <w:lang w:val="en-US"/>
        </w:rPr>
        <w:tab/>
        <w:t xml:space="preserve">associate the PDR with a QER with the Paging Policy Indicator set to the mapped PPI to instruct UPF to insert the corresponding PPI into the </w:t>
      </w:r>
      <w:r>
        <w:t>GTP-U PDU Session Container extension header of outgoing packets.</w:t>
      </w:r>
    </w:p>
    <w:p w14:paraId="65A02458" w14:textId="77777777" w:rsidR="00361423" w:rsidRDefault="004268CD" w:rsidP="00233F2E">
      <w:pPr>
        <w:pStyle w:val="Heading3"/>
      </w:pPr>
      <w:r w:rsidRPr="00233F2E">
        <w:rPr>
          <w:lang w:val="en-US"/>
        </w:rPr>
        <w:t>5.36.2</w:t>
      </w:r>
      <w:r w:rsidRPr="00233F2E">
        <w:rPr>
          <w:lang w:val="en-US"/>
        </w:rPr>
        <w:tab/>
        <w:t>Enhanced Paging Policy Indicator Provisioning</w:t>
      </w:r>
    </w:p>
    <w:p w14:paraId="4B3BADF5" w14:textId="4B9F39C1" w:rsidR="004268CD" w:rsidRDefault="004268CD" w:rsidP="004268CD">
      <w:pPr>
        <w:rPr>
          <w:lang w:val="en-US"/>
        </w:rPr>
      </w:pPr>
      <w:r>
        <w:rPr>
          <w:lang w:val="en-US"/>
        </w:rPr>
        <w:t xml:space="preserve">To reduce the number of PDRs/QERs to be provisioned (in order to support NG-RAN paging using Paging Policy Indicator (PPI)), the SMF and the UPF may support the </w:t>
      </w:r>
      <w:r w:rsidRPr="007A25F6">
        <w:rPr>
          <w:lang w:val="en-US"/>
        </w:rPr>
        <w:t>Enhance</w:t>
      </w:r>
      <w:r>
        <w:rPr>
          <w:lang w:val="en-US"/>
        </w:rPr>
        <w:t>d</w:t>
      </w:r>
      <w:r w:rsidRPr="007A25F6">
        <w:rPr>
          <w:lang w:val="en-US"/>
        </w:rPr>
        <w:t xml:space="preserve"> </w:t>
      </w:r>
      <w:r>
        <w:rPr>
          <w:lang w:val="en-US"/>
        </w:rPr>
        <w:t xml:space="preserve">Provisioning </w:t>
      </w:r>
      <w:r w:rsidRPr="00DA3BBC">
        <w:t>Paging Policy Indicator</w:t>
      </w:r>
      <w:r>
        <w:t xml:space="preserve"> (EPPPI) feature as specified below.</w:t>
      </w:r>
    </w:p>
    <w:p w14:paraId="4B8D6E6A" w14:textId="77777777" w:rsidR="004268CD" w:rsidRDefault="004268CD" w:rsidP="004268CD">
      <w:r>
        <w:rPr>
          <w:lang w:val="en-US"/>
        </w:rPr>
        <w:t>During a PFCP session establishment/modification procedure, if</w:t>
      </w:r>
      <w:r w:rsidRPr="007A25F6">
        <w:rPr>
          <w:lang w:val="en-US"/>
        </w:rPr>
        <w:t xml:space="preserve"> both the </w:t>
      </w:r>
      <w:r>
        <w:rPr>
          <w:lang w:val="en-US"/>
        </w:rPr>
        <w:t>SMF</w:t>
      </w:r>
      <w:r w:rsidRPr="007A25F6">
        <w:rPr>
          <w:lang w:val="en-US"/>
        </w:rPr>
        <w:t xml:space="preserve"> and the UP</w:t>
      </w:r>
      <w:r>
        <w:rPr>
          <w:lang w:val="en-US"/>
        </w:rPr>
        <w:t>F</w:t>
      </w:r>
      <w:r w:rsidRPr="007A25F6">
        <w:rPr>
          <w:lang w:val="en-US"/>
        </w:rPr>
        <w:t xml:space="preserve"> support the </w:t>
      </w:r>
      <w:r>
        <w:rPr>
          <w:lang w:val="en-US"/>
        </w:rPr>
        <w:t>EPPPI</w:t>
      </w:r>
      <w:r w:rsidRPr="007A25F6">
        <w:rPr>
          <w:lang w:val="en-US"/>
        </w:rPr>
        <w:t xml:space="preserve"> feature, </w:t>
      </w:r>
      <w:r>
        <w:rPr>
          <w:lang w:val="en-US"/>
        </w:rPr>
        <w:t xml:space="preserve">the SMF may include a DSCP to PPI Control Information in the PFCP Session Establishment/Modification Request message to instruct the UPF to insert a PPI in the </w:t>
      </w:r>
      <w:r>
        <w:t xml:space="preserve">GTP-U PDU Session Container extension header of downlink GTP-U packets encapsulating payload packets (to be sent to the UE). When the </w:t>
      </w:r>
      <w:r>
        <w:rPr>
          <w:lang w:val="en-US"/>
        </w:rPr>
        <w:t>DSCP to PPI Control Information IE is present, the SMF may</w:t>
      </w:r>
      <w:r>
        <w:t>:</w:t>
      </w:r>
    </w:p>
    <w:p w14:paraId="0BD1AD41" w14:textId="77777777" w:rsidR="004268CD" w:rsidRPr="007A25F6" w:rsidRDefault="004268CD" w:rsidP="004D5644">
      <w:pPr>
        <w:pStyle w:val="B1"/>
        <w:rPr>
          <w:lang w:val="en-US"/>
        </w:rPr>
      </w:pPr>
      <w:r w:rsidRPr="007A25F6">
        <w:rPr>
          <w:lang w:val="en-US"/>
        </w:rPr>
        <w:t>-</w:t>
      </w:r>
      <w:r w:rsidRPr="007A25F6">
        <w:rPr>
          <w:lang w:val="en-US"/>
        </w:rPr>
        <w:tab/>
      </w:r>
      <w:r>
        <w:rPr>
          <w:lang w:val="en-US"/>
        </w:rPr>
        <w:t>include one or more DSCP to PPI Mapping Information to instruct the UPF to insert the corresponding PPI for downlink GTP-U packets, where the DSCP of its payload packet</w:t>
      </w:r>
      <w:r>
        <w:t xml:space="preserve"> is matching one of DSCP codes in the </w:t>
      </w:r>
      <w:r>
        <w:rPr>
          <w:lang w:val="en-US"/>
        </w:rPr>
        <w:t>DSCP to PPI Mapping Information;</w:t>
      </w:r>
    </w:p>
    <w:p w14:paraId="2563DD61" w14:textId="322F8344" w:rsidR="004268CD" w:rsidRPr="00346DAC" w:rsidRDefault="004268CD" w:rsidP="004D5644">
      <w:pPr>
        <w:pStyle w:val="B1"/>
        <w:rPr>
          <w:lang w:val="en-US"/>
        </w:rPr>
      </w:pPr>
      <w:r w:rsidRPr="007A25F6">
        <w:rPr>
          <w:lang w:val="en-US"/>
        </w:rPr>
        <w:t>-</w:t>
      </w:r>
      <w:r w:rsidRPr="007A25F6">
        <w:rPr>
          <w:lang w:val="en-US"/>
        </w:rPr>
        <w:tab/>
      </w:r>
      <w:r>
        <w:rPr>
          <w:lang w:val="en-US"/>
        </w:rPr>
        <w:t xml:space="preserve">include one or more QFIs to instruct UPF to insert PPI only for the downlink packets received </w:t>
      </w:r>
      <w:r w:rsidRPr="00904B8B">
        <w:rPr>
          <w:lang w:val="en-US"/>
        </w:rPr>
        <w:t xml:space="preserve">on </w:t>
      </w:r>
      <w:r>
        <w:rPr>
          <w:lang w:val="en-US"/>
        </w:rPr>
        <w:t xml:space="preserve">the requested </w:t>
      </w:r>
      <w:r w:rsidRPr="00904B8B">
        <w:rPr>
          <w:lang w:val="en-US"/>
        </w:rPr>
        <w:t>QFI</w:t>
      </w:r>
      <w:r>
        <w:rPr>
          <w:lang w:val="en-US"/>
        </w:rPr>
        <w:t>(s);</w:t>
      </w:r>
    </w:p>
    <w:p w14:paraId="52DA60AC" w14:textId="77777777" w:rsidR="00EE5860" w:rsidRPr="00441CD0" w:rsidRDefault="00EE5860" w:rsidP="001A3E8D">
      <w:pPr>
        <w:pStyle w:val="Heading1"/>
      </w:pPr>
      <w:bookmarkStart w:id="2301" w:name="_Toc98235702"/>
      <w:r w:rsidRPr="00441CD0">
        <w:t>6</w:t>
      </w:r>
      <w:r w:rsidRPr="00441CD0">
        <w:tab/>
        <w:t>Procedures</w:t>
      </w:r>
      <w:bookmarkEnd w:id="2220"/>
      <w:bookmarkEnd w:id="2221"/>
      <w:bookmarkEnd w:id="2222"/>
      <w:bookmarkEnd w:id="2223"/>
      <w:bookmarkEnd w:id="2244"/>
      <w:bookmarkEnd w:id="2245"/>
      <w:bookmarkEnd w:id="2246"/>
      <w:bookmarkEnd w:id="2247"/>
      <w:bookmarkEnd w:id="2248"/>
      <w:bookmarkEnd w:id="2249"/>
      <w:bookmarkEnd w:id="2250"/>
      <w:bookmarkEnd w:id="2251"/>
      <w:bookmarkEnd w:id="2301"/>
    </w:p>
    <w:p w14:paraId="1EBB868B" w14:textId="77777777" w:rsidR="00EE5860" w:rsidRPr="00441CD0" w:rsidRDefault="00EE5860" w:rsidP="001A3E8D">
      <w:pPr>
        <w:pStyle w:val="Heading2"/>
      </w:pPr>
      <w:bookmarkStart w:id="2302" w:name="_Toc19717157"/>
      <w:bookmarkStart w:id="2303" w:name="_Toc27490641"/>
      <w:bookmarkStart w:id="2304" w:name="_Toc27556934"/>
      <w:bookmarkStart w:id="2305" w:name="_Toc27723851"/>
      <w:bookmarkStart w:id="2306" w:name="_Toc36030923"/>
      <w:bookmarkStart w:id="2307" w:name="_Toc36042843"/>
      <w:bookmarkStart w:id="2308" w:name="_Toc36814168"/>
      <w:bookmarkStart w:id="2309" w:name="_Toc44689022"/>
      <w:bookmarkStart w:id="2310" w:name="_Toc44923776"/>
      <w:bookmarkStart w:id="2311" w:name="_Toc51860745"/>
      <w:bookmarkStart w:id="2312" w:name="_Toc57930516"/>
      <w:bookmarkStart w:id="2313" w:name="_Toc57931146"/>
      <w:bookmarkStart w:id="2314" w:name="_Toc98235703"/>
      <w:r w:rsidRPr="00441CD0">
        <w:t>6.1</w:t>
      </w:r>
      <w:r w:rsidRPr="00441CD0">
        <w:tab/>
        <w:t>Introduction</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1A3E8D">
      <w:pPr>
        <w:pStyle w:val="Heading2"/>
        <w:rPr>
          <w:lang w:val="x-none"/>
        </w:rPr>
      </w:pPr>
      <w:bookmarkStart w:id="2315" w:name="_Toc19717158"/>
      <w:bookmarkStart w:id="2316" w:name="_Toc27490642"/>
      <w:bookmarkStart w:id="2317" w:name="_Toc27556935"/>
      <w:bookmarkStart w:id="2318" w:name="_Toc27723852"/>
      <w:bookmarkStart w:id="2319" w:name="_Toc36030924"/>
      <w:bookmarkStart w:id="2320" w:name="_Toc36042844"/>
      <w:bookmarkStart w:id="2321" w:name="_Toc36814169"/>
      <w:bookmarkStart w:id="2322" w:name="_Toc44689023"/>
      <w:bookmarkStart w:id="2323" w:name="_Toc44923777"/>
      <w:bookmarkStart w:id="2324" w:name="_Toc51860746"/>
      <w:bookmarkStart w:id="2325" w:name="_Toc57930517"/>
      <w:bookmarkStart w:id="2326" w:name="_Toc57931147"/>
      <w:bookmarkStart w:id="2327" w:name="_Toc98235704"/>
      <w:r w:rsidRPr="00441CD0">
        <w:t>6.2</w:t>
      </w:r>
      <w:r w:rsidRPr="00441CD0">
        <w:tab/>
        <w:t>PFCP Node Related Procedures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263E960E" w14:textId="77777777" w:rsidR="00EE5860" w:rsidRPr="00441CD0" w:rsidRDefault="00EE5860" w:rsidP="001A3E8D">
      <w:pPr>
        <w:pStyle w:val="Heading3"/>
      </w:pPr>
      <w:bookmarkStart w:id="2328" w:name="_Toc19717159"/>
      <w:bookmarkStart w:id="2329" w:name="_Toc27490643"/>
      <w:bookmarkStart w:id="2330" w:name="_Toc27556936"/>
      <w:bookmarkStart w:id="2331" w:name="_Toc27723853"/>
      <w:bookmarkStart w:id="2332" w:name="_Toc36030925"/>
      <w:bookmarkStart w:id="2333" w:name="_Toc36042845"/>
      <w:bookmarkStart w:id="2334" w:name="_Toc36814170"/>
      <w:bookmarkStart w:id="2335" w:name="_Toc44689024"/>
      <w:bookmarkStart w:id="2336" w:name="_Toc44923778"/>
      <w:bookmarkStart w:id="2337" w:name="_Toc51860747"/>
      <w:bookmarkStart w:id="2338" w:name="_Toc57930518"/>
      <w:bookmarkStart w:id="2339" w:name="_Toc57931148"/>
      <w:bookmarkStart w:id="2340" w:name="_Toc98235705"/>
      <w:r w:rsidRPr="00441CD0">
        <w:t>6.2.1</w:t>
      </w:r>
      <w:r w:rsidRPr="00441CD0">
        <w:tab/>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4A0F4B17" w14:textId="77777777" w:rsidR="00EE5860" w:rsidRPr="00441CD0" w:rsidRDefault="00EE5860" w:rsidP="00EE5860">
      <w:pPr>
        <w:rPr>
          <w:lang w:val="en-US"/>
        </w:rPr>
      </w:pPr>
      <w:bookmarkStart w:id="2341" w:name="_Toc19717160"/>
      <w:bookmarkStart w:id="2342" w:name="_Toc27490644"/>
      <w:bookmarkStart w:id="2343" w:name="_Toc27556937"/>
      <w:bookmarkStart w:id="2344" w:name="_Toc27723854"/>
      <w:bookmarkStart w:id="2345" w:name="_Toc36030926"/>
      <w:bookmarkStart w:id="2346" w:name="_Toc36042846"/>
      <w:bookmarkStart w:id="2347"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1A3E8D">
      <w:pPr>
        <w:pStyle w:val="Heading3"/>
        <w:rPr>
          <w:rFonts w:eastAsia="SimSun"/>
          <w:lang w:val="en-US"/>
        </w:rPr>
      </w:pPr>
      <w:bookmarkStart w:id="2348" w:name="_Toc44689025"/>
      <w:bookmarkStart w:id="2349" w:name="_Toc44923779"/>
      <w:bookmarkStart w:id="2350" w:name="_Toc51860748"/>
      <w:bookmarkStart w:id="2351" w:name="_Toc57930519"/>
      <w:bookmarkStart w:id="2352" w:name="_Toc57931149"/>
      <w:bookmarkStart w:id="2353" w:name="_Toc98235706"/>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3EB1C578" w14:textId="77777777" w:rsidR="00EE5860" w:rsidRPr="00441CD0" w:rsidRDefault="00EE5860" w:rsidP="001A3E8D">
      <w:pPr>
        <w:pStyle w:val="Heading4"/>
        <w:rPr>
          <w:rFonts w:eastAsia="SimSun"/>
          <w:lang w:val="x-none"/>
        </w:rPr>
      </w:pPr>
      <w:bookmarkStart w:id="2354" w:name="_Toc19717161"/>
      <w:bookmarkStart w:id="2355" w:name="_Toc27490645"/>
      <w:bookmarkStart w:id="2356" w:name="_Toc27556938"/>
      <w:bookmarkStart w:id="2357" w:name="_Toc27723855"/>
      <w:bookmarkStart w:id="2358" w:name="_Toc36030927"/>
      <w:bookmarkStart w:id="2359" w:name="_Toc36042847"/>
      <w:bookmarkStart w:id="2360" w:name="_Toc36814172"/>
      <w:bookmarkStart w:id="2361" w:name="_Toc44689026"/>
      <w:bookmarkStart w:id="2362" w:name="_Toc44923780"/>
      <w:bookmarkStart w:id="2363" w:name="_Toc51860749"/>
      <w:bookmarkStart w:id="2364" w:name="_Toc57930520"/>
      <w:bookmarkStart w:id="2365" w:name="_Toc57931150"/>
      <w:bookmarkStart w:id="2366" w:name="_Toc98235707"/>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1A3E8D">
      <w:pPr>
        <w:pStyle w:val="Heading4"/>
        <w:rPr>
          <w:rFonts w:eastAsia="SimSun"/>
        </w:rPr>
      </w:pPr>
      <w:bookmarkStart w:id="2367" w:name="_Toc19717162"/>
      <w:bookmarkStart w:id="2368" w:name="_Toc27490646"/>
      <w:bookmarkStart w:id="2369" w:name="_Toc27556939"/>
      <w:bookmarkStart w:id="2370" w:name="_Toc27723856"/>
      <w:bookmarkStart w:id="2371" w:name="_Toc36030928"/>
      <w:bookmarkStart w:id="2372" w:name="_Toc36042848"/>
      <w:bookmarkStart w:id="2373" w:name="_Toc36814173"/>
      <w:bookmarkStart w:id="2374" w:name="_Toc44689027"/>
      <w:bookmarkStart w:id="2375" w:name="_Toc44923781"/>
      <w:bookmarkStart w:id="2376" w:name="_Toc51860750"/>
      <w:bookmarkStart w:id="2377" w:name="_Toc57930521"/>
      <w:bookmarkStart w:id="2378" w:name="_Toc57931151"/>
      <w:bookmarkStart w:id="2379" w:name="_Toc98235708"/>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r>
        <w:rPr>
          <w:rFonts w:hint="eastAsia"/>
          <w:lang w:eastAsia="zh-CN"/>
        </w:rPr>
        <w:t>NOTE</w:t>
      </w:r>
      <w:r>
        <w:rPr>
          <w:lang w:eastAsia="zh-CN"/>
        </w:rPr>
        <w:t xml:space="preserve"> </w:t>
      </w:r>
      <w:r>
        <w:rPr>
          <w:rFonts w:hint="eastAsia"/>
          <w:lang w:eastAsia="zh-CN"/>
        </w:rPr>
        <w:t>1:</w:t>
      </w:r>
      <w:r>
        <w:rPr>
          <w:rFonts w:hint="eastAsia"/>
          <w:lang w:eastAsia="zh-CN"/>
        </w:rPr>
        <w:tab/>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1A3E8D">
      <w:pPr>
        <w:pStyle w:val="Heading4"/>
        <w:rPr>
          <w:rFonts w:eastAsia="SimSun"/>
        </w:rPr>
      </w:pPr>
      <w:bookmarkStart w:id="2380" w:name="_Toc19717163"/>
      <w:bookmarkStart w:id="2381" w:name="_Toc27490647"/>
      <w:bookmarkStart w:id="2382" w:name="_Toc27556940"/>
      <w:bookmarkStart w:id="2383" w:name="_Toc27723857"/>
      <w:bookmarkStart w:id="2384" w:name="_Toc36030929"/>
      <w:bookmarkStart w:id="2385" w:name="_Toc36042849"/>
      <w:bookmarkStart w:id="2386" w:name="_Toc36814174"/>
      <w:bookmarkStart w:id="2387" w:name="_Toc44689028"/>
      <w:bookmarkStart w:id="2388" w:name="_Toc44923782"/>
      <w:bookmarkStart w:id="2389" w:name="_Toc51860751"/>
      <w:bookmarkStart w:id="2390" w:name="_Toc57930522"/>
      <w:bookmarkStart w:id="2391" w:name="_Toc57931152"/>
      <w:bookmarkStart w:id="2392" w:name="_Toc98235709"/>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1A3E8D">
      <w:pPr>
        <w:pStyle w:val="Heading3"/>
        <w:rPr>
          <w:rFonts w:eastAsia="SimSun"/>
          <w:lang w:val="en-US"/>
        </w:rPr>
      </w:pPr>
      <w:bookmarkStart w:id="2393" w:name="_Toc19717164"/>
      <w:bookmarkStart w:id="2394" w:name="_Toc27490648"/>
      <w:bookmarkStart w:id="2395" w:name="_Toc27556941"/>
      <w:bookmarkStart w:id="2396" w:name="_Toc27723858"/>
      <w:bookmarkStart w:id="2397" w:name="_Toc36030930"/>
      <w:bookmarkStart w:id="2398" w:name="_Toc36042850"/>
      <w:bookmarkStart w:id="2399" w:name="_Toc36814175"/>
      <w:bookmarkStart w:id="2400" w:name="_Toc44689029"/>
      <w:bookmarkStart w:id="2401" w:name="_Toc44923783"/>
      <w:bookmarkStart w:id="2402" w:name="_Toc51860752"/>
      <w:bookmarkStart w:id="2403" w:name="_Toc57930523"/>
      <w:bookmarkStart w:id="2404" w:name="_Toc57931153"/>
      <w:bookmarkStart w:id="2405" w:name="_Toc98235710"/>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7D0410EF" w14:textId="77777777" w:rsidR="00EE5860" w:rsidRPr="00441CD0" w:rsidRDefault="00EE5860" w:rsidP="001A3E8D">
      <w:pPr>
        <w:pStyle w:val="Heading4"/>
        <w:rPr>
          <w:lang w:val="en-US"/>
        </w:rPr>
      </w:pPr>
      <w:bookmarkStart w:id="2406" w:name="_Toc19717165"/>
      <w:bookmarkStart w:id="2407" w:name="_Toc27490649"/>
      <w:bookmarkStart w:id="2408" w:name="_Toc27556942"/>
      <w:bookmarkStart w:id="2409" w:name="_Toc27723859"/>
      <w:bookmarkStart w:id="2410" w:name="_Toc36030931"/>
      <w:bookmarkStart w:id="2411" w:name="_Toc36042851"/>
      <w:bookmarkStart w:id="2412" w:name="_Toc36814176"/>
      <w:bookmarkStart w:id="2413" w:name="_Toc44689030"/>
      <w:bookmarkStart w:id="2414" w:name="_Toc44923784"/>
      <w:bookmarkStart w:id="2415" w:name="_Toc51860753"/>
      <w:bookmarkStart w:id="2416" w:name="_Toc57930524"/>
      <w:bookmarkStart w:id="2417" w:name="_Toc57931154"/>
      <w:bookmarkStart w:id="2418" w:name="_Toc98235711"/>
      <w:r w:rsidRPr="00441CD0">
        <w:t>6.2.3.1</w:t>
      </w:r>
      <w:r w:rsidRPr="00441CD0">
        <w:tab/>
        <w:t>General</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1A3E8D">
      <w:pPr>
        <w:pStyle w:val="Heading4"/>
      </w:pPr>
      <w:bookmarkStart w:id="2419" w:name="_Toc19717166"/>
      <w:bookmarkStart w:id="2420" w:name="_Toc27490650"/>
      <w:bookmarkStart w:id="2421" w:name="_Toc27556943"/>
      <w:bookmarkStart w:id="2422" w:name="_Toc27723860"/>
      <w:bookmarkStart w:id="2423" w:name="_Toc36030932"/>
      <w:bookmarkStart w:id="2424" w:name="_Toc36042852"/>
      <w:bookmarkStart w:id="2425" w:name="_Toc36814177"/>
      <w:bookmarkStart w:id="2426" w:name="_Toc44689031"/>
      <w:bookmarkStart w:id="2427" w:name="_Toc44923785"/>
      <w:bookmarkStart w:id="2428" w:name="_Toc51860754"/>
      <w:bookmarkStart w:id="2429" w:name="_Toc57930525"/>
      <w:bookmarkStart w:id="2430" w:name="_Toc57931155"/>
      <w:bookmarkStart w:id="2431" w:name="_Toc98235712"/>
      <w:r w:rsidRPr="00441CD0">
        <w:t>6.2.3.2</w:t>
      </w:r>
      <w:r w:rsidRPr="00441CD0">
        <w:tab/>
        <w:t>Principles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1A3E8D">
      <w:pPr>
        <w:pStyle w:val="Heading4"/>
      </w:pPr>
      <w:bookmarkStart w:id="2432" w:name="_Toc19717167"/>
      <w:bookmarkStart w:id="2433" w:name="_Toc27490651"/>
      <w:bookmarkStart w:id="2434" w:name="_Toc27556944"/>
      <w:bookmarkStart w:id="2435" w:name="_Toc27723861"/>
      <w:bookmarkStart w:id="2436" w:name="_Toc36030933"/>
      <w:bookmarkStart w:id="2437" w:name="_Toc36042853"/>
      <w:bookmarkStart w:id="2438" w:name="_Toc36814178"/>
      <w:bookmarkStart w:id="2439" w:name="_Toc44689032"/>
      <w:bookmarkStart w:id="2440" w:name="_Toc44923786"/>
      <w:bookmarkStart w:id="2441" w:name="_Toc51860755"/>
      <w:bookmarkStart w:id="2442" w:name="_Toc57930526"/>
      <w:bookmarkStart w:id="2443" w:name="_Toc57931156"/>
      <w:bookmarkStart w:id="2444" w:name="_Toc98235713"/>
      <w:r w:rsidRPr="00441CD0">
        <w:t>6.2.3.3</w:t>
      </w:r>
      <w:r w:rsidRPr="00441CD0">
        <w:tab/>
        <w:t>Load Control Information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06F36BE" w14:textId="77777777" w:rsidR="00EE5860" w:rsidRPr="00441CD0" w:rsidRDefault="00EE5860" w:rsidP="001A3E8D">
      <w:pPr>
        <w:pStyle w:val="Heading5"/>
      </w:pPr>
      <w:bookmarkStart w:id="2445" w:name="_Toc19717168"/>
      <w:bookmarkStart w:id="2446" w:name="_Toc27490652"/>
      <w:bookmarkStart w:id="2447" w:name="_Toc27556945"/>
      <w:bookmarkStart w:id="2448" w:name="_Toc27723862"/>
      <w:bookmarkStart w:id="2449" w:name="_Toc36030934"/>
      <w:bookmarkStart w:id="2450" w:name="_Toc36042854"/>
      <w:bookmarkStart w:id="2451" w:name="_Toc36814179"/>
      <w:bookmarkStart w:id="2452" w:name="_Toc44689033"/>
      <w:bookmarkStart w:id="2453" w:name="_Toc44923787"/>
      <w:bookmarkStart w:id="2454" w:name="_Toc51860756"/>
      <w:bookmarkStart w:id="2455" w:name="_Toc57930527"/>
      <w:bookmarkStart w:id="2456" w:name="_Toc57931157"/>
      <w:bookmarkStart w:id="2457" w:name="_Toc98235714"/>
      <w:r w:rsidRPr="00441CD0">
        <w:t>6.2.3.3.1</w:t>
      </w:r>
      <w:r w:rsidRPr="00441CD0">
        <w:tab/>
        <w:t>General Description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5593E46C" w14:textId="77777777" w:rsidR="00EE5860" w:rsidRPr="00441CD0" w:rsidRDefault="00EE5860" w:rsidP="00EE5860">
      <w:r w:rsidRPr="00441CD0">
        <w:t>A PFCP message may contain one instance of the Load Control Information (LCI) IE.</w:t>
      </w:r>
    </w:p>
    <w:p w14:paraId="25AEF56D" w14:textId="778302FC"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8166B04"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1A3E8D">
      <w:pPr>
        <w:pStyle w:val="Heading5"/>
      </w:pPr>
      <w:bookmarkStart w:id="2458" w:name="_Toc19717169"/>
      <w:bookmarkStart w:id="2459" w:name="_Toc27490653"/>
      <w:bookmarkStart w:id="2460" w:name="_Toc27556946"/>
      <w:bookmarkStart w:id="2461" w:name="_Toc27723863"/>
      <w:bookmarkStart w:id="2462" w:name="_Toc36030935"/>
      <w:bookmarkStart w:id="2463" w:name="_Toc36042855"/>
      <w:bookmarkStart w:id="2464" w:name="_Toc36814180"/>
      <w:bookmarkStart w:id="2465" w:name="_Toc44689034"/>
      <w:bookmarkStart w:id="2466" w:name="_Toc44923788"/>
      <w:bookmarkStart w:id="2467" w:name="_Toc51860757"/>
      <w:bookmarkStart w:id="2468" w:name="_Toc57930528"/>
      <w:bookmarkStart w:id="2469" w:name="_Toc57931158"/>
      <w:bookmarkStart w:id="2470" w:name="_Toc98235715"/>
      <w:r w:rsidRPr="00441CD0">
        <w:t>6.2.3.3.2</w:t>
      </w:r>
      <w:r w:rsidRPr="00441CD0">
        <w:tab/>
        <w:t>Parameters</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69ACFFA0" w14:textId="77777777" w:rsidR="00EE5860" w:rsidRPr="00441CD0" w:rsidRDefault="00EE5860" w:rsidP="001A3E8D">
      <w:pPr>
        <w:pStyle w:val="H6"/>
      </w:pPr>
      <w:bookmarkStart w:id="2471" w:name="_Toc19717170"/>
      <w:bookmarkStart w:id="2472" w:name="_Toc27490654"/>
      <w:bookmarkStart w:id="2473" w:name="_Toc27556947"/>
      <w:bookmarkStart w:id="2474" w:name="_Toc27723864"/>
      <w:bookmarkStart w:id="2475" w:name="_Toc36030936"/>
      <w:bookmarkStart w:id="2476" w:name="_Toc36042856"/>
      <w:bookmarkStart w:id="2477" w:name="_Toc36814181"/>
      <w:bookmarkStart w:id="2478" w:name="_Toc44689035"/>
      <w:bookmarkStart w:id="2479" w:name="_Toc44923789"/>
      <w:bookmarkStart w:id="2480" w:name="_Toc51860758"/>
      <w:bookmarkStart w:id="2481" w:name="_Toc57930529"/>
      <w:bookmarkStart w:id="2482" w:name="_Toc57931159"/>
      <w:r w:rsidRPr="00441CD0">
        <w:t>6.2.3.3.2.1</w:t>
      </w:r>
      <w:r w:rsidRPr="00441CD0">
        <w:tab/>
        <w:t>Load Control Sequence Number</w:t>
      </w:r>
      <w:bookmarkEnd w:id="2471"/>
      <w:bookmarkEnd w:id="2472"/>
      <w:bookmarkEnd w:id="2473"/>
      <w:bookmarkEnd w:id="2474"/>
      <w:bookmarkEnd w:id="2475"/>
      <w:bookmarkEnd w:id="2476"/>
      <w:bookmarkEnd w:id="2477"/>
      <w:bookmarkEnd w:id="2478"/>
      <w:bookmarkEnd w:id="2479"/>
      <w:bookmarkEnd w:id="2480"/>
      <w:bookmarkEnd w:id="2481"/>
      <w:bookmarkEnd w:id="2482"/>
    </w:p>
    <w:p w14:paraId="2CD77C5C" w14:textId="77777777" w:rsidR="00EE5860" w:rsidRPr="00441CD0" w:rsidRDefault="00EE5860" w:rsidP="00EE5860">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1A3E8D">
      <w:pPr>
        <w:pStyle w:val="H6"/>
      </w:pPr>
      <w:bookmarkStart w:id="2483" w:name="_Toc19717171"/>
      <w:bookmarkStart w:id="2484" w:name="_Toc27490655"/>
      <w:bookmarkStart w:id="2485" w:name="_Toc27556948"/>
      <w:bookmarkStart w:id="2486" w:name="_Toc27723865"/>
      <w:bookmarkStart w:id="2487" w:name="_Toc36030937"/>
      <w:bookmarkStart w:id="2488" w:name="_Toc36042857"/>
      <w:bookmarkStart w:id="2489" w:name="_Toc36814182"/>
      <w:bookmarkStart w:id="2490" w:name="_Toc44689036"/>
      <w:bookmarkStart w:id="2491" w:name="_Toc44923790"/>
      <w:bookmarkStart w:id="2492" w:name="_Toc51860759"/>
      <w:bookmarkStart w:id="2493" w:name="_Toc57930530"/>
      <w:bookmarkStart w:id="2494" w:name="_Toc57931160"/>
      <w:r w:rsidRPr="00441CD0">
        <w:t>6.2.3.3.2.2</w:t>
      </w:r>
      <w:r w:rsidRPr="00441CD0">
        <w:tab/>
        <w:t>Load Metric</w:t>
      </w:r>
      <w:bookmarkEnd w:id="2483"/>
      <w:bookmarkEnd w:id="2484"/>
      <w:bookmarkEnd w:id="2485"/>
      <w:bookmarkEnd w:id="2486"/>
      <w:bookmarkEnd w:id="2487"/>
      <w:bookmarkEnd w:id="2488"/>
      <w:bookmarkEnd w:id="2489"/>
      <w:bookmarkEnd w:id="2490"/>
      <w:bookmarkEnd w:id="2491"/>
      <w:bookmarkEnd w:id="2492"/>
      <w:bookmarkEnd w:id="2493"/>
      <w:bookmarkEnd w:id="2494"/>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1A3E8D">
      <w:pPr>
        <w:pStyle w:val="Heading5"/>
      </w:pPr>
      <w:bookmarkStart w:id="2495" w:name="_Toc19717172"/>
      <w:bookmarkStart w:id="2496" w:name="_Toc27490656"/>
      <w:bookmarkStart w:id="2497" w:name="_Toc27556949"/>
      <w:bookmarkStart w:id="2498" w:name="_Toc27723866"/>
      <w:bookmarkStart w:id="2499" w:name="_Toc36030938"/>
      <w:bookmarkStart w:id="2500" w:name="_Toc36042858"/>
      <w:bookmarkStart w:id="2501" w:name="_Toc36814183"/>
      <w:bookmarkStart w:id="2502" w:name="_Toc44689037"/>
      <w:bookmarkStart w:id="2503" w:name="_Toc44923791"/>
      <w:bookmarkStart w:id="2504" w:name="_Toc51860760"/>
      <w:bookmarkStart w:id="2505" w:name="_Toc57930531"/>
      <w:bookmarkStart w:id="2506" w:name="_Toc57931161"/>
      <w:bookmarkStart w:id="2507" w:name="_Toc98235716"/>
      <w:r w:rsidRPr="00441CD0">
        <w:t>6.2.3.3.3</w:t>
      </w:r>
      <w:r w:rsidRPr="00441CD0">
        <w:tab/>
        <w:t>Frequency of Inclusion</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1A3E8D">
      <w:pPr>
        <w:pStyle w:val="Heading3"/>
        <w:rPr>
          <w:rFonts w:eastAsia="SimSun"/>
          <w:lang w:val="en-US"/>
        </w:rPr>
      </w:pPr>
      <w:bookmarkStart w:id="2508" w:name="_Toc19717173"/>
      <w:bookmarkStart w:id="2509" w:name="_Toc27490657"/>
      <w:bookmarkStart w:id="2510" w:name="_Toc27556950"/>
      <w:bookmarkStart w:id="2511" w:name="_Toc27723867"/>
      <w:bookmarkStart w:id="2512" w:name="_Toc36030939"/>
      <w:bookmarkStart w:id="2513" w:name="_Toc36042859"/>
      <w:bookmarkStart w:id="2514" w:name="_Toc36814184"/>
      <w:bookmarkStart w:id="2515" w:name="_Toc44689038"/>
      <w:bookmarkStart w:id="2516" w:name="_Toc44923792"/>
      <w:bookmarkStart w:id="2517" w:name="_Toc51860761"/>
      <w:bookmarkStart w:id="2518" w:name="_Toc57930532"/>
      <w:bookmarkStart w:id="2519" w:name="_Toc57931162"/>
      <w:bookmarkStart w:id="2520" w:name="_Toc98235717"/>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6AC08E03" w14:textId="77777777" w:rsidR="00EE5860" w:rsidRPr="00441CD0" w:rsidRDefault="00EE5860" w:rsidP="001A3E8D">
      <w:pPr>
        <w:pStyle w:val="Heading4"/>
        <w:rPr>
          <w:lang w:val="en-US"/>
        </w:rPr>
      </w:pPr>
      <w:bookmarkStart w:id="2521" w:name="_Toc19717174"/>
      <w:bookmarkStart w:id="2522" w:name="_Toc27490658"/>
      <w:bookmarkStart w:id="2523" w:name="_Toc27556951"/>
      <w:bookmarkStart w:id="2524" w:name="_Toc27723868"/>
      <w:bookmarkStart w:id="2525" w:name="_Toc36030940"/>
      <w:bookmarkStart w:id="2526" w:name="_Toc36042860"/>
      <w:bookmarkStart w:id="2527" w:name="_Toc36814185"/>
      <w:bookmarkStart w:id="2528" w:name="_Toc44689039"/>
      <w:bookmarkStart w:id="2529" w:name="_Toc44923793"/>
      <w:bookmarkStart w:id="2530" w:name="_Toc51860762"/>
      <w:bookmarkStart w:id="2531" w:name="_Toc57930533"/>
      <w:bookmarkStart w:id="2532" w:name="_Toc57931163"/>
      <w:bookmarkStart w:id="2533" w:name="_Toc98235718"/>
      <w:r w:rsidRPr="00441CD0">
        <w:t>6.2.4.1</w:t>
      </w:r>
      <w:r w:rsidRPr="00441CD0">
        <w:tab/>
        <w:t>General</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1A3E8D">
      <w:pPr>
        <w:pStyle w:val="Heading4"/>
      </w:pPr>
      <w:bookmarkStart w:id="2534" w:name="_Toc19717175"/>
      <w:bookmarkStart w:id="2535" w:name="_Toc27490659"/>
      <w:bookmarkStart w:id="2536" w:name="_Toc27556952"/>
      <w:bookmarkStart w:id="2537" w:name="_Toc27723869"/>
      <w:bookmarkStart w:id="2538" w:name="_Toc36030941"/>
      <w:bookmarkStart w:id="2539" w:name="_Toc36042861"/>
      <w:bookmarkStart w:id="2540" w:name="_Toc36814186"/>
      <w:bookmarkStart w:id="2541" w:name="_Toc44689040"/>
      <w:bookmarkStart w:id="2542" w:name="_Toc44923794"/>
      <w:bookmarkStart w:id="2543" w:name="_Toc51860763"/>
      <w:bookmarkStart w:id="2544" w:name="_Toc57930534"/>
      <w:bookmarkStart w:id="2545" w:name="_Toc57931164"/>
      <w:bookmarkStart w:id="2546" w:name="_Toc98235719"/>
      <w:r w:rsidRPr="00441CD0">
        <w:t>6.2.4.2</w:t>
      </w:r>
      <w:r w:rsidRPr="00441CD0">
        <w:tab/>
        <w:t>Principles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1A3E8D">
      <w:pPr>
        <w:pStyle w:val="Heading4"/>
      </w:pPr>
      <w:bookmarkStart w:id="2547" w:name="_Toc19717176"/>
      <w:bookmarkStart w:id="2548" w:name="_Toc27490660"/>
      <w:bookmarkStart w:id="2549" w:name="_Toc27556953"/>
      <w:bookmarkStart w:id="2550" w:name="_Toc27723870"/>
      <w:bookmarkStart w:id="2551" w:name="_Toc36030942"/>
      <w:bookmarkStart w:id="2552" w:name="_Toc36042862"/>
      <w:bookmarkStart w:id="2553" w:name="_Toc36814187"/>
      <w:bookmarkStart w:id="2554" w:name="_Toc44689041"/>
      <w:bookmarkStart w:id="2555" w:name="_Toc44923795"/>
      <w:bookmarkStart w:id="2556" w:name="_Toc51860764"/>
      <w:bookmarkStart w:id="2557" w:name="_Toc57930535"/>
      <w:bookmarkStart w:id="2558" w:name="_Toc57931165"/>
      <w:bookmarkStart w:id="2559" w:name="_Toc98235720"/>
      <w:r w:rsidRPr="00441CD0">
        <w:t>6.2.4.3</w:t>
      </w:r>
      <w:r w:rsidRPr="00441CD0">
        <w:tab/>
        <w:t>Overload Control Information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2214B35" w14:textId="77777777" w:rsidR="00EE5860" w:rsidRPr="00441CD0" w:rsidRDefault="00EE5860" w:rsidP="001A3E8D">
      <w:pPr>
        <w:pStyle w:val="Heading5"/>
      </w:pPr>
      <w:bookmarkStart w:id="2560" w:name="_Toc19717177"/>
      <w:bookmarkStart w:id="2561" w:name="_Toc27490661"/>
      <w:bookmarkStart w:id="2562" w:name="_Toc27556954"/>
      <w:bookmarkStart w:id="2563" w:name="_Toc27723871"/>
      <w:bookmarkStart w:id="2564" w:name="_Toc36030943"/>
      <w:bookmarkStart w:id="2565" w:name="_Toc36042863"/>
      <w:bookmarkStart w:id="2566" w:name="_Toc36814188"/>
      <w:bookmarkStart w:id="2567" w:name="_Toc44689042"/>
      <w:bookmarkStart w:id="2568" w:name="_Toc44923796"/>
      <w:bookmarkStart w:id="2569" w:name="_Toc51860765"/>
      <w:bookmarkStart w:id="2570" w:name="_Toc57930536"/>
      <w:bookmarkStart w:id="2571" w:name="_Toc57931166"/>
      <w:bookmarkStart w:id="2572" w:name="_Toc98235721"/>
      <w:r w:rsidRPr="00441CD0">
        <w:t>6.2.4.3.1</w:t>
      </w:r>
      <w:r w:rsidRPr="00441CD0">
        <w:tab/>
        <w:t>General Description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024F3614" w14:textId="77777777" w:rsidR="00EE5860" w:rsidRPr="00441CD0" w:rsidRDefault="00EE5860" w:rsidP="00EE5860">
      <w:r w:rsidRPr="00441CD0">
        <w:t>A PFCP message may contain one instance of the Overload Control Information (OCI) IE.</w:t>
      </w:r>
    </w:p>
    <w:p w14:paraId="33DA60A1" w14:textId="0F1460D5" w:rsidR="00EE5860" w:rsidRPr="00441CD0" w:rsidRDefault="00EE5860" w:rsidP="00EE5860">
      <w:r w:rsidRPr="00441CD0">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1BD37FE8"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1A3E8D">
      <w:pPr>
        <w:pStyle w:val="Heading5"/>
      </w:pPr>
      <w:bookmarkStart w:id="2573" w:name="_Toc19717178"/>
      <w:bookmarkStart w:id="2574" w:name="_Toc27490662"/>
      <w:bookmarkStart w:id="2575" w:name="_Toc27556955"/>
      <w:bookmarkStart w:id="2576" w:name="_Toc27723872"/>
      <w:bookmarkStart w:id="2577" w:name="_Toc36030944"/>
      <w:bookmarkStart w:id="2578" w:name="_Toc36042864"/>
      <w:bookmarkStart w:id="2579" w:name="_Toc36814189"/>
      <w:bookmarkStart w:id="2580" w:name="_Toc44689043"/>
      <w:bookmarkStart w:id="2581" w:name="_Toc44923797"/>
      <w:bookmarkStart w:id="2582" w:name="_Toc51860766"/>
      <w:bookmarkStart w:id="2583" w:name="_Toc57930537"/>
      <w:bookmarkStart w:id="2584" w:name="_Toc57931167"/>
      <w:bookmarkStart w:id="2585" w:name="_Toc98235722"/>
      <w:r w:rsidRPr="00441CD0">
        <w:t>6.2.4.3.2</w:t>
      </w:r>
      <w:r w:rsidRPr="00441CD0">
        <w:tab/>
        <w:t>Parameters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1838F306" w14:textId="77777777" w:rsidR="00EE5860" w:rsidRPr="00441CD0" w:rsidRDefault="00EE5860" w:rsidP="001A3E8D">
      <w:pPr>
        <w:pStyle w:val="H6"/>
      </w:pPr>
      <w:bookmarkStart w:id="2586" w:name="_Toc19717179"/>
      <w:bookmarkStart w:id="2587" w:name="_Toc27490663"/>
      <w:bookmarkStart w:id="2588" w:name="_Toc27556956"/>
      <w:bookmarkStart w:id="2589" w:name="_Toc27723873"/>
      <w:bookmarkStart w:id="2590" w:name="_Toc36030945"/>
      <w:bookmarkStart w:id="2591" w:name="_Toc36042865"/>
      <w:bookmarkStart w:id="2592" w:name="_Toc36814190"/>
      <w:bookmarkStart w:id="2593" w:name="_Toc44689044"/>
      <w:bookmarkStart w:id="2594" w:name="_Toc44923798"/>
      <w:bookmarkStart w:id="2595" w:name="_Toc51860767"/>
      <w:bookmarkStart w:id="2596" w:name="_Toc57930538"/>
      <w:bookmarkStart w:id="2597" w:name="_Toc57931168"/>
      <w:r w:rsidRPr="00441CD0">
        <w:t>6.2.4.3.2.1</w:t>
      </w:r>
      <w:r w:rsidRPr="00441CD0">
        <w:tab/>
        <w:t>Overload Control Sequence Number</w:t>
      </w:r>
      <w:bookmarkEnd w:id="2586"/>
      <w:bookmarkEnd w:id="2587"/>
      <w:bookmarkEnd w:id="2588"/>
      <w:bookmarkEnd w:id="2589"/>
      <w:bookmarkEnd w:id="2590"/>
      <w:bookmarkEnd w:id="2591"/>
      <w:bookmarkEnd w:id="2592"/>
      <w:bookmarkEnd w:id="2593"/>
      <w:bookmarkEnd w:id="2594"/>
      <w:bookmarkEnd w:id="2595"/>
      <w:bookmarkEnd w:id="2596"/>
      <w:bookmarkEnd w:id="2597"/>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0A1449">
      <w:pPr>
        <w:rPr>
          <w:rFonts w:cs="Arial"/>
          <w:color w:val="000000"/>
        </w:rPr>
      </w:pPr>
      <w:r w:rsidRPr="000A1449">
        <w:t>This parameter shall be used by the receiver of the OCI IE to properly collate out-of-order OCI IEs, e.g. due to PFCP retransmissions. 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1A3E8D">
      <w:pPr>
        <w:pStyle w:val="H6"/>
      </w:pPr>
      <w:bookmarkStart w:id="2598" w:name="_Toc19717180"/>
      <w:bookmarkStart w:id="2599" w:name="_Toc27490664"/>
      <w:bookmarkStart w:id="2600" w:name="_Toc27556957"/>
      <w:bookmarkStart w:id="2601" w:name="_Toc27723874"/>
      <w:bookmarkStart w:id="2602" w:name="_Toc36030946"/>
      <w:bookmarkStart w:id="2603" w:name="_Toc36042866"/>
      <w:bookmarkStart w:id="2604" w:name="_Toc36814191"/>
      <w:bookmarkStart w:id="2605" w:name="_Toc44689045"/>
      <w:bookmarkStart w:id="2606" w:name="_Toc44923799"/>
      <w:bookmarkStart w:id="2607" w:name="_Toc51860768"/>
      <w:bookmarkStart w:id="2608" w:name="_Toc57930539"/>
      <w:bookmarkStart w:id="2609" w:name="_Toc57931169"/>
      <w:r w:rsidRPr="00441CD0">
        <w:t>6.2.4.3.2.2</w:t>
      </w:r>
      <w:r w:rsidRPr="00441CD0">
        <w:tab/>
        <w:t>Period of Validity</w:t>
      </w:r>
      <w:bookmarkEnd w:id="2598"/>
      <w:bookmarkEnd w:id="2599"/>
      <w:bookmarkEnd w:id="2600"/>
      <w:bookmarkEnd w:id="2601"/>
      <w:bookmarkEnd w:id="2602"/>
      <w:bookmarkEnd w:id="2603"/>
      <w:bookmarkEnd w:id="2604"/>
      <w:bookmarkEnd w:id="2605"/>
      <w:bookmarkEnd w:id="2606"/>
      <w:bookmarkEnd w:id="2607"/>
      <w:bookmarkEnd w:id="2608"/>
      <w:bookmarkEnd w:id="2609"/>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1A3E8D">
      <w:pPr>
        <w:pStyle w:val="H6"/>
      </w:pPr>
      <w:bookmarkStart w:id="2610" w:name="_Toc19717181"/>
      <w:bookmarkStart w:id="2611" w:name="_Toc27490665"/>
      <w:bookmarkStart w:id="2612" w:name="_Toc27556958"/>
      <w:bookmarkStart w:id="2613" w:name="_Toc27723875"/>
      <w:bookmarkStart w:id="2614" w:name="_Toc36030947"/>
      <w:bookmarkStart w:id="2615" w:name="_Toc36042867"/>
      <w:bookmarkStart w:id="2616" w:name="_Toc36814192"/>
      <w:bookmarkStart w:id="2617" w:name="_Toc44689046"/>
      <w:bookmarkStart w:id="2618" w:name="_Toc44923800"/>
      <w:bookmarkStart w:id="2619" w:name="_Toc51860769"/>
      <w:bookmarkStart w:id="2620" w:name="_Toc57930540"/>
      <w:bookmarkStart w:id="2621" w:name="_Toc57931170"/>
      <w:r w:rsidRPr="00441CD0">
        <w:t>6.2.4.3.2.3</w:t>
      </w:r>
      <w:r w:rsidRPr="00441CD0">
        <w:tab/>
        <w:t>Overload Reduction Metric</w:t>
      </w:r>
      <w:bookmarkEnd w:id="2610"/>
      <w:bookmarkEnd w:id="2611"/>
      <w:bookmarkEnd w:id="2612"/>
      <w:bookmarkEnd w:id="2613"/>
      <w:bookmarkEnd w:id="2614"/>
      <w:bookmarkEnd w:id="2615"/>
      <w:bookmarkEnd w:id="2616"/>
      <w:bookmarkEnd w:id="2617"/>
      <w:bookmarkEnd w:id="2618"/>
      <w:bookmarkEnd w:id="2619"/>
      <w:bookmarkEnd w:id="2620"/>
      <w:bookmarkEnd w:id="2621"/>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1BDEA76C"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1A3E8D">
      <w:pPr>
        <w:pStyle w:val="Heading5"/>
      </w:pPr>
      <w:bookmarkStart w:id="2622" w:name="_Toc19717182"/>
      <w:bookmarkStart w:id="2623" w:name="_Toc27490666"/>
      <w:bookmarkStart w:id="2624" w:name="_Toc27556959"/>
      <w:bookmarkStart w:id="2625" w:name="_Toc27723876"/>
      <w:bookmarkStart w:id="2626" w:name="_Toc36030948"/>
      <w:bookmarkStart w:id="2627" w:name="_Toc36042868"/>
      <w:bookmarkStart w:id="2628" w:name="_Toc36814193"/>
      <w:bookmarkStart w:id="2629" w:name="_Toc44689047"/>
      <w:bookmarkStart w:id="2630" w:name="_Toc44923801"/>
      <w:bookmarkStart w:id="2631" w:name="_Toc51860770"/>
      <w:bookmarkStart w:id="2632" w:name="_Toc57930541"/>
      <w:bookmarkStart w:id="2633" w:name="_Toc57931171"/>
      <w:bookmarkStart w:id="2634" w:name="_Toc98235723"/>
      <w:r w:rsidRPr="00441CD0">
        <w:t>6.2.4.3.3</w:t>
      </w:r>
      <w:r w:rsidRPr="00441CD0">
        <w:tab/>
        <w:t>Frequency of Inclusion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1A3E8D">
      <w:pPr>
        <w:pStyle w:val="Heading4"/>
      </w:pPr>
      <w:bookmarkStart w:id="2635" w:name="_Toc19717183"/>
      <w:bookmarkStart w:id="2636" w:name="_Toc27490667"/>
      <w:bookmarkStart w:id="2637" w:name="_Toc27556960"/>
      <w:bookmarkStart w:id="2638" w:name="_Toc27723877"/>
      <w:bookmarkStart w:id="2639" w:name="_Toc36030949"/>
      <w:bookmarkStart w:id="2640" w:name="_Toc36042869"/>
      <w:bookmarkStart w:id="2641" w:name="_Toc36814194"/>
      <w:bookmarkStart w:id="2642" w:name="_Toc44689048"/>
      <w:bookmarkStart w:id="2643" w:name="_Toc44923802"/>
      <w:bookmarkStart w:id="2644" w:name="_Toc51860771"/>
      <w:bookmarkStart w:id="2645" w:name="_Toc57930542"/>
      <w:bookmarkStart w:id="2646" w:name="_Toc57931172"/>
      <w:bookmarkStart w:id="2647" w:name="_Toc98235724"/>
      <w:r w:rsidRPr="00441CD0">
        <w:t>6.2.4.4</w:t>
      </w:r>
      <w:r w:rsidRPr="00441CD0">
        <w:tab/>
        <w:t>Message Throttling</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7652A1DC" w14:textId="77777777" w:rsidR="00EE5860" w:rsidRPr="00441CD0" w:rsidRDefault="00EE5860" w:rsidP="001A3E8D">
      <w:pPr>
        <w:pStyle w:val="Heading5"/>
      </w:pPr>
      <w:bookmarkStart w:id="2648" w:name="_Toc19717184"/>
      <w:bookmarkStart w:id="2649" w:name="_Toc27490668"/>
      <w:bookmarkStart w:id="2650" w:name="_Toc27556961"/>
      <w:bookmarkStart w:id="2651" w:name="_Toc27723878"/>
      <w:bookmarkStart w:id="2652" w:name="_Toc36030950"/>
      <w:bookmarkStart w:id="2653" w:name="_Toc36042870"/>
      <w:bookmarkStart w:id="2654" w:name="_Toc36814195"/>
      <w:bookmarkStart w:id="2655" w:name="_Toc44689049"/>
      <w:bookmarkStart w:id="2656" w:name="_Toc44923803"/>
      <w:bookmarkStart w:id="2657" w:name="_Toc51860772"/>
      <w:bookmarkStart w:id="2658" w:name="_Toc57930543"/>
      <w:bookmarkStart w:id="2659" w:name="_Toc57931173"/>
      <w:bookmarkStart w:id="2660" w:name="_Toc98235725"/>
      <w:r w:rsidRPr="00441CD0">
        <w:t>6.2.4.4.1</w:t>
      </w:r>
      <w:r w:rsidRPr="00441CD0">
        <w:tab/>
        <w:t>General</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1A3E8D">
      <w:pPr>
        <w:pStyle w:val="Heading5"/>
      </w:pPr>
      <w:bookmarkStart w:id="2661" w:name="_Toc19717185"/>
      <w:bookmarkStart w:id="2662" w:name="_Toc27490669"/>
      <w:bookmarkStart w:id="2663" w:name="_Toc27556962"/>
      <w:bookmarkStart w:id="2664" w:name="_Toc27723879"/>
      <w:bookmarkStart w:id="2665" w:name="_Toc36030951"/>
      <w:bookmarkStart w:id="2666" w:name="_Toc36042871"/>
      <w:bookmarkStart w:id="2667" w:name="_Toc36814196"/>
      <w:bookmarkStart w:id="2668" w:name="_Toc44689050"/>
      <w:bookmarkStart w:id="2669" w:name="_Toc44923804"/>
      <w:bookmarkStart w:id="2670" w:name="_Toc51860773"/>
      <w:bookmarkStart w:id="2671" w:name="_Toc57930544"/>
      <w:bookmarkStart w:id="2672" w:name="_Toc57931174"/>
      <w:bookmarkStart w:id="2673" w:name="_Toc98235726"/>
      <w:r w:rsidRPr="00441CD0">
        <w:t>6.2.4.4.2</w:t>
      </w:r>
      <w:r w:rsidRPr="00441CD0">
        <w:tab/>
        <w:t>Throttling algorithm – "Loss"</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18C5D3C2" w14:textId="77777777" w:rsidR="00EE5860" w:rsidRPr="00441CD0" w:rsidRDefault="00EE5860" w:rsidP="001A3E8D">
      <w:pPr>
        <w:pStyle w:val="H6"/>
      </w:pPr>
      <w:bookmarkStart w:id="2674" w:name="_Toc19717186"/>
      <w:bookmarkStart w:id="2675" w:name="_Toc27490670"/>
      <w:bookmarkStart w:id="2676" w:name="_Toc27556963"/>
      <w:bookmarkStart w:id="2677" w:name="_Toc27723880"/>
      <w:bookmarkStart w:id="2678" w:name="_Toc36030952"/>
      <w:bookmarkStart w:id="2679" w:name="_Toc36042872"/>
      <w:bookmarkStart w:id="2680" w:name="_Toc36814197"/>
      <w:bookmarkStart w:id="2681" w:name="_Toc44689051"/>
      <w:bookmarkStart w:id="2682" w:name="_Toc44923805"/>
      <w:bookmarkStart w:id="2683" w:name="_Toc51860774"/>
      <w:bookmarkStart w:id="2684" w:name="_Toc57930545"/>
      <w:bookmarkStart w:id="2685" w:name="_Toc57931175"/>
      <w:r w:rsidRPr="00441CD0">
        <w:t>6.2.4.4.2.1</w:t>
      </w:r>
      <w:r w:rsidRPr="00441CD0">
        <w:tab/>
        <w:t>Description</w:t>
      </w:r>
      <w:bookmarkEnd w:id="2674"/>
      <w:bookmarkEnd w:id="2675"/>
      <w:bookmarkEnd w:id="2676"/>
      <w:bookmarkEnd w:id="2677"/>
      <w:bookmarkEnd w:id="2678"/>
      <w:bookmarkEnd w:id="2679"/>
      <w:bookmarkEnd w:id="2680"/>
      <w:bookmarkEnd w:id="2681"/>
      <w:bookmarkEnd w:id="2682"/>
      <w:bookmarkEnd w:id="2683"/>
      <w:bookmarkEnd w:id="2684"/>
      <w:bookmarkEnd w:id="2685"/>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1A3E8D">
      <w:pPr>
        <w:pStyle w:val="Heading4"/>
      </w:pPr>
      <w:bookmarkStart w:id="2686" w:name="_Toc19717187"/>
      <w:bookmarkStart w:id="2687" w:name="_Toc27490671"/>
      <w:bookmarkStart w:id="2688" w:name="_Toc27556964"/>
      <w:bookmarkStart w:id="2689" w:name="_Toc27723881"/>
      <w:bookmarkStart w:id="2690" w:name="_Toc36030953"/>
      <w:bookmarkStart w:id="2691" w:name="_Toc36042873"/>
      <w:bookmarkStart w:id="2692" w:name="_Toc36814198"/>
      <w:bookmarkStart w:id="2693" w:name="_Toc44689052"/>
      <w:bookmarkStart w:id="2694" w:name="_Toc44923806"/>
      <w:bookmarkStart w:id="2695" w:name="_Toc51860775"/>
      <w:bookmarkStart w:id="2696" w:name="_Toc57930546"/>
      <w:bookmarkStart w:id="2697" w:name="_Toc57931176"/>
      <w:bookmarkStart w:id="2698" w:name="_Toc98235727"/>
      <w:r w:rsidRPr="00441CD0">
        <w:t>6.2.4.5</w:t>
      </w:r>
      <w:r w:rsidRPr="00441CD0">
        <w:tab/>
        <w:t>Message Prioritization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60C241CB" w14:textId="77777777" w:rsidR="00EE5860" w:rsidRPr="00441CD0" w:rsidRDefault="00EE5860" w:rsidP="001A3E8D">
      <w:pPr>
        <w:pStyle w:val="Heading5"/>
      </w:pPr>
      <w:bookmarkStart w:id="2699" w:name="_Toc19717188"/>
      <w:bookmarkStart w:id="2700" w:name="_Toc27490672"/>
      <w:bookmarkStart w:id="2701" w:name="_Toc27556965"/>
      <w:bookmarkStart w:id="2702" w:name="_Toc27723882"/>
      <w:bookmarkStart w:id="2703" w:name="_Toc36030954"/>
      <w:bookmarkStart w:id="2704" w:name="_Toc36042874"/>
      <w:bookmarkStart w:id="2705" w:name="_Toc36814199"/>
      <w:bookmarkStart w:id="2706" w:name="_Toc44689053"/>
      <w:bookmarkStart w:id="2707" w:name="_Toc44923807"/>
      <w:bookmarkStart w:id="2708" w:name="_Toc51860776"/>
      <w:bookmarkStart w:id="2709" w:name="_Toc57930547"/>
      <w:bookmarkStart w:id="2710" w:name="_Toc57931177"/>
      <w:bookmarkStart w:id="2711" w:name="_Toc98235728"/>
      <w:r w:rsidRPr="00441CD0">
        <w:t>6.2.4.5.1</w:t>
      </w:r>
      <w:r w:rsidRPr="00441CD0">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1A3E8D">
      <w:pPr>
        <w:pStyle w:val="Heading5"/>
      </w:pPr>
      <w:bookmarkStart w:id="2712" w:name="_Toc19717189"/>
      <w:bookmarkStart w:id="2713" w:name="_Toc27490673"/>
      <w:bookmarkStart w:id="2714" w:name="_Toc27556966"/>
      <w:bookmarkStart w:id="2715" w:name="_Toc27723883"/>
      <w:bookmarkStart w:id="2716" w:name="_Toc36030955"/>
      <w:bookmarkStart w:id="2717" w:name="_Toc36042875"/>
      <w:bookmarkStart w:id="2718" w:name="_Toc36814200"/>
      <w:bookmarkStart w:id="2719" w:name="_Toc44689054"/>
      <w:bookmarkStart w:id="2720" w:name="_Toc44923808"/>
      <w:bookmarkStart w:id="2721" w:name="_Toc51860777"/>
      <w:bookmarkStart w:id="2722" w:name="_Toc57930548"/>
      <w:bookmarkStart w:id="2723" w:name="_Toc57931178"/>
      <w:bookmarkStart w:id="2724" w:name="_Toc98235729"/>
      <w:r w:rsidRPr="00441CD0">
        <w:t>6.2.4.5.2</w:t>
      </w:r>
      <w:r w:rsidRPr="00441CD0">
        <w:tab/>
        <w:t>Based on the Message Priority Signalled in the PFCP Message</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47C9A04B"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1A3E8D">
      <w:pPr>
        <w:pStyle w:val="Heading3"/>
        <w:rPr>
          <w:lang w:eastAsia="zh-CN"/>
        </w:rPr>
      </w:pPr>
      <w:bookmarkStart w:id="2725" w:name="_Toc19717190"/>
      <w:bookmarkStart w:id="2726" w:name="_Toc27490674"/>
      <w:bookmarkStart w:id="2727" w:name="_Toc27556967"/>
      <w:bookmarkStart w:id="2728" w:name="_Toc27723884"/>
      <w:bookmarkStart w:id="2729" w:name="_Toc36030956"/>
      <w:bookmarkStart w:id="2730" w:name="_Toc36042876"/>
      <w:bookmarkStart w:id="2731" w:name="_Toc36814201"/>
      <w:bookmarkStart w:id="2732" w:name="_Toc44689055"/>
      <w:bookmarkStart w:id="2733" w:name="_Toc44923809"/>
      <w:bookmarkStart w:id="2734" w:name="_Toc51860778"/>
      <w:bookmarkStart w:id="2735" w:name="_Toc57930549"/>
      <w:bookmarkStart w:id="2736" w:name="_Toc57931179"/>
      <w:bookmarkStart w:id="2737" w:name="_Toc98235730"/>
      <w:r w:rsidRPr="00441CD0">
        <w:rPr>
          <w:lang w:eastAsia="zh-CN"/>
        </w:rPr>
        <w:t>6.2.5</w:t>
      </w:r>
      <w:r w:rsidRPr="00441CD0">
        <w:rPr>
          <w:lang w:eastAsia="zh-CN"/>
        </w:rPr>
        <w:tab/>
        <w:t>PFCP PFD Management Procedure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32FD3107" w14:textId="77777777" w:rsidR="00EE5860" w:rsidRPr="00441CD0" w:rsidRDefault="00EE5860" w:rsidP="001A3E8D">
      <w:pPr>
        <w:pStyle w:val="Heading4"/>
        <w:rPr>
          <w:lang w:val="en-US"/>
        </w:rPr>
      </w:pPr>
      <w:bookmarkStart w:id="2738" w:name="_Toc19717191"/>
      <w:bookmarkStart w:id="2739" w:name="_Toc27490675"/>
      <w:bookmarkStart w:id="2740" w:name="_Toc27556968"/>
      <w:bookmarkStart w:id="2741" w:name="_Toc27723885"/>
      <w:bookmarkStart w:id="2742" w:name="_Toc36030957"/>
      <w:bookmarkStart w:id="2743" w:name="_Toc36042877"/>
      <w:bookmarkStart w:id="2744" w:name="_Toc36814202"/>
      <w:bookmarkStart w:id="2745" w:name="_Toc44689056"/>
      <w:bookmarkStart w:id="2746" w:name="_Toc44923810"/>
      <w:bookmarkStart w:id="2747" w:name="_Toc51860779"/>
      <w:bookmarkStart w:id="2748" w:name="_Toc57930550"/>
      <w:bookmarkStart w:id="2749" w:name="_Toc57931180"/>
      <w:bookmarkStart w:id="2750" w:name="_Toc98235731"/>
      <w:r w:rsidRPr="00441CD0">
        <w:t>6.2.5.1</w:t>
      </w:r>
      <w:r w:rsidRPr="00441CD0">
        <w:tab/>
        <w:t>General</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1A3E8D">
      <w:pPr>
        <w:pStyle w:val="Heading4"/>
        <w:rPr>
          <w:lang w:val="x-none"/>
        </w:rPr>
      </w:pPr>
      <w:bookmarkStart w:id="2751" w:name="_Toc19717192"/>
      <w:bookmarkStart w:id="2752" w:name="_Toc27490676"/>
      <w:bookmarkStart w:id="2753" w:name="_Toc27556969"/>
      <w:bookmarkStart w:id="2754" w:name="_Toc27723886"/>
      <w:bookmarkStart w:id="2755" w:name="_Toc36030958"/>
      <w:bookmarkStart w:id="2756" w:name="_Toc36042878"/>
      <w:bookmarkStart w:id="2757" w:name="_Toc36814203"/>
      <w:bookmarkStart w:id="2758" w:name="_Toc44689057"/>
      <w:bookmarkStart w:id="2759" w:name="_Toc44923811"/>
      <w:bookmarkStart w:id="2760" w:name="_Toc51860780"/>
      <w:bookmarkStart w:id="2761" w:name="_Toc57930551"/>
      <w:bookmarkStart w:id="2762" w:name="_Toc57931181"/>
      <w:bookmarkStart w:id="2763" w:name="_Toc98235732"/>
      <w:r w:rsidRPr="00441CD0">
        <w:t>6.2.5.2</w:t>
      </w:r>
      <w:r w:rsidRPr="00441CD0">
        <w:tab/>
        <w:t xml:space="preserve">CP </w:t>
      </w:r>
      <w:r w:rsidRPr="00441CD0">
        <w:rPr>
          <w:lang w:val="en-US"/>
        </w:rPr>
        <w:t>F</w:t>
      </w:r>
      <w:r w:rsidRPr="00441CD0">
        <w:t>unction Behaviour</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1A3E8D">
      <w:pPr>
        <w:pStyle w:val="Heading4"/>
        <w:rPr>
          <w:lang w:val="x-none"/>
        </w:rPr>
      </w:pPr>
      <w:bookmarkStart w:id="2764" w:name="_Toc19717193"/>
      <w:bookmarkStart w:id="2765" w:name="_Toc27490677"/>
      <w:bookmarkStart w:id="2766" w:name="_Toc27556970"/>
      <w:bookmarkStart w:id="2767" w:name="_Toc27723887"/>
      <w:bookmarkStart w:id="2768" w:name="_Toc36030959"/>
      <w:bookmarkStart w:id="2769" w:name="_Toc36042879"/>
      <w:bookmarkStart w:id="2770" w:name="_Toc36814204"/>
      <w:bookmarkStart w:id="2771" w:name="_Toc44689058"/>
      <w:bookmarkStart w:id="2772" w:name="_Toc44923812"/>
      <w:bookmarkStart w:id="2773" w:name="_Toc51860781"/>
      <w:bookmarkStart w:id="2774" w:name="_Toc57930552"/>
      <w:bookmarkStart w:id="2775" w:name="_Toc57931182"/>
      <w:bookmarkStart w:id="2776" w:name="_Toc98235733"/>
      <w:r w:rsidRPr="00441CD0">
        <w:t>6.2.5.3</w:t>
      </w:r>
      <w:r w:rsidRPr="00441CD0">
        <w:tab/>
        <w:t xml:space="preserve">UP </w:t>
      </w:r>
      <w:r w:rsidRPr="00441CD0">
        <w:rPr>
          <w:lang w:val="en-US"/>
        </w:rPr>
        <w:t>F</w:t>
      </w:r>
      <w:r w:rsidRPr="00441CD0">
        <w:t>unction Behaviour</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t>-</w:t>
      </w:r>
      <w:r w:rsidRPr="00441CD0">
        <w:rPr>
          <w:lang w:val="en-US"/>
        </w:rPr>
        <w:tab/>
        <w:t>store all the PFDs received in the request for the indicated Application Identifier(s);</w:t>
      </w:r>
    </w:p>
    <w:p w14:paraId="006F7DD2" w14:textId="77777777" w:rsidR="00EE5860" w:rsidRPr="0067687A" w:rsidRDefault="00EE5860" w:rsidP="00EE5860">
      <w:pPr>
        <w:pStyle w:val="B1"/>
        <w:rPr>
          <w:lang w:val="en-US"/>
        </w:rPr>
      </w:pPr>
      <w:r w:rsidRPr="00441CD0">
        <w:t>-</w:t>
      </w:r>
      <w:r w:rsidRPr="00441CD0">
        <w:tab/>
        <w:t>send a PFCP PFD Management Response with the cause "success", if the above operations were performed successfully</w:t>
      </w:r>
      <w:r w:rsidRPr="0067687A">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1A3E8D">
      <w:pPr>
        <w:pStyle w:val="Heading3"/>
      </w:pPr>
      <w:bookmarkStart w:id="2777" w:name="_Toc19717194"/>
      <w:bookmarkStart w:id="2778" w:name="_Toc27490678"/>
      <w:bookmarkStart w:id="2779" w:name="_Toc27556971"/>
      <w:bookmarkStart w:id="2780" w:name="_Toc27723888"/>
      <w:bookmarkStart w:id="2781" w:name="_Toc36030960"/>
      <w:bookmarkStart w:id="2782" w:name="_Toc36042880"/>
      <w:bookmarkStart w:id="2783" w:name="_Toc36814205"/>
      <w:bookmarkStart w:id="2784" w:name="_Toc44689059"/>
      <w:bookmarkStart w:id="2785" w:name="_Toc44923813"/>
      <w:bookmarkStart w:id="2786" w:name="_Toc51860782"/>
      <w:bookmarkStart w:id="2787" w:name="_Toc57930553"/>
      <w:bookmarkStart w:id="2788" w:name="_Toc57931183"/>
      <w:bookmarkStart w:id="2789" w:name="_Toc98235734"/>
      <w:r w:rsidRPr="00441CD0">
        <w:rPr>
          <w:lang w:eastAsia="zh-CN"/>
        </w:rPr>
        <w:t>6.2.6</w:t>
      </w:r>
      <w:r w:rsidRPr="00441CD0">
        <w:rPr>
          <w:lang w:eastAsia="zh-CN"/>
        </w:rPr>
        <w:tab/>
      </w:r>
      <w:r w:rsidRPr="00441CD0">
        <w:t>PFCP Association Setup Procedure</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71B58F9A" w14:textId="77777777" w:rsidR="00EE5860" w:rsidRPr="00441CD0" w:rsidRDefault="00EE5860" w:rsidP="001A3E8D">
      <w:pPr>
        <w:pStyle w:val="Heading4"/>
      </w:pPr>
      <w:bookmarkStart w:id="2790" w:name="_Toc19717195"/>
      <w:bookmarkStart w:id="2791" w:name="_Toc27490679"/>
      <w:bookmarkStart w:id="2792" w:name="_Toc27556972"/>
      <w:bookmarkStart w:id="2793" w:name="_Toc27723889"/>
      <w:bookmarkStart w:id="2794" w:name="_Toc36030961"/>
      <w:bookmarkStart w:id="2795" w:name="_Toc36042881"/>
      <w:bookmarkStart w:id="2796" w:name="_Toc36814206"/>
      <w:bookmarkStart w:id="2797" w:name="_Toc44689060"/>
      <w:bookmarkStart w:id="2798" w:name="_Toc44923814"/>
      <w:bookmarkStart w:id="2799" w:name="_Toc51860783"/>
      <w:bookmarkStart w:id="2800" w:name="_Toc57930554"/>
      <w:bookmarkStart w:id="2801" w:name="_Toc57931184"/>
      <w:bookmarkStart w:id="2802" w:name="_Toc98235735"/>
      <w:r w:rsidRPr="00441CD0">
        <w:rPr>
          <w:lang w:eastAsia="zh-CN"/>
        </w:rPr>
        <w:t>6.2.6.1</w:t>
      </w:r>
      <w:r w:rsidRPr="00441CD0">
        <w:rPr>
          <w:lang w:eastAsia="zh-CN"/>
        </w:rPr>
        <w:tab/>
      </w:r>
      <w:r w:rsidRPr="00441CD0">
        <w:t>General</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1A3E8D">
      <w:pPr>
        <w:pStyle w:val="Heading4"/>
      </w:pPr>
      <w:bookmarkStart w:id="2803" w:name="_Toc19717196"/>
      <w:bookmarkStart w:id="2804" w:name="_Toc27490680"/>
      <w:bookmarkStart w:id="2805" w:name="_Toc27556973"/>
      <w:bookmarkStart w:id="2806" w:name="_Toc27723890"/>
      <w:bookmarkStart w:id="2807" w:name="_Toc36030962"/>
      <w:bookmarkStart w:id="2808" w:name="_Toc36042882"/>
      <w:bookmarkStart w:id="2809" w:name="_Toc36814207"/>
      <w:bookmarkStart w:id="2810" w:name="_Toc44689061"/>
      <w:bookmarkStart w:id="2811" w:name="_Toc44923815"/>
      <w:bookmarkStart w:id="2812" w:name="_Toc51860784"/>
      <w:bookmarkStart w:id="2813" w:name="_Toc57930555"/>
      <w:bookmarkStart w:id="2814" w:name="_Toc57931185"/>
      <w:bookmarkStart w:id="2815" w:name="_Toc98235736"/>
      <w:r w:rsidRPr="00441CD0">
        <w:rPr>
          <w:lang w:eastAsia="zh-CN"/>
        </w:rPr>
        <w:t>6.2.6.2</w:t>
      </w:r>
      <w:r w:rsidRPr="00441CD0">
        <w:rPr>
          <w:lang w:eastAsia="zh-CN"/>
        </w:rPr>
        <w:tab/>
      </w:r>
      <w:r w:rsidRPr="00441CD0">
        <w:t>PFCP Association Setup Initiated by the CP Function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06712D3E" w14:textId="77777777" w:rsidR="00EE5860" w:rsidRPr="00441CD0" w:rsidRDefault="00EE5860" w:rsidP="001A3E8D">
      <w:pPr>
        <w:pStyle w:val="Heading5"/>
      </w:pPr>
      <w:bookmarkStart w:id="2816" w:name="_Toc19717197"/>
      <w:bookmarkStart w:id="2817" w:name="_Toc27490681"/>
      <w:bookmarkStart w:id="2818" w:name="_Toc27556974"/>
      <w:bookmarkStart w:id="2819" w:name="_Toc27723891"/>
      <w:bookmarkStart w:id="2820" w:name="_Toc36030963"/>
      <w:bookmarkStart w:id="2821" w:name="_Toc36042883"/>
      <w:bookmarkStart w:id="2822" w:name="_Toc36814208"/>
      <w:bookmarkStart w:id="2823" w:name="_Toc44689062"/>
      <w:bookmarkStart w:id="2824" w:name="_Toc44923816"/>
      <w:bookmarkStart w:id="2825" w:name="_Toc51860785"/>
      <w:bookmarkStart w:id="2826" w:name="_Toc57930556"/>
      <w:bookmarkStart w:id="2827" w:name="_Toc57931186"/>
      <w:bookmarkStart w:id="2828" w:name="_Toc98235737"/>
      <w:r w:rsidRPr="00441CD0">
        <w:t>6.2.6.2.1</w:t>
      </w:r>
      <w:r w:rsidRPr="00441CD0">
        <w:tab/>
        <w:t>CP Function Behaviour</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3EE14923" w14:textId="77777777" w:rsidR="00EE5860" w:rsidRPr="00441CD0" w:rsidRDefault="00EE5860" w:rsidP="00EE5860">
      <w:bookmarkStart w:id="2829"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1A3E8D">
      <w:pPr>
        <w:pStyle w:val="Heading5"/>
      </w:pPr>
      <w:bookmarkStart w:id="2830" w:name="_Toc27490682"/>
      <w:bookmarkStart w:id="2831" w:name="_Toc27556975"/>
      <w:bookmarkStart w:id="2832" w:name="_Toc27723892"/>
      <w:bookmarkStart w:id="2833" w:name="_Toc36030964"/>
      <w:bookmarkStart w:id="2834" w:name="_Toc36042884"/>
      <w:bookmarkStart w:id="2835" w:name="_Toc36814209"/>
      <w:bookmarkStart w:id="2836" w:name="_Toc44689063"/>
      <w:bookmarkStart w:id="2837" w:name="_Toc44923817"/>
      <w:bookmarkStart w:id="2838" w:name="_Toc51860786"/>
      <w:bookmarkStart w:id="2839" w:name="_Toc57930557"/>
      <w:bookmarkStart w:id="2840" w:name="_Toc57931187"/>
      <w:bookmarkStart w:id="2841" w:name="_Toc98235738"/>
      <w:r w:rsidRPr="00441CD0">
        <w:t>6.2.6.2.2</w:t>
      </w:r>
      <w:r w:rsidRPr="00441CD0">
        <w:tab/>
        <w:t>UP Function behaviour</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t>-</w:t>
      </w:r>
      <w:r w:rsidRPr="00441CD0">
        <w:tab/>
        <w:t>shall send a PFCP Association Setup Response including:</w:t>
      </w:r>
    </w:p>
    <w:p w14:paraId="793BF89E" w14:textId="77777777" w:rsidR="00EE5860" w:rsidRPr="00441CD0" w:rsidRDefault="00EE5860" w:rsidP="00EE5860">
      <w:r w:rsidRPr="00441CD0">
        <w:t>-</w:t>
      </w:r>
      <w:r w:rsidRPr="00441CD0">
        <w:tab/>
        <w:t>a successful cause;</w:t>
      </w:r>
    </w:p>
    <w:p w14:paraId="0CBDABE7" w14:textId="77777777" w:rsidR="00EE5860" w:rsidRPr="00441CD0" w:rsidRDefault="00EE5860" w:rsidP="00EE5860">
      <w:r w:rsidRPr="00441CD0">
        <w:t>-</w:t>
      </w:r>
      <w:r w:rsidRPr="00441CD0">
        <w:tab/>
        <w:t>its Node ID;</w:t>
      </w:r>
    </w:p>
    <w:p w14:paraId="637882F9" w14:textId="77777777" w:rsidR="00EE5860" w:rsidRPr="00441CD0" w:rsidRDefault="00EE5860" w:rsidP="00EE5860">
      <w:r w:rsidRPr="00441CD0">
        <w:t>-</w:t>
      </w:r>
      <w:r w:rsidRPr="00441CD0">
        <w:tab/>
        <w:t>information of all supported optional features in the UP function;</w:t>
      </w:r>
    </w:p>
    <w:p w14:paraId="2145844B" w14:textId="77777777" w:rsidR="00EE5860" w:rsidRPr="00441CD0" w:rsidRDefault="00EE5860" w:rsidP="00EE5860">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r w:rsidRPr="00441CD0">
        <w:t>-</w:t>
      </w:r>
      <w:r w:rsidRPr="00441CD0">
        <w:tab/>
        <w:t>optionally the NF Instance ID of the UPF if available.</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1A3E8D">
      <w:pPr>
        <w:pStyle w:val="Heading4"/>
      </w:pPr>
      <w:bookmarkStart w:id="2842" w:name="_Toc19717199"/>
      <w:bookmarkStart w:id="2843" w:name="_Toc27490683"/>
      <w:bookmarkStart w:id="2844" w:name="_Toc27556976"/>
      <w:bookmarkStart w:id="2845" w:name="_Toc27723893"/>
      <w:bookmarkStart w:id="2846" w:name="_Toc36030965"/>
      <w:bookmarkStart w:id="2847" w:name="_Toc36042885"/>
      <w:bookmarkStart w:id="2848" w:name="_Toc36814210"/>
      <w:bookmarkStart w:id="2849" w:name="_Toc44689064"/>
      <w:bookmarkStart w:id="2850" w:name="_Toc44923818"/>
      <w:bookmarkStart w:id="2851" w:name="_Toc51860787"/>
      <w:bookmarkStart w:id="2852" w:name="_Toc57930558"/>
      <w:bookmarkStart w:id="2853" w:name="_Toc57931188"/>
      <w:bookmarkStart w:id="2854" w:name="_Toc98235739"/>
      <w:r w:rsidRPr="00441CD0">
        <w:rPr>
          <w:lang w:eastAsia="zh-CN"/>
        </w:rPr>
        <w:t>6.2.6.3</w:t>
      </w:r>
      <w:r w:rsidRPr="00441CD0">
        <w:rPr>
          <w:lang w:eastAsia="zh-CN"/>
        </w:rPr>
        <w:tab/>
      </w:r>
      <w:r w:rsidRPr="00441CD0">
        <w:t>PFCP Association Setup Initiated by the UP Function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9CE3242" w14:textId="77777777" w:rsidR="00EE5860" w:rsidRPr="00441CD0" w:rsidRDefault="00EE5860" w:rsidP="001A3E8D">
      <w:pPr>
        <w:pStyle w:val="Heading5"/>
      </w:pPr>
      <w:bookmarkStart w:id="2855" w:name="_Toc19717200"/>
      <w:bookmarkStart w:id="2856" w:name="_Toc27490684"/>
      <w:bookmarkStart w:id="2857" w:name="_Toc27556977"/>
      <w:bookmarkStart w:id="2858" w:name="_Toc27723894"/>
      <w:bookmarkStart w:id="2859" w:name="_Toc36030966"/>
      <w:bookmarkStart w:id="2860" w:name="_Toc36042886"/>
      <w:bookmarkStart w:id="2861" w:name="_Toc36814211"/>
      <w:bookmarkStart w:id="2862" w:name="_Toc44689065"/>
      <w:bookmarkStart w:id="2863" w:name="_Toc44923819"/>
      <w:bookmarkStart w:id="2864" w:name="_Toc51860788"/>
      <w:bookmarkStart w:id="2865" w:name="_Toc57930559"/>
      <w:bookmarkStart w:id="2866" w:name="_Toc57931189"/>
      <w:bookmarkStart w:id="2867" w:name="_Toc98235740"/>
      <w:r w:rsidRPr="00441CD0">
        <w:t>6.2.6.3.1</w:t>
      </w:r>
      <w:r w:rsidRPr="00441CD0">
        <w:tab/>
        <w:t>UP Function Behaviour</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68"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1A3E8D">
      <w:pPr>
        <w:pStyle w:val="Heading5"/>
      </w:pPr>
      <w:bookmarkStart w:id="2869" w:name="_Toc36030967"/>
      <w:bookmarkStart w:id="2870" w:name="_Toc36042887"/>
      <w:bookmarkStart w:id="2871" w:name="_Toc36814212"/>
      <w:bookmarkStart w:id="2872" w:name="_Toc44689066"/>
      <w:bookmarkStart w:id="2873" w:name="_Toc44923820"/>
      <w:bookmarkStart w:id="2874" w:name="_Toc51860789"/>
      <w:bookmarkStart w:id="2875" w:name="_Toc57930560"/>
      <w:bookmarkStart w:id="2876" w:name="_Toc57931190"/>
      <w:bookmarkStart w:id="2877" w:name="_Toc98235741"/>
      <w:r w:rsidRPr="00441CD0">
        <w:t>6.2.6.3.2</w:t>
      </w:r>
      <w:r w:rsidRPr="00441CD0">
        <w:tab/>
        <w:t>CP Function Behaviour</w:t>
      </w:r>
      <w:bookmarkEnd w:id="2868"/>
      <w:bookmarkEnd w:id="2869"/>
      <w:bookmarkEnd w:id="2870"/>
      <w:bookmarkEnd w:id="2871"/>
      <w:bookmarkEnd w:id="2872"/>
      <w:bookmarkEnd w:id="2873"/>
      <w:bookmarkEnd w:id="2874"/>
      <w:bookmarkEnd w:id="2875"/>
      <w:bookmarkEnd w:id="2876"/>
      <w:bookmarkEnd w:id="2877"/>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1A3E8D">
      <w:pPr>
        <w:pStyle w:val="Heading3"/>
      </w:pPr>
      <w:bookmarkStart w:id="2878" w:name="_Toc19717202"/>
      <w:bookmarkStart w:id="2879" w:name="_Toc27490685"/>
      <w:bookmarkStart w:id="2880" w:name="_Toc27556978"/>
      <w:bookmarkStart w:id="2881" w:name="_Toc27723895"/>
      <w:bookmarkStart w:id="2882" w:name="_Toc36030968"/>
      <w:bookmarkStart w:id="2883" w:name="_Toc36042888"/>
      <w:bookmarkStart w:id="2884" w:name="_Toc36814213"/>
      <w:bookmarkStart w:id="2885" w:name="_Toc44689067"/>
      <w:bookmarkStart w:id="2886" w:name="_Toc44923821"/>
      <w:bookmarkStart w:id="2887" w:name="_Toc51860790"/>
      <w:bookmarkStart w:id="2888" w:name="_Toc57930561"/>
      <w:bookmarkStart w:id="2889" w:name="_Toc57931191"/>
      <w:bookmarkStart w:id="2890" w:name="_Toc98235742"/>
      <w:r w:rsidRPr="00441CD0">
        <w:t>6.2.7</w:t>
      </w:r>
      <w:r w:rsidRPr="00441CD0">
        <w:tab/>
        <w:t>PFCP Association Update Procedure</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59FAB694" w14:textId="77777777" w:rsidR="00EE5860" w:rsidRPr="00441CD0" w:rsidRDefault="00EE5860" w:rsidP="001A3E8D">
      <w:pPr>
        <w:pStyle w:val="Heading4"/>
      </w:pPr>
      <w:bookmarkStart w:id="2891" w:name="_Toc19717203"/>
      <w:bookmarkStart w:id="2892" w:name="_Toc27490686"/>
      <w:bookmarkStart w:id="2893" w:name="_Toc27556979"/>
      <w:bookmarkStart w:id="2894" w:name="_Toc27723896"/>
      <w:bookmarkStart w:id="2895" w:name="_Toc36030969"/>
      <w:bookmarkStart w:id="2896" w:name="_Toc36042889"/>
      <w:bookmarkStart w:id="2897" w:name="_Toc36814214"/>
      <w:bookmarkStart w:id="2898" w:name="_Toc44689068"/>
      <w:bookmarkStart w:id="2899" w:name="_Toc44923822"/>
      <w:bookmarkStart w:id="2900" w:name="_Toc51860791"/>
      <w:bookmarkStart w:id="2901" w:name="_Toc57930562"/>
      <w:bookmarkStart w:id="2902" w:name="_Toc57931192"/>
      <w:bookmarkStart w:id="2903" w:name="_Toc98235743"/>
      <w:r w:rsidRPr="00441CD0">
        <w:t>6.2.7.1</w:t>
      </w:r>
      <w:r w:rsidRPr="00441CD0">
        <w:tab/>
        <w:t>General</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1A3E8D">
      <w:pPr>
        <w:pStyle w:val="Heading4"/>
      </w:pPr>
      <w:bookmarkStart w:id="2904" w:name="_Toc19717204"/>
      <w:bookmarkStart w:id="2905" w:name="_Toc27490687"/>
      <w:bookmarkStart w:id="2906" w:name="_Toc27556980"/>
      <w:bookmarkStart w:id="2907" w:name="_Toc27723897"/>
      <w:bookmarkStart w:id="2908" w:name="_Toc36030970"/>
      <w:bookmarkStart w:id="2909" w:name="_Toc36042890"/>
      <w:bookmarkStart w:id="2910" w:name="_Toc36814215"/>
      <w:bookmarkStart w:id="2911" w:name="_Toc44689069"/>
      <w:bookmarkStart w:id="2912" w:name="_Toc44923823"/>
      <w:bookmarkStart w:id="2913" w:name="_Toc51860792"/>
      <w:bookmarkStart w:id="2914" w:name="_Toc57930563"/>
      <w:bookmarkStart w:id="2915" w:name="_Toc57931193"/>
      <w:bookmarkStart w:id="2916" w:name="_Toc98235744"/>
      <w:r w:rsidRPr="00441CD0">
        <w:t>6.2.7.2</w:t>
      </w:r>
      <w:r w:rsidRPr="00441CD0">
        <w:tab/>
        <w:t>PFCP Association Update Procedure Initiated by the CP Function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E1DFBC6" w14:textId="77777777" w:rsidR="00EE5860" w:rsidRPr="00441CD0" w:rsidRDefault="00EE5860" w:rsidP="001A3E8D">
      <w:pPr>
        <w:pStyle w:val="Heading5"/>
      </w:pPr>
      <w:bookmarkStart w:id="2917" w:name="_Toc19717205"/>
      <w:bookmarkStart w:id="2918" w:name="_Toc27490688"/>
      <w:bookmarkStart w:id="2919" w:name="_Toc27556981"/>
      <w:bookmarkStart w:id="2920" w:name="_Toc27723898"/>
      <w:bookmarkStart w:id="2921" w:name="_Toc36030971"/>
      <w:bookmarkStart w:id="2922" w:name="_Toc36042891"/>
      <w:bookmarkStart w:id="2923" w:name="_Toc36814216"/>
      <w:bookmarkStart w:id="2924" w:name="_Toc44689070"/>
      <w:bookmarkStart w:id="2925" w:name="_Toc44923824"/>
      <w:bookmarkStart w:id="2926" w:name="_Toc51860793"/>
      <w:bookmarkStart w:id="2927" w:name="_Toc57930564"/>
      <w:bookmarkStart w:id="2928" w:name="_Toc57931194"/>
      <w:bookmarkStart w:id="2929" w:name="_Toc98235745"/>
      <w:r w:rsidRPr="00441CD0">
        <w:t>6.2.7.2.1</w:t>
      </w:r>
      <w:r w:rsidRPr="00441CD0">
        <w:tab/>
        <w:t>CP Function Behaviour</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1A3E8D">
      <w:pPr>
        <w:pStyle w:val="Heading5"/>
      </w:pPr>
      <w:bookmarkStart w:id="2930" w:name="_Toc19717206"/>
      <w:bookmarkStart w:id="2931" w:name="_Toc27490689"/>
      <w:bookmarkStart w:id="2932" w:name="_Toc27556982"/>
      <w:bookmarkStart w:id="2933" w:name="_Toc27723899"/>
      <w:bookmarkStart w:id="2934" w:name="_Toc36030972"/>
      <w:bookmarkStart w:id="2935" w:name="_Toc36042892"/>
      <w:bookmarkStart w:id="2936" w:name="_Toc36814217"/>
      <w:bookmarkStart w:id="2937" w:name="_Toc44689071"/>
      <w:bookmarkStart w:id="2938" w:name="_Toc44923825"/>
      <w:bookmarkStart w:id="2939" w:name="_Toc51860794"/>
      <w:bookmarkStart w:id="2940" w:name="_Toc57930565"/>
      <w:bookmarkStart w:id="2941" w:name="_Toc57931195"/>
      <w:bookmarkStart w:id="2942" w:name="_Toc98235746"/>
      <w:r w:rsidRPr="00441CD0">
        <w:t>6.2.7.2.2</w:t>
      </w:r>
      <w:r w:rsidRPr="00441CD0">
        <w:tab/>
        <w:t>UP Function Behaviour</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943" w:name="_Toc19717207"/>
      <w:bookmarkStart w:id="2944" w:name="_Toc27490690"/>
      <w:bookmarkStart w:id="2945" w:name="_Toc27556983"/>
      <w:bookmarkStart w:id="2946" w:name="_Toc27723900"/>
      <w:bookmarkStart w:id="2947" w:name="_Toc36030973"/>
      <w:bookmarkStart w:id="2948" w:name="_Toc36042893"/>
      <w:bookmarkStart w:id="2949"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1A3E8D">
      <w:pPr>
        <w:pStyle w:val="Heading4"/>
      </w:pPr>
      <w:bookmarkStart w:id="2950" w:name="_Toc44689072"/>
      <w:bookmarkStart w:id="2951" w:name="_Toc44923826"/>
      <w:bookmarkStart w:id="2952" w:name="_Toc51860795"/>
      <w:bookmarkStart w:id="2953" w:name="_Toc57930566"/>
      <w:bookmarkStart w:id="2954" w:name="_Toc57931196"/>
      <w:bookmarkStart w:id="2955" w:name="_Toc98235747"/>
      <w:r w:rsidRPr="00441CD0">
        <w:t>6.2.7.3</w:t>
      </w:r>
      <w:r w:rsidRPr="00441CD0">
        <w:tab/>
        <w:t>PFCP Association Update Procedure Initiated by UP Function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D5DA7D7" w14:textId="77777777" w:rsidR="00EE5860" w:rsidRPr="00441CD0" w:rsidRDefault="00EE5860" w:rsidP="001A3E8D">
      <w:pPr>
        <w:pStyle w:val="Heading5"/>
      </w:pPr>
      <w:bookmarkStart w:id="2956" w:name="_Toc19717208"/>
      <w:bookmarkStart w:id="2957" w:name="_Toc27490691"/>
      <w:bookmarkStart w:id="2958" w:name="_Toc27556984"/>
      <w:bookmarkStart w:id="2959" w:name="_Toc27723901"/>
      <w:bookmarkStart w:id="2960" w:name="_Toc36030974"/>
      <w:bookmarkStart w:id="2961" w:name="_Toc36042894"/>
      <w:bookmarkStart w:id="2962" w:name="_Toc36814219"/>
      <w:bookmarkStart w:id="2963" w:name="_Toc44689073"/>
      <w:bookmarkStart w:id="2964" w:name="_Toc44923827"/>
      <w:bookmarkStart w:id="2965" w:name="_Toc51860796"/>
      <w:bookmarkStart w:id="2966" w:name="_Toc57930567"/>
      <w:bookmarkStart w:id="2967" w:name="_Toc57931197"/>
      <w:bookmarkStart w:id="2968" w:name="_Toc98235748"/>
      <w:r w:rsidRPr="00441CD0">
        <w:t>6.2.7.3.1</w:t>
      </w:r>
      <w:r w:rsidRPr="00441CD0">
        <w:tab/>
        <w:t>UP Function Behaviour</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p>
    <w:p w14:paraId="74129B93" w14:textId="77777777" w:rsidR="00EE5860" w:rsidRPr="00441CD0" w:rsidRDefault="00EE5860" w:rsidP="00EE5860">
      <w:pPr>
        <w:rPr>
          <w:lang w:val="en-US"/>
        </w:rPr>
      </w:pPr>
      <w:bookmarkStart w:id="2969" w:name="_Toc19717209"/>
      <w:bookmarkStart w:id="2970" w:name="_Toc27490692"/>
      <w:bookmarkStart w:id="2971" w:name="_Toc27556985"/>
      <w:bookmarkStart w:id="2972"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1A3E8D">
      <w:pPr>
        <w:pStyle w:val="Heading5"/>
      </w:pPr>
      <w:bookmarkStart w:id="2973" w:name="_Toc36030975"/>
      <w:bookmarkStart w:id="2974" w:name="_Toc36042895"/>
      <w:bookmarkStart w:id="2975" w:name="_Toc36814220"/>
      <w:bookmarkStart w:id="2976" w:name="_Toc44689074"/>
      <w:bookmarkStart w:id="2977" w:name="_Toc44923828"/>
      <w:bookmarkStart w:id="2978" w:name="_Toc51860797"/>
      <w:bookmarkStart w:id="2979" w:name="_Toc57930568"/>
      <w:bookmarkStart w:id="2980" w:name="_Toc57931198"/>
      <w:bookmarkStart w:id="2981" w:name="_Toc98235749"/>
      <w:r w:rsidRPr="00441CD0">
        <w:t>6.2.7.3.2</w:t>
      </w:r>
      <w:r w:rsidRPr="00441CD0">
        <w:tab/>
        <w:t>CP Function Behaviour</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1A3E8D">
      <w:pPr>
        <w:pStyle w:val="Heading3"/>
      </w:pPr>
      <w:bookmarkStart w:id="2982" w:name="_Toc19717210"/>
      <w:bookmarkStart w:id="2983" w:name="_Toc27490693"/>
      <w:bookmarkStart w:id="2984" w:name="_Toc27556986"/>
      <w:bookmarkStart w:id="2985" w:name="_Toc27723903"/>
      <w:bookmarkStart w:id="2986" w:name="_Toc36030976"/>
      <w:bookmarkStart w:id="2987" w:name="_Toc36042896"/>
      <w:bookmarkStart w:id="2988" w:name="_Toc36814221"/>
      <w:bookmarkStart w:id="2989" w:name="_Toc44689075"/>
      <w:bookmarkStart w:id="2990" w:name="_Toc44923829"/>
      <w:bookmarkStart w:id="2991" w:name="_Toc51860798"/>
      <w:bookmarkStart w:id="2992" w:name="_Toc57930569"/>
      <w:bookmarkStart w:id="2993" w:name="_Toc57931199"/>
      <w:bookmarkStart w:id="2994" w:name="_Toc98235750"/>
      <w:r w:rsidRPr="00441CD0">
        <w:rPr>
          <w:lang w:eastAsia="zh-CN"/>
        </w:rPr>
        <w:t>6.2.8</w:t>
      </w:r>
      <w:r w:rsidRPr="00441CD0">
        <w:rPr>
          <w:lang w:eastAsia="zh-CN"/>
        </w:rPr>
        <w:tab/>
      </w:r>
      <w:r w:rsidRPr="00441CD0">
        <w:t>PFCP Association Release Procedure</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747252B9" w14:textId="77777777" w:rsidR="00EE5860" w:rsidRPr="00441CD0" w:rsidRDefault="00EE5860" w:rsidP="001A3E8D">
      <w:pPr>
        <w:pStyle w:val="Heading4"/>
      </w:pPr>
      <w:bookmarkStart w:id="2995" w:name="_Toc19717211"/>
      <w:bookmarkStart w:id="2996" w:name="_Toc27490694"/>
      <w:bookmarkStart w:id="2997" w:name="_Toc27556987"/>
      <w:bookmarkStart w:id="2998" w:name="_Toc27723904"/>
      <w:bookmarkStart w:id="2999" w:name="_Toc36030977"/>
      <w:bookmarkStart w:id="3000" w:name="_Toc36042897"/>
      <w:bookmarkStart w:id="3001" w:name="_Toc36814222"/>
      <w:bookmarkStart w:id="3002" w:name="_Toc44689076"/>
      <w:bookmarkStart w:id="3003" w:name="_Toc44923830"/>
      <w:bookmarkStart w:id="3004" w:name="_Toc51860799"/>
      <w:bookmarkStart w:id="3005" w:name="_Toc57930570"/>
      <w:bookmarkStart w:id="3006" w:name="_Toc57931200"/>
      <w:bookmarkStart w:id="3007" w:name="_Toc98235751"/>
      <w:r w:rsidRPr="00441CD0">
        <w:t>6.2.8.1</w:t>
      </w:r>
      <w:r w:rsidRPr="00441CD0">
        <w:tab/>
        <w:t>General</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1A3E8D">
      <w:pPr>
        <w:pStyle w:val="Heading4"/>
      </w:pPr>
      <w:bookmarkStart w:id="3008" w:name="_Toc19717212"/>
      <w:bookmarkStart w:id="3009" w:name="_Toc27490695"/>
      <w:bookmarkStart w:id="3010" w:name="_Toc27556988"/>
      <w:bookmarkStart w:id="3011" w:name="_Toc27723905"/>
      <w:bookmarkStart w:id="3012" w:name="_Toc36030978"/>
      <w:bookmarkStart w:id="3013" w:name="_Toc36042898"/>
      <w:bookmarkStart w:id="3014" w:name="_Toc36814223"/>
      <w:bookmarkStart w:id="3015" w:name="_Toc44689077"/>
      <w:bookmarkStart w:id="3016" w:name="_Toc44923831"/>
      <w:bookmarkStart w:id="3017" w:name="_Toc51860800"/>
      <w:bookmarkStart w:id="3018" w:name="_Toc57930571"/>
      <w:bookmarkStart w:id="3019" w:name="_Toc57931201"/>
      <w:bookmarkStart w:id="3020" w:name="_Toc98235752"/>
      <w:r w:rsidRPr="00441CD0">
        <w:t>6.2.8.2</w:t>
      </w:r>
      <w:r w:rsidRPr="00441CD0">
        <w:tab/>
        <w:t>CP Function Behaviour</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1A3E8D">
      <w:pPr>
        <w:pStyle w:val="Heading4"/>
      </w:pPr>
      <w:bookmarkStart w:id="3021" w:name="_Toc19717213"/>
      <w:bookmarkStart w:id="3022" w:name="_Toc27490696"/>
      <w:bookmarkStart w:id="3023" w:name="_Toc27556989"/>
      <w:bookmarkStart w:id="3024" w:name="_Toc27723906"/>
      <w:bookmarkStart w:id="3025" w:name="_Toc36030979"/>
      <w:bookmarkStart w:id="3026" w:name="_Toc36042899"/>
      <w:bookmarkStart w:id="3027" w:name="_Toc36814224"/>
      <w:bookmarkStart w:id="3028" w:name="_Toc44689078"/>
      <w:bookmarkStart w:id="3029" w:name="_Toc44923832"/>
      <w:bookmarkStart w:id="3030" w:name="_Toc51860801"/>
      <w:bookmarkStart w:id="3031" w:name="_Toc57930572"/>
      <w:bookmarkStart w:id="3032" w:name="_Toc57931202"/>
      <w:bookmarkStart w:id="3033" w:name="_Toc98235753"/>
      <w:r w:rsidRPr="00441CD0">
        <w:t>6.2.8.3</w:t>
      </w:r>
      <w:r w:rsidRPr="00441CD0">
        <w:tab/>
        <w:t>UP Function behaviour</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1A3E8D">
      <w:pPr>
        <w:pStyle w:val="Heading3"/>
        <w:rPr>
          <w:lang w:val="x-none" w:eastAsia="zh-CN"/>
        </w:rPr>
      </w:pPr>
      <w:bookmarkStart w:id="3034" w:name="_Toc19717214"/>
      <w:bookmarkStart w:id="3035" w:name="_Toc27490697"/>
      <w:bookmarkStart w:id="3036" w:name="_Toc27556990"/>
      <w:bookmarkStart w:id="3037" w:name="_Toc27723907"/>
      <w:bookmarkStart w:id="3038" w:name="_Toc36030980"/>
      <w:bookmarkStart w:id="3039" w:name="_Toc36042900"/>
      <w:bookmarkStart w:id="3040" w:name="_Toc36814225"/>
      <w:bookmarkStart w:id="3041" w:name="_Toc44689079"/>
      <w:bookmarkStart w:id="3042" w:name="_Toc44923833"/>
      <w:bookmarkStart w:id="3043" w:name="_Toc51860802"/>
      <w:bookmarkStart w:id="3044" w:name="_Toc57930573"/>
      <w:bookmarkStart w:id="3045" w:name="_Toc57931203"/>
      <w:bookmarkStart w:id="3046" w:name="_Toc98235754"/>
      <w:r w:rsidRPr="00441CD0">
        <w:rPr>
          <w:lang w:eastAsia="zh-CN"/>
        </w:rPr>
        <w:t>6.2.9</w:t>
      </w:r>
      <w:r w:rsidRPr="00441CD0">
        <w:rPr>
          <w:lang w:eastAsia="zh-CN"/>
        </w:rPr>
        <w:tab/>
        <w:t>PFCP Node Report Procedure</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456DAA60" w14:textId="77777777" w:rsidR="00EE5860" w:rsidRPr="00441CD0" w:rsidRDefault="00EE5860" w:rsidP="001A3E8D">
      <w:pPr>
        <w:pStyle w:val="Heading4"/>
        <w:rPr>
          <w:lang w:val="en-US"/>
        </w:rPr>
      </w:pPr>
      <w:bookmarkStart w:id="3047" w:name="_Toc19717215"/>
      <w:bookmarkStart w:id="3048" w:name="_Toc27490698"/>
      <w:bookmarkStart w:id="3049" w:name="_Toc27556991"/>
      <w:bookmarkStart w:id="3050" w:name="_Toc27723908"/>
      <w:bookmarkStart w:id="3051" w:name="_Toc36030981"/>
      <w:bookmarkStart w:id="3052" w:name="_Toc36042901"/>
      <w:bookmarkStart w:id="3053" w:name="_Toc36814226"/>
      <w:bookmarkStart w:id="3054" w:name="_Toc44689080"/>
      <w:bookmarkStart w:id="3055" w:name="_Toc44923834"/>
      <w:bookmarkStart w:id="3056" w:name="_Toc51860803"/>
      <w:bookmarkStart w:id="3057" w:name="_Toc57930574"/>
      <w:bookmarkStart w:id="3058" w:name="_Toc57931204"/>
      <w:bookmarkStart w:id="3059" w:name="_Toc98235755"/>
      <w:r w:rsidRPr="00441CD0">
        <w:t>6.2.9.1</w:t>
      </w:r>
      <w:r w:rsidRPr="00441CD0">
        <w:tab/>
        <w:t>General</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1A3E8D">
      <w:pPr>
        <w:pStyle w:val="Heading4"/>
      </w:pPr>
      <w:bookmarkStart w:id="3060" w:name="_Toc19717216"/>
      <w:bookmarkStart w:id="3061" w:name="_Toc27490699"/>
      <w:bookmarkStart w:id="3062" w:name="_Toc27556992"/>
      <w:bookmarkStart w:id="3063" w:name="_Toc27723909"/>
      <w:bookmarkStart w:id="3064" w:name="_Toc36030982"/>
      <w:bookmarkStart w:id="3065" w:name="_Toc36042902"/>
      <w:bookmarkStart w:id="3066" w:name="_Toc36814227"/>
      <w:bookmarkStart w:id="3067" w:name="_Toc44689081"/>
      <w:bookmarkStart w:id="3068" w:name="_Toc44923835"/>
      <w:bookmarkStart w:id="3069" w:name="_Toc51860804"/>
      <w:bookmarkStart w:id="3070" w:name="_Toc57930575"/>
      <w:bookmarkStart w:id="3071" w:name="_Toc57931205"/>
      <w:bookmarkStart w:id="3072" w:name="_Toc98235756"/>
      <w:r w:rsidRPr="00441CD0">
        <w:t>6.2.9.2</w:t>
      </w:r>
      <w:r w:rsidRPr="00441CD0">
        <w:tab/>
        <w:t xml:space="preserve">UP </w:t>
      </w:r>
      <w:r w:rsidRPr="00441CD0">
        <w:rPr>
          <w:lang w:val="en-US"/>
        </w:rPr>
        <w:t>F</w:t>
      </w:r>
      <w:r w:rsidRPr="00441CD0">
        <w:t>unction Behaviour</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1A3E8D">
      <w:pPr>
        <w:pStyle w:val="Heading4"/>
      </w:pPr>
      <w:bookmarkStart w:id="3073" w:name="_Toc19717217"/>
      <w:bookmarkStart w:id="3074" w:name="_Toc27490700"/>
      <w:bookmarkStart w:id="3075" w:name="_Toc27556993"/>
      <w:bookmarkStart w:id="3076" w:name="_Toc27723910"/>
      <w:bookmarkStart w:id="3077" w:name="_Toc36030983"/>
      <w:bookmarkStart w:id="3078" w:name="_Toc36042903"/>
      <w:bookmarkStart w:id="3079" w:name="_Toc36814228"/>
      <w:bookmarkStart w:id="3080" w:name="_Toc44689082"/>
      <w:bookmarkStart w:id="3081" w:name="_Toc44923836"/>
      <w:bookmarkStart w:id="3082" w:name="_Toc51860805"/>
      <w:bookmarkStart w:id="3083" w:name="_Toc57930576"/>
      <w:bookmarkStart w:id="3084" w:name="_Toc57931206"/>
      <w:bookmarkStart w:id="3085" w:name="_Toc98235757"/>
      <w:r w:rsidRPr="00441CD0">
        <w:t>6.2.9.3</w:t>
      </w:r>
      <w:r w:rsidRPr="00441CD0">
        <w:tab/>
        <w:t xml:space="preserve">CP </w:t>
      </w:r>
      <w:r w:rsidRPr="00441CD0">
        <w:rPr>
          <w:lang w:val="en-US"/>
        </w:rPr>
        <w:t>F</w:t>
      </w:r>
      <w:r w:rsidRPr="00441CD0">
        <w:t>unction behaviour</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1A3E8D">
      <w:pPr>
        <w:pStyle w:val="Heading2"/>
      </w:pPr>
      <w:bookmarkStart w:id="3086" w:name="_Toc19717218"/>
      <w:bookmarkStart w:id="3087" w:name="_Toc27490701"/>
      <w:bookmarkStart w:id="3088" w:name="_Toc27556994"/>
      <w:bookmarkStart w:id="3089" w:name="_Toc27723911"/>
      <w:bookmarkStart w:id="3090" w:name="_Toc36030984"/>
      <w:bookmarkStart w:id="3091" w:name="_Toc36042904"/>
      <w:bookmarkStart w:id="3092" w:name="_Toc36814229"/>
      <w:bookmarkStart w:id="3093" w:name="_Toc44689083"/>
      <w:bookmarkStart w:id="3094" w:name="_Toc44923837"/>
      <w:bookmarkStart w:id="3095" w:name="_Toc51860806"/>
      <w:bookmarkStart w:id="3096" w:name="_Toc57930577"/>
      <w:bookmarkStart w:id="3097" w:name="_Toc57931207"/>
      <w:bookmarkStart w:id="3098" w:name="_Toc98235758"/>
      <w:r w:rsidRPr="00441CD0">
        <w:t>6.3</w:t>
      </w:r>
      <w:r w:rsidRPr="00441CD0">
        <w:tab/>
        <w:t>PFCP Session Related Procedures</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BBEF84F" w14:textId="77777777" w:rsidR="00EE5860" w:rsidRPr="00441CD0" w:rsidRDefault="00EE5860" w:rsidP="001A3E8D">
      <w:pPr>
        <w:pStyle w:val="Heading3"/>
      </w:pPr>
      <w:bookmarkStart w:id="3099" w:name="_Toc19717219"/>
      <w:bookmarkStart w:id="3100" w:name="_Toc27490702"/>
      <w:bookmarkStart w:id="3101" w:name="_Toc27556995"/>
      <w:bookmarkStart w:id="3102" w:name="_Toc27723912"/>
      <w:bookmarkStart w:id="3103" w:name="_Toc36030985"/>
      <w:bookmarkStart w:id="3104" w:name="_Toc36042905"/>
      <w:bookmarkStart w:id="3105" w:name="_Toc36814230"/>
      <w:bookmarkStart w:id="3106" w:name="_Toc44689084"/>
      <w:bookmarkStart w:id="3107" w:name="_Toc44923838"/>
      <w:bookmarkStart w:id="3108" w:name="_Toc51860807"/>
      <w:bookmarkStart w:id="3109" w:name="_Toc57930578"/>
      <w:bookmarkStart w:id="3110" w:name="_Toc57931208"/>
      <w:bookmarkStart w:id="3111" w:name="_Toc98235759"/>
      <w:r w:rsidRPr="00441CD0">
        <w:t>6.3.1</w:t>
      </w:r>
      <w:r w:rsidRPr="00441CD0">
        <w:tab/>
        <w:t>General</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0848AE2B" w14:textId="2CFD8BB1" w:rsidR="00EE5860" w:rsidRPr="00441CD0" w:rsidRDefault="00EE5860" w:rsidP="00EE5860">
      <w:pPr>
        <w:rPr>
          <w:lang w:val="en-US"/>
        </w:rPr>
      </w:pPr>
      <w:r w:rsidRPr="00441CD0">
        <w:rPr>
          <w:lang w:val="en-US"/>
        </w:rPr>
        <w:t>The following clauses describe the session related procedures over the Sxa, Sxb</w:t>
      </w:r>
      <w:r w:rsidR="00361423">
        <w:rPr>
          <w:lang w:val="en-US"/>
        </w:rPr>
        <w:t>,</w:t>
      </w:r>
      <w:r w:rsidRPr="00441CD0">
        <w:rPr>
          <w:lang w:val="en-US"/>
        </w:rPr>
        <w:t xml:space="preserve"> Sxc </w:t>
      </w:r>
      <w:r w:rsidR="00361423">
        <w:rPr>
          <w:lang w:val="en-US"/>
        </w:rPr>
        <w:t xml:space="preserve">and N4 </w:t>
      </w:r>
      <w:r w:rsidRPr="00441CD0">
        <w:rPr>
          <w:lang w:val="en-US"/>
        </w:rPr>
        <w:t>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1A3E8D">
      <w:pPr>
        <w:pStyle w:val="Heading3"/>
        <w:rPr>
          <w:lang w:val="x-none"/>
        </w:rPr>
      </w:pPr>
      <w:bookmarkStart w:id="3112" w:name="_Toc19717220"/>
      <w:bookmarkStart w:id="3113" w:name="_Toc27490703"/>
      <w:bookmarkStart w:id="3114" w:name="_Toc27556996"/>
      <w:bookmarkStart w:id="3115" w:name="_Toc27723913"/>
      <w:bookmarkStart w:id="3116" w:name="_Toc36030986"/>
      <w:bookmarkStart w:id="3117" w:name="_Toc36042906"/>
      <w:bookmarkStart w:id="3118" w:name="_Toc36814231"/>
      <w:bookmarkStart w:id="3119" w:name="_Toc44689085"/>
      <w:bookmarkStart w:id="3120" w:name="_Toc44923839"/>
      <w:bookmarkStart w:id="3121" w:name="_Toc51860808"/>
      <w:bookmarkStart w:id="3122" w:name="_Toc57930579"/>
      <w:bookmarkStart w:id="3123" w:name="_Toc57931209"/>
      <w:bookmarkStart w:id="3124" w:name="_Toc98235760"/>
      <w:r w:rsidRPr="00441CD0">
        <w:t>6.3.2</w:t>
      </w:r>
      <w:r w:rsidRPr="00441CD0">
        <w:tab/>
        <w:t>PFCP Session Establishment Procedure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432C49B6" w14:textId="77777777" w:rsidR="00EE5860" w:rsidRPr="00441CD0" w:rsidRDefault="00EE5860" w:rsidP="001A3E8D">
      <w:pPr>
        <w:pStyle w:val="Heading4"/>
        <w:rPr>
          <w:lang w:val="en-US"/>
        </w:rPr>
      </w:pPr>
      <w:bookmarkStart w:id="3125" w:name="_Toc19717221"/>
      <w:bookmarkStart w:id="3126" w:name="_Toc27490704"/>
      <w:bookmarkStart w:id="3127" w:name="_Toc27556997"/>
      <w:bookmarkStart w:id="3128" w:name="_Toc27723914"/>
      <w:bookmarkStart w:id="3129" w:name="_Toc36030987"/>
      <w:bookmarkStart w:id="3130" w:name="_Toc36042907"/>
      <w:bookmarkStart w:id="3131" w:name="_Toc36814232"/>
      <w:bookmarkStart w:id="3132" w:name="_Toc44689086"/>
      <w:bookmarkStart w:id="3133" w:name="_Toc44923840"/>
      <w:bookmarkStart w:id="3134" w:name="_Toc51860809"/>
      <w:bookmarkStart w:id="3135" w:name="_Toc57930580"/>
      <w:bookmarkStart w:id="3136" w:name="_Toc57931210"/>
      <w:bookmarkStart w:id="3137" w:name="_Toc98235761"/>
      <w:r w:rsidRPr="00441CD0">
        <w:t>6.3.2.1</w:t>
      </w:r>
      <w:r w:rsidRPr="00441CD0">
        <w:tab/>
        <w:t>General</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1A3E8D">
      <w:pPr>
        <w:pStyle w:val="Heading4"/>
        <w:rPr>
          <w:lang w:val="x-none"/>
        </w:rPr>
      </w:pPr>
      <w:bookmarkStart w:id="3138" w:name="_Toc19717222"/>
      <w:bookmarkStart w:id="3139" w:name="_Toc27490705"/>
      <w:bookmarkStart w:id="3140" w:name="_Toc27556998"/>
      <w:bookmarkStart w:id="3141" w:name="_Toc27723915"/>
      <w:bookmarkStart w:id="3142" w:name="_Toc36030988"/>
      <w:bookmarkStart w:id="3143" w:name="_Toc36042908"/>
      <w:bookmarkStart w:id="3144" w:name="_Toc36814233"/>
      <w:bookmarkStart w:id="3145" w:name="_Toc44689087"/>
      <w:bookmarkStart w:id="3146" w:name="_Toc44923841"/>
      <w:bookmarkStart w:id="3147" w:name="_Toc51860810"/>
      <w:bookmarkStart w:id="3148" w:name="_Toc57930581"/>
      <w:bookmarkStart w:id="3149" w:name="_Toc57931211"/>
      <w:bookmarkStart w:id="3150" w:name="_Toc98235762"/>
      <w:r w:rsidRPr="00441CD0">
        <w:t>6.3.2.2</w:t>
      </w:r>
      <w:r w:rsidRPr="00441CD0">
        <w:tab/>
        <w:t xml:space="preserve">CP </w:t>
      </w:r>
      <w:r w:rsidRPr="00441CD0">
        <w:rPr>
          <w:lang w:val="en-US"/>
        </w:rPr>
        <w:t>F</w:t>
      </w:r>
      <w:r w:rsidRPr="00441CD0">
        <w:t>unction Behaviour</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4732F5B2" w14:textId="792941AD" w:rsidR="00EE5860" w:rsidRPr="00441CD0" w:rsidRDefault="00AC353C" w:rsidP="00EE5860">
      <w:r w:rsidRPr="004360EC">
        <w:t>The CP</w:t>
      </w:r>
      <w:r w:rsidRPr="004360EC">
        <w:rPr>
          <w:lang w:val="en-US"/>
        </w:rPr>
        <w:t xml:space="preserve"> function</w:t>
      </w:r>
      <w:r w:rsidRPr="004360EC">
        <w:t xml:space="preserve"> initiates the PFCP Session Establishment procedure to create a PFCP session for a PDN connection</w:t>
      </w:r>
      <w:r>
        <w:t xml:space="preserve"> or a PDU session</w:t>
      </w:r>
      <w:r w:rsidRPr="004360EC">
        <w:rPr>
          <w:lang w:eastAsia="zh-CN"/>
        </w:rPr>
        <w:t>, or IP-CAN session</w:t>
      </w:r>
      <w:r w:rsidRPr="004360EC">
        <w:t xml:space="preserve"> </w:t>
      </w:r>
      <w:r w:rsidRPr="004360EC">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5E92E869" w14:textId="721EC9D5" w:rsidR="00433965" w:rsidRDefault="00433965" w:rsidP="00433965">
      <w:bookmarkStart w:id="3151" w:name="_Toc19717223"/>
      <w:bookmarkStart w:id="3152" w:name="_Toc27490706"/>
      <w:bookmarkStart w:id="3153" w:name="_Toc27556999"/>
      <w:bookmarkStart w:id="3154" w:name="_Toc27723916"/>
      <w:bookmarkStart w:id="3155" w:name="_Toc36030989"/>
      <w:bookmarkStart w:id="3156" w:name="_Toc36042909"/>
      <w:bookmarkStart w:id="3157" w:name="_Toc36814234"/>
      <w:bookmarkStart w:id="3158" w:name="_Toc44689088"/>
      <w:bookmarkStart w:id="3159" w:name="_Toc44923842"/>
      <w:bookmarkStart w:id="3160" w:name="_Toc51860811"/>
      <w:bookmarkStart w:id="3161" w:name="_Toc57930582"/>
      <w:bookmarkStart w:id="3162" w:name="_Toc57931212"/>
      <w:r>
        <w:rPr>
          <w:lang w:val="en-US"/>
        </w:rPr>
        <w:t>When the CP function receives a PFCP Session Establishment Response with the cause "Request accepted (success)", the CP function shall continue with the procedure which triggered the PFCP Session Establishment procedure.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2A2E276E" w14:textId="77777777" w:rsidR="00EE5860" w:rsidRPr="00441CD0" w:rsidRDefault="00EE5860" w:rsidP="001A3E8D">
      <w:pPr>
        <w:pStyle w:val="Heading4"/>
      </w:pPr>
      <w:bookmarkStart w:id="3163" w:name="_Toc98235763"/>
      <w:r w:rsidRPr="00441CD0">
        <w:t>6.3.2.3</w:t>
      </w:r>
      <w:r w:rsidRPr="00441CD0">
        <w:tab/>
        <w:t xml:space="preserve">UP </w:t>
      </w:r>
      <w:r w:rsidRPr="00441CD0">
        <w:rPr>
          <w:lang w:val="en-US"/>
        </w:rPr>
        <w:t>F</w:t>
      </w:r>
      <w:r w:rsidRPr="00441CD0">
        <w:t>unction Behaviour</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7AB5D5C" w14:textId="2AF07659" w:rsidR="00EE5860" w:rsidRPr="00441CD0" w:rsidRDefault="00433965" w:rsidP="00EE5860">
      <w:r>
        <w:t>When the UP function receives a PFCP Session Establishment Request message</w:t>
      </w:r>
      <w:r w:rsidR="00EE5860" w:rsidRPr="00441CD0">
        <w:t>:</w:t>
      </w:r>
    </w:p>
    <w:p w14:paraId="14296752" w14:textId="523E6E7A" w:rsidR="00EE5860" w:rsidRPr="00441CD0" w:rsidRDefault="00EE5860" w:rsidP="00EE5860">
      <w:pPr>
        <w:pStyle w:val="B1"/>
      </w:pPr>
      <w:r w:rsidRPr="00441CD0">
        <w:rPr>
          <w:lang w:val="en-US"/>
        </w:rPr>
        <w:t>-</w:t>
      </w:r>
      <w:r w:rsidRPr="00441CD0">
        <w:rPr>
          <w:lang w:val="en-US"/>
        </w:rPr>
        <w:tab/>
      </w:r>
      <w:r w:rsidR="00433965">
        <w:rPr>
          <w:lang w:val="en-US"/>
        </w:rPr>
        <w:t xml:space="preserve">the UP function shall </w:t>
      </w:r>
      <w:r w:rsidRPr="00441CD0">
        <w:t>store and apply the rules received in the request and send a PFCP Session Establishment Response with cause "success", if all rules in the PFCP Session Establishment Request are stored and applied;</w:t>
      </w:r>
    </w:p>
    <w:p w14:paraId="262C23B9" w14:textId="6ED3B63B" w:rsidR="00433965" w:rsidRDefault="00EE5860" w:rsidP="00433965">
      <w:pPr>
        <w:pStyle w:val="B1"/>
      </w:pPr>
      <w:r w:rsidRPr="00441CD0">
        <w:rPr>
          <w:lang w:val="en-US"/>
        </w:rPr>
        <w:t>-</w:t>
      </w:r>
      <w:r w:rsidRPr="00441CD0">
        <w:rPr>
          <w:lang w:val="en-US"/>
        </w:rPr>
        <w:tab/>
      </w:r>
      <w:bookmarkStart w:id="3164" w:name="_Toc19717224"/>
      <w:bookmarkStart w:id="3165" w:name="_Toc27490707"/>
      <w:bookmarkStart w:id="3166" w:name="_Toc27557000"/>
      <w:bookmarkStart w:id="3167" w:name="_Toc27723917"/>
      <w:bookmarkStart w:id="3168" w:name="_Toc36030990"/>
      <w:bookmarkStart w:id="3169" w:name="_Toc36042910"/>
      <w:bookmarkStart w:id="3170" w:name="_Toc36814235"/>
      <w:bookmarkStart w:id="3171" w:name="_Toc44689089"/>
      <w:bookmarkStart w:id="3172" w:name="_Toc44923843"/>
      <w:bookmarkStart w:id="3173" w:name="_Toc51860812"/>
      <w:bookmarkStart w:id="3174" w:name="_Toc57930583"/>
      <w:bookmarkStart w:id="3175" w:name="_Toc57931213"/>
      <w:r w:rsidR="00433965">
        <w:t>Otherwise, if at least one rule failed to be stored or applied:</w:t>
      </w:r>
    </w:p>
    <w:p w14:paraId="066329D5" w14:textId="01E5A903" w:rsidR="00433965" w:rsidRDefault="00433965" w:rsidP="00433965">
      <w:pPr>
        <w:pStyle w:val="B2"/>
        <w:rPr>
          <w:lang w:val="en-US"/>
        </w:rPr>
      </w:pPr>
      <w:r>
        <w:t>-</w:t>
      </w:r>
      <w:r>
        <w:tab/>
        <w:t xml:space="preserve">the UP function shall return an appropriate error cause value with the Rule ID of the Rule causing the first error, discard all the received rules and not create any PFCP session context, if </w:t>
      </w:r>
      <w:r>
        <w:rPr>
          <w:lang w:val="en-US"/>
        </w:rPr>
        <w:t>the CP function or the UP function does not support the PSUCC feature (see clause 5.2.9); or</w:t>
      </w:r>
    </w:p>
    <w:p w14:paraId="254877A5" w14:textId="7CCE728F" w:rsidR="00433965" w:rsidRDefault="00433965" w:rsidP="00433965">
      <w:pPr>
        <w:pStyle w:val="B2"/>
        <w:rPr>
          <w:lang w:val="x-none"/>
        </w:rPr>
      </w:pPr>
      <w:r>
        <w:rPr>
          <w:lang w:val="en-US"/>
        </w:rPr>
        <w:t>-</w:t>
      </w:r>
      <w:r w:rsidR="00075654">
        <w:rPr>
          <w:lang w:val="en-US"/>
        </w:rPr>
        <w:tab/>
      </w:r>
      <w:r>
        <w:rPr>
          <w:lang w:val="en-US"/>
        </w:rPr>
        <w:t>alternatively, if the CP function indicated support of the PSUCC feature (see clause 8.2.58) during the PFCP association setup or update procedure, and if this feature is also supported by the UP function, the UP function should accept the request partially, if possible, and return a response indicating a partial acceptance of the request as specified in clause 5.2.9</w:t>
      </w:r>
      <w:r>
        <w:t>.</w:t>
      </w:r>
    </w:p>
    <w:p w14:paraId="661DB7B2" w14:textId="6822AF4F" w:rsidR="00EE5860" w:rsidRPr="00441CD0" w:rsidRDefault="00EE5860" w:rsidP="001A3E8D">
      <w:pPr>
        <w:pStyle w:val="Heading3"/>
      </w:pPr>
      <w:bookmarkStart w:id="3176" w:name="_Toc98235764"/>
      <w:r w:rsidRPr="00441CD0">
        <w:t>6.3.3</w:t>
      </w:r>
      <w:r w:rsidRPr="00441CD0">
        <w:tab/>
        <w:t>PFCP Session Modification Procedure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1D1D0387" w14:textId="77777777" w:rsidR="00EE5860" w:rsidRPr="00441CD0" w:rsidRDefault="00EE5860" w:rsidP="001A3E8D">
      <w:pPr>
        <w:pStyle w:val="Heading4"/>
        <w:rPr>
          <w:lang w:val="en-US"/>
        </w:rPr>
      </w:pPr>
      <w:bookmarkStart w:id="3177" w:name="_Toc19717225"/>
      <w:bookmarkStart w:id="3178" w:name="_Toc27490708"/>
      <w:bookmarkStart w:id="3179" w:name="_Toc27557001"/>
      <w:bookmarkStart w:id="3180" w:name="_Toc27723918"/>
      <w:bookmarkStart w:id="3181" w:name="_Toc36030991"/>
      <w:bookmarkStart w:id="3182" w:name="_Toc36042911"/>
      <w:bookmarkStart w:id="3183" w:name="_Toc36814236"/>
      <w:bookmarkStart w:id="3184" w:name="_Toc44689090"/>
      <w:bookmarkStart w:id="3185" w:name="_Toc44923844"/>
      <w:bookmarkStart w:id="3186" w:name="_Toc51860813"/>
      <w:bookmarkStart w:id="3187" w:name="_Toc57930584"/>
      <w:bookmarkStart w:id="3188" w:name="_Toc57931214"/>
      <w:bookmarkStart w:id="3189" w:name="_Toc98235765"/>
      <w:r w:rsidRPr="00441CD0">
        <w:t>6.3.</w:t>
      </w:r>
      <w:r w:rsidRPr="00441CD0">
        <w:rPr>
          <w:lang w:val="en-US"/>
        </w:rPr>
        <w:t>3</w:t>
      </w:r>
      <w:r w:rsidRPr="00441CD0">
        <w:t>.1</w:t>
      </w:r>
      <w:r w:rsidRPr="00441CD0">
        <w:tab/>
        <w:t>General</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1A3E8D">
      <w:pPr>
        <w:pStyle w:val="Heading4"/>
        <w:rPr>
          <w:lang w:val="x-none"/>
        </w:rPr>
      </w:pPr>
      <w:bookmarkStart w:id="3190" w:name="_Toc19717226"/>
      <w:bookmarkStart w:id="3191" w:name="_Toc27490709"/>
      <w:bookmarkStart w:id="3192" w:name="_Toc27557002"/>
      <w:bookmarkStart w:id="3193" w:name="_Toc27723919"/>
      <w:bookmarkStart w:id="3194" w:name="_Toc36030992"/>
      <w:bookmarkStart w:id="3195" w:name="_Toc36042912"/>
      <w:bookmarkStart w:id="3196" w:name="_Toc36814237"/>
      <w:bookmarkStart w:id="3197" w:name="_Toc44689091"/>
      <w:bookmarkStart w:id="3198" w:name="_Toc44923845"/>
      <w:bookmarkStart w:id="3199" w:name="_Toc51860814"/>
      <w:bookmarkStart w:id="3200" w:name="_Toc57930585"/>
      <w:bookmarkStart w:id="3201" w:name="_Toc57931215"/>
      <w:bookmarkStart w:id="3202" w:name="_Toc98235766"/>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334A8098" w14:textId="08C1069A" w:rsidR="00EE5860" w:rsidRPr="00441CD0" w:rsidRDefault="00AC353C" w:rsidP="00EE5860">
      <w:r w:rsidRPr="004360EC">
        <w:t xml:space="preserve">The CP function initiates the PFCP Session Modification procedure to modify an existing PFCP session, e.g. triggered by a modification of PDN connection, </w:t>
      </w:r>
      <w:r>
        <w:t xml:space="preserve">PDU session, </w:t>
      </w:r>
      <w:r w:rsidRPr="004360EC">
        <w:t>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02ED988D" w14:textId="25DB4C2E" w:rsidR="00433965" w:rsidRDefault="00433965" w:rsidP="00433965">
      <w:bookmarkStart w:id="3203" w:name="_Toc19717227"/>
      <w:bookmarkStart w:id="3204" w:name="_Toc27490710"/>
      <w:bookmarkStart w:id="3205" w:name="_Toc27557003"/>
      <w:bookmarkStart w:id="3206" w:name="_Toc27723920"/>
      <w:bookmarkStart w:id="3207" w:name="_Toc36030993"/>
      <w:bookmarkStart w:id="3208" w:name="_Toc36042913"/>
      <w:bookmarkStart w:id="3209" w:name="_Toc36814238"/>
      <w:bookmarkStart w:id="3210" w:name="_Toc44689092"/>
      <w:bookmarkStart w:id="3211" w:name="_Toc44923846"/>
      <w:bookmarkStart w:id="3212" w:name="_Toc51860815"/>
      <w:bookmarkStart w:id="3213" w:name="_Toc57930586"/>
      <w:bookmarkStart w:id="3214" w:name="_Toc57931216"/>
      <w:r>
        <w:t>When the CP function receives a PFCP Session Modification Response with the cause "Request accepted (success)", it shall continue with the procedure which has initiated the PFCP Session Modification procedure.</w:t>
      </w:r>
      <w:r>
        <w:rPr>
          <w:lang w:val="en-US"/>
        </w:rPr>
        <w:t xml:space="preserv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13F8BEFE" w14:textId="77777777" w:rsidR="00EE5860" w:rsidRPr="00441CD0" w:rsidRDefault="00EE5860" w:rsidP="001A3E8D">
      <w:pPr>
        <w:pStyle w:val="Heading4"/>
      </w:pPr>
      <w:bookmarkStart w:id="3215" w:name="_Toc98235767"/>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1DB4C3A9"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18521974" w14:textId="77777777" w:rsidR="00075654" w:rsidRDefault="00EE5860" w:rsidP="00433965">
      <w:pPr>
        <w:pStyle w:val="B1"/>
        <w:rPr>
          <w:lang w:val="en-US"/>
        </w:rPr>
      </w:pPr>
      <w:r w:rsidRPr="00441CD0">
        <w:rPr>
          <w:lang w:val="en-US"/>
        </w:rPr>
        <w:t>-</w:t>
      </w:r>
      <w:r w:rsidRPr="00441CD0">
        <w:rPr>
          <w:lang w:val="en-US"/>
        </w:rPr>
        <w:tab/>
      </w:r>
      <w:bookmarkStart w:id="3216" w:name="_Toc19717228"/>
      <w:bookmarkStart w:id="3217" w:name="_Toc27490711"/>
      <w:bookmarkStart w:id="3218" w:name="_Toc27557004"/>
      <w:bookmarkStart w:id="3219" w:name="_Toc27723921"/>
      <w:bookmarkStart w:id="3220" w:name="_Toc36030994"/>
      <w:bookmarkStart w:id="3221" w:name="_Toc36042914"/>
      <w:bookmarkStart w:id="3222" w:name="_Toc36814239"/>
      <w:bookmarkStart w:id="3223" w:name="_Toc44689093"/>
      <w:bookmarkStart w:id="3224" w:name="_Toc44923847"/>
      <w:bookmarkStart w:id="3225" w:name="_Toc51860816"/>
      <w:bookmarkStart w:id="3226" w:name="_Toc57930587"/>
      <w:bookmarkStart w:id="3227" w:name="_Toc57931217"/>
      <w:r w:rsidR="00433965">
        <w:rPr>
          <w:lang w:val="en-US"/>
        </w:rPr>
        <w:t xml:space="preserve">send the </w:t>
      </w:r>
      <w:r w:rsidR="00433965">
        <w:t>PFCP Session Modification Response</w:t>
      </w:r>
      <w:r w:rsidR="00433965">
        <w:rPr>
          <w:lang w:val="en-US"/>
        </w:rPr>
        <w:t xml:space="preserve"> with the cause "Request accepted (success)", if all the</w:t>
      </w:r>
      <w:r w:rsidR="00433965">
        <w:t xml:space="preserve"> request</w:t>
      </w:r>
      <w:r w:rsidR="00433965">
        <w:rPr>
          <w:lang w:val="en-US"/>
        </w:rPr>
        <w:t>ed modifications</w:t>
      </w:r>
      <w:r w:rsidR="00433965">
        <w:t xml:space="preserve"> are </w:t>
      </w:r>
      <w:r w:rsidR="00433965">
        <w:rPr>
          <w:lang w:val="en-US"/>
        </w:rPr>
        <w:t xml:space="preserve">accepted and </w:t>
      </w:r>
      <w:r w:rsidR="00433965">
        <w:t>performed</w:t>
      </w:r>
      <w:r w:rsidR="00433965">
        <w:rPr>
          <w:lang w:val="en-US"/>
        </w:rPr>
        <w:t xml:space="preserve"> successfully;</w:t>
      </w:r>
    </w:p>
    <w:p w14:paraId="6E0A8DA9" w14:textId="77777777" w:rsidR="00075654" w:rsidRDefault="00433965" w:rsidP="00433965">
      <w:pPr>
        <w:pStyle w:val="B1"/>
      </w:pPr>
      <w:r>
        <w:rPr>
          <w:lang w:val="en-US"/>
        </w:rPr>
        <w:t>-</w:t>
      </w:r>
      <w:r>
        <w:rPr>
          <w:lang w:val="en-US"/>
        </w:rPr>
        <w:tab/>
        <w:t xml:space="preserve">send the </w:t>
      </w:r>
      <w:r>
        <w:t>PFCP Session Modification Response</w:t>
      </w:r>
      <w:r>
        <w:rPr>
          <w:lang w:val="en-US"/>
        </w:rPr>
        <w:t xml:space="preserve"> with the cause "Request partially accepted", if the CP function indicated support of the PSUCC feature (see clause 8.2.58) during the PFCP association setup or update procedure, if this feature is also supported by the UP function, and if the UP function could accept the request partially as specified in clause 5.2.9.</w:t>
      </w:r>
    </w:p>
    <w:p w14:paraId="3BE4D4BE" w14:textId="25E9834F" w:rsidR="00EE5860" w:rsidRPr="00441CD0" w:rsidRDefault="00EE5860" w:rsidP="001A3E8D">
      <w:pPr>
        <w:pStyle w:val="Heading3"/>
      </w:pPr>
      <w:bookmarkStart w:id="3228" w:name="_Toc98235768"/>
      <w:r w:rsidRPr="00441CD0">
        <w:t>6.3.4</w:t>
      </w:r>
      <w:r w:rsidRPr="00441CD0">
        <w:tab/>
        <w:t>PFCP Session Deletion Procedure</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54C24FF8" w14:textId="77777777" w:rsidR="00EE5860" w:rsidRPr="00441CD0" w:rsidRDefault="00EE5860" w:rsidP="001A3E8D">
      <w:pPr>
        <w:pStyle w:val="Heading4"/>
        <w:rPr>
          <w:lang w:val="en-US"/>
        </w:rPr>
      </w:pPr>
      <w:bookmarkStart w:id="3229" w:name="_Toc19717229"/>
      <w:bookmarkStart w:id="3230" w:name="_Toc27490712"/>
      <w:bookmarkStart w:id="3231" w:name="_Toc27557005"/>
      <w:bookmarkStart w:id="3232" w:name="_Toc27723922"/>
      <w:bookmarkStart w:id="3233" w:name="_Toc36030995"/>
      <w:bookmarkStart w:id="3234" w:name="_Toc36042915"/>
      <w:bookmarkStart w:id="3235" w:name="_Toc36814240"/>
      <w:bookmarkStart w:id="3236" w:name="_Toc44689094"/>
      <w:bookmarkStart w:id="3237" w:name="_Toc44923848"/>
      <w:bookmarkStart w:id="3238" w:name="_Toc51860817"/>
      <w:bookmarkStart w:id="3239" w:name="_Toc57930588"/>
      <w:bookmarkStart w:id="3240" w:name="_Toc57931218"/>
      <w:bookmarkStart w:id="3241" w:name="_Toc98235769"/>
      <w:r w:rsidRPr="00441CD0">
        <w:t>6.3.</w:t>
      </w:r>
      <w:r w:rsidRPr="00441CD0">
        <w:rPr>
          <w:lang w:val="en-US"/>
        </w:rPr>
        <w:t>4</w:t>
      </w:r>
      <w:r w:rsidRPr="00441CD0">
        <w:t>.1</w:t>
      </w:r>
      <w:r w:rsidRPr="00441CD0">
        <w:tab/>
        <w:t>General</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1A3E8D">
      <w:pPr>
        <w:pStyle w:val="Heading4"/>
        <w:rPr>
          <w:lang w:val="x-none"/>
        </w:rPr>
      </w:pPr>
      <w:bookmarkStart w:id="3242" w:name="_Toc19717230"/>
      <w:bookmarkStart w:id="3243" w:name="_Toc27490713"/>
      <w:bookmarkStart w:id="3244" w:name="_Toc27557006"/>
      <w:bookmarkStart w:id="3245" w:name="_Toc27723923"/>
      <w:bookmarkStart w:id="3246" w:name="_Toc36030996"/>
      <w:bookmarkStart w:id="3247" w:name="_Toc36042916"/>
      <w:bookmarkStart w:id="3248" w:name="_Toc36814241"/>
      <w:bookmarkStart w:id="3249" w:name="_Toc44689095"/>
      <w:bookmarkStart w:id="3250" w:name="_Toc44923849"/>
      <w:bookmarkStart w:id="3251" w:name="_Toc51860818"/>
      <w:bookmarkStart w:id="3252" w:name="_Toc57930589"/>
      <w:bookmarkStart w:id="3253" w:name="_Toc57931219"/>
      <w:bookmarkStart w:id="3254" w:name="_Toc98235770"/>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168FC344" w14:textId="49E5819B" w:rsidR="00EE5860" w:rsidRPr="00441CD0" w:rsidRDefault="00AC353C" w:rsidP="00EE5860">
      <w:r w:rsidRPr="004360EC">
        <w:t xml:space="preserve">The CP function initiates a PFCP Session Deletion procedure towards the UP function to delete an existing PFCP session e.g. when the corresponding PDN </w:t>
      </w:r>
      <w:r>
        <w:t xml:space="preserve">connection or PDU session </w:t>
      </w:r>
      <w:r w:rsidRPr="004360EC">
        <w:t>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1A3E8D">
      <w:pPr>
        <w:pStyle w:val="Heading4"/>
      </w:pPr>
      <w:bookmarkStart w:id="3255" w:name="_Toc19717231"/>
      <w:bookmarkStart w:id="3256" w:name="_Toc27490714"/>
      <w:bookmarkStart w:id="3257" w:name="_Toc27557007"/>
      <w:bookmarkStart w:id="3258" w:name="_Toc27723924"/>
      <w:bookmarkStart w:id="3259" w:name="_Toc36030997"/>
      <w:bookmarkStart w:id="3260" w:name="_Toc36042917"/>
      <w:bookmarkStart w:id="3261" w:name="_Toc36814242"/>
      <w:bookmarkStart w:id="3262" w:name="_Toc44689096"/>
      <w:bookmarkStart w:id="3263" w:name="_Toc44923850"/>
      <w:bookmarkStart w:id="3264" w:name="_Toc51860819"/>
      <w:bookmarkStart w:id="3265" w:name="_Toc57930590"/>
      <w:bookmarkStart w:id="3266" w:name="_Toc57931220"/>
      <w:bookmarkStart w:id="3267" w:name="_Toc98235771"/>
      <w:r w:rsidRPr="000A1449">
        <w:t>6.3.4.3</w:t>
      </w:r>
      <w:r w:rsidRPr="000A1449">
        <w:tab/>
        <w:t>UP Function Behaviour</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1A3E8D">
      <w:pPr>
        <w:pStyle w:val="Heading3"/>
        <w:rPr>
          <w:lang w:val="x-none"/>
        </w:rPr>
      </w:pPr>
      <w:bookmarkStart w:id="3268" w:name="_Toc19717232"/>
      <w:bookmarkStart w:id="3269" w:name="_Toc27490715"/>
      <w:bookmarkStart w:id="3270" w:name="_Toc27557008"/>
      <w:bookmarkStart w:id="3271" w:name="_Toc27723925"/>
      <w:bookmarkStart w:id="3272" w:name="_Toc36030998"/>
      <w:bookmarkStart w:id="3273" w:name="_Toc36042918"/>
      <w:bookmarkStart w:id="3274" w:name="_Toc36814243"/>
      <w:bookmarkStart w:id="3275" w:name="_Toc44689097"/>
      <w:bookmarkStart w:id="3276" w:name="_Toc44923851"/>
      <w:bookmarkStart w:id="3277" w:name="_Toc51860820"/>
      <w:bookmarkStart w:id="3278" w:name="_Toc57930591"/>
      <w:bookmarkStart w:id="3279" w:name="_Toc57931221"/>
      <w:bookmarkStart w:id="3280" w:name="_Toc98235772"/>
      <w:r w:rsidRPr="00441CD0">
        <w:t>6.3.5</w:t>
      </w:r>
      <w:r w:rsidRPr="00441CD0">
        <w:tab/>
        <w:t>PFCP Session Report Procedure</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7D733444" w14:textId="77777777" w:rsidR="00EE5860" w:rsidRPr="00441CD0" w:rsidRDefault="00EE5860" w:rsidP="001A3E8D">
      <w:pPr>
        <w:pStyle w:val="Heading4"/>
        <w:rPr>
          <w:lang w:val="en-US"/>
        </w:rPr>
      </w:pPr>
      <w:bookmarkStart w:id="3281" w:name="_Toc19717233"/>
      <w:bookmarkStart w:id="3282" w:name="_Toc27490716"/>
      <w:bookmarkStart w:id="3283" w:name="_Toc27557009"/>
      <w:bookmarkStart w:id="3284" w:name="_Toc27723926"/>
      <w:bookmarkStart w:id="3285" w:name="_Toc36030999"/>
      <w:bookmarkStart w:id="3286" w:name="_Toc36042919"/>
      <w:bookmarkStart w:id="3287" w:name="_Toc36814244"/>
      <w:bookmarkStart w:id="3288" w:name="_Toc44689098"/>
      <w:bookmarkStart w:id="3289" w:name="_Toc44923852"/>
      <w:bookmarkStart w:id="3290" w:name="_Toc51860821"/>
      <w:bookmarkStart w:id="3291" w:name="_Toc57930592"/>
      <w:bookmarkStart w:id="3292" w:name="_Toc57931222"/>
      <w:bookmarkStart w:id="3293" w:name="_Toc98235773"/>
      <w:r w:rsidRPr="00441CD0">
        <w:t>6.3.5.1</w:t>
      </w:r>
      <w:r w:rsidRPr="00441CD0">
        <w:tab/>
        <w:t>General</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1A3E8D">
      <w:pPr>
        <w:pStyle w:val="Heading4"/>
        <w:rPr>
          <w:lang w:val="x-none"/>
        </w:rPr>
      </w:pPr>
      <w:bookmarkStart w:id="3294" w:name="_Toc19717234"/>
      <w:bookmarkStart w:id="3295" w:name="_Toc27490717"/>
      <w:bookmarkStart w:id="3296" w:name="_Toc27557010"/>
      <w:bookmarkStart w:id="3297" w:name="_Toc27723927"/>
      <w:bookmarkStart w:id="3298" w:name="_Toc36031000"/>
      <w:bookmarkStart w:id="3299" w:name="_Toc36042920"/>
      <w:bookmarkStart w:id="3300" w:name="_Toc36814245"/>
      <w:bookmarkStart w:id="3301" w:name="_Toc44689099"/>
      <w:bookmarkStart w:id="3302" w:name="_Toc44923853"/>
      <w:bookmarkStart w:id="3303" w:name="_Toc51860822"/>
      <w:bookmarkStart w:id="3304" w:name="_Toc57930593"/>
      <w:bookmarkStart w:id="3305" w:name="_Toc57931223"/>
      <w:bookmarkStart w:id="3306" w:name="_Toc98235774"/>
      <w:r w:rsidRPr="00441CD0">
        <w:t>6.3.5.2</w:t>
      </w:r>
      <w:r w:rsidRPr="00441CD0">
        <w:tab/>
        <w:t xml:space="preserve">UP </w:t>
      </w:r>
      <w:r w:rsidRPr="00441CD0">
        <w:rPr>
          <w:lang w:val="en-US"/>
        </w:rPr>
        <w:t>F</w:t>
      </w:r>
      <w:r w:rsidRPr="00441CD0">
        <w:t>unction Behaviour</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1A3E8D">
      <w:pPr>
        <w:pStyle w:val="Heading4"/>
      </w:pPr>
      <w:bookmarkStart w:id="3307" w:name="_Toc19717235"/>
      <w:bookmarkStart w:id="3308" w:name="_Toc27490718"/>
      <w:bookmarkStart w:id="3309" w:name="_Toc27557011"/>
      <w:bookmarkStart w:id="3310" w:name="_Toc27723928"/>
      <w:bookmarkStart w:id="3311" w:name="_Toc36031001"/>
      <w:bookmarkStart w:id="3312" w:name="_Toc36042921"/>
      <w:bookmarkStart w:id="3313" w:name="_Toc36814246"/>
      <w:bookmarkStart w:id="3314" w:name="_Toc44689100"/>
      <w:bookmarkStart w:id="3315" w:name="_Toc44923854"/>
      <w:bookmarkStart w:id="3316" w:name="_Toc51860823"/>
      <w:bookmarkStart w:id="3317" w:name="_Toc57930594"/>
      <w:bookmarkStart w:id="3318" w:name="_Toc57931224"/>
      <w:bookmarkStart w:id="3319" w:name="_Toc98235775"/>
      <w:r w:rsidRPr="00441CD0">
        <w:t>6.3.5.3</w:t>
      </w:r>
      <w:r w:rsidRPr="00441CD0">
        <w:tab/>
        <w:t xml:space="preserve">CP </w:t>
      </w:r>
      <w:r w:rsidRPr="00441CD0">
        <w:rPr>
          <w:lang w:val="en-US"/>
        </w:rPr>
        <w:t>F</w:t>
      </w:r>
      <w:r w:rsidRPr="00441CD0">
        <w:t>unction Behaviour</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1A3E8D">
      <w:pPr>
        <w:pStyle w:val="Heading2"/>
      </w:pPr>
      <w:bookmarkStart w:id="3320" w:name="_Toc19717236"/>
      <w:bookmarkStart w:id="3321" w:name="_Toc27490719"/>
      <w:bookmarkStart w:id="3322" w:name="_Toc27557012"/>
      <w:bookmarkStart w:id="3323" w:name="_Toc27723929"/>
      <w:bookmarkStart w:id="3324" w:name="_Toc36031002"/>
      <w:bookmarkStart w:id="3325" w:name="_Toc36042922"/>
      <w:bookmarkStart w:id="3326" w:name="_Toc36814247"/>
      <w:bookmarkStart w:id="3327" w:name="_Toc44689101"/>
      <w:bookmarkStart w:id="3328" w:name="_Toc44923855"/>
      <w:bookmarkStart w:id="3329" w:name="_Toc51860824"/>
      <w:bookmarkStart w:id="3330" w:name="_Toc57930595"/>
      <w:bookmarkStart w:id="3331" w:name="_Toc57931225"/>
      <w:bookmarkStart w:id="3332" w:name="_Toc98235776"/>
      <w:r w:rsidRPr="00441CD0">
        <w:t>6.4</w:t>
      </w:r>
      <w:r w:rsidRPr="00441CD0">
        <w:tab/>
        <w:t>Reliable Delivery of PFCP Messages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1A3E8D">
      <w:pPr>
        <w:pStyle w:val="Heading2"/>
      </w:pPr>
      <w:bookmarkStart w:id="3333" w:name="_Toc19717237"/>
      <w:bookmarkStart w:id="3334" w:name="_Toc27490720"/>
      <w:bookmarkStart w:id="3335" w:name="_Toc27557013"/>
      <w:bookmarkStart w:id="3336" w:name="_Toc27723930"/>
      <w:bookmarkStart w:id="3337" w:name="_Toc36031003"/>
      <w:bookmarkStart w:id="3338" w:name="_Toc36042923"/>
      <w:bookmarkStart w:id="3339" w:name="_Toc36814248"/>
      <w:bookmarkStart w:id="3340" w:name="_Toc44689102"/>
      <w:bookmarkStart w:id="3341" w:name="_Toc44923856"/>
      <w:bookmarkStart w:id="3342" w:name="_Toc51860825"/>
      <w:bookmarkStart w:id="3343" w:name="_Toc57930596"/>
      <w:bookmarkStart w:id="3344" w:name="_Toc57931226"/>
      <w:bookmarkStart w:id="3345" w:name="_Toc98235777"/>
      <w:r w:rsidRPr="00441CD0">
        <w:t>6.</w:t>
      </w:r>
      <w:r w:rsidRPr="00441CD0">
        <w:rPr>
          <w:lang w:val="en-US"/>
        </w:rPr>
        <w:t>5</w:t>
      </w:r>
      <w:r w:rsidRPr="00441CD0">
        <w:tab/>
        <w:t>PFCP messages bundling</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1A3E8D">
      <w:pPr>
        <w:pStyle w:val="Heading1"/>
      </w:pPr>
      <w:bookmarkStart w:id="3346" w:name="_Toc19717238"/>
      <w:bookmarkStart w:id="3347" w:name="_Toc27490721"/>
      <w:bookmarkStart w:id="3348" w:name="_Toc27557014"/>
      <w:bookmarkStart w:id="3349" w:name="_Toc27723931"/>
      <w:bookmarkStart w:id="3350" w:name="_Toc36031004"/>
      <w:bookmarkStart w:id="3351" w:name="_Toc36042924"/>
      <w:bookmarkStart w:id="3352" w:name="_Toc36814249"/>
      <w:bookmarkStart w:id="3353" w:name="_Toc44689103"/>
      <w:bookmarkStart w:id="3354" w:name="_Toc44923857"/>
      <w:bookmarkStart w:id="3355" w:name="_Toc51860826"/>
      <w:bookmarkStart w:id="3356" w:name="_Toc57930597"/>
      <w:bookmarkStart w:id="3357" w:name="_Toc57931227"/>
      <w:bookmarkStart w:id="3358" w:name="_Toc98235778"/>
      <w:r w:rsidRPr="00441CD0">
        <w:t>7</w:t>
      </w:r>
      <w:r w:rsidRPr="00441CD0">
        <w:tab/>
        <w:t>Messages and Message Formats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0BB2CBC5" w14:textId="77777777" w:rsidR="00EE5860" w:rsidRPr="00441CD0" w:rsidRDefault="00EE5860" w:rsidP="001A3E8D">
      <w:pPr>
        <w:pStyle w:val="Heading2"/>
      </w:pPr>
      <w:bookmarkStart w:id="3359" w:name="_Toc19717239"/>
      <w:bookmarkStart w:id="3360" w:name="_Toc27490722"/>
      <w:bookmarkStart w:id="3361" w:name="_Toc27557015"/>
      <w:bookmarkStart w:id="3362" w:name="_Toc27723932"/>
      <w:bookmarkStart w:id="3363" w:name="_Toc36031005"/>
      <w:bookmarkStart w:id="3364" w:name="_Toc36042925"/>
      <w:bookmarkStart w:id="3365" w:name="_Toc36814250"/>
      <w:bookmarkStart w:id="3366" w:name="_Toc44689104"/>
      <w:bookmarkStart w:id="3367" w:name="_Toc44923858"/>
      <w:bookmarkStart w:id="3368" w:name="_Toc51860827"/>
      <w:bookmarkStart w:id="3369" w:name="_Toc57930598"/>
      <w:bookmarkStart w:id="3370" w:name="_Toc57931228"/>
      <w:bookmarkStart w:id="3371" w:name="_Toc98235779"/>
      <w:r w:rsidRPr="00441CD0">
        <w:t>7.1</w:t>
      </w:r>
      <w:r w:rsidRPr="00441CD0">
        <w:tab/>
        <w:t>Transmission Order and Bit Definitions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1A3E8D">
      <w:pPr>
        <w:pStyle w:val="Heading2"/>
        <w:rPr>
          <w:lang w:val="en-US"/>
        </w:rPr>
      </w:pPr>
      <w:bookmarkStart w:id="3372" w:name="_Toc19717240"/>
      <w:bookmarkStart w:id="3373" w:name="_Toc27490723"/>
      <w:bookmarkStart w:id="3374" w:name="_Toc27557016"/>
      <w:bookmarkStart w:id="3375" w:name="_Toc27723933"/>
      <w:bookmarkStart w:id="3376" w:name="_Toc36031006"/>
      <w:bookmarkStart w:id="3377" w:name="_Toc36042926"/>
      <w:bookmarkStart w:id="3378" w:name="_Toc36814251"/>
      <w:bookmarkStart w:id="3379" w:name="_Toc44689105"/>
      <w:bookmarkStart w:id="3380" w:name="_Toc44923859"/>
      <w:bookmarkStart w:id="3381" w:name="_Toc51860828"/>
      <w:bookmarkStart w:id="3382" w:name="_Toc57930599"/>
      <w:bookmarkStart w:id="3383" w:name="_Toc57931229"/>
      <w:bookmarkStart w:id="3384" w:name="_Toc98235780"/>
      <w:r w:rsidRPr="00441CD0">
        <w:t>7.2</w:t>
      </w:r>
      <w:r w:rsidRPr="00441CD0">
        <w:tab/>
      </w:r>
      <w:r w:rsidRPr="00441CD0">
        <w:rPr>
          <w:lang w:val="en-US"/>
        </w:rPr>
        <w:t>M</w:t>
      </w:r>
      <w:r w:rsidRPr="00441CD0">
        <w:t>essage</w:t>
      </w:r>
      <w:r w:rsidRPr="00441CD0">
        <w:rPr>
          <w:lang w:val="en-US"/>
        </w:rPr>
        <w:t xml:space="preserve"> Format</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ED6255D" w14:textId="77777777" w:rsidR="00EE5860" w:rsidRPr="00441CD0" w:rsidRDefault="00EE5860" w:rsidP="001A3E8D">
      <w:pPr>
        <w:pStyle w:val="Heading3"/>
        <w:rPr>
          <w:lang w:val="en-US"/>
        </w:rPr>
      </w:pPr>
      <w:bookmarkStart w:id="3385" w:name="_Toc19717241"/>
      <w:bookmarkStart w:id="3386" w:name="_Toc27490724"/>
      <w:bookmarkStart w:id="3387" w:name="_Toc27557017"/>
      <w:bookmarkStart w:id="3388" w:name="_Toc27723934"/>
      <w:bookmarkStart w:id="3389" w:name="_Toc36031007"/>
      <w:bookmarkStart w:id="3390" w:name="_Toc36042927"/>
      <w:bookmarkStart w:id="3391" w:name="_Toc36814252"/>
      <w:bookmarkStart w:id="3392" w:name="_Toc44689106"/>
      <w:bookmarkStart w:id="3393" w:name="_Toc44923860"/>
      <w:bookmarkStart w:id="3394" w:name="_Toc51860829"/>
      <w:bookmarkStart w:id="3395" w:name="_Toc57930600"/>
      <w:bookmarkStart w:id="3396" w:name="_Toc57931230"/>
      <w:bookmarkStart w:id="3397" w:name="_Toc98235781"/>
      <w:r w:rsidRPr="00441CD0">
        <w:rPr>
          <w:lang w:val="en-US"/>
        </w:rPr>
        <w:t>7.2</w:t>
      </w:r>
      <w:r w:rsidRPr="00441CD0">
        <w:t>.</w:t>
      </w:r>
      <w:r w:rsidRPr="00441CD0">
        <w:rPr>
          <w:lang w:val="en-US"/>
        </w:rPr>
        <w:t>1</w:t>
      </w:r>
      <w:r w:rsidRPr="00441CD0">
        <w:tab/>
      </w:r>
      <w:r w:rsidRPr="00441CD0">
        <w:rPr>
          <w:lang w:val="en-US"/>
        </w:rPr>
        <w:t>General</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1A3E8D">
      <w:pPr>
        <w:pStyle w:val="Heading3"/>
        <w:rPr>
          <w:lang w:val="en-US"/>
        </w:rPr>
      </w:pPr>
      <w:bookmarkStart w:id="3398" w:name="_Toc19717242"/>
      <w:bookmarkStart w:id="3399" w:name="_Toc27490725"/>
      <w:bookmarkStart w:id="3400" w:name="_Toc27557018"/>
      <w:bookmarkStart w:id="3401" w:name="_Toc27723935"/>
      <w:bookmarkStart w:id="3402" w:name="_Toc36031008"/>
      <w:bookmarkStart w:id="3403" w:name="_Toc36042928"/>
      <w:bookmarkStart w:id="3404" w:name="_Toc36814253"/>
      <w:bookmarkStart w:id="3405" w:name="_Toc44689107"/>
      <w:bookmarkStart w:id="3406" w:name="_Toc44923861"/>
      <w:bookmarkStart w:id="3407" w:name="_Toc51860830"/>
      <w:bookmarkStart w:id="3408" w:name="_Toc57930601"/>
      <w:bookmarkStart w:id="3409" w:name="_Toc57931231"/>
      <w:bookmarkStart w:id="3410" w:name="_Toc98235782"/>
      <w:r w:rsidRPr="00441CD0">
        <w:rPr>
          <w:lang w:val="en-US"/>
        </w:rPr>
        <w:t>7.2</w:t>
      </w:r>
      <w:r w:rsidRPr="00441CD0">
        <w:t>.</w:t>
      </w:r>
      <w:r w:rsidRPr="00441CD0">
        <w:rPr>
          <w:lang w:val="en-US"/>
        </w:rPr>
        <w:t>1A</w:t>
      </w:r>
      <w:r w:rsidRPr="00441CD0">
        <w:tab/>
      </w:r>
      <w:r w:rsidRPr="00441CD0">
        <w:rPr>
          <w:lang w:val="en-US"/>
        </w:rPr>
        <w:t>PFCP messages bundled in one UDP/IP packet</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1A3E8D">
      <w:pPr>
        <w:pStyle w:val="Heading3"/>
        <w:rPr>
          <w:lang w:val="en-US"/>
        </w:rPr>
      </w:pPr>
      <w:bookmarkStart w:id="3411" w:name="_Toc19717243"/>
      <w:bookmarkStart w:id="3412" w:name="_Toc27490726"/>
      <w:bookmarkStart w:id="3413" w:name="_Toc27557019"/>
      <w:bookmarkStart w:id="3414" w:name="_Toc27723936"/>
      <w:bookmarkStart w:id="3415" w:name="_Toc36031009"/>
      <w:bookmarkStart w:id="3416" w:name="_Toc36042929"/>
      <w:bookmarkStart w:id="3417" w:name="_Toc36814254"/>
      <w:bookmarkStart w:id="3418" w:name="_Toc44689108"/>
      <w:bookmarkStart w:id="3419" w:name="_Toc44923862"/>
      <w:bookmarkStart w:id="3420" w:name="_Toc51860831"/>
      <w:bookmarkStart w:id="3421" w:name="_Toc57930602"/>
      <w:bookmarkStart w:id="3422" w:name="_Toc57931232"/>
      <w:bookmarkStart w:id="3423" w:name="_Toc98235783"/>
      <w:r w:rsidRPr="00441CD0">
        <w:rPr>
          <w:lang w:val="en-US"/>
        </w:rPr>
        <w:t>7.2</w:t>
      </w:r>
      <w:r w:rsidRPr="00441CD0">
        <w:t>.</w:t>
      </w:r>
      <w:r w:rsidRPr="00441CD0">
        <w:rPr>
          <w:lang w:val="en-US"/>
        </w:rPr>
        <w:t>2</w:t>
      </w:r>
      <w:r w:rsidRPr="00441CD0">
        <w:tab/>
      </w:r>
      <w:r w:rsidRPr="00441CD0">
        <w:rPr>
          <w:lang w:val="en-US"/>
        </w:rPr>
        <w:t>Message Header</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1D816C38" w14:textId="77777777" w:rsidR="00EE5860" w:rsidRPr="00441CD0" w:rsidRDefault="00EE5860" w:rsidP="001A3E8D">
      <w:pPr>
        <w:pStyle w:val="Heading4"/>
        <w:rPr>
          <w:lang w:val="fr-FR"/>
        </w:rPr>
      </w:pPr>
      <w:bookmarkStart w:id="3424" w:name="_Toc19717244"/>
      <w:bookmarkStart w:id="3425" w:name="_Toc27490727"/>
      <w:bookmarkStart w:id="3426" w:name="_Toc27557020"/>
      <w:bookmarkStart w:id="3427" w:name="_Toc27723937"/>
      <w:bookmarkStart w:id="3428" w:name="_Toc36031010"/>
      <w:bookmarkStart w:id="3429" w:name="_Toc36042930"/>
      <w:bookmarkStart w:id="3430" w:name="_Toc36814255"/>
      <w:bookmarkStart w:id="3431" w:name="_Toc44689109"/>
      <w:bookmarkStart w:id="3432" w:name="_Toc44923863"/>
      <w:bookmarkStart w:id="3433" w:name="_Toc51860832"/>
      <w:bookmarkStart w:id="3434" w:name="_Toc57930603"/>
      <w:bookmarkStart w:id="3435" w:name="_Toc57931233"/>
      <w:bookmarkStart w:id="3436" w:name="_Toc98235784"/>
      <w:r w:rsidRPr="00441CD0">
        <w:rPr>
          <w:lang w:val="fr-FR"/>
        </w:rPr>
        <w:t>7.2.2.1</w:t>
      </w:r>
      <w:r w:rsidRPr="00441CD0">
        <w:rPr>
          <w:lang w:val="fr-FR"/>
        </w:rPr>
        <w:tab/>
        <w:t>General Format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0921752B" w14:textId="3AC2E271"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1A3E8D">
      <w:pPr>
        <w:pStyle w:val="Heading4"/>
      </w:pPr>
      <w:bookmarkStart w:id="3437" w:name="_Toc19717245"/>
      <w:bookmarkStart w:id="3438" w:name="_Toc27490728"/>
      <w:bookmarkStart w:id="3439" w:name="_Toc27557021"/>
      <w:bookmarkStart w:id="3440" w:name="_Toc27723938"/>
      <w:bookmarkStart w:id="3441" w:name="_Toc36031011"/>
      <w:bookmarkStart w:id="3442" w:name="_Toc36042931"/>
      <w:bookmarkStart w:id="3443" w:name="_Toc36814256"/>
      <w:bookmarkStart w:id="3444" w:name="_Toc44689110"/>
      <w:bookmarkStart w:id="3445" w:name="_Toc44923864"/>
      <w:bookmarkStart w:id="3446" w:name="_Toc51860833"/>
      <w:bookmarkStart w:id="3447" w:name="_Toc57930604"/>
      <w:bookmarkStart w:id="3448" w:name="_Toc57931234"/>
      <w:bookmarkStart w:id="3449" w:name="_Toc98235785"/>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1A3E8D">
      <w:pPr>
        <w:pStyle w:val="Heading4"/>
        <w:rPr>
          <w:lang w:val="en-US"/>
        </w:rPr>
      </w:pPr>
      <w:bookmarkStart w:id="3450" w:name="_Toc19717246"/>
      <w:bookmarkStart w:id="3451" w:name="_Toc27490729"/>
      <w:bookmarkStart w:id="3452" w:name="_Toc27557022"/>
      <w:bookmarkStart w:id="3453" w:name="_Toc27723939"/>
      <w:bookmarkStart w:id="3454" w:name="_Toc36031012"/>
      <w:bookmarkStart w:id="3455" w:name="_Toc36042932"/>
      <w:bookmarkStart w:id="3456" w:name="_Toc36814257"/>
      <w:bookmarkStart w:id="3457" w:name="_Toc44689111"/>
      <w:bookmarkStart w:id="3458" w:name="_Toc44923865"/>
      <w:bookmarkStart w:id="3459" w:name="_Toc51860834"/>
      <w:bookmarkStart w:id="3460" w:name="_Toc57930605"/>
      <w:bookmarkStart w:id="3461" w:name="_Toc57931235"/>
      <w:bookmarkStart w:id="3462" w:name="_Toc98235786"/>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1A3E8D">
      <w:pPr>
        <w:pStyle w:val="Heading4"/>
        <w:rPr>
          <w:lang w:val="x-none"/>
        </w:rPr>
      </w:pPr>
      <w:bookmarkStart w:id="3463" w:name="_Toc19717247"/>
      <w:bookmarkStart w:id="3464" w:name="_Toc27490730"/>
      <w:bookmarkStart w:id="3465" w:name="_Toc27557023"/>
      <w:bookmarkStart w:id="3466" w:name="_Toc27723940"/>
      <w:bookmarkStart w:id="3467" w:name="_Toc36031013"/>
      <w:bookmarkStart w:id="3468" w:name="_Toc36042933"/>
      <w:bookmarkStart w:id="3469" w:name="_Toc36814258"/>
      <w:bookmarkStart w:id="3470" w:name="_Toc44689112"/>
      <w:bookmarkStart w:id="3471" w:name="_Toc44923866"/>
      <w:bookmarkStart w:id="3472" w:name="_Toc51860835"/>
      <w:bookmarkStart w:id="3473" w:name="_Toc57930606"/>
      <w:bookmarkStart w:id="3474" w:name="_Toc57931236"/>
      <w:bookmarkStart w:id="3475" w:name="_Toc98235787"/>
      <w:r w:rsidRPr="00441CD0">
        <w:rPr>
          <w:lang w:val="en-US"/>
        </w:rPr>
        <w:t>7.2.2.4</w:t>
      </w:r>
      <w:r w:rsidRPr="00441CD0">
        <w:tab/>
        <w:t xml:space="preserve">Usage of the </w:t>
      </w:r>
      <w:r w:rsidRPr="00441CD0">
        <w:rPr>
          <w:lang w:val="en-US"/>
        </w:rPr>
        <w:t>PFCP</w:t>
      </w:r>
      <w:r w:rsidRPr="00441CD0">
        <w:t xml:space="preserve"> Header</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49093DAE" w14:textId="77777777" w:rsidR="00EE5860" w:rsidRPr="00441CD0" w:rsidRDefault="00EE5860" w:rsidP="001A3E8D">
      <w:pPr>
        <w:pStyle w:val="Heading5"/>
      </w:pPr>
      <w:bookmarkStart w:id="3476" w:name="_Toc19717248"/>
      <w:bookmarkStart w:id="3477" w:name="_Toc27490731"/>
      <w:bookmarkStart w:id="3478" w:name="_Toc27557024"/>
      <w:bookmarkStart w:id="3479" w:name="_Toc27723941"/>
      <w:bookmarkStart w:id="3480" w:name="_Toc36031014"/>
      <w:bookmarkStart w:id="3481" w:name="_Toc36042934"/>
      <w:bookmarkStart w:id="3482" w:name="_Toc36814259"/>
      <w:bookmarkStart w:id="3483" w:name="_Toc44689113"/>
      <w:bookmarkStart w:id="3484" w:name="_Toc44923867"/>
      <w:bookmarkStart w:id="3485" w:name="_Toc51860836"/>
      <w:bookmarkStart w:id="3486" w:name="_Toc57930607"/>
      <w:bookmarkStart w:id="3487" w:name="_Toc57931237"/>
      <w:bookmarkStart w:id="3488" w:name="_Toc98235788"/>
      <w:r w:rsidRPr="00441CD0">
        <w:rPr>
          <w:lang w:val="en-US"/>
        </w:rPr>
        <w:t>7.2.2.4</w:t>
      </w:r>
      <w:r w:rsidRPr="00441CD0">
        <w:t>.1</w:t>
      </w:r>
      <w:r w:rsidRPr="00441CD0">
        <w:tab/>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14:paraId="240155AB" w14:textId="5A195D9D"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1A3E8D">
      <w:pPr>
        <w:pStyle w:val="Heading5"/>
        <w:rPr>
          <w:lang w:val="x-none"/>
        </w:rPr>
      </w:pPr>
      <w:bookmarkStart w:id="3489" w:name="_Toc19717249"/>
      <w:bookmarkStart w:id="3490" w:name="_Toc27490732"/>
      <w:bookmarkStart w:id="3491" w:name="_Toc27557025"/>
      <w:bookmarkStart w:id="3492" w:name="_Toc27723942"/>
      <w:bookmarkStart w:id="3493" w:name="_Toc36031015"/>
      <w:bookmarkStart w:id="3494" w:name="_Toc36042935"/>
      <w:bookmarkStart w:id="3495" w:name="_Toc36814260"/>
      <w:bookmarkStart w:id="3496" w:name="_Toc44689114"/>
      <w:bookmarkStart w:id="3497" w:name="_Toc44923868"/>
      <w:bookmarkStart w:id="3498" w:name="_Toc51860837"/>
      <w:bookmarkStart w:id="3499" w:name="_Toc57930608"/>
      <w:bookmarkStart w:id="3500" w:name="_Toc57931238"/>
      <w:bookmarkStart w:id="3501" w:name="_Toc98235789"/>
      <w:r w:rsidRPr="00441CD0">
        <w:t>7.2.2.4.2</w:t>
      </w:r>
      <w:r w:rsidRPr="00441CD0">
        <w:tab/>
        <w:t>Conditions for Sending SEID=0 in PFCP Header</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1A2929A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1A3E8D">
      <w:pPr>
        <w:pStyle w:val="Heading3"/>
        <w:rPr>
          <w:lang w:val="x-none"/>
        </w:rPr>
      </w:pPr>
      <w:bookmarkStart w:id="3502" w:name="_Toc19717250"/>
      <w:bookmarkStart w:id="3503" w:name="_Toc27490733"/>
      <w:bookmarkStart w:id="3504" w:name="_Toc27557026"/>
      <w:bookmarkStart w:id="3505" w:name="_Toc27723943"/>
      <w:bookmarkStart w:id="3506" w:name="_Toc36031016"/>
      <w:bookmarkStart w:id="3507" w:name="_Toc36042936"/>
      <w:bookmarkStart w:id="3508" w:name="_Toc36814261"/>
      <w:bookmarkStart w:id="3509" w:name="_Toc44689115"/>
      <w:bookmarkStart w:id="3510" w:name="_Toc44923869"/>
      <w:bookmarkStart w:id="3511" w:name="_Toc51860838"/>
      <w:bookmarkStart w:id="3512" w:name="_Toc57930609"/>
      <w:bookmarkStart w:id="3513" w:name="_Toc57931239"/>
      <w:bookmarkStart w:id="3514" w:name="_Toc98235790"/>
      <w:r w:rsidRPr="00441CD0">
        <w:t>7.2.3</w:t>
      </w:r>
      <w:r w:rsidRPr="00441CD0">
        <w:tab/>
        <w:t>Information Elements</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105358A8" w14:textId="77777777" w:rsidR="00EE5860" w:rsidRPr="00441CD0" w:rsidRDefault="00EE5860" w:rsidP="001A3E8D">
      <w:pPr>
        <w:pStyle w:val="Heading4"/>
      </w:pPr>
      <w:bookmarkStart w:id="3515" w:name="_Toc19717251"/>
      <w:bookmarkStart w:id="3516" w:name="_Toc27490734"/>
      <w:bookmarkStart w:id="3517" w:name="_Toc27557027"/>
      <w:bookmarkStart w:id="3518" w:name="_Toc27723944"/>
      <w:bookmarkStart w:id="3519" w:name="_Toc36031017"/>
      <w:bookmarkStart w:id="3520" w:name="_Toc36042937"/>
      <w:bookmarkStart w:id="3521" w:name="_Toc36814262"/>
      <w:bookmarkStart w:id="3522" w:name="_Toc44689116"/>
      <w:bookmarkStart w:id="3523" w:name="_Toc44923870"/>
      <w:bookmarkStart w:id="3524" w:name="_Toc51860839"/>
      <w:bookmarkStart w:id="3525" w:name="_Toc57930610"/>
      <w:bookmarkStart w:id="3526" w:name="_Toc57931240"/>
      <w:bookmarkStart w:id="3527" w:name="_Toc98235791"/>
      <w:r w:rsidRPr="00441CD0">
        <w:t>7.2.3.1</w:t>
      </w:r>
      <w:r w:rsidRPr="00441CD0">
        <w:tab/>
        <w:t>General</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1A3E8D">
      <w:pPr>
        <w:pStyle w:val="Heading4"/>
      </w:pPr>
      <w:bookmarkStart w:id="3528" w:name="_Toc19717252"/>
      <w:bookmarkStart w:id="3529" w:name="_Toc27490735"/>
      <w:bookmarkStart w:id="3530" w:name="_Toc27557028"/>
      <w:bookmarkStart w:id="3531" w:name="_Toc27723945"/>
      <w:bookmarkStart w:id="3532" w:name="_Toc36031018"/>
      <w:bookmarkStart w:id="3533" w:name="_Toc36042938"/>
      <w:bookmarkStart w:id="3534" w:name="_Toc36814263"/>
      <w:bookmarkStart w:id="3535" w:name="_Toc44689117"/>
      <w:bookmarkStart w:id="3536" w:name="_Toc44923871"/>
      <w:bookmarkStart w:id="3537" w:name="_Toc51860840"/>
      <w:bookmarkStart w:id="3538" w:name="_Toc57930611"/>
      <w:bookmarkStart w:id="3539" w:name="_Toc57931241"/>
      <w:bookmarkStart w:id="3540" w:name="_Toc98235792"/>
      <w:r w:rsidRPr="00441CD0">
        <w:t>7.2.3.2</w:t>
      </w:r>
      <w:r w:rsidRPr="00441CD0">
        <w:tab/>
        <w:t>Presence Requirements of Information Elements</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t>-</w:t>
      </w:r>
      <w:r w:rsidRPr="00441CD0">
        <w:tab/>
        <w:t>Optional: this means that:</w:t>
      </w:r>
    </w:p>
    <w:p w14:paraId="417363B7" w14:textId="382FA870"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1A3E8D">
      <w:pPr>
        <w:pStyle w:val="Heading4"/>
      </w:pPr>
      <w:bookmarkStart w:id="3541" w:name="_Toc19717253"/>
      <w:bookmarkStart w:id="3542" w:name="_Toc27490736"/>
      <w:bookmarkStart w:id="3543" w:name="_Toc27557029"/>
      <w:bookmarkStart w:id="3544" w:name="_Toc27723946"/>
      <w:bookmarkStart w:id="3545" w:name="_Toc36031019"/>
      <w:bookmarkStart w:id="3546" w:name="_Toc36042939"/>
      <w:bookmarkStart w:id="3547" w:name="_Toc36814264"/>
      <w:bookmarkStart w:id="3548" w:name="_Toc44689118"/>
      <w:bookmarkStart w:id="3549" w:name="_Toc44923872"/>
      <w:bookmarkStart w:id="3550" w:name="_Toc51860841"/>
      <w:bookmarkStart w:id="3551" w:name="_Toc57930612"/>
      <w:bookmarkStart w:id="3552" w:name="_Toc57931242"/>
      <w:bookmarkStart w:id="3553" w:name="_Toc98235793"/>
      <w:r w:rsidRPr="00441CD0">
        <w:t>7.2.3.3</w:t>
      </w:r>
      <w:r w:rsidRPr="00441CD0">
        <w:tab/>
        <w:t>Grouped Information Elements</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54" w:name="_Toc19717254"/>
      <w:bookmarkStart w:id="3555" w:name="_Toc27490737"/>
      <w:bookmarkStart w:id="3556" w:name="_Toc27557030"/>
      <w:bookmarkStart w:id="3557" w:name="_Toc27723947"/>
      <w:bookmarkStart w:id="3558" w:name="_Toc36031020"/>
      <w:bookmarkStart w:id="3559" w:name="_Toc36042940"/>
      <w:bookmarkStart w:id="3560" w:name="_Toc36814265"/>
      <w:bookmarkStart w:id="3561" w:name="_Toc44689119"/>
      <w:bookmarkStart w:id="3562"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1A3E8D">
      <w:pPr>
        <w:pStyle w:val="Heading4"/>
      </w:pPr>
      <w:bookmarkStart w:id="3563" w:name="_Toc51860842"/>
      <w:bookmarkStart w:id="3564" w:name="_Toc57930613"/>
      <w:bookmarkStart w:id="3565" w:name="_Toc57931243"/>
      <w:bookmarkStart w:id="3566" w:name="_Toc98235794"/>
      <w:r w:rsidRPr="00441CD0">
        <w:t>7.2.3.4</w:t>
      </w:r>
      <w:r w:rsidRPr="00441CD0">
        <w:tab/>
        <w:t>Information Element Type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1A3E8D">
      <w:pPr>
        <w:pStyle w:val="Heading2"/>
      </w:pPr>
      <w:bookmarkStart w:id="3567" w:name="_Toc19717255"/>
      <w:bookmarkStart w:id="3568" w:name="_Toc27490738"/>
      <w:bookmarkStart w:id="3569" w:name="_Toc27557031"/>
      <w:bookmarkStart w:id="3570" w:name="_Toc27723948"/>
      <w:bookmarkStart w:id="3571" w:name="_Toc36031021"/>
      <w:bookmarkStart w:id="3572" w:name="_Toc36042941"/>
      <w:bookmarkStart w:id="3573" w:name="_Toc36814266"/>
      <w:bookmarkStart w:id="3574" w:name="_Toc44689120"/>
      <w:bookmarkStart w:id="3575" w:name="_Toc44923874"/>
      <w:bookmarkStart w:id="3576" w:name="_Toc51860843"/>
      <w:bookmarkStart w:id="3577" w:name="_Toc57930614"/>
      <w:bookmarkStart w:id="3578" w:name="_Toc57931244"/>
      <w:bookmarkStart w:id="3579" w:name="_Toc98235795"/>
      <w:r w:rsidRPr="00441CD0">
        <w:t>7.3</w:t>
      </w:r>
      <w:r w:rsidRPr="00441CD0">
        <w:tab/>
        <w:t>Message Types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FDA2F57" w14:textId="77777777" w:rsidR="00EE5860" w:rsidRPr="00441CD0" w:rsidRDefault="00EE5860" w:rsidP="00EE5860">
      <w:r w:rsidRPr="00441CD0">
        <w:t>The PFCP message types to be used over the Sxa, Sxb, Sxc and N4 reference points are defined in Table 7.3-1.</w:t>
      </w:r>
    </w:p>
    <w:p w14:paraId="129FC2AF" w14:textId="77777777" w:rsidR="00571A12" w:rsidRPr="00441CD0" w:rsidRDefault="00571A12" w:rsidP="00571A12">
      <w:bookmarkStart w:id="3580" w:name="_Toc19717256"/>
      <w:bookmarkStart w:id="3581" w:name="_Toc27490739"/>
      <w:bookmarkStart w:id="3582" w:name="_Toc27557032"/>
      <w:bookmarkStart w:id="3583" w:name="_Toc27723949"/>
      <w:bookmarkStart w:id="3584" w:name="_Toc36031022"/>
      <w:bookmarkStart w:id="3585" w:name="_Toc36042942"/>
      <w:bookmarkStart w:id="3586" w:name="_Toc36814267"/>
      <w:bookmarkStart w:id="3587" w:name="_Toc44689121"/>
      <w:bookmarkStart w:id="3588" w:name="_Toc44923875"/>
      <w:bookmarkStart w:id="3589" w:name="_Toc51860844"/>
      <w:bookmarkStart w:id="3590" w:name="_Toc57930615"/>
      <w:bookmarkStart w:id="3591" w:name="_Toc57931245"/>
      <w:r w:rsidRPr="00441CD0">
        <w:t>the Sxa, Sxb, Sxc and N4 reference points are defined in Table 7.3-1.</w:t>
      </w:r>
    </w:p>
    <w:p w14:paraId="15FC628F" w14:textId="77777777" w:rsidR="00571A12" w:rsidRPr="00441CD0" w:rsidRDefault="00571A12" w:rsidP="00571A12">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59"/>
        <w:gridCol w:w="5261"/>
        <w:gridCol w:w="420"/>
        <w:gridCol w:w="420"/>
        <w:gridCol w:w="420"/>
        <w:gridCol w:w="420"/>
        <w:gridCol w:w="420"/>
      </w:tblGrid>
      <w:tr w:rsidR="00571A12" w:rsidRPr="00441CD0" w14:paraId="739339A7" w14:textId="77777777" w:rsidTr="001F0756">
        <w:trPr>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0E5DB728" w14:textId="77777777" w:rsidR="00571A12" w:rsidRPr="00441CD0" w:rsidRDefault="00571A12" w:rsidP="00862100">
            <w:pPr>
              <w:pStyle w:val="TAH"/>
            </w:pPr>
            <w:r w:rsidRPr="00862100">
              <w:t>M</w:t>
            </w:r>
            <w:r w:rsidRPr="00441CD0">
              <w:t>essage Type value (Decimal)</w:t>
            </w:r>
          </w:p>
        </w:tc>
        <w:tc>
          <w:tcPr>
            <w:tcW w:w="5524" w:type="dxa"/>
            <w:vMerge w:val="restart"/>
            <w:tcBorders>
              <w:top w:val="single" w:sz="4" w:space="0" w:color="auto"/>
              <w:left w:val="single" w:sz="4" w:space="0" w:color="auto"/>
              <w:bottom w:val="single" w:sz="4" w:space="0" w:color="auto"/>
              <w:right w:val="single" w:sz="4" w:space="0" w:color="auto"/>
            </w:tcBorders>
            <w:hideMark/>
          </w:tcPr>
          <w:p w14:paraId="3C483DA4" w14:textId="77777777" w:rsidR="00571A12" w:rsidRPr="00441CD0" w:rsidRDefault="00571A12" w:rsidP="001F0756">
            <w:pPr>
              <w:pStyle w:val="TAH"/>
            </w:pPr>
            <w:r w:rsidRPr="00441CD0">
              <w:t>Message</w:t>
            </w:r>
          </w:p>
        </w:tc>
        <w:tc>
          <w:tcPr>
            <w:tcW w:w="438" w:type="dxa"/>
            <w:tcBorders>
              <w:top w:val="single" w:sz="4" w:space="0" w:color="auto"/>
              <w:left w:val="single" w:sz="4" w:space="0" w:color="auto"/>
              <w:bottom w:val="single" w:sz="4" w:space="0" w:color="auto"/>
              <w:right w:val="single" w:sz="4" w:space="0" w:color="auto"/>
            </w:tcBorders>
          </w:tcPr>
          <w:p w14:paraId="3A719AB0" w14:textId="77777777" w:rsidR="00571A12" w:rsidRPr="00441CD0" w:rsidRDefault="00571A12" w:rsidP="001F0756">
            <w:pPr>
              <w:pStyle w:val="TAH"/>
            </w:pPr>
          </w:p>
        </w:tc>
        <w:tc>
          <w:tcPr>
            <w:tcW w:w="1752" w:type="dxa"/>
            <w:gridSpan w:val="4"/>
            <w:tcBorders>
              <w:top w:val="single" w:sz="4" w:space="0" w:color="auto"/>
              <w:left w:val="single" w:sz="4" w:space="0" w:color="auto"/>
              <w:bottom w:val="single" w:sz="4" w:space="0" w:color="auto"/>
              <w:right w:val="single" w:sz="4" w:space="0" w:color="auto"/>
            </w:tcBorders>
            <w:hideMark/>
          </w:tcPr>
          <w:p w14:paraId="3348312C" w14:textId="77777777" w:rsidR="00571A12" w:rsidRPr="00441CD0" w:rsidRDefault="00571A12" w:rsidP="001F0756">
            <w:pPr>
              <w:pStyle w:val="TAH"/>
            </w:pPr>
            <w:r w:rsidRPr="00441CD0">
              <w:t>Applicability</w:t>
            </w:r>
          </w:p>
        </w:tc>
      </w:tr>
      <w:tr w:rsidR="00571A12" w:rsidRPr="00441CD0" w14:paraId="71736222" w14:textId="77777777" w:rsidTr="001F0756">
        <w:trPr>
          <w:jc w:val="center"/>
        </w:trPr>
        <w:tc>
          <w:tcPr>
            <w:tcW w:w="1844" w:type="dxa"/>
            <w:vMerge/>
            <w:tcBorders>
              <w:top w:val="single" w:sz="4" w:space="0" w:color="auto"/>
              <w:left w:val="single" w:sz="4" w:space="0" w:color="auto"/>
              <w:bottom w:val="single" w:sz="4" w:space="0" w:color="auto"/>
              <w:right w:val="single" w:sz="4" w:space="0" w:color="auto"/>
            </w:tcBorders>
            <w:vAlign w:val="center"/>
            <w:hideMark/>
          </w:tcPr>
          <w:p w14:paraId="72179F3F" w14:textId="77777777" w:rsidR="00571A12" w:rsidRPr="00441CD0" w:rsidRDefault="00571A12" w:rsidP="001F0756">
            <w:pPr>
              <w:spacing w:after="0"/>
              <w:rPr>
                <w:rFonts w:ascii="Arial" w:hAnsi="Arial"/>
                <w:b/>
                <w:sz w:val="18"/>
                <w:lang w:val="x-none"/>
              </w:rPr>
            </w:pPr>
            <w:bookmarkStart w:id="3592" w:name="_PERM_MCCTEMPBM_CRPT05020026___7" w:colFirst="0" w:colLast="0"/>
          </w:p>
        </w:tc>
        <w:tc>
          <w:tcPr>
            <w:tcW w:w="5524" w:type="dxa"/>
            <w:vMerge/>
            <w:tcBorders>
              <w:top w:val="single" w:sz="4" w:space="0" w:color="auto"/>
              <w:left w:val="single" w:sz="4" w:space="0" w:color="auto"/>
              <w:bottom w:val="single" w:sz="4" w:space="0" w:color="auto"/>
              <w:right w:val="single" w:sz="4" w:space="0" w:color="auto"/>
            </w:tcBorders>
            <w:vAlign w:val="center"/>
            <w:hideMark/>
          </w:tcPr>
          <w:p w14:paraId="0F451D2A" w14:textId="77777777" w:rsidR="00571A12" w:rsidRPr="00441CD0" w:rsidRDefault="00571A12" w:rsidP="001F0756">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697C8FAC" w14:textId="77777777" w:rsidR="00571A12" w:rsidRPr="00441CD0" w:rsidRDefault="00571A12" w:rsidP="001F0756">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AA0BB42" w14:textId="77777777" w:rsidR="00571A12" w:rsidRPr="00441CD0" w:rsidRDefault="00571A12" w:rsidP="001F0756">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333CC3E5" w14:textId="77777777" w:rsidR="00571A12" w:rsidRPr="00441CD0" w:rsidRDefault="00571A12" w:rsidP="001F0756">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tcPr>
          <w:p w14:paraId="3D33F7C4" w14:textId="77777777" w:rsidR="00571A12" w:rsidRPr="00441CD0" w:rsidRDefault="00571A12" w:rsidP="001F0756">
            <w:pPr>
              <w:pStyle w:val="TAH"/>
              <w:rPr>
                <w:lang w:val="de-DE"/>
              </w:rPr>
            </w:pPr>
            <w:r w:rsidRPr="00441CD0">
              <w:rPr>
                <w:lang w:val="de-DE"/>
              </w:rPr>
              <w:t>N4</w:t>
            </w:r>
          </w:p>
        </w:tc>
        <w:tc>
          <w:tcPr>
            <w:tcW w:w="438" w:type="dxa"/>
            <w:tcBorders>
              <w:top w:val="single" w:sz="4" w:space="0" w:color="auto"/>
              <w:left w:val="single" w:sz="4" w:space="0" w:color="auto"/>
              <w:bottom w:val="single" w:sz="4" w:space="0" w:color="auto"/>
              <w:right w:val="single" w:sz="4" w:space="0" w:color="auto"/>
            </w:tcBorders>
          </w:tcPr>
          <w:p w14:paraId="0DB4F04D" w14:textId="77777777" w:rsidR="00571A12" w:rsidRPr="00441CD0" w:rsidRDefault="00571A12" w:rsidP="001F0756">
            <w:pPr>
              <w:pStyle w:val="TAH"/>
              <w:rPr>
                <w:lang w:val="de-DE"/>
              </w:rPr>
            </w:pPr>
            <w:r>
              <w:rPr>
                <w:lang w:val="de-DE"/>
              </w:rPr>
              <w:t>N4mb</w:t>
            </w:r>
          </w:p>
        </w:tc>
      </w:tr>
      <w:bookmarkEnd w:id="3592"/>
      <w:tr w:rsidR="00571A12" w:rsidRPr="00441CD0" w14:paraId="1149D095"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28899FA" w14:textId="77777777" w:rsidR="00571A12" w:rsidRPr="00441CD0" w:rsidRDefault="00571A12" w:rsidP="001F0756">
            <w:pPr>
              <w:pStyle w:val="TAC"/>
              <w:rPr>
                <w:lang w:val="x-none"/>
              </w:rPr>
            </w:pPr>
            <w:r w:rsidRPr="00441CD0">
              <w:t>0</w:t>
            </w:r>
          </w:p>
        </w:tc>
        <w:tc>
          <w:tcPr>
            <w:tcW w:w="5524" w:type="dxa"/>
            <w:tcBorders>
              <w:top w:val="single" w:sz="4" w:space="0" w:color="auto"/>
              <w:left w:val="single" w:sz="4" w:space="0" w:color="auto"/>
              <w:bottom w:val="single" w:sz="4" w:space="0" w:color="auto"/>
              <w:right w:val="single" w:sz="4" w:space="0" w:color="auto"/>
            </w:tcBorders>
            <w:hideMark/>
          </w:tcPr>
          <w:p w14:paraId="7D87EDC0" w14:textId="77777777" w:rsidR="00571A12" w:rsidRPr="00441CD0" w:rsidRDefault="00571A12" w:rsidP="001F0756">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62B8C82C"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65E42FB3"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E06DF8F"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68BB629D"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7C31000" w14:textId="77777777" w:rsidR="00571A12" w:rsidRPr="00441CD0" w:rsidRDefault="00571A12" w:rsidP="001F0756">
            <w:pPr>
              <w:pStyle w:val="TAC"/>
            </w:pPr>
          </w:p>
        </w:tc>
      </w:tr>
      <w:tr w:rsidR="00571A12" w:rsidRPr="00441CD0" w14:paraId="3D07121E"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tcPr>
          <w:p w14:paraId="57D38BEA" w14:textId="77777777" w:rsidR="00571A12" w:rsidRPr="00441CD0" w:rsidRDefault="00571A12" w:rsidP="001F0756">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69AB7B27" w14:textId="77777777" w:rsidR="00571A12" w:rsidRPr="00441CD0" w:rsidRDefault="00571A12" w:rsidP="001F0756">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72A07DA0"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12006A00"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34EF33AE"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579E5E18"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18CAE49" w14:textId="77777777" w:rsidR="00571A12" w:rsidRPr="00441CD0" w:rsidRDefault="00571A12" w:rsidP="001F0756">
            <w:pPr>
              <w:pStyle w:val="TAC"/>
            </w:pPr>
          </w:p>
        </w:tc>
      </w:tr>
      <w:tr w:rsidR="00571A12" w:rsidRPr="00441CD0" w14:paraId="09BC5C5F"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534EDC71" w14:textId="77777777" w:rsidR="00571A12" w:rsidRPr="00441CD0" w:rsidRDefault="00571A12" w:rsidP="001F0756">
            <w:pPr>
              <w:pStyle w:val="TAC"/>
            </w:pPr>
            <w:r w:rsidRPr="00441CD0">
              <w:t>1</w:t>
            </w:r>
          </w:p>
        </w:tc>
        <w:tc>
          <w:tcPr>
            <w:tcW w:w="5524" w:type="dxa"/>
            <w:tcBorders>
              <w:top w:val="single" w:sz="4" w:space="0" w:color="auto"/>
              <w:left w:val="single" w:sz="4" w:space="0" w:color="auto"/>
              <w:bottom w:val="single" w:sz="4" w:space="0" w:color="auto"/>
              <w:right w:val="single" w:sz="4" w:space="0" w:color="auto"/>
            </w:tcBorders>
            <w:hideMark/>
          </w:tcPr>
          <w:p w14:paraId="136BC933" w14:textId="77777777" w:rsidR="00571A12" w:rsidRPr="00441CD0" w:rsidRDefault="00571A12" w:rsidP="001F0756">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29125D7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980042"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24ECB01"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43CEB5D6"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C22AFBA" w14:textId="77777777" w:rsidR="00571A12" w:rsidRPr="00441CD0" w:rsidRDefault="00571A12" w:rsidP="001F0756">
            <w:pPr>
              <w:pStyle w:val="TAC"/>
            </w:pPr>
            <w:r>
              <w:t>X</w:t>
            </w:r>
          </w:p>
        </w:tc>
      </w:tr>
      <w:tr w:rsidR="00571A12" w:rsidRPr="00441CD0" w14:paraId="6904E728"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1A306E46" w14:textId="77777777" w:rsidR="00571A12" w:rsidRPr="00441CD0" w:rsidRDefault="00571A12" w:rsidP="001F0756">
            <w:pPr>
              <w:pStyle w:val="TAC"/>
            </w:pPr>
            <w:r w:rsidRPr="00441CD0">
              <w:t>2</w:t>
            </w:r>
          </w:p>
        </w:tc>
        <w:tc>
          <w:tcPr>
            <w:tcW w:w="5524" w:type="dxa"/>
            <w:tcBorders>
              <w:top w:val="single" w:sz="4" w:space="0" w:color="auto"/>
              <w:left w:val="single" w:sz="4" w:space="0" w:color="auto"/>
              <w:bottom w:val="single" w:sz="4" w:space="0" w:color="auto"/>
              <w:right w:val="single" w:sz="4" w:space="0" w:color="auto"/>
            </w:tcBorders>
            <w:hideMark/>
          </w:tcPr>
          <w:p w14:paraId="4F032B07" w14:textId="77777777" w:rsidR="00571A12" w:rsidRPr="00441CD0" w:rsidRDefault="00571A12" w:rsidP="001F0756">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47967CD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340210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E3F794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41CAF7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B849996" w14:textId="77777777" w:rsidR="00571A12" w:rsidRPr="00441CD0" w:rsidRDefault="00571A12" w:rsidP="001F0756">
            <w:pPr>
              <w:pStyle w:val="TAC"/>
            </w:pPr>
            <w:r>
              <w:t>X</w:t>
            </w:r>
          </w:p>
        </w:tc>
      </w:tr>
      <w:tr w:rsidR="00571A12" w:rsidRPr="00441CD0" w14:paraId="460832D2"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C24D74C" w14:textId="77777777" w:rsidR="00571A12" w:rsidRPr="00441CD0" w:rsidRDefault="00571A12" w:rsidP="001F0756">
            <w:pPr>
              <w:pStyle w:val="TAC"/>
              <w:rPr>
                <w:lang w:val="de-DE"/>
              </w:rPr>
            </w:pPr>
            <w:r w:rsidRPr="00441CD0">
              <w:rPr>
                <w:lang w:val="de-DE"/>
              </w:rPr>
              <w:t>3</w:t>
            </w:r>
          </w:p>
        </w:tc>
        <w:tc>
          <w:tcPr>
            <w:tcW w:w="5524" w:type="dxa"/>
            <w:tcBorders>
              <w:top w:val="single" w:sz="4" w:space="0" w:color="auto"/>
              <w:left w:val="single" w:sz="4" w:space="0" w:color="auto"/>
              <w:bottom w:val="single" w:sz="4" w:space="0" w:color="auto"/>
              <w:right w:val="single" w:sz="4" w:space="0" w:color="auto"/>
            </w:tcBorders>
            <w:hideMark/>
          </w:tcPr>
          <w:p w14:paraId="2C6482C9" w14:textId="77777777" w:rsidR="00571A12" w:rsidRPr="00441CD0" w:rsidRDefault="00571A12" w:rsidP="001F0756">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26FA1C62" w14:textId="77777777" w:rsidR="00571A12" w:rsidRPr="00441CD0" w:rsidRDefault="00571A12" w:rsidP="001F0756">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41F9A6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B72D06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EB21D11"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4211F59C" w14:textId="77777777" w:rsidR="00571A12" w:rsidRPr="00441CD0" w:rsidRDefault="00571A12" w:rsidP="001F0756">
            <w:pPr>
              <w:pStyle w:val="TAC"/>
            </w:pPr>
            <w:r>
              <w:t>-</w:t>
            </w:r>
          </w:p>
        </w:tc>
      </w:tr>
      <w:tr w:rsidR="00571A12" w:rsidRPr="00441CD0" w14:paraId="6EE19943"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43927143" w14:textId="77777777" w:rsidR="00571A12" w:rsidRPr="00441CD0" w:rsidRDefault="00571A12" w:rsidP="001F0756">
            <w:pPr>
              <w:pStyle w:val="TAC"/>
              <w:rPr>
                <w:lang w:val="de-DE"/>
              </w:rPr>
            </w:pPr>
            <w:r w:rsidRPr="00441CD0">
              <w:rPr>
                <w:lang w:val="de-DE"/>
              </w:rPr>
              <w:t>4</w:t>
            </w:r>
          </w:p>
        </w:tc>
        <w:tc>
          <w:tcPr>
            <w:tcW w:w="5524" w:type="dxa"/>
            <w:tcBorders>
              <w:top w:val="single" w:sz="4" w:space="0" w:color="auto"/>
              <w:left w:val="single" w:sz="4" w:space="0" w:color="auto"/>
              <w:bottom w:val="single" w:sz="4" w:space="0" w:color="auto"/>
              <w:right w:val="single" w:sz="4" w:space="0" w:color="auto"/>
            </w:tcBorders>
            <w:hideMark/>
          </w:tcPr>
          <w:p w14:paraId="64100269" w14:textId="77777777" w:rsidR="00571A12" w:rsidRPr="00441CD0" w:rsidRDefault="00571A12" w:rsidP="001F0756">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553965A3" w14:textId="77777777" w:rsidR="00571A12" w:rsidRPr="00441CD0" w:rsidRDefault="00571A12" w:rsidP="001F0756">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15FD02D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662F02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CA3361F"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5C602112" w14:textId="77777777" w:rsidR="00571A12" w:rsidRPr="00441CD0" w:rsidRDefault="00571A12" w:rsidP="001F0756">
            <w:pPr>
              <w:pStyle w:val="TAC"/>
            </w:pPr>
            <w:r>
              <w:t>-</w:t>
            </w:r>
          </w:p>
        </w:tc>
      </w:tr>
      <w:tr w:rsidR="00571A12" w:rsidRPr="00441CD0" w14:paraId="1A9CCFE1"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5FC1847E" w14:textId="77777777" w:rsidR="00571A12" w:rsidRPr="00441CD0" w:rsidRDefault="00571A12" w:rsidP="001F0756">
            <w:pPr>
              <w:pStyle w:val="TAC"/>
              <w:rPr>
                <w:lang w:val="de-DE"/>
              </w:rPr>
            </w:pPr>
            <w:r w:rsidRPr="00441CD0">
              <w:rPr>
                <w:lang w:val="de-DE"/>
              </w:rPr>
              <w:t>5</w:t>
            </w:r>
          </w:p>
        </w:tc>
        <w:tc>
          <w:tcPr>
            <w:tcW w:w="5524" w:type="dxa"/>
            <w:tcBorders>
              <w:top w:val="single" w:sz="4" w:space="0" w:color="auto"/>
              <w:left w:val="single" w:sz="4" w:space="0" w:color="auto"/>
              <w:bottom w:val="single" w:sz="4" w:space="0" w:color="auto"/>
              <w:right w:val="single" w:sz="4" w:space="0" w:color="auto"/>
            </w:tcBorders>
            <w:hideMark/>
          </w:tcPr>
          <w:p w14:paraId="1E04B802" w14:textId="77777777" w:rsidR="00571A12" w:rsidRPr="00441CD0" w:rsidRDefault="00571A12" w:rsidP="001F0756">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613DD3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31AABE6"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1416861"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54E123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F1D1ADF" w14:textId="77777777" w:rsidR="00571A12" w:rsidRPr="00441CD0" w:rsidRDefault="00571A12" w:rsidP="001F0756">
            <w:pPr>
              <w:pStyle w:val="TAC"/>
            </w:pPr>
            <w:r>
              <w:t>X</w:t>
            </w:r>
          </w:p>
        </w:tc>
      </w:tr>
      <w:tr w:rsidR="00571A12" w:rsidRPr="00441CD0" w14:paraId="7ADC587E"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0CDFAFC0" w14:textId="77777777" w:rsidR="00571A12" w:rsidRPr="00441CD0" w:rsidRDefault="00571A12" w:rsidP="001F0756">
            <w:pPr>
              <w:pStyle w:val="TAC"/>
              <w:rPr>
                <w:lang w:val="de-DE"/>
              </w:rPr>
            </w:pPr>
            <w:r w:rsidRPr="00441CD0">
              <w:rPr>
                <w:lang w:val="de-DE"/>
              </w:rPr>
              <w:t>6</w:t>
            </w:r>
          </w:p>
        </w:tc>
        <w:tc>
          <w:tcPr>
            <w:tcW w:w="5524" w:type="dxa"/>
            <w:tcBorders>
              <w:top w:val="single" w:sz="4" w:space="0" w:color="auto"/>
              <w:left w:val="single" w:sz="4" w:space="0" w:color="auto"/>
              <w:bottom w:val="single" w:sz="4" w:space="0" w:color="auto"/>
              <w:right w:val="single" w:sz="4" w:space="0" w:color="auto"/>
            </w:tcBorders>
            <w:hideMark/>
          </w:tcPr>
          <w:p w14:paraId="7C661763" w14:textId="77777777" w:rsidR="00571A12" w:rsidRPr="00441CD0" w:rsidRDefault="00571A12" w:rsidP="001F0756">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739C2B7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93C9A32"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F456E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CB643CB"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75389DB" w14:textId="77777777" w:rsidR="00571A12" w:rsidRPr="00441CD0" w:rsidRDefault="00571A12" w:rsidP="001F0756">
            <w:pPr>
              <w:pStyle w:val="TAC"/>
            </w:pPr>
            <w:r>
              <w:t>X</w:t>
            </w:r>
          </w:p>
        </w:tc>
      </w:tr>
      <w:tr w:rsidR="00571A12" w:rsidRPr="00441CD0" w14:paraId="0D530580"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23BD3FB" w14:textId="77777777" w:rsidR="00571A12" w:rsidRPr="00441CD0" w:rsidRDefault="00571A12" w:rsidP="001F0756">
            <w:pPr>
              <w:pStyle w:val="TAC"/>
              <w:rPr>
                <w:lang w:val="de-DE"/>
              </w:rPr>
            </w:pPr>
            <w:r w:rsidRPr="00441CD0">
              <w:rPr>
                <w:lang w:val="de-DE"/>
              </w:rPr>
              <w:t>7</w:t>
            </w:r>
          </w:p>
        </w:tc>
        <w:tc>
          <w:tcPr>
            <w:tcW w:w="5524" w:type="dxa"/>
            <w:tcBorders>
              <w:top w:val="single" w:sz="4" w:space="0" w:color="auto"/>
              <w:left w:val="single" w:sz="4" w:space="0" w:color="auto"/>
              <w:bottom w:val="single" w:sz="4" w:space="0" w:color="auto"/>
              <w:right w:val="single" w:sz="4" w:space="0" w:color="auto"/>
            </w:tcBorders>
            <w:hideMark/>
          </w:tcPr>
          <w:p w14:paraId="7C4027E9" w14:textId="77777777" w:rsidR="00571A12" w:rsidRPr="00441CD0" w:rsidRDefault="00571A12" w:rsidP="001F0756">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44480CDB"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22071A"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377263F"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0D03026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477FCFC8" w14:textId="77777777" w:rsidR="00571A12" w:rsidRPr="00441CD0" w:rsidRDefault="00571A12" w:rsidP="001F0756">
            <w:pPr>
              <w:pStyle w:val="TAC"/>
            </w:pPr>
            <w:r>
              <w:t>X</w:t>
            </w:r>
          </w:p>
        </w:tc>
      </w:tr>
      <w:tr w:rsidR="00571A12" w:rsidRPr="00441CD0" w14:paraId="2957B193"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4506AACF" w14:textId="77777777" w:rsidR="00571A12" w:rsidRPr="00441CD0" w:rsidRDefault="00571A12" w:rsidP="001F0756">
            <w:pPr>
              <w:pStyle w:val="TAC"/>
              <w:rPr>
                <w:lang w:val="de-DE"/>
              </w:rPr>
            </w:pPr>
            <w:r w:rsidRPr="00441CD0">
              <w:rPr>
                <w:lang w:val="de-DE"/>
              </w:rPr>
              <w:t>8</w:t>
            </w:r>
          </w:p>
        </w:tc>
        <w:tc>
          <w:tcPr>
            <w:tcW w:w="5524" w:type="dxa"/>
            <w:tcBorders>
              <w:top w:val="single" w:sz="4" w:space="0" w:color="auto"/>
              <w:left w:val="single" w:sz="4" w:space="0" w:color="auto"/>
              <w:bottom w:val="single" w:sz="4" w:space="0" w:color="auto"/>
              <w:right w:val="single" w:sz="4" w:space="0" w:color="auto"/>
            </w:tcBorders>
            <w:hideMark/>
          </w:tcPr>
          <w:p w14:paraId="2BD3A097" w14:textId="77777777" w:rsidR="00571A12" w:rsidRPr="00441CD0" w:rsidRDefault="00571A12" w:rsidP="001F0756">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70C48F1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FB1E462"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6934FA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C63A18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5383BB8" w14:textId="77777777" w:rsidR="00571A12" w:rsidRPr="00441CD0" w:rsidRDefault="00571A12" w:rsidP="001F0756">
            <w:pPr>
              <w:pStyle w:val="TAC"/>
            </w:pPr>
            <w:r>
              <w:t>X</w:t>
            </w:r>
          </w:p>
        </w:tc>
      </w:tr>
      <w:tr w:rsidR="00571A12" w:rsidRPr="00441CD0" w14:paraId="2490FB0D"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244422EE" w14:textId="77777777" w:rsidR="00571A12" w:rsidRPr="00441CD0" w:rsidRDefault="00571A12" w:rsidP="001F0756">
            <w:pPr>
              <w:pStyle w:val="TAC"/>
              <w:rPr>
                <w:lang w:val="de-DE"/>
              </w:rPr>
            </w:pPr>
            <w:r w:rsidRPr="00441CD0">
              <w:rPr>
                <w:lang w:val="de-DE"/>
              </w:rPr>
              <w:t>9</w:t>
            </w:r>
          </w:p>
        </w:tc>
        <w:tc>
          <w:tcPr>
            <w:tcW w:w="5524" w:type="dxa"/>
            <w:tcBorders>
              <w:top w:val="single" w:sz="4" w:space="0" w:color="auto"/>
              <w:left w:val="single" w:sz="4" w:space="0" w:color="auto"/>
              <w:bottom w:val="single" w:sz="4" w:space="0" w:color="auto"/>
              <w:right w:val="single" w:sz="4" w:space="0" w:color="auto"/>
            </w:tcBorders>
            <w:hideMark/>
          </w:tcPr>
          <w:p w14:paraId="64FCC5B9" w14:textId="77777777" w:rsidR="00571A12" w:rsidRPr="00441CD0" w:rsidRDefault="00571A12" w:rsidP="001F0756">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503A2C10"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2B94431"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879F89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A42D58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106950D" w14:textId="77777777" w:rsidR="00571A12" w:rsidRPr="00441CD0" w:rsidRDefault="00571A12" w:rsidP="001F0756">
            <w:pPr>
              <w:pStyle w:val="TAC"/>
            </w:pPr>
            <w:r>
              <w:t>X</w:t>
            </w:r>
          </w:p>
        </w:tc>
      </w:tr>
      <w:tr w:rsidR="00571A12" w:rsidRPr="00441CD0" w14:paraId="17595690"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68FBE7C7" w14:textId="77777777" w:rsidR="00571A12" w:rsidRPr="00441CD0" w:rsidRDefault="00571A12" w:rsidP="001F0756">
            <w:pPr>
              <w:pStyle w:val="TAC"/>
              <w:rPr>
                <w:lang w:val="de-DE"/>
              </w:rPr>
            </w:pPr>
            <w:r w:rsidRPr="00441CD0">
              <w:rPr>
                <w:lang w:val="de-DE"/>
              </w:rPr>
              <w:t>10</w:t>
            </w:r>
          </w:p>
        </w:tc>
        <w:tc>
          <w:tcPr>
            <w:tcW w:w="5524" w:type="dxa"/>
            <w:tcBorders>
              <w:top w:val="single" w:sz="4" w:space="0" w:color="auto"/>
              <w:left w:val="single" w:sz="4" w:space="0" w:color="auto"/>
              <w:bottom w:val="single" w:sz="4" w:space="0" w:color="auto"/>
              <w:right w:val="single" w:sz="4" w:space="0" w:color="auto"/>
            </w:tcBorders>
            <w:hideMark/>
          </w:tcPr>
          <w:p w14:paraId="22F7B721" w14:textId="77777777" w:rsidR="00571A12" w:rsidRPr="00441CD0" w:rsidRDefault="00571A12" w:rsidP="001F0756">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4392DCE"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9EEFE1"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6585D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DCC9A1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2D405067" w14:textId="77777777" w:rsidR="00571A12" w:rsidRPr="00441CD0" w:rsidRDefault="00571A12" w:rsidP="001F0756">
            <w:pPr>
              <w:pStyle w:val="TAC"/>
            </w:pPr>
            <w:r>
              <w:t>X</w:t>
            </w:r>
          </w:p>
        </w:tc>
      </w:tr>
      <w:tr w:rsidR="00571A12" w:rsidRPr="00441CD0" w14:paraId="0DF17477"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595A8F4E" w14:textId="77777777" w:rsidR="00571A12" w:rsidRPr="00441CD0" w:rsidRDefault="00571A12" w:rsidP="001F0756">
            <w:pPr>
              <w:pStyle w:val="TAC"/>
              <w:rPr>
                <w:lang w:val="de-DE"/>
              </w:rPr>
            </w:pPr>
            <w:r w:rsidRPr="00441CD0">
              <w:rPr>
                <w:lang w:val="de-DE"/>
              </w:rPr>
              <w:t>11</w:t>
            </w:r>
          </w:p>
        </w:tc>
        <w:tc>
          <w:tcPr>
            <w:tcW w:w="5524" w:type="dxa"/>
            <w:tcBorders>
              <w:top w:val="single" w:sz="4" w:space="0" w:color="auto"/>
              <w:left w:val="single" w:sz="4" w:space="0" w:color="auto"/>
              <w:bottom w:val="single" w:sz="4" w:space="0" w:color="auto"/>
              <w:right w:val="single" w:sz="4" w:space="0" w:color="auto"/>
            </w:tcBorders>
            <w:hideMark/>
          </w:tcPr>
          <w:p w14:paraId="023877A2" w14:textId="77777777" w:rsidR="00571A12" w:rsidRPr="00441CD0" w:rsidRDefault="00571A12" w:rsidP="001F0756">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4B52429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DD1724D"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71ABD7A"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7E3D26E"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A0C8906" w14:textId="77777777" w:rsidR="00571A12" w:rsidRPr="00441CD0" w:rsidRDefault="00571A12" w:rsidP="001F0756">
            <w:pPr>
              <w:pStyle w:val="TAC"/>
            </w:pPr>
            <w:r>
              <w:t>X</w:t>
            </w:r>
          </w:p>
        </w:tc>
      </w:tr>
      <w:tr w:rsidR="00571A12" w:rsidRPr="00441CD0" w14:paraId="3F988988"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030D9F13" w14:textId="77777777" w:rsidR="00571A12" w:rsidRPr="00441CD0" w:rsidRDefault="00571A12" w:rsidP="001F0756">
            <w:pPr>
              <w:pStyle w:val="TAC"/>
              <w:rPr>
                <w:lang w:val="de-DE"/>
              </w:rPr>
            </w:pPr>
            <w:r w:rsidRPr="00441CD0">
              <w:rPr>
                <w:lang w:val="de-DE"/>
              </w:rPr>
              <w:t>12</w:t>
            </w:r>
          </w:p>
        </w:tc>
        <w:tc>
          <w:tcPr>
            <w:tcW w:w="5524" w:type="dxa"/>
            <w:tcBorders>
              <w:top w:val="single" w:sz="4" w:space="0" w:color="auto"/>
              <w:left w:val="single" w:sz="4" w:space="0" w:color="auto"/>
              <w:bottom w:val="single" w:sz="4" w:space="0" w:color="auto"/>
              <w:right w:val="single" w:sz="4" w:space="0" w:color="auto"/>
            </w:tcBorders>
            <w:hideMark/>
          </w:tcPr>
          <w:p w14:paraId="3C9C44F7" w14:textId="77777777" w:rsidR="00571A12" w:rsidRPr="00441CD0" w:rsidRDefault="00571A12" w:rsidP="001F0756">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20E7FE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14D153D"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347C9B"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599D3008"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7E48880E" w14:textId="77777777" w:rsidR="00571A12" w:rsidRPr="00441CD0" w:rsidRDefault="00571A12" w:rsidP="001F0756">
            <w:pPr>
              <w:pStyle w:val="TAC"/>
              <w:rPr>
                <w:lang w:val="de-DE"/>
              </w:rPr>
            </w:pPr>
            <w:r>
              <w:rPr>
                <w:lang w:val="de-DE"/>
              </w:rPr>
              <w:t>X</w:t>
            </w:r>
          </w:p>
        </w:tc>
      </w:tr>
      <w:tr w:rsidR="00571A12" w:rsidRPr="00441CD0" w14:paraId="49310AF8"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59E0F767" w14:textId="77777777" w:rsidR="00571A12" w:rsidRPr="00441CD0" w:rsidRDefault="00571A12" w:rsidP="001F0756">
            <w:pPr>
              <w:pStyle w:val="TAC"/>
              <w:rPr>
                <w:lang w:val="de-DE"/>
              </w:rPr>
            </w:pPr>
            <w:r w:rsidRPr="00441CD0">
              <w:rPr>
                <w:lang w:val="de-DE"/>
              </w:rPr>
              <w:t>13</w:t>
            </w:r>
          </w:p>
        </w:tc>
        <w:tc>
          <w:tcPr>
            <w:tcW w:w="5524" w:type="dxa"/>
            <w:tcBorders>
              <w:top w:val="single" w:sz="4" w:space="0" w:color="auto"/>
              <w:left w:val="single" w:sz="4" w:space="0" w:color="auto"/>
              <w:bottom w:val="single" w:sz="4" w:space="0" w:color="auto"/>
              <w:right w:val="single" w:sz="4" w:space="0" w:color="auto"/>
            </w:tcBorders>
            <w:hideMark/>
          </w:tcPr>
          <w:p w14:paraId="268011D2" w14:textId="77777777" w:rsidR="00571A12" w:rsidRPr="00441CD0" w:rsidRDefault="00571A12" w:rsidP="001F0756">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1A38723E"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837CE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5B959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9869C60"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5C29C32A" w14:textId="77777777" w:rsidR="00571A12" w:rsidRPr="00441CD0" w:rsidRDefault="00571A12" w:rsidP="001F0756">
            <w:pPr>
              <w:pStyle w:val="TAC"/>
              <w:rPr>
                <w:lang w:val="de-DE"/>
              </w:rPr>
            </w:pPr>
            <w:r>
              <w:rPr>
                <w:lang w:val="de-DE"/>
              </w:rPr>
              <w:t>X</w:t>
            </w:r>
          </w:p>
        </w:tc>
      </w:tr>
      <w:tr w:rsidR="00571A12" w:rsidRPr="00441CD0" w14:paraId="3D260376"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97EB30B" w14:textId="77777777" w:rsidR="00571A12" w:rsidRPr="00441CD0" w:rsidRDefault="00571A12" w:rsidP="001F0756">
            <w:pPr>
              <w:pStyle w:val="TAC"/>
              <w:rPr>
                <w:lang w:val="de-DE"/>
              </w:rPr>
            </w:pPr>
            <w:r w:rsidRPr="00441CD0">
              <w:rPr>
                <w:lang w:val="de-DE"/>
              </w:rPr>
              <w:t>14</w:t>
            </w:r>
          </w:p>
        </w:tc>
        <w:tc>
          <w:tcPr>
            <w:tcW w:w="5524" w:type="dxa"/>
            <w:tcBorders>
              <w:top w:val="single" w:sz="4" w:space="0" w:color="auto"/>
              <w:left w:val="single" w:sz="4" w:space="0" w:color="auto"/>
              <w:bottom w:val="single" w:sz="4" w:space="0" w:color="auto"/>
              <w:right w:val="single" w:sz="4" w:space="0" w:color="auto"/>
            </w:tcBorders>
            <w:hideMark/>
          </w:tcPr>
          <w:p w14:paraId="0CA79CDE" w14:textId="77777777" w:rsidR="00571A12" w:rsidRPr="00441CD0" w:rsidRDefault="00571A12" w:rsidP="001F0756">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1539AB7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073E49F"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169348" w14:textId="77777777" w:rsidR="00571A12" w:rsidRPr="00441CD0" w:rsidRDefault="00571A12" w:rsidP="001F0756">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521D2418" w14:textId="77777777" w:rsidR="00571A12"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42FE9EFC" w14:textId="77777777" w:rsidR="00571A12" w:rsidRPr="00441CD0" w:rsidRDefault="00571A12" w:rsidP="001F0756">
            <w:pPr>
              <w:pStyle w:val="TAC"/>
            </w:pPr>
            <w:r>
              <w:t>-</w:t>
            </w:r>
          </w:p>
        </w:tc>
      </w:tr>
      <w:tr w:rsidR="00571A12" w:rsidRPr="00441CD0" w14:paraId="4962D94C"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65F9E81" w14:textId="77777777" w:rsidR="00571A12" w:rsidRPr="00441CD0" w:rsidRDefault="00571A12" w:rsidP="001F0756">
            <w:pPr>
              <w:pStyle w:val="TAC"/>
              <w:rPr>
                <w:lang w:val="de-DE"/>
              </w:rPr>
            </w:pPr>
            <w:r w:rsidRPr="00441CD0">
              <w:rPr>
                <w:lang w:val="de-DE"/>
              </w:rPr>
              <w:t>15</w:t>
            </w:r>
          </w:p>
        </w:tc>
        <w:tc>
          <w:tcPr>
            <w:tcW w:w="5524" w:type="dxa"/>
            <w:tcBorders>
              <w:top w:val="single" w:sz="4" w:space="0" w:color="auto"/>
              <w:left w:val="single" w:sz="4" w:space="0" w:color="auto"/>
              <w:bottom w:val="single" w:sz="4" w:space="0" w:color="auto"/>
              <w:right w:val="single" w:sz="4" w:space="0" w:color="auto"/>
            </w:tcBorders>
            <w:hideMark/>
          </w:tcPr>
          <w:p w14:paraId="4D50B67F" w14:textId="77777777" w:rsidR="00571A12" w:rsidRPr="00441CD0" w:rsidRDefault="00571A12" w:rsidP="001F0756">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2C75F4E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4407EA2"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946E257" w14:textId="77777777" w:rsidR="00571A12" w:rsidRPr="00441CD0" w:rsidRDefault="00571A12" w:rsidP="001F0756">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2F662D7A" w14:textId="77777777" w:rsidR="00571A12"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7DEB5D2F" w14:textId="77777777" w:rsidR="00571A12" w:rsidRPr="00441CD0" w:rsidRDefault="00571A12" w:rsidP="001F0756">
            <w:pPr>
              <w:pStyle w:val="TAC"/>
            </w:pPr>
            <w:r>
              <w:t>-</w:t>
            </w:r>
          </w:p>
        </w:tc>
      </w:tr>
      <w:tr w:rsidR="00571A12" w:rsidRPr="00441CD0" w14:paraId="6BD1D198"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tcPr>
          <w:p w14:paraId="703710F2" w14:textId="77777777" w:rsidR="00571A12" w:rsidRPr="00441CD0" w:rsidRDefault="00571A12" w:rsidP="001F0756">
            <w:pPr>
              <w:pStyle w:val="TAC"/>
              <w:rPr>
                <w:lang w:val="de-DE"/>
              </w:rPr>
            </w:pPr>
            <w:r>
              <w:rPr>
                <w:lang w:val="de-DE"/>
              </w:rPr>
              <w:t>16</w:t>
            </w:r>
          </w:p>
        </w:tc>
        <w:tc>
          <w:tcPr>
            <w:tcW w:w="5524" w:type="dxa"/>
            <w:tcBorders>
              <w:top w:val="single" w:sz="4" w:space="0" w:color="auto"/>
              <w:left w:val="single" w:sz="4" w:space="0" w:color="auto"/>
              <w:bottom w:val="single" w:sz="4" w:space="0" w:color="auto"/>
              <w:right w:val="single" w:sz="4" w:space="0" w:color="auto"/>
            </w:tcBorders>
          </w:tcPr>
          <w:p w14:paraId="0B921A0A" w14:textId="77777777" w:rsidR="00571A12" w:rsidRPr="00441CD0" w:rsidRDefault="00571A12" w:rsidP="001F0756">
            <w:pPr>
              <w:pStyle w:val="TAL"/>
            </w:pPr>
            <w:r>
              <w:t>PFCP Session Set Modification Request</w:t>
            </w:r>
          </w:p>
        </w:tc>
        <w:tc>
          <w:tcPr>
            <w:tcW w:w="438" w:type="dxa"/>
            <w:tcBorders>
              <w:top w:val="single" w:sz="4" w:space="0" w:color="auto"/>
              <w:left w:val="single" w:sz="4" w:space="0" w:color="auto"/>
              <w:bottom w:val="single" w:sz="4" w:space="0" w:color="auto"/>
              <w:right w:val="single" w:sz="4" w:space="0" w:color="auto"/>
            </w:tcBorders>
          </w:tcPr>
          <w:p w14:paraId="7EFDAA80" w14:textId="77777777" w:rsidR="00571A12" w:rsidRPr="00441CD0" w:rsidRDefault="00571A12" w:rsidP="001F0756">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6482EB88" w14:textId="77777777" w:rsidR="00571A12" w:rsidRPr="00441CD0"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0D92A424" w14:textId="77777777" w:rsidR="00571A12" w:rsidRPr="00441CD0" w:rsidRDefault="00571A12" w:rsidP="001F0756">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4DAFA37D" w14:textId="77777777" w:rsidR="00571A12"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661FC4E7" w14:textId="77777777" w:rsidR="00571A12" w:rsidRDefault="00571A12" w:rsidP="001F0756">
            <w:pPr>
              <w:pStyle w:val="TAC"/>
            </w:pPr>
            <w:r>
              <w:t>-</w:t>
            </w:r>
          </w:p>
        </w:tc>
      </w:tr>
      <w:tr w:rsidR="00571A12" w:rsidRPr="00441CD0" w14:paraId="2D01CC66"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tcPr>
          <w:p w14:paraId="6B62A1D6" w14:textId="77777777" w:rsidR="00571A12" w:rsidRPr="00441CD0" w:rsidRDefault="00571A12" w:rsidP="001F0756">
            <w:pPr>
              <w:pStyle w:val="TAC"/>
              <w:rPr>
                <w:lang w:val="de-DE"/>
              </w:rPr>
            </w:pPr>
            <w:r>
              <w:rPr>
                <w:lang w:val="de-DE"/>
              </w:rPr>
              <w:t>17</w:t>
            </w:r>
          </w:p>
        </w:tc>
        <w:tc>
          <w:tcPr>
            <w:tcW w:w="5524" w:type="dxa"/>
            <w:tcBorders>
              <w:top w:val="single" w:sz="4" w:space="0" w:color="auto"/>
              <w:left w:val="single" w:sz="4" w:space="0" w:color="auto"/>
              <w:bottom w:val="single" w:sz="4" w:space="0" w:color="auto"/>
              <w:right w:val="single" w:sz="4" w:space="0" w:color="auto"/>
            </w:tcBorders>
          </w:tcPr>
          <w:p w14:paraId="41E7850E" w14:textId="77777777" w:rsidR="00571A12" w:rsidRPr="00441CD0" w:rsidRDefault="00571A12" w:rsidP="001F0756">
            <w:pPr>
              <w:pStyle w:val="TAL"/>
            </w:pPr>
            <w:r>
              <w:t>PFCP Session Set Modifcation Response</w:t>
            </w:r>
          </w:p>
        </w:tc>
        <w:tc>
          <w:tcPr>
            <w:tcW w:w="438" w:type="dxa"/>
            <w:tcBorders>
              <w:top w:val="single" w:sz="4" w:space="0" w:color="auto"/>
              <w:left w:val="single" w:sz="4" w:space="0" w:color="auto"/>
              <w:bottom w:val="single" w:sz="4" w:space="0" w:color="auto"/>
              <w:right w:val="single" w:sz="4" w:space="0" w:color="auto"/>
            </w:tcBorders>
          </w:tcPr>
          <w:p w14:paraId="69E83CBB" w14:textId="77777777" w:rsidR="00571A12" w:rsidRPr="00441CD0" w:rsidRDefault="00571A12" w:rsidP="001F0756">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0D6EB930" w14:textId="77777777" w:rsidR="00571A12" w:rsidRPr="00441CD0"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6BC32573" w14:textId="77777777" w:rsidR="00571A12" w:rsidRPr="00441CD0" w:rsidRDefault="00571A12" w:rsidP="001F0756">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3880A3C4" w14:textId="77777777" w:rsidR="00571A12" w:rsidRDefault="00571A12" w:rsidP="001F0756">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3A175AC3" w14:textId="77777777" w:rsidR="00571A12" w:rsidRDefault="00571A12" w:rsidP="001F0756">
            <w:pPr>
              <w:pStyle w:val="TAC"/>
            </w:pPr>
            <w:r>
              <w:t>-</w:t>
            </w:r>
          </w:p>
        </w:tc>
      </w:tr>
      <w:tr w:rsidR="00571A12" w:rsidRPr="00441CD0" w14:paraId="5D26662E"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390B2B90" w14:textId="77777777" w:rsidR="00571A12" w:rsidRPr="00441CD0" w:rsidRDefault="00571A12" w:rsidP="001F0756">
            <w:pPr>
              <w:pStyle w:val="TAC"/>
            </w:pPr>
            <w:r w:rsidRPr="00441CD0">
              <w:rPr>
                <w:lang w:val="de-DE"/>
              </w:rPr>
              <w:t>1</w:t>
            </w:r>
            <w:r>
              <w:rPr>
                <w:lang w:val="de-DE"/>
              </w:rPr>
              <w:t>8</w:t>
            </w:r>
            <w:r w:rsidRPr="00441CD0">
              <w:t xml:space="preserve"> to 49</w:t>
            </w:r>
          </w:p>
        </w:tc>
        <w:tc>
          <w:tcPr>
            <w:tcW w:w="5524" w:type="dxa"/>
            <w:tcBorders>
              <w:top w:val="single" w:sz="4" w:space="0" w:color="auto"/>
              <w:left w:val="single" w:sz="4" w:space="0" w:color="auto"/>
              <w:bottom w:val="single" w:sz="4" w:space="0" w:color="auto"/>
              <w:right w:val="single" w:sz="4" w:space="0" w:color="auto"/>
            </w:tcBorders>
            <w:hideMark/>
          </w:tcPr>
          <w:p w14:paraId="7C930A3A" w14:textId="77777777" w:rsidR="00571A12" w:rsidRPr="00441CD0" w:rsidRDefault="00571A12" w:rsidP="001F0756">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2FFC47E3"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C5E89D5"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51DA9D53"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4AD25730"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0267A4B5" w14:textId="77777777" w:rsidR="00571A12" w:rsidRPr="00441CD0" w:rsidRDefault="00571A12" w:rsidP="001F0756">
            <w:pPr>
              <w:pStyle w:val="TAC"/>
            </w:pPr>
          </w:p>
        </w:tc>
      </w:tr>
      <w:tr w:rsidR="00571A12" w:rsidRPr="00441CD0" w14:paraId="3E400E05"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tcPr>
          <w:p w14:paraId="252AD5EC" w14:textId="77777777" w:rsidR="00571A12" w:rsidRPr="00441CD0" w:rsidRDefault="00571A12" w:rsidP="001F0756">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775D75BB" w14:textId="77777777" w:rsidR="00571A12" w:rsidRPr="00441CD0" w:rsidRDefault="00571A12" w:rsidP="001F0756">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577A6D36"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0EBC8836"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1C2400E"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44203B04"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2384F1E1" w14:textId="77777777" w:rsidR="00571A12" w:rsidRPr="00441CD0" w:rsidRDefault="00571A12" w:rsidP="001F0756">
            <w:pPr>
              <w:pStyle w:val="TAC"/>
            </w:pPr>
          </w:p>
        </w:tc>
      </w:tr>
      <w:tr w:rsidR="00571A12" w:rsidRPr="00441CD0" w14:paraId="3D7A76D5"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3A66A205" w14:textId="77777777" w:rsidR="00571A12" w:rsidRPr="00441CD0" w:rsidRDefault="00571A12" w:rsidP="001F0756">
            <w:pPr>
              <w:pStyle w:val="TAC"/>
            </w:pPr>
            <w:r w:rsidRPr="00441CD0">
              <w:t>50</w:t>
            </w:r>
          </w:p>
        </w:tc>
        <w:tc>
          <w:tcPr>
            <w:tcW w:w="5524" w:type="dxa"/>
            <w:tcBorders>
              <w:top w:val="single" w:sz="4" w:space="0" w:color="auto"/>
              <w:left w:val="single" w:sz="4" w:space="0" w:color="auto"/>
              <w:bottom w:val="single" w:sz="4" w:space="0" w:color="auto"/>
              <w:right w:val="single" w:sz="4" w:space="0" w:color="auto"/>
            </w:tcBorders>
            <w:hideMark/>
          </w:tcPr>
          <w:p w14:paraId="0E62693E" w14:textId="77777777" w:rsidR="00571A12" w:rsidRPr="00441CD0" w:rsidRDefault="00571A12" w:rsidP="001F0756">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706C37AD"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A0E4FB"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17D31D8"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AEE224E"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4CA6FE66" w14:textId="77777777" w:rsidR="00571A12" w:rsidRPr="00441CD0" w:rsidRDefault="00571A12" w:rsidP="001F0756">
            <w:pPr>
              <w:pStyle w:val="TAC"/>
              <w:rPr>
                <w:lang w:val="de-DE"/>
              </w:rPr>
            </w:pPr>
            <w:r>
              <w:rPr>
                <w:lang w:val="de-DE"/>
              </w:rPr>
              <w:t>X</w:t>
            </w:r>
          </w:p>
        </w:tc>
      </w:tr>
      <w:tr w:rsidR="00571A12" w:rsidRPr="00441CD0" w14:paraId="46A3EAD7"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1E2D92D0" w14:textId="77777777" w:rsidR="00571A12" w:rsidRPr="00441CD0" w:rsidRDefault="00571A12" w:rsidP="001F0756">
            <w:pPr>
              <w:pStyle w:val="TAC"/>
              <w:rPr>
                <w:lang w:val="x-none"/>
              </w:rPr>
            </w:pPr>
            <w:r w:rsidRPr="00441CD0">
              <w:t>51</w:t>
            </w:r>
          </w:p>
        </w:tc>
        <w:tc>
          <w:tcPr>
            <w:tcW w:w="5524" w:type="dxa"/>
            <w:tcBorders>
              <w:top w:val="single" w:sz="4" w:space="0" w:color="auto"/>
              <w:left w:val="single" w:sz="4" w:space="0" w:color="auto"/>
              <w:bottom w:val="single" w:sz="4" w:space="0" w:color="auto"/>
              <w:right w:val="single" w:sz="4" w:space="0" w:color="auto"/>
            </w:tcBorders>
            <w:hideMark/>
          </w:tcPr>
          <w:p w14:paraId="5565E956" w14:textId="77777777" w:rsidR="00571A12" w:rsidRPr="00441CD0" w:rsidRDefault="00571A12" w:rsidP="001F0756">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41B575CA"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9748F4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A9D99B"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0A0DF357"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543D16E3" w14:textId="77777777" w:rsidR="00571A12" w:rsidRPr="00441CD0" w:rsidRDefault="00571A12" w:rsidP="001F0756">
            <w:pPr>
              <w:pStyle w:val="TAC"/>
              <w:rPr>
                <w:lang w:val="de-DE"/>
              </w:rPr>
            </w:pPr>
            <w:r>
              <w:rPr>
                <w:lang w:val="de-DE"/>
              </w:rPr>
              <w:t>X</w:t>
            </w:r>
          </w:p>
        </w:tc>
      </w:tr>
      <w:tr w:rsidR="00571A12" w:rsidRPr="00441CD0" w14:paraId="1FCAA1F7"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197514EC" w14:textId="77777777" w:rsidR="00571A12" w:rsidRPr="00441CD0" w:rsidRDefault="00571A12" w:rsidP="001F0756">
            <w:pPr>
              <w:pStyle w:val="TAC"/>
              <w:rPr>
                <w:lang w:val="x-none"/>
              </w:rPr>
            </w:pPr>
            <w:r w:rsidRPr="00441CD0">
              <w:t>52</w:t>
            </w:r>
          </w:p>
        </w:tc>
        <w:tc>
          <w:tcPr>
            <w:tcW w:w="5524" w:type="dxa"/>
            <w:tcBorders>
              <w:top w:val="single" w:sz="4" w:space="0" w:color="auto"/>
              <w:left w:val="single" w:sz="4" w:space="0" w:color="auto"/>
              <w:bottom w:val="single" w:sz="4" w:space="0" w:color="auto"/>
              <w:right w:val="single" w:sz="4" w:space="0" w:color="auto"/>
            </w:tcBorders>
            <w:hideMark/>
          </w:tcPr>
          <w:p w14:paraId="3BB05AE8" w14:textId="77777777" w:rsidR="00571A12" w:rsidRPr="00441CD0" w:rsidRDefault="00571A12" w:rsidP="001F0756">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779C4075"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61C1F7"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15AE525"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71569B3"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2B84C6C8" w14:textId="77777777" w:rsidR="00571A12" w:rsidRPr="00441CD0" w:rsidRDefault="00571A12" w:rsidP="001F0756">
            <w:pPr>
              <w:pStyle w:val="TAC"/>
              <w:rPr>
                <w:lang w:val="de-DE"/>
              </w:rPr>
            </w:pPr>
            <w:r>
              <w:rPr>
                <w:lang w:val="de-DE"/>
              </w:rPr>
              <w:t>X</w:t>
            </w:r>
          </w:p>
        </w:tc>
      </w:tr>
      <w:tr w:rsidR="00571A12" w:rsidRPr="00441CD0" w14:paraId="6359606E"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3BB43E82" w14:textId="77777777" w:rsidR="00571A12" w:rsidRPr="00441CD0" w:rsidRDefault="00571A12" w:rsidP="001F0756">
            <w:pPr>
              <w:pStyle w:val="TAC"/>
              <w:rPr>
                <w:lang w:val="x-none"/>
              </w:rPr>
            </w:pPr>
            <w:r w:rsidRPr="00441CD0">
              <w:t>53</w:t>
            </w:r>
          </w:p>
        </w:tc>
        <w:tc>
          <w:tcPr>
            <w:tcW w:w="5524" w:type="dxa"/>
            <w:tcBorders>
              <w:top w:val="single" w:sz="4" w:space="0" w:color="auto"/>
              <w:left w:val="single" w:sz="4" w:space="0" w:color="auto"/>
              <w:bottom w:val="single" w:sz="4" w:space="0" w:color="auto"/>
              <w:right w:val="single" w:sz="4" w:space="0" w:color="auto"/>
            </w:tcBorders>
            <w:hideMark/>
          </w:tcPr>
          <w:p w14:paraId="0CCEE526" w14:textId="77777777" w:rsidR="00571A12" w:rsidRPr="00441CD0" w:rsidRDefault="00571A12" w:rsidP="001F0756">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78398B6A"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A64C9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D4B955"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0BD6DD7B" w14:textId="77777777" w:rsidR="00571A12" w:rsidRPr="00441CD0" w:rsidRDefault="00571A12" w:rsidP="001F0756">
            <w:pPr>
              <w:pStyle w:val="TAC"/>
              <w:rPr>
                <w:lang w:val="de-DE"/>
              </w:rPr>
            </w:pPr>
            <w:r w:rsidRPr="00441CD0">
              <w:rPr>
                <w:lang w:val="de-DE"/>
              </w:rPr>
              <w:t>X</w:t>
            </w:r>
          </w:p>
        </w:tc>
        <w:tc>
          <w:tcPr>
            <w:tcW w:w="438" w:type="dxa"/>
            <w:tcBorders>
              <w:top w:val="single" w:sz="4" w:space="0" w:color="auto"/>
              <w:left w:val="single" w:sz="4" w:space="0" w:color="auto"/>
              <w:bottom w:val="single" w:sz="4" w:space="0" w:color="auto"/>
              <w:right w:val="single" w:sz="4" w:space="0" w:color="auto"/>
            </w:tcBorders>
          </w:tcPr>
          <w:p w14:paraId="4CFB64DD" w14:textId="77777777" w:rsidR="00571A12" w:rsidRPr="00441CD0" w:rsidRDefault="00571A12" w:rsidP="001F0756">
            <w:pPr>
              <w:pStyle w:val="TAC"/>
              <w:rPr>
                <w:lang w:val="de-DE"/>
              </w:rPr>
            </w:pPr>
            <w:r>
              <w:rPr>
                <w:lang w:val="de-DE"/>
              </w:rPr>
              <w:t>X</w:t>
            </w:r>
          </w:p>
        </w:tc>
      </w:tr>
      <w:tr w:rsidR="00571A12" w:rsidRPr="00441CD0" w14:paraId="69899F00"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76D5363F" w14:textId="77777777" w:rsidR="00571A12" w:rsidRPr="00441CD0" w:rsidRDefault="00571A12" w:rsidP="001F0756">
            <w:pPr>
              <w:pStyle w:val="TAC"/>
              <w:rPr>
                <w:lang w:val="x-none"/>
              </w:rPr>
            </w:pPr>
            <w:r w:rsidRPr="00441CD0">
              <w:t>54</w:t>
            </w:r>
          </w:p>
        </w:tc>
        <w:tc>
          <w:tcPr>
            <w:tcW w:w="5524" w:type="dxa"/>
            <w:tcBorders>
              <w:top w:val="single" w:sz="4" w:space="0" w:color="auto"/>
              <w:left w:val="single" w:sz="4" w:space="0" w:color="auto"/>
              <w:bottom w:val="single" w:sz="4" w:space="0" w:color="auto"/>
              <w:right w:val="single" w:sz="4" w:space="0" w:color="auto"/>
            </w:tcBorders>
            <w:hideMark/>
          </w:tcPr>
          <w:p w14:paraId="6C8F0A5E" w14:textId="77777777" w:rsidR="00571A12" w:rsidRPr="00441CD0" w:rsidRDefault="00571A12" w:rsidP="001F0756">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468D9F2D"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2051E5"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CF2A225"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3434B1F"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37A5AA78" w14:textId="77777777" w:rsidR="00571A12" w:rsidRPr="00441CD0" w:rsidRDefault="00571A12" w:rsidP="001F0756">
            <w:pPr>
              <w:pStyle w:val="TAC"/>
            </w:pPr>
            <w:r>
              <w:t>X</w:t>
            </w:r>
          </w:p>
        </w:tc>
      </w:tr>
      <w:tr w:rsidR="00571A12" w:rsidRPr="00441CD0" w14:paraId="1F372A2F"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5FA5A1EF" w14:textId="77777777" w:rsidR="00571A12" w:rsidRPr="00441CD0" w:rsidRDefault="00571A12" w:rsidP="001F0756">
            <w:pPr>
              <w:pStyle w:val="TAC"/>
              <w:rPr>
                <w:lang w:val="x-none"/>
              </w:rPr>
            </w:pPr>
            <w:r w:rsidRPr="00441CD0">
              <w:t>55</w:t>
            </w:r>
          </w:p>
        </w:tc>
        <w:tc>
          <w:tcPr>
            <w:tcW w:w="5524" w:type="dxa"/>
            <w:tcBorders>
              <w:top w:val="single" w:sz="4" w:space="0" w:color="auto"/>
              <w:left w:val="single" w:sz="4" w:space="0" w:color="auto"/>
              <w:bottom w:val="single" w:sz="4" w:space="0" w:color="auto"/>
              <w:right w:val="single" w:sz="4" w:space="0" w:color="auto"/>
            </w:tcBorders>
            <w:hideMark/>
          </w:tcPr>
          <w:p w14:paraId="70422CFB" w14:textId="77777777" w:rsidR="00571A12" w:rsidRPr="00441CD0" w:rsidRDefault="00571A12" w:rsidP="001F0756">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35C48D40"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6B91A9"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9BFF030"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36E3B9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6F063F3" w14:textId="77777777" w:rsidR="00571A12" w:rsidRPr="00441CD0" w:rsidRDefault="00571A12" w:rsidP="001F0756">
            <w:pPr>
              <w:pStyle w:val="TAC"/>
            </w:pPr>
            <w:r>
              <w:t>X</w:t>
            </w:r>
          </w:p>
        </w:tc>
      </w:tr>
      <w:tr w:rsidR="00571A12" w:rsidRPr="00441CD0" w14:paraId="645512B8"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225A1CCD" w14:textId="77777777" w:rsidR="00571A12" w:rsidRPr="00441CD0" w:rsidRDefault="00571A12" w:rsidP="001F0756">
            <w:pPr>
              <w:pStyle w:val="TAC"/>
              <w:rPr>
                <w:lang w:val="x-none"/>
              </w:rPr>
            </w:pPr>
            <w:r w:rsidRPr="00441CD0">
              <w:t>56</w:t>
            </w:r>
          </w:p>
        </w:tc>
        <w:tc>
          <w:tcPr>
            <w:tcW w:w="5524" w:type="dxa"/>
            <w:tcBorders>
              <w:top w:val="single" w:sz="4" w:space="0" w:color="auto"/>
              <w:left w:val="single" w:sz="4" w:space="0" w:color="auto"/>
              <w:bottom w:val="single" w:sz="4" w:space="0" w:color="auto"/>
              <w:right w:val="single" w:sz="4" w:space="0" w:color="auto"/>
            </w:tcBorders>
            <w:hideMark/>
          </w:tcPr>
          <w:p w14:paraId="760FA223" w14:textId="77777777" w:rsidR="00571A12" w:rsidRPr="00441CD0" w:rsidRDefault="00571A12" w:rsidP="001F0756">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50CC055C"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DF682F3"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50A66AA"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6B115F0C"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147840A7" w14:textId="77777777" w:rsidR="00571A12" w:rsidRPr="00441CD0" w:rsidRDefault="00571A12" w:rsidP="001F0756">
            <w:pPr>
              <w:pStyle w:val="TAC"/>
            </w:pPr>
            <w:r>
              <w:t>X</w:t>
            </w:r>
          </w:p>
        </w:tc>
      </w:tr>
      <w:tr w:rsidR="00571A12" w:rsidRPr="00441CD0" w14:paraId="636EBB61"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2EBC04B2" w14:textId="77777777" w:rsidR="00571A12" w:rsidRPr="00441CD0" w:rsidRDefault="00571A12" w:rsidP="001F0756">
            <w:pPr>
              <w:pStyle w:val="TAC"/>
              <w:rPr>
                <w:lang w:val="x-none"/>
              </w:rPr>
            </w:pPr>
            <w:r w:rsidRPr="00441CD0">
              <w:t>57</w:t>
            </w:r>
          </w:p>
        </w:tc>
        <w:tc>
          <w:tcPr>
            <w:tcW w:w="5524" w:type="dxa"/>
            <w:tcBorders>
              <w:top w:val="single" w:sz="4" w:space="0" w:color="auto"/>
              <w:left w:val="single" w:sz="4" w:space="0" w:color="auto"/>
              <w:bottom w:val="single" w:sz="4" w:space="0" w:color="auto"/>
              <w:right w:val="single" w:sz="4" w:space="0" w:color="auto"/>
            </w:tcBorders>
            <w:hideMark/>
          </w:tcPr>
          <w:p w14:paraId="7E0CF10F" w14:textId="77777777" w:rsidR="00571A12" w:rsidRPr="00441CD0" w:rsidRDefault="00571A12" w:rsidP="001F0756">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5188C8D4"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78D5AF0"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4E66E92"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272CB886" w14:textId="77777777" w:rsidR="00571A12" w:rsidRPr="00441CD0" w:rsidRDefault="00571A12" w:rsidP="001F0756">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tcPr>
          <w:p w14:paraId="79AFAC37" w14:textId="77777777" w:rsidR="00571A12" w:rsidRPr="00441CD0" w:rsidRDefault="00571A12" w:rsidP="001F0756">
            <w:pPr>
              <w:pStyle w:val="TAC"/>
            </w:pPr>
            <w:r>
              <w:t>X</w:t>
            </w:r>
          </w:p>
        </w:tc>
      </w:tr>
      <w:tr w:rsidR="00571A12" w:rsidRPr="00441CD0" w14:paraId="1FFA8DAD"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2A176CC1" w14:textId="77777777" w:rsidR="00571A12" w:rsidRPr="00441CD0" w:rsidRDefault="00571A12" w:rsidP="001F0756">
            <w:pPr>
              <w:pStyle w:val="TAC"/>
              <w:rPr>
                <w:lang w:val="x-none"/>
              </w:rPr>
            </w:pPr>
            <w:r w:rsidRPr="00441CD0">
              <w:t>58 to 99</w:t>
            </w:r>
          </w:p>
        </w:tc>
        <w:tc>
          <w:tcPr>
            <w:tcW w:w="5524" w:type="dxa"/>
            <w:tcBorders>
              <w:top w:val="single" w:sz="4" w:space="0" w:color="auto"/>
              <w:left w:val="single" w:sz="4" w:space="0" w:color="auto"/>
              <w:bottom w:val="single" w:sz="4" w:space="0" w:color="auto"/>
              <w:right w:val="single" w:sz="4" w:space="0" w:color="auto"/>
            </w:tcBorders>
            <w:hideMark/>
          </w:tcPr>
          <w:p w14:paraId="5FB3ECE5" w14:textId="77777777" w:rsidR="00571A12" w:rsidRPr="00441CD0" w:rsidRDefault="00571A12" w:rsidP="001F0756">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49403A8"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0D5CFE2E"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438FDC63"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0106AC38"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7809832F" w14:textId="77777777" w:rsidR="00571A12" w:rsidRPr="00441CD0" w:rsidRDefault="00571A12" w:rsidP="001F0756">
            <w:pPr>
              <w:pStyle w:val="TAC"/>
            </w:pPr>
          </w:p>
        </w:tc>
      </w:tr>
      <w:tr w:rsidR="00571A12" w:rsidRPr="00441CD0" w14:paraId="0989BE34"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tcPr>
          <w:p w14:paraId="6A19DE91" w14:textId="77777777" w:rsidR="00571A12" w:rsidRPr="00441CD0" w:rsidRDefault="00571A12" w:rsidP="001F0756">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7D7C4DC5" w14:textId="77777777" w:rsidR="00571A12" w:rsidRPr="00441CD0" w:rsidRDefault="00571A12" w:rsidP="001F0756">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4C06A64"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04BE407E"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11BCE42A"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1689D030"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40048C5E" w14:textId="77777777" w:rsidR="00571A12" w:rsidRPr="00441CD0" w:rsidRDefault="00571A12" w:rsidP="001F0756">
            <w:pPr>
              <w:pStyle w:val="TAC"/>
            </w:pPr>
          </w:p>
        </w:tc>
      </w:tr>
      <w:tr w:rsidR="00571A12" w:rsidRPr="00441CD0" w14:paraId="3D015BBD" w14:textId="77777777" w:rsidTr="001F0756">
        <w:trPr>
          <w:jc w:val="center"/>
        </w:trPr>
        <w:tc>
          <w:tcPr>
            <w:tcW w:w="1844" w:type="dxa"/>
            <w:tcBorders>
              <w:top w:val="single" w:sz="4" w:space="0" w:color="auto"/>
              <w:left w:val="single" w:sz="4" w:space="0" w:color="auto"/>
              <w:bottom w:val="single" w:sz="4" w:space="0" w:color="auto"/>
              <w:right w:val="single" w:sz="4" w:space="0" w:color="auto"/>
            </w:tcBorders>
            <w:hideMark/>
          </w:tcPr>
          <w:p w14:paraId="04529262" w14:textId="77777777" w:rsidR="00571A12" w:rsidRPr="00441CD0" w:rsidRDefault="00571A12" w:rsidP="001F0756">
            <w:pPr>
              <w:pStyle w:val="TAC"/>
            </w:pPr>
            <w:r w:rsidRPr="00441CD0">
              <w:t xml:space="preserve">100 to 255 </w:t>
            </w:r>
          </w:p>
        </w:tc>
        <w:tc>
          <w:tcPr>
            <w:tcW w:w="5524" w:type="dxa"/>
            <w:tcBorders>
              <w:top w:val="single" w:sz="4" w:space="0" w:color="auto"/>
              <w:left w:val="single" w:sz="4" w:space="0" w:color="auto"/>
              <w:bottom w:val="single" w:sz="4" w:space="0" w:color="auto"/>
              <w:right w:val="single" w:sz="4" w:space="0" w:color="auto"/>
            </w:tcBorders>
            <w:hideMark/>
          </w:tcPr>
          <w:p w14:paraId="6EC663A2" w14:textId="77777777" w:rsidR="00571A12" w:rsidRPr="00441CD0" w:rsidRDefault="00571A12" w:rsidP="001F0756">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BE93A3B"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4D6BD75A"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3D318371"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2F8C6789" w14:textId="77777777" w:rsidR="00571A12" w:rsidRPr="00441CD0" w:rsidRDefault="00571A12" w:rsidP="001F0756">
            <w:pPr>
              <w:pStyle w:val="TAC"/>
            </w:pPr>
          </w:p>
        </w:tc>
        <w:tc>
          <w:tcPr>
            <w:tcW w:w="438" w:type="dxa"/>
            <w:tcBorders>
              <w:top w:val="single" w:sz="4" w:space="0" w:color="auto"/>
              <w:left w:val="single" w:sz="4" w:space="0" w:color="auto"/>
              <w:bottom w:val="single" w:sz="4" w:space="0" w:color="auto"/>
              <w:right w:val="single" w:sz="4" w:space="0" w:color="auto"/>
            </w:tcBorders>
          </w:tcPr>
          <w:p w14:paraId="386CB24F" w14:textId="77777777" w:rsidR="00571A12" w:rsidRPr="00441CD0" w:rsidRDefault="00571A12" w:rsidP="001F0756">
            <w:pPr>
              <w:pStyle w:val="TAC"/>
            </w:pPr>
          </w:p>
        </w:tc>
      </w:tr>
    </w:tbl>
    <w:p w14:paraId="78292FBB" w14:textId="77777777" w:rsidR="00571A12" w:rsidRDefault="00571A12" w:rsidP="00571A12"/>
    <w:p w14:paraId="71048BB5" w14:textId="77777777" w:rsidR="00EE5860" w:rsidRPr="00441CD0" w:rsidRDefault="00EE5860" w:rsidP="001A3E8D">
      <w:pPr>
        <w:pStyle w:val="Heading2"/>
      </w:pPr>
      <w:bookmarkStart w:id="3593" w:name="_Toc98235796"/>
      <w:r w:rsidRPr="00441CD0">
        <w:t>7.4</w:t>
      </w:r>
      <w:r w:rsidRPr="00441CD0">
        <w:tab/>
        <w:t>PFCP Node Related Messages</w:t>
      </w:r>
      <w:bookmarkEnd w:id="3580"/>
      <w:bookmarkEnd w:id="3581"/>
      <w:bookmarkEnd w:id="3582"/>
      <w:bookmarkEnd w:id="3583"/>
      <w:bookmarkEnd w:id="3584"/>
      <w:bookmarkEnd w:id="3585"/>
      <w:bookmarkEnd w:id="3586"/>
      <w:bookmarkEnd w:id="3587"/>
      <w:bookmarkEnd w:id="3588"/>
      <w:bookmarkEnd w:id="3589"/>
      <w:bookmarkEnd w:id="3590"/>
      <w:bookmarkEnd w:id="3591"/>
      <w:bookmarkEnd w:id="3593"/>
    </w:p>
    <w:p w14:paraId="5670876D" w14:textId="77777777" w:rsidR="00EE5860" w:rsidRPr="00441CD0" w:rsidRDefault="00EE5860" w:rsidP="001A3E8D">
      <w:pPr>
        <w:pStyle w:val="Heading3"/>
      </w:pPr>
      <w:bookmarkStart w:id="3594" w:name="_Toc19717257"/>
      <w:bookmarkStart w:id="3595" w:name="_Toc27490740"/>
      <w:bookmarkStart w:id="3596" w:name="_Toc27557033"/>
      <w:bookmarkStart w:id="3597" w:name="_Toc27723950"/>
      <w:bookmarkStart w:id="3598" w:name="_Toc36031023"/>
      <w:bookmarkStart w:id="3599" w:name="_Toc36042943"/>
      <w:bookmarkStart w:id="3600" w:name="_Toc36814268"/>
      <w:bookmarkStart w:id="3601" w:name="_Toc44689122"/>
      <w:bookmarkStart w:id="3602" w:name="_Toc44923876"/>
      <w:bookmarkStart w:id="3603" w:name="_Toc51860845"/>
      <w:bookmarkStart w:id="3604" w:name="_Toc57930616"/>
      <w:bookmarkStart w:id="3605" w:name="_Toc57931246"/>
      <w:bookmarkStart w:id="3606" w:name="_Toc98235797"/>
      <w:r w:rsidRPr="00441CD0">
        <w:rPr>
          <w:lang w:eastAsia="zh-CN"/>
        </w:rPr>
        <w:t>7</w:t>
      </w:r>
      <w:r w:rsidRPr="00441CD0">
        <w:t>.</w:t>
      </w:r>
      <w:r w:rsidRPr="00441CD0">
        <w:rPr>
          <w:lang w:val="en-US"/>
        </w:rPr>
        <w:t>4</w:t>
      </w:r>
      <w:r w:rsidRPr="00441CD0">
        <w:t>.1</w:t>
      </w:r>
      <w:r w:rsidRPr="00441CD0">
        <w:tab/>
        <w:t>General</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608575C" w14:textId="4D5C2F3C" w:rsidR="00EE5860" w:rsidRPr="00441CD0" w:rsidRDefault="00571A12"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w:t>
      </w:r>
      <w:r>
        <w:rPr>
          <w:lang w:val="en-US"/>
        </w:rPr>
        <w:t>,</w:t>
      </w:r>
      <w:r w:rsidRPr="00441CD0">
        <w:rPr>
          <w:lang w:val="en-US"/>
        </w:rPr>
        <w:t xml:space="preserve"> N4 </w:t>
      </w:r>
      <w:r>
        <w:rPr>
          <w:lang w:val="en-US"/>
        </w:rPr>
        <w:t xml:space="preserve">and N4mb </w:t>
      </w:r>
      <w:r w:rsidRPr="00441CD0">
        <w:rPr>
          <w:lang w:val="en-US"/>
        </w:rPr>
        <w:t>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1A3E8D">
      <w:pPr>
        <w:pStyle w:val="Heading3"/>
        <w:rPr>
          <w:rFonts w:eastAsia="SimSun"/>
          <w:lang w:val="x-none"/>
        </w:rPr>
      </w:pPr>
      <w:bookmarkStart w:id="3607" w:name="_Toc19717258"/>
      <w:bookmarkStart w:id="3608" w:name="_Toc27490741"/>
      <w:bookmarkStart w:id="3609" w:name="_Toc27557034"/>
      <w:bookmarkStart w:id="3610" w:name="_Toc27723951"/>
      <w:bookmarkStart w:id="3611" w:name="_Toc36031024"/>
      <w:bookmarkStart w:id="3612" w:name="_Toc36042944"/>
      <w:bookmarkStart w:id="3613" w:name="_Toc36814269"/>
      <w:bookmarkStart w:id="3614" w:name="_Toc44689123"/>
      <w:bookmarkStart w:id="3615" w:name="_Toc44923877"/>
      <w:bookmarkStart w:id="3616" w:name="_Toc51860846"/>
      <w:bookmarkStart w:id="3617" w:name="_Toc57930617"/>
      <w:bookmarkStart w:id="3618" w:name="_Toc57931247"/>
      <w:bookmarkStart w:id="3619" w:name="_Toc98235798"/>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652AC89B" w14:textId="77777777" w:rsidR="00EE5860" w:rsidRPr="00441CD0" w:rsidRDefault="00EE5860" w:rsidP="00EE5860">
      <w:pPr>
        <w:pStyle w:val="TH"/>
        <w:outlineLvl w:val="0"/>
      </w:pPr>
      <w:bookmarkStart w:id="3620" w:name="_Toc19717259"/>
      <w:bookmarkStart w:id="3621" w:name="_Toc27490742"/>
      <w:bookmarkStart w:id="3622" w:name="_Toc27557035"/>
      <w:bookmarkStart w:id="3623"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624" w:name="_Toc19717260"/>
      <w:bookmarkStart w:id="3625" w:name="_Toc27490743"/>
      <w:bookmarkStart w:id="3626" w:name="_Toc27557036"/>
      <w:bookmarkStart w:id="3627" w:name="_Toc27723953"/>
      <w:bookmarkEnd w:id="3620"/>
      <w:bookmarkEnd w:id="3621"/>
      <w:bookmarkEnd w:id="3622"/>
      <w:bookmarkEnd w:id="3623"/>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0A1449">
            <w:pPr>
              <w:pStyle w:val="TAH"/>
            </w:pPr>
            <w:r w:rsidRPr="000A1449">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0A1449">
            <w:pPr>
              <w:pStyle w:val="TAH"/>
            </w:pPr>
            <w:r w:rsidRPr="000A1449">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0A1449">
            <w:pPr>
              <w:pStyle w:val="TAH"/>
            </w:pPr>
            <w:r w:rsidRPr="000A1449">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0A1449">
            <w:pPr>
              <w:pStyle w:val="TAC"/>
            </w:pPr>
            <w:r w:rsidRPr="000A1449">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0A1449">
            <w:pPr>
              <w:pStyle w:val="TAC"/>
            </w:pPr>
            <w:r w:rsidRPr="000A1449">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1A3E8D">
      <w:pPr>
        <w:pStyle w:val="Heading4"/>
        <w:rPr>
          <w:rFonts w:eastAsia="SimSun"/>
          <w:lang w:eastAsia="zh-CN"/>
        </w:rPr>
      </w:pPr>
      <w:bookmarkStart w:id="3628" w:name="_Toc36031025"/>
      <w:bookmarkStart w:id="3629" w:name="_Toc36042945"/>
      <w:bookmarkStart w:id="3630" w:name="_Toc36814270"/>
      <w:bookmarkStart w:id="3631" w:name="_Toc44689124"/>
      <w:bookmarkStart w:id="3632" w:name="_Toc44923878"/>
      <w:bookmarkStart w:id="3633" w:name="_Toc51860847"/>
      <w:bookmarkStart w:id="3634" w:name="_Toc57930618"/>
      <w:bookmarkStart w:id="3635" w:name="_Toc57931248"/>
      <w:bookmarkStart w:id="3636" w:name="_Toc98235799"/>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0A1449">
            <w:pPr>
              <w:pStyle w:val="TAH"/>
              <w:rPr>
                <w:rFonts w:eastAsia="SimSun"/>
              </w:rPr>
            </w:pPr>
            <w:r w:rsidRPr="000A1449">
              <w:rPr>
                <w:rFonts w:eastAsia="SimSun"/>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0A1449">
            <w:pPr>
              <w:pStyle w:val="TAH"/>
              <w:rPr>
                <w:rFonts w:eastAsia="SimSun"/>
              </w:rPr>
            </w:pPr>
            <w:r w:rsidRPr="000A1449">
              <w:rPr>
                <w:rFonts w:eastAsia="SimSun"/>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0A1449">
            <w:pPr>
              <w:pStyle w:val="TAH"/>
              <w:rPr>
                <w:rFonts w:eastAsia="SimSun"/>
              </w:rPr>
            </w:pPr>
            <w:r w:rsidRPr="000A1449">
              <w:rPr>
                <w:rFonts w:eastAsia="SimSun"/>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49224A">
            <w:pPr>
              <w:pStyle w:val="TAC"/>
              <w:rPr>
                <w:rFonts w:eastAsia="SimSun"/>
              </w:rPr>
            </w:pPr>
            <w:r w:rsidRPr="0049224A">
              <w:rPr>
                <w:rFonts w:eastAsia="SimSun"/>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862100" w:rsidRDefault="00EE5860" w:rsidP="00862100"/>
    <w:p w14:paraId="5F9C20F3" w14:textId="77777777" w:rsidR="00EE5860" w:rsidRPr="00441CD0" w:rsidRDefault="00EE5860" w:rsidP="001A3E8D">
      <w:pPr>
        <w:pStyle w:val="Heading3"/>
        <w:rPr>
          <w:rFonts w:eastAsia="SimSun"/>
        </w:rPr>
      </w:pPr>
      <w:bookmarkStart w:id="3637" w:name="_Toc19717261"/>
      <w:bookmarkStart w:id="3638" w:name="_Toc27490744"/>
      <w:bookmarkStart w:id="3639" w:name="_Toc27557037"/>
      <w:bookmarkStart w:id="3640" w:name="_Toc27723954"/>
      <w:bookmarkStart w:id="3641" w:name="_Toc36031026"/>
      <w:bookmarkStart w:id="3642" w:name="_Toc36042946"/>
      <w:bookmarkStart w:id="3643" w:name="_Toc36814271"/>
      <w:bookmarkStart w:id="3644" w:name="_Toc44689125"/>
      <w:bookmarkStart w:id="3645" w:name="_Toc44923879"/>
      <w:bookmarkStart w:id="3646" w:name="_Toc51860848"/>
      <w:bookmarkStart w:id="3647" w:name="_Toc57930619"/>
      <w:bookmarkStart w:id="3648" w:name="_Toc57931249"/>
      <w:bookmarkStart w:id="3649" w:name="_Toc98235800"/>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03A8E252" w14:textId="77777777" w:rsidR="00EE5860" w:rsidRPr="00441CD0" w:rsidRDefault="00EE5860" w:rsidP="001A3E8D">
      <w:pPr>
        <w:pStyle w:val="Heading4"/>
        <w:rPr>
          <w:rFonts w:eastAsia="SimSun"/>
          <w:lang w:val="fr-FR" w:eastAsia="zh-CN"/>
        </w:rPr>
      </w:pPr>
      <w:bookmarkStart w:id="3650" w:name="_Toc19717262"/>
      <w:bookmarkStart w:id="3651" w:name="_Toc27490745"/>
      <w:bookmarkStart w:id="3652" w:name="_Toc27557038"/>
      <w:bookmarkStart w:id="3653" w:name="_Toc27723955"/>
      <w:bookmarkStart w:id="3654" w:name="_Toc36031027"/>
      <w:bookmarkStart w:id="3655" w:name="_Toc36042947"/>
      <w:bookmarkStart w:id="3656" w:name="_Toc36814272"/>
      <w:bookmarkStart w:id="3657" w:name="_Toc44689126"/>
      <w:bookmarkStart w:id="3658" w:name="_Toc44923880"/>
      <w:bookmarkStart w:id="3659" w:name="_Toc51860849"/>
      <w:bookmarkStart w:id="3660" w:name="_Toc57930620"/>
      <w:bookmarkStart w:id="3661" w:name="_Toc57931250"/>
      <w:bookmarkStart w:id="3662" w:name="_Toc98235801"/>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bookmarkStart w:id="3663" w:name="_PERM_MCCTEMPBM_CRPT0502003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bookmarkStart w:id="3664" w:name="_PERM_MCCTEMPBM_CRPT05020035___7"/>
            <w:bookmarkEnd w:id="3664"/>
          </w:p>
        </w:tc>
      </w:tr>
      <w:bookmarkEnd w:id="3663"/>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2C447B">
            <w:pPr>
              <w:pStyle w:val="TAC"/>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2C447B">
            <w:pPr>
              <w:pStyle w:val="TAC"/>
              <w:rPr>
                <w:rFonts w:eastAsia="SimSun"/>
                <w:lang w:val="de-DE"/>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bookmarkStart w:id="3665" w:name="_PERM_MCCTEMPBM_CRPT0502003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bookmarkStart w:id="3666" w:name="_PERM_MCCTEMPBM_CRPT05020039___7"/>
            <w:bookmarkEnd w:id="3666"/>
          </w:p>
        </w:tc>
      </w:tr>
      <w:bookmarkEnd w:id="3665"/>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2C447B">
            <w:pPr>
              <w:pStyle w:val="TAC"/>
            </w:pPr>
            <w:r w:rsidRPr="002C447B">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2C447B">
            <w:pPr>
              <w:pStyle w:val="TAC"/>
            </w:pPr>
            <w:r w:rsidRPr="002C447B">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bookmarkStart w:id="3667" w:name="_PERM_MCCTEMPBM_CRPT0502004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bookmarkStart w:id="3668" w:name="_PERM_MCCTEMPBM_CRPT05020043___7"/>
            <w:bookmarkEnd w:id="3668"/>
          </w:p>
        </w:tc>
      </w:tr>
      <w:bookmarkEnd w:id="3667"/>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2C447B">
            <w:pPr>
              <w:pStyle w:val="TAC"/>
            </w:pPr>
            <w:r w:rsidRPr="002C447B">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1A3E8D">
      <w:pPr>
        <w:pStyle w:val="Heading4"/>
        <w:rPr>
          <w:rFonts w:eastAsia="SimSun"/>
          <w:lang w:val="fr-FR" w:eastAsia="zh-CN"/>
        </w:rPr>
      </w:pPr>
      <w:bookmarkStart w:id="3669" w:name="_Toc19717263"/>
      <w:bookmarkStart w:id="3670" w:name="_Toc27490746"/>
      <w:bookmarkStart w:id="3671" w:name="_Toc27557039"/>
      <w:bookmarkStart w:id="3672" w:name="_Toc27723956"/>
      <w:bookmarkStart w:id="3673" w:name="_Toc36031028"/>
      <w:bookmarkStart w:id="3674" w:name="_Toc36042948"/>
      <w:bookmarkStart w:id="3675" w:name="_Toc36814273"/>
      <w:bookmarkStart w:id="3676" w:name="_Toc44689127"/>
      <w:bookmarkStart w:id="3677" w:name="_Toc44923881"/>
      <w:bookmarkStart w:id="3678" w:name="_Toc51860850"/>
      <w:bookmarkStart w:id="3679" w:name="_Toc57930621"/>
      <w:bookmarkStart w:id="3680" w:name="_Toc57931251"/>
      <w:bookmarkStart w:id="3681" w:name="_Toc98235802"/>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bookmarkStart w:id="3682" w:name="_PERM_MCCTEMPBM_CRPT0502004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bookmarkStart w:id="3683" w:name="_PERM_MCCTEMPBM_CRPT05020046___7"/>
            <w:bookmarkEnd w:id="3683"/>
          </w:p>
        </w:tc>
      </w:tr>
      <w:bookmarkEnd w:id="3682"/>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2C447B">
            <w:pPr>
              <w:pStyle w:val="TAC"/>
            </w:pPr>
            <w:r w:rsidRPr="002C447B">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2C447B">
            <w:pPr>
              <w:pStyle w:val="TAC"/>
              <w:rPr>
                <w:rFonts w:eastAsia="SimSun"/>
                <w:lang w:val="de-DE"/>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2C447B">
            <w:pPr>
              <w:pStyle w:val="TAC"/>
              <w:rPr>
                <w:rFonts w:eastAsia="SimSun"/>
                <w:lang w:val="de-DE"/>
              </w:rPr>
            </w:pPr>
            <w:r w:rsidRPr="002C447B">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bookmarkStart w:id="3684" w:name="_PERM_MCCTEMPBM_CRPT05020050___7"/>
    </w:p>
    <w:p w14:paraId="2687F3D5" w14:textId="77777777" w:rsidR="00EE5860" w:rsidRPr="00441CD0" w:rsidRDefault="00EE5860" w:rsidP="001A3E8D">
      <w:pPr>
        <w:pStyle w:val="Heading3"/>
      </w:pPr>
      <w:bookmarkStart w:id="3685" w:name="_Toc19717264"/>
      <w:bookmarkStart w:id="3686" w:name="_Toc27490747"/>
      <w:bookmarkStart w:id="3687" w:name="_Toc27557040"/>
      <w:bookmarkStart w:id="3688" w:name="_Toc27723957"/>
      <w:bookmarkStart w:id="3689" w:name="_Toc36031029"/>
      <w:bookmarkStart w:id="3690" w:name="_Toc36042949"/>
      <w:bookmarkStart w:id="3691" w:name="_Toc36814274"/>
      <w:bookmarkStart w:id="3692" w:name="_Toc44689128"/>
      <w:bookmarkStart w:id="3693" w:name="_Toc44923882"/>
      <w:bookmarkStart w:id="3694" w:name="_Toc51860851"/>
      <w:bookmarkStart w:id="3695" w:name="_Toc57930622"/>
      <w:bookmarkStart w:id="3696" w:name="_Toc57931252"/>
      <w:bookmarkStart w:id="3697" w:name="_Toc98235803"/>
      <w:bookmarkEnd w:id="3684"/>
      <w:r w:rsidRPr="00441CD0">
        <w:t>7.4.4</w:t>
      </w:r>
      <w:r w:rsidRPr="00441CD0">
        <w:tab/>
        <w:t>PFCP Association messages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48A203E7" w14:textId="77777777" w:rsidR="00EE5860" w:rsidRPr="00441CD0" w:rsidRDefault="00EE5860" w:rsidP="001A3E8D">
      <w:pPr>
        <w:pStyle w:val="Heading4"/>
      </w:pPr>
      <w:bookmarkStart w:id="3698" w:name="_Toc19717265"/>
      <w:bookmarkStart w:id="3699" w:name="_Toc27490748"/>
      <w:bookmarkStart w:id="3700" w:name="_Toc27557041"/>
      <w:bookmarkStart w:id="3701" w:name="_Toc27723958"/>
      <w:bookmarkStart w:id="3702" w:name="_Toc36031030"/>
      <w:bookmarkStart w:id="3703" w:name="_Toc36042950"/>
      <w:bookmarkStart w:id="3704" w:name="_Toc36814275"/>
      <w:bookmarkStart w:id="3705" w:name="_Toc44689129"/>
      <w:bookmarkStart w:id="3706" w:name="_Toc44923883"/>
      <w:bookmarkStart w:id="3707" w:name="_Toc51860852"/>
      <w:bookmarkStart w:id="3708" w:name="_Toc57930623"/>
      <w:bookmarkStart w:id="3709" w:name="_Toc57931253"/>
      <w:bookmarkStart w:id="3710" w:name="_Toc98235804"/>
      <w:r w:rsidRPr="00441CD0">
        <w:t>7.4.4.1</w:t>
      </w:r>
      <w:r w:rsidRPr="00441CD0">
        <w:tab/>
        <w:t>PFCP Association Setup Request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0A7C8060" w14:textId="77777777" w:rsidR="00EE5860" w:rsidRPr="00441CD0" w:rsidRDefault="00EE5860" w:rsidP="001A3E8D">
      <w:pPr>
        <w:pStyle w:val="Heading5"/>
      </w:pPr>
      <w:bookmarkStart w:id="3711" w:name="_Toc27490749"/>
      <w:bookmarkStart w:id="3712" w:name="_Toc27557042"/>
      <w:bookmarkStart w:id="3713" w:name="_Toc27723959"/>
      <w:bookmarkStart w:id="3714" w:name="_Toc36031031"/>
      <w:bookmarkStart w:id="3715" w:name="_Toc36042951"/>
      <w:bookmarkStart w:id="3716" w:name="_Toc36814276"/>
      <w:bookmarkStart w:id="3717" w:name="_Toc44689130"/>
      <w:bookmarkStart w:id="3718" w:name="_Toc44923884"/>
      <w:bookmarkStart w:id="3719" w:name="_Toc51860853"/>
      <w:bookmarkStart w:id="3720" w:name="_Toc57930624"/>
      <w:bookmarkStart w:id="3721" w:name="_Toc57931254"/>
      <w:bookmarkStart w:id="3722" w:name="_Toc98235805"/>
      <w:r w:rsidRPr="00441CD0">
        <w:t>7.4.4.1.1</w:t>
      </w:r>
      <w:r w:rsidRPr="00441CD0">
        <w:tab/>
        <w:t>General</w:t>
      </w:r>
      <w:bookmarkEnd w:id="3711"/>
      <w:bookmarkEnd w:id="3712"/>
      <w:bookmarkEnd w:id="3713"/>
      <w:bookmarkEnd w:id="3714"/>
      <w:bookmarkEnd w:id="3715"/>
      <w:bookmarkEnd w:id="3716"/>
      <w:bookmarkEnd w:id="3717"/>
      <w:bookmarkEnd w:id="3718"/>
      <w:bookmarkEnd w:id="3719"/>
      <w:bookmarkEnd w:id="3720"/>
      <w:bookmarkEnd w:id="3721"/>
      <w:bookmarkEnd w:id="3722"/>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2C447B">
            <w:pPr>
              <w:pStyle w:val="TAC"/>
            </w:pPr>
            <w:r w:rsidRPr="002C447B">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2C447B">
            <w:pPr>
              <w:pStyle w:val="TAC"/>
              <w:rPr>
                <w:szCs w:val="18"/>
              </w:rPr>
            </w:pPr>
            <w:r w:rsidRPr="002C447B">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2C447B">
            <w:pPr>
              <w:pStyle w:val="TAC"/>
              <w:rPr>
                <w:szCs w:val="18"/>
              </w:rPr>
            </w:pPr>
            <w:r w:rsidRPr="002C447B">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2C447B">
            <w:pPr>
              <w:pStyle w:val="TAC"/>
              <w:rPr>
                <w:szCs w:val="18"/>
              </w:rPr>
            </w:pPr>
            <w:r w:rsidRPr="002C447B">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2C447B">
            <w:pPr>
              <w:pStyle w:val="TAC"/>
            </w:pPr>
            <w:r w:rsidRPr="002C447B">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2C447B">
            <w:pPr>
              <w:pStyle w:val="TAC"/>
            </w:pPr>
            <w:r w:rsidRPr="002C447B">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2C447B">
            <w:pPr>
              <w:pStyle w:val="TAC"/>
              <w:rPr>
                <w:lang w:val="fr-FR"/>
              </w:rPr>
            </w:pPr>
            <w:r w:rsidRPr="002C447B">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2C447B">
            <w:pPr>
              <w:pStyle w:val="TAC"/>
            </w:pPr>
            <w:r w:rsidRPr="002C447B">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2C447B">
            <w:pPr>
              <w:pStyle w:val="TAC"/>
            </w:pPr>
            <w:r w:rsidRPr="002C447B">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4D36E4"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4D36E4" w:rsidRPr="00441CD0" w:rsidRDefault="004D36E4" w:rsidP="002C447B">
            <w:pPr>
              <w:pStyle w:val="TAC"/>
              <w:rPr>
                <w:lang w:val="en-US"/>
              </w:rPr>
            </w:pPr>
            <w:r w:rsidRPr="002C447B">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4D36E4" w:rsidRPr="00441CD0" w:rsidRDefault="004D36E4" w:rsidP="004D36E4">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3C70AE10" w14:textId="7F86712B" w:rsidR="004D36E4" w:rsidRPr="00441CD0" w:rsidRDefault="004D36E4" w:rsidP="004D36E4">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w:t>
            </w:r>
            <w:r>
              <w:t xml:space="preserve">external </w:t>
            </w:r>
            <w:r w:rsidRPr="00441CD0">
              <w:t xml:space="preserve">time and 5GS time for working domains </w:t>
            </w:r>
            <w:r w:rsidRPr="00441CD0">
              <w:rPr>
                <w:lang w:eastAsia="zh-CN"/>
              </w:rPr>
              <w:t>(see clause</w:t>
            </w:r>
            <w:r>
              <w:rPr>
                <w:lang w:eastAsia="zh-CN"/>
              </w:rPr>
              <w:t> </w:t>
            </w:r>
            <w:r w:rsidRPr="00441CD0">
              <w:rPr>
                <w:lang w:eastAsia="zh-CN"/>
              </w:rPr>
              <w:t>5.26.4).</w:t>
            </w:r>
          </w:p>
          <w:p w14:paraId="15761137" w14:textId="4F8ECFF9" w:rsidR="004D36E4" w:rsidRPr="00441CD0" w:rsidRDefault="004D36E4" w:rsidP="004D36E4">
            <w:pPr>
              <w:pStyle w:val="TAL"/>
              <w:rPr>
                <w:lang w:eastAsia="zh-CN"/>
              </w:rPr>
            </w:pPr>
            <w:r w:rsidRPr="00441CD0">
              <w:rPr>
                <w:lang w:eastAsia="zh-CN"/>
              </w:rPr>
              <w:t>Several IEs with the same IE type may be present for multiple</w:t>
            </w:r>
            <w:r w:rsidRPr="00441CD0">
              <w:t xml:space="preserve">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4D36E4" w:rsidRPr="00441CD0" w:rsidRDefault="004D36E4" w:rsidP="004D36E4">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2C447B">
            <w:pPr>
              <w:pStyle w:val="TAC"/>
              <w:rPr>
                <w:lang w:val="en-US"/>
              </w:rPr>
            </w:pPr>
            <w:r w:rsidRPr="002C447B">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2C447B">
            <w:pPr>
              <w:pStyle w:val="TAC"/>
              <w:rPr>
                <w:lang w:val="en-US"/>
              </w:rPr>
            </w:pPr>
            <w:r w:rsidRPr="002C447B">
              <w:t>PFCPASReq-Flags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bookmarkStart w:id="3723" w:name="_PERM_MCCTEMPBM_CRPT05020063___7"/>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bookmarkEnd w:id="3723"/>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862100">
            <w:pPr>
              <w:pStyle w:val="TAN"/>
            </w:pPr>
            <w:r w:rsidRPr="00862100">
              <w:t>NOTE:</w:t>
            </w:r>
            <w:r w:rsidRPr="00862100">
              <w:tab/>
              <w:t>A PFCP function shall ignore the Recovery Timestamp received in the PFCP Association Setup Request message.</w:t>
            </w:r>
          </w:p>
        </w:tc>
      </w:tr>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bookmarkStart w:id="3724" w:name="_PERM_MCCTEMPBM_CRPT05020065___7" w:colFirst="0" w:colLast="1"/>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bookmarkStart w:id="3725" w:name="_PERM_MCCTEMPBM_CRPT05020066___7"/>
            <w:bookmarkEnd w:id="3725"/>
          </w:p>
        </w:tc>
      </w:tr>
      <w:bookmarkEnd w:id="3724"/>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2C447B">
            <w:pPr>
              <w:pStyle w:val="TAC"/>
              <w:rPr>
                <w:lang w:val="fr-FR"/>
              </w:rPr>
            </w:pPr>
            <w:r w:rsidRPr="002C447B">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2C447B">
            <w:pPr>
              <w:pStyle w:val="TAC"/>
            </w:pPr>
            <w:r w:rsidRPr="002C447B">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2C447B">
            <w:pPr>
              <w:pStyle w:val="TAC"/>
              <w:rPr>
                <w:lang w:val="fr-FR"/>
              </w:rPr>
            </w:pPr>
            <w:r w:rsidRPr="002C447B">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2C447B">
            <w:pPr>
              <w:pStyle w:val="TAC"/>
              <w:rPr>
                <w:lang w:val="fr-FR" w:eastAsia="zh-CN"/>
              </w:rPr>
            </w:pPr>
            <w:r w:rsidRPr="002C447B">
              <w:rPr>
                <w:rFonts w:hint="eastAsia"/>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2C447B">
            <w:pPr>
              <w:pStyle w:val="TAC"/>
              <w:rPr>
                <w:lang w:val="fr-FR" w:eastAsia="zh-CN"/>
              </w:rPr>
            </w:pPr>
            <w:r w:rsidRPr="002C447B">
              <w:rPr>
                <w:rFonts w:hint="eastAsia"/>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1A3E8D">
      <w:pPr>
        <w:pStyle w:val="Heading5"/>
      </w:pPr>
      <w:bookmarkStart w:id="3726" w:name="_Toc27490750"/>
      <w:bookmarkStart w:id="3727" w:name="_Toc27557043"/>
      <w:bookmarkStart w:id="3728" w:name="_Toc27723960"/>
      <w:bookmarkStart w:id="3729" w:name="_Toc36031032"/>
      <w:bookmarkStart w:id="3730" w:name="_Toc36042952"/>
      <w:bookmarkStart w:id="3731" w:name="_Toc36814277"/>
      <w:bookmarkStart w:id="3732" w:name="_Toc44689131"/>
      <w:bookmarkStart w:id="3733" w:name="_Toc44923885"/>
      <w:bookmarkStart w:id="3734" w:name="_Toc51860854"/>
      <w:bookmarkStart w:id="3735" w:name="_Toc57930625"/>
      <w:bookmarkStart w:id="3736" w:name="_Toc57931255"/>
      <w:bookmarkStart w:id="3737" w:name="_Toc98235806"/>
      <w:r w:rsidRPr="00441CD0">
        <w:t>7.4.4.1.2</w:t>
      </w:r>
      <w:r w:rsidRPr="00441CD0">
        <w:tab/>
        <w:t>Clock Drift Control Information IE within PFCP Association Setup Request</w:t>
      </w:r>
      <w:bookmarkEnd w:id="3726"/>
      <w:bookmarkEnd w:id="3727"/>
      <w:bookmarkEnd w:id="3728"/>
      <w:bookmarkEnd w:id="3729"/>
      <w:bookmarkEnd w:id="3730"/>
      <w:bookmarkEnd w:id="3731"/>
      <w:bookmarkEnd w:id="3732"/>
      <w:bookmarkEnd w:id="3733"/>
      <w:bookmarkEnd w:id="3734"/>
      <w:bookmarkEnd w:id="3735"/>
      <w:bookmarkEnd w:id="3736"/>
      <w:bookmarkEnd w:id="3737"/>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31E701E7" w14:textId="77777777" w:rsidR="00EE5860" w:rsidRPr="00441CD0" w:rsidRDefault="00EE5860" w:rsidP="00EE5860">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A7BF3C"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40DA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1097554"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2E6BB2E" w14:textId="77777777" w:rsidR="00EE5860" w:rsidRPr="00441CD0" w:rsidRDefault="00EE5860" w:rsidP="00BB0E1F">
            <w:pPr>
              <w:pStyle w:val="TAC"/>
              <w:rPr>
                <w:lang w:val="fr-FR"/>
              </w:rPr>
            </w:pPr>
            <w:r w:rsidRPr="00441CD0">
              <w:rPr>
                <w:lang w:val="fr-FR"/>
              </w:rPr>
              <w:t>Clock Drift Control Information IE Type = 203 (decimal)</w:t>
            </w:r>
          </w:p>
        </w:tc>
      </w:tr>
      <w:tr w:rsidR="00EE5860" w:rsidRPr="00441CD0" w14:paraId="2D0F33EB"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6038D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47153F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AB0007A" w14:textId="77777777" w:rsidR="00EE5860" w:rsidRPr="00441CD0" w:rsidRDefault="00EE5860" w:rsidP="00BB0E1F">
            <w:pPr>
              <w:pStyle w:val="TAC"/>
              <w:rPr>
                <w:lang w:val="fr-FR"/>
              </w:rPr>
            </w:pPr>
            <w:r w:rsidRPr="00441CD0">
              <w:rPr>
                <w:lang w:val="fr-FR"/>
              </w:rPr>
              <w:t>Length = n</w:t>
            </w:r>
          </w:p>
        </w:tc>
      </w:tr>
      <w:tr w:rsidR="00EE5860" w:rsidRPr="00441CD0" w14:paraId="3B9192DB" w14:textId="77777777" w:rsidTr="004D36E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B4791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B5AC27"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B9A2E75"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F513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8FEA1C9" w14:textId="77777777" w:rsidR="00EE5860" w:rsidRPr="00441CD0" w:rsidRDefault="00EE5860" w:rsidP="00BB0E1F">
            <w:pPr>
              <w:pStyle w:val="TAH"/>
              <w:rPr>
                <w:lang w:val="fr-FR"/>
              </w:rPr>
            </w:pPr>
            <w:r w:rsidRPr="00441CD0">
              <w:rPr>
                <w:lang w:val="fr-FR"/>
              </w:rPr>
              <w:t>IE Type</w:t>
            </w:r>
          </w:p>
        </w:tc>
      </w:tr>
      <w:tr w:rsidR="00EE5860" w:rsidRPr="00441CD0" w14:paraId="113FDFFE" w14:textId="77777777" w:rsidTr="004D36E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BBB88B" w14:textId="77777777" w:rsidR="00EE5860" w:rsidRPr="00441CD0" w:rsidRDefault="00EE5860" w:rsidP="00BB0E1F">
            <w:pPr>
              <w:spacing w:after="0"/>
              <w:rPr>
                <w:rFonts w:ascii="Arial" w:hAnsi="Arial"/>
                <w:b/>
                <w:sz w:val="18"/>
                <w:lang w:val="fr-FR"/>
              </w:rPr>
            </w:pPr>
            <w:bookmarkStart w:id="3738" w:name="_PERM_MCCTEMPBM_CRPT0502007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A3964B"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C9A75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7269F3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FB5A657"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6BB306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63C75E5"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83BEEA" w14:textId="77777777" w:rsidR="00EE5860" w:rsidRPr="00441CD0" w:rsidRDefault="00EE5860" w:rsidP="00BB0E1F">
            <w:pPr>
              <w:spacing w:after="0"/>
              <w:rPr>
                <w:rFonts w:ascii="Arial" w:hAnsi="Arial"/>
                <w:b/>
                <w:sz w:val="18"/>
                <w:lang w:val="fr-FR"/>
              </w:rPr>
            </w:pPr>
            <w:bookmarkStart w:id="3739" w:name="_PERM_MCCTEMPBM_CRPT05020073___7"/>
            <w:bookmarkEnd w:id="3739"/>
          </w:p>
        </w:tc>
      </w:tr>
      <w:bookmarkEnd w:id="3738"/>
      <w:tr w:rsidR="00EE5860" w:rsidRPr="00441CD0" w14:paraId="4BCEC9C2"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5A80C39A" w14:textId="77777777" w:rsidR="00EE5860" w:rsidRPr="00441CD0" w:rsidRDefault="00EE5860" w:rsidP="00BB0E1F">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8DCCADB" w14:textId="77777777" w:rsidR="00EE5860" w:rsidRPr="00441CD0" w:rsidRDefault="00EE5860" w:rsidP="002C447B">
            <w:pPr>
              <w:pStyle w:val="TAC"/>
              <w:rPr>
                <w:lang w:val="fr-FR"/>
              </w:rPr>
            </w:pPr>
            <w:r w:rsidRPr="002C447B">
              <w:t>M</w:t>
            </w:r>
          </w:p>
        </w:tc>
        <w:tc>
          <w:tcPr>
            <w:tcW w:w="4670" w:type="dxa"/>
            <w:tcBorders>
              <w:top w:val="single" w:sz="4" w:space="0" w:color="auto"/>
              <w:left w:val="single" w:sz="4" w:space="0" w:color="auto"/>
              <w:bottom w:val="single" w:sz="4" w:space="0" w:color="auto"/>
              <w:right w:val="single" w:sz="4" w:space="0" w:color="auto"/>
            </w:tcBorders>
            <w:hideMark/>
          </w:tcPr>
          <w:p w14:paraId="695EFA37" w14:textId="77777777" w:rsidR="00EE5860" w:rsidRPr="00441CD0" w:rsidRDefault="00EE5860" w:rsidP="00BB0E1F">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7BB1F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0A7B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41FA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43DCA74"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8CA626" w14:textId="77777777" w:rsidR="00EE5860" w:rsidRPr="00441CD0" w:rsidRDefault="00EE5860" w:rsidP="00BB0E1F">
            <w:pPr>
              <w:pStyle w:val="TAC"/>
              <w:rPr>
                <w:lang w:val="fr-FR"/>
              </w:rPr>
            </w:pPr>
            <w:r w:rsidRPr="00441CD0">
              <w:rPr>
                <w:lang w:val="fr-FR"/>
              </w:rPr>
              <w:t>Requested Clock Drift Information</w:t>
            </w:r>
          </w:p>
        </w:tc>
      </w:tr>
      <w:tr w:rsidR="004D36E4" w:rsidRPr="00441CD0" w14:paraId="2EF525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1EFC07" w14:textId="3E9830E1" w:rsidR="004D36E4" w:rsidRPr="00441CD0" w:rsidRDefault="004D36E4" w:rsidP="004D36E4">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5AB78F9A" w14:textId="5FE36052" w:rsidR="004D36E4" w:rsidRPr="00441CD0" w:rsidRDefault="004D36E4" w:rsidP="002C447B">
            <w:pPr>
              <w:pStyle w:val="TAC"/>
              <w:rPr>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30F323C6" w14:textId="47E63782" w:rsidR="004D36E4" w:rsidRPr="00441CD0" w:rsidRDefault="004D36E4" w:rsidP="004D36E4">
            <w:pPr>
              <w:pStyle w:val="TAL"/>
              <w:rPr>
                <w:lang w:val="fr-FR"/>
              </w:rPr>
            </w:pPr>
            <w:r w:rsidRPr="00441CD0">
              <w:rPr>
                <w:lang w:val="fr-FR"/>
              </w:rPr>
              <w:t xml:space="preserve">When present, this IE shall identifiy the </w:t>
            </w:r>
            <w:r>
              <w:t xml:space="preserve">external </w:t>
            </w:r>
            <w:r w:rsidRPr="00441CD0">
              <w:rPr>
                <w:lang w:val="fr-FR"/>
              </w:rPr>
              <w:t>time domain(s) for which clock drift information is requested.</w:t>
            </w:r>
          </w:p>
          <w:p w14:paraId="7AB031AD" w14:textId="77777777" w:rsidR="004D36E4" w:rsidRPr="00441CD0" w:rsidRDefault="004D36E4" w:rsidP="004D36E4">
            <w:pPr>
              <w:pStyle w:val="TAL"/>
              <w:rPr>
                <w:lang w:val="fr-FR"/>
              </w:rPr>
            </w:pPr>
          </w:p>
          <w:p w14:paraId="546EB661" w14:textId="78C04D89" w:rsidR="004D36E4" w:rsidRPr="00441CD0" w:rsidRDefault="004D36E4" w:rsidP="004D36E4">
            <w:pPr>
              <w:pStyle w:val="TAL"/>
              <w:rPr>
                <w:lang w:val="fr-FR"/>
              </w:rPr>
            </w:pPr>
            <w:r w:rsidRPr="00441CD0">
              <w:rPr>
                <w:lang w:val="fr-FR"/>
              </w:rPr>
              <w:t>More than one IE with this type may be included to represent multiple Time Domain Numbers.</w:t>
            </w:r>
          </w:p>
          <w:p w14:paraId="36577CE2" w14:textId="77777777" w:rsidR="004D36E4" w:rsidRPr="00441CD0" w:rsidRDefault="004D36E4" w:rsidP="004D36E4">
            <w:pPr>
              <w:pStyle w:val="TAL"/>
              <w:rPr>
                <w:lang w:val="fr-FR"/>
              </w:rPr>
            </w:pPr>
          </w:p>
          <w:p w14:paraId="555EB52E" w14:textId="18C7FA5A" w:rsidR="004D36E4" w:rsidRPr="00441CD0" w:rsidRDefault="004D36E4" w:rsidP="004D36E4">
            <w:pPr>
              <w:pStyle w:val="TAL"/>
              <w:rPr>
                <w:lang w:val="fr-FR"/>
              </w:rPr>
            </w:pPr>
            <w:r w:rsidRPr="00441CD0">
              <w:rPr>
                <w:lang w:val="fr-FR"/>
              </w:rPr>
              <w:t xml:space="preserve">The absence of this IE shall indicate that the request targets all the </w:t>
            </w:r>
            <w:r>
              <w:t xml:space="preserve">external </w:t>
            </w:r>
            <w:r w:rsidRPr="00441CD0">
              <w:rPr>
                <w:lang w:val="fr-FR"/>
              </w:rPr>
              <w:t>time domains the UPF is connected to.</w:t>
            </w:r>
          </w:p>
          <w:p w14:paraId="1B33900F" w14:textId="77777777" w:rsidR="004D36E4" w:rsidRPr="00441CD0" w:rsidRDefault="004D36E4" w:rsidP="004D36E4">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42A3D88" w14:textId="5D84D5A2"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75916" w14:textId="686281C2"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7149D3" w14:textId="22851C5B"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2A23A1" w14:textId="224380D2" w:rsidR="004D36E4" w:rsidRPr="00441CD0" w:rsidRDefault="004D36E4" w:rsidP="004D36E4">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A5BA9E" w14:textId="173C1577" w:rsidR="004D36E4" w:rsidRPr="00441CD0" w:rsidRDefault="004D36E4" w:rsidP="004D36E4">
            <w:pPr>
              <w:pStyle w:val="TAC"/>
              <w:rPr>
                <w:lang w:val="fr-FR"/>
              </w:rPr>
            </w:pPr>
            <w:r w:rsidRPr="00441CD0">
              <w:rPr>
                <w:lang w:val="fr-FR"/>
              </w:rPr>
              <w:t>Time Domain Number</w:t>
            </w:r>
          </w:p>
        </w:tc>
      </w:tr>
      <w:tr w:rsidR="00EE5860" w:rsidRPr="00441CD0" w14:paraId="4DA0FA0D"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0D9F1646" w14:textId="77777777" w:rsidR="00EE5860" w:rsidRPr="00441CD0" w:rsidRDefault="00EE5860" w:rsidP="00BB0E1F">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2B262B63" w14:textId="77777777" w:rsidR="00EE5860" w:rsidRPr="00441CD0" w:rsidRDefault="00EE5860" w:rsidP="002C447B">
            <w:pPr>
              <w:pStyle w:val="TAC"/>
              <w:rPr>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hideMark/>
          </w:tcPr>
          <w:p w14:paraId="725B3207" w14:textId="77777777" w:rsidR="00EE5860" w:rsidRPr="00441CD0" w:rsidRDefault="00EE5860" w:rsidP="000A1449">
            <w:pPr>
              <w:pStyle w:val="TAL"/>
              <w:rPr>
                <w:lang w:val="en-US"/>
              </w:rPr>
            </w:pPr>
            <w:r w:rsidRPr="000A1449">
              <w:t>This IE shall be present if Time Offset Reporting is requested.</w:t>
            </w:r>
          </w:p>
          <w:p w14:paraId="2F9B382C" w14:textId="77777777" w:rsidR="00EE5860" w:rsidRPr="00441CD0" w:rsidRDefault="00EE5860" w:rsidP="00BB0E1F">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70C6AC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0DE27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9E4D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0135CB"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A796191" w14:textId="77777777" w:rsidR="00EE5860" w:rsidRPr="00441CD0" w:rsidRDefault="00EE5860" w:rsidP="00BB0E1F">
            <w:pPr>
              <w:pStyle w:val="TAC"/>
              <w:rPr>
                <w:lang w:val="fr-FR"/>
              </w:rPr>
            </w:pPr>
            <w:r w:rsidRPr="00441CD0">
              <w:rPr>
                <w:lang w:val="fr-FR"/>
              </w:rPr>
              <w:t>Time Offset Threshold</w:t>
            </w:r>
          </w:p>
        </w:tc>
      </w:tr>
      <w:tr w:rsidR="00EE5860" w:rsidRPr="00441CD0" w14:paraId="4BFE323C"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33A5A0A9" w14:textId="77777777" w:rsidR="00EE5860" w:rsidRPr="00441CD0" w:rsidRDefault="00EE5860" w:rsidP="00BB0E1F">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7411485C" w14:textId="77777777" w:rsidR="00EE5860" w:rsidRPr="00441CD0" w:rsidRDefault="00EE5860" w:rsidP="002C447B">
            <w:pPr>
              <w:pStyle w:val="TAC"/>
              <w:rPr>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hideMark/>
          </w:tcPr>
          <w:p w14:paraId="5611F0E0" w14:textId="77777777" w:rsidR="00EE5860" w:rsidRPr="00441CD0" w:rsidRDefault="00EE5860" w:rsidP="000A1449">
            <w:pPr>
              <w:pStyle w:val="TAL"/>
              <w:rPr>
                <w:lang w:val="en-US"/>
              </w:rPr>
            </w:pPr>
            <w:r w:rsidRPr="000A1449">
              <w:t>This IE shall be present if Cumulative RateRatio Reporting is requested.</w:t>
            </w:r>
          </w:p>
          <w:p w14:paraId="09529A2B" w14:textId="77777777" w:rsidR="00EE5860" w:rsidRPr="00441CD0" w:rsidRDefault="00EE5860" w:rsidP="00BB0E1F">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40F120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773B9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35D8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CC609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A221FA" w14:textId="77777777" w:rsidR="00EE5860" w:rsidRPr="00441CD0" w:rsidRDefault="00EE5860" w:rsidP="00BB0E1F">
            <w:pPr>
              <w:pStyle w:val="TAC"/>
              <w:rPr>
                <w:lang w:val="fr-FR"/>
              </w:rPr>
            </w:pPr>
            <w:r w:rsidRPr="00441CD0">
              <w:rPr>
                <w:lang w:val="fr-FR"/>
              </w:rPr>
              <w:t>Cumulative rateRatio Threshold</w:t>
            </w:r>
          </w:p>
        </w:tc>
      </w:tr>
    </w:tbl>
    <w:p w14:paraId="71DA0D66" w14:textId="77777777" w:rsidR="00EE5860" w:rsidRPr="00441CD0" w:rsidRDefault="00EE5860" w:rsidP="00EE5860"/>
    <w:p w14:paraId="5540E795" w14:textId="77777777" w:rsidR="00EE5860" w:rsidRPr="00441CD0" w:rsidRDefault="00EE5860" w:rsidP="001A3E8D">
      <w:pPr>
        <w:pStyle w:val="Heading5"/>
      </w:pPr>
      <w:bookmarkStart w:id="3740" w:name="_Toc27490751"/>
      <w:bookmarkStart w:id="3741" w:name="_Toc27557044"/>
      <w:bookmarkStart w:id="3742" w:name="_Toc27723961"/>
      <w:bookmarkStart w:id="3743" w:name="_Toc36031033"/>
      <w:bookmarkStart w:id="3744" w:name="_Toc36042953"/>
      <w:bookmarkStart w:id="3745" w:name="_Toc36814278"/>
      <w:bookmarkStart w:id="3746" w:name="_Toc44689132"/>
      <w:bookmarkStart w:id="3747" w:name="_Toc44923886"/>
      <w:bookmarkStart w:id="3748" w:name="_Toc51860855"/>
      <w:bookmarkStart w:id="3749" w:name="_Toc57930626"/>
      <w:bookmarkStart w:id="3750" w:name="_Toc57931256"/>
      <w:bookmarkStart w:id="3751" w:name="_Toc98235807"/>
      <w:r w:rsidRPr="00441CD0">
        <w:t>7.4.4.1.3</w:t>
      </w:r>
      <w:r w:rsidRPr="00441CD0">
        <w:tab/>
        <w:t>GTP-U Path QoS Control Information IE within PFCP Association Setup Request</w:t>
      </w:r>
      <w:bookmarkEnd w:id="3740"/>
      <w:bookmarkEnd w:id="3741"/>
      <w:bookmarkEnd w:id="3742"/>
      <w:bookmarkEnd w:id="3743"/>
      <w:bookmarkEnd w:id="3744"/>
      <w:bookmarkEnd w:id="3745"/>
      <w:bookmarkEnd w:id="3746"/>
      <w:bookmarkEnd w:id="3747"/>
      <w:bookmarkEnd w:id="3748"/>
      <w:bookmarkEnd w:id="3749"/>
      <w:bookmarkEnd w:id="3750"/>
      <w:bookmarkEnd w:id="3751"/>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2C447B">
            <w:pPr>
              <w:pStyle w:val="TAC"/>
            </w:pPr>
            <w:r w:rsidRPr="002C447B">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2C447B">
            <w:pPr>
              <w:pStyle w:val="TAC"/>
            </w:pPr>
            <w:r w:rsidRPr="002C447B">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2C447B">
            <w:pPr>
              <w:pStyle w:val="TAC"/>
            </w:pPr>
            <w:r w:rsidRPr="002C447B">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2C447B">
            <w:pPr>
              <w:pStyle w:val="TAC"/>
            </w:pPr>
            <w:r w:rsidRPr="002C447B">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2C447B">
            <w:pPr>
              <w:pStyle w:val="TAC"/>
            </w:pPr>
            <w:r w:rsidRPr="002C447B">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2C447B">
            <w:pPr>
              <w:pStyle w:val="TAC"/>
            </w:pPr>
            <w:r w:rsidRPr="002C447B">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2C447B">
            <w:pPr>
              <w:pStyle w:val="TAC"/>
            </w:pPr>
            <w:r w:rsidRPr="002C447B">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2C447B">
            <w:pPr>
              <w:pStyle w:val="TAC"/>
            </w:pPr>
            <w:r w:rsidRPr="002C447B">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2C447B">
            <w:pPr>
              <w:pStyle w:val="TAC"/>
            </w:pPr>
            <w:r w:rsidRPr="002C447B">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1A3E8D">
      <w:pPr>
        <w:pStyle w:val="Heading4"/>
      </w:pPr>
      <w:bookmarkStart w:id="3752" w:name="_Toc19717266"/>
      <w:bookmarkStart w:id="3753" w:name="_Toc27490752"/>
      <w:bookmarkStart w:id="3754" w:name="_Toc27557045"/>
      <w:bookmarkStart w:id="3755" w:name="_Toc27723962"/>
      <w:bookmarkStart w:id="3756" w:name="_Toc36031034"/>
      <w:bookmarkStart w:id="3757" w:name="_Toc36042954"/>
      <w:bookmarkStart w:id="3758" w:name="_Toc36814279"/>
      <w:bookmarkStart w:id="3759" w:name="_Toc44689133"/>
      <w:bookmarkStart w:id="3760" w:name="_Toc44923887"/>
      <w:bookmarkStart w:id="3761" w:name="_Toc51860856"/>
      <w:bookmarkStart w:id="3762" w:name="_Toc57930627"/>
      <w:bookmarkStart w:id="3763" w:name="_Toc57931257"/>
      <w:bookmarkStart w:id="3764" w:name="_Toc98235808"/>
      <w:r w:rsidRPr="00441CD0">
        <w:t>7.4.4.2</w:t>
      </w:r>
      <w:r w:rsidRPr="00441CD0">
        <w:tab/>
        <w:t>PFCP Association Setup Response</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2C447B">
            <w:pPr>
              <w:pStyle w:val="TAC"/>
            </w:pPr>
            <w:r w:rsidRPr="002C447B">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2C447B">
            <w:pPr>
              <w:pStyle w:val="TAC"/>
            </w:pPr>
            <w:r w:rsidRPr="002C447B">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2C447B">
            <w:pPr>
              <w:pStyle w:val="TAL"/>
              <w:rPr>
                <w:b/>
              </w:rPr>
            </w:pPr>
            <w:r w:rsidRPr="002C447B">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2C447B">
            <w:pPr>
              <w:pStyle w:val="TAC"/>
              <w:rPr>
                <w:szCs w:val="18"/>
              </w:rPr>
            </w:pPr>
            <w:r w:rsidRPr="002C447B">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2C447B">
            <w:pPr>
              <w:pStyle w:val="TAC"/>
              <w:rPr>
                <w:szCs w:val="18"/>
              </w:rPr>
            </w:pPr>
            <w:r w:rsidRPr="002C447B">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2C447B">
            <w:pPr>
              <w:pStyle w:val="TAC"/>
              <w:rPr>
                <w:szCs w:val="18"/>
              </w:rPr>
            </w:pPr>
            <w:r w:rsidRPr="002C447B">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2C447B">
            <w:pPr>
              <w:pStyle w:val="TAC"/>
            </w:pPr>
            <w:r w:rsidRPr="002C447B">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2C447B">
            <w:pPr>
              <w:pStyle w:val="TAC"/>
            </w:pPr>
            <w:r w:rsidRPr="002C447B">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2C447B">
            <w:pPr>
              <w:pStyle w:val="TAC"/>
              <w:rPr>
                <w:lang w:val="fr-FR"/>
              </w:rPr>
            </w:pPr>
            <w:bookmarkStart w:id="3765" w:name="_PERM_MCCTEMPBM_CRPT05020098___7" w:colFirst="2" w:colLast="2"/>
            <w:r w:rsidRPr="002C447B">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bookmarkEnd w:id="3765"/>
      <w:tr w:rsidR="004D36E4"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27B5673C" w:rsidR="004D36E4" w:rsidRPr="00441CD0" w:rsidRDefault="004D36E4" w:rsidP="002C447B">
            <w:pPr>
              <w:pStyle w:val="TAC"/>
              <w:rPr>
                <w:lang w:val="fr-FR"/>
              </w:rPr>
            </w:pPr>
            <w:r w:rsidRPr="002C447B">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1E80B20D" w:rsidR="004D36E4" w:rsidRPr="00441CD0" w:rsidRDefault="004D36E4" w:rsidP="004D36E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63326729" w14:textId="6337A5BF" w:rsidR="004D36E4" w:rsidRPr="00441CD0" w:rsidRDefault="004D36E4" w:rsidP="004D36E4">
            <w:pPr>
              <w:pStyle w:val="TAL"/>
              <w:rPr>
                <w:lang w:val="fr-FR" w:eastAsia="zh-CN"/>
              </w:rPr>
            </w:pPr>
            <w:r>
              <w:rPr>
                <w:lang w:val="fr-FR" w:eastAsia="zh-CN"/>
              </w:rPr>
              <w:t>T</w:t>
            </w:r>
            <w:r w:rsidRPr="00441CD0">
              <w:rPr>
                <w:lang w:val="fr-FR" w:eastAsia="zh-CN"/>
              </w:rPr>
              <w:t xml:space="preserve">his IE may be present, if the CP function sends this message, to request the UPF to report clock drift between the </w:t>
            </w:r>
            <w:r>
              <w:t>external</w:t>
            </w:r>
            <w:r w:rsidRPr="00441CD0">
              <w:rPr>
                <w:lang w:val="fr-FR" w:eastAsia="zh-CN"/>
              </w:rPr>
              <w:t xml:space="preserve"> time and 5GS time for </w:t>
            </w:r>
            <w:r>
              <w:t>external</w:t>
            </w:r>
            <w:r w:rsidRPr="00441CD0">
              <w:rPr>
                <w:lang w:val="fr-FR" w:eastAsia="zh-CN"/>
              </w:rPr>
              <w:t xml:space="preserve"> working domains (see clause</w:t>
            </w:r>
            <w:r>
              <w:rPr>
                <w:lang w:val="fr-FR" w:eastAsia="zh-CN"/>
              </w:rPr>
              <w:t> </w:t>
            </w:r>
            <w:r w:rsidRPr="00441CD0">
              <w:rPr>
                <w:lang w:val="fr-FR" w:eastAsia="zh-CN"/>
              </w:rPr>
              <w:t>5.26.4).</w:t>
            </w:r>
          </w:p>
          <w:p w14:paraId="1FAC71AE" w14:textId="762E0DF0" w:rsidR="004D36E4" w:rsidRPr="00441CD0" w:rsidRDefault="004D36E4" w:rsidP="004D36E4">
            <w:pPr>
              <w:pStyle w:val="TAL"/>
              <w:rPr>
                <w:lang w:val="fr-FR"/>
              </w:rPr>
            </w:pPr>
            <w:r w:rsidRPr="00441CD0">
              <w:rPr>
                <w:lang w:val="fr-FR" w:eastAsia="zh-CN"/>
              </w:rPr>
              <w:t xml:space="preserve">Several IEs with the same IE type may be present to represent multiple </w:t>
            </w:r>
            <w:r>
              <w:t>external</w:t>
            </w:r>
            <w:r w:rsidRPr="00441CD0">
              <w:rPr>
                <w:lang w:val="fr-FR" w:eastAsia="zh-CN"/>
              </w:rPr>
              <w:t xml:space="preserve"> time domains (with diff</w:t>
            </w:r>
            <w:r w:rsidRPr="00441CD0">
              <w:rPr>
                <w:lang w:val="fr-FR"/>
              </w:rPr>
              <w:t>erent parameters).</w:t>
            </w:r>
          </w:p>
          <w:p w14:paraId="01E7DE88" w14:textId="3591D543" w:rsidR="004D36E4" w:rsidRPr="00441CD0" w:rsidRDefault="004D36E4" w:rsidP="004D36E4">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AB361C3" w:rsidR="004D36E4" w:rsidRPr="00441CD0" w:rsidRDefault="004D36E4" w:rsidP="004D36E4">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2C447B">
            <w:pPr>
              <w:pStyle w:val="TAC"/>
            </w:pPr>
            <w:r w:rsidRPr="002C447B">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2C447B">
            <w:pPr>
              <w:pStyle w:val="TAC"/>
            </w:pPr>
            <w:r w:rsidRPr="002C447B">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2C447B">
            <w:pPr>
              <w:pStyle w:val="TAC"/>
              <w:rPr>
                <w:lang w:val="en-US"/>
              </w:rPr>
            </w:pPr>
            <w:r w:rsidRPr="002C447B">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tbl>
    <w:p w14:paraId="6A4138A5" w14:textId="77777777" w:rsidR="00EE5860" w:rsidRPr="00441CD0" w:rsidRDefault="00EE5860" w:rsidP="00EE5860"/>
    <w:p w14:paraId="632714B0" w14:textId="77777777" w:rsidR="00EE5860" w:rsidRPr="00441CD0" w:rsidRDefault="00EE5860" w:rsidP="001A3E8D">
      <w:pPr>
        <w:pStyle w:val="Heading4"/>
      </w:pPr>
      <w:bookmarkStart w:id="3766" w:name="_Toc19717267"/>
      <w:bookmarkStart w:id="3767" w:name="_Toc27490753"/>
      <w:bookmarkStart w:id="3768" w:name="_Toc27557046"/>
      <w:bookmarkStart w:id="3769" w:name="_Toc27723963"/>
      <w:bookmarkStart w:id="3770" w:name="_Toc36031035"/>
      <w:bookmarkStart w:id="3771" w:name="_Toc36042955"/>
      <w:bookmarkStart w:id="3772" w:name="_Toc36814280"/>
      <w:bookmarkStart w:id="3773" w:name="_Toc44689134"/>
      <w:bookmarkStart w:id="3774" w:name="_Toc44923888"/>
      <w:bookmarkStart w:id="3775" w:name="_Toc51860857"/>
      <w:bookmarkStart w:id="3776" w:name="_Toc57930628"/>
      <w:bookmarkStart w:id="3777" w:name="_Toc57931258"/>
      <w:bookmarkStart w:id="3778" w:name="_Toc98235809"/>
      <w:r w:rsidRPr="00441CD0">
        <w:t>7.4.4.3</w:t>
      </w:r>
      <w:r w:rsidRPr="00441CD0">
        <w:tab/>
        <w:t>PFCP Association Update Request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2C447B">
            <w:pPr>
              <w:pStyle w:val="TAC"/>
            </w:pPr>
            <w:r w:rsidRPr="002C447B">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2C447B">
            <w:pPr>
              <w:pStyle w:val="TAC"/>
              <w:rPr>
                <w:szCs w:val="18"/>
              </w:rPr>
            </w:pPr>
            <w:r w:rsidRPr="002C447B">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2C447B">
            <w:pPr>
              <w:pStyle w:val="TAC"/>
              <w:rPr>
                <w:szCs w:val="18"/>
              </w:rPr>
            </w:pPr>
            <w:r w:rsidRPr="002C447B">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2C447B">
            <w:pPr>
              <w:pStyle w:val="TAC"/>
            </w:pPr>
            <w:r w:rsidRPr="002C447B">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2C447B">
            <w:pPr>
              <w:pStyle w:val="TAC"/>
            </w:pPr>
            <w:r w:rsidRPr="002C447B">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2C447B">
            <w:pPr>
              <w:pStyle w:val="TAC"/>
            </w:pPr>
            <w:r w:rsidRPr="002C447B">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bookmarkStart w:id="3779" w:name="_PERM_MCCTEMPBM_CRPT05020109___7"/>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bookmarkEnd w:id="3779"/>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2C447B">
            <w:pPr>
              <w:pStyle w:val="TAC"/>
            </w:pPr>
            <w:r w:rsidRPr="002C447B">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2C447B">
            <w:pPr>
              <w:pStyle w:val="TAC"/>
            </w:pPr>
            <w:r w:rsidRPr="002C447B">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2C447B">
            <w:pPr>
              <w:pStyle w:val="TAC"/>
              <w:rPr>
                <w:lang w:val="fr-FR"/>
              </w:rPr>
            </w:pPr>
            <w:r w:rsidRPr="002C447B">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2C447B">
            <w:pPr>
              <w:pStyle w:val="TAC"/>
            </w:pPr>
            <w:r w:rsidRPr="002C447B">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2C447B">
            <w:pPr>
              <w:pStyle w:val="TAC"/>
            </w:pPr>
            <w:r w:rsidRPr="002C447B">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D91F01"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641AFBE1" w:rsidR="00D91F01" w:rsidRPr="00441CD0" w:rsidRDefault="00D91F01" w:rsidP="002C447B">
            <w:pPr>
              <w:pStyle w:val="TAC"/>
              <w:rPr>
                <w:lang w:val="en-US"/>
              </w:rPr>
            </w:pPr>
            <w:r w:rsidRPr="002C447B">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33E0EFA1" w14:textId="328137D2" w:rsidR="00D91F01" w:rsidRPr="00441CD0" w:rsidRDefault="00D91F01" w:rsidP="00D91F01">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20AC6799" w14:textId="77777777" w:rsidR="00D91F01" w:rsidRPr="00371C56" w:rsidRDefault="00D91F01" w:rsidP="00D91F01">
            <w:pPr>
              <w:pStyle w:val="TAL"/>
              <w:rPr>
                <w:szCs w:val="18"/>
                <w:lang w:eastAsia="zh-CN"/>
              </w:rPr>
            </w:pPr>
            <w:r w:rsidRPr="00371C56">
              <w:rPr>
                <w:szCs w:val="18"/>
                <w:lang w:eastAsia="zh-CN"/>
              </w:rPr>
              <w:t>The UP function may include</w:t>
            </w:r>
            <w:r>
              <w:rPr>
                <w:szCs w:val="18"/>
                <w:lang w:eastAsia="zh-CN"/>
              </w:rPr>
              <w:t xml:space="preserve"> this IE</w:t>
            </w:r>
            <w:r w:rsidRPr="00371C56">
              <w:rPr>
                <w:szCs w:val="18"/>
                <w:lang w:eastAsia="zh-CN"/>
              </w:rPr>
              <w:t xml:space="preserv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10F2516" w14:textId="77777777" w:rsidR="00D91F01" w:rsidRDefault="00D91F01" w:rsidP="00D91F01">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0D0E81EE" w14:textId="77777777" w:rsidR="00D91F01" w:rsidRDefault="00D91F01" w:rsidP="00D91F01">
            <w:pPr>
              <w:pStyle w:val="TAL"/>
              <w:rPr>
                <w:szCs w:val="18"/>
                <w:lang w:eastAsia="zh-CN"/>
              </w:rPr>
            </w:pPr>
          </w:p>
          <w:p w14:paraId="009B3F23" w14:textId="77777777" w:rsidR="00D91F01" w:rsidRDefault="00D91F01" w:rsidP="00D91F01">
            <w:pPr>
              <w:pStyle w:val="TAL"/>
            </w:pPr>
            <w:r>
              <w:t>Several IEs with the same type may be present to represent UE IP Address Usage Information for different UE IP Address Pools and/or Network Instances.</w:t>
            </w:r>
          </w:p>
          <w:p w14:paraId="5ED1D39E" w14:textId="77777777" w:rsidR="00D91F01" w:rsidRDefault="00D91F01" w:rsidP="00D91F01">
            <w:pPr>
              <w:pStyle w:val="TAL"/>
            </w:pPr>
          </w:p>
          <w:p w14:paraId="08202A92" w14:textId="32B02D31" w:rsidR="00D91F01" w:rsidRPr="00441CD0" w:rsidRDefault="00D91F01" w:rsidP="00D91F01">
            <w:pPr>
              <w:pStyle w:val="TAL"/>
              <w:rPr>
                <w:lang w:eastAsia="zh-CN"/>
              </w:rPr>
            </w:pPr>
            <w:r>
              <w:t>See clause 5.21.3.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5EACE583" w:rsidR="00D91F01" w:rsidRPr="00441CD0" w:rsidRDefault="00D91F01" w:rsidP="00D91F01">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1A3E8D">
      <w:pPr>
        <w:pStyle w:val="Heading5"/>
        <w:rPr>
          <w:lang w:eastAsia="zh-CN"/>
        </w:rPr>
      </w:pPr>
      <w:bookmarkStart w:id="3780" w:name="_Toc51860858"/>
      <w:bookmarkStart w:id="3781" w:name="_Toc57930629"/>
      <w:bookmarkStart w:id="3782" w:name="_Toc57931259"/>
      <w:bookmarkStart w:id="3783" w:name="_Toc98235810"/>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80"/>
      <w:bookmarkEnd w:id="3781"/>
      <w:bookmarkEnd w:id="3782"/>
      <w:bookmarkEnd w:id="3783"/>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67687A" w:rsidRDefault="00EE5860" w:rsidP="00BB0E1F">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0C2907" w:rsidRPr="0090178F" w14:paraId="1129C4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CB40E9" w14:textId="7E71DD94" w:rsidR="000C2907" w:rsidRPr="0090178F" w:rsidRDefault="000C2907" w:rsidP="000C2907">
            <w:pPr>
              <w:pStyle w:val="TAL"/>
              <w:rPr>
                <w:lang w:val="en-US"/>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1085E1B8" w14:textId="714E6C8D" w:rsidR="000C2907" w:rsidRPr="0090178F" w:rsidRDefault="000C2907" w:rsidP="000C2907">
            <w:pPr>
              <w:pStyle w:val="TAL"/>
              <w:rPr>
                <w:lang w:val="en-US"/>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68A74BBD" w14:textId="77777777" w:rsidR="000C2907" w:rsidRDefault="000C2907" w:rsidP="000C2907">
            <w:pPr>
              <w:pStyle w:val="TAL"/>
            </w:pPr>
            <w:r w:rsidRPr="00441CD0">
              <w:t>This IE may be present</w:t>
            </w:r>
            <w:r>
              <w:t xml:space="preserve"> </w:t>
            </w:r>
            <w:r w:rsidRPr="002F4846">
              <w:t>if the feature "Per slice UP resource management"</w:t>
            </w:r>
            <w:r>
              <w:t xml:space="preserve"> </w:t>
            </w:r>
            <w:r>
              <w:rPr>
                <w:rFonts w:hint="eastAsia"/>
              </w:rPr>
              <w:t>is supported by the</w:t>
            </w:r>
            <w:r>
              <w:rPr>
                <w:rFonts w:hint="eastAsia"/>
                <w:lang w:eastAsia="zh-CN"/>
              </w:rPr>
              <w:t xml:space="preserve"> UP</w:t>
            </w:r>
            <w:r>
              <w:rPr>
                <w:lang w:eastAsia="zh-CN"/>
              </w:rPr>
              <w:t xml:space="preserve"> </w:t>
            </w:r>
            <w:r>
              <w:rPr>
                <w:rFonts w:hint="eastAsia"/>
                <w:lang w:eastAsia="zh-CN"/>
              </w:rPr>
              <w:t>F</w:t>
            </w:r>
            <w:r>
              <w:rPr>
                <w:lang w:eastAsia="zh-CN"/>
              </w:rPr>
              <w:t>unction</w:t>
            </w:r>
            <w:r w:rsidRPr="00441CD0">
              <w:t>.</w:t>
            </w:r>
          </w:p>
          <w:p w14:paraId="7B3116B9" w14:textId="75118EDD" w:rsidR="000C2907" w:rsidRPr="0090178F" w:rsidRDefault="000C2907" w:rsidP="000C2907">
            <w:pPr>
              <w:pStyle w:val="TAL"/>
              <w:rPr>
                <w:lang w:val="en-US"/>
              </w:rPr>
            </w:pPr>
            <w:r>
              <w:t>When present, it shall indicate the S-NSSAI for which the UE IP addresses usage information is reported.</w:t>
            </w:r>
          </w:p>
        </w:tc>
        <w:tc>
          <w:tcPr>
            <w:tcW w:w="370" w:type="dxa"/>
            <w:tcBorders>
              <w:top w:val="single" w:sz="4" w:space="0" w:color="auto"/>
              <w:left w:val="single" w:sz="4" w:space="0" w:color="auto"/>
              <w:bottom w:val="single" w:sz="4" w:space="0" w:color="auto"/>
              <w:right w:val="single" w:sz="4" w:space="0" w:color="auto"/>
            </w:tcBorders>
          </w:tcPr>
          <w:p w14:paraId="2541BC78" w14:textId="3DA2A221" w:rsidR="000C2907" w:rsidRPr="0090178F" w:rsidRDefault="000C2907" w:rsidP="000C2907">
            <w:pPr>
              <w:pStyle w:val="TAL"/>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5E81033" w14:textId="2332B0EB" w:rsidR="000C2907" w:rsidRPr="0090178F" w:rsidRDefault="000C2907" w:rsidP="000C2907">
            <w:pPr>
              <w:pStyle w:val="TAL"/>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12C24EBE" w14:textId="6AB9F48C" w:rsidR="000C2907" w:rsidRPr="0090178F" w:rsidRDefault="000C2907" w:rsidP="000C2907">
            <w:pPr>
              <w:pStyle w:val="TAL"/>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3539D2C" w14:textId="7AE77C24" w:rsidR="000C2907" w:rsidRPr="0090178F" w:rsidRDefault="000C2907" w:rsidP="000C2907">
            <w:pPr>
              <w:pStyle w:val="TAL"/>
              <w:rPr>
                <w:lang w:val="en-US"/>
              </w:rPr>
            </w:pPr>
            <w:r>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79C18C21" w14:textId="1D9276C1" w:rsidR="000C2907" w:rsidRPr="00A27F45" w:rsidRDefault="000C2907" w:rsidP="000C2907">
            <w:pPr>
              <w:pStyle w:val="TAL"/>
              <w:rPr>
                <w:lang w:val="en-US"/>
              </w:rPr>
            </w:pPr>
            <w:r>
              <w:rPr>
                <w:lang w:val="en-US"/>
              </w:rPr>
              <w:t>S-NSSAI</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1A3E8D">
      <w:pPr>
        <w:pStyle w:val="Heading4"/>
      </w:pPr>
      <w:bookmarkStart w:id="3784" w:name="_Toc19717268"/>
      <w:bookmarkStart w:id="3785" w:name="_Toc27490754"/>
      <w:bookmarkStart w:id="3786" w:name="_Toc27557047"/>
      <w:bookmarkStart w:id="3787" w:name="_Toc27723964"/>
      <w:bookmarkStart w:id="3788" w:name="_Toc36031036"/>
      <w:bookmarkStart w:id="3789" w:name="_Toc36042956"/>
      <w:bookmarkStart w:id="3790" w:name="_Toc36814281"/>
      <w:bookmarkStart w:id="3791" w:name="_Toc44689135"/>
      <w:bookmarkStart w:id="3792" w:name="_Toc44923889"/>
      <w:bookmarkStart w:id="3793" w:name="_Toc51860859"/>
      <w:bookmarkStart w:id="3794" w:name="_Toc57930630"/>
      <w:bookmarkStart w:id="3795" w:name="_Toc57931260"/>
      <w:bookmarkStart w:id="3796" w:name="_Toc98235811"/>
      <w:r w:rsidRPr="00441CD0">
        <w:t>7.4.4.4</w:t>
      </w:r>
      <w:r w:rsidRPr="00441CD0">
        <w:tab/>
        <w:t>PFCP Association Update Response</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2C447B">
            <w:pPr>
              <w:pStyle w:val="TAC"/>
            </w:pPr>
            <w:r w:rsidRPr="002C447B">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2C447B">
            <w:pPr>
              <w:pStyle w:val="TAC"/>
              <w:rPr>
                <w:szCs w:val="18"/>
              </w:rPr>
            </w:pPr>
            <w:r w:rsidRPr="002C447B">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2C447B">
            <w:pPr>
              <w:pStyle w:val="TAC"/>
              <w:rPr>
                <w:szCs w:val="18"/>
              </w:rPr>
            </w:pPr>
            <w:r w:rsidRPr="002C447B">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2C447B">
            <w:pPr>
              <w:pStyle w:val="TAC"/>
            </w:pPr>
            <w:r w:rsidRPr="002C447B">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1A3E8D">
      <w:pPr>
        <w:pStyle w:val="Heading4"/>
      </w:pPr>
      <w:bookmarkStart w:id="3797" w:name="_Toc19717269"/>
      <w:bookmarkStart w:id="3798" w:name="_Toc27490755"/>
      <w:bookmarkStart w:id="3799" w:name="_Toc27557048"/>
      <w:bookmarkStart w:id="3800" w:name="_Toc27723965"/>
      <w:bookmarkStart w:id="3801" w:name="_Toc36031037"/>
      <w:bookmarkStart w:id="3802" w:name="_Toc36042957"/>
      <w:bookmarkStart w:id="3803" w:name="_Toc36814282"/>
      <w:bookmarkStart w:id="3804" w:name="_Toc44689136"/>
      <w:bookmarkStart w:id="3805" w:name="_Toc44923890"/>
      <w:bookmarkStart w:id="3806" w:name="_Toc51860860"/>
      <w:bookmarkStart w:id="3807" w:name="_Toc57930631"/>
      <w:bookmarkStart w:id="3808" w:name="_Toc57931261"/>
      <w:bookmarkStart w:id="3809" w:name="_Toc98235812"/>
      <w:r w:rsidRPr="00441CD0">
        <w:t>7.4.4.5</w:t>
      </w:r>
      <w:r w:rsidRPr="00441CD0">
        <w:tab/>
        <w:t>PFCP Association Release Request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2C447B">
            <w:pPr>
              <w:pStyle w:val="TAC"/>
            </w:pPr>
            <w:r w:rsidRPr="002C447B">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1A3E8D">
      <w:pPr>
        <w:pStyle w:val="Heading4"/>
      </w:pPr>
      <w:bookmarkStart w:id="3810" w:name="_Toc19717270"/>
      <w:bookmarkStart w:id="3811" w:name="_Toc27490756"/>
      <w:bookmarkStart w:id="3812" w:name="_Toc27557049"/>
      <w:bookmarkStart w:id="3813" w:name="_Toc27723966"/>
      <w:bookmarkStart w:id="3814" w:name="_Toc36031038"/>
      <w:bookmarkStart w:id="3815" w:name="_Toc36042958"/>
      <w:bookmarkStart w:id="3816" w:name="_Toc36814283"/>
      <w:bookmarkStart w:id="3817" w:name="_Toc44689137"/>
      <w:bookmarkStart w:id="3818" w:name="_Toc44923891"/>
      <w:bookmarkStart w:id="3819" w:name="_Toc51860861"/>
      <w:bookmarkStart w:id="3820" w:name="_Toc57930632"/>
      <w:bookmarkStart w:id="3821" w:name="_Toc57931262"/>
      <w:bookmarkStart w:id="3822" w:name="_Toc98235813"/>
      <w:r w:rsidRPr="00441CD0">
        <w:t>7.4.4.6</w:t>
      </w:r>
      <w:r w:rsidRPr="00441CD0">
        <w:tab/>
        <w:t>PFCP Association Release Response</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2C447B">
            <w:pPr>
              <w:pStyle w:val="TAC"/>
            </w:pPr>
            <w:r w:rsidRPr="002C447B">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2C447B">
            <w:pPr>
              <w:pStyle w:val="TAC"/>
            </w:pPr>
            <w:r w:rsidRPr="002C447B">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2C447B">
            <w:pPr>
              <w:pStyle w:val="TAC"/>
            </w:pPr>
            <w:r w:rsidRPr="002C447B">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2C447B">
            <w:pPr>
              <w:pStyle w:val="TAC"/>
            </w:pPr>
            <w:r w:rsidRPr="002C447B">
              <w:t>Cause</w:t>
            </w:r>
          </w:p>
        </w:tc>
      </w:tr>
    </w:tbl>
    <w:p w14:paraId="44628F76" w14:textId="77777777" w:rsidR="00EE5860" w:rsidRPr="00862100" w:rsidRDefault="00EE5860" w:rsidP="00862100"/>
    <w:p w14:paraId="14266C6D" w14:textId="77777777" w:rsidR="00EE5860" w:rsidRPr="00441CD0" w:rsidRDefault="00EE5860" w:rsidP="001A3E8D">
      <w:pPr>
        <w:pStyle w:val="Heading4"/>
        <w:rPr>
          <w:lang w:val="x-none"/>
        </w:rPr>
      </w:pPr>
      <w:bookmarkStart w:id="3823" w:name="_Toc19717271"/>
      <w:bookmarkStart w:id="3824" w:name="_Toc27490757"/>
      <w:bookmarkStart w:id="3825" w:name="_Toc27557050"/>
      <w:bookmarkStart w:id="3826" w:name="_Toc27723967"/>
      <w:bookmarkStart w:id="3827" w:name="_Toc36031039"/>
      <w:bookmarkStart w:id="3828" w:name="_Toc36042959"/>
      <w:bookmarkStart w:id="3829" w:name="_Toc36814284"/>
      <w:bookmarkStart w:id="3830" w:name="_Toc44689138"/>
      <w:bookmarkStart w:id="3831" w:name="_Toc44923892"/>
      <w:bookmarkStart w:id="3832" w:name="_Toc51860862"/>
      <w:bookmarkStart w:id="3833" w:name="_Toc57930633"/>
      <w:bookmarkStart w:id="3834" w:name="_Toc57931263"/>
      <w:bookmarkStart w:id="3835" w:name="_Toc98235814"/>
      <w:r w:rsidRPr="00441CD0">
        <w:t>7.4.4.7</w:t>
      </w:r>
      <w:r w:rsidRPr="00441CD0">
        <w:tab/>
        <w:t>PFCP Version Not Supported Response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1A3E8D">
      <w:pPr>
        <w:pStyle w:val="Heading3"/>
        <w:rPr>
          <w:rFonts w:eastAsia="SimSun"/>
          <w:lang w:val="x-none"/>
        </w:rPr>
      </w:pPr>
      <w:bookmarkStart w:id="3836" w:name="_Toc19717272"/>
      <w:bookmarkStart w:id="3837" w:name="_Toc27490758"/>
      <w:bookmarkStart w:id="3838" w:name="_Toc27557051"/>
      <w:bookmarkStart w:id="3839" w:name="_Toc27723968"/>
      <w:bookmarkStart w:id="3840" w:name="_Toc36031040"/>
      <w:bookmarkStart w:id="3841" w:name="_Toc36042960"/>
      <w:bookmarkStart w:id="3842" w:name="_Toc36814285"/>
      <w:bookmarkStart w:id="3843" w:name="_Toc44689139"/>
      <w:bookmarkStart w:id="3844" w:name="_Toc44923893"/>
      <w:bookmarkStart w:id="3845" w:name="_Toc51860863"/>
      <w:bookmarkStart w:id="3846" w:name="_Toc57930634"/>
      <w:bookmarkStart w:id="3847" w:name="_Toc57931264"/>
      <w:bookmarkStart w:id="3848" w:name="_Toc98235815"/>
      <w:r w:rsidRPr="00441CD0">
        <w:rPr>
          <w:rFonts w:eastAsia="SimSun"/>
          <w:lang w:val="en-US"/>
        </w:rPr>
        <w:t>7.4.5</w:t>
      </w:r>
      <w:r w:rsidRPr="00441CD0">
        <w:rPr>
          <w:rFonts w:eastAsia="SimSun"/>
          <w:lang w:val="en-US"/>
        </w:rPr>
        <w:tab/>
        <w:t xml:space="preserve">PFCP </w:t>
      </w:r>
      <w:r w:rsidRPr="00441CD0">
        <w:rPr>
          <w:rFonts w:eastAsia="SimSun"/>
          <w:lang w:eastAsia="zh-CN"/>
        </w:rPr>
        <w:t>Node Report Procedure</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10798132" w14:textId="77777777" w:rsidR="00EE5860" w:rsidRPr="00441CD0" w:rsidRDefault="00EE5860" w:rsidP="001A3E8D">
      <w:pPr>
        <w:pStyle w:val="Heading4"/>
        <w:rPr>
          <w:rFonts w:eastAsia="SimSun"/>
          <w:lang w:val="fr-FR" w:eastAsia="zh-CN"/>
        </w:rPr>
      </w:pPr>
      <w:bookmarkStart w:id="3849" w:name="_Toc19717273"/>
      <w:bookmarkStart w:id="3850" w:name="_Toc27490759"/>
      <w:bookmarkStart w:id="3851" w:name="_Toc27557052"/>
      <w:bookmarkStart w:id="3852" w:name="_Toc27723969"/>
      <w:bookmarkStart w:id="3853" w:name="_Toc36031041"/>
      <w:bookmarkStart w:id="3854" w:name="_Toc36042961"/>
      <w:bookmarkStart w:id="3855" w:name="_Toc36814286"/>
      <w:bookmarkStart w:id="3856" w:name="_Toc44689140"/>
      <w:bookmarkStart w:id="3857" w:name="_Toc44923894"/>
      <w:bookmarkStart w:id="3858" w:name="_Toc51860864"/>
      <w:bookmarkStart w:id="3859" w:name="_Toc57930635"/>
      <w:bookmarkStart w:id="3860" w:name="_Toc57931265"/>
      <w:bookmarkStart w:id="3861" w:name="_Toc98235816"/>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205E16A9" w14:textId="77777777" w:rsidR="00EE5860" w:rsidRPr="00441CD0" w:rsidRDefault="00EE5860" w:rsidP="001A3E8D">
      <w:pPr>
        <w:pStyle w:val="Heading5"/>
        <w:rPr>
          <w:rFonts w:eastAsia="SimSun"/>
          <w:lang w:val="en-US"/>
        </w:rPr>
      </w:pPr>
      <w:bookmarkStart w:id="3862" w:name="_Toc19717274"/>
      <w:bookmarkStart w:id="3863" w:name="_Toc27490760"/>
      <w:bookmarkStart w:id="3864" w:name="_Toc27557053"/>
      <w:bookmarkStart w:id="3865" w:name="_Toc27723970"/>
      <w:bookmarkStart w:id="3866" w:name="_Toc36031042"/>
      <w:bookmarkStart w:id="3867" w:name="_Toc36042962"/>
      <w:bookmarkStart w:id="3868" w:name="_Toc36814287"/>
      <w:bookmarkStart w:id="3869" w:name="_Toc44689141"/>
      <w:bookmarkStart w:id="3870" w:name="_Toc44923895"/>
      <w:bookmarkStart w:id="3871" w:name="_Toc51860865"/>
      <w:bookmarkStart w:id="3872" w:name="_Toc57930636"/>
      <w:bookmarkStart w:id="3873" w:name="_Toc57931266"/>
      <w:bookmarkStart w:id="3874" w:name="_Toc98235817"/>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54980D69" w14:textId="21707741" w:rsidR="00EE5860" w:rsidRPr="00441CD0" w:rsidRDefault="00571A12" w:rsidP="00EE5860">
      <w:pPr>
        <w:rPr>
          <w:rFonts w:eastAsia="SimSun"/>
          <w:lang w:val="en-US" w:eastAsia="zh-CN"/>
        </w:rPr>
      </w:pPr>
      <w:r w:rsidRPr="00553071">
        <w:rPr>
          <w:rFonts w:eastAsia="SimSun"/>
          <w:lang w:val="en-US" w:eastAsia="zh-CN"/>
        </w:rPr>
        <w:t>The PFCP Node Report Request shall be sent over the Sxa</w:t>
      </w:r>
      <w:r w:rsidRPr="00441CD0">
        <w:rPr>
          <w:rFonts w:eastAsia="SimSun"/>
          <w:lang w:val="en-US" w:eastAsia="zh-CN"/>
        </w:rPr>
        <w:t>,</w:t>
      </w:r>
      <w:r w:rsidRPr="00553071">
        <w:rPr>
          <w:rFonts w:eastAsia="SimSun"/>
          <w:lang w:val="en-US" w:eastAsia="zh-CN"/>
        </w:rPr>
        <w:t xml:space="preserve"> Sxb, </w:t>
      </w:r>
      <w:r w:rsidRPr="00441CD0">
        <w:rPr>
          <w:rFonts w:eastAsia="SimSun"/>
          <w:lang w:val="en-US" w:eastAsia="zh-CN"/>
        </w:rPr>
        <w:t>Sxc</w:t>
      </w:r>
      <w:r>
        <w:rPr>
          <w:rFonts w:eastAsia="SimSun"/>
          <w:lang w:val="en-US" w:eastAsia="zh-CN"/>
        </w:rPr>
        <w:t>,</w:t>
      </w:r>
      <w:r w:rsidRPr="00441CD0">
        <w:rPr>
          <w:rFonts w:eastAsia="SimSun"/>
          <w:lang w:val="en-US" w:eastAsia="zh-CN"/>
        </w:rPr>
        <w:t xml:space="preserve"> N4 </w:t>
      </w:r>
      <w:r>
        <w:rPr>
          <w:rFonts w:eastAsia="SimSun"/>
          <w:lang w:val="en-US" w:eastAsia="zh-CN"/>
        </w:rPr>
        <w:t xml:space="preserve">and N4mb </w:t>
      </w:r>
      <w:r w:rsidRPr="00553071">
        <w:rPr>
          <w:rFonts w:eastAsia="SimSun"/>
          <w:lang w:val="en-US" w:eastAsia="zh-CN"/>
        </w:rPr>
        <w:t>interface by the UP function to report information</w:t>
      </w:r>
      <w:r w:rsidRPr="00441CD0">
        <w:rPr>
          <w:rFonts w:eastAsia="SimSun"/>
          <w:lang w:val="en-US" w:eastAsia="zh-CN"/>
        </w:rPr>
        <w:t xml:space="preserve"> to the CP function</w:t>
      </w:r>
      <w:r w:rsidRPr="00553071">
        <w:rPr>
          <w:rFonts w:eastAsia="SimSun"/>
          <w:lang w:val="en-US" w:eastAsia="zh-CN"/>
        </w:rPr>
        <w:t xml:space="preserve"> that is not specific to a PFCP session.</w:t>
      </w:r>
    </w:p>
    <w:p w14:paraId="792023F1" w14:textId="77777777" w:rsidR="00571A12" w:rsidRPr="00441CD0" w:rsidRDefault="00571A12" w:rsidP="00571A12">
      <w:pPr>
        <w:pStyle w:val="TH"/>
        <w:outlineLvl w:val="0"/>
        <w:rPr>
          <w:rFonts w:eastAsia="SimSun"/>
        </w:rPr>
      </w:pPr>
      <w:bookmarkStart w:id="3875" w:name="_Toc19717275"/>
      <w:bookmarkStart w:id="3876" w:name="_Toc27490761"/>
      <w:bookmarkStart w:id="3877" w:name="_Toc27557054"/>
      <w:bookmarkStart w:id="3878" w:name="_Toc27723971"/>
      <w:bookmarkStart w:id="3879" w:name="_Toc36031043"/>
      <w:bookmarkStart w:id="3880" w:name="_Toc36042963"/>
      <w:bookmarkStart w:id="3881" w:name="_Toc36814288"/>
      <w:bookmarkStart w:id="3882" w:name="_Toc44689142"/>
      <w:bookmarkStart w:id="3883" w:name="_Toc44923896"/>
      <w:bookmarkStart w:id="3884" w:name="_Toc51860866"/>
      <w:bookmarkStart w:id="3885" w:name="_Toc57930637"/>
      <w:bookmarkStart w:id="3886" w:name="_Toc57931267"/>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571A12" w:rsidRPr="00441CD0" w14:paraId="4295F5FB"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0FDBB8" w14:textId="77777777" w:rsidR="00571A12" w:rsidRPr="00441CD0" w:rsidRDefault="00571A12" w:rsidP="001F0756">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86D15C2" w14:textId="77777777" w:rsidR="00571A12" w:rsidRPr="00441CD0" w:rsidRDefault="00571A12" w:rsidP="001F0756">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BE88D3E" w14:textId="77777777" w:rsidR="00571A12" w:rsidRPr="00441CD0" w:rsidRDefault="00571A12"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337F4E3A" w14:textId="77777777" w:rsidR="00571A12" w:rsidRPr="00441CD0" w:rsidRDefault="00571A12"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5E8E495" w14:textId="77777777" w:rsidR="00571A12" w:rsidRPr="00441CD0" w:rsidRDefault="00571A12" w:rsidP="001F0756">
            <w:pPr>
              <w:pStyle w:val="TAH"/>
            </w:pPr>
            <w:r w:rsidRPr="00441CD0">
              <w:t>IE Type</w:t>
            </w:r>
          </w:p>
        </w:tc>
      </w:tr>
      <w:tr w:rsidR="00571A12" w:rsidRPr="00441CD0" w14:paraId="0330E094"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E0A6D76" w14:textId="77777777" w:rsidR="00571A12" w:rsidRPr="00441CD0" w:rsidRDefault="00571A12" w:rsidP="001F0756">
            <w:pPr>
              <w:spacing w:after="0"/>
              <w:rPr>
                <w:rFonts w:ascii="Arial" w:hAnsi="Arial"/>
                <w:b/>
                <w:sz w:val="18"/>
                <w:lang w:val="x-none"/>
              </w:rPr>
            </w:pPr>
            <w:bookmarkStart w:id="3887" w:name="_PERM_MCCTEMPBM_CRPT0502012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1160216" w14:textId="77777777" w:rsidR="00571A12" w:rsidRPr="00441CD0" w:rsidRDefault="00571A12" w:rsidP="001F0756">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45AE501" w14:textId="77777777" w:rsidR="00571A12" w:rsidRPr="00441CD0" w:rsidRDefault="00571A12"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101721" w14:textId="77777777" w:rsidR="00571A12" w:rsidRPr="00441CD0" w:rsidRDefault="00571A12"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A541692" w14:textId="77777777" w:rsidR="00571A12" w:rsidRPr="00441CD0" w:rsidRDefault="00571A12"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F2A0C0" w14:textId="77777777" w:rsidR="00571A12" w:rsidRPr="00441CD0" w:rsidRDefault="00571A12"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650DCB0D" w14:textId="77777777" w:rsidR="00571A12" w:rsidRPr="00441CD0" w:rsidRDefault="00571A12"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5D33A1BD" w14:textId="77777777" w:rsidR="00571A12" w:rsidRPr="00441CD0" w:rsidRDefault="00571A12" w:rsidP="001F0756">
            <w:pPr>
              <w:pStyle w:val="TAH"/>
              <w:rPr>
                <w:lang w:val="de-DE"/>
              </w:rPr>
            </w:pPr>
            <w:r>
              <w:rPr>
                <w:lang w:val="de-DE"/>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D0BEB5" w14:textId="77777777" w:rsidR="00571A12" w:rsidRPr="00441CD0" w:rsidRDefault="00571A12" w:rsidP="001F0756">
            <w:pPr>
              <w:spacing w:after="0"/>
              <w:rPr>
                <w:rFonts w:ascii="Arial" w:hAnsi="Arial"/>
                <w:b/>
                <w:sz w:val="18"/>
                <w:lang w:val="x-none"/>
              </w:rPr>
            </w:pPr>
            <w:bookmarkStart w:id="3888" w:name="_PERM_MCCTEMPBM_CRPT05020127___7"/>
            <w:bookmarkEnd w:id="3888"/>
          </w:p>
        </w:tc>
      </w:tr>
      <w:bookmarkEnd w:id="3887"/>
      <w:tr w:rsidR="00571A12" w:rsidRPr="00441CD0" w14:paraId="4FD2195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524316F" w14:textId="77777777" w:rsidR="00571A12" w:rsidRPr="00441CD0" w:rsidRDefault="00571A12" w:rsidP="001F0756">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889347C" w14:textId="77777777" w:rsidR="00571A12" w:rsidRPr="00441CD0" w:rsidRDefault="00571A12" w:rsidP="002C447B">
            <w:pPr>
              <w:pStyle w:val="TAC"/>
            </w:pPr>
            <w:r w:rsidRPr="002C447B">
              <w:t>M</w:t>
            </w:r>
          </w:p>
        </w:tc>
        <w:tc>
          <w:tcPr>
            <w:tcW w:w="4670" w:type="dxa"/>
            <w:tcBorders>
              <w:top w:val="single" w:sz="4" w:space="0" w:color="auto"/>
              <w:left w:val="single" w:sz="4" w:space="0" w:color="auto"/>
              <w:bottom w:val="single" w:sz="4" w:space="0" w:color="auto"/>
              <w:right w:val="single" w:sz="4" w:space="0" w:color="auto"/>
            </w:tcBorders>
            <w:hideMark/>
          </w:tcPr>
          <w:p w14:paraId="22AF5C9F" w14:textId="77777777" w:rsidR="00571A12" w:rsidRPr="00441CD0" w:rsidRDefault="00571A12" w:rsidP="001F0756">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C80F350" w14:textId="77777777" w:rsidR="00571A12" w:rsidRPr="00441CD0" w:rsidRDefault="00571A12"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A031CB4"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70FAA9"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CF3FF"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C3945DE"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C3A3363" w14:textId="77777777" w:rsidR="00571A12" w:rsidRPr="00441CD0" w:rsidRDefault="00571A12" w:rsidP="001F0756">
            <w:pPr>
              <w:pStyle w:val="TAC"/>
              <w:rPr>
                <w:lang w:val="x-none"/>
              </w:rPr>
            </w:pPr>
            <w:r w:rsidRPr="00441CD0">
              <w:t>Node ID</w:t>
            </w:r>
          </w:p>
        </w:tc>
      </w:tr>
      <w:tr w:rsidR="00571A12" w:rsidRPr="00441CD0" w14:paraId="30A6F5A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A23A155" w14:textId="77777777" w:rsidR="00571A12" w:rsidRPr="00441CD0" w:rsidRDefault="00571A12" w:rsidP="001F0756">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53F11B96" w14:textId="77777777" w:rsidR="00571A12" w:rsidRPr="00441CD0" w:rsidRDefault="00571A12" w:rsidP="002C447B">
            <w:pPr>
              <w:pStyle w:val="TAC"/>
            </w:pPr>
            <w:r w:rsidRPr="002C447B">
              <w:t>M</w:t>
            </w:r>
          </w:p>
        </w:tc>
        <w:tc>
          <w:tcPr>
            <w:tcW w:w="4670" w:type="dxa"/>
            <w:tcBorders>
              <w:top w:val="single" w:sz="4" w:space="0" w:color="auto"/>
              <w:left w:val="single" w:sz="4" w:space="0" w:color="auto"/>
              <w:bottom w:val="single" w:sz="4" w:space="0" w:color="auto"/>
              <w:right w:val="single" w:sz="4" w:space="0" w:color="auto"/>
            </w:tcBorders>
            <w:hideMark/>
          </w:tcPr>
          <w:p w14:paraId="63BC1DEF" w14:textId="77777777" w:rsidR="00571A12" w:rsidRPr="00441CD0" w:rsidRDefault="00571A12" w:rsidP="001F0756">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42D54EDD"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3F437D"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0CC5A9"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F07C786"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87E4583"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3D605F" w14:textId="77777777" w:rsidR="00571A12" w:rsidRPr="00441CD0" w:rsidRDefault="00571A12" w:rsidP="001F0756">
            <w:pPr>
              <w:pStyle w:val="TAC"/>
              <w:rPr>
                <w:lang w:val="x-none"/>
              </w:rPr>
            </w:pPr>
            <w:r w:rsidRPr="00441CD0">
              <w:t>Node Report Type</w:t>
            </w:r>
          </w:p>
        </w:tc>
      </w:tr>
      <w:tr w:rsidR="00571A12" w:rsidRPr="00441CD0" w14:paraId="02AC62D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2BCD89" w14:textId="77777777" w:rsidR="00571A12" w:rsidRPr="00441CD0" w:rsidRDefault="00571A12" w:rsidP="001F0756">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7B78B285" w14:textId="77777777" w:rsidR="00571A12" w:rsidRPr="00441CD0" w:rsidRDefault="00571A12" w:rsidP="002C447B">
            <w:pPr>
              <w:pStyle w:val="TAC"/>
            </w:pPr>
            <w:r w:rsidRPr="002C447B">
              <w:t>C</w:t>
            </w:r>
          </w:p>
        </w:tc>
        <w:tc>
          <w:tcPr>
            <w:tcW w:w="4670" w:type="dxa"/>
            <w:tcBorders>
              <w:top w:val="single" w:sz="4" w:space="0" w:color="auto"/>
              <w:left w:val="single" w:sz="4" w:space="0" w:color="auto"/>
              <w:bottom w:val="single" w:sz="4" w:space="0" w:color="auto"/>
              <w:right w:val="single" w:sz="4" w:space="0" w:color="auto"/>
            </w:tcBorders>
            <w:hideMark/>
          </w:tcPr>
          <w:p w14:paraId="60658988" w14:textId="77777777" w:rsidR="00571A12" w:rsidRPr="00441CD0" w:rsidRDefault="00571A12" w:rsidP="001F0756">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325A11EE"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46EA40A"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397DF89" w14:textId="77777777" w:rsidR="00571A12" w:rsidRPr="00441CD0" w:rsidRDefault="00571A12"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46764AF"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D8E6638"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F4213F" w14:textId="77777777" w:rsidR="00571A12" w:rsidRPr="00441CD0" w:rsidRDefault="00571A12" w:rsidP="001F0756">
            <w:pPr>
              <w:pStyle w:val="TAC"/>
              <w:rPr>
                <w:lang w:val="x-none"/>
              </w:rPr>
            </w:pPr>
            <w:r w:rsidRPr="00441CD0">
              <w:t>User Plane Path Failure Report</w:t>
            </w:r>
          </w:p>
        </w:tc>
      </w:tr>
      <w:tr w:rsidR="00571A12" w:rsidRPr="00441CD0" w14:paraId="23685C3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A590D81" w14:textId="77777777" w:rsidR="00571A12" w:rsidRPr="00553071" w:rsidRDefault="00571A12" w:rsidP="001F0756">
            <w:pPr>
              <w:pStyle w:val="TAL"/>
              <w:rPr>
                <w:lang w:val="en-US"/>
              </w:rPr>
            </w:pPr>
            <w:r w:rsidRPr="00553071">
              <w:rPr>
                <w:lang w:val="en-US"/>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567CC35" w14:textId="77777777" w:rsidR="00571A12" w:rsidRPr="00441CD0" w:rsidRDefault="00571A12" w:rsidP="002C447B">
            <w:pPr>
              <w:pStyle w:val="TAC"/>
              <w:rPr>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6A11DC87" w14:textId="77777777" w:rsidR="00571A12" w:rsidRPr="00553071" w:rsidRDefault="00571A12" w:rsidP="001F0756">
            <w:pPr>
              <w:pStyle w:val="TAL"/>
              <w:rPr>
                <w:lang w:val="en-US"/>
              </w:rPr>
            </w:pPr>
            <w:r w:rsidRPr="00553071">
              <w:rPr>
                <w:lang w:val="en-US"/>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4A4607A0" w14:textId="77777777" w:rsidR="00571A12" w:rsidRPr="00441CD0" w:rsidRDefault="00571A12" w:rsidP="001F0756">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7B9F6421" w14:textId="77777777" w:rsidR="00571A12" w:rsidRPr="00441CD0" w:rsidRDefault="00571A12" w:rsidP="001F0756">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2CD1527B" w14:textId="77777777" w:rsidR="00571A12" w:rsidRPr="00441CD0" w:rsidRDefault="00571A12"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5560256"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FA48C48"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6A6ADD9" w14:textId="77777777" w:rsidR="00571A12" w:rsidRPr="00553071" w:rsidRDefault="00571A12" w:rsidP="001F0756">
            <w:pPr>
              <w:pStyle w:val="TAC"/>
              <w:rPr>
                <w:lang w:val="en-US"/>
              </w:rPr>
            </w:pPr>
            <w:r w:rsidRPr="00553071">
              <w:rPr>
                <w:lang w:val="en-US"/>
              </w:rPr>
              <w:t>User Plane Path Recovery Report</w:t>
            </w:r>
          </w:p>
        </w:tc>
      </w:tr>
      <w:tr w:rsidR="00571A12" w:rsidRPr="00441CD0" w14:paraId="35D01C0A"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5A7540B" w14:textId="77777777" w:rsidR="00571A12" w:rsidRPr="00441CD0" w:rsidRDefault="00571A12" w:rsidP="001F0756">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2F501991" w14:textId="77777777" w:rsidR="00571A12" w:rsidRPr="00441CD0" w:rsidRDefault="00571A12" w:rsidP="002C447B">
            <w:pPr>
              <w:pStyle w:val="TAC"/>
              <w:rPr>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2EF194FC" w14:textId="77777777" w:rsidR="00571A12" w:rsidRPr="00D901D4" w:rsidRDefault="00571A12" w:rsidP="001F0756">
            <w:pPr>
              <w:pStyle w:val="TAL"/>
              <w:rPr>
                <w:lang w:val="en-US"/>
              </w:rPr>
            </w:pPr>
            <w:r w:rsidRPr="00D901D4">
              <w:rPr>
                <w:lang w:val="en-US"/>
              </w:rPr>
              <w:t>This IE shall be present if the Node Report Type indicates a Clock Drift Report.</w:t>
            </w:r>
          </w:p>
          <w:p w14:paraId="04ED6210" w14:textId="77777777" w:rsidR="00571A12" w:rsidRPr="00553071" w:rsidRDefault="00571A12" w:rsidP="001F0756">
            <w:pPr>
              <w:pStyle w:val="TAL"/>
              <w:rPr>
                <w:lang w:val="en-US"/>
              </w:rPr>
            </w:pPr>
            <w:r w:rsidRPr="00D901D4">
              <w:rPr>
                <w:lang w:val="en-US" w:eastAsia="ja-JP"/>
              </w:rPr>
              <w:t>More than one IE with this type may be included to send Clock Drift Reports for different Time Domain Numbers.</w:t>
            </w:r>
          </w:p>
        </w:tc>
        <w:tc>
          <w:tcPr>
            <w:tcW w:w="370" w:type="dxa"/>
            <w:tcBorders>
              <w:top w:val="single" w:sz="4" w:space="0" w:color="auto"/>
              <w:left w:val="single" w:sz="4" w:space="0" w:color="auto"/>
              <w:bottom w:val="single" w:sz="4" w:space="0" w:color="auto"/>
              <w:right w:val="single" w:sz="4" w:space="0" w:color="auto"/>
            </w:tcBorders>
          </w:tcPr>
          <w:p w14:paraId="21D7C37A" w14:textId="77777777" w:rsidR="00571A12" w:rsidRPr="00441CD0" w:rsidRDefault="00571A12"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72D39E" w14:textId="77777777" w:rsidR="00571A12" w:rsidRPr="00441CD0" w:rsidRDefault="00571A12"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2D4C5B" w14:textId="77777777" w:rsidR="00571A12" w:rsidRPr="00441CD0" w:rsidRDefault="00571A12"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9D737EC"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0890BB0" w14:textId="77777777" w:rsidR="00571A12" w:rsidRPr="00441CD0" w:rsidRDefault="00571A12" w:rsidP="001F075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4922632" w14:textId="77777777" w:rsidR="00571A12" w:rsidRPr="00441CD0" w:rsidRDefault="00571A12" w:rsidP="001F0756">
            <w:pPr>
              <w:pStyle w:val="TAC"/>
              <w:rPr>
                <w:lang w:val="fr-FR"/>
              </w:rPr>
            </w:pPr>
            <w:r w:rsidRPr="00441CD0">
              <w:rPr>
                <w:lang w:val="fr-FR"/>
              </w:rPr>
              <w:t>Clock Drift Report</w:t>
            </w:r>
          </w:p>
        </w:tc>
      </w:tr>
      <w:tr w:rsidR="00571A12" w:rsidRPr="00441CD0" w14:paraId="4A97D54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BD0773D" w14:textId="77777777" w:rsidR="00571A12" w:rsidRPr="00441CD0" w:rsidRDefault="00571A12" w:rsidP="001F0756">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577B1D33" w14:textId="77777777" w:rsidR="00571A12" w:rsidRPr="00441CD0" w:rsidRDefault="00571A12" w:rsidP="002C447B">
            <w:pPr>
              <w:pStyle w:val="TAC"/>
            </w:pPr>
            <w:r w:rsidRPr="002C447B">
              <w:t>C</w:t>
            </w:r>
          </w:p>
        </w:tc>
        <w:tc>
          <w:tcPr>
            <w:tcW w:w="4670" w:type="dxa"/>
            <w:tcBorders>
              <w:top w:val="single" w:sz="4" w:space="0" w:color="auto"/>
              <w:left w:val="single" w:sz="4" w:space="0" w:color="auto"/>
              <w:bottom w:val="single" w:sz="4" w:space="0" w:color="auto"/>
              <w:right w:val="single" w:sz="4" w:space="0" w:color="auto"/>
            </w:tcBorders>
          </w:tcPr>
          <w:p w14:paraId="291C16A7" w14:textId="77777777" w:rsidR="00571A12" w:rsidRPr="00441CD0" w:rsidRDefault="00571A12" w:rsidP="001F0756">
            <w:pPr>
              <w:pStyle w:val="TAL"/>
            </w:pPr>
            <w:r w:rsidRPr="00441CD0">
              <w:t>This IE shall be present if the Node Report Type indicates a GTP-U Path QoS Report.</w:t>
            </w:r>
          </w:p>
          <w:p w14:paraId="359DD870" w14:textId="77777777" w:rsidR="00571A12" w:rsidRPr="00441CD0" w:rsidRDefault="00571A12" w:rsidP="001F0756">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3851D61" w14:textId="77777777" w:rsidR="00571A12" w:rsidRPr="00441CD0" w:rsidRDefault="00571A12"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4C4B9CD" w14:textId="77777777" w:rsidR="00571A12" w:rsidRPr="00441CD0" w:rsidRDefault="00571A12"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A18C3B7" w14:textId="77777777" w:rsidR="00571A12" w:rsidRPr="00441CD0" w:rsidRDefault="00571A12"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3191FF2"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5EB3FEF" w14:textId="77777777" w:rsidR="00571A12" w:rsidRPr="00441CD0" w:rsidRDefault="00571A12" w:rsidP="001F075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6D00966D" w14:textId="77777777" w:rsidR="00571A12" w:rsidRPr="00441CD0" w:rsidRDefault="00571A12" w:rsidP="001F0756">
            <w:pPr>
              <w:pStyle w:val="TAC"/>
            </w:pPr>
            <w:r w:rsidRPr="00441CD0">
              <w:t>GTP-U Path QoS Report</w:t>
            </w:r>
          </w:p>
        </w:tc>
      </w:tr>
      <w:tr w:rsidR="001F0756" w:rsidRPr="00441CD0" w14:paraId="7D92A554"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1B9DE30" w14:textId="2C4C68C2" w:rsidR="001F0756" w:rsidRPr="00441CD0" w:rsidRDefault="001F0756" w:rsidP="001F0756">
            <w:pPr>
              <w:pStyle w:val="TAL"/>
            </w:pPr>
            <w:r w:rsidRPr="004D5644">
              <w:rPr>
                <w:color w:val="000000" w:themeColor="text1"/>
              </w:rPr>
              <w:t>Peer UP Restart Report</w:t>
            </w:r>
          </w:p>
        </w:tc>
        <w:tc>
          <w:tcPr>
            <w:tcW w:w="336" w:type="dxa"/>
            <w:tcBorders>
              <w:top w:val="single" w:sz="4" w:space="0" w:color="auto"/>
              <w:left w:val="single" w:sz="4" w:space="0" w:color="auto"/>
              <w:bottom w:val="single" w:sz="4" w:space="0" w:color="auto"/>
              <w:right w:val="single" w:sz="4" w:space="0" w:color="auto"/>
            </w:tcBorders>
          </w:tcPr>
          <w:p w14:paraId="128DA19F" w14:textId="0A5BAAE1" w:rsidR="001F0756" w:rsidRPr="00441CD0" w:rsidRDefault="001F0756" w:rsidP="001F0756">
            <w:pPr>
              <w:pStyle w:val="TAL"/>
              <w:jc w:val="center"/>
            </w:pPr>
            <w:r w:rsidRPr="004D5644">
              <w:rPr>
                <w:color w:val="000000" w:themeColor="text1"/>
              </w:rPr>
              <w:t>C</w:t>
            </w:r>
          </w:p>
        </w:tc>
        <w:tc>
          <w:tcPr>
            <w:tcW w:w="4670" w:type="dxa"/>
            <w:tcBorders>
              <w:top w:val="single" w:sz="4" w:space="0" w:color="auto"/>
              <w:left w:val="single" w:sz="4" w:space="0" w:color="auto"/>
              <w:bottom w:val="single" w:sz="4" w:space="0" w:color="auto"/>
              <w:right w:val="single" w:sz="4" w:space="0" w:color="auto"/>
            </w:tcBorders>
          </w:tcPr>
          <w:p w14:paraId="5E7DFD7E" w14:textId="3AF7C5ED" w:rsidR="001F0756" w:rsidRPr="00441CD0" w:rsidRDefault="001F0756" w:rsidP="001F0756">
            <w:pPr>
              <w:pStyle w:val="TAL"/>
            </w:pPr>
            <w:r w:rsidRPr="004D5644">
              <w:rPr>
                <w:color w:val="000000" w:themeColor="text1"/>
              </w:rPr>
              <w:t xml:space="preserve">This IE shall be present if the Node Report Type Indicates a Peer GTP-U entity has restarted as specified in </w:t>
            </w:r>
            <w:r w:rsidR="009F7A3F" w:rsidRPr="004D5644">
              <w:rPr>
                <w:color w:val="000000" w:themeColor="text1"/>
              </w:rPr>
              <w:t>clause</w:t>
            </w:r>
            <w:r w:rsidR="009F7A3F">
              <w:rPr>
                <w:color w:val="000000" w:themeColor="text1"/>
              </w:rPr>
              <w:t> </w:t>
            </w:r>
            <w:r w:rsidR="009F7A3F" w:rsidRPr="004D5644">
              <w:rPr>
                <w:color w:val="000000" w:themeColor="text1"/>
              </w:rPr>
              <w:t>2</w:t>
            </w:r>
            <w:r w:rsidRPr="004D5644">
              <w:rPr>
                <w:color w:val="000000" w:themeColor="text1"/>
              </w:rPr>
              <w:t xml:space="preserve">0.3.4a of 3GPP TS 23.007 [24] and in </w:t>
            </w:r>
            <w:r w:rsidRPr="004D5644">
              <w:rPr>
                <w:color w:val="000000" w:themeColor="text1"/>
                <w:szCs w:val="18"/>
              </w:rPr>
              <w:t>clause 5</w:t>
            </w:r>
            <w:r w:rsidR="00233F2E">
              <w:rPr>
                <w:color w:val="000000" w:themeColor="text1"/>
                <w:szCs w:val="18"/>
              </w:rPr>
              <w:t>.5</w:t>
            </w:r>
            <w:r w:rsidRPr="004D5644">
              <w:rPr>
                <w:color w:val="000000" w:themeColor="text1"/>
                <w:szCs w:val="18"/>
              </w:rPr>
              <w:t xml:space="preserve"> of 3GPP TS 23.527 [40]</w:t>
            </w:r>
            <w:r w:rsidRPr="004D5644">
              <w:rPr>
                <w:color w:val="000000" w:themeColor="text1"/>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2272B579" w14:textId="5BF02330" w:rsidR="001F0756" w:rsidRPr="00441CD0" w:rsidRDefault="001F0756" w:rsidP="001F0756">
            <w:pPr>
              <w:pStyle w:val="TAC"/>
            </w:pPr>
            <w:r w:rsidRPr="004D5644">
              <w:rPr>
                <w:color w:val="000000" w:themeColor="text1"/>
              </w:rPr>
              <w:t>X</w:t>
            </w:r>
          </w:p>
        </w:tc>
        <w:tc>
          <w:tcPr>
            <w:tcW w:w="370" w:type="dxa"/>
            <w:tcBorders>
              <w:top w:val="single" w:sz="4" w:space="0" w:color="auto"/>
              <w:left w:val="single" w:sz="4" w:space="0" w:color="auto"/>
              <w:bottom w:val="single" w:sz="4" w:space="0" w:color="auto"/>
              <w:right w:val="single" w:sz="4" w:space="0" w:color="auto"/>
            </w:tcBorders>
          </w:tcPr>
          <w:p w14:paraId="25A8AF9C" w14:textId="2682C4C0" w:rsidR="001F0756" w:rsidRPr="00441CD0" w:rsidRDefault="001F0756" w:rsidP="001F0756">
            <w:pPr>
              <w:pStyle w:val="TAC"/>
            </w:pPr>
            <w:r w:rsidRPr="004D5644">
              <w:rPr>
                <w:color w:val="000000" w:themeColor="text1"/>
              </w:rPr>
              <w:t>X</w:t>
            </w:r>
          </w:p>
        </w:tc>
        <w:tc>
          <w:tcPr>
            <w:tcW w:w="370" w:type="dxa"/>
            <w:tcBorders>
              <w:top w:val="single" w:sz="4" w:space="0" w:color="auto"/>
              <w:left w:val="single" w:sz="4" w:space="0" w:color="auto"/>
              <w:bottom w:val="single" w:sz="4" w:space="0" w:color="auto"/>
              <w:right w:val="single" w:sz="4" w:space="0" w:color="auto"/>
            </w:tcBorders>
          </w:tcPr>
          <w:p w14:paraId="5365C68B" w14:textId="01C2CB34" w:rsidR="001F0756" w:rsidRPr="00441CD0" w:rsidRDefault="001F0756" w:rsidP="001F0756">
            <w:pPr>
              <w:pStyle w:val="TAC"/>
            </w:pPr>
            <w:r w:rsidRPr="004D5644">
              <w:rPr>
                <w:color w:val="000000" w:themeColor="text1"/>
              </w:rPr>
              <w:t>-</w:t>
            </w:r>
          </w:p>
        </w:tc>
        <w:tc>
          <w:tcPr>
            <w:tcW w:w="370" w:type="dxa"/>
            <w:tcBorders>
              <w:top w:val="single" w:sz="4" w:space="0" w:color="auto"/>
              <w:left w:val="single" w:sz="4" w:space="0" w:color="auto"/>
              <w:bottom w:val="single" w:sz="4" w:space="0" w:color="auto"/>
              <w:right w:val="single" w:sz="4" w:space="0" w:color="auto"/>
            </w:tcBorders>
          </w:tcPr>
          <w:p w14:paraId="027E984B" w14:textId="28FA2803" w:rsidR="001F0756" w:rsidRPr="00441CD0" w:rsidRDefault="001F0756" w:rsidP="001F0756">
            <w:pPr>
              <w:pStyle w:val="TAC"/>
              <w:rPr>
                <w:lang w:val="de-DE"/>
              </w:rPr>
            </w:pPr>
            <w:r w:rsidRPr="004D5644">
              <w:rPr>
                <w:color w:val="000000" w:themeColor="text1"/>
                <w:lang w:val="de-DE"/>
              </w:rPr>
              <w:t>X</w:t>
            </w:r>
          </w:p>
        </w:tc>
        <w:tc>
          <w:tcPr>
            <w:tcW w:w="370" w:type="dxa"/>
            <w:tcBorders>
              <w:top w:val="single" w:sz="4" w:space="0" w:color="auto"/>
              <w:left w:val="single" w:sz="4" w:space="0" w:color="auto"/>
              <w:bottom w:val="single" w:sz="4" w:space="0" w:color="auto"/>
              <w:right w:val="single" w:sz="4" w:space="0" w:color="auto"/>
            </w:tcBorders>
          </w:tcPr>
          <w:p w14:paraId="4DA527E6" w14:textId="76F90CF1" w:rsidR="001F0756" w:rsidRDefault="001F0756" w:rsidP="001F075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53F8744E" w14:textId="15D8DCE1" w:rsidR="001F0756" w:rsidRPr="00441CD0" w:rsidRDefault="001F0756" w:rsidP="001F0756">
            <w:pPr>
              <w:pStyle w:val="TAC"/>
            </w:pPr>
            <w:r w:rsidRPr="004D5644">
              <w:rPr>
                <w:color w:val="000000" w:themeColor="text1"/>
              </w:rPr>
              <w:t xml:space="preserve">Peer </w:t>
            </w:r>
            <w:r w:rsidRPr="004D5644">
              <w:rPr>
                <w:color w:val="000000" w:themeColor="text1"/>
                <w:lang w:val="en-US"/>
              </w:rPr>
              <w:t>U</w:t>
            </w:r>
            <w:r w:rsidRPr="004D5644">
              <w:rPr>
                <w:color w:val="000000" w:themeColor="text1"/>
              </w:rPr>
              <w:t xml:space="preserve">P Restart </w:t>
            </w:r>
            <w:r w:rsidRPr="004D5644">
              <w:rPr>
                <w:color w:val="000000" w:themeColor="text1"/>
                <w:lang w:val="en-US"/>
              </w:rPr>
              <w:t>Report</w:t>
            </w:r>
          </w:p>
        </w:tc>
      </w:tr>
    </w:tbl>
    <w:p w14:paraId="3DDEAEA2" w14:textId="77777777" w:rsidR="00571A12" w:rsidRDefault="00571A12" w:rsidP="00571A12">
      <w:pPr>
        <w:rPr>
          <w:rFonts w:eastAsia="SimSun"/>
          <w:lang w:val="en-US"/>
        </w:rPr>
      </w:pPr>
    </w:p>
    <w:p w14:paraId="61BE25DF" w14:textId="77777777" w:rsidR="00EE5860" w:rsidRPr="00441CD0" w:rsidRDefault="00EE5860" w:rsidP="001A3E8D">
      <w:pPr>
        <w:pStyle w:val="Heading5"/>
        <w:rPr>
          <w:rFonts w:eastAsia="SimSun"/>
          <w:lang w:val="en-US"/>
        </w:rPr>
      </w:pPr>
      <w:bookmarkStart w:id="3889" w:name="_Toc98235818"/>
      <w:r w:rsidRPr="00441CD0">
        <w:rPr>
          <w:rFonts w:eastAsia="SimSun"/>
          <w:lang w:val="en-US"/>
        </w:rPr>
        <w:t>7.4.5.1.2</w:t>
      </w:r>
      <w:r w:rsidRPr="00441CD0">
        <w:rPr>
          <w:rFonts w:eastAsia="SimSun"/>
          <w:lang w:val="en-US"/>
        </w:rPr>
        <w:tab/>
        <w:t>User Plane Path Failure Report IE within PFCP Node Report Request</w:t>
      </w:r>
      <w:bookmarkEnd w:id="3875"/>
      <w:bookmarkEnd w:id="3876"/>
      <w:bookmarkEnd w:id="3877"/>
      <w:bookmarkEnd w:id="3878"/>
      <w:bookmarkEnd w:id="3879"/>
      <w:bookmarkEnd w:id="3880"/>
      <w:bookmarkEnd w:id="3881"/>
      <w:bookmarkEnd w:id="3882"/>
      <w:bookmarkEnd w:id="3883"/>
      <w:bookmarkEnd w:id="3884"/>
      <w:bookmarkEnd w:id="3885"/>
      <w:bookmarkEnd w:id="3886"/>
      <w:bookmarkEnd w:id="3889"/>
    </w:p>
    <w:p w14:paraId="51A3AA2D" w14:textId="3F0947FB" w:rsidR="00571A12" w:rsidRPr="00441CD0" w:rsidRDefault="00A40038" w:rsidP="00571A12">
      <w:pPr>
        <w:pStyle w:val="TH"/>
        <w:outlineLvl w:val="0"/>
        <w:rPr>
          <w:lang w:val="en-US"/>
        </w:rPr>
      </w:pPr>
      <w:bookmarkStart w:id="3890" w:name="_Toc27490762"/>
      <w:bookmarkStart w:id="3891" w:name="_Toc27557055"/>
      <w:bookmarkStart w:id="3892" w:name="_Toc27723972"/>
      <w:bookmarkStart w:id="3893" w:name="_Toc36031044"/>
      <w:bookmarkStart w:id="3894" w:name="_Toc36042964"/>
      <w:bookmarkStart w:id="3895" w:name="_Toc36814289"/>
      <w:bookmarkStart w:id="3896" w:name="_Toc44689143"/>
      <w:bookmarkStart w:id="3897" w:name="_Toc44923897"/>
      <w:bookmarkStart w:id="3898" w:name="_Toc51860867"/>
      <w:bookmarkStart w:id="3899" w:name="_Toc57930638"/>
      <w:bookmarkStart w:id="3900" w:name="_Toc57931268"/>
      <w:r>
        <w:t>T</w:t>
      </w:r>
      <w:r w:rsidR="00571A12" w:rsidRPr="00441CD0">
        <w:t>able 7.4.5.1.2-1: User Plane Path Failure Report IE within PFCP Node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370"/>
        <w:gridCol w:w="3930"/>
        <w:gridCol w:w="370"/>
        <w:gridCol w:w="370"/>
        <w:gridCol w:w="370"/>
        <w:gridCol w:w="370"/>
        <w:gridCol w:w="370"/>
        <w:gridCol w:w="1404"/>
      </w:tblGrid>
      <w:tr w:rsidR="00571A12" w:rsidRPr="00441CD0" w14:paraId="5737B95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EC4570B" w14:textId="77777777" w:rsidR="00571A12" w:rsidRPr="00441CD0" w:rsidRDefault="00571A12" w:rsidP="001F0756">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D4BFA8B" w14:textId="77777777" w:rsidR="00571A12" w:rsidRPr="00441CD0" w:rsidRDefault="00571A12" w:rsidP="001F0756">
            <w:pPr>
              <w:pStyle w:val="TAH"/>
            </w:pPr>
          </w:p>
        </w:tc>
        <w:tc>
          <w:tcPr>
            <w:tcW w:w="370" w:type="dxa"/>
            <w:tcBorders>
              <w:top w:val="single" w:sz="4" w:space="0" w:color="auto"/>
              <w:left w:val="nil"/>
              <w:bottom w:val="single" w:sz="4" w:space="0" w:color="auto"/>
              <w:right w:val="nil"/>
            </w:tcBorders>
            <w:shd w:val="clear" w:color="auto" w:fill="D9D9D9"/>
          </w:tcPr>
          <w:p w14:paraId="06D76D28" w14:textId="77777777" w:rsidR="00571A12" w:rsidRPr="00441CD0" w:rsidRDefault="00571A12" w:rsidP="001F0756">
            <w:pPr>
              <w:pStyle w:val="TAC"/>
              <w:rPr>
                <w:lang w:val="en-US"/>
              </w:rPr>
            </w:pPr>
          </w:p>
        </w:tc>
        <w:tc>
          <w:tcPr>
            <w:tcW w:w="370" w:type="dxa"/>
            <w:tcBorders>
              <w:top w:val="single" w:sz="4" w:space="0" w:color="auto"/>
              <w:left w:val="nil"/>
              <w:bottom w:val="single" w:sz="4" w:space="0" w:color="auto"/>
              <w:right w:val="nil"/>
            </w:tcBorders>
            <w:shd w:val="clear" w:color="auto" w:fill="D9D9D9"/>
          </w:tcPr>
          <w:p w14:paraId="11835606" w14:textId="77777777" w:rsidR="00571A12" w:rsidRPr="00441CD0" w:rsidRDefault="00571A12" w:rsidP="001F0756">
            <w:pPr>
              <w:pStyle w:val="TAC"/>
              <w:rPr>
                <w:lang w:val="en-US"/>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7687EA62" w14:textId="77777777" w:rsidR="00571A12" w:rsidRPr="00441CD0" w:rsidRDefault="00571A12" w:rsidP="001F0756">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571A12" w:rsidRPr="00441CD0" w14:paraId="07F094F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CF5073" w14:textId="77777777" w:rsidR="00571A12" w:rsidRPr="00441CD0" w:rsidRDefault="00571A12" w:rsidP="001F0756">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F4E0493" w14:textId="77777777" w:rsidR="00571A12" w:rsidRPr="00441CD0" w:rsidRDefault="00571A12" w:rsidP="001F0756">
            <w:pPr>
              <w:pStyle w:val="TAH"/>
            </w:pPr>
          </w:p>
        </w:tc>
        <w:tc>
          <w:tcPr>
            <w:tcW w:w="370" w:type="dxa"/>
            <w:tcBorders>
              <w:top w:val="single" w:sz="4" w:space="0" w:color="auto"/>
              <w:left w:val="nil"/>
              <w:bottom w:val="single" w:sz="4" w:space="0" w:color="auto"/>
              <w:right w:val="nil"/>
            </w:tcBorders>
            <w:shd w:val="clear" w:color="auto" w:fill="D9D9D9"/>
          </w:tcPr>
          <w:p w14:paraId="0F12491B" w14:textId="77777777" w:rsidR="00571A12" w:rsidRPr="00441CD0" w:rsidRDefault="00571A12" w:rsidP="001F0756">
            <w:pPr>
              <w:pStyle w:val="TAC"/>
            </w:pPr>
          </w:p>
        </w:tc>
        <w:tc>
          <w:tcPr>
            <w:tcW w:w="370" w:type="dxa"/>
            <w:tcBorders>
              <w:top w:val="single" w:sz="4" w:space="0" w:color="auto"/>
              <w:left w:val="nil"/>
              <w:bottom w:val="single" w:sz="4" w:space="0" w:color="auto"/>
              <w:right w:val="nil"/>
            </w:tcBorders>
            <w:shd w:val="clear" w:color="auto" w:fill="D9D9D9"/>
          </w:tcPr>
          <w:p w14:paraId="4B8B5225" w14:textId="77777777" w:rsidR="00571A12" w:rsidRPr="00441CD0" w:rsidRDefault="00571A12" w:rsidP="001F0756">
            <w:pPr>
              <w:pStyle w:val="TAC"/>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3ADB3E44" w14:textId="77777777" w:rsidR="00571A12" w:rsidRPr="00441CD0" w:rsidRDefault="00571A12" w:rsidP="001F0756">
            <w:pPr>
              <w:pStyle w:val="TAC"/>
            </w:pPr>
            <w:r w:rsidRPr="00441CD0">
              <w:t>Length = n</w:t>
            </w:r>
          </w:p>
        </w:tc>
      </w:tr>
      <w:tr w:rsidR="00571A12" w:rsidRPr="00441CD0" w14:paraId="21C15EEF"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38F8E8A" w14:textId="77777777" w:rsidR="00571A12" w:rsidRPr="00441CD0" w:rsidRDefault="00571A12" w:rsidP="001F0756">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C1090" w14:textId="77777777" w:rsidR="00571A12" w:rsidRPr="00441CD0" w:rsidRDefault="00571A12" w:rsidP="001F0756">
            <w:pPr>
              <w:pStyle w:val="TAH"/>
            </w:pPr>
            <w:r w:rsidRPr="00441CD0">
              <w:t>P</w:t>
            </w:r>
          </w:p>
        </w:tc>
        <w:tc>
          <w:tcPr>
            <w:tcW w:w="4670" w:type="dxa"/>
            <w:gridSpan w:val="3"/>
            <w:vMerge w:val="restart"/>
            <w:tcBorders>
              <w:top w:val="single" w:sz="4" w:space="0" w:color="auto"/>
              <w:left w:val="single" w:sz="4" w:space="0" w:color="auto"/>
              <w:bottom w:val="single" w:sz="4" w:space="0" w:color="auto"/>
              <w:right w:val="single" w:sz="4" w:space="0" w:color="auto"/>
            </w:tcBorders>
            <w:hideMark/>
          </w:tcPr>
          <w:p w14:paraId="57F42247" w14:textId="77777777" w:rsidR="00571A12" w:rsidRPr="00441CD0" w:rsidRDefault="00571A12"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4BD3DFF3" w14:textId="77777777" w:rsidR="00571A12" w:rsidRPr="00441CD0" w:rsidRDefault="00571A12"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A43452C" w14:textId="77777777" w:rsidR="00571A12" w:rsidRPr="00441CD0" w:rsidRDefault="00571A12" w:rsidP="001F0756">
            <w:pPr>
              <w:pStyle w:val="TAH"/>
            </w:pPr>
            <w:r w:rsidRPr="00441CD0">
              <w:t>IE Type</w:t>
            </w:r>
          </w:p>
        </w:tc>
      </w:tr>
      <w:tr w:rsidR="00571A12" w:rsidRPr="00441CD0" w14:paraId="10D72ABD"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63C846" w14:textId="77777777" w:rsidR="00571A12" w:rsidRPr="00441CD0" w:rsidRDefault="00571A12" w:rsidP="001F0756">
            <w:pPr>
              <w:spacing w:after="0"/>
              <w:rPr>
                <w:rFonts w:ascii="Arial" w:hAnsi="Arial"/>
                <w:b/>
                <w:sz w:val="18"/>
                <w:lang w:val="x-none"/>
              </w:rPr>
            </w:pPr>
            <w:bookmarkStart w:id="3901" w:name="_PERM_MCCTEMPBM_CRPT0502013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06E9EB" w14:textId="77777777" w:rsidR="00571A12" w:rsidRPr="00441CD0" w:rsidRDefault="00571A12" w:rsidP="001F0756">
            <w:pPr>
              <w:spacing w:after="0"/>
              <w:rPr>
                <w:rFonts w:ascii="Arial" w:hAnsi="Arial"/>
                <w:b/>
                <w:sz w:val="18"/>
                <w:lang w:val="x-none"/>
              </w:rPr>
            </w:pPr>
          </w:p>
        </w:tc>
        <w:tc>
          <w:tcPr>
            <w:tcW w:w="4670" w:type="dxa"/>
            <w:gridSpan w:val="3"/>
            <w:vMerge/>
            <w:tcBorders>
              <w:top w:val="single" w:sz="4" w:space="0" w:color="auto"/>
              <w:left w:val="single" w:sz="4" w:space="0" w:color="auto"/>
              <w:bottom w:val="single" w:sz="4" w:space="0" w:color="auto"/>
              <w:right w:val="single" w:sz="4" w:space="0" w:color="auto"/>
            </w:tcBorders>
            <w:vAlign w:val="center"/>
            <w:hideMark/>
          </w:tcPr>
          <w:p w14:paraId="39489099" w14:textId="77777777" w:rsidR="00571A12" w:rsidRPr="00441CD0" w:rsidRDefault="00571A12"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FE00836" w14:textId="77777777" w:rsidR="00571A12" w:rsidRPr="00441CD0" w:rsidRDefault="00571A12"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A7D629" w14:textId="77777777" w:rsidR="00571A12" w:rsidRPr="00441CD0" w:rsidRDefault="00571A12"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CFB4DF" w14:textId="77777777" w:rsidR="00571A12" w:rsidRPr="00441CD0" w:rsidRDefault="00571A12"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85A778D" w14:textId="77777777" w:rsidR="00571A12" w:rsidRPr="00441CD0" w:rsidRDefault="00571A12"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1A919F7" w14:textId="77777777" w:rsidR="00571A12" w:rsidRPr="00441CD0" w:rsidRDefault="00571A12" w:rsidP="001F0756">
            <w:pPr>
              <w:pStyle w:val="TAH"/>
            </w:pPr>
            <w: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55FCFC" w14:textId="77777777" w:rsidR="00571A12" w:rsidRPr="00441CD0" w:rsidRDefault="00571A12" w:rsidP="001F0756">
            <w:pPr>
              <w:spacing w:after="0"/>
              <w:rPr>
                <w:rFonts w:ascii="Arial" w:hAnsi="Arial"/>
                <w:b/>
                <w:sz w:val="18"/>
                <w:lang w:val="x-none"/>
              </w:rPr>
            </w:pPr>
            <w:bookmarkStart w:id="3902" w:name="_PERM_MCCTEMPBM_CRPT05020135___7"/>
            <w:bookmarkEnd w:id="3902"/>
          </w:p>
        </w:tc>
      </w:tr>
      <w:bookmarkEnd w:id="3901"/>
      <w:tr w:rsidR="00571A12" w:rsidRPr="00441CD0" w14:paraId="38DFF31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298F4A4F" w14:textId="77777777" w:rsidR="00571A12" w:rsidRPr="00441CD0" w:rsidRDefault="00571A12" w:rsidP="001F0756">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792294A2" w14:textId="77777777" w:rsidR="00571A12" w:rsidRPr="00441CD0" w:rsidRDefault="00571A12" w:rsidP="002C447B">
            <w:pPr>
              <w:pStyle w:val="TAC"/>
            </w:pPr>
            <w:r w:rsidRPr="002C447B">
              <w:t>M</w:t>
            </w:r>
          </w:p>
        </w:tc>
        <w:tc>
          <w:tcPr>
            <w:tcW w:w="4670" w:type="dxa"/>
            <w:gridSpan w:val="3"/>
            <w:tcBorders>
              <w:top w:val="single" w:sz="4" w:space="0" w:color="auto"/>
              <w:left w:val="single" w:sz="4" w:space="0" w:color="auto"/>
              <w:bottom w:val="single" w:sz="4" w:space="0" w:color="auto"/>
              <w:right w:val="single" w:sz="4" w:space="0" w:color="auto"/>
            </w:tcBorders>
            <w:hideMark/>
          </w:tcPr>
          <w:p w14:paraId="3EAD062F" w14:textId="77777777" w:rsidR="00571A12" w:rsidRPr="00441CD0" w:rsidRDefault="00571A12" w:rsidP="001F0756">
            <w:pPr>
              <w:pStyle w:val="TAL"/>
            </w:pPr>
            <w:r w:rsidRPr="00441CD0">
              <w:t>This IE shall include the IP address of the remote GTP-U peer towards which a user plane path failure has been detected.</w:t>
            </w:r>
          </w:p>
          <w:p w14:paraId="0ED31251" w14:textId="77777777" w:rsidR="00571A12" w:rsidRPr="00441CD0" w:rsidRDefault="00571A12" w:rsidP="001F0756">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52726DB7"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E7D97B"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8EE88C" w14:textId="77777777" w:rsidR="00571A12" w:rsidRPr="00441CD0" w:rsidRDefault="00571A12"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7C2AC9"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A823877"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0BCDFBC" w14:textId="77777777" w:rsidR="00571A12" w:rsidRPr="00441CD0" w:rsidRDefault="00571A12" w:rsidP="001F0756">
            <w:pPr>
              <w:pStyle w:val="TAC"/>
              <w:rPr>
                <w:lang w:val="x-none"/>
              </w:rPr>
            </w:pPr>
            <w:r w:rsidRPr="00441CD0">
              <w:t>Remote GTP-U Peer</w:t>
            </w:r>
          </w:p>
        </w:tc>
      </w:tr>
    </w:tbl>
    <w:p w14:paraId="027E3B6A" w14:textId="77777777" w:rsidR="00571A12" w:rsidRDefault="00571A12" w:rsidP="00571A12">
      <w:pPr>
        <w:rPr>
          <w:rFonts w:eastAsia="SimSun"/>
          <w:lang w:val="en-US"/>
        </w:rPr>
      </w:pPr>
    </w:p>
    <w:p w14:paraId="5007F35D" w14:textId="77777777" w:rsidR="00EE5860" w:rsidRPr="00441CD0" w:rsidRDefault="00EE5860" w:rsidP="001A3E8D">
      <w:pPr>
        <w:pStyle w:val="Heading5"/>
        <w:rPr>
          <w:rFonts w:eastAsia="SimSun"/>
          <w:lang w:val="en-US"/>
        </w:rPr>
      </w:pPr>
      <w:bookmarkStart w:id="3903" w:name="_Toc98235819"/>
      <w:r w:rsidRPr="00441CD0">
        <w:rPr>
          <w:rFonts w:eastAsia="SimSun"/>
          <w:lang w:val="en-US"/>
        </w:rPr>
        <w:t>7.4.5.1.3</w:t>
      </w:r>
      <w:r w:rsidRPr="00441CD0">
        <w:rPr>
          <w:rFonts w:eastAsia="SimSun"/>
          <w:lang w:val="en-US"/>
        </w:rPr>
        <w:tab/>
        <w:t>User Plane Path Recovery Report IE within PFCP Node Report Request</w:t>
      </w:r>
      <w:bookmarkEnd w:id="3890"/>
      <w:bookmarkEnd w:id="3891"/>
      <w:bookmarkEnd w:id="3892"/>
      <w:bookmarkEnd w:id="3893"/>
      <w:bookmarkEnd w:id="3894"/>
      <w:bookmarkEnd w:id="3895"/>
      <w:bookmarkEnd w:id="3896"/>
      <w:bookmarkEnd w:id="3897"/>
      <w:bookmarkEnd w:id="3898"/>
      <w:bookmarkEnd w:id="3899"/>
      <w:bookmarkEnd w:id="3900"/>
      <w:bookmarkEnd w:id="3903"/>
    </w:p>
    <w:p w14:paraId="59E32037" w14:textId="77777777" w:rsidR="00571A12" w:rsidRPr="00441CD0" w:rsidRDefault="00571A12" w:rsidP="00571A12">
      <w:pPr>
        <w:pStyle w:val="TH"/>
        <w:outlineLvl w:val="0"/>
        <w:rPr>
          <w:lang w:val="en-US"/>
        </w:rPr>
      </w:pPr>
      <w:bookmarkStart w:id="3904" w:name="_Toc27490763"/>
      <w:bookmarkStart w:id="3905" w:name="_Toc27557056"/>
      <w:bookmarkStart w:id="3906" w:name="_Toc27723973"/>
      <w:bookmarkStart w:id="3907" w:name="_Toc36031045"/>
      <w:bookmarkStart w:id="3908" w:name="_Toc36042965"/>
      <w:bookmarkStart w:id="3909" w:name="_Toc36814290"/>
      <w:bookmarkStart w:id="3910" w:name="_Toc44689144"/>
      <w:bookmarkStart w:id="3911" w:name="_Toc44923898"/>
      <w:bookmarkStart w:id="3912" w:name="_Toc51860868"/>
      <w:bookmarkStart w:id="3913" w:name="_Toc57930639"/>
      <w:bookmarkStart w:id="3914" w:name="_Toc57931269"/>
      <w:r w:rsidRPr="00441CD0">
        <w:t xml:space="preserve">Table 7.4.5.1.3-1: User Plane Path </w:t>
      </w:r>
      <w:r w:rsidRPr="00441CD0">
        <w:rPr>
          <w:rFonts w:eastAsia="SimSun"/>
          <w:lang w:val="en-US"/>
        </w:rPr>
        <w:t xml:space="preserve">Recovery </w:t>
      </w:r>
      <w:r w:rsidRPr="00441CD0">
        <w:t>Report IE within PFCP Node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370"/>
        <w:gridCol w:w="3930"/>
        <w:gridCol w:w="370"/>
        <w:gridCol w:w="370"/>
        <w:gridCol w:w="370"/>
        <w:gridCol w:w="370"/>
        <w:gridCol w:w="370"/>
        <w:gridCol w:w="1404"/>
      </w:tblGrid>
      <w:tr w:rsidR="00571A12" w:rsidRPr="00441CD0" w14:paraId="39D8184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57CE8F" w14:textId="77777777" w:rsidR="00571A12" w:rsidRPr="00441CD0" w:rsidRDefault="00571A12" w:rsidP="001F0756">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9C2DC0" w14:textId="77777777" w:rsidR="00571A12" w:rsidRPr="00441CD0" w:rsidRDefault="00571A12" w:rsidP="001F0756">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A93E482" w14:textId="77777777" w:rsidR="00571A12" w:rsidRPr="00441CD0" w:rsidRDefault="00571A12" w:rsidP="001F0756">
            <w:pPr>
              <w:pStyle w:val="TAC"/>
              <w:rPr>
                <w:lang w:val="en-US"/>
              </w:rPr>
            </w:pPr>
          </w:p>
        </w:tc>
        <w:tc>
          <w:tcPr>
            <w:tcW w:w="370" w:type="dxa"/>
            <w:tcBorders>
              <w:top w:val="single" w:sz="4" w:space="0" w:color="auto"/>
              <w:left w:val="nil"/>
              <w:bottom w:val="single" w:sz="4" w:space="0" w:color="auto"/>
              <w:right w:val="nil"/>
            </w:tcBorders>
            <w:shd w:val="clear" w:color="auto" w:fill="D9D9D9"/>
          </w:tcPr>
          <w:p w14:paraId="76B22D2F" w14:textId="77777777" w:rsidR="00571A12" w:rsidRPr="00441CD0" w:rsidRDefault="00571A12" w:rsidP="001F0756">
            <w:pPr>
              <w:pStyle w:val="TAC"/>
              <w:rPr>
                <w:lang w:val="en-US"/>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2C7C5BBC" w14:textId="77777777" w:rsidR="00571A12" w:rsidRPr="00441CD0" w:rsidRDefault="00571A12" w:rsidP="001F0756">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553071">
              <w:rPr>
                <w:lang w:val="en-US"/>
              </w:rPr>
              <w:t xml:space="preserve"> IE Type = </w:t>
            </w:r>
            <w:r w:rsidRPr="00441CD0">
              <w:rPr>
                <w:lang w:val="en-US"/>
              </w:rPr>
              <w:t>187</w:t>
            </w:r>
            <w:r w:rsidRPr="00553071">
              <w:rPr>
                <w:lang w:val="en-US"/>
              </w:rPr>
              <w:t xml:space="preserve"> (decimal)</w:t>
            </w:r>
          </w:p>
        </w:tc>
      </w:tr>
      <w:tr w:rsidR="00571A12" w:rsidRPr="00441CD0" w14:paraId="73B00F2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286BF5" w14:textId="77777777" w:rsidR="00571A12" w:rsidRPr="00441CD0" w:rsidRDefault="00571A12" w:rsidP="001F0756">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3C25BC3" w14:textId="77777777" w:rsidR="00571A12" w:rsidRPr="00441CD0" w:rsidRDefault="00571A12" w:rsidP="001F0756">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24725CC" w14:textId="77777777" w:rsidR="00571A12" w:rsidRPr="00441CD0" w:rsidRDefault="00571A12" w:rsidP="001F0756">
            <w:pPr>
              <w:pStyle w:val="TAC"/>
              <w:rPr>
                <w:lang w:val="fr-FR"/>
              </w:rPr>
            </w:pPr>
          </w:p>
        </w:tc>
        <w:tc>
          <w:tcPr>
            <w:tcW w:w="370" w:type="dxa"/>
            <w:tcBorders>
              <w:top w:val="single" w:sz="4" w:space="0" w:color="auto"/>
              <w:left w:val="nil"/>
              <w:bottom w:val="single" w:sz="4" w:space="0" w:color="auto"/>
              <w:right w:val="nil"/>
            </w:tcBorders>
            <w:shd w:val="clear" w:color="auto" w:fill="D9D9D9"/>
          </w:tcPr>
          <w:p w14:paraId="5E81FAC5" w14:textId="77777777" w:rsidR="00571A12" w:rsidRPr="00441CD0" w:rsidRDefault="00571A12" w:rsidP="001F0756">
            <w:pPr>
              <w:pStyle w:val="TAC"/>
              <w:rPr>
                <w:lang w:val="fr-FR"/>
              </w:rPr>
            </w:pPr>
          </w:p>
        </w:tc>
        <w:tc>
          <w:tcPr>
            <w:tcW w:w="7184" w:type="dxa"/>
            <w:gridSpan w:val="7"/>
            <w:tcBorders>
              <w:top w:val="single" w:sz="4" w:space="0" w:color="auto"/>
              <w:left w:val="nil"/>
              <w:bottom w:val="single" w:sz="4" w:space="0" w:color="auto"/>
              <w:right w:val="single" w:sz="4" w:space="0" w:color="auto"/>
            </w:tcBorders>
            <w:shd w:val="clear" w:color="auto" w:fill="D9D9D9"/>
            <w:hideMark/>
          </w:tcPr>
          <w:p w14:paraId="3B7E347A" w14:textId="77777777" w:rsidR="00571A12" w:rsidRPr="00441CD0" w:rsidRDefault="00571A12" w:rsidP="001F0756">
            <w:pPr>
              <w:pStyle w:val="TAC"/>
              <w:rPr>
                <w:lang w:val="fr-FR"/>
              </w:rPr>
            </w:pPr>
            <w:r w:rsidRPr="00441CD0">
              <w:rPr>
                <w:lang w:val="fr-FR"/>
              </w:rPr>
              <w:t>Length = n</w:t>
            </w:r>
          </w:p>
        </w:tc>
      </w:tr>
      <w:tr w:rsidR="00571A12" w:rsidRPr="00441CD0" w14:paraId="1B4DB386"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42150C" w14:textId="77777777" w:rsidR="00571A12" w:rsidRPr="00441CD0" w:rsidRDefault="00571A12" w:rsidP="001F0756">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2E4B18" w14:textId="77777777" w:rsidR="00571A12" w:rsidRPr="00441CD0" w:rsidRDefault="00571A12" w:rsidP="001F0756">
            <w:pPr>
              <w:pStyle w:val="TAH"/>
              <w:rPr>
                <w:lang w:val="fr-FR"/>
              </w:rPr>
            </w:pPr>
            <w:r w:rsidRPr="00441CD0">
              <w:rPr>
                <w:lang w:val="fr-FR"/>
              </w:rPr>
              <w:t>P</w:t>
            </w:r>
          </w:p>
        </w:tc>
        <w:tc>
          <w:tcPr>
            <w:tcW w:w="4670" w:type="dxa"/>
            <w:gridSpan w:val="3"/>
            <w:vMerge w:val="restart"/>
            <w:tcBorders>
              <w:top w:val="single" w:sz="4" w:space="0" w:color="auto"/>
              <w:left w:val="single" w:sz="4" w:space="0" w:color="auto"/>
              <w:bottom w:val="single" w:sz="4" w:space="0" w:color="auto"/>
              <w:right w:val="single" w:sz="4" w:space="0" w:color="auto"/>
            </w:tcBorders>
            <w:hideMark/>
          </w:tcPr>
          <w:p w14:paraId="2903BA7A" w14:textId="77777777" w:rsidR="00571A12" w:rsidRPr="00441CD0" w:rsidRDefault="00571A12" w:rsidP="001F0756">
            <w:pPr>
              <w:pStyle w:val="TAH"/>
              <w:rPr>
                <w:lang w:val="fr-FR"/>
              </w:rPr>
            </w:pPr>
            <w:r w:rsidRPr="00441CD0">
              <w:rPr>
                <w:lang w:val="fr-FR"/>
              </w:rPr>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F159D3C" w14:textId="77777777" w:rsidR="00571A12" w:rsidRPr="00441CD0" w:rsidRDefault="00571A12" w:rsidP="001F0756">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B3DC224" w14:textId="77777777" w:rsidR="00571A12" w:rsidRPr="00441CD0" w:rsidRDefault="00571A12" w:rsidP="001F0756">
            <w:pPr>
              <w:pStyle w:val="TAH"/>
              <w:rPr>
                <w:lang w:val="fr-FR"/>
              </w:rPr>
            </w:pPr>
            <w:r w:rsidRPr="00441CD0">
              <w:rPr>
                <w:lang w:val="fr-FR"/>
              </w:rPr>
              <w:t>IE Type</w:t>
            </w:r>
          </w:p>
        </w:tc>
      </w:tr>
      <w:tr w:rsidR="00571A12" w:rsidRPr="00441CD0" w14:paraId="2563DA85"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EECEA5C" w14:textId="77777777" w:rsidR="00571A12" w:rsidRPr="00441CD0" w:rsidRDefault="00571A12" w:rsidP="001F0756">
            <w:pPr>
              <w:spacing w:after="0"/>
              <w:rPr>
                <w:rFonts w:ascii="Arial" w:hAnsi="Arial"/>
                <w:b/>
                <w:sz w:val="18"/>
                <w:lang w:val="fr-FR"/>
              </w:rPr>
            </w:pPr>
            <w:bookmarkStart w:id="3915" w:name="_PERM_MCCTEMPBM_CRPT0502013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1E77442" w14:textId="77777777" w:rsidR="00571A12" w:rsidRPr="00441CD0" w:rsidRDefault="00571A12" w:rsidP="001F0756">
            <w:pPr>
              <w:spacing w:after="0"/>
              <w:rPr>
                <w:rFonts w:ascii="Arial" w:hAnsi="Arial"/>
                <w:b/>
                <w:sz w:val="18"/>
                <w:lang w:val="fr-FR"/>
              </w:rPr>
            </w:pPr>
          </w:p>
        </w:tc>
        <w:tc>
          <w:tcPr>
            <w:tcW w:w="4670" w:type="dxa"/>
            <w:gridSpan w:val="3"/>
            <w:vMerge/>
            <w:tcBorders>
              <w:top w:val="single" w:sz="4" w:space="0" w:color="auto"/>
              <w:left w:val="single" w:sz="4" w:space="0" w:color="auto"/>
              <w:bottom w:val="single" w:sz="4" w:space="0" w:color="auto"/>
              <w:right w:val="single" w:sz="4" w:space="0" w:color="auto"/>
            </w:tcBorders>
            <w:vAlign w:val="center"/>
            <w:hideMark/>
          </w:tcPr>
          <w:p w14:paraId="1763E198" w14:textId="77777777" w:rsidR="00571A12" w:rsidRPr="00441CD0" w:rsidRDefault="00571A12" w:rsidP="001F0756">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DD240FC" w14:textId="77777777" w:rsidR="00571A12" w:rsidRPr="00441CD0" w:rsidRDefault="00571A12" w:rsidP="001F0756">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613E94D" w14:textId="77777777" w:rsidR="00571A12" w:rsidRPr="00441CD0" w:rsidRDefault="00571A12" w:rsidP="001F0756">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4E9FC3A" w14:textId="77777777" w:rsidR="00571A12" w:rsidRPr="00441CD0" w:rsidRDefault="00571A12" w:rsidP="001F0756">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tcPr>
          <w:p w14:paraId="0F7DFAF7" w14:textId="77777777" w:rsidR="00571A12" w:rsidRPr="00441CD0" w:rsidRDefault="00571A12"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6F118A8D" w14:textId="77777777" w:rsidR="00571A12" w:rsidRPr="00441CD0" w:rsidRDefault="00571A12" w:rsidP="001F0756">
            <w:pPr>
              <w:pStyle w:val="TAH"/>
              <w:rPr>
                <w:lang w:val="fr-FR"/>
              </w:rPr>
            </w:pPr>
            <w:r>
              <w:rPr>
                <w:lang w:val="fr-FR"/>
              </w:rP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EFD459A" w14:textId="77777777" w:rsidR="00571A12" w:rsidRPr="00441CD0" w:rsidRDefault="00571A12" w:rsidP="001F0756">
            <w:pPr>
              <w:spacing w:after="0"/>
              <w:rPr>
                <w:rFonts w:ascii="Arial" w:hAnsi="Arial"/>
                <w:b/>
                <w:sz w:val="18"/>
                <w:lang w:val="fr-FR"/>
              </w:rPr>
            </w:pPr>
            <w:bookmarkStart w:id="3916" w:name="_PERM_MCCTEMPBM_CRPT05020138___7"/>
            <w:bookmarkEnd w:id="3916"/>
          </w:p>
        </w:tc>
      </w:tr>
      <w:bookmarkEnd w:id="3915"/>
      <w:tr w:rsidR="00571A12" w:rsidRPr="00441CD0" w14:paraId="10B5925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02C2F54A" w14:textId="77777777" w:rsidR="00571A12" w:rsidRPr="00441CD0" w:rsidRDefault="00571A12" w:rsidP="001F0756">
            <w:pPr>
              <w:pStyle w:val="TAL"/>
              <w:rPr>
                <w:lang w:val="fr-FR"/>
              </w:rPr>
            </w:pPr>
            <w:r w:rsidRPr="00441CD0">
              <w:rPr>
                <w:lang w:val="fr-FR"/>
              </w:rPr>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48CA9D" w14:textId="77777777" w:rsidR="00571A12" w:rsidRPr="00441CD0" w:rsidRDefault="00571A12" w:rsidP="002C447B">
            <w:pPr>
              <w:pStyle w:val="TAC"/>
              <w:rPr>
                <w:lang w:val="fr-FR"/>
              </w:rPr>
            </w:pPr>
            <w:r w:rsidRPr="002C447B">
              <w:t>M</w:t>
            </w:r>
          </w:p>
        </w:tc>
        <w:tc>
          <w:tcPr>
            <w:tcW w:w="4670" w:type="dxa"/>
            <w:gridSpan w:val="3"/>
            <w:tcBorders>
              <w:top w:val="single" w:sz="4" w:space="0" w:color="auto"/>
              <w:left w:val="single" w:sz="4" w:space="0" w:color="auto"/>
              <w:bottom w:val="single" w:sz="4" w:space="0" w:color="auto"/>
              <w:right w:val="single" w:sz="4" w:space="0" w:color="auto"/>
            </w:tcBorders>
            <w:hideMark/>
          </w:tcPr>
          <w:p w14:paraId="5F919B63" w14:textId="77777777" w:rsidR="00571A12" w:rsidRPr="00553071" w:rsidRDefault="00571A12" w:rsidP="001F0756">
            <w:pPr>
              <w:pStyle w:val="TAL"/>
              <w:rPr>
                <w:lang w:val="en-US"/>
              </w:rPr>
            </w:pPr>
            <w:r w:rsidRPr="00553071">
              <w:rPr>
                <w:lang w:val="en-US"/>
              </w:rPr>
              <w:t>This IE shall include the IP address of the remote GTP-U peer towards which user plane path failure was reported and then the path has recovered within an operator configurable maximum path failure duration (see clause 20.3.4 in 3GPP TS 23.007 [24] and clause 5.4 in 3GPP TS 23.527 [40]).</w:t>
            </w:r>
          </w:p>
          <w:p w14:paraId="70031831" w14:textId="77777777" w:rsidR="00571A12" w:rsidRPr="00553071" w:rsidRDefault="00571A12" w:rsidP="001F0756">
            <w:pPr>
              <w:pStyle w:val="TAL"/>
              <w:rPr>
                <w:lang w:val="en-US"/>
              </w:rPr>
            </w:pPr>
            <w:r w:rsidRPr="00553071">
              <w:rPr>
                <w:lang w:val="en-US"/>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41C40EA8"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730A71"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D64487F" w14:textId="77777777" w:rsidR="00571A12" w:rsidRPr="00441CD0" w:rsidRDefault="00571A12"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3E19DC"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872F226"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C084DB" w14:textId="77777777" w:rsidR="00571A12" w:rsidRPr="00441CD0" w:rsidRDefault="00571A12" w:rsidP="001F0756">
            <w:pPr>
              <w:pStyle w:val="TAC"/>
              <w:rPr>
                <w:lang w:val="fr-FR"/>
              </w:rPr>
            </w:pPr>
            <w:r w:rsidRPr="00441CD0">
              <w:rPr>
                <w:lang w:val="fr-FR"/>
              </w:rPr>
              <w:t>Remote GTP-U Peer</w:t>
            </w:r>
          </w:p>
        </w:tc>
      </w:tr>
    </w:tbl>
    <w:p w14:paraId="20BCB43B" w14:textId="77777777" w:rsidR="00571A12" w:rsidRPr="00441CD0" w:rsidRDefault="00571A12" w:rsidP="00571A12">
      <w:pPr>
        <w:rPr>
          <w:rFonts w:eastAsia="SimSun"/>
          <w:lang w:val="en-US"/>
        </w:rPr>
      </w:pPr>
    </w:p>
    <w:p w14:paraId="33676DEF" w14:textId="77777777" w:rsidR="00EE5860" w:rsidRPr="00441CD0" w:rsidRDefault="00EE5860" w:rsidP="001A3E8D">
      <w:pPr>
        <w:pStyle w:val="Heading5"/>
        <w:rPr>
          <w:rFonts w:eastAsia="SimSun"/>
          <w:lang w:val="en-US"/>
        </w:rPr>
      </w:pPr>
      <w:bookmarkStart w:id="3917" w:name="_Toc98235820"/>
      <w:r w:rsidRPr="00441CD0">
        <w:rPr>
          <w:rFonts w:eastAsia="SimSun"/>
          <w:lang w:val="en-US"/>
        </w:rPr>
        <w:t>7.4.5.1.4</w:t>
      </w:r>
      <w:r w:rsidRPr="00441CD0">
        <w:rPr>
          <w:rFonts w:eastAsia="SimSun"/>
          <w:lang w:val="en-US"/>
        </w:rPr>
        <w:tab/>
        <w:t>Clock Drift Report IE within PFCP Node Report Request</w:t>
      </w:r>
      <w:bookmarkEnd w:id="3904"/>
      <w:bookmarkEnd w:id="3905"/>
      <w:bookmarkEnd w:id="3906"/>
      <w:bookmarkEnd w:id="3907"/>
      <w:bookmarkEnd w:id="3908"/>
      <w:bookmarkEnd w:id="3909"/>
      <w:bookmarkEnd w:id="3910"/>
      <w:bookmarkEnd w:id="3911"/>
      <w:bookmarkEnd w:id="3912"/>
      <w:bookmarkEnd w:id="3913"/>
      <w:bookmarkEnd w:id="3914"/>
      <w:bookmarkEnd w:id="3917"/>
    </w:p>
    <w:p w14:paraId="21F147F0" w14:textId="77777777" w:rsidR="00EE5860" w:rsidRPr="00441CD0" w:rsidRDefault="00EE5860" w:rsidP="00EE5860">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DBC3700"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0617B0F"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6BAC31D"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5DC397A"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C95E699" w14:textId="77777777" w:rsidR="00EE5860" w:rsidRPr="00441CD0" w:rsidRDefault="00EE5860" w:rsidP="00BB0E1F">
            <w:pPr>
              <w:pStyle w:val="TAC"/>
              <w:rPr>
                <w:lang w:val="en-US"/>
              </w:rPr>
            </w:pPr>
            <w:r w:rsidRPr="00441CD0">
              <w:rPr>
                <w:lang w:val="en-US"/>
              </w:rPr>
              <w:t>Clock Drift Report</w:t>
            </w:r>
            <w:r w:rsidRPr="00441CD0">
              <w:rPr>
                <w:lang w:val="fr-FR"/>
              </w:rPr>
              <w:t xml:space="preserve"> IE Type = </w:t>
            </w:r>
            <w:r w:rsidRPr="00441CD0">
              <w:rPr>
                <w:lang w:val="en-US"/>
              </w:rPr>
              <w:t>205</w:t>
            </w:r>
            <w:r w:rsidRPr="00441CD0">
              <w:rPr>
                <w:lang w:val="fr-FR"/>
              </w:rPr>
              <w:t xml:space="preserve"> (decimal)</w:t>
            </w:r>
          </w:p>
        </w:tc>
      </w:tr>
      <w:tr w:rsidR="00EE5860" w:rsidRPr="00441CD0" w14:paraId="6AF2A7DD"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896D66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DAC6B10"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A941476"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4DE1CFED" w14:textId="77777777" w:rsidR="00EE5860" w:rsidRPr="00441CD0" w:rsidRDefault="00EE5860" w:rsidP="00BB0E1F">
            <w:pPr>
              <w:pStyle w:val="TAC"/>
              <w:rPr>
                <w:lang w:val="fr-FR"/>
              </w:rPr>
            </w:pPr>
            <w:r w:rsidRPr="00441CD0">
              <w:rPr>
                <w:lang w:val="fr-FR"/>
              </w:rPr>
              <w:t>Length = n</w:t>
            </w:r>
          </w:p>
        </w:tc>
      </w:tr>
      <w:tr w:rsidR="00EE5860" w:rsidRPr="00441CD0" w14:paraId="62102F26" w14:textId="77777777" w:rsidTr="004D36E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A1EB148"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841BDC"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52D6E6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AF1816C"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DFEC674" w14:textId="77777777" w:rsidR="00EE5860" w:rsidRPr="00441CD0" w:rsidRDefault="00EE5860" w:rsidP="00BB0E1F">
            <w:pPr>
              <w:pStyle w:val="TAH"/>
              <w:rPr>
                <w:lang w:val="fr-FR"/>
              </w:rPr>
            </w:pPr>
            <w:r w:rsidRPr="00441CD0">
              <w:rPr>
                <w:lang w:val="fr-FR"/>
              </w:rPr>
              <w:t>IE Type</w:t>
            </w:r>
          </w:p>
        </w:tc>
      </w:tr>
      <w:tr w:rsidR="00EE5860" w:rsidRPr="00441CD0" w14:paraId="0036F90B" w14:textId="77777777" w:rsidTr="004D36E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1EDAAEF" w14:textId="77777777" w:rsidR="00EE5860" w:rsidRPr="00441CD0" w:rsidRDefault="00EE5860" w:rsidP="00BB0E1F">
            <w:pPr>
              <w:spacing w:after="0"/>
              <w:rPr>
                <w:rFonts w:ascii="Arial" w:hAnsi="Arial"/>
                <w:b/>
                <w:sz w:val="18"/>
                <w:lang w:val="fr-FR"/>
              </w:rPr>
            </w:pPr>
            <w:bookmarkStart w:id="3918" w:name="_PERM_MCCTEMPBM_CRPT0502014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C35C68" w14:textId="77777777" w:rsidR="00EE5860" w:rsidRPr="00441CD0" w:rsidRDefault="00EE5860" w:rsidP="00BB0E1F">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2BCC37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EA49E1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C512EE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81DC6A"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DF1AFB0"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BEDE354" w14:textId="77777777" w:rsidR="00EE5860" w:rsidRPr="00441CD0" w:rsidRDefault="00EE5860" w:rsidP="00BB0E1F">
            <w:pPr>
              <w:spacing w:after="0"/>
              <w:rPr>
                <w:rFonts w:ascii="Arial" w:hAnsi="Arial"/>
                <w:b/>
                <w:sz w:val="18"/>
                <w:lang w:val="fr-FR"/>
              </w:rPr>
            </w:pPr>
            <w:bookmarkStart w:id="3919" w:name="_PERM_MCCTEMPBM_CRPT05020141___7"/>
            <w:bookmarkEnd w:id="3919"/>
          </w:p>
        </w:tc>
      </w:tr>
      <w:bookmarkEnd w:id="3918"/>
      <w:tr w:rsidR="004D36E4" w:rsidRPr="00441CD0" w14:paraId="78A4F1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FCC135" w14:textId="5E610CF3" w:rsidR="004D36E4" w:rsidRPr="00441CD0" w:rsidRDefault="004D36E4" w:rsidP="004D36E4">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168D0086" w14:textId="605061D8" w:rsidR="004D36E4" w:rsidRPr="00441CD0" w:rsidRDefault="004D36E4" w:rsidP="002C447B">
            <w:pPr>
              <w:pStyle w:val="TAC"/>
              <w:rPr>
                <w:lang w:val="fr-FR"/>
              </w:rPr>
            </w:pPr>
            <w:r w:rsidRPr="002C447B">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59D69E" w14:textId="797E73C1" w:rsidR="004D36E4" w:rsidRPr="00441CD0" w:rsidRDefault="004D36E4" w:rsidP="004D36E4">
            <w:pPr>
              <w:pStyle w:val="TAL"/>
              <w:rPr>
                <w:lang w:val="fr-FR"/>
              </w:rPr>
            </w:pPr>
            <w:r w:rsidRPr="00D901D4">
              <w:rPr>
                <w:lang w:val="en-US"/>
              </w:rPr>
              <w:t xml:space="preserve">This IE shall identify the </w:t>
            </w:r>
            <w:r>
              <w:rPr>
                <w:lang w:val="en-US"/>
              </w:rPr>
              <w:t xml:space="preserve">Time </w:t>
            </w:r>
            <w:r w:rsidRPr="00D901D4">
              <w:rPr>
                <w:lang w:val="en-US"/>
              </w:rPr>
              <w:t>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238B3F3F" w14:textId="3BF98246"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06112E" w14:textId="322663B5"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3CDDB83" w14:textId="7983E3CA"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B2D92" w14:textId="06668479" w:rsidR="004D36E4" w:rsidRPr="00441CD0" w:rsidRDefault="004D36E4" w:rsidP="004D36E4">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012FB" w14:textId="0213E72B" w:rsidR="004D36E4" w:rsidRPr="00441CD0" w:rsidRDefault="004D36E4" w:rsidP="004D36E4">
            <w:pPr>
              <w:pStyle w:val="TAC"/>
              <w:rPr>
                <w:lang w:val="fr-FR"/>
              </w:rPr>
            </w:pPr>
            <w:r w:rsidRPr="00441CD0">
              <w:rPr>
                <w:lang w:val="fr-FR"/>
              </w:rPr>
              <w:t>Time Domain Number</w:t>
            </w:r>
          </w:p>
        </w:tc>
      </w:tr>
      <w:tr w:rsidR="00EE5860" w:rsidRPr="00441CD0" w14:paraId="56EA9654"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E34ED8" w14:textId="77777777" w:rsidR="00EE5860" w:rsidRPr="00441CD0" w:rsidRDefault="00EE5860" w:rsidP="00BB0E1F">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2D54A4A3" w14:textId="77777777" w:rsidR="00EE5860" w:rsidRPr="00441CD0" w:rsidRDefault="00EE5860" w:rsidP="002C447B">
            <w:pPr>
              <w:pStyle w:val="TAC"/>
              <w:rPr>
                <w:lang w:val="fr-FR"/>
              </w:rPr>
            </w:pPr>
            <w:r w:rsidRPr="002C447B">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33CD7E9" w14:textId="77777777" w:rsidR="00EE5860" w:rsidRPr="00441CD0" w:rsidRDefault="00EE5860" w:rsidP="00BB0E1F">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7033BF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3A817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854A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55181"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2C9478CA" w14:textId="77777777" w:rsidR="00EE5860" w:rsidRPr="00441CD0" w:rsidRDefault="00EE5860" w:rsidP="00BB0E1F">
            <w:pPr>
              <w:pStyle w:val="TAC"/>
              <w:rPr>
                <w:lang w:val="fr-FR"/>
              </w:rPr>
            </w:pPr>
            <w:r w:rsidRPr="00441CD0">
              <w:rPr>
                <w:lang w:val="fr-FR"/>
              </w:rPr>
              <w:t>Time Offset Measurement</w:t>
            </w:r>
          </w:p>
        </w:tc>
      </w:tr>
      <w:tr w:rsidR="00EE5860" w:rsidRPr="00441CD0" w14:paraId="656C88A0"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5F028" w14:textId="77777777" w:rsidR="00EE5860" w:rsidRPr="00441CD0" w:rsidRDefault="00EE5860" w:rsidP="00BB0E1F">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132AE7A1" w14:textId="77777777" w:rsidR="00EE5860" w:rsidRPr="00441CD0" w:rsidRDefault="00EE5860" w:rsidP="002C447B">
            <w:pPr>
              <w:pStyle w:val="TAC"/>
              <w:rPr>
                <w:szCs w:val="18"/>
                <w:lang w:val="fr-FR"/>
              </w:rPr>
            </w:pPr>
            <w:r w:rsidRPr="002C447B">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004CEB3" w14:textId="77777777" w:rsidR="00EE5860" w:rsidRPr="00441CD0" w:rsidRDefault="00EE5860" w:rsidP="00BB0E1F">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037A8B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4FF1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DEA72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BF8EE8"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2FDA5145" w14:textId="77777777" w:rsidR="00EE5860" w:rsidRPr="00441CD0" w:rsidRDefault="00EE5860" w:rsidP="00BB0E1F">
            <w:pPr>
              <w:pStyle w:val="TAC"/>
              <w:rPr>
                <w:lang w:val="fr-FR"/>
              </w:rPr>
            </w:pPr>
            <w:r w:rsidRPr="00441CD0">
              <w:rPr>
                <w:lang w:val="fr-FR"/>
              </w:rPr>
              <w:t>Cumulative rateRatio Measurement</w:t>
            </w:r>
          </w:p>
        </w:tc>
      </w:tr>
      <w:tr w:rsidR="00EE5860" w:rsidRPr="00441CD0" w14:paraId="3750C1D5"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C243AF"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2AAB5715" w14:textId="77777777" w:rsidR="00EE5860" w:rsidRPr="00441CD0" w:rsidRDefault="00EE5860" w:rsidP="002C447B">
            <w:pPr>
              <w:pStyle w:val="TAC"/>
              <w:rPr>
                <w:rFonts w:eastAsia="SimSun"/>
                <w:lang w:val="de-DE"/>
              </w:rPr>
            </w:pPr>
            <w:r w:rsidRPr="002C447B">
              <w:rPr>
                <w:rFonts w:eastAsia="SimSu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A38978D"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81AA44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1E4B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3DC80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FE35B"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31C49E" w14:textId="77777777" w:rsidR="00EE5860" w:rsidRPr="00441CD0" w:rsidRDefault="00EE5860" w:rsidP="00BB0E1F">
            <w:pPr>
              <w:pStyle w:val="TAC"/>
              <w:rPr>
                <w:lang w:val="fr-FR"/>
              </w:rPr>
            </w:pPr>
            <w:r w:rsidRPr="00441CD0">
              <w:rPr>
                <w:lang w:val="fr-FR"/>
              </w:rPr>
              <w:t>Time Stamp</w:t>
            </w:r>
          </w:p>
        </w:tc>
      </w:tr>
    </w:tbl>
    <w:p w14:paraId="3028D974" w14:textId="77777777" w:rsidR="00EE5860" w:rsidRPr="00441CD0" w:rsidRDefault="00EE5860" w:rsidP="00EE5860">
      <w:pPr>
        <w:rPr>
          <w:rFonts w:eastAsia="SimSun"/>
          <w:lang w:val="en-US"/>
        </w:rPr>
      </w:pPr>
    </w:p>
    <w:p w14:paraId="2A2AFF26" w14:textId="77777777" w:rsidR="00EE5860" w:rsidRPr="00441CD0" w:rsidRDefault="00EE5860" w:rsidP="001A3E8D">
      <w:pPr>
        <w:pStyle w:val="Heading5"/>
        <w:rPr>
          <w:rFonts w:eastAsia="SimSun"/>
          <w:lang w:val="en-US"/>
        </w:rPr>
      </w:pPr>
      <w:bookmarkStart w:id="3920" w:name="_Toc27490764"/>
      <w:bookmarkStart w:id="3921" w:name="_Toc27557057"/>
      <w:bookmarkStart w:id="3922" w:name="_Toc27723974"/>
      <w:bookmarkStart w:id="3923" w:name="_Toc36031046"/>
      <w:bookmarkStart w:id="3924" w:name="_Toc36042966"/>
      <w:bookmarkStart w:id="3925" w:name="_Toc36814291"/>
      <w:bookmarkStart w:id="3926" w:name="_Toc44689145"/>
      <w:bookmarkStart w:id="3927" w:name="_Toc44923899"/>
      <w:bookmarkStart w:id="3928" w:name="_Toc51860869"/>
      <w:bookmarkStart w:id="3929" w:name="_Toc57930640"/>
      <w:bookmarkStart w:id="3930" w:name="_Toc57931270"/>
      <w:bookmarkStart w:id="3931" w:name="_Toc98235821"/>
      <w:r w:rsidRPr="00441CD0">
        <w:rPr>
          <w:rFonts w:eastAsia="SimSun"/>
          <w:lang w:val="en-US"/>
        </w:rPr>
        <w:t>7.4.5.1.5</w:t>
      </w:r>
      <w:r w:rsidRPr="00441CD0">
        <w:rPr>
          <w:rFonts w:eastAsia="SimSun"/>
          <w:lang w:val="en-US"/>
        </w:rPr>
        <w:tab/>
        <w:t>GTP-U Path QoS Report IE within PFCP Node Report Request</w:t>
      </w:r>
      <w:bookmarkEnd w:id="3920"/>
      <w:bookmarkEnd w:id="3921"/>
      <w:bookmarkEnd w:id="3922"/>
      <w:bookmarkEnd w:id="3923"/>
      <w:bookmarkEnd w:id="3924"/>
      <w:bookmarkEnd w:id="3925"/>
      <w:bookmarkEnd w:id="3926"/>
      <w:bookmarkEnd w:id="3927"/>
      <w:bookmarkEnd w:id="3928"/>
      <w:bookmarkEnd w:id="3929"/>
      <w:bookmarkEnd w:id="3930"/>
      <w:bookmarkEnd w:id="3931"/>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bookmarkStart w:id="3932" w:name="_PERM_MCCTEMPBM_CRPT0502014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bookmarkStart w:id="3933" w:name="_PERM_MCCTEMPBM_CRPT05020147___7"/>
            <w:bookmarkEnd w:id="3933"/>
          </w:p>
        </w:tc>
      </w:tr>
      <w:bookmarkEnd w:id="3932"/>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2C447B">
            <w:pPr>
              <w:pStyle w:val="TAC"/>
            </w:pPr>
            <w:r w:rsidRPr="002C447B">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2C447B">
            <w:pPr>
              <w:pStyle w:val="TAC"/>
            </w:pPr>
            <w:r w:rsidRPr="002C447B">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2C447B">
            <w:pPr>
              <w:pStyle w:val="TAC"/>
            </w:pPr>
            <w:r w:rsidRPr="002C447B">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2C447B">
            <w:pPr>
              <w:pStyle w:val="TAC"/>
            </w:pPr>
            <w:r w:rsidRPr="002C447B">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2C447B">
            <w:pPr>
              <w:pStyle w:val="TAC"/>
            </w:pPr>
            <w:r w:rsidRPr="002C447B">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2C447B">
            <w:pPr>
              <w:pStyle w:val="TAC"/>
            </w:pPr>
            <w:r w:rsidRPr="002C447B">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1A3E8D">
      <w:pPr>
        <w:pStyle w:val="Heading5"/>
        <w:rPr>
          <w:rFonts w:eastAsia="SimSun"/>
          <w:lang w:val="en-US"/>
        </w:rPr>
      </w:pPr>
      <w:bookmarkStart w:id="3934" w:name="_Toc27490765"/>
      <w:bookmarkStart w:id="3935" w:name="_Toc27557058"/>
      <w:bookmarkStart w:id="3936" w:name="_Toc27723975"/>
      <w:bookmarkStart w:id="3937" w:name="_Toc36031047"/>
      <w:bookmarkStart w:id="3938" w:name="_Toc36042967"/>
      <w:bookmarkStart w:id="3939" w:name="_Toc36814292"/>
      <w:bookmarkStart w:id="3940" w:name="_Toc44689146"/>
      <w:bookmarkStart w:id="3941" w:name="_Toc44923900"/>
      <w:bookmarkStart w:id="3942" w:name="_Toc51860870"/>
      <w:bookmarkStart w:id="3943" w:name="_Toc57930641"/>
      <w:bookmarkStart w:id="3944" w:name="_Toc57931271"/>
      <w:bookmarkStart w:id="3945" w:name="_Toc98235822"/>
      <w:r w:rsidRPr="00441CD0">
        <w:rPr>
          <w:rFonts w:eastAsia="SimSun"/>
          <w:lang w:val="en-US"/>
        </w:rPr>
        <w:t>7.4.5.1.6</w:t>
      </w:r>
      <w:r w:rsidRPr="00441CD0">
        <w:rPr>
          <w:rFonts w:eastAsia="SimSun"/>
          <w:lang w:val="en-US"/>
        </w:rPr>
        <w:tab/>
        <w:t>QoS Information in GTP-U Path QoS Report IE</w:t>
      </w:r>
      <w:bookmarkEnd w:id="3934"/>
      <w:bookmarkEnd w:id="3935"/>
      <w:bookmarkEnd w:id="3936"/>
      <w:bookmarkEnd w:id="3937"/>
      <w:bookmarkEnd w:id="3938"/>
      <w:bookmarkEnd w:id="3939"/>
      <w:bookmarkEnd w:id="3940"/>
      <w:bookmarkEnd w:id="3941"/>
      <w:bookmarkEnd w:id="3942"/>
      <w:bookmarkEnd w:id="3943"/>
      <w:bookmarkEnd w:id="3944"/>
      <w:bookmarkEnd w:id="3945"/>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bookmarkStart w:id="3946" w:name="_PERM_MCCTEMPBM_CRPT0502015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bookmarkStart w:id="3947" w:name="_PERM_MCCTEMPBM_CRPT05020155___7"/>
            <w:bookmarkEnd w:id="3947"/>
          </w:p>
        </w:tc>
      </w:tr>
      <w:bookmarkEnd w:id="3946"/>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2C447B">
            <w:pPr>
              <w:pStyle w:val="TAC"/>
            </w:pPr>
            <w:r w:rsidRPr="002C447B">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2C447B">
            <w:pPr>
              <w:pStyle w:val="TAC"/>
            </w:pPr>
            <w:r w:rsidRPr="002C447B">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2C447B">
            <w:pPr>
              <w:pStyle w:val="TAC"/>
            </w:pPr>
            <w:r w:rsidRPr="002C447B">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2C447B">
            <w:pPr>
              <w:pStyle w:val="TAC"/>
            </w:pPr>
            <w:r w:rsidRPr="002C447B">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64CE4069" w:rsidR="00EE5860" w:rsidRDefault="00EE5860" w:rsidP="00EE5860">
      <w:pPr>
        <w:rPr>
          <w:rFonts w:eastAsia="SimSun"/>
          <w:lang w:val="en-US"/>
        </w:rPr>
      </w:pPr>
    </w:p>
    <w:p w14:paraId="60BFF53D" w14:textId="650AE1A2" w:rsidR="001F0756" w:rsidRPr="00441CD0" w:rsidRDefault="001F0756" w:rsidP="001A3E8D">
      <w:pPr>
        <w:pStyle w:val="Heading5"/>
        <w:rPr>
          <w:rFonts w:eastAsia="SimSun"/>
          <w:lang w:val="en-US"/>
        </w:rPr>
      </w:pPr>
      <w:bookmarkStart w:id="3948" w:name="_Toc98235823"/>
      <w:r w:rsidRPr="00441CD0">
        <w:rPr>
          <w:rFonts w:eastAsia="SimSun"/>
          <w:lang w:val="en-US"/>
        </w:rPr>
        <w:t>7.4.5.1.</w:t>
      </w:r>
      <w:r>
        <w:rPr>
          <w:rFonts w:eastAsia="SimSun"/>
          <w:lang w:val="en-US"/>
        </w:rPr>
        <w:t>7</w:t>
      </w:r>
      <w:r w:rsidRPr="00441CD0">
        <w:rPr>
          <w:rFonts w:eastAsia="SimSun"/>
          <w:lang w:val="en-US"/>
        </w:rPr>
        <w:tab/>
      </w:r>
      <w:r w:rsidRPr="004D5644">
        <w:rPr>
          <w:color w:val="000000" w:themeColor="text1"/>
        </w:rPr>
        <w:t>Peer UP Restart Report IE</w:t>
      </w:r>
      <w:r w:rsidRPr="004D5644">
        <w:rPr>
          <w:rFonts w:eastAsia="SimSun"/>
          <w:color w:val="000000" w:themeColor="text1"/>
          <w:lang w:val="en-US"/>
        </w:rPr>
        <w:t xml:space="preserve"> </w:t>
      </w:r>
      <w:r w:rsidRPr="00441CD0">
        <w:rPr>
          <w:rFonts w:eastAsia="SimSun"/>
          <w:lang w:val="en-US"/>
        </w:rPr>
        <w:t>within PFCP Node Report Request</w:t>
      </w:r>
      <w:bookmarkEnd w:id="3948"/>
    </w:p>
    <w:p w14:paraId="3F3015DA" w14:textId="3C4A0494" w:rsidR="001F0756" w:rsidRPr="00441CD0" w:rsidRDefault="001F0756" w:rsidP="001F0756">
      <w:pPr>
        <w:pStyle w:val="TH"/>
        <w:outlineLvl w:val="0"/>
        <w:rPr>
          <w:lang w:val="en-US"/>
        </w:rPr>
      </w:pPr>
      <w:r w:rsidRPr="00441CD0">
        <w:t>Table 7.4.5.1.</w:t>
      </w:r>
      <w:r>
        <w:t>7</w:t>
      </w:r>
      <w:r w:rsidRPr="00441CD0">
        <w:t xml:space="preserve">-1: </w:t>
      </w:r>
      <w:r w:rsidRPr="004D5644">
        <w:rPr>
          <w:color w:val="000000" w:themeColor="text1"/>
        </w:rPr>
        <w:t xml:space="preserve">Peer UP Restart Report </w:t>
      </w:r>
      <w:r w:rsidRPr="00441CD0">
        <w:t>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1F0756" w:rsidRPr="00441CD0" w14:paraId="2FE4BE78"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C32D3B" w14:textId="77777777" w:rsidR="001F0756" w:rsidRPr="00441CD0" w:rsidRDefault="001F0756" w:rsidP="001F0756">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AAEC88" w14:textId="77777777" w:rsidR="001F0756" w:rsidRPr="00441CD0" w:rsidRDefault="001F0756" w:rsidP="001F0756">
            <w:pPr>
              <w:pStyle w:val="TAH"/>
            </w:pPr>
          </w:p>
        </w:tc>
        <w:tc>
          <w:tcPr>
            <w:tcW w:w="370" w:type="dxa"/>
            <w:tcBorders>
              <w:top w:val="single" w:sz="4" w:space="0" w:color="auto"/>
              <w:left w:val="nil"/>
              <w:bottom w:val="single" w:sz="4" w:space="0" w:color="auto"/>
              <w:right w:val="nil"/>
            </w:tcBorders>
            <w:shd w:val="clear" w:color="auto" w:fill="D9D9D9"/>
          </w:tcPr>
          <w:p w14:paraId="2C40C472" w14:textId="77777777" w:rsidR="001F0756" w:rsidRPr="00441CD0" w:rsidRDefault="001F0756" w:rsidP="001F0756">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4BBD153E" w14:textId="55985FD0" w:rsidR="001F0756" w:rsidRPr="00441CD0" w:rsidRDefault="001F0756" w:rsidP="001F0756">
            <w:pPr>
              <w:pStyle w:val="TAC"/>
              <w:rPr>
                <w:lang w:val="en-US"/>
              </w:rPr>
            </w:pPr>
            <w:r w:rsidRPr="004D5644">
              <w:rPr>
                <w:color w:val="000000" w:themeColor="text1"/>
              </w:rPr>
              <w:t xml:space="preserve">Peer UP Restart Report </w:t>
            </w:r>
            <w:r w:rsidRPr="00441CD0">
              <w:rPr>
                <w:lang w:val="fr-FR"/>
              </w:rPr>
              <w:t xml:space="preserve">Type = </w:t>
            </w:r>
            <w:r>
              <w:rPr>
                <w:lang w:val="en-US"/>
              </w:rPr>
              <w:t>31</w:t>
            </w:r>
            <w:r w:rsidR="004268CD">
              <w:rPr>
                <w:lang w:val="en-US"/>
              </w:rPr>
              <w:t>5</w:t>
            </w:r>
            <w:r w:rsidRPr="00441CD0">
              <w:rPr>
                <w:lang w:val="fr-FR"/>
              </w:rPr>
              <w:t xml:space="preserve"> (decimal)</w:t>
            </w:r>
          </w:p>
        </w:tc>
      </w:tr>
      <w:tr w:rsidR="001F0756" w:rsidRPr="00441CD0" w14:paraId="60D3569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56BDE5A" w14:textId="77777777" w:rsidR="001F0756" w:rsidRPr="00441CD0" w:rsidRDefault="001F0756" w:rsidP="001F0756">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E1DF4" w14:textId="77777777" w:rsidR="001F0756" w:rsidRPr="00441CD0" w:rsidRDefault="001F0756" w:rsidP="001F0756">
            <w:pPr>
              <w:pStyle w:val="TAH"/>
            </w:pPr>
          </w:p>
        </w:tc>
        <w:tc>
          <w:tcPr>
            <w:tcW w:w="370" w:type="dxa"/>
            <w:tcBorders>
              <w:top w:val="single" w:sz="4" w:space="0" w:color="auto"/>
              <w:left w:val="nil"/>
              <w:bottom w:val="single" w:sz="4" w:space="0" w:color="auto"/>
              <w:right w:val="nil"/>
            </w:tcBorders>
            <w:shd w:val="clear" w:color="auto" w:fill="D9D9D9"/>
          </w:tcPr>
          <w:p w14:paraId="580FEBD6" w14:textId="77777777" w:rsidR="001F0756" w:rsidRPr="00441CD0" w:rsidRDefault="001F0756" w:rsidP="001F0756">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5D7548B" w14:textId="77777777" w:rsidR="001F0756" w:rsidRPr="00441CD0" w:rsidRDefault="001F0756" w:rsidP="001F0756">
            <w:pPr>
              <w:pStyle w:val="TAC"/>
            </w:pPr>
            <w:r w:rsidRPr="00441CD0">
              <w:t>Length = n</w:t>
            </w:r>
          </w:p>
        </w:tc>
      </w:tr>
      <w:tr w:rsidR="001F0756" w:rsidRPr="00441CD0" w14:paraId="65602C85"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AE2066" w14:textId="77777777" w:rsidR="001F0756" w:rsidRPr="00441CD0" w:rsidRDefault="001F0756" w:rsidP="001F0756">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1DA35A" w14:textId="77777777" w:rsidR="001F0756" w:rsidRPr="00441CD0" w:rsidRDefault="001F0756" w:rsidP="001F0756">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910734F" w14:textId="77777777" w:rsidR="001F0756" w:rsidRPr="00441CD0" w:rsidRDefault="001F0756" w:rsidP="001F0756">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7247FB5" w14:textId="77777777" w:rsidR="001F0756" w:rsidRPr="00441CD0" w:rsidRDefault="001F0756"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E44182D" w14:textId="77777777" w:rsidR="001F0756" w:rsidRPr="00441CD0" w:rsidRDefault="001F0756" w:rsidP="001F0756">
            <w:pPr>
              <w:pStyle w:val="TAH"/>
            </w:pPr>
            <w:r w:rsidRPr="00441CD0">
              <w:t>IE Type</w:t>
            </w:r>
          </w:p>
        </w:tc>
      </w:tr>
      <w:tr w:rsidR="001F0756" w:rsidRPr="00441CD0" w14:paraId="7DBA6A38"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598D0AB" w14:textId="77777777" w:rsidR="001F0756" w:rsidRPr="00441CD0" w:rsidRDefault="001F0756" w:rsidP="001F0756">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8A0E9B" w14:textId="77777777" w:rsidR="001F0756" w:rsidRPr="00441CD0" w:rsidRDefault="001F0756" w:rsidP="001F0756">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5F2C05" w14:textId="77777777" w:rsidR="001F0756" w:rsidRPr="00441CD0" w:rsidRDefault="001F0756"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F28A23E" w14:textId="77777777" w:rsidR="001F0756" w:rsidRPr="00441CD0" w:rsidRDefault="001F0756"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4E509FB" w14:textId="77777777" w:rsidR="001F0756" w:rsidRPr="00441CD0" w:rsidRDefault="001F0756"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1BC938F" w14:textId="77777777" w:rsidR="001F0756" w:rsidRPr="00441CD0" w:rsidRDefault="001F0756"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A75C9B1" w14:textId="77777777" w:rsidR="001F0756" w:rsidRPr="00441CD0" w:rsidRDefault="001F0756" w:rsidP="001F0756">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3C73EA1" w14:textId="77777777" w:rsidR="001F0756" w:rsidRPr="00441CD0" w:rsidRDefault="001F0756" w:rsidP="001F0756">
            <w:pPr>
              <w:spacing w:after="0"/>
              <w:rPr>
                <w:rFonts w:ascii="Arial" w:hAnsi="Arial"/>
                <w:b/>
                <w:sz w:val="18"/>
                <w:lang w:val="x-none"/>
              </w:rPr>
            </w:pPr>
          </w:p>
        </w:tc>
      </w:tr>
      <w:tr w:rsidR="001F0756" w:rsidRPr="00441CD0" w14:paraId="463E992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7389EE56" w14:textId="77777777" w:rsidR="001F0756" w:rsidRPr="00441CD0" w:rsidRDefault="001F0756" w:rsidP="001F0756">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D894D29" w14:textId="77777777" w:rsidR="001F0756" w:rsidRPr="00441CD0" w:rsidRDefault="001F0756" w:rsidP="001F0756">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5FFDD8C0" w14:textId="77777777" w:rsidR="009F7A3F" w:rsidRDefault="001F0756" w:rsidP="001F0756">
            <w:pPr>
              <w:pStyle w:val="TAL"/>
            </w:pPr>
            <w:r w:rsidRPr="00441CD0">
              <w:t xml:space="preserve">This IE shall include the IP address of the remote GTP-U peer which </w:t>
            </w:r>
            <w:r>
              <w:t>has restarted.</w:t>
            </w:r>
          </w:p>
          <w:p w14:paraId="2EA9FB2F" w14:textId="2871283A" w:rsidR="001F0756" w:rsidRDefault="001F0756" w:rsidP="001F0756">
            <w:pPr>
              <w:pStyle w:val="TAL"/>
            </w:pPr>
          </w:p>
          <w:p w14:paraId="4A161377" w14:textId="77777777" w:rsidR="001F0756" w:rsidRPr="00441CD0" w:rsidRDefault="001F0756" w:rsidP="001F0756">
            <w:pPr>
              <w:pStyle w:val="TAL"/>
            </w:pPr>
            <w:r w:rsidRPr="00441CD0">
              <w:t>More than one IE with this type may be included to represent</w:t>
            </w:r>
            <w:r>
              <w:t xml:space="preserve"> that</w:t>
            </w:r>
            <w:r w:rsidRPr="00441CD0">
              <w:t xml:space="preserve"> multiple </w:t>
            </w:r>
            <w:r>
              <w:t>peer</w:t>
            </w:r>
            <w:r w:rsidRPr="00441CD0">
              <w:t xml:space="preserve"> GTP-U </w:t>
            </w:r>
            <w:r>
              <w:t>entities</w:t>
            </w:r>
            <w:r w:rsidRPr="00441CD0">
              <w:t xml:space="preserve"> </w:t>
            </w:r>
            <w:r>
              <w:t>restart</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F58A75" w14:textId="77777777" w:rsidR="001F0756" w:rsidRPr="00441CD0" w:rsidRDefault="001F0756"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CD7642" w14:textId="77777777" w:rsidR="001F0756" w:rsidRPr="00441CD0" w:rsidRDefault="001F0756"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63E8DF4" w14:textId="77777777" w:rsidR="001F0756" w:rsidRPr="00441CD0" w:rsidRDefault="001F0756"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8D8AA86" w14:textId="77777777" w:rsidR="001F0756" w:rsidRPr="00441CD0" w:rsidRDefault="001F0756" w:rsidP="001F075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B12AB32" w14:textId="77777777" w:rsidR="001F0756" w:rsidRPr="00441CD0" w:rsidRDefault="001F0756" w:rsidP="001F0756">
            <w:pPr>
              <w:pStyle w:val="TAC"/>
              <w:rPr>
                <w:lang w:val="x-none"/>
              </w:rPr>
            </w:pPr>
            <w:r w:rsidRPr="00441CD0">
              <w:t>Remote GTP-U Peer</w:t>
            </w:r>
          </w:p>
        </w:tc>
      </w:tr>
    </w:tbl>
    <w:p w14:paraId="5789E917" w14:textId="77777777" w:rsidR="001F0756" w:rsidRPr="00441CD0" w:rsidRDefault="001F0756" w:rsidP="00EE5860">
      <w:pPr>
        <w:rPr>
          <w:rFonts w:eastAsia="SimSun"/>
          <w:lang w:val="en-US"/>
        </w:rPr>
      </w:pPr>
    </w:p>
    <w:p w14:paraId="79E9519C" w14:textId="77777777" w:rsidR="00EE5860" w:rsidRPr="00441CD0" w:rsidRDefault="00EE5860" w:rsidP="001A3E8D">
      <w:pPr>
        <w:pStyle w:val="Heading4"/>
        <w:rPr>
          <w:rFonts w:eastAsia="SimSun"/>
          <w:lang w:val="fr-FR" w:eastAsia="zh-CN"/>
        </w:rPr>
      </w:pPr>
      <w:bookmarkStart w:id="3949" w:name="_Toc19717276"/>
      <w:bookmarkStart w:id="3950" w:name="_Toc27490766"/>
      <w:bookmarkStart w:id="3951" w:name="_Toc27557059"/>
      <w:bookmarkStart w:id="3952" w:name="_Toc27723976"/>
      <w:bookmarkStart w:id="3953" w:name="_Toc36031048"/>
      <w:bookmarkStart w:id="3954" w:name="_Toc36042968"/>
      <w:bookmarkStart w:id="3955" w:name="_Toc36814293"/>
      <w:bookmarkStart w:id="3956" w:name="_Toc44689147"/>
      <w:bookmarkStart w:id="3957" w:name="_Toc44923901"/>
      <w:bookmarkStart w:id="3958" w:name="_Toc51860871"/>
      <w:bookmarkStart w:id="3959" w:name="_Toc57930642"/>
      <w:bookmarkStart w:id="3960" w:name="_Toc57931272"/>
      <w:bookmarkStart w:id="3961" w:name="_Toc98235824"/>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06ECC171" w14:textId="77777777" w:rsidR="00EE5860" w:rsidRPr="00441CD0" w:rsidRDefault="00EE5860" w:rsidP="001A3E8D">
      <w:pPr>
        <w:pStyle w:val="Heading5"/>
        <w:rPr>
          <w:rFonts w:eastAsia="SimSun"/>
          <w:lang w:val="en-US"/>
        </w:rPr>
      </w:pPr>
      <w:bookmarkStart w:id="3962" w:name="_Toc19717277"/>
      <w:bookmarkStart w:id="3963" w:name="_Toc27490767"/>
      <w:bookmarkStart w:id="3964" w:name="_Toc27557060"/>
      <w:bookmarkStart w:id="3965" w:name="_Toc27723977"/>
      <w:bookmarkStart w:id="3966" w:name="_Toc36031049"/>
      <w:bookmarkStart w:id="3967" w:name="_Toc36042969"/>
      <w:bookmarkStart w:id="3968" w:name="_Toc36814294"/>
      <w:bookmarkStart w:id="3969" w:name="_Toc44689148"/>
      <w:bookmarkStart w:id="3970" w:name="_Toc44923902"/>
      <w:bookmarkStart w:id="3971" w:name="_Toc51860872"/>
      <w:bookmarkStart w:id="3972" w:name="_Toc57930643"/>
      <w:bookmarkStart w:id="3973" w:name="_Toc57931273"/>
      <w:bookmarkStart w:id="3974" w:name="_Toc98235825"/>
      <w:r w:rsidRPr="00441CD0">
        <w:rPr>
          <w:rFonts w:eastAsia="SimSun"/>
          <w:lang w:val="en-US"/>
        </w:rPr>
        <w:t>7.4.5.2.1</w:t>
      </w:r>
      <w:r w:rsidRPr="00441CD0">
        <w:rPr>
          <w:rFonts w:eastAsia="SimSun"/>
          <w:lang w:val="en-US"/>
        </w:rPr>
        <w:tab/>
        <w:t>General</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200BD2F0" w14:textId="0919EB61" w:rsidR="00571A12" w:rsidRPr="00441CD0" w:rsidRDefault="00571A12" w:rsidP="00571A12">
      <w:pPr>
        <w:rPr>
          <w:rFonts w:eastAsia="SimSun"/>
          <w:lang w:val="en-US" w:eastAsia="zh-CN"/>
        </w:rPr>
      </w:pPr>
      <w:bookmarkStart w:id="3975" w:name="_Toc19717278"/>
      <w:bookmarkStart w:id="3976" w:name="_Toc27490768"/>
      <w:bookmarkStart w:id="3977" w:name="_Toc27557061"/>
      <w:bookmarkStart w:id="3978" w:name="_Toc27723978"/>
      <w:bookmarkStart w:id="3979" w:name="_Toc36031050"/>
      <w:bookmarkStart w:id="3980" w:name="_Toc36042970"/>
      <w:bookmarkStart w:id="3981" w:name="_Toc36814295"/>
      <w:bookmarkStart w:id="3982" w:name="_Toc44689149"/>
      <w:bookmarkStart w:id="3983" w:name="_Toc44923903"/>
      <w:bookmarkStart w:id="3984" w:name="_Toc51860873"/>
      <w:bookmarkStart w:id="3985" w:name="_Toc57930644"/>
      <w:bookmarkStart w:id="3986" w:name="_Toc57931274"/>
      <w:r w:rsidRPr="00441CD0">
        <w:rPr>
          <w:rFonts w:eastAsia="SimSun"/>
          <w:lang w:val="en-US" w:eastAsia="zh-CN"/>
        </w:rPr>
        <w:t>The PFCP Node Report Response shall be sent over the Sxa, Sxb; Sxc</w:t>
      </w:r>
      <w:r>
        <w:rPr>
          <w:rFonts w:eastAsia="SimSun"/>
          <w:lang w:val="en-US" w:eastAsia="zh-CN"/>
        </w:rPr>
        <w:t>,</w:t>
      </w:r>
      <w:r w:rsidRPr="00441CD0">
        <w:rPr>
          <w:rFonts w:eastAsia="SimSun"/>
          <w:lang w:val="en-US" w:eastAsia="zh-CN"/>
        </w:rPr>
        <w:t xml:space="preserve"> N4 </w:t>
      </w:r>
      <w:r>
        <w:rPr>
          <w:rFonts w:eastAsia="SimSun"/>
          <w:lang w:val="en-US" w:eastAsia="zh-CN"/>
        </w:rPr>
        <w:t xml:space="preserve">and N4mb </w:t>
      </w:r>
      <w:r w:rsidRPr="00441CD0">
        <w:rPr>
          <w:rFonts w:eastAsia="SimSun"/>
          <w:lang w:val="en-US" w:eastAsia="zh-CN"/>
        </w:rPr>
        <w:t>interface by the CP function to the UP function as a reply to the PFCP Node Report Request.</w:t>
      </w:r>
    </w:p>
    <w:p w14:paraId="00A7F74A" w14:textId="77777777" w:rsidR="00571A12" w:rsidRPr="00441CD0" w:rsidRDefault="00571A12" w:rsidP="00571A12">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571A12" w:rsidRPr="00441CD0" w14:paraId="13C84148"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6C68AE7" w14:textId="77777777" w:rsidR="00571A12" w:rsidRPr="00441CD0" w:rsidRDefault="00571A12" w:rsidP="001F0756">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9CBA286" w14:textId="77777777" w:rsidR="00571A12" w:rsidRPr="00441CD0" w:rsidRDefault="00571A12" w:rsidP="001F0756">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426D57C" w14:textId="77777777" w:rsidR="00571A12" w:rsidRPr="00441CD0" w:rsidRDefault="00571A12"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00D8B19E" w14:textId="77777777" w:rsidR="00571A12" w:rsidRPr="00441CD0" w:rsidRDefault="00571A12"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422BD63" w14:textId="77777777" w:rsidR="00571A12" w:rsidRPr="00441CD0" w:rsidRDefault="00571A12" w:rsidP="001F0756">
            <w:pPr>
              <w:pStyle w:val="TAH"/>
            </w:pPr>
            <w:r w:rsidRPr="00441CD0">
              <w:t>IE Type</w:t>
            </w:r>
          </w:p>
        </w:tc>
      </w:tr>
      <w:tr w:rsidR="00571A12" w:rsidRPr="00441CD0" w14:paraId="1030D04D"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47D1C9F" w14:textId="77777777" w:rsidR="00571A12" w:rsidRPr="00441CD0" w:rsidRDefault="00571A12" w:rsidP="001F0756">
            <w:pPr>
              <w:spacing w:after="0"/>
              <w:rPr>
                <w:rFonts w:ascii="Arial" w:hAnsi="Arial"/>
                <w:b/>
                <w:sz w:val="18"/>
                <w:lang w:val="x-none"/>
              </w:rPr>
            </w:pPr>
            <w:bookmarkStart w:id="3987" w:name="_PERM_MCCTEMPBM_CRPT0502016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BFB718" w14:textId="77777777" w:rsidR="00571A12" w:rsidRPr="00441CD0" w:rsidRDefault="00571A12" w:rsidP="001F0756">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E0062C" w14:textId="77777777" w:rsidR="00571A12" w:rsidRPr="00441CD0" w:rsidRDefault="00571A12"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599E1A" w14:textId="77777777" w:rsidR="00571A12" w:rsidRPr="00441CD0" w:rsidRDefault="00571A12"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513164D" w14:textId="77777777" w:rsidR="00571A12" w:rsidRPr="00441CD0" w:rsidRDefault="00571A12"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84B4D0E" w14:textId="77777777" w:rsidR="00571A12" w:rsidRPr="00441CD0" w:rsidRDefault="00571A12"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2BD7FE0F" w14:textId="77777777" w:rsidR="00571A12" w:rsidRPr="00441CD0" w:rsidRDefault="00571A12"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83A557A" w14:textId="77777777" w:rsidR="00571A12" w:rsidRPr="00441CD0" w:rsidRDefault="00571A12" w:rsidP="001F0756">
            <w:pPr>
              <w:pStyle w:val="TAH"/>
            </w:pPr>
            <w:r>
              <w:t>N4mb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EDDC80" w14:textId="77777777" w:rsidR="00571A12" w:rsidRPr="00441CD0" w:rsidRDefault="00571A12" w:rsidP="001F0756">
            <w:pPr>
              <w:spacing w:after="0"/>
              <w:rPr>
                <w:rFonts w:ascii="Arial" w:hAnsi="Arial"/>
                <w:b/>
                <w:sz w:val="18"/>
                <w:lang w:val="x-none"/>
              </w:rPr>
            </w:pPr>
            <w:bookmarkStart w:id="3988" w:name="_PERM_MCCTEMPBM_CRPT05020161___7"/>
            <w:bookmarkEnd w:id="3988"/>
          </w:p>
        </w:tc>
      </w:tr>
      <w:bookmarkEnd w:id="3987"/>
      <w:tr w:rsidR="00571A12" w:rsidRPr="00441CD0" w14:paraId="0FBD048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BB3DD7C" w14:textId="77777777" w:rsidR="00571A12" w:rsidRPr="00441CD0" w:rsidRDefault="00571A12" w:rsidP="001F0756">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E44AAC5" w14:textId="77777777" w:rsidR="00571A12" w:rsidRPr="00441CD0" w:rsidRDefault="00571A12" w:rsidP="002C447B">
            <w:pPr>
              <w:pStyle w:val="TAC"/>
            </w:pPr>
            <w:r w:rsidRPr="002C447B">
              <w:t>M</w:t>
            </w:r>
          </w:p>
        </w:tc>
        <w:tc>
          <w:tcPr>
            <w:tcW w:w="4670" w:type="dxa"/>
            <w:tcBorders>
              <w:top w:val="single" w:sz="4" w:space="0" w:color="auto"/>
              <w:left w:val="single" w:sz="4" w:space="0" w:color="auto"/>
              <w:bottom w:val="single" w:sz="4" w:space="0" w:color="auto"/>
              <w:right w:val="single" w:sz="4" w:space="0" w:color="auto"/>
            </w:tcBorders>
            <w:hideMark/>
          </w:tcPr>
          <w:p w14:paraId="2B5847C5" w14:textId="77777777" w:rsidR="00571A12" w:rsidRPr="00441CD0" w:rsidRDefault="00571A12" w:rsidP="001F0756">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74C6224F"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1F376B"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9DF47C"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EB9398C"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2E19D7C"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463478F" w14:textId="77777777" w:rsidR="00571A12" w:rsidRPr="00441CD0" w:rsidRDefault="00571A12" w:rsidP="001F0756">
            <w:pPr>
              <w:pStyle w:val="TAC"/>
              <w:rPr>
                <w:lang w:val="x-none"/>
              </w:rPr>
            </w:pPr>
            <w:r w:rsidRPr="00441CD0">
              <w:t>Node ID</w:t>
            </w:r>
          </w:p>
        </w:tc>
      </w:tr>
      <w:tr w:rsidR="00571A12" w:rsidRPr="00441CD0" w14:paraId="406FE47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16490A1" w14:textId="77777777" w:rsidR="00571A12" w:rsidRPr="00441CD0" w:rsidRDefault="00571A12" w:rsidP="001F0756">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6A0D508B" w14:textId="77777777" w:rsidR="00571A12" w:rsidRPr="00441CD0" w:rsidRDefault="00571A12" w:rsidP="002C447B">
            <w:pPr>
              <w:pStyle w:val="TAC"/>
            </w:pPr>
            <w:r w:rsidRPr="002C447B">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BD7DF75" w14:textId="77777777" w:rsidR="00571A12" w:rsidRPr="00441CD0" w:rsidRDefault="00571A12" w:rsidP="001F0756">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3A441C1"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7B5013"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BB9CE8"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07F2602"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8E1D745"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0C42EB" w14:textId="77777777" w:rsidR="00571A12" w:rsidRPr="00441CD0" w:rsidRDefault="00571A12" w:rsidP="001F0756">
            <w:pPr>
              <w:pStyle w:val="TAC"/>
              <w:rPr>
                <w:lang w:val="x-none"/>
              </w:rPr>
            </w:pPr>
            <w:r w:rsidRPr="00441CD0">
              <w:t>Cause</w:t>
            </w:r>
          </w:p>
        </w:tc>
      </w:tr>
      <w:tr w:rsidR="00571A12" w:rsidRPr="00441CD0" w14:paraId="46868D62"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CCB27" w14:textId="77777777" w:rsidR="00571A12" w:rsidRPr="00441CD0" w:rsidRDefault="00571A12" w:rsidP="001F0756">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5D2A5ECC" w14:textId="77777777" w:rsidR="00571A12" w:rsidRPr="00441CD0" w:rsidRDefault="00571A12" w:rsidP="002C447B">
            <w:pPr>
              <w:pStyle w:val="TAC"/>
              <w:rPr>
                <w:rFonts w:eastAsia="SimSun"/>
                <w:lang w:val="de-DE"/>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D83AAD3" w14:textId="77777777" w:rsidR="00571A12" w:rsidRPr="00441CD0" w:rsidRDefault="00571A12" w:rsidP="001F0756">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7F3D3E02"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80DF5D" w14:textId="77777777" w:rsidR="00571A12" w:rsidRPr="00441CD0" w:rsidRDefault="00571A12"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A05F0BD" w14:textId="77777777" w:rsidR="00571A12" w:rsidRPr="00441CD0" w:rsidRDefault="00571A12"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0F16989" w14:textId="77777777" w:rsidR="00571A12" w:rsidRPr="00441CD0" w:rsidRDefault="00571A12"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86A95AC" w14:textId="77777777" w:rsidR="00571A12" w:rsidRPr="00441CD0" w:rsidRDefault="00571A12" w:rsidP="001F075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FCA65A" w14:textId="77777777" w:rsidR="00571A12" w:rsidRPr="00441CD0" w:rsidRDefault="00571A12" w:rsidP="001F0756">
            <w:pPr>
              <w:pStyle w:val="TAC"/>
              <w:rPr>
                <w:lang w:val="x-none"/>
              </w:rPr>
            </w:pPr>
            <w:r w:rsidRPr="00441CD0">
              <w:t>Offending IE</w:t>
            </w:r>
          </w:p>
        </w:tc>
      </w:tr>
    </w:tbl>
    <w:p w14:paraId="32EAB567" w14:textId="77777777" w:rsidR="00571A12" w:rsidRPr="00441CD0" w:rsidRDefault="00571A12" w:rsidP="00571A12">
      <w:pPr>
        <w:rPr>
          <w:lang w:val="sv-SE"/>
        </w:rPr>
      </w:pPr>
    </w:p>
    <w:p w14:paraId="399B281F" w14:textId="77777777" w:rsidR="00EE5860" w:rsidRPr="00441CD0" w:rsidRDefault="00EE5860" w:rsidP="001A3E8D">
      <w:pPr>
        <w:pStyle w:val="Heading3"/>
        <w:rPr>
          <w:rFonts w:cs="Arial"/>
          <w:bCs/>
        </w:rPr>
      </w:pPr>
      <w:bookmarkStart w:id="3989" w:name="_Toc98235826"/>
      <w:r w:rsidRPr="00441CD0">
        <w:t>7.4.6</w:t>
      </w:r>
      <w:r w:rsidRPr="00441CD0">
        <w:tab/>
        <w:t>PFCP Session Set Deletion</w:t>
      </w:r>
      <w:bookmarkEnd w:id="3975"/>
      <w:bookmarkEnd w:id="3976"/>
      <w:bookmarkEnd w:id="3977"/>
      <w:bookmarkEnd w:id="3978"/>
      <w:bookmarkEnd w:id="3979"/>
      <w:bookmarkEnd w:id="3980"/>
      <w:bookmarkEnd w:id="3981"/>
      <w:bookmarkEnd w:id="3982"/>
      <w:bookmarkEnd w:id="3983"/>
      <w:bookmarkEnd w:id="3984"/>
      <w:bookmarkEnd w:id="3985"/>
      <w:bookmarkEnd w:id="3986"/>
      <w:bookmarkEnd w:id="3989"/>
    </w:p>
    <w:p w14:paraId="105EF8DE" w14:textId="77777777" w:rsidR="00EE5860" w:rsidRPr="00441CD0" w:rsidRDefault="00EE5860" w:rsidP="001A3E8D">
      <w:pPr>
        <w:pStyle w:val="Heading4"/>
      </w:pPr>
      <w:bookmarkStart w:id="3990" w:name="_Toc19717279"/>
      <w:bookmarkStart w:id="3991" w:name="_Toc27490769"/>
      <w:bookmarkStart w:id="3992" w:name="_Toc27557062"/>
      <w:bookmarkStart w:id="3993" w:name="_Toc27723979"/>
      <w:bookmarkStart w:id="3994" w:name="_Toc36031051"/>
      <w:bookmarkStart w:id="3995" w:name="_Toc36042971"/>
      <w:bookmarkStart w:id="3996" w:name="_Toc36814296"/>
      <w:bookmarkStart w:id="3997" w:name="_Toc44689150"/>
      <w:bookmarkStart w:id="3998" w:name="_Toc44923904"/>
      <w:bookmarkStart w:id="3999" w:name="_Toc51860874"/>
      <w:bookmarkStart w:id="4000" w:name="_Toc57930645"/>
      <w:bookmarkStart w:id="4001" w:name="_Toc57931275"/>
      <w:bookmarkStart w:id="4002" w:name="_Toc98235827"/>
      <w:r w:rsidRPr="00441CD0">
        <w:t>7.4.6.1</w:t>
      </w:r>
      <w:r w:rsidRPr="00441CD0">
        <w:tab/>
        <w:t>PFCP Session Set Deletion Request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267E1AB1" w14:textId="77777777" w:rsidR="00EE5860" w:rsidRPr="00441CD0" w:rsidRDefault="00EE5860" w:rsidP="00862100">
      <w:r w:rsidRPr="00862100">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862100">
      <w:r w:rsidRPr="00862100">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bookmarkStart w:id="4003" w:name="_PERM_MCCTEMPBM_CRPT0502016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bookmarkStart w:id="4004" w:name="_PERM_MCCTEMPBM_CRPT05020167___7"/>
            <w:bookmarkEnd w:id="4004"/>
          </w:p>
        </w:tc>
      </w:tr>
      <w:bookmarkEnd w:id="4003"/>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2C447B">
            <w:pPr>
              <w:pStyle w:val="TAC"/>
              <w:rPr>
                <w:lang w:val="x-none"/>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CA5E7D"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58CDDA1F" w:rsidR="00CA5E7D" w:rsidRPr="00441CD0" w:rsidRDefault="00CA5E7D" w:rsidP="00CA5E7D">
            <w:pPr>
              <w:pStyle w:val="TAL"/>
            </w:pPr>
            <w:r>
              <w:rPr>
                <w:lang w:val="fr-FR"/>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62E94357" w:rsidR="00CA5E7D" w:rsidRPr="00441CD0" w:rsidRDefault="00CA5E7D" w:rsidP="002C447B">
            <w:pPr>
              <w:pStyle w:val="TAC"/>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1D0E6EB3" w:rsidR="00CA5E7D" w:rsidRPr="00441CD0" w:rsidRDefault="00CA5E7D" w:rsidP="00CA5E7D">
            <w:pPr>
              <w:pStyle w:val="TAL"/>
            </w:pPr>
            <w:r>
              <w:rPr>
                <w:szCs w:val="18"/>
                <w:lang w:val="fr-FR"/>
              </w:rPr>
              <w:t xml:space="preserve">This IE shall be included according to the requirements in </w:t>
            </w:r>
            <w:r w:rsidR="00075654">
              <w:rPr>
                <w:szCs w:val="18"/>
                <w:lang w:val="fr-FR"/>
              </w:rPr>
              <w:t>clause 2</w:t>
            </w:r>
            <w:r>
              <w:rPr>
                <w:szCs w:val="18"/>
                <w:lang w:val="fr-FR"/>
              </w:rPr>
              <w:t>3 of 3GPP</w:t>
            </w:r>
            <w:r>
              <w:rPr>
                <w:szCs w:val="18"/>
                <w:lang w:val="sv-SE"/>
              </w:rPr>
              <w:t> </w:t>
            </w:r>
            <w:r>
              <w:rPr>
                <w:szCs w:val="18"/>
                <w:lang w:val="fr-FR"/>
              </w:rPr>
              <w:t>TS</w:t>
            </w:r>
            <w:r>
              <w:rPr>
                <w:szCs w:val="18"/>
                <w:lang w:val="sv-SE"/>
              </w:rPr>
              <w:t> </w:t>
            </w:r>
            <w:r>
              <w:rPr>
                <w:szCs w:val="18"/>
                <w:lang w:val="fr-FR"/>
              </w:rPr>
              <w:t>23.007</w:t>
            </w:r>
            <w:r>
              <w:rPr>
                <w:szCs w:val="18"/>
                <w:lang w:val="sv-SE"/>
              </w:rPr>
              <w:t> </w:t>
            </w:r>
            <w:r>
              <w:rPr>
                <w:szCs w:val="18"/>
                <w:lang w:val="fr-FR"/>
              </w:rPr>
              <w:t xml:space="preserve">[24] and </w:t>
            </w:r>
            <w:r w:rsidR="00075654">
              <w:rPr>
                <w:szCs w:val="18"/>
                <w:lang w:val="fr-FR"/>
              </w:rPr>
              <w:t xml:space="preserve">clause 4.6 of </w:t>
            </w:r>
            <w:r w:rsidR="00981985">
              <w:rPr>
                <w:szCs w:val="18"/>
                <w:lang w:val="fr-FR"/>
              </w:rPr>
              <w:t>3GPP TS</w:t>
            </w:r>
            <w:r w:rsidR="00075654">
              <w:rPr>
                <w:szCs w:val="18"/>
                <w:lang w:val="fr-FR"/>
              </w:rPr>
              <w:t>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CA5E7D" w:rsidRPr="00441CD0" w:rsidRDefault="00CA5E7D" w:rsidP="00CA5E7D">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CA5E7D" w:rsidRPr="00441CD0" w:rsidRDefault="00CA5E7D" w:rsidP="00CA5E7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CA5E7D" w:rsidRPr="00441CD0" w:rsidRDefault="00CA5E7D" w:rsidP="00CA5E7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CA5E7D" w:rsidRPr="00441CD0" w:rsidRDefault="00CA5E7D" w:rsidP="00CA5E7D">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CA5E7D" w:rsidRPr="00441CD0" w:rsidRDefault="00CA5E7D" w:rsidP="00CA5E7D">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7CED29E5" w:rsidR="00CA38EF" w:rsidRPr="00441CD0" w:rsidRDefault="00CA38EF" w:rsidP="00CA38EF">
            <w:pPr>
              <w:pStyle w:val="TAL"/>
            </w:pPr>
            <w:r w:rsidRPr="00441CD0">
              <w:t>PGW-U</w:t>
            </w:r>
            <w:r>
              <w:t>/SGW-U</w:t>
            </w:r>
            <w:r w:rsidR="00F00016">
              <w:t>/ UPF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2C447B">
            <w:pPr>
              <w:pStyle w:val="TAC"/>
              <w:rPr>
                <w:rFonts w:eastAsia="SimSun"/>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618DDFA7" w:rsidR="00CA38EF" w:rsidRPr="00441CD0" w:rsidRDefault="00F00016" w:rsidP="00CA38EF">
            <w:pPr>
              <w:pStyle w:val="TAL"/>
              <w:rPr>
                <w:szCs w:val="18"/>
              </w:rPr>
            </w:pPr>
            <w:r>
              <w:rPr>
                <w:szCs w:val="18"/>
              </w:rPr>
              <w:t xml:space="preserve">This IE shall be included according to the requirements in </w:t>
            </w:r>
            <w:r w:rsidR="00075654">
              <w:rPr>
                <w:szCs w:val="18"/>
              </w:rPr>
              <w:t>clause 2</w:t>
            </w:r>
            <w:r>
              <w:rPr>
                <w:szCs w:val="18"/>
              </w:rPr>
              <w:t>3 of 3GPP</w:t>
            </w:r>
            <w:r>
              <w:rPr>
                <w:szCs w:val="18"/>
                <w:lang w:val="sv-SE"/>
              </w:rPr>
              <w:t> </w:t>
            </w:r>
            <w:r>
              <w:rPr>
                <w:szCs w:val="18"/>
              </w:rPr>
              <w:t>TS</w:t>
            </w:r>
            <w:r>
              <w:rPr>
                <w:szCs w:val="18"/>
                <w:lang w:val="sv-SE"/>
              </w:rPr>
              <w:t> </w:t>
            </w:r>
            <w:r>
              <w:rPr>
                <w:szCs w:val="18"/>
              </w:rPr>
              <w:t>23.007</w:t>
            </w:r>
            <w:r>
              <w:rPr>
                <w:szCs w:val="18"/>
                <w:lang w:val="sv-SE"/>
              </w:rPr>
              <w:t> </w:t>
            </w:r>
            <w:r>
              <w:rPr>
                <w:szCs w:val="18"/>
              </w:rPr>
              <w:t xml:space="preserve">[24] and </w:t>
            </w:r>
            <w:r w:rsidR="00075654">
              <w:rPr>
                <w:szCs w:val="18"/>
              </w:rPr>
              <w:t xml:space="preserve">clause 4.6 of </w:t>
            </w:r>
            <w:r w:rsidR="00981985">
              <w:rPr>
                <w:szCs w:val="18"/>
              </w:rPr>
              <w:t>3GPP TS</w:t>
            </w:r>
            <w:r w:rsidR="00075654">
              <w:rPr>
                <w:szCs w:val="18"/>
              </w:rPr>
              <w:t> 23.527 [40]</w:t>
            </w:r>
            <w:r>
              <w:rPr>
                <w:szCs w:val="18"/>
              </w:rPr>
              <w:t>.</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2C447B">
            <w:pPr>
              <w:pStyle w:val="TAC"/>
              <w:rPr>
                <w:rFonts w:eastAsia="SimSun"/>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2C447B">
            <w:pPr>
              <w:pStyle w:val="TAC"/>
              <w:rPr>
                <w:rFonts w:eastAsia="SimSun"/>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2C447B">
            <w:pPr>
              <w:pStyle w:val="TAC"/>
              <w:rPr>
                <w:rFonts w:eastAsia="SimSun"/>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1A3E8D">
      <w:pPr>
        <w:pStyle w:val="Heading4"/>
        <w:rPr>
          <w:rFonts w:cs="Arial"/>
          <w:bCs/>
        </w:rPr>
      </w:pPr>
      <w:bookmarkStart w:id="4005" w:name="_Toc19717280"/>
      <w:bookmarkStart w:id="4006" w:name="_Toc27490770"/>
      <w:bookmarkStart w:id="4007" w:name="_Toc27557063"/>
      <w:bookmarkStart w:id="4008" w:name="_Toc27723980"/>
      <w:bookmarkStart w:id="4009" w:name="_Toc36031052"/>
      <w:bookmarkStart w:id="4010" w:name="_Toc36042972"/>
      <w:bookmarkStart w:id="4011" w:name="_Toc36814297"/>
      <w:bookmarkStart w:id="4012" w:name="_Toc44689151"/>
      <w:bookmarkStart w:id="4013" w:name="_Toc44923905"/>
      <w:bookmarkStart w:id="4014" w:name="_Toc51860875"/>
      <w:bookmarkStart w:id="4015" w:name="_Toc57930646"/>
      <w:bookmarkStart w:id="4016" w:name="_Toc57931276"/>
      <w:bookmarkStart w:id="4017" w:name="_Toc98235828"/>
      <w:r w:rsidRPr="00441CD0">
        <w:t>7.4.6.2</w:t>
      </w:r>
      <w:r w:rsidRPr="00441CD0">
        <w:tab/>
      </w:r>
      <w:r w:rsidRPr="00441CD0">
        <w:rPr>
          <w:lang w:val="en-US"/>
        </w:rPr>
        <w:t xml:space="preserve">PFCP Session Set </w:t>
      </w:r>
      <w:r w:rsidRPr="00441CD0">
        <w:t>Deletion Response</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7A1B3F4" w14:textId="4EFD650B" w:rsidR="00F00016" w:rsidRDefault="00F00016" w:rsidP="00862100">
      <w:r w:rsidRPr="00862100">
        <w:t>The PFCP Session Set Deletion Response shall be sent over the Sxa, Sxb or N4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bookmarkStart w:id="4018" w:name="_PERM_MCCTEMPBM_CRPT0502017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bookmarkStart w:id="4019" w:name="_PERM_MCCTEMPBM_CRPT05020176___7"/>
            <w:bookmarkEnd w:id="4019"/>
          </w:p>
        </w:tc>
      </w:tr>
      <w:bookmarkEnd w:id="4018"/>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2C447B">
            <w:pPr>
              <w:pStyle w:val="TAC"/>
            </w:pPr>
            <w:r w:rsidRPr="002C447B">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2C447B">
            <w:pPr>
              <w:pStyle w:val="TAC"/>
              <w:rPr>
                <w:lang w:val="x-none"/>
              </w:rPr>
            </w:pPr>
            <w:r w:rsidRPr="002C447B">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614D7AC2" w:rsidR="00EE5860" w:rsidRDefault="00EE5860" w:rsidP="00EE5860">
      <w:pPr>
        <w:rPr>
          <w:lang w:val="sv-SE"/>
        </w:rPr>
      </w:pPr>
    </w:p>
    <w:p w14:paraId="746B4847" w14:textId="47B26AF1" w:rsidR="00D91F01" w:rsidRPr="00D91F01" w:rsidRDefault="00D91F01" w:rsidP="001A3E8D">
      <w:pPr>
        <w:pStyle w:val="Heading3"/>
        <w:rPr>
          <w:rFonts w:cs="Arial"/>
          <w:bCs/>
        </w:rPr>
      </w:pPr>
      <w:bookmarkStart w:id="4020" w:name="_Toc98235829"/>
      <w:r w:rsidRPr="00441CD0">
        <w:t>7.4.</w:t>
      </w:r>
      <w:r>
        <w:t>7</w:t>
      </w:r>
      <w:r w:rsidRPr="00441CD0">
        <w:tab/>
        <w:t xml:space="preserve">PFCP Session Set </w:t>
      </w:r>
      <w:r>
        <w:t>Modification</w:t>
      </w:r>
      <w:bookmarkEnd w:id="4020"/>
    </w:p>
    <w:p w14:paraId="0AD8240F" w14:textId="2F3E4EAE" w:rsidR="00D91F01" w:rsidRPr="00441CD0" w:rsidRDefault="00D91F01" w:rsidP="001A3E8D">
      <w:pPr>
        <w:pStyle w:val="Heading4"/>
      </w:pPr>
      <w:bookmarkStart w:id="4021" w:name="_Toc98235830"/>
      <w:r w:rsidRPr="00441CD0">
        <w:t>7.4.</w:t>
      </w:r>
      <w:r>
        <w:t>7</w:t>
      </w:r>
      <w:r w:rsidRPr="00441CD0">
        <w:t>.1</w:t>
      </w:r>
      <w:r w:rsidRPr="00441CD0">
        <w:tab/>
        <w:t xml:space="preserve">PFCP Session Set </w:t>
      </w:r>
      <w:r>
        <w:t>Modification</w:t>
      </w:r>
      <w:r w:rsidRPr="00441CD0">
        <w:t xml:space="preserve"> Request</w:t>
      </w:r>
      <w:bookmarkEnd w:id="4021"/>
    </w:p>
    <w:p w14:paraId="20EC08BA" w14:textId="77777777" w:rsidR="00D91F01" w:rsidRDefault="00D91F01" w:rsidP="00D91F01">
      <w:r w:rsidRPr="00441CD0">
        <w:t xml:space="preserve">The PFCP Session Set </w:t>
      </w:r>
      <w:r>
        <w:t>Modification</w:t>
      </w:r>
      <w:r w:rsidRPr="00441CD0">
        <w:t xml:space="preserve"> Request shall be sent over the Sxb </w:t>
      </w:r>
      <w:r>
        <w:t xml:space="preserve">or N4 </w:t>
      </w:r>
      <w:r w:rsidRPr="00441CD0">
        <w:t xml:space="preserve">interface by the CP function to request the UP function to </w:t>
      </w:r>
      <w:r>
        <w:t xml:space="preserve">send any subsequent PFCP Session Report Request messages for </w:t>
      </w:r>
      <w:r w:rsidRPr="00441CD0">
        <w:t xml:space="preserve">the PFCP sessions </w:t>
      </w:r>
      <w:r>
        <w:t xml:space="preserve">which are identified by either FQ-CSID(s) or Group Id(s), or the CP IP Address in </w:t>
      </w:r>
      <w:r>
        <w:rPr>
          <w:lang w:eastAsia="zh-CN"/>
        </w:rPr>
        <w:t xml:space="preserve">their F-SEIDs, </w:t>
      </w:r>
      <w:r>
        <w:t xml:space="preserve">towards an (alternative) SMF/PGW-C, e.g. when those PFCP sessions are </w:t>
      </w:r>
      <w:r w:rsidRPr="00441CD0">
        <w:t xml:space="preserve">affected by a partial </w:t>
      </w:r>
      <w:r>
        <w:t xml:space="preserve">PGW-C/SMF </w:t>
      </w:r>
      <w:r w:rsidRPr="00441CD0">
        <w:t>failure</w:t>
      </w:r>
      <w:r>
        <w:t xml:space="preserve"> or are controlled by a PGW-C/SMF that is shutting down</w:t>
      </w:r>
      <w:r w:rsidRPr="00441CD0">
        <w:t>.</w:t>
      </w:r>
    </w:p>
    <w:p w14:paraId="1A1780AB" w14:textId="77777777" w:rsidR="00D91F01" w:rsidRDefault="00D91F01" w:rsidP="00D91F01">
      <w:r>
        <w:t>This procedure shall only be performed if the UP function indicated support of the RESPS feature (see clause 8.2.25).</w:t>
      </w:r>
    </w:p>
    <w:p w14:paraId="12AFE356" w14:textId="05C78081" w:rsidR="00D91F01" w:rsidRPr="00441CD0" w:rsidRDefault="00D91F01" w:rsidP="00D91F01">
      <w:pPr>
        <w:pStyle w:val="TH"/>
        <w:rPr>
          <w:lang w:val="en-US"/>
        </w:rPr>
      </w:pPr>
      <w:r w:rsidRPr="00441CD0">
        <w:t>Table 7.4.</w:t>
      </w:r>
      <w:r>
        <w:t>7</w:t>
      </w:r>
      <w:r w:rsidRPr="00441CD0">
        <w:t xml:space="preserve">.1-1: Information Elements in a PFCP Session Set </w:t>
      </w:r>
      <w:r>
        <w:t>Modification</w:t>
      </w:r>
      <w:r w:rsidRPr="00441CD0">
        <w:t xml:space="preserve">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rsidRPr="00441CD0" w14:paraId="4BA790C6" w14:textId="77777777" w:rsidTr="005B42B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0B10B1A" w14:textId="77777777" w:rsidR="00D91F01" w:rsidRPr="00441CD0" w:rsidRDefault="00D91F01" w:rsidP="005B42BD">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303820B" w14:textId="77777777" w:rsidR="00D91F01" w:rsidRPr="00441CD0" w:rsidRDefault="00D91F01" w:rsidP="005B42BD">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8A0B02B" w14:textId="77777777" w:rsidR="00D91F01" w:rsidRPr="00441CD0" w:rsidRDefault="00D91F01" w:rsidP="005B42B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93549A" w14:textId="77777777" w:rsidR="00D91F01" w:rsidRPr="00441CD0" w:rsidRDefault="00D91F01" w:rsidP="005B42BD">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A215430" w14:textId="77777777" w:rsidR="00D91F01" w:rsidRPr="00441CD0" w:rsidRDefault="00D91F01" w:rsidP="005B42BD">
            <w:pPr>
              <w:pStyle w:val="TAH"/>
            </w:pPr>
            <w:r w:rsidRPr="00441CD0">
              <w:t>IE Type</w:t>
            </w:r>
          </w:p>
        </w:tc>
      </w:tr>
      <w:tr w:rsidR="00D91F01" w:rsidRPr="00441CD0" w14:paraId="2D1BFFCA" w14:textId="77777777" w:rsidTr="005B42B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669E5E0" w14:textId="77777777" w:rsidR="00D91F01" w:rsidRPr="00441CD0" w:rsidRDefault="00D91F01" w:rsidP="005B42BD">
            <w:pPr>
              <w:spacing w:after="0"/>
              <w:rPr>
                <w:rFonts w:ascii="Arial" w:hAnsi="Arial"/>
                <w:b/>
                <w:sz w:val="18"/>
                <w:lang w:val="x-none"/>
              </w:rPr>
            </w:pPr>
            <w:bookmarkStart w:id="4022" w:name="_PERM_MCCTEMPBM_CRPT050201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7A4BC6F" w14:textId="77777777" w:rsidR="00D91F01" w:rsidRPr="00441CD0" w:rsidRDefault="00D91F01" w:rsidP="005B42BD">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5DDC41D" w14:textId="77777777" w:rsidR="00D91F01" w:rsidRPr="00441CD0" w:rsidRDefault="00D91F01" w:rsidP="005B42B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B98BEB" w14:textId="77777777" w:rsidR="00D91F01" w:rsidRPr="00441CD0" w:rsidRDefault="00D91F01" w:rsidP="005B42B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3961C0" w14:textId="77777777" w:rsidR="00D91F01" w:rsidRPr="00441CD0" w:rsidRDefault="00D91F01" w:rsidP="005B42B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680978" w14:textId="77777777" w:rsidR="00D91F01" w:rsidRPr="00441CD0" w:rsidRDefault="00D91F01" w:rsidP="005B42B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403136" w14:textId="77777777" w:rsidR="00D91F01" w:rsidRPr="00441CD0" w:rsidRDefault="00D91F01" w:rsidP="005B42BD">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BACBEAD" w14:textId="77777777" w:rsidR="00D91F01" w:rsidRPr="00441CD0" w:rsidRDefault="00D91F01" w:rsidP="005B42BD">
            <w:pPr>
              <w:spacing w:after="0"/>
              <w:rPr>
                <w:rFonts w:ascii="Arial" w:hAnsi="Arial"/>
                <w:b/>
                <w:sz w:val="18"/>
                <w:lang w:val="x-none"/>
              </w:rPr>
            </w:pPr>
            <w:bookmarkStart w:id="4023" w:name="_PERM_MCCTEMPBM_CRPT05020180___7"/>
            <w:bookmarkEnd w:id="4023"/>
          </w:p>
        </w:tc>
      </w:tr>
      <w:bookmarkEnd w:id="4022"/>
      <w:tr w:rsidR="00D91F01" w:rsidRPr="00441CD0" w14:paraId="19C2A3BB"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2630B57C" w14:textId="77777777" w:rsidR="00D91F01" w:rsidRPr="00441CD0" w:rsidRDefault="00D91F01" w:rsidP="005B42BD">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35AF2C5D" w14:textId="77777777" w:rsidR="00D91F01" w:rsidRPr="00441CD0" w:rsidRDefault="00D91F01" w:rsidP="005B42BD">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C45CF38" w14:textId="77777777" w:rsidR="00D91F01" w:rsidRDefault="00D91F01" w:rsidP="005B42BD">
            <w:pPr>
              <w:pStyle w:val="TAL"/>
            </w:pPr>
            <w:r w:rsidRPr="00441CD0">
              <w:t>This IE shall contain the node identity of the originating node of the message.</w:t>
            </w:r>
          </w:p>
          <w:p w14:paraId="3D2B4C3E" w14:textId="77777777" w:rsidR="00D91F01" w:rsidRPr="00441CD0" w:rsidRDefault="00D91F01" w:rsidP="005B42BD">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4118C981"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hideMark/>
          </w:tcPr>
          <w:p w14:paraId="6EF731AD" w14:textId="77777777" w:rsidR="00D91F01" w:rsidRPr="00441CD0" w:rsidRDefault="00D91F01" w:rsidP="005B42BD">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C39B58F" w14:textId="77777777" w:rsidR="00D91F01" w:rsidRPr="00441CD0" w:rsidRDefault="00D91F01" w:rsidP="005B42BD">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6CF6DE3A" w14:textId="77777777" w:rsidR="00D91F01" w:rsidRPr="00441CD0" w:rsidRDefault="00D91F01" w:rsidP="005B42BD">
            <w:pPr>
              <w:pStyle w:val="TAH"/>
              <w:rPr>
                <w:b w:val="0"/>
              </w:rPr>
            </w:pPr>
            <w:r>
              <w:rPr>
                <w:b w:val="0"/>
              </w:rPr>
              <w:t>X</w:t>
            </w:r>
          </w:p>
        </w:tc>
        <w:tc>
          <w:tcPr>
            <w:tcW w:w="1404" w:type="dxa"/>
            <w:tcBorders>
              <w:top w:val="single" w:sz="4" w:space="0" w:color="auto"/>
              <w:left w:val="single" w:sz="4" w:space="0" w:color="auto"/>
              <w:bottom w:val="single" w:sz="4" w:space="0" w:color="auto"/>
              <w:right w:val="single" w:sz="4" w:space="0" w:color="auto"/>
            </w:tcBorders>
            <w:hideMark/>
          </w:tcPr>
          <w:p w14:paraId="55B84883" w14:textId="77777777" w:rsidR="00D91F01" w:rsidRPr="00441CD0" w:rsidRDefault="00D91F01" w:rsidP="005B42BD">
            <w:pPr>
              <w:pStyle w:val="TAH"/>
              <w:rPr>
                <w:b w:val="0"/>
              </w:rPr>
            </w:pPr>
            <w:r w:rsidRPr="00441CD0">
              <w:rPr>
                <w:b w:val="0"/>
              </w:rPr>
              <w:t>Node ID</w:t>
            </w:r>
          </w:p>
        </w:tc>
      </w:tr>
      <w:tr w:rsidR="00D91F01" w:rsidRPr="00441CD0" w14:paraId="6A790197"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5B10041D" w14:textId="77777777" w:rsidR="00D91F01" w:rsidRPr="00441CD0" w:rsidRDefault="00D91F01" w:rsidP="005B42BD">
            <w:pPr>
              <w:pStyle w:val="TAH"/>
              <w:rPr>
                <w:b w:val="0"/>
              </w:rPr>
            </w:pPr>
            <w:r>
              <w:rPr>
                <w:b w:val="0"/>
              </w:rPr>
              <w:t xml:space="preserve">PFCP Session Change Info </w:t>
            </w:r>
          </w:p>
        </w:tc>
        <w:tc>
          <w:tcPr>
            <w:tcW w:w="336" w:type="dxa"/>
            <w:tcBorders>
              <w:top w:val="single" w:sz="4" w:space="0" w:color="auto"/>
              <w:left w:val="single" w:sz="4" w:space="0" w:color="auto"/>
              <w:bottom w:val="single" w:sz="4" w:space="0" w:color="auto"/>
              <w:right w:val="single" w:sz="4" w:space="0" w:color="auto"/>
            </w:tcBorders>
          </w:tcPr>
          <w:p w14:paraId="107ABBCF" w14:textId="77777777" w:rsidR="00D91F01" w:rsidRPr="00441CD0" w:rsidRDefault="00D91F01" w:rsidP="005B42BD">
            <w:pPr>
              <w:pStyle w:val="TAH"/>
              <w:rPr>
                <w:b w:val="0"/>
              </w:rPr>
            </w:pPr>
            <w:r>
              <w:rPr>
                <w:b w:val="0"/>
              </w:rPr>
              <w:t>M</w:t>
            </w:r>
          </w:p>
        </w:tc>
        <w:tc>
          <w:tcPr>
            <w:tcW w:w="4670" w:type="dxa"/>
            <w:tcBorders>
              <w:top w:val="single" w:sz="4" w:space="0" w:color="auto"/>
              <w:left w:val="single" w:sz="4" w:space="0" w:color="auto"/>
              <w:bottom w:val="single" w:sz="4" w:space="0" w:color="auto"/>
              <w:right w:val="single" w:sz="4" w:space="0" w:color="auto"/>
            </w:tcBorders>
          </w:tcPr>
          <w:p w14:paraId="4F839D8F" w14:textId="77777777" w:rsidR="00D91F01" w:rsidRDefault="00D91F01" w:rsidP="005B42BD">
            <w:pPr>
              <w:pStyle w:val="TAL"/>
              <w:rPr>
                <w:szCs w:val="18"/>
              </w:rPr>
            </w:pPr>
            <w:r>
              <w:t xml:space="preserve">This IE shall identify the </w:t>
            </w:r>
            <w:r>
              <w:rPr>
                <w:szCs w:val="18"/>
              </w:rPr>
              <w:t xml:space="preserve">FQ-CSID(s), Group Id(s) or CP IP address(es) of the </w:t>
            </w:r>
            <w:r>
              <w:t xml:space="preserve">PFCP sessions for which the PGW-U/UPF shall send </w:t>
            </w:r>
            <w:r>
              <w:rPr>
                <w:szCs w:val="18"/>
              </w:rPr>
              <w:t xml:space="preserve">subsequent PFCP Session Report Request messages to an </w:t>
            </w:r>
            <w:r w:rsidRPr="00441CD0">
              <w:t>Alternative SMF</w:t>
            </w:r>
            <w:r>
              <w:t>/PGW-C</w:t>
            </w:r>
            <w:r w:rsidRPr="00441CD0">
              <w:t xml:space="preserve"> IP Address</w:t>
            </w:r>
            <w:r>
              <w:rPr>
                <w:szCs w:val="18"/>
              </w:rPr>
              <w:t>.</w:t>
            </w:r>
          </w:p>
          <w:p w14:paraId="07405AFB" w14:textId="77777777" w:rsidR="00D91F01" w:rsidRDefault="00D91F01" w:rsidP="005B42BD">
            <w:pPr>
              <w:pStyle w:val="TAL"/>
              <w:rPr>
                <w:szCs w:val="18"/>
              </w:rPr>
            </w:pPr>
          </w:p>
          <w:p w14:paraId="4AEF1577" w14:textId="77777777" w:rsidR="00D91F01" w:rsidRPr="00441CD0" w:rsidRDefault="00D91F01" w:rsidP="005B42BD">
            <w:pPr>
              <w:pStyle w:val="TAL"/>
            </w:pPr>
            <w:r>
              <w:rPr>
                <w:rFonts w:eastAsia="Batang" w:cs="Arial"/>
                <w:szCs w:val="18"/>
                <w:lang w:eastAsia="ja-JP"/>
              </w:rPr>
              <w:t>Several IEs with the same IE type may be present to request the PGW-U/UPF to move PFCP sessions associated with different FQ-CSIDs, Group Ids or CP IP addresses to different PGW-C/SMFs.</w:t>
            </w:r>
          </w:p>
        </w:tc>
        <w:tc>
          <w:tcPr>
            <w:tcW w:w="370" w:type="dxa"/>
            <w:tcBorders>
              <w:top w:val="single" w:sz="4" w:space="0" w:color="auto"/>
              <w:left w:val="single" w:sz="4" w:space="0" w:color="auto"/>
              <w:bottom w:val="single" w:sz="4" w:space="0" w:color="auto"/>
              <w:right w:val="single" w:sz="4" w:space="0" w:color="auto"/>
            </w:tcBorders>
          </w:tcPr>
          <w:p w14:paraId="51175E9B"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08953B20" w14:textId="77777777" w:rsidR="00D91F01" w:rsidRPr="00441CD0" w:rsidRDefault="00D91F01" w:rsidP="005B42BD">
            <w:pPr>
              <w:pStyle w:val="TAH"/>
              <w:rPr>
                <w:b w:val="0"/>
              </w:rPr>
            </w:pPr>
            <w:r>
              <w:rPr>
                <w:b w:val="0"/>
              </w:rPr>
              <w:t>X</w:t>
            </w:r>
          </w:p>
        </w:tc>
        <w:tc>
          <w:tcPr>
            <w:tcW w:w="370" w:type="dxa"/>
            <w:tcBorders>
              <w:top w:val="single" w:sz="4" w:space="0" w:color="auto"/>
              <w:left w:val="single" w:sz="4" w:space="0" w:color="auto"/>
              <w:bottom w:val="single" w:sz="4" w:space="0" w:color="auto"/>
              <w:right w:val="single" w:sz="4" w:space="0" w:color="auto"/>
            </w:tcBorders>
          </w:tcPr>
          <w:p w14:paraId="6009F3CB"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78DAA349" w14:textId="77777777" w:rsidR="00D91F01" w:rsidRDefault="00D91F01" w:rsidP="005B42BD">
            <w:pPr>
              <w:pStyle w:val="TAH"/>
              <w:rPr>
                <w:b w:val="0"/>
              </w:rPr>
            </w:pPr>
            <w:r>
              <w:rPr>
                <w:b w:val="0"/>
              </w:rPr>
              <w:t>X</w:t>
            </w:r>
          </w:p>
        </w:tc>
        <w:tc>
          <w:tcPr>
            <w:tcW w:w="1404" w:type="dxa"/>
            <w:tcBorders>
              <w:top w:val="single" w:sz="4" w:space="0" w:color="auto"/>
              <w:left w:val="single" w:sz="4" w:space="0" w:color="auto"/>
              <w:bottom w:val="single" w:sz="4" w:space="0" w:color="auto"/>
              <w:right w:val="single" w:sz="4" w:space="0" w:color="auto"/>
            </w:tcBorders>
          </w:tcPr>
          <w:p w14:paraId="76B720FA" w14:textId="77777777" w:rsidR="00D91F01" w:rsidRPr="00441CD0" w:rsidRDefault="00D91F01" w:rsidP="005B42BD">
            <w:pPr>
              <w:pStyle w:val="TAH"/>
              <w:rPr>
                <w:b w:val="0"/>
              </w:rPr>
            </w:pPr>
            <w:r>
              <w:rPr>
                <w:b w:val="0"/>
              </w:rPr>
              <w:t>PFCP Session Change Info</w:t>
            </w:r>
          </w:p>
        </w:tc>
      </w:tr>
    </w:tbl>
    <w:p w14:paraId="3F3EF7EA" w14:textId="77777777" w:rsidR="00D91F01" w:rsidRDefault="00D91F01" w:rsidP="00D91F01">
      <w:pPr>
        <w:rPr>
          <w:lang w:val="sv-SE"/>
        </w:rPr>
      </w:pPr>
    </w:p>
    <w:p w14:paraId="6DB9A1B9" w14:textId="3214F988" w:rsidR="00D91F01" w:rsidRDefault="00D91F01" w:rsidP="00D91F01">
      <w:pPr>
        <w:pStyle w:val="TH"/>
        <w:rPr>
          <w:lang w:val="en-US"/>
        </w:rPr>
      </w:pPr>
      <w:r>
        <w:t xml:space="preserve">Table 7.4.7.1-2: PFCP Session Change Info IE within </w:t>
      </w:r>
      <w:r w:rsidRPr="00441CD0">
        <w:t xml:space="preserve">PFCP Session Set </w:t>
      </w:r>
      <w:r>
        <w:t>Modification</w:t>
      </w:r>
      <w:r w:rsidRPr="00441CD0">
        <w:t xml:space="preserve">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14:paraId="67F72874"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57E2E9F" w14:textId="77777777" w:rsidR="00D91F01" w:rsidRDefault="00D91F01" w:rsidP="005B42BD">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4CF3957" w14:textId="77777777" w:rsidR="00D91F01" w:rsidRDefault="00D91F01" w:rsidP="005B42B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CD7A58F" w14:textId="5780A178" w:rsidR="00D91F01" w:rsidRDefault="00D91F01" w:rsidP="005B42BD">
            <w:pPr>
              <w:pStyle w:val="TAC"/>
            </w:pPr>
            <w:r>
              <w:t xml:space="preserve">PFCP Session Change Info </w:t>
            </w:r>
            <w:r>
              <w:rPr>
                <w:lang w:val="en-US"/>
              </w:rPr>
              <w:t>IE Type = 290 (decimal)</w:t>
            </w:r>
          </w:p>
        </w:tc>
      </w:tr>
      <w:tr w:rsidR="00D91F01" w14:paraId="424B8B2C"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D7CB40" w14:textId="77777777" w:rsidR="00D91F01" w:rsidRDefault="00D91F01" w:rsidP="005B42BD">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49D194F" w14:textId="77777777" w:rsidR="00D91F01" w:rsidRDefault="00D91F01" w:rsidP="005B42B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E0DB57" w14:textId="77777777" w:rsidR="00D91F01" w:rsidRDefault="00D91F01" w:rsidP="005B42BD">
            <w:pPr>
              <w:pStyle w:val="TAC"/>
            </w:pPr>
            <w:r>
              <w:t>Length = n</w:t>
            </w:r>
          </w:p>
        </w:tc>
      </w:tr>
      <w:tr w:rsidR="00D91F01" w14:paraId="30938B00" w14:textId="77777777" w:rsidTr="005B42B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26E67B" w14:textId="77777777" w:rsidR="00D91F01" w:rsidRDefault="00D91F01" w:rsidP="005B42BD">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A64F22B" w14:textId="77777777" w:rsidR="00D91F01" w:rsidRDefault="00D91F01" w:rsidP="005B42BD">
            <w:pPr>
              <w:pStyle w:val="TAH"/>
            </w:pPr>
            <w: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DAB54A1" w14:textId="77777777" w:rsidR="00D91F01" w:rsidRDefault="00D91F01" w:rsidP="005B42BD">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DA8BBD" w14:textId="77777777" w:rsidR="00D91F01" w:rsidRDefault="00D91F01" w:rsidP="005B42BD">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B2FB730" w14:textId="77777777" w:rsidR="00D91F01" w:rsidRDefault="00D91F01" w:rsidP="005B42BD">
            <w:pPr>
              <w:pStyle w:val="TAH"/>
            </w:pPr>
            <w:r>
              <w:t>IE Type</w:t>
            </w:r>
          </w:p>
        </w:tc>
      </w:tr>
      <w:tr w:rsidR="00D91F01" w14:paraId="1A455F4C" w14:textId="77777777" w:rsidTr="005B42B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7483B52" w14:textId="77777777" w:rsidR="00D91F01" w:rsidRDefault="00D91F01" w:rsidP="005B42BD">
            <w:pPr>
              <w:spacing w:after="0"/>
              <w:rPr>
                <w:rFonts w:ascii="Arial" w:hAnsi="Arial"/>
                <w:b/>
                <w:sz w:val="18"/>
              </w:rPr>
            </w:pPr>
            <w:bookmarkStart w:id="4024" w:name="_PERM_MCCTEMPBM_CRPT0502018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874BC" w14:textId="77777777" w:rsidR="00D91F01" w:rsidRDefault="00D91F01" w:rsidP="005B42BD">
            <w:pPr>
              <w:spacing w:after="0"/>
              <w:rPr>
                <w:rFonts w:ascii="Arial" w:hAnsi="Arial"/>
                <w:b/>
                <w:sz w:val="18"/>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A430FC3" w14:textId="77777777" w:rsidR="00D91F01" w:rsidRDefault="00D91F01" w:rsidP="005B42BD">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59C07FE8" w14:textId="77777777" w:rsidR="00D91F01" w:rsidRDefault="00D91F01" w:rsidP="005B42BD">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48F7DFD7" w14:textId="77777777" w:rsidR="00D91F01" w:rsidRDefault="00D91F01" w:rsidP="005B42BD">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8531EE8" w14:textId="77777777" w:rsidR="00D91F01" w:rsidRDefault="00D91F01" w:rsidP="005B42BD">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57D5A862" w14:textId="77777777" w:rsidR="00D91F01" w:rsidRDefault="00D91F01" w:rsidP="005B42BD">
            <w:pPr>
              <w:pStyle w:val="TAH"/>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AA9AC57" w14:textId="77777777" w:rsidR="00D91F01" w:rsidRDefault="00D91F01" w:rsidP="005B42BD">
            <w:pPr>
              <w:spacing w:after="0"/>
              <w:rPr>
                <w:rFonts w:ascii="Arial" w:hAnsi="Arial"/>
                <w:b/>
                <w:sz w:val="18"/>
              </w:rPr>
            </w:pPr>
            <w:bookmarkStart w:id="4025" w:name="_PERM_MCCTEMPBM_CRPT05020182___7"/>
            <w:bookmarkEnd w:id="4025"/>
          </w:p>
        </w:tc>
      </w:tr>
      <w:bookmarkEnd w:id="4024"/>
      <w:tr w:rsidR="00D91F01" w14:paraId="282D9772" w14:textId="77777777" w:rsidTr="00AF2831">
        <w:trPr>
          <w:jc w:val="center"/>
        </w:trPr>
        <w:tc>
          <w:tcPr>
            <w:tcW w:w="1560" w:type="dxa"/>
            <w:tcBorders>
              <w:top w:val="single" w:sz="4" w:space="0" w:color="auto"/>
              <w:left w:val="single" w:sz="4" w:space="0" w:color="auto"/>
              <w:bottom w:val="single" w:sz="4" w:space="0" w:color="auto"/>
              <w:right w:val="single" w:sz="4" w:space="0" w:color="auto"/>
            </w:tcBorders>
            <w:hideMark/>
          </w:tcPr>
          <w:p w14:paraId="7265AA58" w14:textId="77777777" w:rsidR="00D91F01" w:rsidRDefault="00D91F01" w:rsidP="005B42BD">
            <w:pPr>
              <w:pStyle w:val="TAL"/>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4144D39A" w14:textId="77777777" w:rsidR="00D91F01" w:rsidRDefault="00D91F01" w:rsidP="002C447B">
            <w:pPr>
              <w:pStyle w:val="TAC"/>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7B170197" w14:textId="77777777" w:rsidR="00981985" w:rsidRDefault="00D91F01" w:rsidP="005B42BD">
            <w:pPr>
              <w:pStyle w:val="TAL"/>
              <w:rPr>
                <w:szCs w:val="18"/>
              </w:rPr>
            </w:pPr>
            <w:r w:rsidRPr="00441CD0">
              <w:rPr>
                <w:szCs w:val="18"/>
              </w:rPr>
              <w:t xml:space="preserve">This IE shall </w:t>
            </w:r>
            <w:r>
              <w:rPr>
                <w:szCs w:val="18"/>
              </w:rPr>
              <w:t xml:space="preserve">identify the </w:t>
            </w:r>
            <w:r w:rsidRPr="00441CD0">
              <w:t>PGW-C</w:t>
            </w:r>
            <w:r>
              <w:t>/SMF</w:t>
            </w:r>
            <w:r w:rsidRPr="00441CD0">
              <w:t xml:space="preserve"> FQ-CSID</w:t>
            </w:r>
            <w:r>
              <w:rPr>
                <w:szCs w:val="18"/>
              </w:rPr>
              <w:t xml:space="preserve"> of the PFCP sessions for which the UPF shall send subsequent PFCP Session Report Request messages to the </w:t>
            </w:r>
            <w:r w:rsidRPr="00441CD0">
              <w:t>Alternative SMF</w:t>
            </w:r>
            <w:r>
              <w:t>/PGW-C</w:t>
            </w:r>
            <w:r w:rsidRPr="00441CD0">
              <w:t xml:space="preserve"> IP Address</w:t>
            </w:r>
            <w:r>
              <w:rPr>
                <w:szCs w:val="18"/>
              </w:rPr>
              <w:t>.</w:t>
            </w:r>
          </w:p>
          <w:p w14:paraId="465F49E7" w14:textId="3CA4ED93" w:rsidR="00D91F01" w:rsidRDefault="00D91F01" w:rsidP="005B42BD">
            <w:pPr>
              <w:pStyle w:val="TAL"/>
              <w:rPr>
                <w:szCs w:val="18"/>
              </w:rPr>
            </w:pPr>
          </w:p>
          <w:p w14:paraId="50A2ED9F" w14:textId="1C4B5C2B" w:rsidR="00D91F01" w:rsidRDefault="00D91F01" w:rsidP="005B42BD">
            <w:pPr>
              <w:pStyle w:val="TAL"/>
              <w:rPr>
                <w:szCs w:val="18"/>
              </w:rPr>
            </w:pPr>
            <w:r>
              <w:rPr>
                <w:szCs w:val="18"/>
              </w:rPr>
              <w:t xml:space="preserve">See also </w:t>
            </w:r>
            <w:r w:rsidR="00981985" w:rsidRPr="00441CD0">
              <w:rPr>
                <w:szCs w:val="18"/>
              </w:rPr>
              <w:t>clause</w:t>
            </w:r>
            <w:r w:rsidR="00981985">
              <w:rPr>
                <w:szCs w:val="18"/>
              </w:rPr>
              <w:t> 3</w:t>
            </w:r>
            <w:r>
              <w:rPr>
                <w:szCs w:val="18"/>
              </w:rPr>
              <w:t>1.</w:t>
            </w:r>
            <w:r w:rsidR="00AF2831">
              <w:rPr>
                <w:szCs w:val="18"/>
              </w:rPr>
              <w:t>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w:t>
            </w:r>
            <w:r w:rsidR="00AF2831">
              <w:rPr>
                <w:szCs w:val="18"/>
              </w:rPr>
              <w:t>7</w:t>
            </w:r>
            <w:r>
              <w:rPr>
                <w:szCs w:val="18"/>
              </w:rPr>
              <w:t xml:space="preserve"> of </w:t>
            </w:r>
            <w:r>
              <w:rPr>
                <w:lang w:val="en-US"/>
              </w:rPr>
              <w:t>3GPP TS 23.527 [40]</w:t>
            </w:r>
            <w:r w:rsidRPr="00441CD0">
              <w:rPr>
                <w:szCs w:val="18"/>
              </w:rPr>
              <w:t>.</w:t>
            </w:r>
          </w:p>
          <w:p w14:paraId="1582CA46" w14:textId="77777777" w:rsidR="00D91F01" w:rsidRDefault="00D91F01" w:rsidP="005B42BD">
            <w:pPr>
              <w:pStyle w:val="TAL"/>
              <w:rPr>
                <w:szCs w:val="18"/>
              </w:rPr>
            </w:pPr>
          </w:p>
          <w:p w14:paraId="5596AD47" w14:textId="77777777" w:rsidR="00D91F01" w:rsidRDefault="00D91F01" w:rsidP="005B42BD">
            <w:pPr>
              <w:pStyle w:val="TAL"/>
              <w:rPr>
                <w:szCs w:val="18"/>
              </w:rPr>
            </w:pPr>
            <w:r>
              <w:rPr>
                <w:szCs w:val="18"/>
              </w:rPr>
              <w:t xml:space="preserve">Several IEs with the same IE type may be present to represent several FQ-CSIDs of PFCP sessions that need to be moved to the same </w:t>
            </w:r>
            <w:r w:rsidRPr="00441CD0">
              <w:t>Alternative SMF</w:t>
            </w:r>
            <w:r>
              <w:t>/PGW-C</w:t>
            </w:r>
            <w:r w:rsidRPr="00441CD0">
              <w:t xml:space="preserve"> IP Address</w:t>
            </w:r>
            <w:r>
              <w:rPr>
                <w:szCs w:val="18"/>
              </w:rPr>
              <w:t>.</w:t>
            </w:r>
          </w:p>
          <w:p w14:paraId="1082726F"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76CC68A" w14:textId="77777777" w:rsidR="00D91F01" w:rsidRDefault="00D91F01" w:rsidP="005B42BD">
            <w:pPr>
              <w:pStyle w:val="TAC"/>
              <w:rPr>
                <w:lang w:val="de-DE"/>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309A182" w14:textId="77777777" w:rsidR="00D91F01" w:rsidRDefault="00D91F01" w:rsidP="005B42BD">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5B7FE" w14:textId="77777777" w:rsidR="00D91F01"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BF054DA"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DF41745" w14:textId="77777777" w:rsidR="00D91F01" w:rsidRDefault="00D91F01" w:rsidP="005B42BD">
            <w:pPr>
              <w:pStyle w:val="TAC"/>
            </w:pPr>
            <w:r w:rsidRPr="00441CD0">
              <w:rPr>
                <w:szCs w:val="18"/>
              </w:rPr>
              <w:t>FQ-CSID</w:t>
            </w:r>
          </w:p>
        </w:tc>
      </w:tr>
      <w:tr w:rsidR="00D91F01" w14:paraId="571CF940"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7817C109" w14:textId="77777777" w:rsidR="00D91F01" w:rsidRDefault="00D91F01" w:rsidP="005B42BD">
            <w:pPr>
              <w:pStyle w:val="TAL"/>
            </w:pPr>
            <w:r w:rsidRPr="00EA0125">
              <w:t>Group Id</w:t>
            </w:r>
          </w:p>
        </w:tc>
        <w:tc>
          <w:tcPr>
            <w:tcW w:w="336" w:type="dxa"/>
            <w:tcBorders>
              <w:top w:val="single" w:sz="4" w:space="0" w:color="auto"/>
              <w:left w:val="single" w:sz="4" w:space="0" w:color="auto"/>
              <w:bottom w:val="single" w:sz="4" w:space="0" w:color="auto"/>
              <w:right w:val="single" w:sz="4" w:space="0" w:color="auto"/>
            </w:tcBorders>
            <w:hideMark/>
          </w:tcPr>
          <w:p w14:paraId="42556131" w14:textId="77777777" w:rsidR="00D91F01" w:rsidRDefault="00D91F01" w:rsidP="002C447B">
            <w:pPr>
              <w:pStyle w:val="TAC"/>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EF0672D" w14:textId="77777777" w:rsidR="00981985" w:rsidRDefault="00D91F01" w:rsidP="005B42BD">
            <w:pPr>
              <w:pStyle w:val="TAL"/>
              <w:rPr>
                <w:szCs w:val="18"/>
              </w:rPr>
            </w:pPr>
            <w:r w:rsidRPr="00441CD0">
              <w:rPr>
                <w:szCs w:val="18"/>
              </w:rPr>
              <w:t xml:space="preserve">This IE shall </w:t>
            </w:r>
            <w:r>
              <w:rPr>
                <w:szCs w:val="18"/>
              </w:rPr>
              <w:t xml:space="preserve">identify the </w:t>
            </w:r>
            <w:r>
              <w:t>Group 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w:t>
            </w:r>
          </w:p>
          <w:p w14:paraId="6E924DCC" w14:textId="07B2FCF9" w:rsidR="00D91F01" w:rsidRDefault="00D91F01" w:rsidP="005B42BD">
            <w:pPr>
              <w:pStyle w:val="TAL"/>
              <w:rPr>
                <w:szCs w:val="18"/>
              </w:rPr>
            </w:pPr>
          </w:p>
          <w:p w14:paraId="7DBF8444" w14:textId="75FF7807" w:rsidR="00D91F01" w:rsidRDefault="00D91F01" w:rsidP="005B42BD">
            <w:pPr>
              <w:pStyle w:val="TAL"/>
              <w:rPr>
                <w:szCs w:val="18"/>
              </w:rPr>
            </w:pPr>
            <w:r>
              <w:rPr>
                <w:szCs w:val="18"/>
              </w:rPr>
              <w:t xml:space="preserve">See also </w:t>
            </w:r>
            <w:r w:rsidR="00981985" w:rsidRPr="00441CD0">
              <w:rPr>
                <w:szCs w:val="18"/>
              </w:rPr>
              <w:t>clause</w:t>
            </w:r>
            <w:r w:rsidR="00981985">
              <w:rPr>
                <w:szCs w:val="18"/>
              </w:rPr>
              <w:t> 3</w:t>
            </w:r>
            <w:r>
              <w:rPr>
                <w:szCs w:val="18"/>
              </w:rPr>
              <w:t>1.</w:t>
            </w:r>
            <w:r w:rsidR="00AF2831">
              <w:rPr>
                <w:szCs w:val="18"/>
              </w:rPr>
              <w:t>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w:t>
            </w:r>
            <w:r w:rsidR="00AF2831">
              <w:rPr>
                <w:szCs w:val="18"/>
              </w:rPr>
              <w:t>7</w:t>
            </w:r>
            <w:r>
              <w:rPr>
                <w:szCs w:val="18"/>
              </w:rPr>
              <w:t xml:space="preserve"> of </w:t>
            </w:r>
            <w:r>
              <w:rPr>
                <w:lang w:val="en-US"/>
              </w:rPr>
              <w:t>3GPP TS 23.527 [40]</w:t>
            </w:r>
            <w:r w:rsidRPr="00441CD0">
              <w:rPr>
                <w:szCs w:val="18"/>
              </w:rPr>
              <w:t>.</w:t>
            </w:r>
          </w:p>
          <w:p w14:paraId="374219F7" w14:textId="77777777" w:rsidR="00D91F01" w:rsidRDefault="00D91F01" w:rsidP="005B42BD">
            <w:pPr>
              <w:pStyle w:val="TAL"/>
              <w:rPr>
                <w:szCs w:val="18"/>
              </w:rPr>
            </w:pPr>
          </w:p>
          <w:p w14:paraId="7DEAFCE8" w14:textId="77777777" w:rsidR="00D91F01" w:rsidRDefault="00D91F01" w:rsidP="005B42BD">
            <w:pPr>
              <w:pStyle w:val="TAL"/>
              <w:rPr>
                <w:szCs w:val="18"/>
              </w:rPr>
            </w:pPr>
            <w:r>
              <w:rPr>
                <w:szCs w:val="18"/>
              </w:rPr>
              <w:t xml:space="preserve">Several IEs with the same IE type may be present to represent several Group Ids of PFCP sessions that need to be moved to the same </w:t>
            </w:r>
            <w:r w:rsidRPr="00441CD0">
              <w:t>Alternative SMF</w:t>
            </w:r>
            <w:r>
              <w:t>/PGW-C</w:t>
            </w:r>
            <w:r w:rsidRPr="00441CD0">
              <w:t xml:space="preserve"> IP Address</w:t>
            </w:r>
            <w:r>
              <w:rPr>
                <w:szCs w:val="18"/>
              </w:rPr>
              <w:t>.</w:t>
            </w:r>
          </w:p>
          <w:p w14:paraId="3AF54ADD"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F45E06A" w14:textId="77777777" w:rsidR="00D91F01" w:rsidRDefault="00D91F01" w:rsidP="005B42BD">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F446E"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52B12EF7" w14:textId="77777777" w:rsidR="00D91F01"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2638EFF"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71C199" w14:textId="77777777" w:rsidR="00D91F01" w:rsidRDefault="00D91F01" w:rsidP="005B42BD">
            <w:pPr>
              <w:pStyle w:val="TAC"/>
            </w:pPr>
            <w:r>
              <w:rPr>
                <w:szCs w:val="18"/>
              </w:rPr>
              <w:t>Group-Id</w:t>
            </w:r>
          </w:p>
        </w:tc>
      </w:tr>
      <w:tr w:rsidR="00D91F01" w14:paraId="5BF753FF"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0D92F108" w14:textId="77777777" w:rsidR="00D91F01" w:rsidRPr="00EA0125" w:rsidRDefault="00D91F01" w:rsidP="005B42BD">
            <w:pPr>
              <w:pStyle w:val="TAL"/>
            </w:pPr>
            <w:r>
              <w:t xml:space="preserve">CP </w:t>
            </w:r>
            <w:r>
              <w:rPr>
                <w:lang w:val="fr-FR"/>
              </w:rPr>
              <w:t>IP Address</w:t>
            </w:r>
          </w:p>
        </w:tc>
        <w:tc>
          <w:tcPr>
            <w:tcW w:w="336" w:type="dxa"/>
            <w:tcBorders>
              <w:top w:val="single" w:sz="4" w:space="0" w:color="auto"/>
              <w:left w:val="single" w:sz="4" w:space="0" w:color="auto"/>
              <w:bottom w:val="single" w:sz="4" w:space="0" w:color="auto"/>
              <w:right w:val="single" w:sz="4" w:space="0" w:color="auto"/>
            </w:tcBorders>
          </w:tcPr>
          <w:p w14:paraId="59357F25" w14:textId="77777777" w:rsidR="00D91F01" w:rsidRDefault="00D91F01" w:rsidP="002C447B">
            <w:pPr>
              <w:pStyle w:val="TAC"/>
              <w:rPr>
                <w:rFonts w:eastAsia="SimSun"/>
              </w:rPr>
            </w:pPr>
            <w:r w:rsidRPr="002C447B">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25FBCADC" w14:textId="77777777" w:rsidR="00981985" w:rsidRDefault="00D91F01" w:rsidP="005B42BD">
            <w:pPr>
              <w:pStyle w:val="TAL"/>
              <w:rPr>
                <w:szCs w:val="18"/>
              </w:rPr>
            </w:pPr>
            <w:r w:rsidRPr="00441CD0">
              <w:rPr>
                <w:szCs w:val="18"/>
              </w:rPr>
              <w:t xml:space="preserve">This IE shall </w:t>
            </w:r>
            <w:r>
              <w:rPr>
                <w:szCs w:val="18"/>
              </w:rPr>
              <w:t>identify the IP address</w:t>
            </w:r>
            <w:r>
              <w:t xml:space="preserve"> in the CP F-SEID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w:t>
            </w:r>
          </w:p>
          <w:p w14:paraId="78486FA6" w14:textId="47A22500" w:rsidR="00D91F01" w:rsidRDefault="00D91F01" w:rsidP="005B42BD">
            <w:pPr>
              <w:pStyle w:val="TAL"/>
              <w:rPr>
                <w:szCs w:val="18"/>
              </w:rPr>
            </w:pPr>
          </w:p>
          <w:p w14:paraId="544DC474" w14:textId="6EC2019C" w:rsidR="00D91F01" w:rsidRPr="00441CD0" w:rsidRDefault="00D91F01" w:rsidP="005B42BD">
            <w:pPr>
              <w:pStyle w:val="TAL"/>
              <w:rPr>
                <w:szCs w:val="18"/>
              </w:rPr>
            </w:pPr>
            <w:r>
              <w:rPr>
                <w:szCs w:val="18"/>
              </w:rPr>
              <w:t xml:space="preserve">Several IEs with the same IE type may be present to represent several CP IP addresses of PFCP sessions that need to be moved to the same </w:t>
            </w:r>
            <w:r w:rsidRPr="00441CD0">
              <w:t>Alternative SMF</w:t>
            </w:r>
            <w:r>
              <w:t>/PGW-C</w:t>
            </w:r>
            <w:r w:rsidRPr="00441CD0">
              <w:t xml:space="preserve"> IP Address</w:t>
            </w:r>
            <w:r>
              <w:rPr>
                <w:szCs w:val="18"/>
              </w:rPr>
              <w:t>.</w:t>
            </w:r>
          </w:p>
        </w:tc>
        <w:tc>
          <w:tcPr>
            <w:tcW w:w="370" w:type="dxa"/>
            <w:tcBorders>
              <w:top w:val="single" w:sz="4" w:space="0" w:color="auto"/>
              <w:left w:val="single" w:sz="4" w:space="0" w:color="auto"/>
              <w:bottom w:val="single" w:sz="4" w:space="0" w:color="auto"/>
              <w:right w:val="single" w:sz="4" w:space="0" w:color="auto"/>
            </w:tcBorders>
          </w:tcPr>
          <w:p w14:paraId="46767AB2" w14:textId="77777777" w:rsidR="00D91F01" w:rsidRDefault="00D91F01" w:rsidP="005B42BD">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A4DCF5D"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2618EE51" w14:textId="77777777" w:rsidR="00D91F01"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257B5080"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tcPr>
          <w:p w14:paraId="06CC0563" w14:textId="77777777" w:rsidR="00D91F01" w:rsidRDefault="00D91F01" w:rsidP="005B42BD">
            <w:pPr>
              <w:pStyle w:val="TAC"/>
              <w:rPr>
                <w:szCs w:val="18"/>
              </w:rPr>
            </w:pPr>
            <w:r>
              <w:t xml:space="preserve">CP </w:t>
            </w:r>
            <w:r>
              <w:rPr>
                <w:lang w:val="fr-FR"/>
              </w:rPr>
              <w:t xml:space="preserve">IP Address </w:t>
            </w:r>
          </w:p>
        </w:tc>
      </w:tr>
      <w:tr w:rsidR="00D91F01" w14:paraId="568AC8DB"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3A5E3DD8" w14:textId="77777777" w:rsidR="00D91F01" w:rsidRDefault="00D91F01" w:rsidP="005B42BD">
            <w:pPr>
              <w:pStyle w:val="TAL"/>
            </w:pPr>
            <w:r w:rsidRPr="00441CD0">
              <w:t>Alternative SMF</w:t>
            </w:r>
            <w:r>
              <w:t>/PGW-C</w:t>
            </w:r>
            <w:r w:rsidRPr="00441CD0">
              <w:t xml:space="preserve"> IP Address</w:t>
            </w:r>
          </w:p>
        </w:tc>
        <w:tc>
          <w:tcPr>
            <w:tcW w:w="336" w:type="dxa"/>
            <w:tcBorders>
              <w:top w:val="single" w:sz="4" w:space="0" w:color="auto"/>
              <w:left w:val="single" w:sz="4" w:space="0" w:color="auto"/>
              <w:bottom w:val="single" w:sz="4" w:space="0" w:color="auto"/>
              <w:right w:val="single" w:sz="4" w:space="0" w:color="auto"/>
            </w:tcBorders>
            <w:hideMark/>
          </w:tcPr>
          <w:p w14:paraId="4C776A00" w14:textId="77777777" w:rsidR="00D91F01" w:rsidRDefault="00D91F01" w:rsidP="002C447B">
            <w:pPr>
              <w:pStyle w:val="TAC"/>
            </w:pPr>
            <w:r w:rsidRPr="002C447B">
              <w:t>M</w:t>
            </w:r>
          </w:p>
        </w:tc>
        <w:tc>
          <w:tcPr>
            <w:tcW w:w="4670" w:type="dxa"/>
            <w:tcBorders>
              <w:top w:val="single" w:sz="4" w:space="0" w:color="auto"/>
              <w:left w:val="single" w:sz="4" w:space="0" w:color="auto"/>
              <w:bottom w:val="single" w:sz="4" w:space="0" w:color="auto"/>
              <w:right w:val="single" w:sz="4" w:space="0" w:color="auto"/>
            </w:tcBorders>
            <w:hideMark/>
          </w:tcPr>
          <w:p w14:paraId="1C2A565F" w14:textId="77777777" w:rsidR="00D91F01" w:rsidRPr="00441CD0" w:rsidRDefault="00D91F01" w:rsidP="005B42BD">
            <w:pPr>
              <w:pStyle w:val="TAL"/>
              <w:rPr>
                <w:lang w:val="x-none"/>
              </w:rPr>
            </w:pPr>
            <w:r w:rsidRPr="00441CD0">
              <w:rPr>
                <w:lang w:eastAsia="zh-CN"/>
              </w:rPr>
              <w:t xml:space="preserve">This IE </w:t>
            </w:r>
            <w:r>
              <w:rPr>
                <w:lang w:eastAsia="zh-CN"/>
              </w:rPr>
              <w:t>shall</w:t>
            </w:r>
            <w:r w:rsidRPr="00441CD0">
              <w:rPr>
                <w:lang w:eastAsia="zh-CN"/>
              </w:rPr>
              <w:t xml:space="preserve"> </w:t>
            </w:r>
            <w:r>
              <w:rPr>
                <w:lang w:eastAsia="zh-CN"/>
              </w:rPr>
              <w:t xml:space="preserve">include the alternative SMF/PGW-C IP Address to be used by the UP function to send subsequent PFCP Session Report Request messages for the PFCP Sessions associated with the </w:t>
            </w:r>
            <w:r w:rsidRPr="00441CD0">
              <w:t>PGW-C</w:t>
            </w:r>
            <w:r>
              <w:t>/SMF</w:t>
            </w:r>
            <w:r w:rsidRPr="00441CD0">
              <w:t xml:space="preserve"> FQ-CSID</w:t>
            </w:r>
            <w:r>
              <w:t>(s), Group Id(s) or CP IP address(es)</w:t>
            </w:r>
            <w:r>
              <w:rPr>
                <w:szCs w:val="18"/>
              </w:rPr>
              <w:t>.</w:t>
            </w:r>
          </w:p>
          <w:p w14:paraId="1F404238" w14:textId="77777777" w:rsidR="00D91F01" w:rsidRPr="000D4D02" w:rsidRDefault="00D91F01" w:rsidP="005B42BD">
            <w:pPr>
              <w:pStyle w:val="TAL"/>
              <w:rPr>
                <w:lang w:val="x-none" w:eastAsia="zh-CN"/>
              </w:rPr>
            </w:pPr>
          </w:p>
          <w:p w14:paraId="38C7DE77" w14:textId="77777777" w:rsidR="00981985" w:rsidRPr="00441CD0" w:rsidRDefault="00D91F01" w:rsidP="005B42BD">
            <w:pPr>
              <w:pStyle w:val="TAL"/>
              <w:rPr>
                <w:lang w:eastAsia="zh-CN"/>
              </w:rPr>
            </w:pPr>
            <w:r w:rsidRPr="00441CD0">
              <w:rPr>
                <w:lang w:eastAsia="zh-CN"/>
              </w:rPr>
              <w:t xml:space="preserve">When present, this IE shall contain an IPv4 and/or IPv6 address of </w:t>
            </w:r>
            <w:r>
              <w:rPr>
                <w:lang w:eastAsia="zh-CN"/>
              </w:rPr>
              <w:t xml:space="preserve">the same or </w:t>
            </w:r>
            <w:r w:rsidRPr="00441CD0">
              <w:rPr>
                <w:lang w:eastAsia="zh-CN"/>
              </w:rPr>
              <w:t>an alternative SMF</w:t>
            </w:r>
            <w:r>
              <w:rPr>
                <w:lang w:eastAsia="zh-CN"/>
              </w:rPr>
              <w:t>/PGW-C.</w:t>
            </w:r>
          </w:p>
          <w:p w14:paraId="50331FFF" w14:textId="66AE4A34"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45F605D" w14:textId="77777777" w:rsidR="00D91F01" w:rsidRDefault="00D91F01" w:rsidP="005B42BD">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A00AABF"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6A34EDC" w14:textId="77777777" w:rsidR="00D91F01" w:rsidRDefault="00D91F01" w:rsidP="005B42BD">
            <w:pPr>
              <w:pStyle w:val="TAC"/>
            </w:pPr>
          </w:p>
        </w:tc>
        <w:tc>
          <w:tcPr>
            <w:tcW w:w="370" w:type="dxa"/>
            <w:tcBorders>
              <w:top w:val="single" w:sz="4" w:space="0" w:color="auto"/>
              <w:left w:val="single" w:sz="4" w:space="0" w:color="auto"/>
              <w:bottom w:val="single" w:sz="4" w:space="0" w:color="auto"/>
              <w:right w:val="single" w:sz="4" w:space="0" w:color="auto"/>
            </w:tcBorders>
            <w:hideMark/>
          </w:tcPr>
          <w:p w14:paraId="32150FDC"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0E3EC4" w14:textId="77777777" w:rsidR="00D91F01" w:rsidRDefault="00D91F01" w:rsidP="005B42BD">
            <w:pPr>
              <w:pStyle w:val="TAC"/>
            </w:pPr>
            <w:r w:rsidRPr="00441CD0">
              <w:t>Alternative SMF IP Address</w:t>
            </w:r>
          </w:p>
        </w:tc>
      </w:tr>
    </w:tbl>
    <w:p w14:paraId="254869E1" w14:textId="77777777" w:rsidR="00D91F01" w:rsidRDefault="00D91F01" w:rsidP="00D91F01">
      <w:pPr>
        <w:rPr>
          <w:lang w:val="sv-SE"/>
        </w:rPr>
      </w:pPr>
    </w:p>
    <w:p w14:paraId="4AEEDD77" w14:textId="07F227AD" w:rsidR="00D91F01" w:rsidRPr="00441CD0" w:rsidRDefault="00D91F01" w:rsidP="001A3E8D">
      <w:pPr>
        <w:pStyle w:val="Heading4"/>
        <w:rPr>
          <w:rFonts w:cs="Arial"/>
          <w:bCs/>
        </w:rPr>
      </w:pPr>
      <w:bookmarkStart w:id="4026" w:name="_Toc98235831"/>
      <w:r w:rsidRPr="00441CD0">
        <w:t>7.4.</w:t>
      </w:r>
      <w:r>
        <w:t>7</w:t>
      </w:r>
      <w:r w:rsidRPr="00441CD0">
        <w:t>.2</w:t>
      </w:r>
      <w:r w:rsidRPr="00441CD0">
        <w:tab/>
      </w:r>
      <w:r w:rsidRPr="00441CD0">
        <w:rPr>
          <w:lang w:val="en-US"/>
        </w:rPr>
        <w:t xml:space="preserve">PFCP Session Set </w:t>
      </w:r>
      <w:r>
        <w:t>Modification</w:t>
      </w:r>
      <w:r w:rsidRPr="00441CD0">
        <w:t xml:space="preserve"> Response</w:t>
      </w:r>
      <w:bookmarkEnd w:id="4026"/>
    </w:p>
    <w:p w14:paraId="48B2F6D5" w14:textId="77777777" w:rsidR="00D91F01" w:rsidRPr="00D91F01" w:rsidRDefault="00D91F01" w:rsidP="00D91F01">
      <w:r w:rsidRPr="00D91F01">
        <w:t>The PFCP Session Set Modification Response shall be sent over the Sxb or N4 interface by the UP function to the CP function as a reply to the PFCP Session Set Modification Request.</w:t>
      </w:r>
    </w:p>
    <w:p w14:paraId="14B42E63" w14:textId="29D237C3" w:rsidR="00D91F01" w:rsidRPr="00441CD0" w:rsidRDefault="00D91F01" w:rsidP="00D91F01">
      <w:pPr>
        <w:pStyle w:val="TH"/>
        <w:rPr>
          <w:lang w:val="en-US"/>
        </w:rPr>
      </w:pPr>
      <w:r w:rsidRPr="00441CD0">
        <w:t>Table 7.4.</w:t>
      </w:r>
      <w:r>
        <w:t>2</w:t>
      </w:r>
      <w:r w:rsidRPr="00441CD0">
        <w:t xml:space="preserve">.2-1: Information Elements in a PFCP Session Set </w:t>
      </w:r>
      <w:r>
        <w:t>Modification</w:t>
      </w:r>
      <w:r w:rsidRPr="00441CD0">
        <w:t xml:space="preserve">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rsidRPr="00441CD0" w14:paraId="1D33CFBB" w14:textId="77777777" w:rsidTr="005B42BD">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F6439BF" w14:textId="77777777" w:rsidR="00D91F01" w:rsidRPr="00441CD0" w:rsidRDefault="00D91F01" w:rsidP="005B42BD">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3082D8E" w14:textId="77777777" w:rsidR="00D91F01" w:rsidRPr="00441CD0" w:rsidRDefault="00D91F01" w:rsidP="005B42BD">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BC859E9" w14:textId="77777777" w:rsidR="00D91F01" w:rsidRPr="00441CD0" w:rsidRDefault="00D91F01" w:rsidP="005B42B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2DF166" w14:textId="77777777" w:rsidR="00D91F01" w:rsidRPr="00441CD0" w:rsidRDefault="00D91F01" w:rsidP="005B42BD">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92A0E9" w14:textId="77777777" w:rsidR="00D91F01" w:rsidRPr="00441CD0" w:rsidRDefault="00D91F01" w:rsidP="005B42BD">
            <w:pPr>
              <w:pStyle w:val="TAH"/>
            </w:pPr>
            <w:r w:rsidRPr="00441CD0">
              <w:t>IE Type</w:t>
            </w:r>
          </w:p>
        </w:tc>
      </w:tr>
      <w:tr w:rsidR="00D91F01" w:rsidRPr="00441CD0" w14:paraId="2068DDAD" w14:textId="77777777" w:rsidTr="005B42B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7B4FE8A" w14:textId="77777777" w:rsidR="00D91F01" w:rsidRPr="00441CD0" w:rsidRDefault="00D91F01" w:rsidP="005B42BD">
            <w:pPr>
              <w:spacing w:after="0"/>
              <w:rPr>
                <w:rFonts w:ascii="Arial" w:hAnsi="Arial"/>
                <w:b/>
                <w:sz w:val="18"/>
                <w:lang w:val="x-none"/>
              </w:rPr>
            </w:pPr>
            <w:bookmarkStart w:id="4027" w:name="_PERM_MCCTEMPBM_CRPT0502018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595EA85" w14:textId="77777777" w:rsidR="00D91F01" w:rsidRPr="00441CD0" w:rsidRDefault="00D91F01" w:rsidP="005B42BD">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52C9DC" w14:textId="77777777" w:rsidR="00D91F01" w:rsidRPr="00441CD0" w:rsidRDefault="00D91F01" w:rsidP="005B42B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A16B2B9" w14:textId="77777777" w:rsidR="00D91F01" w:rsidRPr="00441CD0" w:rsidRDefault="00D91F01" w:rsidP="005B42B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3D326B8" w14:textId="77777777" w:rsidR="00D91F01" w:rsidRPr="00441CD0" w:rsidRDefault="00D91F01" w:rsidP="005B42B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6814494" w14:textId="77777777" w:rsidR="00D91F01" w:rsidRPr="00441CD0" w:rsidRDefault="00D91F01" w:rsidP="005B42B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308C40" w14:textId="77777777" w:rsidR="00D91F01" w:rsidRPr="00441CD0" w:rsidRDefault="00D91F01" w:rsidP="005B42BD">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814CB6" w14:textId="77777777" w:rsidR="00D91F01" w:rsidRPr="00441CD0" w:rsidRDefault="00D91F01" w:rsidP="005B42BD">
            <w:pPr>
              <w:spacing w:after="0"/>
              <w:rPr>
                <w:rFonts w:ascii="Arial" w:hAnsi="Arial"/>
                <w:b/>
                <w:sz w:val="18"/>
                <w:lang w:val="x-none"/>
              </w:rPr>
            </w:pPr>
            <w:bookmarkStart w:id="4028" w:name="_PERM_MCCTEMPBM_CRPT05020188___7"/>
            <w:bookmarkEnd w:id="4028"/>
          </w:p>
        </w:tc>
      </w:tr>
      <w:bookmarkEnd w:id="4027"/>
      <w:tr w:rsidR="00D91F01" w:rsidRPr="00441CD0" w14:paraId="4BE57638"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hideMark/>
          </w:tcPr>
          <w:p w14:paraId="720CFD7A" w14:textId="77777777" w:rsidR="00D91F01" w:rsidRPr="00441CD0" w:rsidRDefault="00D91F01" w:rsidP="005B42BD">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77652408" w14:textId="77777777" w:rsidR="00D91F01" w:rsidRPr="00441CD0" w:rsidRDefault="00D91F01" w:rsidP="005B42BD">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7E244AB4" w14:textId="77777777" w:rsidR="00D91F01" w:rsidRDefault="00D91F01" w:rsidP="005B42BD">
            <w:pPr>
              <w:pStyle w:val="TAL"/>
            </w:pPr>
            <w:r w:rsidRPr="00441CD0">
              <w:t>This IE shall contain the unique identifier of the sending node.</w:t>
            </w:r>
          </w:p>
          <w:p w14:paraId="5152C8B6"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FEAC88E" w14:textId="77777777" w:rsidR="00D91F01" w:rsidRPr="00441CD0" w:rsidRDefault="00D91F01" w:rsidP="005B42BD">
            <w:pPr>
              <w:pStyle w:val="TAH"/>
            </w:pPr>
            <w:r>
              <w:t>-</w:t>
            </w:r>
          </w:p>
        </w:tc>
        <w:tc>
          <w:tcPr>
            <w:tcW w:w="370" w:type="dxa"/>
            <w:tcBorders>
              <w:top w:val="single" w:sz="4" w:space="0" w:color="auto"/>
              <w:left w:val="single" w:sz="4" w:space="0" w:color="auto"/>
              <w:bottom w:val="single" w:sz="4" w:space="0" w:color="auto"/>
              <w:right w:val="single" w:sz="4" w:space="0" w:color="auto"/>
            </w:tcBorders>
            <w:hideMark/>
          </w:tcPr>
          <w:p w14:paraId="1D1CD2A5" w14:textId="77777777" w:rsidR="00D91F01" w:rsidRPr="00441CD0" w:rsidRDefault="00D91F01" w:rsidP="005B42BD">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5C9BC82" w14:textId="77777777" w:rsidR="00D91F01" w:rsidRPr="00441CD0" w:rsidRDefault="00D91F01" w:rsidP="005B42BD">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5751CCBF"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7828AF99" w14:textId="77777777" w:rsidR="00D91F01" w:rsidRPr="00441CD0" w:rsidRDefault="00D91F01" w:rsidP="005B42BD">
            <w:pPr>
              <w:pStyle w:val="TAH"/>
            </w:pPr>
            <w:r w:rsidRPr="00441CD0">
              <w:rPr>
                <w:b w:val="0"/>
              </w:rPr>
              <w:t>Node ID</w:t>
            </w:r>
          </w:p>
        </w:tc>
      </w:tr>
      <w:tr w:rsidR="00D91F01" w:rsidRPr="00441CD0" w14:paraId="2DCB7B5D"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CF52314" w14:textId="77777777" w:rsidR="00D91F01" w:rsidRPr="00441CD0" w:rsidRDefault="00D91F01" w:rsidP="005B42BD">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234F7CDA" w14:textId="77777777" w:rsidR="00D91F01" w:rsidRPr="00441CD0" w:rsidRDefault="00D91F01" w:rsidP="002C447B">
            <w:pPr>
              <w:pStyle w:val="TAC"/>
            </w:pPr>
            <w:r w:rsidRPr="002C447B">
              <w:t>M</w:t>
            </w:r>
          </w:p>
        </w:tc>
        <w:tc>
          <w:tcPr>
            <w:tcW w:w="4672" w:type="dxa"/>
            <w:tcBorders>
              <w:top w:val="single" w:sz="4" w:space="0" w:color="auto"/>
              <w:left w:val="single" w:sz="4" w:space="0" w:color="auto"/>
              <w:bottom w:val="single" w:sz="4" w:space="0" w:color="auto"/>
              <w:right w:val="single" w:sz="4" w:space="0" w:color="auto"/>
            </w:tcBorders>
            <w:hideMark/>
          </w:tcPr>
          <w:p w14:paraId="3B756EB8" w14:textId="77777777" w:rsidR="00D91F01" w:rsidRDefault="00D91F01" w:rsidP="005B42BD">
            <w:pPr>
              <w:pStyle w:val="TAL"/>
            </w:pPr>
            <w:r w:rsidRPr="00441CD0">
              <w:t>This IE shall indicate the acceptance or the rejection of the corresponding request message.</w:t>
            </w:r>
          </w:p>
          <w:p w14:paraId="2325532D"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9F4A004" w14:textId="77777777" w:rsidR="00D91F01" w:rsidRPr="00597BF9" w:rsidRDefault="00D91F01" w:rsidP="005B42BD">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AB9BE8" w14:textId="77777777" w:rsidR="00D91F01" w:rsidRPr="00441CD0" w:rsidRDefault="00D91F01" w:rsidP="005B42B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9070C" w14:textId="77777777" w:rsidR="00D91F01" w:rsidRPr="00441CD0"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5E02331"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2B2BB62" w14:textId="77777777" w:rsidR="00D91F01" w:rsidRPr="00441CD0" w:rsidRDefault="00D91F01" w:rsidP="005B42BD">
            <w:pPr>
              <w:pStyle w:val="TAC"/>
              <w:rPr>
                <w:lang w:val="sv-SE"/>
              </w:rPr>
            </w:pPr>
            <w:r w:rsidRPr="00441CD0">
              <w:rPr>
                <w:lang w:val="sv-SE"/>
              </w:rPr>
              <w:t>Cause</w:t>
            </w:r>
          </w:p>
        </w:tc>
      </w:tr>
      <w:tr w:rsidR="00D91F01" w:rsidRPr="00441CD0" w14:paraId="0B55836D"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4873AD" w14:textId="77777777" w:rsidR="00D91F01" w:rsidRPr="00441CD0" w:rsidRDefault="00D91F01" w:rsidP="005B42BD">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08AAC55" w14:textId="77777777" w:rsidR="00D91F01" w:rsidRPr="00441CD0" w:rsidRDefault="00D91F01" w:rsidP="002C447B">
            <w:pPr>
              <w:pStyle w:val="TAC"/>
              <w:rPr>
                <w:lang w:val="x-none"/>
              </w:rPr>
            </w:pPr>
            <w:r w:rsidRPr="002C447B">
              <w:t>C</w:t>
            </w:r>
          </w:p>
        </w:tc>
        <w:tc>
          <w:tcPr>
            <w:tcW w:w="4672" w:type="dxa"/>
            <w:tcBorders>
              <w:top w:val="single" w:sz="4" w:space="0" w:color="auto"/>
              <w:left w:val="single" w:sz="4" w:space="0" w:color="auto"/>
              <w:bottom w:val="single" w:sz="4" w:space="0" w:color="auto"/>
              <w:right w:val="single" w:sz="4" w:space="0" w:color="auto"/>
            </w:tcBorders>
            <w:hideMark/>
          </w:tcPr>
          <w:p w14:paraId="430215B7" w14:textId="77777777" w:rsidR="00D91F01" w:rsidRDefault="00D91F01" w:rsidP="005B42BD">
            <w:pPr>
              <w:pStyle w:val="TAL"/>
            </w:pPr>
            <w:r w:rsidRPr="00441CD0">
              <w:t>This IE shall be included if the rejection is due to a conditional or mandatory IE missing or faulty.</w:t>
            </w:r>
          </w:p>
          <w:p w14:paraId="4207E958"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448FA2F8" w14:textId="77777777" w:rsidR="00D91F01" w:rsidRPr="00441CD0"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56BE14E" w14:textId="77777777" w:rsidR="00D91F01" w:rsidRPr="00441CD0" w:rsidRDefault="00D91F01" w:rsidP="005B42B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AF45AE" w14:textId="77777777" w:rsidR="00D91F01" w:rsidRPr="00441CD0"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10DD9C"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B126264" w14:textId="77777777" w:rsidR="00D91F01" w:rsidRPr="00441CD0" w:rsidRDefault="00D91F01" w:rsidP="005B42BD">
            <w:pPr>
              <w:pStyle w:val="TAC"/>
              <w:rPr>
                <w:lang w:val="sv-SE"/>
              </w:rPr>
            </w:pPr>
            <w:r w:rsidRPr="00441CD0">
              <w:rPr>
                <w:lang w:val="sv-SE"/>
              </w:rPr>
              <w:t>Offending IE</w:t>
            </w:r>
          </w:p>
        </w:tc>
      </w:tr>
    </w:tbl>
    <w:p w14:paraId="486FA055" w14:textId="77777777" w:rsidR="00D91F01" w:rsidRPr="00441CD0" w:rsidRDefault="00D91F01" w:rsidP="00EE5860">
      <w:pPr>
        <w:rPr>
          <w:lang w:val="sv-SE"/>
        </w:rPr>
      </w:pPr>
    </w:p>
    <w:p w14:paraId="4E39A908" w14:textId="77777777" w:rsidR="00EE5860" w:rsidRPr="00441CD0" w:rsidRDefault="00EE5860" w:rsidP="001A3E8D">
      <w:pPr>
        <w:pStyle w:val="Heading2"/>
        <w:rPr>
          <w:lang w:val="x-none"/>
        </w:rPr>
      </w:pPr>
      <w:bookmarkStart w:id="4029" w:name="_Toc19717281"/>
      <w:bookmarkStart w:id="4030" w:name="_Toc27490771"/>
      <w:bookmarkStart w:id="4031" w:name="_Toc27557064"/>
      <w:bookmarkStart w:id="4032" w:name="_Toc27723981"/>
      <w:bookmarkStart w:id="4033" w:name="_Toc36031053"/>
      <w:bookmarkStart w:id="4034" w:name="_Toc36042973"/>
      <w:bookmarkStart w:id="4035" w:name="_Toc36814298"/>
      <w:bookmarkStart w:id="4036" w:name="_Toc44689152"/>
      <w:bookmarkStart w:id="4037" w:name="_Toc44923906"/>
      <w:bookmarkStart w:id="4038" w:name="_Toc51860876"/>
      <w:bookmarkStart w:id="4039" w:name="_Toc57930647"/>
      <w:bookmarkStart w:id="4040" w:name="_Toc57931277"/>
      <w:bookmarkStart w:id="4041" w:name="_Toc98235832"/>
      <w:r w:rsidRPr="00441CD0">
        <w:t>7.5</w:t>
      </w:r>
      <w:r w:rsidRPr="00441CD0">
        <w:tab/>
        <w:t>PFCP Session Related Messages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1516859B" w14:textId="77777777" w:rsidR="00EE5860" w:rsidRPr="00441CD0" w:rsidRDefault="00EE5860" w:rsidP="001A3E8D">
      <w:pPr>
        <w:pStyle w:val="Heading3"/>
      </w:pPr>
      <w:bookmarkStart w:id="4042" w:name="_Toc19717282"/>
      <w:bookmarkStart w:id="4043" w:name="_Toc27490772"/>
      <w:bookmarkStart w:id="4044" w:name="_Toc27557065"/>
      <w:bookmarkStart w:id="4045" w:name="_Toc27723982"/>
      <w:bookmarkStart w:id="4046" w:name="_Toc36031054"/>
      <w:bookmarkStart w:id="4047" w:name="_Toc36042974"/>
      <w:bookmarkStart w:id="4048" w:name="_Toc36814299"/>
      <w:bookmarkStart w:id="4049" w:name="_Toc44689153"/>
      <w:bookmarkStart w:id="4050" w:name="_Toc44923907"/>
      <w:bookmarkStart w:id="4051" w:name="_Toc51860877"/>
      <w:bookmarkStart w:id="4052" w:name="_Toc57930648"/>
      <w:bookmarkStart w:id="4053" w:name="_Toc57931278"/>
      <w:bookmarkStart w:id="4054" w:name="_Toc98235833"/>
      <w:r w:rsidRPr="00441CD0">
        <w:t>7.5.1</w:t>
      </w:r>
      <w:r w:rsidRPr="00441CD0">
        <w:rPr>
          <w:lang w:val="en-US"/>
        </w:rPr>
        <w:tab/>
        <w:t>General</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1A3E8D">
      <w:pPr>
        <w:pStyle w:val="Heading3"/>
      </w:pPr>
      <w:bookmarkStart w:id="4055" w:name="_Toc19717283"/>
      <w:bookmarkStart w:id="4056" w:name="_Toc27490773"/>
      <w:bookmarkStart w:id="4057" w:name="_Toc27557066"/>
      <w:bookmarkStart w:id="4058" w:name="_Toc27723983"/>
      <w:bookmarkStart w:id="4059" w:name="_Toc36031055"/>
      <w:bookmarkStart w:id="4060" w:name="_Toc36042975"/>
      <w:bookmarkStart w:id="4061" w:name="_Toc36814300"/>
      <w:bookmarkStart w:id="4062" w:name="_Toc44689154"/>
      <w:bookmarkStart w:id="4063" w:name="_Toc44923908"/>
      <w:bookmarkStart w:id="4064" w:name="_Toc51860878"/>
      <w:bookmarkStart w:id="4065" w:name="_Toc57930649"/>
      <w:bookmarkStart w:id="4066" w:name="_Toc57931279"/>
      <w:bookmarkStart w:id="4067" w:name="_Toc98235834"/>
      <w:r w:rsidRPr="00441CD0">
        <w:t>7.5.2</w:t>
      </w:r>
      <w:r w:rsidRPr="00441CD0">
        <w:tab/>
      </w:r>
      <w:r w:rsidRPr="00441CD0">
        <w:rPr>
          <w:lang w:val="en-US"/>
        </w:rPr>
        <w:t xml:space="preserve">PFCP </w:t>
      </w:r>
      <w:r w:rsidRPr="00441CD0">
        <w:t>Session Establishment Request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66E6B210" w14:textId="77777777" w:rsidR="00EE5860" w:rsidRPr="00441CD0" w:rsidRDefault="00EE5860" w:rsidP="001A3E8D">
      <w:pPr>
        <w:pStyle w:val="Heading4"/>
        <w:rPr>
          <w:rFonts w:cs="Arial"/>
          <w:bCs/>
        </w:rPr>
      </w:pPr>
      <w:bookmarkStart w:id="4068" w:name="_Toc19717284"/>
      <w:bookmarkStart w:id="4069" w:name="_Toc27490774"/>
      <w:bookmarkStart w:id="4070" w:name="_Toc27557067"/>
      <w:bookmarkStart w:id="4071" w:name="_Toc27723984"/>
      <w:bookmarkStart w:id="4072" w:name="_Toc36031056"/>
      <w:bookmarkStart w:id="4073" w:name="_Toc36042976"/>
      <w:bookmarkStart w:id="4074" w:name="_Toc36814301"/>
      <w:bookmarkStart w:id="4075" w:name="_Toc44689155"/>
      <w:bookmarkStart w:id="4076" w:name="_Toc44923909"/>
      <w:bookmarkStart w:id="4077" w:name="_Toc51860879"/>
      <w:bookmarkStart w:id="4078" w:name="_Toc57930650"/>
      <w:bookmarkStart w:id="4079" w:name="_Toc57931280"/>
      <w:bookmarkStart w:id="4080" w:name="_Toc98235835"/>
      <w:r w:rsidRPr="00441CD0">
        <w:t>7.5.2.1</w:t>
      </w:r>
      <w:r w:rsidRPr="00441CD0">
        <w:tab/>
        <w:t>General</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714E7CA2" w14:textId="59048D1D" w:rsidR="00885221" w:rsidRPr="00885221" w:rsidRDefault="00885221" w:rsidP="00885221">
      <w:pPr>
        <w:rPr>
          <w:lang w:val="en-US"/>
        </w:rPr>
      </w:pPr>
      <w:r w:rsidRPr="00885221">
        <w:rPr>
          <w:lang w:val="en-US"/>
        </w:rPr>
        <w:t>The PFCP Session Establishment Request shall be sent over the Sxa, Sxb, Sxc, N4 and N4mb interface by the CP function to establish a new PFCP session context in the UP function.</w:t>
      </w:r>
    </w:p>
    <w:p w14:paraId="6B103801" w14:textId="77777777" w:rsidR="00885221" w:rsidRDefault="00885221" w:rsidP="00885221">
      <w:pPr>
        <w:pStyle w:val="TH"/>
      </w:pPr>
      <w:r>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304"/>
        <w:gridCol w:w="426"/>
        <w:gridCol w:w="425"/>
        <w:gridCol w:w="425"/>
        <w:gridCol w:w="425"/>
        <w:gridCol w:w="426"/>
        <w:gridCol w:w="1092"/>
        <w:gridCol w:w="29"/>
      </w:tblGrid>
      <w:tr w:rsidR="00885221" w14:paraId="3956F593" w14:textId="77777777" w:rsidTr="00ED493B">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8416098" w14:textId="77777777" w:rsidR="00885221" w:rsidRDefault="00885221" w:rsidP="00885221">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F238627" w14:textId="77777777" w:rsidR="00885221" w:rsidRDefault="00885221" w:rsidP="00885221">
            <w:pPr>
              <w:pStyle w:val="TAH"/>
            </w:pPr>
            <w:r>
              <w:t>P</w:t>
            </w:r>
          </w:p>
        </w:tc>
        <w:tc>
          <w:tcPr>
            <w:tcW w:w="4336" w:type="dxa"/>
            <w:gridSpan w:val="2"/>
            <w:vMerge w:val="restart"/>
            <w:tcBorders>
              <w:top w:val="single" w:sz="4" w:space="0" w:color="auto"/>
              <w:left w:val="single" w:sz="4" w:space="0" w:color="auto"/>
              <w:bottom w:val="single" w:sz="4" w:space="0" w:color="auto"/>
              <w:right w:val="single" w:sz="4" w:space="0" w:color="auto"/>
            </w:tcBorders>
            <w:hideMark/>
          </w:tcPr>
          <w:p w14:paraId="00DE6555" w14:textId="77777777" w:rsidR="00885221" w:rsidRDefault="00885221" w:rsidP="00885221">
            <w:pPr>
              <w:pStyle w:val="TAH"/>
            </w:pPr>
            <w:r>
              <w:t>Condition / Comment</w:t>
            </w:r>
          </w:p>
        </w:tc>
        <w:tc>
          <w:tcPr>
            <w:tcW w:w="2127" w:type="dxa"/>
            <w:gridSpan w:val="5"/>
            <w:tcBorders>
              <w:top w:val="single" w:sz="4" w:space="0" w:color="auto"/>
              <w:left w:val="single" w:sz="4" w:space="0" w:color="auto"/>
              <w:bottom w:val="single" w:sz="4" w:space="0" w:color="auto"/>
              <w:right w:val="single" w:sz="4" w:space="0" w:color="auto"/>
            </w:tcBorders>
            <w:hideMark/>
          </w:tcPr>
          <w:p w14:paraId="6EE21537" w14:textId="77777777" w:rsidR="00885221" w:rsidRDefault="00885221" w:rsidP="00885221">
            <w:pPr>
              <w:pStyle w:val="TAH"/>
            </w:pPr>
            <w:r>
              <w:t>Appl.</w:t>
            </w:r>
          </w:p>
        </w:tc>
        <w:tc>
          <w:tcPr>
            <w:tcW w:w="1092" w:type="dxa"/>
            <w:vMerge w:val="restart"/>
            <w:tcBorders>
              <w:top w:val="single" w:sz="4" w:space="0" w:color="auto"/>
              <w:left w:val="single" w:sz="4" w:space="0" w:color="auto"/>
              <w:bottom w:val="single" w:sz="4" w:space="0" w:color="auto"/>
              <w:right w:val="single" w:sz="4" w:space="0" w:color="auto"/>
            </w:tcBorders>
            <w:hideMark/>
          </w:tcPr>
          <w:p w14:paraId="7254C6AE" w14:textId="77777777" w:rsidR="00885221" w:rsidRDefault="00885221" w:rsidP="00885221">
            <w:pPr>
              <w:pStyle w:val="TAH"/>
            </w:pPr>
            <w:r>
              <w:t>IE Type</w:t>
            </w:r>
          </w:p>
        </w:tc>
      </w:tr>
      <w:tr w:rsidR="00885221" w14:paraId="05D84A87" w14:textId="77777777" w:rsidTr="00ED493B">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817E5B0" w14:textId="77777777" w:rsidR="00885221" w:rsidRDefault="00885221" w:rsidP="00885221">
            <w:pPr>
              <w:spacing w:after="0"/>
              <w:rPr>
                <w:rFonts w:ascii="Arial" w:hAnsi="Arial"/>
                <w:b/>
                <w:sz w:val="18"/>
              </w:rPr>
            </w:pPr>
            <w:bookmarkStart w:id="4081" w:name="_PERM_MCCTEMPBM_CRPT05020191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27D37040" w14:textId="77777777" w:rsidR="00885221" w:rsidRDefault="00885221" w:rsidP="00885221">
            <w:pPr>
              <w:spacing w:after="0"/>
              <w:rPr>
                <w:rFonts w:ascii="Arial" w:hAnsi="Arial"/>
                <w:b/>
                <w:sz w:val="18"/>
              </w:rPr>
            </w:pPr>
          </w:p>
        </w:tc>
        <w:tc>
          <w:tcPr>
            <w:tcW w:w="4336" w:type="dxa"/>
            <w:gridSpan w:val="2"/>
            <w:vMerge/>
            <w:tcBorders>
              <w:top w:val="single" w:sz="4" w:space="0" w:color="auto"/>
              <w:left w:val="single" w:sz="4" w:space="0" w:color="auto"/>
              <w:bottom w:val="single" w:sz="4" w:space="0" w:color="auto"/>
              <w:right w:val="single" w:sz="4" w:space="0" w:color="auto"/>
            </w:tcBorders>
            <w:vAlign w:val="center"/>
            <w:hideMark/>
          </w:tcPr>
          <w:p w14:paraId="7585FC85" w14:textId="77777777" w:rsidR="00885221" w:rsidRDefault="00885221" w:rsidP="00885221">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30358024" w14:textId="77777777" w:rsidR="00885221" w:rsidRDefault="00885221" w:rsidP="00885221">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F81A871" w14:textId="77777777" w:rsidR="00885221" w:rsidRDefault="00885221" w:rsidP="00885221">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7C27B5D6" w14:textId="77777777" w:rsidR="00885221" w:rsidRDefault="00885221" w:rsidP="00885221">
            <w:pPr>
              <w:pStyle w:val="TAH"/>
            </w:pPr>
            <w:r>
              <w:t>Sxc</w:t>
            </w:r>
          </w:p>
        </w:tc>
        <w:tc>
          <w:tcPr>
            <w:tcW w:w="425" w:type="dxa"/>
            <w:tcBorders>
              <w:top w:val="single" w:sz="4" w:space="0" w:color="auto"/>
              <w:left w:val="single" w:sz="4" w:space="0" w:color="auto"/>
              <w:bottom w:val="single" w:sz="4" w:space="0" w:color="auto"/>
              <w:right w:val="single" w:sz="4" w:space="0" w:color="auto"/>
            </w:tcBorders>
            <w:hideMark/>
          </w:tcPr>
          <w:p w14:paraId="1A77DB30" w14:textId="77777777" w:rsidR="00885221" w:rsidRDefault="00885221" w:rsidP="00885221">
            <w:pPr>
              <w:pStyle w:val="TAH"/>
            </w:pPr>
            <w:r>
              <w:rPr>
                <w:lang w:val="de-DE"/>
              </w:rPr>
              <w:t>N4</w:t>
            </w:r>
          </w:p>
        </w:tc>
        <w:tc>
          <w:tcPr>
            <w:tcW w:w="426" w:type="dxa"/>
            <w:tcBorders>
              <w:top w:val="single" w:sz="4" w:space="0" w:color="auto"/>
              <w:left w:val="single" w:sz="4" w:space="0" w:color="auto"/>
              <w:bottom w:val="single" w:sz="4" w:space="0" w:color="auto"/>
              <w:right w:val="single" w:sz="4" w:space="0" w:color="auto"/>
            </w:tcBorders>
          </w:tcPr>
          <w:p w14:paraId="03209170" w14:textId="77777777" w:rsidR="00885221" w:rsidRDefault="00885221" w:rsidP="00885221">
            <w:pPr>
              <w:pStyle w:val="TAH"/>
            </w:pPr>
            <w:r>
              <w:t>N4mb</w:t>
            </w: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137836BA" w14:textId="77777777" w:rsidR="00885221" w:rsidRDefault="00885221" w:rsidP="00885221">
            <w:pPr>
              <w:spacing w:after="0"/>
              <w:rPr>
                <w:rFonts w:ascii="Arial" w:hAnsi="Arial"/>
                <w:b/>
                <w:sz w:val="18"/>
              </w:rPr>
            </w:pPr>
            <w:bookmarkStart w:id="4082" w:name="_PERM_MCCTEMPBM_CRPT05020192___7"/>
            <w:bookmarkEnd w:id="4082"/>
          </w:p>
        </w:tc>
      </w:tr>
      <w:bookmarkEnd w:id="4081"/>
      <w:tr w:rsidR="00885221" w14:paraId="543395F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5AFD610" w14:textId="77777777" w:rsidR="00885221" w:rsidRDefault="00885221" w:rsidP="00885221">
            <w:pPr>
              <w:pStyle w:val="TAL"/>
              <w:rPr>
                <w:szCs w:val="18"/>
                <w:lang w:val="de-DE"/>
              </w:rPr>
            </w:pPr>
            <w:r>
              <w:rPr>
                <w:szCs w:val="18"/>
                <w:lang w:val="de-DE"/>
              </w:rPr>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5B4066B" w14:textId="77777777" w:rsidR="00885221" w:rsidRDefault="00885221" w:rsidP="002C447B">
            <w:pPr>
              <w:pStyle w:val="TAC"/>
              <w:rPr>
                <w:lang w:val="x-none"/>
              </w:rPr>
            </w:pPr>
            <w:r w:rsidRPr="002C447B">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76671235" w14:textId="77777777" w:rsidR="00885221" w:rsidRDefault="00885221" w:rsidP="00885221">
            <w:pPr>
              <w:pStyle w:val="TAL"/>
              <w:rPr>
                <w:szCs w:val="18"/>
                <w:lang w:val="en-US"/>
              </w:rPr>
            </w:pPr>
            <w:r>
              <w:rPr>
                <w:szCs w:val="18"/>
                <w:lang w:val="en-US"/>
              </w:rPr>
              <w:t>This IE shall contain the unique identifier of the sending Node.</w:t>
            </w:r>
          </w:p>
        </w:tc>
        <w:tc>
          <w:tcPr>
            <w:tcW w:w="426" w:type="dxa"/>
            <w:tcBorders>
              <w:top w:val="single" w:sz="4" w:space="0" w:color="auto"/>
              <w:left w:val="single" w:sz="4" w:space="0" w:color="auto"/>
              <w:bottom w:val="single" w:sz="4" w:space="0" w:color="auto"/>
              <w:right w:val="single" w:sz="4" w:space="0" w:color="auto"/>
            </w:tcBorders>
            <w:hideMark/>
          </w:tcPr>
          <w:p w14:paraId="6B326533"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7614FB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B3CC307"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512B451" w14:textId="77777777" w:rsidR="00885221" w:rsidRDefault="00885221" w:rsidP="00885221">
            <w:pPr>
              <w:pStyle w:val="TAC"/>
            </w:pPr>
            <w:r>
              <w:rPr>
                <w:lang w:val="sv-SE" w:eastAsia="zh-CN"/>
              </w:rPr>
              <w:t>X</w:t>
            </w:r>
          </w:p>
        </w:tc>
        <w:tc>
          <w:tcPr>
            <w:tcW w:w="426" w:type="dxa"/>
            <w:tcBorders>
              <w:top w:val="single" w:sz="4" w:space="0" w:color="auto"/>
              <w:left w:val="single" w:sz="4" w:space="0" w:color="auto"/>
              <w:bottom w:val="single" w:sz="4" w:space="0" w:color="auto"/>
              <w:right w:val="single" w:sz="4" w:space="0" w:color="auto"/>
            </w:tcBorders>
          </w:tcPr>
          <w:p w14:paraId="599C59EC"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328C0C" w14:textId="77777777" w:rsidR="00885221" w:rsidRDefault="00885221" w:rsidP="00885221">
            <w:pPr>
              <w:pStyle w:val="TAC"/>
              <w:rPr>
                <w:lang w:val="sv-SE" w:eastAsia="zh-CN"/>
              </w:rPr>
            </w:pPr>
            <w:r>
              <w:rPr>
                <w:lang w:val="sv-SE" w:eastAsia="zh-CN"/>
              </w:rPr>
              <w:t>Node ID</w:t>
            </w:r>
          </w:p>
        </w:tc>
      </w:tr>
      <w:tr w:rsidR="00885221" w14:paraId="7A95E45F"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A0D8E0E" w14:textId="77777777" w:rsidR="00885221" w:rsidRDefault="00885221" w:rsidP="00885221">
            <w:pPr>
              <w:pStyle w:val="TAL"/>
            </w:pPr>
            <w:r>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550FA10D" w14:textId="77777777" w:rsidR="00885221" w:rsidRDefault="00885221" w:rsidP="002C447B">
            <w:pPr>
              <w:pStyle w:val="TAC"/>
            </w:pPr>
            <w:r w:rsidRPr="002C447B">
              <w:rPr>
                <w:rFonts w:eastAsia="SimSun"/>
              </w:rPr>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53A25420" w14:textId="77777777" w:rsidR="00885221" w:rsidRDefault="00885221" w:rsidP="00885221">
            <w:pPr>
              <w:pStyle w:val="TAL"/>
            </w:pPr>
            <w:r>
              <w:rPr>
                <w:szCs w:val="18"/>
                <w:lang w:val="en-US"/>
              </w:rPr>
              <w:t>This IE shall contain the unique identifier allocated by the CP function identifying the session.</w:t>
            </w:r>
          </w:p>
        </w:tc>
        <w:tc>
          <w:tcPr>
            <w:tcW w:w="426" w:type="dxa"/>
            <w:tcBorders>
              <w:top w:val="single" w:sz="4" w:space="0" w:color="auto"/>
              <w:left w:val="single" w:sz="4" w:space="0" w:color="auto"/>
              <w:bottom w:val="single" w:sz="4" w:space="0" w:color="auto"/>
              <w:right w:val="single" w:sz="4" w:space="0" w:color="auto"/>
            </w:tcBorders>
            <w:hideMark/>
          </w:tcPr>
          <w:p w14:paraId="158238C1"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FC7F185"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4895800"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01EC4A" w14:textId="77777777" w:rsidR="00885221" w:rsidRDefault="00885221" w:rsidP="00885221">
            <w:pPr>
              <w:pStyle w:val="TAC"/>
            </w:pPr>
            <w:r>
              <w:rPr>
                <w:lang w:val="de-DE"/>
              </w:rPr>
              <w:t>X</w:t>
            </w:r>
          </w:p>
        </w:tc>
        <w:tc>
          <w:tcPr>
            <w:tcW w:w="426" w:type="dxa"/>
            <w:tcBorders>
              <w:top w:val="single" w:sz="4" w:space="0" w:color="auto"/>
              <w:left w:val="single" w:sz="4" w:space="0" w:color="auto"/>
              <w:bottom w:val="single" w:sz="4" w:space="0" w:color="auto"/>
              <w:right w:val="single" w:sz="4" w:space="0" w:color="auto"/>
            </w:tcBorders>
          </w:tcPr>
          <w:p w14:paraId="68D2A920"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hideMark/>
          </w:tcPr>
          <w:p w14:paraId="74AF0D15" w14:textId="77777777" w:rsidR="00885221" w:rsidRDefault="00885221" w:rsidP="00885221">
            <w:pPr>
              <w:pStyle w:val="TAC"/>
              <w:rPr>
                <w:lang w:val="de-DE"/>
              </w:rPr>
            </w:pPr>
            <w:r>
              <w:rPr>
                <w:lang w:val="de-DE"/>
              </w:rPr>
              <w:t>F-SEID</w:t>
            </w:r>
          </w:p>
        </w:tc>
      </w:tr>
      <w:tr w:rsidR="00885221" w14:paraId="43AB6E6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367198E" w14:textId="77777777" w:rsidR="00885221" w:rsidRDefault="00885221" w:rsidP="00885221">
            <w:pPr>
              <w:pStyle w:val="TAL"/>
              <w:rPr>
                <w:szCs w:val="18"/>
                <w:lang w:val="de-DE"/>
              </w:rPr>
            </w:pPr>
            <w:r>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54C3EF8" w14:textId="77777777" w:rsidR="00885221" w:rsidRDefault="00885221" w:rsidP="002C447B">
            <w:pPr>
              <w:pStyle w:val="TAC"/>
              <w:rPr>
                <w:rFonts w:eastAsia="SimSun"/>
                <w:lang w:val="de-DE"/>
              </w:rPr>
            </w:pPr>
            <w:r w:rsidRPr="002C447B">
              <w:rPr>
                <w:rFonts w:eastAsia="SimSun"/>
              </w:rPr>
              <w:t>M</w:t>
            </w:r>
          </w:p>
        </w:tc>
        <w:tc>
          <w:tcPr>
            <w:tcW w:w="4336" w:type="dxa"/>
            <w:gridSpan w:val="2"/>
            <w:tcBorders>
              <w:top w:val="single" w:sz="4" w:space="0" w:color="auto"/>
              <w:left w:val="single" w:sz="4" w:space="0" w:color="auto"/>
              <w:bottom w:val="single" w:sz="4" w:space="0" w:color="auto"/>
              <w:right w:val="single" w:sz="4" w:space="0" w:color="auto"/>
            </w:tcBorders>
          </w:tcPr>
          <w:p w14:paraId="59187686" w14:textId="77777777" w:rsidR="00885221" w:rsidRDefault="00885221" w:rsidP="00885221">
            <w:pPr>
              <w:pStyle w:val="TAL"/>
              <w:rPr>
                <w:szCs w:val="18"/>
                <w:lang w:val="en-US" w:eastAsia="zh-CN"/>
              </w:rPr>
            </w:pPr>
            <w:r>
              <w:rPr>
                <w:szCs w:val="18"/>
                <w:lang w:val="en-US" w:eastAsia="zh-CN"/>
              </w:rPr>
              <w:t>This IE shall be present for at least one PDR to be associated to the PFCP session.</w:t>
            </w:r>
          </w:p>
          <w:p w14:paraId="1A87E8FE" w14:textId="77777777" w:rsidR="00885221" w:rsidRDefault="00885221" w:rsidP="00885221">
            <w:pPr>
              <w:pStyle w:val="TAL"/>
              <w:rPr>
                <w:szCs w:val="18"/>
                <w:lang w:val="en-US" w:eastAsia="zh-CN"/>
              </w:rPr>
            </w:pPr>
          </w:p>
          <w:p w14:paraId="6B022AD8" w14:textId="77777777" w:rsidR="00885221" w:rsidRDefault="00885221" w:rsidP="00885221">
            <w:pPr>
              <w:pStyle w:val="TAL"/>
              <w:rPr>
                <w:lang w:val="en-US" w:eastAsia="zh-CN"/>
              </w:rPr>
            </w:pPr>
            <w:r>
              <w:rPr>
                <w:lang w:eastAsia="zh-CN"/>
              </w:rPr>
              <w:t>Several IEs with the same IE type may be present to represent multiple PDRs.</w:t>
            </w:r>
          </w:p>
          <w:p w14:paraId="4D3280C0" w14:textId="77777777" w:rsidR="00885221" w:rsidRDefault="00885221" w:rsidP="00885221">
            <w:pPr>
              <w:pStyle w:val="TAL"/>
              <w:rPr>
                <w:szCs w:val="18"/>
                <w:lang w:val="en-US"/>
              </w:rPr>
            </w:pPr>
            <w:r>
              <w:rPr>
                <w:lang w:eastAsia="zh-CN"/>
              </w:rPr>
              <w:t xml:space="preserve">See </w:t>
            </w:r>
            <w:r>
              <w:t>Table 7.5.2.2-</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5822F53"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E5E5A5F"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BDB279"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749C22"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0968576"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8AFA26" w14:textId="77777777" w:rsidR="00885221" w:rsidRDefault="00885221" w:rsidP="00885221">
            <w:pPr>
              <w:pStyle w:val="TAC"/>
            </w:pPr>
            <w:r>
              <w:rPr>
                <w:szCs w:val="18"/>
              </w:rPr>
              <w:t>Create PDR</w:t>
            </w:r>
          </w:p>
        </w:tc>
      </w:tr>
      <w:tr w:rsidR="00885221" w14:paraId="3F87DC9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B837A5" w14:textId="77777777" w:rsidR="00885221" w:rsidRDefault="00885221" w:rsidP="00885221">
            <w:pPr>
              <w:pStyle w:val="TAL"/>
            </w:pPr>
            <w:r>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103B8BF0" w14:textId="77777777" w:rsidR="00885221" w:rsidRDefault="00885221" w:rsidP="002C447B">
            <w:pPr>
              <w:pStyle w:val="TAC"/>
              <w:rPr>
                <w:rFonts w:eastAsia="SimSun"/>
              </w:rPr>
            </w:pPr>
            <w:r w:rsidRPr="002C447B">
              <w:rPr>
                <w:rFonts w:eastAsia="SimSun"/>
              </w:rPr>
              <w:t>M</w:t>
            </w:r>
          </w:p>
        </w:tc>
        <w:tc>
          <w:tcPr>
            <w:tcW w:w="4336" w:type="dxa"/>
            <w:gridSpan w:val="2"/>
            <w:tcBorders>
              <w:top w:val="single" w:sz="4" w:space="0" w:color="auto"/>
              <w:left w:val="single" w:sz="4" w:space="0" w:color="auto"/>
              <w:bottom w:val="single" w:sz="4" w:space="0" w:color="auto"/>
              <w:right w:val="single" w:sz="4" w:space="0" w:color="auto"/>
            </w:tcBorders>
          </w:tcPr>
          <w:p w14:paraId="5774253E" w14:textId="77777777" w:rsidR="00885221" w:rsidRDefault="00885221" w:rsidP="00885221">
            <w:pPr>
              <w:pStyle w:val="TAL"/>
              <w:rPr>
                <w:lang w:val="en-US"/>
              </w:rPr>
            </w:pPr>
            <w:r>
              <w:rPr>
                <w:lang w:val="en-US"/>
              </w:rPr>
              <w:t>This IE shall be present for at least one FAR to be associated to the PFCP session.</w:t>
            </w:r>
          </w:p>
          <w:p w14:paraId="1DC59810" w14:textId="77777777" w:rsidR="00885221" w:rsidRDefault="00885221" w:rsidP="00885221">
            <w:pPr>
              <w:pStyle w:val="TAL"/>
              <w:rPr>
                <w:lang w:val="en-US"/>
              </w:rPr>
            </w:pPr>
          </w:p>
          <w:p w14:paraId="40675DCD" w14:textId="77777777" w:rsidR="00885221" w:rsidRDefault="00885221" w:rsidP="00885221">
            <w:pPr>
              <w:pStyle w:val="TAL"/>
              <w:rPr>
                <w:lang w:val="en-US" w:eastAsia="zh-CN"/>
              </w:rPr>
            </w:pPr>
            <w:r>
              <w:rPr>
                <w:lang w:eastAsia="zh-CN"/>
              </w:rPr>
              <w:t>Several IEs with the same IE type may be present to represent multiple FARs.</w:t>
            </w:r>
          </w:p>
          <w:p w14:paraId="58865FF5" w14:textId="77777777" w:rsidR="00885221" w:rsidRDefault="00885221" w:rsidP="00885221">
            <w:pPr>
              <w:pStyle w:val="TAL"/>
              <w:rPr>
                <w:szCs w:val="18"/>
                <w:lang w:val="en-US" w:eastAsia="zh-CN"/>
              </w:rPr>
            </w:pPr>
            <w:r>
              <w:rPr>
                <w:lang w:eastAsia="zh-CN"/>
              </w:rPr>
              <w:t xml:space="preserve">See </w:t>
            </w:r>
            <w:r>
              <w:t>Table 7.5.2</w:t>
            </w:r>
            <w:r>
              <w:rPr>
                <w:lang w:val="de-DE"/>
              </w:rPr>
              <w:t>.3</w:t>
            </w:r>
            <w:r>
              <w:t>-</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361C15B8"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E79F3E8"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78EF0BC"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1B6340A"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5F73201"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746506A" w14:textId="77777777" w:rsidR="00885221" w:rsidRDefault="00885221" w:rsidP="00885221">
            <w:pPr>
              <w:pStyle w:val="TAC"/>
            </w:pPr>
            <w:r>
              <w:rPr>
                <w:szCs w:val="18"/>
              </w:rPr>
              <w:t>Create FAR</w:t>
            </w:r>
          </w:p>
        </w:tc>
      </w:tr>
      <w:tr w:rsidR="00885221" w14:paraId="62D3BDB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A2707F0" w14:textId="77777777" w:rsidR="00885221" w:rsidRDefault="00885221" w:rsidP="00885221">
            <w:pPr>
              <w:pStyle w:val="TAL"/>
            </w:pPr>
            <w:r>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26687607" w14:textId="77777777" w:rsidR="00885221" w:rsidRDefault="00885221" w:rsidP="002C447B">
            <w:pPr>
              <w:pStyle w:val="TAC"/>
              <w:rPr>
                <w:rFonts w:eastAsia="SimSun"/>
                <w:lang w:val="de-DE"/>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1084BD58" w14:textId="175D9014" w:rsidR="00885221" w:rsidRDefault="00885221" w:rsidP="00885221">
            <w:pPr>
              <w:pStyle w:val="TAL"/>
              <w:rPr>
                <w:lang w:val="en-US"/>
              </w:rPr>
            </w:pPr>
            <w:r>
              <w:rPr>
                <w:lang w:val="en-US"/>
              </w:rPr>
              <w:t>This IE shall be present if a measurement action shall be applied to packets matching one or more PDR(s) of this PFCP session.</w:t>
            </w:r>
          </w:p>
          <w:p w14:paraId="4F60816E" w14:textId="77777777" w:rsidR="00885221" w:rsidRDefault="00885221" w:rsidP="00885221">
            <w:pPr>
              <w:pStyle w:val="TAL"/>
              <w:rPr>
                <w:lang w:val="en-US"/>
              </w:rPr>
            </w:pPr>
            <w:r>
              <w:rPr>
                <w:lang w:eastAsia="zh-CN"/>
              </w:rPr>
              <w:t>Several IEs within the same IE type may be present to represent multiple URRs</w:t>
            </w:r>
            <w:r>
              <w:rPr>
                <w:lang w:val="en-US" w:eastAsia="zh-CN"/>
              </w:rPr>
              <w:t>.</w:t>
            </w:r>
          </w:p>
          <w:p w14:paraId="44523619" w14:textId="77777777" w:rsidR="00885221" w:rsidRDefault="00885221" w:rsidP="00885221">
            <w:pPr>
              <w:pStyle w:val="TAL"/>
              <w:rPr>
                <w:lang w:val="en-US"/>
              </w:rPr>
            </w:pPr>
            <w:r>
              <w:rPr>
                <w:lang w:val="en-US"/>
              </w:rPr>
              <w:t>S</w:t>
            </w:r>
            <w:r>
              <w:rPr>
                <w:lang w:eastAsia="zh-CN"/>
              </w:rPr>
              <w:t xml:space="preserve">ee </w:t>
            </w:r>
            <w:r>
              <w:t>Table 7.5.2.4-</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0F22E75"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5ECFC0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F8D2A8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5A5474D"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00AD08C1" w14:textId="1EA66F93" w:rsidR="00885221" w:rsidRDefault="00885221" w:rsidP="00885221">
            <w:pPr>
              <w:pStyle w:val="TAC"/>
            </w:pPr>
            <w:r>
              <w:t>FFS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574F0" w14:textId="77777777" w:rsidR="00885221" w:rsidRDefault="00885221" w:rsidP="00885221">
            <w:pPr>
              <w:pStyle w:val="TAC"/>
            </w:pPr>
            <w:r>
              <w:rPr>
                <w:szCs w:val="18"/>
              </w:rPr>
              <w:t>Create URR</w:t>
            </w:r>
          </w:p>
        </w:tc>
      </w:tr>
      <w:tr w:rsidR="00885221" w14:paraId="5C3CBC95"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0228A28" w14:textId="77777777" w:rsidR="00885221" w:rsidRDefault="00885221" w:rsidP="00885221">
            <w:pPr>
              <w:pStyle w:val="TAL"/>
            </w:pPr>
            <w:r>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781B132B"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41BB5587" w14:textId="77777777" w:rsidR="00885221" w:rsidRDefault="00885221" w:rsidP="00885221">
            <w:pPr>
              <w:pStyle w:val="TAL"/>
              <w:rPr>
                <w:lang w:val="x-none" w:eastAsia="zh-CN"/>
              </w:rPr>
            </w:pPr>
            <w:r>
              <w:rPr>
                <w:lang w:val="en-US"/>
              </w:rPr>
              <w:t xml:space="preserve">This IE shall be present if </w:t>
            </w:r>
            <w:r>
              <w:rPr>
                <w:lang w:eastAsia="zh-CN"/>
              </w:rPr>
              <w:t>a QoS enforcement or QoS marking action shall be applied to packets matching one or more PDR(s) of this PFCP session.</w:t>
            </w:r>
          </w:p>
          <w:p w14:paraId="4ACCEE17" w14:textId="77777777" w:rsidR="00885221" w:rsidRDefault="00885221" w:rsidP="00885221">
            <w:pPr>
              <w:pStyle w:val="TAL"/>
              <w:rPr>
                <w:lang w:val="en-US"/>
              </w:rPr>
            </w:pPr>
            <w:r>
              <w:rPr>
                <w:lang w:eastAsia="zh-CN"/>
              </w:rPr>
              <w:t>Several IEs within the same IE type may be present to represent multiple QERs.</w:t>
            </w:r>
          </w:p>
          <w:p w14:paraId="32D6BE39" w14:textId="77777777" w:rsidR="00885221" w:rsidRDefault="00885221" w:rsidP="00885221">
            <w:pPr>
              <w:pStyle w:val="TAL"/>
              <w:rPr>
                <w:lang w:val="en-US"/>
              </w:rPr>
            </w:pPr>
            <w:r>
              <w:rPr>
                <w:lang w:val="en-US"/>
              </w:rPr>
              <w:t>S</w:t>
            </w:r>
            <w:r>
              <w:rPr>
                <w:lang w:eastAsia="zh-CN"/>
              </w:rPr>
              <w:t xml:space="preserve">ee </w:t>
            </w:r>
            <w:r>
              <w:t>Table 7.5.2.5-</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34C70B0"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568C03E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7F7BD4"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BE60F6"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579A9B40"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2D6F1" w14:textId="77777777" w:rsidR="00885221" w:rsidRDefault="00885221" w:rsidP="00885221">
            <w:pPr>
              <w:pStyle w:val="TAC"/>
            </w:pPr>
            <w:r>
              <w:rPr>
                <w:szCs w:val="18"/>
              </w:rPr>
              <w:t>Create QER</w:t>
            </w:r>
          </w:p>
        </w:tc>
      </w:tr>
      <w:tr w:rsidR="00885221" w14:paraId="7CBF406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1B8296" w14:textId="77777777" w:rsidR="00885221" w:rsidRDefault="00885221" w:rsidP="00885221">
            <w:pPr>
              <w:pStyle w:val="TAL"/>
            </w:pPr>
            <w:r>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376D81E5" w14:textId="77777777" w:rsidR="00885221" w:rsidRDefault="00885221" w:rsidP="002C447B">
            <w:pPr>
              <w:pStyle w:val="TAC"/>
              <w:rPr>
                <w:rFonts w:eastAsia="SimSun"/>
              </w:rPr>
            </w:pPr>
            <w:r w:rsidRPr="002C447B">
              <w:rPr>
                <w:rFonts w:eastAsia="SimSun"/>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7F1CFA04" w14:textId="77777777" w:rsidR="00885221" w:rsidRDefault="00885221" w:rsidP="00885221">
            <w:pPr>
              <w:pStyle w:val="TAL"/>
              <w:rPr>
                <w:lang w:val="en-US"/>
              </w:rPr>
            </w:pPr>
            <w:r>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426" w:type="dxa"/>
            <w:tcBorders>
              <w:top w:val="single" w:sz="4" w:space="0" w:color="auto"/>
              <w:left w:val="single" w:sz="4" w:space="0" w:color="auto"/>
              <w:bottom w:val="single" w:sz="4" w:space="0" w:color="auto"/>
              <w:right w:val="single" w:sz="4" w:space="0" w:color="auto"/>
            </w:tcBorders>
            <w:hideMark/>
          </w:tcPr>
          <w:p w14:paraId="15B064C4"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B1669AD"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5E0EDB6"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10C2D1D"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B2BB51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CFCB83" w14:textId="77777777" w:rsidR="00885221" w:rsidRDefault="00885221" w:rsidP="00885221">
            <w:pPr>
              <w:pStyle w:val="TAC"/>
              <w:rPr>
                <w:szCs w:val="18"/>
              </w:rPr>
            </w:pPr>
            <w:r>
              <w:rPr>
                <w:szCs w:val="18"/>
              </w:rPr>
              <w:t>Create BAR</w:t>
            </w:r>
          </w:p>
        </w:tc>
      </w:tr>
      <w:tr w:rsidR="00885221" w14:paraId="1AF68EE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0175549" w14:textId="77777777" w:rsidR="00885221" w:rsidRDefault="00885221" w:rsidP="00885221">
            <w:pPr>
              <w:pStyle w:val="TAL"/>
            </w:pPr>
            <w:r>
              <w:t xml:space="preserve">Create </w:t>
            </w:r>
            <w:r>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2A2FBAA5" w14:textId="77777777" w:rsidR="00885221" w:rsidRDefault="00885221" w:rsidP="002C447B">
            <w:pPr>
              <w:pStyle w:val="TAC"/>
            </w:pPr>
            <w:r w:rsidRPr="002C447B">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04181FB7" w14:textId="77777777" w:rsidR="00885221" w:rsidRDefault="00885221" w:rsidP="00885221">
            <w:pPr>
              <w:pStyle w:val="TAL"/>
              <w:rPr>
                <w:szCs w:val="18"/>
                <w:lang w:val="en-US" w:eastAsia="zh-CN"/>
              </w:rPr>
            </w:pPr>
            <w:r>
              <w:rPr>
                <w:szCs w:val="18"/>
                <w:lang w:val="en-US" w:eastAsia="zh-CN"/>
              </w:rPr>
              <w:t>This IE may be present if the UP function has indicated support of PDI optimization.</w:t>
            </w:r>
          </w:p>
          <w:p w14:paraId="2C8565CE" w14:textId="77777777" w:rsidR="00885221" w:rsidRDefault="00885221" w:rsidP="00885221">
            <w:pPr>
              <w:pStyle w:val="TAL"/>
              <w:rPr>
                <w:szCs w:val="18"/>
                <w:lang w:val="en-US" w:eastAsia="zh-CN"/>
              </w:rPr>
            </w:pPr>
            <w:r>
              <w:rPr>
                <w:lang w:eastAsia="zh-CN"/>
              </w:rPr>
              <w:t>Several IEs within the same IE type may be present to represent multiple</w:t>
            </w:r>
            <w:r>
              <w:rPr>
                <w:lang w:val="en-US" w:eastAsia="zh-CN"/>
              </w:rPr>
              <w:t xml:space="preserve"> Traffic Endpoints.</w:t>
            </w:r>
          </w:p>
          <w:p w14:paraId="149F5DC4" w14:textId="77777777" w:rsidR="00885221" w:rsidRDefault="00885221" w:rsidP="00885221">
            <w:pPr>
              <w:pStyle w:val="TAL"/>
              <w:rPr>
                <w:lang w:val="en-US"/>
              </w:rPr>
            </w:pPr>
            <w:r>
              <w:rPr>
                <w:lang w:val="en-US"/>
              </w:rPr>
              <w:t>See Table 7.5.2.7-1.</w:t>
            </w:r>
          </w:p>
        </w:tc>
        <w:tc>
          <w:tcPr>
            <w:tcW w:w="426" w:type="dxa"/>
            <w:tcBorders>
              <w:top w:val="single" w:sz="4" w:space="0" w:color="auto"/>
              <w:left w:val="single" w:sz="4" w:space="0" w:color="auto"/>
              <w:bottom w:val="single" w:sz="4" w:space="0" w:color="auto"/>
              <w:right w:val="single" w:sz="4" w:space="0" w:color="auto"/>
            </w:tcBorders>
            <w:hideMark/>
          </w:tcPr>
          <w:p w14:paraId="40DCD815"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735A7A1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0AA3B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0386C57"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4FA127FC" w14:textId="77777777" w:rsidR="00885221" w:rsidRDefault="00885221" w:rsidP="00885221">
            <w:pPr>
              <w:pStyle w:val="TAC"/>
              <w:rPr>
                <w:szCs w:val="18"/>
                <w:lang w:val="de-DE"/>
              </w:rPr>
            </w:pPr>
            <w:r>
              <w:rPr>
                <w:szCs w:val="18"/>
                <w:lang w:val="de-DE"/>
              </w:rP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87DB57" w14:textId="77777777" w:rsidR="00885221" w:rsidRDefault="00885221" w:rsidP="00885221">
            <w:pPr>
              <w:pStyle w:val="TAC"/>
              <w:rPr>
                <w:szCs w:val="18"/>
                <w:lang w:val="x-none"/>
              </w:rPr>
            </w:pPr>
            <w:r>
              <w:rPr>
                <w:szCs w:val="18"/>
              </w:rPr>
              <w:t xml:space="preserve">Create </w:t>
            </w:r>
            <w:r>
              <w:rPr>
                <w:szCs w:val="18"/>
                <w:lang w:val="en-US"/>
              </w:rPr>
              <w:t>Traffic Endpoint</w:t>
            </w:r>
          </w:p>
        </w:tc>
      </w:tr>
      <w:tr w:rsidR="00885221" w14:paraId="78886CDC"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FD5A003" w14:textId="77777777" w:rsidR="00885221" w:rsidRDefault="00885221" w:rsidP="00885221">
            <w:pPr>
              <w:pStyle w:val="TAL"/>
            </w:pPr>
            <w:r>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4168A0B4"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65E9FEEB" w14:textId="77777777" w:rsidR="00885221" w:rsidRDefault="00885221" w:rsidP="00885221">
            <w:pPr>
              <w:pStyle w:val="TAL"/>
              <w:rPr>
                <w:lang w:val="en-US"/>
              </w:rPr>
            </w:pPr>
            <w:r>
              <w:rPr>
                <w:lang w:val="en-US"/>
              </w:rPr>
              <w:t>This IE shall be present if the PFCP session is setup for an individual PDN connection or PDU session (see clause 5.2.1).</w:t>
            </w:r>
          </w:p>
          <w:p w14:paraId="5CE55BEE" w14:textId="77777777" w:rsidR="00885221" w:rsidRDefault="00885221" w:rsidP="00885221">
            <w:pPr>
              <w:pStyle w:val="TAL"/>
              <w:rPr>
                <w:lang w:val="en-US"/>
              </w:rPr>
            </w:pPr>
            <w:r>
              <w:rPr>
                <w:lang w:val="en-US"/>
              </w:rPr>
              <w:t>When present, this IE shall indicate whether this is an IP or non-IP PDN connection/PDU session or, for 5GC, an Ethernet PDU session. See NOTE 3.</w:t>
            </w:r>
          </w:p>
        </w:tc>
        <w:tc>
          <w:tcPr>
            <w:tcW w:w="426" w:type="dxa"/>
            <w:tcBorders>
              <w:top w:val="single" w:sz="4" w:space="0" w:color="auto"/>
              <w:left w:val="single" w:sz="4" w:space="0" w:color="auto"/>
              <w:bottom w:val="single" w:sz="4" w:space="0" w:color="auto"/>
              <w:right w:val="single" w:sz="4" w:space="0" w:color="auto"/>
            </w:tcBorders>
            <w:hideMark/>
          </w:tcPr>
          <w:p w14:paraId="66049C24"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9E6F36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13DC6F"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0FC3C07"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1797D11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3DB653" w14:textId="77777777" w:rsidR="00885221" w:rsidRDefault="00885221" w:rsidP="00885221">
            <w:pPr>
              <w:pStyle w:val="TAC"/>
              <w:rPr>
                <w:szCs w:val="18"/>
              </w:rPr>
            </w:pPr>
            <w:r>
              <w:rPr>
                <w:szCs w:val="18"/>
              </w:rPr>
              <w:t>PDN Type</w:t>
            </w:r>
          </w:p>
        </w:tc>
      </w:tr>
      <w:tr w:rsidR="00885221" w14:paraId="010F5F0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4C5248B" w14:textId="77777777" w:rsidR="00885221" w:rsidRDefault="00885221" w:rsidP="00885221">
            <w:pPr>
              <w:pStyle w:val="TAL"/>
            </w:pPr>
            <w:r>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A179C46"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36D2F09D"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55657FF0"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1EA1047"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B7F3175"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9994226" w14:textId="77777777" w:rsidR="00885221" w:rsidRDefault="00885221" w:rsidP="00885221">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tcPr>
          <w:p w14:paraId="678B9454" w14:textId="77777777" w:rsidR="00885221" w:rsidRDefault="00885221" w:rsidP="00885221">
            <w:pPr>
              <w:pStyle w:val="TAC"/>
              <w:rPr>
                <w:lang w:val="sv-SE"/>
              </w:rPr>
            </w:pPr>
            <w:r>
              <w:rPr>
                <w:lang w:val="sv-SE"/>
              </w:rP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C64343" w14:textId="77777777" w:rsidR="00885221" w:rsidRDefault="00885221" w:rsidP="00885221">
            <w:pPr>
              <w:pStyle w:val="TAC"/>
              <w:rPr>
                <w:szCs w:val="18"/>
                <w:lang w:val="x-none"/>
              </w:rPr>
            </w:pPr>
            <w:r>
              <w:rPr>
                <w:szCs w:val="18"/>
              </w:rPr>
              <w:t>FQ-CSID</w:t>
            </w:r>
          </w:p>
        </w:tc>
      </w:tr>
      <w:tr w:rsidR="00885221" w14:paraId="78799159"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5BC27A4" w14:textId="77777777" w:rsidR="00885221" w:rsidRDefault="00885221" w:rsidP="00885221">
            <w:pPr>
              <w:pStyle w:val="TAL"/>
            </w:pPr>
            <w:r>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E499199"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476389C7" w14:textId="77777777" w:rsidR="00885221" w:rsidRDefault="00885221" w:rsidP="00885221">
            <w:pPr>
              <w:pStyle w:val="TAL"/>
              <w:rPr>
                <w:lang w:val="en-US"/>
              </w:rPr>
            </w:pPr>
            <w:r>
              <w:rPr>
                <w:lang w:val="en-US"/>
              </w:rPr>
              <w:t>This IE shall be included when received on the S11 interface or on S5/S8 interface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50A9600C"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CD69483"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F0C2B80"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0ED9309"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52E8954"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5712D1" w14:textId="77777777" w:rsidR="00885221" w:rsidRDefault="00885221" w:rsidP="00885221">
            <w:pPr>
              <w:pStyle w:val="TAC"/>
              <w:rPr>
                <w:szCs w:val="18"/>
              </w:rPr>
            </w:pPr>
            <w:r>
              <w:rPr>
                <w:szCs w:val="18"/>
              </w:rPr>
              <w:t>FQ-CSID</w:t>
            </w:r>
          </w:p>
        </w:tc>
      </w:tr>
      <w:tr w:rsidR="00885221" w14:paraId="360C982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C9F0BA" w14:textId="77777777" w:rsidR="00885221" w:rsidRDefault="00885221" w:rsidP="00885221">
            <w:pPr>
              <w:pStyle w:val="TAL"/>
            </w:pPr>
            <w:r w:rsidRPr="00ED493B">
              <w:rPr>
                <w:lang w:val="en-US"/>
              </w:rPr>
              <w:t>PGW-C/SMF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024F0E7"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043AA5F6" w14:textId="409B51AF" w:rsidR="00885221" w:rsidRDefault="00885221" w:rsidP="00885221">
            <w:pPr>
              <w:pStyle w:val="TAL"/>
              <w:rPr>
                <w:lang w:val="en-US"/>
              </w:rPr>
            </w:pPr>
            <w:r>
              <w:rPr>
                <w:lang w:val="en-US"/>
              </w:rPr>
              <w:t>This IE shall be included according to the requirements in clause 23 of 3GPP TS 23.007 [24]</w:t>
            </w:r>
            <w:r w:rsidRPr="00ED493B">
              <w:rPr>
                <w:szCs w:val="18"/>
                <w:lang w:val="en-US"/>
              </w:rPr>
              <w:t xml:space="preserve"> and clause 4.6 of </w:t>
            </w:r>
            <w:r w:rsidR="00981985">
              <w:rPr>
                <w:szCs w:val="18"/>
                <w:lang w:val="en-US"/>
              </w:rPr>
              <w:t>3GPP TS</w:t>
            </w:r>
            <w:r w:rsidRPr="00ED493B">
              <w:rPr>
                <w:szCs w:val="18"/>
                <w:lang w:val="en-US"/>
              </w:rPr>
              <w:t> 23.527 [40]</w:t>
            </w:r>
            <w:r>
              <w:rPr>
                <w:lang w:val="en-US"/>
              </w:rPr>
              <w:t>.</w:t>
            </w:r>
          </w:p>
        </w:tc>
        <w:tc>
          <w:tcPr>
            <w:tcW w:w="426" w:type="dxa"/>
            <w:tcBorders>
              <w:top w:val="single" w:sz="4" w:space="0" w:color="auto"/>
              <w:left w:val="single" w:sz="4" w:space="0" w:color="auto"/>
              <w:bottom w:val="single" w:sz="4" w:space="0" w:color="auto"/>
              <w:right w:val="single" w:sz="4" w:space="0" w:color="auto"/>
            </w:tcBorders>
            <w:hideMark/>
          </w:tcPr>
          <w:p w14:paraId="58FD9240"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12E090D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C208D86"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7E2213A"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592175DA"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3B3067B" w14:textId="77777777" w:rsidR="00885221" w:rsidRDefault="00885221" w:rsidP="00885221">
            <w:pPr>
              <w:pStyle w:val="TAC"/>
              <w:rPr>
                <w:szCs w:val="18"/>
              </w:rPr>
            </w:pPr>
            <w:r>
              <w:rPr>
                <w:szCs w:val="18"/>
              </w:rPr>
              <w:t>FQ-CSID</w:t>
            </w:r>
          </w:p>
        </w:tc>
      </w:tr>
      <w:tr w:rsidR="00885221" w14:paraId="41F4F5B6"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C366A49" w14:textId="77777777" w:rsidR="00885221" w:rsidRDefault="00885221" w:rsidP="00885221">
            <w:pPr>
              <w:pStyle w:val="TAL"/>
            </w:pPr>
            <w:r>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E9842FD"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624EE742"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080AB8DB"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1E624FE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CA0EA93"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453DB14"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008414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BDA878" w14:textId="77777777" w:rsidR="00885221" w:rsidRDefault="00885221" w:rsidP="00885221">
            <w:pPr>
              <w:pStyle w:val="TAC"/>
              <w:rPr>
                <w:szCs w:val="18"/>
              </w:rPr>
            </w:pPr>
            <w:r>
              <w:rPr>
                <w:szCs w:val="18"/>
              </w:rPr>
              <w:t>FQ-CSID</w:t>
            </w:r>
          </w:p>
        </w:tc>
      </w:tr>
      <w:tr w:rsidR="00885221" w14:paraId="022246A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D83132B" w14:textId="77777777" w:rsidR="00885221" w:rsidRDefault="00885221" w:rsidP="00885221">
            <w:pPr>
              <w:pStyle w:val="TAL"/>
            </w:pPr>
            <w:r>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834078" w14:textId="77777777" w:rsidR="00885221" w:rsidRDefault="00885221" w:rsidP="002C447B">
            <w:pPr>
              <w:pStyle w:val="TAC"/>
              <w:rPr>
                <w:rFonts w:eastAsia="SimSun"/>
              </w:rPr>
            </w:pPr>
            <w:r w:rsidRPr="002C447B">
              <w:rPr>
                <w:rFonts w:eastAsia="SimSun"/>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3E4D3281"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329762D2"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74B6D19A"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493ED7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A08E27D"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1E5B878"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4E28C05" w14:textId="77777777" w:rsidR="00885221" w:rsidRDefault="00885221" w:rsidP="00885221">
            <w:pPr>
              <w:pStyle w:val="TAC"/>
              <w:rPr>
                <w:szCs w:val="18"/>
              </w:rPr>
            </w:pPr>
            <w:r>
              <w:rPr>
                <w:szCs w:val="18"/>
              </w:rPr>
              <w:t>FQ-CSID</w:t>
            </w:r>
          </w:p>
        </w:tc>
      </w:tr>
      <w:tr w:rsidR="00885221" w14:paraId="1CD0097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7FE30CA" w14:textId="77777777" w:rsidR="00885221" w:rsidRDefault="00885221" w:rsidP="00885221">
            <w:pPr>
              <w:pStyle w:val="TAL"/>
            </w:pPr>
            <w:r>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6DA29C56" w14:textId="77777777" w:rsidR="00885221" w:rsidRDefault="00885221" w:rsidP="002C447B">
            <w:pPr>
              <w:pStyle w:val="TAC"/>
              <w:rPr>
                <w:rFonts w:eastAsia="SimSun"/>
              </w:rPr>
            </w:pPr>
            <w:r w:rsidRPr="002C447B">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12546FD4" w14:textId="77777777" w:rsidR="00885221" w:rsidRDefault="00885221" w:rsidP="00885221">
            <w:pPr>
              <w:pStyle w:val="TAL"/>
            </w:pPr>
            <w:r>
              <w:t xml:space="preserve">This IE may be present </w:t>
            </w:r>
            <w:r>
              <w:rPr>
                <w:lang w:val="en-US"/>
              </w:rPr>
              <w:t xml:space="preserve">to request the UP function to send a </w:t>
            </w:r>
            <w:r>
              <w:rPr>
                <w:noProof/>
              </w:rPr>
              <w:t>User Plane Inactivity Report</w:t>
            </w:r>
            <w:r>
              <w:rPr>
                <w:lang w:val="en-US"/>
              </w:rPr>
              <w:t xml:space="preserve"> when no user plane packets are received for this PFCP session for a duration exceeding the User Plane Inactivity Timer</w:t>
            </w:r>
            <w:r>
              <w:t>.</w:t>
            </w:r>
          </w:p>
          <w:p w14:paraId="4C52D0BC" w14:textId="77777777" w:rsidR="00885221" w:rsidRDefault="00885221" w:rsidP="00885221">
            <w:pPr>
              <w:pStyle w:val="TAL"/>
              <w:rPr>
                <w:lang w:val="en-US"/>
              </w:rPr>
            </w:pPr>
            <w:r>
              <w:t>When present, it shall contain the duration of the inactivity period after which a User Plane Inactivity Report shall be generated.</w:t>
            </w:r>
          </w:p>
        </w:tc>
        <w:tc>
          <w:tcPr>
            <w:tcW w:w="426" w:type="dxa"/>
            <w:tcBorders>
              <w:top w:val="single" w:sz="4" w:space="0" w:color="auto"/>
              <w:left w:val="single" w:sz="4" w:space="0" w:color="auto"/>
              <w:bottom w:val="single" w:sz="4" w:space="0" w:color="auto"/>
              <w:right w:val="single" w:sz="4" w:space="0" w:color="auto"/>
            </w:tcBorders>
            <w:hideMark/>
          </w:tcPr>
          <w:p w14:paraId="201EA965" w14:textId="77777777" w:rsidR="00885221" w:rsidRDefault="00885221" w:rsidP="00885221">
            <w:pPr>
              <w:pStyle w:val="TAC"/>
              <w:rPr>
                <w:lang w:val="x-none"/>
              </w:rPr>
            </w:pPr>
            <w:r>
              <w:rPr>
                <w:lang w:val="sv-SE"/>
              </w:rPr>
              <w:t>-</w:t>
            </w:r>
          </w:p>
        </w:tc>
        <w:tc>
          <w:tcPr>
            <w:tcW w:w="425" w:type="dxa"/>
            <w:tcBorders>
              <w:top w:val="single" w:sz="4" w:space="0" w:color="auto"/>
              <w:left w:val="single" w:sz="4" w:space="0" w:color="auto"/>
              <w:bottom w:val="single" w:sz="4" w:space="0" w:color="auto"/>
              <w:right w:val="single" w:sz="4" w:space="0" w:color="auto"/>
            </w:tcBorders>
            <w:hideMark/>
          </w:tcPr>
          <w:p w14:paraId="53554D2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A7D934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E870666"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0D2C1A"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61D25D" w14:textId="77777777" w:rsidR="00885221" w:rsidRDefault="00885221" w:rsidP="00885221">
            <w:pPr>
              <w:pStyle w:val="TAC"/>
              <w:rPr>
                <w:szCs w:val="18"/>
              </w:rPr>
            </w:pPr>
            <w:r>
              <w:t>User Plane Inactivity Timer</w:t>
            </w:r>
          </w:p>
        </w:tc>
      </w:tr>
      <w:tr w:rsidR="00885221" w14:paraId="41B03C2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406C462" w14:textId="77777777" w:rsidR="00885221" w:rsidRDefault="00885221" w:rsidP="00885221">
            <w:pPr>
              <w:pStyle w:val="TAL"/>
            </w:pPr>
            <w:r>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42A8D45E" w14:textId="77777777" w:rsidR="00885221" w:rsidRDefault="00885221" w:rsidP="002C447B">
            <w:pPr>
              <w:pStyle w:val="TAC"/>
            </w:pPr>
            <w:r w:rsidRPr="002C447B">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1E80239" w14:textId="77777777" w:rsidR="00885221" w:rsidRDefault="00885221" w:rsidP="00885221">
            <w:pPr>
              <w:pStyle w:val="TAL"/>
            </w:pPr>
            <w:r>
              <w:t>This IE may be present, based on operator policy. It shall only be sent if the UP function is in a trusted environment.</w:t>
            </w:r>
          </w:p>
          <w:p w14:paraId="1CAA2A03" w14:textId="6C7C7FFC" w:rsidR="00885221" w:rsidRDefault="00885221" w:rsidP="00885221">
            <w:pPr>
              <w:pStyle w:val="TAL"/>
            </w:pPr>
            <w:r>
              <w:t>See NOTE</w:t>
            </w:r>
            <w:r w:rsidR="008D64CE">
              <w:t> 1</w:t>
            </w:r>
            <w:r>
              <w:t>.</w:t>
            </w:r>
          </w:p>
        </w:tc>
        <w:tc>
          <w:tcPr>
            <w:tcW w:w="426" w:type="dxa"/>
            <w:tcBorders>
              <w:top w:val="single" w:sz="4" w:space="0" w:color="auto"/>
              <w:left w:val="single" w:sz="4" w:space="0" w:color="auto"/>
              <w:bottom w:val="single" w:sz="4" w:space="0" w:color="auto"/>
              <w:right w:val="single" w:sz="4" w:space="0" w:color="auto"/>
            </w:tcBorders>
            <w:hideMark/>
          </w:tcPr>
          <w:p w14:paraId="471A7EBF" w14:textId="77777777" w:rsidR="00885221" w:rsidRDefault="00885221" w:rsidP="00885221">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5E7D2E11"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35D235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7224A74"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98F094C" w14:textId="77777777" w:rsidR="00885221" w:rsidRDefault="00885221" w:rsidP="00885221">
            <w:pPr>
              <w:pStyle w:val="TAC"/>
              <w:rPr>
                <w:szCs w:val="18"/>
                <w:lang w:val="de-DE"/>
              </w:rPr>
            </w:pPr>
            <w:r>
              <w:rPr>
                <w:szCs w:val="18"/>
                <w:lang w:val="de-DE"/>
              </w:rP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49B8D" w14:textId="77777777" w:rsidR="00885221" w:rsidRDefault="00885221" w:rsidP="00885221">
            <w:pPr>
              <w:pStyle w:val="TAC"/>
              <w:rPr>
                <w:lang w:val="x-none"/>
              </w:rPr>
            </w:pPr>
            <w:r>
              <w:t>User ID</w:t>
            </w:r>
          </w:p>
        </w:tc>
      </w:tr>
      <w:tr w:rsidR="00885221" w14:paraId="6BB0CCC1"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0FF718B" w14:textId="77777777" w:rsidR="00885221" w:rsidRDefault="00885221" w:rsidP="00885221">
            <w:pPr>
              <w:pStyle w:val="TAL"/>
            </w:pPr>
            <w:r>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2B393C7" w14:textId="77777777" w:rsidR="00885221" w:rsidRDefault="00885221" w:rsidP="002C447B">
            <w:pPr>
              <w:pStyle w:val="TAC"/>
              <w:rPr>
                <w:rFonts w:eastAsia="SimSun"/>
              </w:rPr>
            </w:pPr>
            <w:r w:rsidRPr="002C447B">
              <w:rPr>
                <w:rFonts w:eastAsia="SimSun"/>
              </w:rPr>
              <w:t>O</w:t>
            </w:r>
          </w:p>
        </w:tc>
        <w:tc>
          <w:tcPr>
            <w:tcW w:w="4304" w:type="dxa"/>
            <w:tcBorders>
              <w:top w:val="single" w:sz="4" w:space="0" w:color="auto"/>
              <w:left w:val="single" w:sz="4" w:space="0" w:color="auto"/>
              <w:bottom w:val="single" w:sz="4" w:space="0" w:color="auto"/>
              <w:right w:val="single" w:sz="4" w:space="0" w:color="auto"/>
            </w:tcBorders>
            <w:hideMark/>
          </w:tcPr>
          <w:p w14:paraId="3E38E833" w14:textId="77777777" w:rsidR="00885221" w:rsidRDefault="00885221" w:rsidP="00885221">
            <w:pPr>
              <w:pStyle w:val="TAL"/>
              <w:rPr>
                <w:lang w:val="en-US"/>
              </w:rPr>
            </w:pPr>
            <w:r>
              <w:rPr>
                <w:lang w:val="en-US"/>
              </w:rPr>
              <w:t>When present, this IE shall contain the trace instructions to be applied by the UP function for this PFCP session.</w:t>
            </w:r>
          </w:p>
        </w:tc>
        <w:tc>
          <w:tcPr>
            <w:tcW w:w="426" w:type="dxa"/>
            <w:tcBorders>
              <w:top w:val="single" w:sz="4" w:space="0" w:color="auto"/>
              <w:left w:val="single" w:sz="4" w:space="0" w:color="auto"/>
              <w:bottom w:val="single" w:sz="4" w:space="0" w:color="auto"/>
              <w:right w:val="single" w:sz="4" w:space="0" w:color="auto"/>
            </w:tcBorders>
            <w:hideMark/>
          </w:tcPr>
          <w:p w14:paraId="2830BB2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087C038"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2E61F61"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4E899A"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01D014" w14:textId="77777777" w:rsidR="00885221" w:rsidRDefault="00885221" w:rsidP="00885221">
            <w:pPr>
              <w:pStyle w:val="TAC"/>
            </w:pPr>
            <w: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9988846" w14:textId="77777777" w:rsidR="00885221" w:rsidRDefault="00885221" w:rsidP="00885221">
            <w:pPr>
              <w:pStyle w:val="TAC"/>
              <w:rPr>
                <w:szCs w:val="18"/>
              </w:rPr>
            </w:pPr>
            <w:r>
              <w:rPr>
                <w:szCs w:val="18"/>
              </w:rPr>
              <w:t>Trace Information</w:t>
            </w:r>
          </w:p>
        </w:tc>
      </w:tr>
      <w:tr w:rsidR="00885221" w14:paraId="4422D177"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8ABF488" w14:textId="77777777" w:rsidR="00885221" w:rsidRDefault="00885221" w:rsidP="00885221">
            <w:pPr>
              <w:pStyle w:val="TAL"/>
            </w:pPr>
            <w:r>
              <w:rPr>
                <w:lang w:eastAsia="zh-CN"/>
              </w:rPr>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77D0FF50" w14:textId="77777777" w:rsidR="00885221" w:rsidRDefault="00885221" w:rsidP="002C447B">
            <w:pPr>
              <w:pStyle w:val="TAC"/>
            </w:pPr>
            <w:r w:rsidRPr="002C447B">
              <w:t>O</w:t>
            </w:r>
          </w:p>
        </w:tc>
        <w:tc>
          <w:tcPr>
            <w:tcW w:w="4304" w:type="dxa"/>
            <w:tcBorders>
              <w:top w:val="single" w:sz="4" w:space="0" w:color="auto"/>
              <w:left w:val="single" w:sz="4" w:space="0" w:color="auto"/>
              <w:bottom w:val="single" w:sz="4" w:space="0" w:color="auto"/>
              <w:right w:val="single" w:sz="4" w:space="0" w:color="auto"/>
            </w:tcBorders>
            <w:hideMark/>
          </w:tcPr>
          <w:p w14:paraId="27DF8E49" w14:textId="27054351" w:rsidR="00885221" w:rsidRDefault="00885221" w:rsidP="004D3E64">
            <w:pPr>
              <w:pStyle w:val="TAL"/>
              <w:rPr>
                <w:lang w:val="en-US"/>
              </w:rPr>
            </w:pPr>
            <w:r>
              <w:t xml:space="preserve">This IE may be present, </w:t>
            </w:r>
            <w:r>
              <w:rPr>
                <w:lang w:eastAsia="zh-CN"/>
              </w:rPr>
              <w:t>if related functionalities in the UP function require the APN/DNN information</w:t>
            </w:r>
            <w:r>
              <w:t>. See NOTE</w:t>
            </w:r>
            <w:r w:rsidR="004D3E64">
              <w:t> </w:t>
            </w:r>
            <w:r>
              <w:rPr>
                <w:lang w:eastAsia="zh-CN"/>
              </w:rPr>
              <w:t>2</w:t>
            </w:r>
            <w:r>
              <w:t>.</w:t>
            </w:r>
          </w:p>
        </w:tc>
        <w:tc>
          <w:tcPr>
            <w:tcW w:w="426" w:type="dxa"/>
            <w:tcBorders>
              <w:top w:val="single" w:sz="4" w:space="0" w:color="auto"/>
              <w:left w:val="single" w:sz="4" w:space="0" w:color="auto"/>
              <w:bottom w:val="single" w:sz="4" w:space="0" w:color="auto"/>
              <w:right w:val="single" w:sz="4" w:space="0" w:color="auto"/>
            </w:tcBorders>
            <w:hideMark/>
          </w:tcPr>
          <w:p w14:paraId="4662417D" w14:textId="77777777" w:rsidR="00885221" w:rsidRDefault="00885221" w:rsidP="00885221">
            <w:pPr>
              <w:pStyle w:val="TAC"/>
              <w:rPr>
                <w:lang w:val="x-none"/>
              </w:rPr>
            </w:pPr>
            <w:r>
              <w:rPr>
                <w:lang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42773060" w14:textId="77777777" w:rsidR="00885221" w:rsidRDefault="00885221" w:rsidP="00885221">
            <w:pPr>
              <w:pStyle w:val="TAC"/>
            </w:pPr>
            <w:r>
              <w:rPr>
                <w:lang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7187B627" w14:textId="77777777" w:rsidR="00885221" w:rsidRDefault="00885221" w:rsidP="00885221">
            <w:pPr>
              <w:pStyle w:val="TAC"/>
              <w:rPr>
                <w:lang w:eastAsia="zh-CN"/>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7E63E9DB" w14:textId="77777777" w:rsidR="00885221" w:rsidRDefault="00885221" w:rsidP="00885221">
            <w:pPr>
              <w:pStyle w:val="TAC"/>
              <w:rPr>
                <w:szCs w:val="18"/>
                <w:lang w:val="de-DE"/>
              </w:rPr>
            </w:pPr>
            <w:r>
              <w:rPr>
                <w:szCs w:val="18"/>
                <w:lang w:val="de-DE" w:eastAsia="zh-CN"/>
              </w:rPr>
              <w:t>X</w:t>
            </w:r>
          </w:p>
        </w:tc>
        <w:tc>
          <w:tcPr>
            <w:tcW w:w="426" w:type="dxa"/>
            <w:tcBorders>
              <w:top w:val="single" w:sz="4" w:space="0" w:color="auto"/>
              <w:left w:val="single" w:sz="4" w:space="0" w:color="auto"/>
              <w:bottom w:val="single" w:sz="4" w:space="0" w:color="auto"/>
              <w:right w:val="single" w:sz="4" w:space="0" w:color="auto"/>
            </w:tcBorders>
          </w:tcPr>
          <w:p w14:paraId="5A0F61C8"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B270CCD" w14:textId="77777777" w:rsidR="00885221" w:rsidRDefault="00885221" w:rsidP="00885221">
            <w:pPr>
              <w:pStyle w:val="TAC"/>
              <w:rPr>
                <w:szCs w:val="18"/>
                <w:lang w:val="x-none"/>
              </w:rPr>
            </w:pPr>
            <w:r>
              <w:rPr>
                <w:szCs w:val="18"/>
                <w:lang w:eastAsia="zh-CN"/>
              </w:rPr>
              <w:t>APN/DNN</w:t>
            </w:r>
          </w:p>
        </w:tc>
      </w:tr>
      <w:tr w:rsidR="00885221" w14:paraId="5E0D3D2F"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6CA9687" w14:textId="77777777" w:rsidR="00885221" w:rsidRDefault="00885221" w:rsidP="00885221">
            <w:pPr>
              <w:pStyle w:val="TAL"/>
            </w:pPr>
            <w:r>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24FD79C8" w14:textId="77777777" w:rsidR="00885221" w:rsidRDefault="00885221" w:rsidP="002C447B">
            <w:pPr>
              <w:pStyle w:val="TAC"/>
            </w:pPr>
            <w:r w:rsidRPr="002C447B">
              <w:t>C</w:t>
            </w:r>
          </w:p>
        </w:tc>
        <w:tc>
          <w:tcPr>
            <w:tcW w:w="4304" w:type="dxa"/>
            <w:tcBorders>
              <w:top w:val="single" w:sz="4" w:space="0" w:color="auto"/>
              <w:left w:val="single" w:sz="4" w:space="0" w:color="auto"/>
              <w:bottom w:val="single" w:sz="4" w:space="0" w:color="auto"/>
              <w:right w:val="single" w:sz="4" w:space="0" w:color="auto"/>
            </w:tcBorders>
          </w:tcPr>
          <w:p w14:paraId="2B35C519" w14:textId="7B6D1C5D" w:rsidR="00885221" w:rsidRDefault="00885221" w:rsidP="00885221">
            <w:pPr>
              <w:pStyle w:val="TAL"/>
              <w:rPr>
                <w:lang w:val="en-US"/>
              </w:rPr>
            </w:pPr>
            <w:r>
              <w:rPr>
                <w:lang w:val="en-US"/>
              </w:rPr>
              <w:t>This IE shall be present for a N4 session established for a MA PDU session.</w:t>
            </w:r>
          </w:p>
          <w:p w14:paraId="48D728F2" w14:textId="77777777" w:rsidR="00885221" w:rsidRDefault="00885221" w:rsidP="00885221">
            <w:pPr>
              <w:pStyle w:val="TAL"/>
              <w:rPr>
                <w:lang w:val="en-US"/>
              </w:rPr>
            </w:pPr>
          </w:p>
          <w:p w14:paraId="014AB617" w14:textId="77777777" w:rsidR="00885221" w:rsidRDefault="00885221" w:rsidP="00885221">
            <w:pPr>
              <w:pStyle w:val="TAL"/>
              <w:rPr>
                <w:lang w:val="en-US" w:eastAsia="zh-CN"/>
              </w:rPr>
            </w:pPr>
            <w:r>
              <w:rPr>
                <w:lang w:eastAsia="zh-CN"/>
              </w:rPr>
              <w:t>Several IEs with the same IE type may be present to represent multiple MARs.</w:t>
            </w:r>
          </w:p>
          <w:p w14:paraId="2A385298" w14:textId="77777777" w:rsidR="00885221" w:rsidRDefault="00885221" w:rsidP="00885221">
            <w:pPr>
              <w:pStyle w:val="TAL"/>
              <w:rPr>
                <w:lang w:val="en-US"/>
              </w:rPr>
            </w:pPr>
            <w:r>
              <w:rPr>
                <w:lang w:eastAsia="zh-CN"/>
              </w:rPr>
              <w:t xml:space="preserve">See </w:t>
            </w:r>
            <w:r>
              <w:t>Table 7.5.2</w:t>
            </w:r>
            <w:r>
              <w:rPr>
                <w:lang w:val="de-DE"/>
              </w:rPr>
              <w:t>.8</w:t>
            </w:r>
            <w:r>
              <w:t>-</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4DC55A93"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27309813"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E46EAD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1AB2C91"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ED98BF2"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6ADA9183" w14:textId="77777777" w:rsidR="00885221" w:rsidRDefault="00885221" w:rsidP="00885221">
            <w:pPr>
              <w:pStyle w:val="TAC"/>
              <w:rPr>
                <w:szCs w:val="18"/>
                <w:lang w:val="x-none"/>
              </w:rPr>
            </w:pPr>
            <w:r>
              <w:t>Create MAR</w:t>
            </w:r>
          </w:p>
        </w:tc>
      </w:tr>
      <w:tr w:rsidR="00885221" w14:paraId="31D5F6A1"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CF111CF" w14:textId="77777777" w:rsidR="00885221" w:rsidRDefault="00885221" w:rsidP="00885221">
            <w:pPr>
              <w:pStyle w:val="TAL"/>
              <w:rPr>
                <w:lang w:val="fr-FR"/>
              </w:rPr>
            </w:pPr>
            <w:bookmarkStart w:id="4083" w:name="_PERM_MCCTEMPBM_CRPT05020213___7" w:colFirst="2" w:colLast="2"/>
            <w:r>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hideMark/>
          </w:tcPr>
          <w:p w14:paraId="074514F5" w14:textId="77777777" w:rsidR="00885221" w:rsidRDefault="00885221" w:rsidP="002C447B">
            <w:pPr>
              <w:pStyle w:val="TAC"/>
              <w:rPr>
                <w:lang w:val="fr-FR"/>
              </w:rPr>
            </w:pPr>
            <w:r w:rsidRPr="002C447B">
              <w:t>C</w:t>
            </w:r>
          </w:p>
        </w:tc>
        <w:tc>
          <w:tcPr>
            <w:tcW w:w="4304" w:type="dxa"/>
            <w:tcBorders>
              <w:top w:val="single" w:sz="4" w:space="0" w:color="auto"/>
              <w:left w:val="single" w:sz="4" w:space="0" w:color="auto"/>
              <w:bottom w:val="single" w:sz="4" w:space="0" w:color="auto"/>
              <w:right w:val="single" w:sz="4" w:space="0" w:color="auto"/>
            </w:tcBorders>
            <w:hideMark/>
          </w:tcPr>
          <w:p w14:paraId="0041BDEB" w14:textId="77777777" w:rsidR="00885221" w:rsidRDefault="00885221" w:rsidP="00885221">
            <w:pPr>
              <w:pStyle w:val="TAL"/>
            </w:pPr>
            <w:r>
              <w:t>This IE shall be included if at least one of the flags is set to "1".</w:t>
            </w:r>
          </w:p>
          <w:p w14:paraId="751F9BB6" w14:textId="77777777" w:rsidR="00885221" w:rsidRDefault="00885221" w:rsidP="00885221">
            <w:pPr>
              <w:pStyle w:val="B1"/>
              <w:rPr>
                <w:rFonts w:ascii="Arial" w:hAnsi="Arial" w:cs="Arial"/>
                <w:sz w:val="18"/>
                <w:szCs w:val="18"/>
              </w:rPr>
            </w:pPr>
            <w:r>
              <w:rPr>
                <w:rFonts w:ascii="Arial" w:hAnsi="Arial" w:cs="Arial"/>
              </w:rPr>
              <w:t>-</w:t>
            </w:r>
            <w:r>
              <w:rPr>
                <w:rFonts w:ascii="Arial" w:hAnsi="Arial" w:cs="Arial"/>
              </w:rPr>
              <w:tab/>
            </w:r>
            <w:r>
              <w:rPr>
                <w:rFonts w:ascii="Arial" w:hAnsi="Arial" w:cs="Arial"/>
                <w:sz w:val="18"/>
                <w:szCs w:val="18"/>
              </w:rPr>
              <w:t>RESTI (Restoration Indication): this bit shall be set to "1" if the CP function re-establishes an existing PFCP session and the allocation of GTP-U F-TEID and/or UE IP address is performed by the UP function. (NOTE 4)</w:t>
            </w:r>
          </w:p>
          <w:p w14:paraId="58A58FED" w14:textId="77777777" w:rsidR="00885221" w:rsidRDefault="00885221" w:rsidP="00885221">
            <w:pPr>
              <w:pStyle w:val="B1"/>
              <w:rPr>
                <w:rFonts w:cs="Arial"/>
                <w:lang w:val="en-US"/>
              </w:rPr>
            </w:pPr>
            <w:r>
              <w:rPr>
                <w:rFonts w:ascii="Arial" w:hAnsi="Arial" w:cs="Arial"/>
                <w:sz w:val="18"/>
                <w:szCs w:val="18"/>
              </w:rPr>
              <w:t>-</w:t>
            </w:r>
            <w:r>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tc>
        <w:tc>
          <w:tcPr>
            <w:tcW w:w="426" w:type="dxa"/>
            <w:tcBorders>
              <w:top w:val="single" w:sz="4" w:space="0" w:color="auto"/>
              <w:left w:val="single" w:sz="4" w:space="0" w:color="auto"/>
              <w:bottom w:val="single" w:sz="4" w:space="0" w:color="auto"/>
              <w:right w:val="single" w:sz="4" w:space="0" w:color="auto"/>
            </w:tcBorders>
            <w:hideMark/>
          </w:tcPr>
          <w:p w14:paraId="628F543B"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2F9F532C"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0E467C8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1231936"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A8AF6DE"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02DA313" w14:textId="77777777" w:rsidR="00885221" w:rsidRDefault="00885221" w:rsidP="00885221">
            <w:pPr>
              <w:pStyle w:val="TAC"/>
              <w:rPr>
                <w:lang w:val="fr-FR"/>
              </w:rPr>
            </w:pPr>
            <w:r>
              <w:rPr>
                <w:lang w:val="fr-FR"/>
              </w:rPr>
              <w:t>PFCPSEReq-Flags</w:t>
            </w:r>
          </w:p>
        </w:tc>
      </w:tr>
      <w:bookmarkEnd w:id="4083"/>
      <w:tr w:rsidR="00885221" w14:paraId="169EFDC0"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8635973" w14:textId="77777777" w:rsidR="00885221" w:rsidRPr="00ED493B" w:rsidRDefault="00885221" w:rsidP="00885221">
            <w:pPr>
              <w:pStyle w:val="TAL"/>
              <w:rPr>
                <w:lang w:val="en-US"/>
              </w:rPr>
            </w:pPr>
            <w:r w:rsidRPr="00ED493B">
              <w:rPr>
                <w:lang w:val="en-US"/>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hideMark/>
          </w:tcPr>
          <w:p w14:paraId="166B7E40" w14:textId="77777777" w:rsidR="00885221" w:rsidRDefault="00885221" w:rsidP="002C447B">
            <w:pPr>
              <w:pStyle w:val="TAC"/>
              <w:rPr>
                <w:lang w:val="fr-FR"/>
              </w:rPr>
            </w:pPr>
            <w:r w:rsidRPr="002C447B">
              <w:t>C</w:t>
            </w:r>
          </w:p>
        </w:tc>
        <w:tc>
          <w:tcPr>
            <w:tcW w:w="4304" w:type="dxa"/>
            <w:tcBorders>
              <w:top w:val="single" w:sz="4" w:space="0" w:color="auto"/>
              <w:left w:val="single" w:sz="4" w:space="0" w:color="auto"/>
              <w:bottom w:val="single" w:sz="4" w:space="0" w:color="auto"/>
              <w:right w:val="single" w:sz="4" w:space="0" w:color="auto"/>
            </w:tcBorders>
            <w:hideMark/>
          </w:tcPr>
          <w:p w14:paraId="34D71F43" w14:textId="77777777" w:rsidR="00885221" w:rsidRDefault="00885221" w:rsidP="00885221">
            <w:pPr>
              <w:pStyle w:val="TAL"/>
              <w:rPr>
                <w:lang w:val="en-US"/>
              </w:rPr>
            </w:pPr>
            <w:r>
              <w:rPr>
                <w:lang w:val="en-US"/>
              </w:rPr>
              <w:t xml:space="preserve">This IE shall be present for a PFCP session established for TSC to request the UPF to provide Bridge information for TSC. </w:t>
            </w:r>
          </w:p>
        </w:tc>
        <w:tc>
          <w:tcPr>
            <w:tcW w:w="426" w:type="dxa"/>
            <w:tcBorders>
              <w:top w:val="single" w:sz="4" w:space="0" w:color="auto"/>
              <w:left w:val="single" w:sz="4" w:space="0" w:color="auto"/>
              <w:bottom w:val="single" w:sz="4" w:space="0" w:color="auto"/>
              <w:right w:val="single" w:sz="4" w:space="0" w:color="auto"/>
            </w:tcBorders>
            <w:hideMark/>
          </w:tcPr>
          <w:p w14:paraId="3BD72827"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82C3FB4"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494A69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35C70223"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EA9BD0D"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0C66860" w14:textId="77777777" w:rsidR="00885221" w:rsidRPr="00ED493B" w:rsidRDefault="00885221" w:rsidP="00885221">
            <w:pPr>
              <w:pStyle w:val="TAC"/>
              <w:rPr>
                <w:szCs w:val="18"/>
                <w:lang w:val="en-US"/>
              </w:rPr>
            </w:pPr>
            <w:r w:rsidRPr="00ED493B">
              <w:rPr>
                <w:lang w:val="en-US"/>
              </w:rPr>
              <w:t>Create Bridge Info for TSC</w:t>
            </w:r>
          </w:p>
        </w:tc>
      </w:tr>
      <w:tr w:rsidR="00885221" w14:paraId="6AC40CA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795E2D" w14:textId="77777777" w:rsidR="00885221" w:rsidRDefault="00885221" w:rsidP="00885221">
            <w:pPr>
              <w:pStyle w:val="TAL"/>
              <w:rPr>
                <w:lang w:val="fr-FR"/>
              </w:rPr>
            </w:pPr>
            <w:r>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hideMark/>
          </w:tcPr>
          <w:p w14:paraId="071EE3BB" w14:textId="77777777" w:rsidR="00885221" w:rsidRDefault="00885221" w:rsidP="002C447B">
            <w:pPr>
              <w:pStyle w:val="TAC"/>
              <w:rPr>
                <w:lang w:val="fr-FR"/>
              </w:rPr>
            </w:pPr>
            <w:r w:rsidRPr="002C447B">
              <w:rPr>
                <w:rFonts w:eastAsia="SimSun"/>
              </w:rPr>
              <w:t>O</w:t>
            </w:r>
          </w:p>
        </w:tc>
        <w:tc>
          <w:tcPr>
            <w:tcW w:w="4304" w:type="dxa"/>
            <w:tcBorders>
              <w:top w:val="single" w:sz="4" w:space="0" w:color="auto"/>
              <w:left w:val="single" w:sz="4" w:space="0" w:color="auto"/>
              <w:bottom w:val="single" w:sz="4" w:space="0" w:color="auto"/>
              <w:right w:val="single" w:sz="4" w:space="0" w:color="auto"/>
            </w:tcBorders>
            <w:hideMark/>
          </w:tcPr>
          <w:p w14:paraId="47132851" w14:textId="77777777" w:rsidR="00885221" w:rsidRDefault="00885221" w:rsidP="00885221">
            <w:pPr>
              <w:pStyle w:val="TAL"/>
              <w:rPr>
                <w:lang w:val="en-US"/>
              </w:rPr>
            </w:pPr>
            <w:r>
              <w:rPr>
                <w:lang w:val="en-US"/>
              </w:rPr>
              <w:t>This IE may be present to request the UPF to detect and report events not related to specific PDRs.</w:t>
            </w:r>
          </w:p>
          <w:p w14:paraId="44FE8BC9" w14:textId="77777777" w:rsidR="00885221" w:rsidRDefault="00885221" w:rsidP="00885221">
            <w:pPr>
              <w:pStyle w:val="TAL"/>
              <w:rPr>
                <w:lang w:val="en-US"/>
              </w:rPr>
            </w:pPr>
            <w:r w:rsidRPr="00ED493B">
              <w:rPr>
                <w:lang w:val="en-US" w:eastAsia="zh-CN"/>
              </w:rPr>
              <w:t>Several IEs within the same IE type may be present to represent multiple SRRs</w:t>
            </w:r>
            <w:r>
              <w:rPr>
                <w:lang w:val="en-US" w:eastAsia="zh-CN"/>
              </w:rPr>
              <w:t>.</w:t>
            </w:r>
          </w:p>
          <w:p w14:paraId="7445681F" w14:textId="77777777" w:rsidR="00885221" w:rsidRDefault="00885221" w:rsidP="00885221">
            <w:pPr>
              <w:pStyle w:val="TAL"/>
              <w:rPr>
                <w:lang w:val="en-US"/>
              </w:rPr>
            </w:pPr>
            <w:r>
              <w:rPr>
                <w:lang w:val="en-US"/>
              </w:rPr>
              <w:t>S</w:t>
            </w:r>
            <w:r>
              <w:rPr>
                <w:lang w:val="fr-FR" w:eastAsia="zh-CN"/>
              </w:rPr>
              <w:t xml:space="preserve">ee </w:t>
            </w:r>
            <w:r>
              <w:rPr>
                <w:lang w:val="fr-FR"/>
              </w:rPr>
              <w:t>Table 7.5.2.9-</w:t>
            </w:r>
            <w:r>
              <w:rPr>
                <w:lang w:val="de-DE"/>
              </w:rPr>
              <w:t>1</w:t>
            </w:r>
            <w:r>
              <w:rPr>
                <w:lang w:val="fr-FR"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5B85FC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2D3E3792"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6E6A85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9D401D2"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5569952"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644DC4C" w14:textId="77777777" w:rsidR="00885221" w:rsidRDefault="00885221" w:rsidP="00885221">
            <w:pPr>
              <w:pStyle w:val="TAC"/>
              <w:rPr>
                <w:szCs w:val="18"/>
                <w:lang w:val="fr-FR"/>
              </w:rPr>
            </w:pPr>
            <w:r>
              <w:rPr>
                <w:szCs w:val="18"/>
                <w:lang w:val="fr-FR"/>
              </w:rPr>
              <w:t>Create SRR</w:t>
            </w:r>
          </w:p>
        </w:tc>
      </w:tr>
      <w:tr w:rsidR="00885221" w14:paraId="3AB37F5A"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27241B" w14:textId="77777777" w:rsidR="00885221" w:rsidRDefault="00885221" w:rsidP="00885221">
            <w:pPr>
              <w:pStyle w:val="TAL"/>
              <w:rPr>
                <w:lang w:val="fr-FR"/>
              </w:rPr>
            </w:pPr>
            <w:r>
              <w:rPr>
                <w:lang w:val="fr-FR" w:eastAsia="zh-CN"/>
              </w:rPr>
              <w:t>Provide</w:t>
            </w:r>
            <w:r>
              <w:rPr>
                <w:lang w:val="fr-FR"/>
              </w:rPr>
              <w:t xml:space="preserve"> ATSSS </w:t>
            </w:r>
            <w:r>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EA12927" w14:textId="77777777" w:rsidR="00885221" w:rsidRDefault="00885221" w:rsidP="002C447B">
            <w:pPr>
              <w:pStyle w:val="TAC"/>
              <w:rPr>
                <w:lang w:val="fr-FR"/>
              </w:rPr>
            </w:pPr>
            <w:r w:rsidRPr="002C447B">
              <w:t>C</w:t>
            </w:r>
          </w:p>
        </w:tc>
        <w:tc>
          <w:tcPr>
            <w:tcW w:w="4304" w:type="dxa"/>
            <w:tcBorders>
              <w:top w:val="single" w:sz="4" w:space="0" w:color="auto"/>
              <w:left w:val="single" w:sz="4" w:space="0" w:color="auto"/>
              <w:bottom w:val="single" w:sz="4" w:space="0" w:color="auto"/>
              <w:right w:val="single" w:sz="4" w:space="0" w:color="auto"/>
            </w:tcBorders>
            <w:hideMark/>
          </w:tcPr>
          <w:p w14:paraId="47B4950F" w14:textId="23E61878" w:rsidR="00885221" w:rsidRDefault="00885221" w:rsidP="00885221">
            <w:pPr>
              <w:pStyle w:val="TAL"/>
              <w:rPr>
                <w:lang w:val="en-US"/>
              </w:rPr>
            </w:pPr>
            <w:r>
              <w:rPr>
                <w:lang w:val="en-US"/>
              </w:rPr>
              <w:t>This IE shall be present for N4 session establishment for a MA PDU session.</w:t>
            </w:r>
          </w:p>
          <w:p w14:paraId="75C73CC2" w14:textId="77777777" w:rsidR="00885221" w:rsidRDefault="00885221" w:rsidP="00885221">
            <w:pPr>
              <w:pStyle w:val="TAL"/>
              <w:rPr>
                <w:lang w:val="en-US"/>
              </w:rPr>
            </w:pPr>
            <w:r>
              <w:rPr>
                <w:lang w:val="en-US"/>
              </w:rPr>
              <w:t>When present, this IE shall contain the required ATSSS functionalities for this MA PDU session.</w:t>
            </w:r>
          </w:p>
          <w:p w14:paraId="7772D649" w14:textId="77777777" w:rsidR="00885221" w:rsidRDefault="00885221" w:rsidP="00885221">
            <w:pPr>
              <w:pStyle w:val="TAL"/>
              <w:rPr>
                <w:lang w:val="en-US"/>
              </w:rPr>
            </w:pPr>
            <w:r>
              <w:rPr>
                <w:lang w:val="fr-FR" w:eastAsia="zh-CN"/>
              </w:rPr>
              <w:t xml:space="preserve">See </w:t>
            </w:r>
            <w:r>
              <w:rPr>
                <w:lang w:val="fr-FR"/>
              </w:rPr>
              <w:t>Table 7.5.2</w:t>
            </w:r>
            <w:r>
              <w:rPr>
                <w:lang w:val="de-DE"/>
              </w:rPr>
              <w:t>.10</w:t>
            </w:r>
            <w:r>
              <w:rPr>
                <w:lang w:val="fr-FR"/>
              </w:rPr>
              <w:t>-</w:t>
            </w:r>
            <w:r>
              <w:rPr>
                <w:lang w:val="de-DE"/>
              </w:rPr>
              <w:t>1</w:t>
            </w:r>
            <w:r>
              <w:rPr>
                <w:lang w:val="fr-FR"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0B939972"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387265AF"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7B3B80E"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4A89D84"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33AFC624"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9513036" w14:textId="77777777" w:rsidR="00885221" w:rsidRDefault="00885221" w:rsidP="00885221">
            <w:pPr>
              <w:pStyle w:val="TAC"/>
              <w:rPr>
                <w:lang w:val="fr-FR"/>
              </w:rPr>
            </w:pPr>
            <w:r>
              <w:rPr>
                <w:lang w:val="fr-FR" w:eastAsia="zh-CN"/>
              </w:rPr>
              <w:t>Provide</w:t>
            </w:r>
            <w:r>
              <w:rPr>
                <w:lang w:val="fr-FR"/>
              </w:rPr>
              <w:t xml:space="preserve"> ATSSS </w:t>
            </w:r>
            <w:r>
              <w:rPr>
                <w:lang w:val="fr-FR" w:eastAsia="zh-CN"/>
              </w:rPr>
              <w:t>Control Information</w:t>
            </w:r>
          </w:p>
        </w:tc>
      </w:tr>
      <w:tr w:rsidR="00885221" w14:paraId="1D935C7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32983BA" w14:textId="77777777" w:rsidR="00885221" w:rsidRDefault="00885221" w:rsidP="00885221">
            <w:pPr>
              <w:pStyle w:val="TAL"/>
              <w:rPr>
                <w:lang w:val="fr-FR" w:eastAsia="zh-CN"/>
              </w:rPr>
            </w:pPr>
            <w:r>
              <w:t>Recovery Time Stamp</w:t>
            </w:r>
          </w:p>
        </w:tc>
        <w:tc>
          <w:tcPr>
            <w:tcW w:w="336" w:type="dxa"/>
            <w:gridSpan w:val="2"/>
            <w:tcBorders>
              <w:top w:val="single" w:sz="4" w:space="0" w:color="auto"/>
              <w:left w:val="single" w:sz="4" w:space="0" w:color="auto"/>
              <w:bottom w:val="single" w:sz="4" w:space="0" w:color="auto"/>
              <w:right w:val="single" w:sz="4" w:space="0" w:color="auto"/>
            </w:tcBorders>
            <w:hideMark/>
          </w:tcPr>
          <w:p w14:paraId="3AAF3CDB" w14:textId="77777777" w:rsidR="00885221" w:rsidRDefault="00885221" w:rsidP="002C447B">
            <w:pPr>
              <w:pStyle w:val="TAC"/>
              <w:rPr>
                <w:szCs w:val="18"/>
                <w:lang w:val="fr-FR"/>
              </w:rPr>
            </w:pPr>
            <w:r w:rsidRPr="002C447B">
              <w:t>O</w:t>
            </w:r>
          </w:p>
        </w:tc>
        <w:tc>
          <w:tcPr>
            <w:tcW w:w="4304" w:type="dxa"/>
            <w:tcBorders>
              <w:top w:val="single" w:sz="4" w:space="0" w:color="auto"/>
              <w:left w:val="single" w:sz="4" w:space="0" w:color="auto"/>
              <w:bottom w:val="single" w:sz="4" w:space="0" w:color="auto"/>
              <w:right w:val="single" w:sz="4" w:space="0" w:color="auto"/>
            </w:tcBorders>
            <w:hideMark/>
          </w:tcPr>
          <w:p w14:paraId="6FBE5F91" w14:textId="77777777" w:rsidR="00885221" w:rsidRDefault="00885221" w:rsidP="00885221">
            <w:pPr>
              <w:pStyle w:val="TAL"/>
              <w:rPr>
                <w:lang w:val="en-US"/>
              </w:rPr>
            </w:pPr>
            <w:r>
              <w:t>This IE may be included to contain the time stamp when the CP function was started. (See clause 19A of 3GPP TS 23.007 [24].)</w:t>
            </w:r>
          </w:p>
        </w:tc>
        <w:tc>
          <w:tcPr>
            <w:tcW w:w="426" w:type="dxa"/>
            <w:tcBorders>
              <w:top w:val="single" w:sz="4" w:space="0" w:color="auto"/>
              <w:left w:val="single" w:sz="4" w:space="0" w:color="auto"/>
              <w:bottom w:val="single" w:sz="4" w:space="0" w:color="auto"/>
              <w:right w:val="single" w:sz="4" w:space="0" w:color="auto"/>
            </w:tcBorders>
            <w:hideMark/>
          </w:tcPr>
          <w:p w14:paraId="75653ED9"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82910BB"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6A73A02F"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70D52B80"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3CF2B414"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5F3305E" w14:textId="77777777" w:rsidR="00885221" w:rsidRDefault="00885221" w:rsidP="00885221">
            <w:pPr>
              <w:pStyle w:val="TAC"/>
              <w:rPr>
                <w:lang w:val="fr-FR" w:eastAsia="zh-CN"/>
              </w:rPr>
            </w:pPr>
            <w:r>
              <w:t>Recovery Time Stamp</w:t>
            </w:r>
          </w:p>
        </w:tc>
      </w:tr>
      <w:tr w:rsidR="00885221" w14:paraId="7F23FC27"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94F24A9" w14:textId="77777777" w:rsidR="00885221" w:rsidRDefault="00885221" w:rsidP="00885221">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hideMark/>
          </w:tcPr>
          <w:p w14:paraId="2C3E42A9" w14:textId="77777777" w:rsidR="00885221" w:rsidRDefault="00885221" w:rsidP="002C447B">
            <w:pPr>
              <w:pStyle w:val="TAC"/>
            </w:pPr>
            <w:r w:rsidRPr="002C447B">
              <w:t>O</w:t>
            </w:r>
          </w:p>
        </w:tc>
        <w:tc>
          <w:tcPr>
            <w:tcW w:w="4304" w:type="dxa"/>
            <w:tcBorders>
              <w:top w:val="single" w:sz="4" w:space="0" w:color="auto"/>
              <w:left w:val="single" w:sz="4" w:space="0" w:color="auto"/>
              <w:bottom w:val="single" w:sz="4" w:space="0" w:color="auto"/>
              <w:right w:val="single" w:sz="4" w:space="0" w:color="auto"/>
            </w:tcBorders>
            <w:hideMark/>
          </w:tcPr>
          <w:p w14:paraId="4175EE26" w14:textId="77777777" w:rsidR="00457BB5" w:rsidRDefault="00457BB5" w:rsidP="00457BB5">
            <w:pPr>
              <w:pStyle w:val="TAL"/>
            </w:pPr>
            <w:r>
              <w:t xml:space="preserve">This IE may be present, </w:t>
            </w:r>
            <w:r>
              <w:rPr>
                <w:lang w:eastAsia="zh-CN"/>
              </w:rPr>
              <w:t>if related functionalities in the UP function require the S-NSSAI information</w:t>
            </w:r>
            <w:r>
              <w:t>. (NOTE </w:t>
            </w:r>
            <w:r>
              <w:rPr>
                <w:lang w:eastAsia="zh-CN"/>
              </w:rPr>
              <w:t>2</w:t>
            </w:r>
            <w:r>
              <w:rPr>
                <w:rFonts w:eastAsia="DengXian"/>
              </w:rPr>
              <w:t>, NOTE 5</w:t>
            </w:r>
            <w:r>
              <w:t>)</w:t>
            </w:r>
          </w:p>
          <w:p w14:paraId="0FDCECE9" w14:textId="643E065D" w:rsidR="00885221" w:rsidRDefault="00457BB5" w:rsidP="00457BB5">
            <w:pPr>
              <w:pStyle w:val="TAL"/>
            </w:pPr>
            <w:r>
              <w:t>When present, it shall indicate the S-NSSAI of the PDU session or MBS session.</w:t>
            </w:r>
          </w:p>
        </w:tc>
        <w:tc>
          <w:tcPr>
            <w:tcW w:w="426" w:type="dxa"/>
            <w:tcBorders>
              <w:top w:val="single" w:sz="4" w:space="0" w:color="auto"/>
              <w:left w:val="single" w:sz="4" w:space="0" w:color="auto"/>
              <w:bottom w:val="single" w:sz="4" w:space="0" w:color="auto"/>
              <w:right w:val="single" w:sz="4" w:space="0" w:color="auto"/>
            </w:tcBorders>
            <w:hideMark/>
          </w:tcPr>
          <w:p w14:paraId="297955A0" w14:textId="77777777" w:rsidR="00885221" w:rsidRDefault="00885221" w:rsidP="00885221">
            <w:pPr>
              <w:pStyle w:val="TAC"/>
              <w:rPr>
                <w:lang w:val="x-non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ED6B0B2" w14:textId="77777777" w:rsidR="00885221" w:rsidRDefault="00885221" w:rsidP="00885221">
            <w:pPr>
              <w:pStyle w:val="TAC"/>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7D4560C5" w14:textId="77777777" w:rsidR="00885221" w:rsidRDefault="00885221" w:rsidP="00885221">
            <w:pPr>
              <w:pStyle w:val="TAC"/>
              <w:rPr>
                <w:lang w:eastAsia="zh-CN"/>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99E6A0A" w14:textId="77777777" w:rsidR="00885221" w:rsidRDefault="00885221" w:rsidP="00885221">
            <w:pPr>
              <w:pStyle w:val="TAC"/>
              <w:rPr>
                <w:szCs w:val="18"/>
                <w:lang w:val="de-DE"/>
              </w:rPr>
            </w:pPr>
            <w:r>
              <w:rPr>
                <w:szCs w:val="18"/>
                <w:lang w:val="de-DE" w:eastAsia="zh-CN"/>
              </w:rPr>
              <w:t>X</w:t>
            </w:r>
          </w:p>
        </w:tc>
        <w:tc>
          <w:tcPr>
            <w:tcW w:w="426" w:type="dxa"/>
            <w:tcBorders>
              <w:top w:val="single" w:sz="4" w:space="0" w:color="auto"/>
              <w:left w:val="single" w:sz="4" w:space="0" w:color="auto"/>
              <w:bottom w:val="single" w:sz="4" w:space="0" w:color="auto"/>
              <w:right w:val="single" w:sz="4" w:space="0" w:color="auto"/>
            </w:tcBorders>
          </w:tcPr>
          <w:p w14:paraId="7D56E0DD"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08FD7952" w14:textId="77777777" w:rsidR="00885221" w:rsidRDefault="00885221" w:rsidP="00885221">
            <w:pPr>
              <w:pStyle w:val="TAC"/>
              <w:rPr>
                <w:szCs w:val="18"/>
                <w:lang w:val="x-none"/>
              </w:rPr>
            </w:pPr>
            <w:r>
              <w:rPr>
                <w:szCs w:val="18"/>
                <w:lang w:eastAsia="zh-CN"/>
              </w:rPr>
              <w:t>S-NSSAI</w:t>
            </w:r>
          </w:p>
        </w:tc>
      </w:tr>
      <w:tr w:rsidR="00885221" w14:paraId="4BF2FF69"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8D5B4E" w14:textId="77777777" w:rsidR="00885221" w:rsidRDefault="00885221" w:rsidP="00885221">
            <w:pPr>
              <w:pStyle w:val="TAL"/>
              <w:rPr>
                <w:lang w:val="fr-FR" w:eastAsia="zh-CN"/>
              </w:rPr>
            </w:pPr>
            <w:r>
              <w:rPr>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3F491FC" w14:textId="77777777" w:rsidR="00885221" w:rsidRDefault="00885221" w:rsidP="002C447B">
            <w:pPr>
              <w:pStyle w:val="TAC"/>
              <w:rPr>
                <w:lang w:val="fr-FR" w:eastAsia="zh-CN"/>
              </w:rPr>
            </w:pPr>
            <w:r w:rsidRPr="002C447B">
              <w:t>O</w:t>
            </w:r>
          </w:p>
        </w:tc>
        <w:tc>
          <w:tcPr>
            <w:tcW w:w="4304" w:type="dxa"/>
            <w:tcBorders>
              <w:top w:val="single" w:sz="4" w:space="0" w:color="auto"/>
              <w:left w:val="single" w:sz="4" w:space="0" w:color="auto"/>
              <w:bottom w:val="single" w:sz="4" w:space="0" w:color="auto"/>
              <w:right w:val="single" w:sz="4" w:space="0" w:color="auto"/>
            </w:tcBorders>
            <w:hideMark/>
          </w:tcPr>
          <w:p w14:paraId="7891316F" w14:textId="77777777" w:rsidR="00885221" w:rsidRDefault="00885221" w:rsidP="00885221">
            <w:pPr>
              <w:pStyle w:val="TAL"/>
              <w:rPr>
                <w:lang w:val="en-US"/>
              </w:rPr>
            </w:pPr>
            <w:r>
              <w:rPr>
                <w:lang w:val="en-US"/>
              </w:rPr>
              <w:t xml:space="preserve">When present, this IE shall contain the </w:t>
            </w:r>
            <w:r>
              <w:rPr>
                <w:lang w:val="en-US" w:eastAsia="zh-CN"/>
              </w:rPr>
              <w:t>RDS configuration information</w:t>
            </w:r>
            <w:r>
              <w:rPr>
                <w:lang w:val="en-US"/>
              </w:rPr>
              <w:t xml:space="preserve"> to be applied by the UP function for this PFCP session.</w:t>
            </w:r>
          </w:p>
        </w:tc>
        <w:tc>
          <w:tcPr>
            <w:tcW w:w="426" w:type="dxa"/>
            <w:tcBorders>
              <w:top w:val="single" w:sz="4" w:space="0" w:color="auto"/>
              <w:left w:val="single" w:sz="4" w:space="0" w:color="auto"/>
              <w:bottom w:val="single" w:sz="4" w:space="0" w:color="auto"/>
              <w:right w:val="single" w:sz="4" w:space="0" w:color="auto"/>
            </w:tcBorders>
            <w:hideMark/>
          </w:tcPr>
          <w:p w14:paraId="752254B3"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1184E17" w14:textId="77777777" w:rsidR="00885221" w:rsidRDefault="00885221" w:rsidP="00885221">
            <w:pPr>
              <w:pStyle w:val="TAC"/>
              <w:rPr>
                <w:lang w:val="fr-FR"/>
              </w:rPr>
            </w:pPr>
            <w:r>
              <w:t>X</w:t>
            </w:r>
          </w:p>
        </w:tc>
        <w:tc>
          <w:tcPr>
            <w:tcW w:w="425" w:type="dxa"/>
            <w:tcBorders>
              <w:top w:val="single" w:sz="4" w:space="0" w:color="auto"/>
              <w:left w:val="single" w:sz="4" w:space="0" w:color="auto"/>
              <w:bottom w:val="single" w:sz="4" w:space="0" w:color="auto"/>
              <w:right w:val="single" w:sz="4" w:space="0" w:color="auto"/>
            </w:tcBorders>
            <w:hideMark/>
          </w:tcPr>
          <w:p w14:paraId="5C7893F5"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8D10269"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55638E8"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7D1F00C" w14:textId="77777777" w:rsidR="00885221" w:rsidRDefault="00885221" w:rsidP="00885221">
            <w:pPr>
              <w:pStyle w:val="TAC"/>
              <w:rPr>
                <w:lang w:val="fr-FR" w:eastAsia="zh-CN"/>
              </w:rPr>
            </w:pPr>
            <w:r>
              <w:rPr>
                <w:lang w:val="fr-FR" w:eastAsia="zh-CN"/>
              </w:rPr>
              <w:t>Provide RDS configuration information</w:t>
            </w:r>
          </w:p>
        </w:tc>
      </w:tr>
      <w:tr w:rsidR="00885221" w14:paraId="35C8E16E"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3D2D25" w14:textId="77777777" w:rsidR="00885221" w:rsidRDefault="00885221" w:rsidP="00885221">
            <w:pPr>
              <w:pStyle w:val="TAL"/>
              <w:rPr>
                <w:lang w:val="fr-FR" w:eastAsia="zh-CN"/>
              </w:rPr>
            </w:pPr>
            <w:r>
              <w:rPr>
                <w:lang w:val="fr-FR" w:eastAsia="zh-CN"/>
              </w:rPr>
              <w:t>RAT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F9C1A6" w14:textId="77777777" w:rsidR="00885221" w:rsidRDefault="00885221" w:rsidP="002C447B">
            <w:pPr>
              <w:pStyle w:val="TAC"/>
              <w:rPr>
                <w:lang w:val="fr-FR" w:eastAsia="zh-CN"/>
              </w:rPr>
            </w:pPr>
            <w:r w:rsidRPr="002C447B">
              <w:t>O</w:t>
            </w:r>
          </w:p>
        </w:tc>
        <w:tc>
          <w:tcPr>
            <w:tcW w:w="4304" w:type="dxa"/>
            <w:tcBorders>
              <w:top w:val="single" w:sz="4" w:space="0" w:color="auto"/>
              <w:left w:val="single" w:sz="4" w:space="0" w:color="auto"/>
              <w:bottom w:val="single" w:sz="4" w:space="0" w:color="auto"/>
              <w:right w:val="single" w:sz="4" w:space="0" w:color="auto"/>
            </w:tcBorders>
            <w:hideMark/>
          </w:tcPr>
          <w:p w14:paraId="7D86FC01" w14:textId="77777777" w:rsidR="00885221" w:rsidRDefault="00885221" w:rsidP="00885221">
            <w:pPr>
              <w:pStyle w:val="TAL"/>
              <w:rPr>
                <w:lang w:val="en-US"/>
              </w:rPr>
            </w:pPr>
            <w:r>
              <w:rPr>
                <w:lang w:val="en-US"/>
              </w:rPr>
              <w:t xml:space="preserve">This IE may be present to provide the UP Function the current RAT Type for the PDN connection/PDU session to which this PFCP Session is corresponding for statistics purpose. </w:t>
            </w:r>
          </w:p>
        </w:tc>
        <w:tc>
          <w:tcPr>
            <w:tcW w:w="426" w:type="dxa"/>
            <w:tcBorders>
              <w:top w:val="single" w:sz="4" w:space="0" w:color="auto"/>
              <w:left w:val="single" w:sz="4" w:space="0" w:color="auto"/>
              <w:bottom w:val="single" w:sz="4" w:space="0" w:color="auto"/>
              <w:right w:val="single" w:sz="4" w:space="0" w:color="auto"/>
            </w:tcBorders>
            <w:hideMark/>
          </w:tcPr>
          <w:p w14:paraId="3E7EB88F"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E7B2C14" w14:textId="77777777" w:rsidR="00885221" w:rsidRDefault="00885221" w:rsidP="00885221">
            <w:pPr>
              <w:pStyle w:val="TAC"/>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7656C4D8"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79CA7A8A"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7CC0BDF"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9F06113" w14:textId="77777777" w:rsidR="00885221" w:rsidRDefault="00885221" w:rsidP="00885221">
            <w:pPr>
              <w:pStyle w:val="TAC"/>
              <w:rPr>
                <w:lang w:val="fr-FR" w:eastAsia="zh-CN"/>
              </w:rPr>
            </w:pPr>
            <w:r>
              <w:rPr>
                <w:lang w:val="fr-FR" w:eastAsia="zh-CN"/>
              </w:rPr>
              <w:t>RAT Type</w:t>
            </w:r>
          </w:p>
        </w:tc>
      </w:tr>
      <w:tr w:rsidR="00885221" w14:paraId="28BF585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7D1665" w14:textId="77777777" w:rsidR="00885221" w:rsidRDefault="00885221" w:rsidP="00885221">
            <w:pPr>
              <w:pStyle w:val="TAL"/>
              <w:rPr>
                <w:lang w:val="fr-FR" w:eastAsia="zh-CN"/>
              </w:rPr>
            </w:pPr>
            <w:r>
              <w:rPr>
                <w:lang w:val="fr-FR" w:eastAsia="zh-CN"/>
              </w:rPr>
              <w:t>L2TP Tunnel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7D10DF0" w14:textId="77777777" w:rsidR="00885221" w:rsidRDefault="00885221" w:rsidP="002C447B">
            <w:pPr>
              <w:pStyle w:val="TAC"/>
              <w:rPr>
                <w:lang w:val="fr-FR" w:eastAsia="zh-CN"/>
              </w:rPr>
            </w:pPr>
            <w:r w:rsidRPr="002C447B">
              <w:t>C</w:t>
            </w:r>
          </w:p>
        </w:tc>
        <w:tc>
          <w:tcPr>
            <w:tcW w:w="4304" w:type="dxa"/>
            <w:tcBorders>
              <w:top w:val="single" w:sz="4" w:space="0" w:color="auto"/>
              <w:left w:val="single" w:sz="4" w:space="0" w:color="auto"/>
              <w:bottom w:val="single" w:sz="4" w:space="0" w:color="auto"/>
              <w:right w:val="single" w:sz="4" w:space="0" w:color="auto"/>
            </w:tcBorders>
          </w:tcPr>
          <w:p w14:paraId="6A1083BB" w14:textId="77777777" w:rsidR="00885221" w:rsidRDefault="00885221" w:rsidP="00885221">
            <w:pPr>
              <w:pStyle w:val="TAL"/>
              <w:rPr>
                <w:lang w:val="en-US"/>
              </w:rPr>
            </w:pPr>
            <w:r>
              <w:rPr>
                <w:lang w:val="en-US"/>
              </w:rPr>
              <w:t>This IE shall be present if L2TP tunnel information is received from an AAA server, e.g. Radius/Diameter server or if it is configured in the CP function.</w:t>
            </w:r>
          </w:p>
          <w:p w14:paraId="169A8B15" w14:textId="77777777" w:rsidR="00885221" w:rsidRDefault="00885221" w:rsidP="00885221">
            <w:pPr>
              <w:pStyle w:val="TAL"/>
              <w:rPr>
                <w:lang w:val="en-US"/>
              </w:rPr>
            </w:pPr>
          </w:p>
          <w:p w14:paraId="41D6588E" w14:textId="77777777" w:rsidR="00885221" w:rsidRDefault="00885221" w:rsidP="00885221">
            <w:pPr>
              <w:pStyle w:val="TAL"/>
              <w:rPr>
                <w:lang w:val="en-US"/>
              </w:rPr>
            </w:pPr>
            <w:r>
              <w:rPr>
                <w:lang w:val="en-US"/>
              </w:rPr>
              <w:t>Several IE with the same IE type may be present to provide L2TP Tunnel Information for alternative LNS.</w:t>
            </w:r>
          </w:p>
          <w:p w14:paraId="571014B4"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1EF7246B"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0A3CED59"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5E6A25F4"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293EEB71"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DB13CE"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0893CA2A" w14:textId="77777777" w:rsidR="00885221" w:rsidRDefault="00885221" w:rsidP="00885221">
            <w:pPr>
              <w:pStyle w:val="TAC"/>
              <w:rPr>
                <w:lang w:val="fr-FR" w:eastAsia="zh-CN"/>
              </w:rPr>
            </w:pPr>
            <w:r>
              <w:rPr>
                <w:lang w:val="fr-FR" w:eastAsia="zh-CN"/>
              </w:rPr>
              <w:t>L2TP Tunnel Information</w:t>
            </w:r>
          </w:p>
        </w:tc>
      </w:tr>
      <w:tr w:rsidR="00885221" w14:paraId="31AF465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FACEC74" w14:textId="77777777" w:rsidR="00885221" w:rsidRDefault="00885221" w:rsidP="00885221">
            <w:pPr>
              <w:pStyle w:val="TAL"/>
              <w:rPr>
                <w:lang w:val="fr-FR" w:eastAsia="zh-CN"/>
              </w:rPr>
            </w:pPr>
            <w:r>
              <w:rPr>
                <w:lang w:val="fr-FR" w:eastAsia="zh-CN"/>
              </w:rPr>
              <w:t>L2TP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7F7F8BB" w14:textId="77777777" w:rsidR="00885221" w:rsidRDefault="00885221" w:rsidP="002C447B">
            <w:pPr>
              <w:pStyle w:val="TAC"/>
              <w:rPr>
                <w:lang w:val="fr-FR" w:eastAsia="zh-CN"/>
              </w:rPr>
            </w:pPr>
            <w:r w:rsidRPr="002C447B">
              <w:t>C</w:t>
            </w:r>
          </w:p>
        </w:tc>
        <w:tc>
          <w:tcPr>
            <w:tcW w:w="4304" w:type="dxa"/>
            <w:tcBorders>
              <w:top w:val="single" w:sz="4" w:space="0" w:color="auto"/>
              <w:left w:val="single" w:sz="4" w:space="0" w:color="auto"/>
              <w:bottom w:val="single" w:sz="4" w:space="0" w:color="auto"/>
              <w:right w:val="single" w:sz="4" w:space="0" w:color="auto"/>
            </w:tcBorders>
          </w:tcPr>
          <w:p w14:paraId="3F0DE890" w14:textId="77777777" w:rsidR="00885221" w:rsidRDefault="00885221" w:rsidP="00885221">
            <w:pPr>
              <w:pStyle w:val="TAL"/>
              <w:rPr>
                <w:lang w:val="en-US"/>
              </w:rPr>
            </w:pPr>
            <w:r>
              <w:rPr>
                <w:lang w:val="en-US"/>
              </w:rPr>
              <w:t>This IE shall be present to include the information to establish a L2TP session, if an L2TP session needs to be established for this PFCP session.</w:t>
            </w:r>
          </w:p>
          <w:p w14:paraId="139FB2DC"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709D4D87"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5DB4294E"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63A17983"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4BF912C"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0431251F"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6C69CB75" w14:textId="77777777" w:rsidR="00885221" w:rsidRDefault="00885221" w:rsidP="00885221">
            <w:pPr>
              <w:pStyle w:val="TAC"/>
              <w:rPr>
                <w:lang w:val="fr-FR" w:eastAsia="zh-CN"/>
              </w:rPr>
            </w:pPr>
            <w:r>
              <w:rPr>
                <w:lang w:val="fr-FR" w:eastAsia="zh-CN"/>
              </w:rPr>
              <w:t>L2TP Session Information</w:t>
            </w:r>
          </w:p>
        </w:tc>
      </w:tr>
      <w:tr w:rsidR="00885221" w14:paraId="552350AD"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2AFED4" w14:textId="77777777" w:rsidR="00885221" w:rsidRDefault="00885221" w:rsidP="00885221">
            <w:pPr>
              <w:pStyle w:val="TAL"/>
              <w:rPr>
                <w:lang w:val="fr-FR" w:eastAsia="zh-CN"/>
              </w:rPr>
            </w:pPr>
            <w:r>
              <w:t>Group Id</w:t>
            </w:r>
          </w:p>
        </w:tc>
        <w:tc>
          <w:tcPr>
            <w:tcW w:w="336" w:type="dxa"/>
            <w:gridSpan w:val="2"/>
            <w:tcBorders>
              <w:top w:val="single" w:sz="4" w:space="0" w:color="auto"/>
              <w:left w:val="single" w:sz="4" w:space="0" w:color="auto"/>
              <w:bottom w:val="single" w:sz="4" w:space="0" w:color="auto"/>
              <w:right w:val="single" w:sz="4" w:space="0" w:color="auto"/>
            </w:tcBorders>
            <w:hideMark/>
          </w:tcPr>
          <w:p w14:paraId="087EE8D4" w14:textId="77777777" w:rsidR="00885221" w:rsidRDefault="00885221" w:rsidP="002C447B">
            <w:pPr>
              <w:pStyle w:val="TAC"/>
              <w:rPr>
                <w:lang w:val="fr-FR" w:eastAsia="zh-CN"/>
              </w:rPr>
            </w:pPr>
            <w:r w:rsidRPr="002C447B">
              <w:rPr>
                <w:rFonts w:eastAsia="SimSun"/>
              </w:rPr>
              <w:t>O</w:t>
            </w:r>
          </w:p>
        </w:tc>
        <w:tc>
          <w:tcPr>
            <w:tcW w:w="4304" w:type="dxa"/>
            <w:tcBorders>
              <w:top w:val="single" w:sz="4" w:space="0" w:color="auto"/>
              <w:left w:val="single" w:sz="4" w:space="0" w:color="auto"/>
              <w:bottom w:val="single" w:sz="4" w:space="0" w:color="auto"/>
              <w:right w:val="single" w:sz="4" w:space="0" w:color="auto"/>
            </w:tcBorders>
          </w:tcPr>
          <w:p w14:paraId="07B6D061" w14:textId="77777777" w:rsidR="00885221" w:rsidRDefault="00885221" w:rsidP="00885221">
            <w:pPr>
              <w:pStyle w:val="TAL"/>
            </w:pPr>
            <w:r>
              <w:rPr>
                <w:lang w:val="en-US"/>
              </w:rPr>
              <w:t xml:space="preserve">This IE may be included by the CP function to indicate the group identifier to which the PFCP session pertains </w:t>
            </w:r>
            <w:r>
              <w:rPr>
                <w:lang w:eastAsia="zh-CN"/>
              </w:rPr>
              <w:t>(see clause 5.22).</w:t>
            </w:r>
          </w:p>
          <w:p w14:paraId="0B64D808"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36C066A0" w14:textId="77777777" w:rsidR="00885221" w:rsidRDefault="00885221" w:rsidP="00885221">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0E2DD90D" w14:textId="77777777" w:rsidR="00885221" w:rsidRDefault="00885221" w:rsidP="00885221">
            <w:pPr>
              <w:pStyle w:val="TAC"/>
              <w:rPr>
                <w:lang w:val="fr-FR"/>
              </w:rPr>
            </w:pPr>
            <w:r>
              <w:t>X</w:t>
            </w:r>
          </w:p>
        </w:tc>
        <w:tc>
          <w:tcPr>
            <w:tcW w:w="425" w:type="dxa"/>
            <w:tcBorders>
              <w:top w:val="single" w:sz="4" w:space="0" w:color="auto"/>
              <w:left w:val="single" w:sz="4" w:space="0" w:color="auto"/>
              <w:bottom w:val="single" w:sz="4" w:space="0" w:color="auto"/>
              <w:right w:val="single" w:sz="4" w:space="0" w:color="auto"/>
            </w:tcBorders>
            <w:hideMark/>
          </w:tcPr>
          <w:p w14:paraId="0FEC81CC" w14:textId="77777777" w:rsidR="00885221" w:rsidRDefault="00885221" w:rsidP="00885221">
            <w:pPr>
              <w:pStyle w:val="TAC"/>
              <w:rPr>
                <w:lang w:val="fr-FR"/>
              </w:rPr>
            </w:pPr>
            <w:r>
              <w:t>-</w:t>
            </w:r>
          </w:p>
        </w:tc>
        <w:tc>
          <w:tcPr>
            <w:tcW w:w="425" w:type="dxa"/>
            <w:tcBorders>
              <w:top w:val="single" w:sz="4" w:space="0" w:color="auto"/>
              <w:left w:val="single" w:sz="4" w:space="0" w:color="auto"/>
              <w:bottom w:val="single" w:sz="4" w:space="0" w:color="auto"/>
              <w:right w:val="single" w:sz="4" w:space="0" w:color="auto"/>
            </w:tcBorders>
            <w:hideMark/>
          </w:tcPr>
          <w:p w14:paraId="7F3C19D1" w14:textId="77777777" w:rsidR="00885221" w:rsidRDefault="00885221" w:rsidP="00885221">
            <w:pPr>
              <w:pStyle w:val="TAC"/>
              <w:rPr>
                <w:szCs w:val="18"/>
                <w:lang w:val="de-DE"/>
              </w:rPr>
            </w:pPr>
            <w:r>
              <w:t>X</w:t>
            </w:r>
          </w:p>
        </w:tc>
        <w:tc>
          <w:tcPr>
            <w:tcW w:w="426" w:type="dxa"/>
            <w:tcBorders>
              <w:top w:val="single" w:sz="4" w:space="0" w:color="auto"/>
              <w:left w:val="single" w:sz="4" w:space="0" w:color="auto"/>
              <w:bottom w:val="single" w:sz="4" w:space="0" w:color="auto"/>
              <w:right w:val="single" w:sz="4" w:space="0" w:color="auto"/>
            </w:tcBorders>
          </w:tcPr>
          <w:p w14:paraId="3FB7554C"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7500D83" w14:textId="77777777" w:rsidR="00885221" w:rsidRDefault="00885221" w:rsidP="00885221">
            <w:pPr>
              <w:pStyle w:val="TAC"/>
              <w:rPr>
                <w:lang w:val="fr-FR" w:eastAsia="zh-CN"/>
              </w:rPr>
            </w:pPr>
            <w:r>
              <w:rPr>
                <w:szCs w:val="18"/>
              </w:rPr>
              <w:t>Group Id</w:t>
            </w:r>
          </w:p>
        </w:tc>
      </w:tr>
      <w:tr w:rsidR="00AC7BFA" w14:paraId="30C64945"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46DAE0E0" w14:textId="77777777" w:rsidR="00AC7BFA" w:rsidRDefault="00AC7BFA" w:rsidP="00AC7BFA">
            <w:pPr>
              <w:pStyle w:val="TAL"/>
            </w:pPr>
            <w:r>
              <w:rPr>
                <w:lang w:val="fr-FR"/>
              </w:rPr>
              <w:t>MBS Session N4mb 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55F1DE05" w14:textId="77777777" w:rsidR="00AC7BFA" w:rsidRDefault="00AC7BFA" w:rsidP="002C447B">
            <w:pPr>
              <w:pStyle w:val="TAC"/>
              <w:rPr>
                <w:rFonts w:eastAsia="SimSun"/>
              </w:rPr>
            </w:pPr>
            <w:r w:rsidRPr="002C447B">
              <w:rPr>
                <w:rFonts w:eastAsia="SimSun"/>
              </w:rPr>
              <w:t>M</w:t>
            </w:r>
          </w:p>
        </w:tc>
        <w:tc>
          <w:tcPr>
            <w:tcW w:w="4304" w:type="dxa"/>
            <w:tcBorders>
              <w:top w:val="single" w:sz="4" w:space="0" w:color="auto"/>
              <w:left w:val="single" w:sz="4" w:space="0" w:color="auto"/>
              <w:bottom w:val="single" w:sz="4" w:space="0" w:color="auto"/>
              <w:right w:val="single" w:sz="4" w:space="0" w:color="auto"/>
            </w:tcBorders>
          </w:tcPr>
          <w:p w14:paraId="3ADF4E31" w14:textId="2568BA69" w:rsidR="00AC7BFA" w:rsidRDefault="00AC7BFA" w:rsidP="00AC7BFA">
            <w:pPr>
              <w:pStyle w:val="TAL"/>
              <w:rPr>
                <w:lang w:val="en-US"/>
              </w:rPr>
            </w:pPr>
            <w:r>
              <w:rPr>
                <w:lang w:val="en-US"/>
              </w:rPr>
              <w:t xml:space="preserve">This IE shall identify the MBS session, </w:t>
            </w:r>
            <w:r>
              <w:t>or the MBS session and Area Session ID for a location dependent MBS service,</w:t>
            </w:r>
            <w:r>
              <w:rPr>
                <w:lang w:val="en-US"/>
              </w:rPr>
              <w:t xml:space="preserve"> and it may contain further control information for the MB-UPF.</w:t>
            </w:r>
          </w:p>
        </w:tc>
        <w:tc>
          <w:tcPr>
            <w:tcW w:w="426" w:type="dxa"/>
            <w:tcBorders>
              <w:top w:val="single" w:sz="4" w:space="0" w:color="auto"/>
              <w:left w:val="single" w:sz="4" w:space="0" w:color="auto"/>
              <w:bottom w:val="single" w:sz="4" w:space="0" w:color="auto"/>
              <w:right w:val="single" w:sz="4" w:space="0" w:color="auto"/>
            </w:tcBorders>
          </w:tcPr>
          <w:p w14:paraId="23C7889E" w14:textId="77777777" w:rsidR="00AC7BFA" w:rsidRDefault="00AC7BFA" w:rsidP="00AC7BFA">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8D0CE92" w14:textId="77777777" w:rsidR="00AC7BFA" w:rsidRDefault="00AC7BFA" w:rsidP="00AC7BFA">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D918138" w14:textId="77777777" w:rsidR="00AC7BFA" w:rsidRDefault="00AC7BFA" w:rsidP="00AC7BFA">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2171471" w14:textId="77777777" w:rsidR="00AC7BFA" w:rsidRDefault="00AC7BFA" w:rsidP="00AC7BFA">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1A77F763" w14:textId="77777777" w:rsidR="00AC7BFA" w:rsidRDefault="00AC7BFA" w:rsidP="00AC7BFA">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075A5D9F" w14:textId="77777777" w:rsidR="00AC7BFA" w:rsidRDefault="00AC7BFA" w:rsidP="00AC7BFA">
            <w:pPr>
              <w:pStyle w:val="TAC"/>
              <w:rPr>
                <w:szCs w:val="18"/>
              </w:rPr>
            </w:pPr>
            <w:r>
              <w:rPr>
                <w:lang w:val="fr-FR"/>
              </w:rPr>
              <w:t>MBS Session N4mb Control Information</w:t>
            </w:r>
          </w:p>
        </w:tc>
      </w:tr>
      <w:tr w:rsidR="00AC7BFA" w14:paraId="4181DD10"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629A952" w14:textId="0449100B" w:rsidR="00AC7BFA" w:rsidRDefault="00AC7BFA" w:rsidP="00AC7BFA">
            <w:pPr>
              <w:pStyle w:val="TAL"/>
              <w:rPr>
                <w:lang w:val="fr-FR"/>
              </w:rPr>
            </w:pPr>
            <w:r>
              <w:rPr>
                <w:lang w:val="fr-FR"/>
              </w:rPr>
              <w:t>MBS Session N4 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27516FE7" w14:textId="01F91BB0" w:rsidR="00AC7BFA" w:rsidRDefault="00AC7BFA" w:rsidP="002C447B">
            <w:pPr>
              <w:pStyle w:val="TAC"/>
              <w:rPr>
                <w:rFonts w:eastAsia="SimSun"/>
                <w:szCs w:val="18"/>
              </w:rPr>
            </w:pPr>
            <w:r w:rsidRPr="002C447B">
              <w:t>C</w:t>
            </w:r>
          </w:p>
        </w:tc>
        <w:tc>
          <w:tcPr>
            <w:tcW w:w="4304" w:type="dxa"/>
            <w:tcBorders>
              <w:top w:val="single" w:sz="4" w:space="0" w:color="auto"/>
              <w:left w:val="single" w:sz="4" w:space="0" w:color="auto"/>
              <w:bottom w:val="single" w:sz="4" w:space="0" w:color="auto"/>
              <w:right w:val="single" w:sz="4" w:space="0" w:color="auto"/>
            </w:tcBorders>
          </w:tcPr>
          <w:p w14:paraId="2816AD8B" w14:textId="77777777" w:rsidR="00AC7BFA" w:rsidRDefault="00AC7BFA" w:rsidP="00AC7BFA">
            <w:pPr>
              <w:pStyle w:val="TAL"/>
              <w:rPr>
                <w:lang w:val="en-US"/>
              </w:rPr>
            </w:pPr>
            <w:r>
              <w:rPr>
                <w:lang w:val="en-US"/>
              </w:rPr>
              <w:t xml:space="preserve">This IE shall be included if the correspond PDU session shall be associated with an MBS session, or with </w:t>
            </w:r>
            <w:r>
              <w:t>an MBS session and Area Session ID for a location dependent MBS service</w:t>
            </w:r>
            <w:r>
              <w:rPr>
                <w:lang w:val="en-US"/>
              </w:rPr>
              <w:t>.</w:t>
            </w:r>
          </w:p>
          <w:p w14:paraId="090C6300" w14:textId="77777777" w:rsidR="00AC7BFA" w:rsidRDefault="00AC7BFA" w:rsidP="00AC7BFA">
            <w:pPr>
              <w:pStyle w:val="TAL"/>
              <w:rPr>
                <w:lang w:val="en-US"/>
              </w:rPr>
            </w:pPr>
          </w:p>
          <w:p w14:paraId="7A3EC4D6" w14:textId="3B3E9EA3" w:rsidR="00AC7BFA" w:rsidRDefault="00AC7BFA" w:rsidP="00AC7BFA">
            <w:pPr>
              <w:pStyle w:val="TAL"/>
              <w:rPr>
                <w:lang w:val="en-US"/>
              </w:rPr>
            </w:pPr>
            <w:r>
              <w:rPr>
                <w:lang w:val="en-US"/>
              </w:rPr>
              <w:t xml:space="preserve">Several IEs with the same IE type may be present to provide N4 control information for several </w:t>
            </w:r>
            <w:r w:rsidRPr="00440F74">
              <w:rPr>
                <w:lang w:val="en-US"/>
              </w:rPr>
              <w:t xml:space="preserve">MBS sessions, e.g., when the UE requests to join several MBS sessions. </w:t>
            </w:r>
          </w:p>
        </w:tc>
        <w:tc>
          <w:tcPr>
            <w:tcW w:w="426" w:type="dxa"/>
            <w:tcBorders>
              <w:top w:val="single" w:sz="4" w:space="0" w:color="auto"/>
              <w:left w:val="single" w:sz="4" w:space="0" w:color="auto"/>
              <w:bottom w:val="single" w:sz="4" w:space="0" w:color="auto"/>
              <w:right w:val="single" w:sz="4" w:space="0" w:color="auto"/>
            </w:tcBorders>
          </w:tcPr>
          <w:p w14:paraId="5512305D" w14:textId="7FE685E2" w:rsidR="00AC7BFA" w:rsidRDefault="00AC7BFA" w:rsidP="00AC7BFA">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5D64BE8" w14:textId="49AB1BAC" w:rsidR="00AC7BFA" w:rsidRDefault="00AC7BFA" w:rsidP="00AC7BFA">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92AE13D" w14:textId="445176F7" w:rsidR="00AC7BFA" w:rsidRDefault="00AC7BFA" w:rsidP="00AC7BFA">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D0FD8D1" w14:textId="044DC7A3" w:rsidR="00AC7BFA" w:rsidRDefault="00AC7BFA" w:rsidP="00AC7BFA">
            <w:pPr>
              <w:pStyle w:val="TAC"/>
            </w:pPr>
            <w:r>
              <w:t>X</w:t>
            </w:r>
          </w:p>
        </w:tc>
        <w:tc>
          <w:tcPr>
            <w:tcW w:w="426" w:type="dxa"/>
            <w:tcBorders>
              <w:top w:val="single" w:sz="4" w:space="0" w:color="auto"/>
              <w:left w:val="single" w:sz="4" w:space="0" w:color="auto"/>
              <w:bottom w:val="single" w:sz="4" w:space="0" w:color="auto"/>
              <w:right w:val="single" w:sz="4" w:space="0" w:color="auto"/>
            </w:tcBorders>
          </w:tcPr>
          <w:p w14:paraId="63FDCD46" w14:textId="36F06CE4" w:rsidR="00AC7BFA" w:rsidRDefault="00AC7BFA" w:rsidP="00AC7BFA">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1AB8E04E" w14:textId="408E34E7" w:rsidR="00AC7BFA" w:rsidRDefault="00AC7BFA" w:rsidP="00AC7BFA">
            <w:pPr>
              <w:pStyle w:val="TAC"/>
              <w:rPr>
                <w:lang w:val="fr-FR"/>
              </w:rPr>
            </w:pPr>
            <w:r>
              <w:rPr>
                <w:lang w:val="fr-FR"/>
              </w:rPr>
              <w:t>MBS Session N4 Control Information</w:t>
            </w:r>
          </w:p>
        </w:tc>
      </w:tr>
      <w:tr w:rsidR="004268CD" w14:paraId="1977F6E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34D51F" w14:textId="16C5A7FD" w:rsidR="004268CD" w:rsidRDefault="004268CD" w:rsidP="004268CD">
            <w:pPr>
              <w:pStyle w:val="TAL"/>
              <w:rPr>
                <w:lang w:val="fr-FR"/>
              </w:rPr>
            </w:pPr>
            <w:r>
              <w:rPr>
                <w:lang w:val="en-US"/>
              </w:rPr>
              <w:t>DSCP to PPI 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1FE0EC9E" w14:textId="37CA5F9D" w:rsidR="004268CD" w:rsidRDefault="004268CD" w:rsidP="004268CD">
            <w:pPr>
              <w:pStyle w:val="TAL"/>
              <w:jc w:val="center"/>
              <w:rPr>
                <w:lang w:val="fr-FR"/>
              </w:rPr>
            </w:pPr>
            <w:r>
              <w:rPr>
                <w:lang w:val="fr-FR"/>
              </w:rPr>
              <w:t>O</w:t>
            </w:r>
          </w:p>
        </w:tc>
        <w:tc>
          <w:tcPr>
            <w:tcW w:w="4304" w:type="dxa"/>
            <w:tcBorders>
              <w:top w:val="single" w:sz="4" w:space="0" w:color="auto"/>
              <w:left w:val="single" w:sz="4" w:space="0" w:color="auto"/>
              <w:bottom w:val="single" w:sz="4" w:space="0" w:color="auto"/>
              <w:right w:val="single" w:sz="4" w:space="0" w:color="auto"/>
            </w:tcBorders>
          </w:tcPr>
          <w:p w14:paraId="69C2E78B" w14:textId="1BE106A4" w:rsidR="004268CD" w:rsidRDefault="004268CD" w:rsidP="004268CD">
            <w:pPr>
              <w:pStyle w:val="TAL"/>
              <w:rPr>
                <w:lang w:val="en-US"/>
              </w:rPr>
            </w:pPr>
            <w:r w:rsidRPr="00904B8B">
              <w:rPr>
                <w:lang w:val="en-US"/>
              </w:rPr>
              <w:t xml:space="preserve">This IE </w:t>
            </w:r>
            <w:r>
              <w:rPr>
                <w:lang w:val="en-US"/>
              </w:rPr>
              <w:t>may</w:t>
            </w:r>
            <w:r w:rsidRPr="00904B8B">
              <w:rPr>
                <w:lang w:val="en-US"/>
              </w:rPr>
              <w:t xml:space="preserve"> be present if the UPF is required to </w:t>
            </w:r>
            <w:r>
              <w:rPr>
                <w:lang w:val="en-US"/>
              </w:rPr>
              <w:t xml:space="preserve">insert </w:t>
            </w:r>
            <w:r w:rsidRPr="00904B8B">
              <w:rPr>
                <w:lang w:val="en-US"/>
              </w:rPr>
              <w:t xml:space="preserve">the Paging Policy Indicator (PPI) in </w:t>
            </w:r>
            <w:r>
              <w:rPr>
                <w:lang w:val="en-US"/>
              </w:rPr>
              <w:t xml:space="preserve">the </w:t>
            </w:r>
            <w:r>
              <w:t xml:space="preserve">GTP-U PDU Session Container extension header of </w:t>
            </w:r>
            <w:r w:rsidRPr="00904B8B">
              <w:rPr>
                <w:lang w:val="en-US"/>
              </w:rPr>
              <w:t xml:space="preserve">outgoing </w:t>
            </w:r>
            <w:r>
              <w:rPr>
                <w:lang w:val="en-US"/>
              </w:rPr>
              <w:t xml:space="preserve">GTP-U </w:t>
            </w:r>
            <w:r w:rsidRPr="00904B8B">
              <w:rPr>
                <w:lang w:val="en-US"/>
              </w:rPr>
              <w:t xml:space="preserve">packets </w:t>
            </w:r>
            <w:r>
              <w:rPr>
                <w:lang w:val="en-US"/>
              </w:rPr>
              <w:t>(</w:t>
            </w:r>
            <w:r>
              <w:t xml:space="preserve">encapsulating payload packets) </w:t>
            </w:r>
            <w:r w:rsidRPr="00904B8B">
              <w:rPr>
                <w:lang w:val="en-US"/>
              </w:rPr>
              <w:t xml:space="preserve">based on the DSCP </w:t>
            </w:r>
            <w:r>
              <w:t xml:space="preserve">in the TOS/Traffic Class field in the IP header </w:t>
            </w:r>
            <w:r w:rsidRPr="00904B8B">
              <w:rPr>
                <w:lang w:val="en-US"/>
              </w:rPr>
              <w:t xml:space="preserve">of </w:t>
            </w:r>
            <w:r>
              <w:rPr>
                <w:lang w:val="en-US"/>
              </w:rPr>
              <w:t>payload packet and if the UPF supports the EPPPI</w:t>
            </w:r>
            <w:r w:rsidRPr="007A25F6">
              <w:rPr>
                <w:lang w:val="en-US"/>
              </w:rPr>
              <w:t xml:space="preserve"> feature</w:t>
            </w:r>
            <w:r>
              <w:rPr>
                <w:lang w:val="en-US"/>
              </w:rPr>
              <w:t xml:space="preserve"> as specified in </w:t>
            </w:r>
            <w:r w:rsidR="009F7A3F">
              <w:rPr>
                <w:lang w:val="en-US"/>
              </w:rPr>
              <w:t>clause 5</w:t>
            </w:r>
            <w:r>
              <w:rPr>
                <w:lang w:val="en-US"/>
              </w:rPr>
              <w:t>.36.2.</w:t>
            </w:r>
          </w:p>
          <w:p w14:paraId="7539B3B5" w14:textId="77777777" w:rsidR="004268CD" w:rsidRDefault="004268CD" w:rsidP="004268CD">
            <w:pPr>
              <w:pStyle w:val="TAL"/>
              <w:rPr>
                <w:lang w:val="en-US"/>
              </w:rPr>
            </w:pPr>
          </w:p>
          <w:p w14:paraId="12E22186" w14:textId="41B01C64" w:rsidR="004268CD" w:rsidRDefault="004268CD" w:rsidP="004268CD">
            <w:pPr>
              <w:pStyle w:val="TAL"/>
              <w:rPr>
                <w:lang w:val="en-US"/>
              </w:rPr>
            </w:pPr>
            <w:r>
              <w:rPr>
                <w:lang w:val="en-US"/>
              </w:rPr>
              <w:t>Several IEs with the same IE type may be present to provide different DSCP to PPI Control Information for different set of QFI(s).</w:t>
            </w:r>
          </w:p>
        </w:tc>
        <w:tc>
          <w:tcPr>
            <w:tcW w:w="426" w:type="dxa"/>
            <w:tcBorders>
              <w:top w:val="single" w:sz="4" w:space="0" w:color="auto"/>
              <w:left w:val="single" w:sz="4" w:space="0" w:color="auto"/>
              <w:bottom w:val="single" w:sz="4" w:space="0" w:color="auto"/>
              <w:right w:val="single" w:sz="4" w:space="0" w:color="auto"/>
            </w:tcBorders>
          </w:tcPr>
          <w:p w14:paraId="082CC708" w14:textId="1C3E0910" w:rsidR="004268CD" w:rsidRDefault="004268CD" w:rsidP="004268CD">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8DC3DF9" w14:textId="12EE7166" w:rsidR="004268CD" w:rsidRDefault="004268CD" w:rsidP="004268CD">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442388B" w14:textId="60810D93" w:rsidR="004268CD" w:rsidRDefault="004268CD" w:rsidP="004268CD">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802A74" w14:textId="51F2B118" w:rsidR="004268CD" w:rsidRDefault="004268CD" w:rsidP="004268CD">
            <w:pPr>
              <w:pStyle w:val="TAC"/>
            </w:pPr>
            <w:r>
              <w:t>X</w:t>
            </w:r>
          </w:p>
        </w:tc>
        <w:tc>
          <w:tcPr>
            <w:tcW w:w="426" w:type="dxa"/>
            <w:tcBorders>
              <w:top w:val="single" w:sz="4" w:space="0" w:color="auto"/>
              <w:left w:val="single" w:sz="4" w:space="0" w:color="auto"/>
              <w:bottom w:val="single" w:sz="4" w:space="0" w:color="auto"/>
              <w:right w:val="single" w:sz="4" w:space="0" w:color="auto"/>
            </w:tcBorders>
          </w:tcPr>
          <w:p w14:paraId="6EE964A7" w14:textId="6680C6C0" w:rsidR="004268CD" w:rsidRDefault="004268CD" w:rsidP="004268CD">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0AC74392" w14:textId="75559634" w:rsidR="004268CD" w:rsidRDefault="004268CD" w:rsidP="004268CD">
            <w:pPr>
              <w:pStyle w:val="TAC"/>
              <w:rPr>
                <w:lang w:val="fr-FR"/>
              </w:rPr>
            </w:pPr>
            <w:r>
              <w:rPr>
                <w:lang w:val="en-US"/>
              </w:rPr>
              <w:t>DSCP to PPI Control Information</w:t>
            </w:r>
          </w:p>
        </w:tc>
      </w:tr>
      <w:tr w:rsidR="00885221" w14:paraId="6130BB2D" w14:textId="77777777" w:rsidTr="00885221">
        <w:trPr>
          <w:gridAfter w:val="1"/>
          <w:wAfter w:w="29" w:type="dxa"/>
          <w:jc w:val="center"/>
        </w:trPr>
        <w:tc>
          <w:tcPr>
            <w:tcW w:w="9451" w:type="dxa"/>
            <w:gridSpan w:val="12"/>
            <w:tcBorders>
              <w:top w:val="single" w:sz="4" w:space="0" w:color="auto"/>
              <w:left w:val="single" w:sz="4" w:space="0" w:color="auto"/>
              <w:bottom w:val="single" w:sz="4" w:space="0" w:color="auto"/>
              <w:right w:val="single" w:sz="4" w:space="0" w:color="auto"/>
            </w:tcBorders>
            <w:hideMark/>
          </w:tcPr>
          <w:p w14:paraId="41F5B1DC" w14:textId="72676E5E" w:rsidR="00885221" w:rsidRDefault="00885221" w:rsidP="00885221">
            <w:pPr>
              <w:pStyle w:val="TAN"/>
              <w:rPr>
                <w:lang w:eastAsia="zh-CN"/>
              </w:rPr>
            </w:pPr>
            <w:r>
              <w:t>NOTE</w:t>
            </w:r>
            <w:r w:rsidR="004D3E64">
              <w:t> </w:t>
            </w:r>
            <w:r>
              <w:rPr>
                <w:lang w:eastAsia="zh-CN"/>
              </w:rPr>
              <w:t>1</w:t>
            </w:r>
            <w:r>
              <w:t>:</w:t>
            </w:r>
            <w:r>
              <w:tab/>
              <w:t xml:space="preserve">This can be used for troubleshooting </w:t>
            </w:r>
            <w:r>
              <w:rPr>
                <w:noProof/>
              </w:rPr>
              <w:t>problems in the UP function affecting a subscriber</w:t>
            </w:r>
            <w:r>
              <w:t>.</w:t>
            </w:r>
          </w:p>
          <w:p w14:paraId="09B51DF1" w14:textId="0E84C24F" w:rsidR="00885221" w:rsidRDefault="00885221" w:rsidP="00885221">
            <w:pPr>
              <w:pStyle w:val="TAN"/>
              <w:rPr>
                <w:lang w:eastAsia="zh-CN"/>
              </w:rPr>
            </w:pPr>
            <w:r>
              <w:rPr>
                <w:lang w:eastAsia="zh-CN"/>
              </w:rPr>
              <w:t>NOTE</w:t>
            </w:r>
            <w:r w:rsidR="004D3E64">
              <w:rPr>
                <w:lang w:eastAsia="zh-CN"/>
              </w:rPr>
              <w:t> </w:t>
            </w:r>
            <w:r>
              <w:rPr>
                <w:lang w:eastAsia="zh-CN"/>
              </w:rPr>
              <w:t>2:</w:t>
            </w:r>
            <w:r>
              <w:tab/>
            </w:r>
            <w:r>
              <w:rPr>
                <w:lang w:eastAsia="zh-CN"/>
              </w:rPr>
              <w:t>The CP function may provide additional information (e.g. APN/DNN</w:t>
            </w:r>
            <w:r w:rsidR="004307AF">
              <w:rPr>
                <w:lang w:eastAsia="zh-CN"/>
              </w:rPr>
              <w:t>, S-NSSAI</w:t>
            </w:r>
            <w:r>
              <w:rPr>
                <w:lang w:eastAsia="zh-CN"/>
              </w:rPr>
              <w:t xml:space="preserve">) to the UP function, e.g. used by the forwarding rules pre-defined in UP function (some forwarding rules are APN specific), used by the UP function for performance measurement, </w:t>
            </w:r>
            <w:r w:rsidR="004307AF">
              <w:rPr>
                <w:rFonts w:eastAsia="DengXian"/>
                <w:lang w:eastAsia="zh-CN"/>
              </w:rPr>
              <w:t>used by the UP function for resource management</w:t>
            </w:r>
            <w:r w:rsidR="004307AF">
              <w:rPr>
                <w:lang w:eastAsia="zh-CN"/>
              </w:rPr>
              <w:t>, or used by the UPF to include a proper User plane node/Bridge ID in the response message during a PFCP session establishment for a PDU session for TSC</w:t>
            </w:r>
            <w:r>
              <w:rPr>
                <w:lang w:eastAsia="zh-CN"/>
              </w:rPr>
              <w:t>.</w:t>
            </w:r>
          </w:p>
          <w:p w14:paraId="044A51F0" w14:textId="161F1BB5" w:rsidR="00885221" w:rsidRDefault="00885221" w:rsidP="00885221">
            <w:pPr>
              <w:pStyle w:val="TAN"/>
              <w:rPr>
                <w:lang w:eastAsia="zh-CN"/>
              </w:rPr>
            </w:pPr>
            <w:r>
              <w:rPr>
                <w:lang w:eastAsia="zh-CN"/>
              </w:rPr>
              <w:t>NOTE</w:t>
            </w:r>
            <w:r w:rsidR="004D3E64">
              <w:rPr>
                <w:lang w:eastAsia="zh-CN"/>
              </w:rPr>
              <w:t> </w:t>
            </w:r>
            <w:r>
              <w:rPr>
                <w:lang w:eastAsia="zh-CN"/>
              </w:rPr>
              <w:t>3:</w:t>
            </w:r>
            <w:r>
              <w:rPr>
                <w:lang w:eastAsia="zh-CN"/>
              </w:rPr>
              <w:tab/>
              <w:t>The SGW-C may set PDN type as Non-IP for an Ethernet PDN to allow interworking with a legacy SGW-U.</w:t>
            </w:r>
          </w:p>
          <w:p w14:paraId="21116EE5" w14:textId="3605E3EE" w:rsidR="00885221" w:rsidRDefault="00885221" w:rsidP="00885221">
            <w:pPr>
              <w:pStyle w:val="TAN"/>
              <w:rPr>
                <w:lang w:eastAsia="zh-CN"/>
              </w:rPr>
            </w:pPr>
            <w:r>
              <w:rPr>
                <w:lang w:eastAsia="zh-CN"/>
              </w:rPr>
              <w:t>NOTE</w:t>
            </w:r>
            <w:r w:rsidR="004D3E64">
              <w:rPr>
                <w:lang w:eastAsia="zh-CN"/>
              </w:rPr>
              <w:t> </w:t>
            </w:r>
            <w:r>
              <w:rPr>
                <w:lang w:eastAsia="zh-CN"/>
              </w:rPr>
              <w:t>4:</w:t>
            </w:r>
            <w:r>
              <w:rPr>
                <w:lang w:eastAsia="zh-CN"/>
              </w:rPr>
              <w:tab/>
              <w:t>The UP function shall accept the CP function allocated GTP-U F-TEID and/or UE IP address in the PFCP Session Establishment Request message with the RESTI flag set to "1", if the requested GTP-U F-TEID and/or UE IP address is available.</w:t>
            </w:r>
          </w:p>
          <w:p w14:paraId="32361E2F" w14:textId="606776B9" w:rsidR="004307AF" w:rsidRDefault="004307AF" w:rsidP="00885221">
            <w:pPr>
              <w:pStyle w:val="TAN"/>
            </w:pPr>
            <w:r>
              <w:rPr>
                <w:lang w:eastAsia="zh-CN"/>
              </w:rPr>
              <w:t>NOTE 5:</w:t>
            </w:r>
            <w:r w:rsidR="00E46F55">
              <w:rPr>
                <w:lang w:eastAsia="zh-CN"/>
              </w:rPr>
              <w:tab/>
            </w:r>
            <w:r w:rsidRPr="00265FAF">
              <w:rPr>
                <w:rFonts w:eastAsia="DengXian"/>
                <w:lang w:eastAsia="zh-CN"/>
              </w:rPr>
              <w:t>A UPF shall support allocating resources using the Network Instance IE and</w:t>
            </w:r>
            <w:r>
              <w:rPr>
                <w:rFonts w:eastAsia="DengXian"/>
                <w:lang w:eastAsia="zh-CN"/>
              </w:rPr>
              <w:t xml:space="preserve"> the</w:t>
            </w:r>
            <w:r w:rsidRPr="00265FAF">
              <w:rPr>
                <w:rFonts w:eastAsia="DengXian"/>
                <w:lang w:eastAsia="zh-CN"/>
              </w:rPr>
              <w:t xml:space="preserve"> UPF may additionally support allocating resources using the Network Instance IE and S-NSSAI IE</w:t>
            </w:r>
            <w:r>
              <w:rPr>
                <w:rFonts w:eastAsia="DengXian"/>
                <w:lang w:eastAsia="zh-CN"/>
              </w:rPr>
              <w:t xml:space="preserve"> (see </w:t>
            </w:r>
            <w:r w:rsidR="00981985">
              <w:rPr>
                <w:rFonts w:eastAsia="DengXian"/>
                <w:lang w:eastAsia="zh-CN"/>
              </w:rPr>
              <w:t>clause 5</w:t>
            </w:r>
            <w:r>
              <w:rPr>
                <w:rFonts w:eastAsia="DengXian"/>
                <w:lang w:eastAsia="zh-CN"/>
              </w:rPr>
              <w:t>.</w:t>
            </w:r>
            <w:r w:rsidR="00346DAC">
              <w:rPr>
                <w:rFonts w:eastAsia="DengXian"/>
                <w:lang w:eastAsia="zh-CN"/>
              </w:rPr>
              <w:t>35</w:t>
            </w:r>
            <w:r>
              <w:rPr>
                <w:rFonts w:eastAsia="DengXian"/>
                <w:lang w:eastAsia="zh-CN"/>
              </w:rPr>
              <w:t>)</w:t>
            </w:r>
            <w:r w:rsidRPr="00265FAF">
              <w:rPr>
                <w:rFonts w:eastAsia="DengXian"/>
                <w:lang w:eastAsia="zh-CN"/>
              </w:rPr>
              <w:t>.</w:t>
            </w:r>
          </w:p>
        </w:tc>
      </w:tr>
    </w:tbl>
    <w:p w14:paraId="25899FD7" w14:textId="77777777" w:rsidR="00885221" w:rsidRDefault="00885221" w:rsidP="00885221"/>
    <w:p w14:paraId="2BC5C390" w14:textId="77777777" w:rsidR="00885221" w:rsidRDefault="00885221" w:rsidP="00885221">
      <w:pPr>
        <w:pStyle w:val="TH"/>
        <w:rPr>
          <w:lang w:val="en-US"/>
        </w:rPr>
      </w:pPr>
      <w:r>
        <w:t xml:space="preserve">Table 7.5.2.1-2: </w:t>
      </w:r>
      <w:r>
        <w:rPr>
          <w:lang w:val="fr-FR" w:eastAsia="zh-CN"/>
        </w:rPr>
        <w:t>L2TP Tunnel Information</w:t>
      </w:r>
      <w:r>
        <w:rPr>
          <w:lang w:val="en-US"/>
        </w:rPr>
        <w:t xml:space="preserve"> IE</w:t>
      </w:r>
      <w:r>
        <w:t xml:space="preserve"> in the PFCP Session Establishment Request 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99"/>
        <w:gridCol w:w="425"/>
        <w:gridCol w:w="980"/>
      </w:tblGrid>
      <w:tr w:rsidR="00885221" w:rsidRPr="00FA6AB8" w14:paraId="3B0158A9"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EC3797" w14:textId="77777777" w:rsidR="00885221" w:rsidRDefault="00885221" w:rsidP="00885221">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D1D723F"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DB4C54A" w14:textId="77777777" w:rsidR="00885221" w:rsidRDefault="00885221" w:rsidP="00885221">
            <w:pPr>
              <w:pStyle w:val="TAC"/>
              <w:rPr>
                <w:lang w:val="de-DE" w:eastAsia="zh-CN"/>
              </w:rPr>
            </w:pPr>
            <w:r>
              <w:rPr>
                <w:lang w:val="fr-FR" w:eastAsia="zh-CN"/>
              </w:rPr>
              <w:t>L2TP Tunnel Information</w:t>
            </w:r>
            <w:r w:rsidRPr="00ED493B">
              <w:rPr>
                <w:lang w:val="fr-FR"/>
              </w:rPr>
              <w:t xml:space="preserve"> IE </w:t>
            </w:r>
            <w:r>
              <w:rPr>
                <w:lang w:val="de-DE" w:eastAsia="zh-CN"/>
              </w:rPr>
              <w:t>Type = 276 (decimal)</w:t>
            </w:r>
          </w:p>
        </w:tc>
      </w:tr>
      <w:tr w:rsidR="00885221" w14:paraId="23139F87"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B32EC0" w14:textId="77777777" w:rsidR="00885221" w:rsidRDefault="00885221" w:rsidP="00885221">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E15500C"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32AC9D19" w14:textId="77777777" w:rsidR="00885221" w:rsidRDefault="00885221" w:rsidP="00885221">
            <w:pPr>
              <w:pStyle w:val="TAC"/>
              <w:rPr>
                <w:lang w:val="fr-FR"/>
              </w:rPr>
            </w:pPr>
            <w:r>
              <w:rPr>
                <w:lang w:val="fr-FR"/>
              </w:rPr>
              <w:t>Length = n</w:t>
            </w:r>
          </w:p>
        </w:tc>
      </w:tr>
      <w:tr w:rsidR="00885221" w14:paraId="5B0F1F4E" w14:textId="77777777" w:rsidTr="0088522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2DBB08B" w14:textId="77777777" w:rsidR="00885221" w:rsidRDefault="00885221" w:rsidP="00885221">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10AEAC" w14:textId="77777777" w:rsidR="00885221" w:rsidRDefault="00885221" w:rsidP="00885221">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809BEB8" w14:textId="77777777" w:rsidR="00885221" w:rsidRDefault="00885221" w:rsidP="00885221">
            <w:pPr>
              <w:pStyle w:val="TAH"/>
              <w:rPr>
                <w:lang w:val="fr-FR"/>
              </w:rPr>
            </w:pPr>
            <w:r>
              <w:rPr>
                <w:lang w:val="fr-FR"/>
              </w:rPr>
              <w:t>Condition / Comment</w:t>
            </w:r>
          </w:p>
        </w:tc>
        <w:tc>
          <w:tcPr>
            <w:tcW w:w="1934" w:type="dxa"/>
            <w:gridSpan w:val="5"/>
            <w:tcBorders>
              <w:top w:val="single" w:sz="4" w:space="0" w:color="auto"/>
              <w:left w:val="single" w:sz="4" w:space="0" w:color="auto"/>
              <w:bottom w:val="single" w:sz="4" w:space="0" w:color="auto"/>
              <w:right w:val="single" w:sz="4" w:space="0" w:color="auto"/>
            </w:tcBorders>
            <w:hideMark/>
          </w:tcPr>
          <w:p w14:paraId="28E68891" w14:textId="77777777" w:rsidR="00885221" w:rsidRDefault="00885221" w:rsidP="00885221">
            <w:pPr>
              <w:pStyle w:val="TAH"/>
              <w:rPr>
                <w:lang w:val="fr-FR"/>
              </w:rPr>
            </w:pPr>
            <w:r>
              <w:rPr>
                <w:lang w:val="fr-FR"/>
              </w:rPr>
              <w:t>Appl.</w:t>
            </w:r>
          </w:p>
        </w:tc>
        <w:tc>
          <w:tcPr>
            <w:tcW w:w="980" w:type="dxa"/>
            <w:vMerge w:val="restart"/>
            <w:tcBorders>
              <w:top w:val="single" w:sz="4" w:space="0" w:color="auto"/>
              <w:left w:val="single" w:sz="4" w:space="0" w:color="auto"/>
              <w:bottom w:val="single" w:sz="4" w:space="0" w:color="auto"/>
              <w:right w:val="single" w:sz="4" w:space="0" w:color="auto"/>
            </w:tcBorders>
            <w:hideMark/>
          </w:tcPr>
          <w:p w14:paraId="2F11DB19" w14:textId="77777777" w:rsidR="00885221" w:rsidRDefault="00885221" w:rsidP="00885221">
            <w:pPr>
              <w:pStyle w:val="TAH"/>
              <w:rPr>
                <w:lang w:val="fr-FR"/>
              </w:rPr>
            </w:pPr>
            <w:r>
              <w:rPr>
                <w:lang w:val="fr-FR"/>
              </w:rPr>
              <w:t>IE Type</w:t>
            </w:r>
          </w:p>
        </w:tc>
      </w:tr>
      <w:tr w:rsidR="00885221" w14:paraId="0BBA9297" w14:textId="77777777" w:rsidTr="0088522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E30C947" w14:textId="77777777" w:rsidR="00885221" w:rsidRDefault="00885221" w:rsidP="00885221">
            <w:pPr>
              <w:spacing w:after="0"/>
              <w:rPr>
                <w:rFonts w:ascii="Arial" w:hAnsi="Arial"/>
                <w:b/>
                <w:sz w:val="18"/>
                <w:lang w:val="fr-FR"/>
              </w:rPr>
            </w:pPr>
            <w:bookmarkStart w:id="4084" w:name="_PERM_MCCTEMPBM_CRPT0502022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A68FBE" w14:textId="77777777" w:rsidR="00885221" w:rsidRDefault="00885221" w:rsidP="00885221">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E55C0A" w14:textId="77777777" w:rsidR="00885221" w:rsidRDefault="00885221" w:rsidP="0088522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A08DAAE" w14:textId="77777777" w:rsidR="00885221" w:rsidRDefault="00885221" w:rsidP="00885221">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0BA002E" w14:textId="77777777" w:rsidR="00885221" w:rsidRDefault="00885221" w:rsidP="00885221">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AA5BCAD" w14:textId="77777777" w:rsidR="00885221" w:rsidRDefault="00885221" w:rsidP="00885221">
            <w:pPr>
              <w:pStyle w:val="TAH"/>
              <w:rPr>
                <w:lang w:val="fr-FR"/>
              </w:rPr>
            </w:pPr>
            <w:r>
              <w:rPr>
                <w:lang w:val="fr-FR"/>
              </w:rPr>
              <w:t>Sxc</w:t>
            </w:r>
          </w:p>
        </w:tc>
        <w:tc>
          <w:tcPr>
            <w:tcW w:w="399" w:type="dxa"/>
            <w:tcBorders>
              <w:top w:val="single" w:sz="4" w:space="0" w:color="auto"/>
              <w:left w:val="single" w:sz="4" w:space="0" w:color="auto"/>
              <w:bottom w:val="single" w:sz="4" w:space="0" w:color="auto"/>
              <w:right w:val="single" w:sz="4" w:space="0" w:color="auto"/>
            </w:tcBorders>
            <w:hideMark/>
          </w:tcPr>
          <w:p w14:paraId="73441C20" w14:textId="77777777" w:rsidR="00885221" w:rsidRDefault="00885221" w:rsidP="00885221">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6F7EB51" w14:textId="77777777" w:rsidR="00885221" w:rsidRDefault="00885221" w:rsidP="00885221">
            <w:pPr>
              <w:pStyle w:val="TAH"/>
              <w:rPr>
                <w:lang w:val="de-DE"/>
              </w:rPr>
            </w:pPr>
            <w:r>
              <w:rPr>
                <w:lang w:val="de-DE"/>
              </w:rPr>
              <w:t>N4mb</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400B4749" w14:textId="77777777" w:rsidR="00885221" w:rsidRDefault="00885221" w:rsidP="00885221">
            <w:pPr>
              <w:spacing w:after="0"/>
              <w:rPr>
                <w:rFonts w:ascii="Arial" w:hAnsi="Arial"/>
                <w:b/>
                <w:sz w:val="18"/>
                <w:lang w:val="fr-FR"/>
              </w:rPr>
            </w:pPr>
            <w:bookmarkStart w:id="4085" w:name="_PERM_MCCTEMPBM_CRPT05020227___7"/>
            <w:bookmarkEnd w:id="4085"/>
          </w:p>
        </w:tc>
      </w:tr>
      <w:bookmarkEnd w:id="4084"/>
      <w:tr w:rsidR="00885221" w14:paraId="53B150D7"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0F9660E2" w14:textId="77777777" w:rsidR="00885221" w:rsidRDefault="00885221" w:rsidP="00885221">
            <w:pPr>
              <w:pStyle w:val="TAL"/>
            </w:pPr>
            <w:r>
              <w:t>LNS Address</w:t>
            </w:r>
          </w:p>
        </w:tc>
        <w:tc>
          <w:tcPr>
            <w:tcW w:w="336" w:type="dxa"/>
            <w:tcBorders>
              <w:top w:val="single" w:sz="4" w:space="0" w:color="auto"/>
              <w:left w:val="single" w:sz="4" w:space="0" w:color="auto"/>
              <w:bottom w:val="single" w:sz="4" w:space="0" w:color="auto"/>
              <w:right w:val="single" w:sz="4" w:space="0" w:color="auto"/>
            </w:tcBorders>
            <w:hideMark/>
          </w:tcPr>
          <w:p w14:paraId="170F7028" w14:textId="77777777" w:rsidR="00885221" w:rsidRDefault="00885221" w:rsidP="002C447B">
            <w:pPr>
              <w:pStyle w:val="TAC"/>
              <w:rPr>
                <w:lang w:val="de-DE"/>
              </w:rPr>
            </w:pPr>
            <w:r w:rsidRPr="002C447B">
              <w:t>M</w:t>
            </w:r>
          </w:p>
        </w:tc>
        <w:tc>
          <w:tcPr>
            <w:tcW w:w="4670" w:type="dxa"/>
            <w:tcBorders>
              <w:top w:val="single" w:sz="4" w:space="0" w:color="auto"/>
              <w:left w:val="single" w:sz="4" w:space="0" w:color="auto"/>
              <w:bottom w:val="single" w:sz="4" w:space="0" w:color="auto"/>
              <w:right w:val="single" w:sz="4" w:space="0" w:color="auto"/>
            </w:tcBorders>
          </w:tcPr>
          <w:p w14:paraId="464E6EE5" w14:textId="77777777" w:rsidR="00885221" w:rsidRDefault="00885221" w:rsidP="00885221">
            <w:pPr>
              <w:pStyle w:val="TAL"/>
            </w:pPr>
            <w:r>
              <w:t>This IE shall be present to include the Tunnel Server Endpoint, i.e. LNS IP address.</w:t>
            </w:r>
          </w:p>
          <w:p w14:paraId="4A012227"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28881FA4"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932988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7511D3CC"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7F71CC4" w14:textId="77777777" w:rsidR="00885221" w:rsidRDefault="00885221" w:rsidP="00885221">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E175528" w14:textId="77777777" w:rsidR="00885221" w:rsidRDefault="00885221" w:rsidP="00885221">
            <w:pPr>
              <w:pStyle w:val="TAC"/>
              <w:rPr>
                <w:lang w:val="fr-FR"/>
              </w:rPr>
            </w:pPr>
            <w:r>
              <w:rPr>
                <w:lang w:val="fr-FR"/>
              </w:rPr>
              <w:t>-</w:t>
            </w:r>
          </w:p>
        </w:tc>
        <w:tc>
          <w:tcPr>
            <w:tcW w:w="980" w:type="dxa"/>
            <w:tcBorders>
              <w:top w:val="single" w:sz="4" w:space="0" w:color="auto"/>
              <w:left w:val="single" w:sz="4" w:space="0" w:color="auto"/>
              <w:bottom w:val="single" w:sz="4" w:space="0" w:color="auto"/>
              <w:right w:val="single" w:sz="4" w:space="0" w:color="auto"/>
            </w:tcBorders>
            <w:hideMark/>
          </w:tcPr>
          <w:p w14:paraId="102AC417" w14:textId="77777777" w:rsidR="00885221" w:rsidRDefault="00885221" w:rsidP="00885221">
            <w:pPr>
              <w:pStyle w:val="TAC"/>
              <w:rPr>
                <w:lang w:val="fr-FR"/>
              </w:rPr>
            </w:pPr>
            <w:r>
              <w:t>LNS Address</w:t>
            </w:r>
          </w:p>
        </w:tc>
      </w:tr>
      <w:tr w:rsidR="00885221" w14:paraId="3D862CC0"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54772192" w14:textId="77777777" w:rsidR="00885221" w:rsidRDefault="00885221" w:rsidP="00885221">
            <w:pPr>
              <w:pStyle w:val="TAL"/>
            </w:pPr>
            <w:r>
              <w:t>Tunnel Password</w:t>
            </w:r>
          </w:p>
        </w:tc>
        <w:tc>
          <w:tcPr>
            <w:tcW w:w="336" w:type="dxa"/>
            <w:tcBorders>
              <w:top w:val="single" w:sz="4" w:space="0" w:color="auto"/>
              <w:left w:val="single" w:sz="4" w:space="0" w:color="auto"/>
              <w:bottom w:val="single" w:sz="4" w:space="0" w:color="auto"/>
              <w:right w:val="single" w:sz="4" w:space="0" w:color="auto"/>
            </w:tcBorders>
            <w:hideMark/>
          </w:tcPr>
          <w:p w14:paraId="794FB33B" w14:textId="77777777" w:rsidR="00885221" w:rsidRDefault="00885221" w:rsidP="002C447B">
            <w:pPr>
              <w:pStyle w:val="TAC"/>
              <w:rPr>
                <w:lang w:val="fr-FR" w:eastAsia="zh-CN"/>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019BCC6F" w14:textId="77777777" w:rsidR="00885221" w:rsidRDefault="00885221" w:rsidP="00885221">
            <w:pPr>
              <w:pStyle w:val="TAL"/>
              <w:rPr>
                <w:lang w:eastAsia="zh-CN"/>
              </w:rPr>
            </w:pPr>
            <w:r>
              <w:rPr>
                <w:lang w:eastAsia="zh-CN"/>
              </w:rPr>
              <w:t>This IE may be present to include the password to be used to authenticate to a remote server.</w:t>
            </w:r>
          </w:p>
          <w:p w14:paraId="50FE6450"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4A5B2E6D"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710D6FA"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C140452"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36F68CEA"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B88BFA8"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382D50EC" w14:textId="77777777" w:rsidR="00885221" w:rsidRDefault="00885221" w:rsidP="00885221">
            <w:pPr>
              <w:pStyle w:val="TAC"/>
            </w:pPr>
            <w:r>
              <w:t>Tunnel Password</w:t>
            </w:r>
          </w:p>
        </w:tc>
      </w:tr>
      <w:tr w:rsidR="00885221" w14:paraId="07018096"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5F6F925F" w14:textId="77777777" w:rsidR="00885221" w:rsidRDefault="00885221" w:rsidP="00885221">
            <w:pPr>
              <w:pStyle w:val="TAL"/>
            </w:pPr>
            <w:r>
              <w:t>Tunnel Preference</w:t>
            </w:r>
          </w:p>
        </w:tc>
        <w:tc>
          <w:tcPr>
            <w:tcW w:w="336" w:type="dxa"/>
            <w:tcBorders>
              <w:top w:val="single" w:sz="4" w:space="0" w:color="auto"/>
              <w:left w:val="single" w:sz="4" w:space="0" w:color="auto"/>
              <w:bottom w:val="single" w:sz="4" w:space="0" w:color="auto"/>
              <w:right w:val="single" w:sz="4" w:space="0" w:color="auto"/>
            </w:tcBorders>
            <w:hideMark/>
          </w:tcPr>
          <w:p w14:paraId="564F316F" w14:textId="77777777" w:rsidR="00885221" w:rsidRDefault="00885221" w:rsidP="002C447B">
            <w:pPr>
              <w:pStyle w:val="TAC"/>
              <w:rPr>
                <w:lang w:val="fr-FR" w:eastAsia="zh-CN"/>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799CC407" w14:textId="77777777" w:rsidR="00981985" w:rsidRDefault="00885221" w:rsidP="00885221">
            <w:pPr>
              <w:pStyle w:val="TAL"/>
              <w:rPr>
                <w:lang w:eastAsia="zh-CN"/>
              </w:rPr>
            </w:pPr>
            <w:r>
              <w:rPr>
                <w:lang w:eastAsia="zh-CN"/>
              </w:rPr>
              <w:t>This IE shall be present if multiple L2TP Tunnel Information IEs are included in the message.</w:t>
            </w:r>
          </w:p>
          <w:p w14:paraId="20B3B49C" w14:textId="0E194C10" w:rsidR="00885221" w:rsidRDefault="00885221" w:rsidP="00885221">
            <w:pPr>
              <w:pStyle w:val="TAL"/>
              <w:rPr>
                <w:lang w:eastAsia="zh-CN"/>
              </w:rPr>
            </w:pPr>
          </w:p>
          <w:p w14:paraId="29249B97" w14:textId="77777777" w:rsidR="00885221" w:rsidRDefault="00885221" w:rsidP="00885221">
            <w:pPr>
              <w:pStyle w:val="TAL"/>
              <w:rPr>
                <w:lang w:eastAsia="zh-CN"/>
              </w:rPr>
            </w:pPr>
            <w:r>
              <w:rPr>
                <w:lang w:eastAsia="zh-CN"/>
              </w:rPr>
              <w:t>If present this IE indicates the order in which the L2TP Tunnel Information IEs shall be used when trying to establish the L2TP session.</w:t>
            </w:r>
          </w:p>
          <w:p w14:paraId="7C71BE4D"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329E96FF"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9137468"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A655CFF"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2DAD8AB7"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5AF4D6B"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6139F1E3" w14:textId="77777777" w:rsidR="00885221" w:rsidRDefault="00885221" w:rsidP="00885221">
            <w:pPr>
              <w:pStyle w:val="TAC"/>
            </w:pPr>
            <w:r>
              <w:t>Tunnel Preference</w:t>
            </w:r>
          </w:p>
        </w:tc>
      </w:tr>
    </w:tbl>
    <w:p w14:paraId="5FAEBC47" w14:textId="77777777" w:rsidR="00885221" w:rsidRDefault="00885221" w:rsidP="00885221">
      <w:pPr>
        <w:rPr>
          <w:lang w:val="sv-SE"/>
        </w:rPr>
      </w:pPr>
    </w:p>
    <w:p w14:paraId="4D79DC10" w14:textId="1CB96615" w:rsidR="00885221" w:rsidRDefault="00885221" w:rsidP="00885221">
      <w:pPr>
        <w:pStyle w:val="TH"/>
        <w:rPr>
          <w:lang w:val="en-US"/>
        </w:rPr>
      </w:pPr>
      <w:r>
        <w:t xml:space="preserve">Table </w:t>
      </w:r>
      <w:r w:rsidR="001046A9">
        <w:t>7.5.2.1-3</w:t>
      </w:r>
      <w:r>
        <w:t xml:space="preserve">: </w:t>
      </w:r>
      <w:r>
        <w:rPr>
          <w:lang w:val="fr-FR" w:eastAsia="zh-CN"/>
        </w:rPr>
        <w:t>L2TP Session Information</w:t>
      </w:r>
      <w:r>
        <w:rPr>
          <w:lang w:val="en-US"/>
        </w:rPr>
        <w:t xml:space="preserve"> IE</w:t>
      </w:r>
      <w:r>
        <w:t xml:space="preserve"> in the PFCP Session Establishment Request 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99"/>
        <w:gridCol w:w="425"/>
        <w:gridCol w:w="980"/>
      </w:tblGrid>
      <w:tr w:rsidR="00885221" w:rsidRPr="00FA6AB8" w14:paraId="74B10EBA"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FC3DB5" w14:textId="77777777" w:rsidR="00885221" w:rsidRDefault="00885221" w:rsidP="00885221">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5D8382D"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72EFCDA4" w14:textId="77777777" w:rsidR="00885221" w:rsidRDefault="00885221" w:rsidP="00885221">
            <w:pPr>
              <w:pStyle w:val="TAC"/>
              <w:rPr>
                <w:lang w:val="de-DE" w:eastAsia="zh-CN"/>
              </w:rPr>
            </w:pPr>
            <w:r>
              <w:rPr>
                <w:lang w:val="fr-FR" w:eastAsia="zh-CN"/>
              </w:rPr>
              <w:t>L2TP Session Information</w:t>
            </w:r>
            <w:r w:rsidRPr="00ED493B">
              <w:rPr>
                <w:lang w:val="fr-FR"/>
              </w:rPr>
              <w:t xml:space="preserve"> IE </w:t>
            </w:r>
            <w:r>
              <w:rPr>
                <w:lang w:val="de-DE" w:eastAsia="zh-CN"/>
              </w:rPr>
              <w:t>Type = 277 (decimal)</w:t>
            </w:r>
          </w:p>
        </w:tc>
      </w:tr>
      <w:tr w:rsidR="00885221" w14:paraId="7BECCFAA"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8EE30A" w14:textId="77777777" w:rsidR="00885221" w:rsidRDefault="00885221" w:rsidP="00885221">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FA8DF02"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C802A8B" w14:textId="77777777" w:rsidR="00885221" w:rsidRDefault="00885221" w:rsidP="00885221">
            <w:pPr>
              <w:pStyle w:val="TAC"/>
              <w:rPr>
                <w:lang w:val="fr-FR"/>
              </w:rPr>
            </w:pPr>
            <w:r>
              <w:rPr>
                <w:lang w:val="fr-FR"/>
              </w:rPr>
              <w:t>Length = n</w:t>
            </w:r>
          </w:p>
        </w:tc>
      </w:tr>
      <w:tr w:rsidR="00885221" w14:paraId="1BD4CC0B"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6E79D4D" w14:textId="77777777" w:rsidR="00885221" w:rsidRDefault="00885221" w:rsidP="00885221">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8A6638" w14:textId="77777777" w:rsidR="00885221" w:rsidRDefault="00885221" w:rsidP="00885221">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80449D" w14:textId="77777777" w:rsidR="00885221" w:rsidRDefault="00885221" w:rsidP="00885221">
            <w:pPr>
              <w:pStyle w:val="TAH"/>
              <w:rPr>
                <w:lang w:val="fr-FR"/>
              </w:rPr>
            </w:pPr>
            <w:r>
              <w:rPr>
                <w:lang w:val="fr-FR"/>
              </w:rPr>
              <w:t>Condition / Comment</w:t>
            </w:r>
          </w:p>
        </w:tc>
        <w:tc>
          <w:tcPr>
            <w:tcW w:w="1934" w:type="dxa"/>
            <w:gridSpan w:val="5"/>
            <w:tcBorders>
              <w:top w:val="single" w:sz="4" w:space="0" w:color="auto"/>
              <w:left w:val="single" w:sz="4" w:space="0" w:color="auto"/>
              <w:bottom w:val="single" w:sz="4" w:space="0" w:color="auto"/>
              <w:right w:val="single" w:sz="4" w:space="0" w:color="auto"/>
            </w:tcBorders>
            <w:hideMark/>
          </w:tcPr>
          <w:p w14:paraId="79D525CE" w14:textId="77777777" w:rsidR="00885221" w:rsidRDefault="00885221" w:rsidP="00885221">
            <w:pPr>
              <w:pStyle w:val="TAH"/>
              <w:rPr>
                <w:lang w:val="fr-FR"/>
              </w:rPr>
            </w:pPr>
            <w:r>
              <w:rPr>
                <w:lang w:val="fr-FR"/>
              </w:rPr>
              <w:t>Appl.</w:t>
            </w:r>
          </w:p>
        </w:tc>
        <w:tc>
          <w:tcPr>
            <w:tcW w:w="980" w:type="dxa"/>
            <w:vMerge w:val="restart"/>
            <w:tcBorders>
              <w:top w:val="single" w:sz="4" w:space="0" w:color="auto"/>
              <w:left w:val="single" w:sz="4" w:space="0" w:color="auto"/>
              <w:bottom w:val="single" w:sz="4" w:space="0" w:color="auto"/>
              <w:right w:val="single" w:sz="4" w:space="0" w:color="auto"/>
            </w:tcBorders>
            <w:hideMark/>
          </w:tcPr>
          <w:p w14:paraId="011849D3" w14:textId="77777777" w:rsidR="00885221" w:rsidRDefault="00885221" w:rsidP="00885221">
            <w:pPr>
              <w:pStyle w:val="TAH"/>
              <w:rPr>
                <w:lang w:val="fr-FR"/>
              </w:rPr>
            </w:pPr>
            <w:r>
              <w:rPr>
                <w:lang w:val="fr-FR"/>
              </w:rPr>
              <w:t>IE Type</w:t>
            </w:r>
          </w:p>
        </w:tc>
      </w:tr>
      <w:tr w:rsidR="00885221" w14:paraId="794805E3"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A471CD" w14:textId="77777777" w:rsidR="00885221" w:rsidRDefault="00885221" w:rsidP="00885221">
            <w:pPr>
              <w:spacing w:after="0"/>
              <w:rPr>
                <w:rFonts w:ascii="Arial" w:hAnsi="Arial"/>
                <w:b/>
                <w:sz w:val="18"/>
                <w:lang w:val="fr-FR"/>
              </w:rPr>
            </w:pPr>
            <w:bookmarkStart w:id="4086" w:name="_PERM_MCCTEMPBM_CRPT0502023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8AEA678" w14:textId="77777777" w:rsidR="00885221" w:rsidRDefault="00885221" w:rsidP="00885221">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F35156C" w14:textId="77777777" w:rsidR="00885221" w:rsidRDefault="00885221" w:rsidP="0088522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283A32E" w14:textId="77777777" w:rsidR="00885221" w:rsidRDefault="00885221" w:rsidP="00885221">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F17F879" w14:textId="77777777" w:rsidR="00885221" w:rsidRDefault="00885221" w:rsidP="00885221">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5A40ED9" w14:textId="77777777" w:rsidR="00885221" w:rsidRDefault="00885221" w:rsidP="00885221">
            <w:pPr>
              <w:pStyle w:val="TAH"/>
              <w:rPr>
                <w:lang w:val="fr-FR"/>
              </w:rPr>
            </w:pPr>
            <w:r>
              <w:rPr>
                <w:lang w:val="fr-FR"/>
              </w:rPr>
              <w:t>Sxc</w:t>
            </w:r>
          </w:p>
        </w:tc>
        <w:tc>
          <w:tcPr>
            <w:tcW w:w="399" w:type="dxa"/>
            <w:tcBorders>
              <w:top w:val="single" w:sz="4" w:space="0" w:color="auto"/>
              <w:left w:val="single" w:sz="4" w:space="0" w:color="auto"/>
              <w:bottom w:val="single" w:sz="4" w:space="0" w:color="auto"/>
              <w:right w:val="single" w:sz="4" w:space="0" w:color="auto"/>
            </w:tcBorders>
            <w:hideMark/>
          </w:tcPr>
          <w:p w14:paraId="31DA9351" w14:textId="77777777" w:rsidR="00885221" w:rsidRDefault="00885221" w:rsidP="00885221">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29526743" w14:textId="77777777" w:rsidR="00885221" w:rsidRDefault="00885221" w:rsidP="00885221">
            <w:pPr>
              <w:pStyle w:val="TAH"/>
              <w:rPr>
                <w:lang w:val="de-DE"/>
              </w:rPr>
            </w:pPr>
            <w:r>
              <w:rPr>
                <w:lang w:val="de-DE"/>
              </w:rPr>
              <w:t>N4mb</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59505133" w14:textId="77777777" w:rsidR="00885221" w:rsidRDefault="00885221" w:rsidP="00885221">
            <w:pPr>
              <w:spacing w:after="0"/>
              <w:rPr>
                <w:rFonts w:ascii="Arial" w:hAnsi="Arial"/>
                <w:b/>
                <w:sz w:val="18"/>
                <w:lang w:val="fr-FR"/>
              </w:rPr>
            </w:pPr>
            <w:bookmarkStart w:id="4087" w:name="_PERM_MCCTEMPBM_CRPT05020232___7"/>
            <w:bookmarkEnd w:id="4087"/>
          </w:p>
        </w:tc>
      </w:tr>
      <w:bookmarkEnd w:id="4086"/>
      <w:tr w:rsidR="00885221" w14:paraId="6B01BB9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B16D90A" w14:textId="77777777" w:rsidR="00885221" w:rsidRDefault="00885221" w:rsidP="00885221">
            <w:pPr>
              <w:pStyle w:val="TAL"/>
            </w:pPr>
            <w:r>
              <w:t>Calling Number</w:t>
            </w:r>
          </w:p>
        </w:tc>
        <w:tc>
          <w:tcPr>
            <w:tcW w:w="336" w:type="dxa"/>
            <w:tcBorders>
              <w:top w:val="single" w:sz="4" w:space="0" w:color="auto"/>
              <w:left w:val="single" w:sz="4" w:space="0" w:color="auto"/>
              <w:bottom w:val="single" w:sz="4" w:space="0" w:color="auto"/>
              <w:right w:val="single" w:sz="4" w:space="0" w:color="auto"/>
            </w:tcBorders>
            <w:hideMark/>
          </w:tcPr>
          <w:p w14:paraId="16912CFA" w14:textId="77777777" w:rsidR="00885221" w:rsidRDefault="00885221" w:rsidP="002C447B">
            <w:pPr>
              <w:pStyle w:val="TAC"/>
              <w:rPr>
                <w:lang w:val="de-DE"/>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5A772C37" w14:textId="77777777" w:rsidR="00885221" w:rsidRDefault="00885221" w:rsidP="00885221">
            <w:pPr>
              <w:pStyle w:val="TAL"/>
            </w:pPr>
            <w:r>
              <w:t>This IE may be present, e.g. to include an MSISDN of the UE.</w:t>
            </w:r>
          </w:p>
          <w:p w14:paraId="28E81911"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B1667E8"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59D1B1A"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07259CF9"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903BED8" w14:textId="77777777" w:rsidR="00885221" w:rsidRDefault="00885221" w:rsidP="00885221">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FBD3BC3" w14:textId="77777777" w:rsidR="00885221" w:rsidRDefault="00885221" w:rsidP="00885221">
            <w:pPr>
              <w:pStyle w:val="TAC"/>
              <w:rPr>
                <w:lang w:val="fr-FR"/>
              </w:rPr>
            </w:pPr>
            <w:r>
              <w:rPr>
                <w:lang w:val="fr-FR"/>
              </w:rPr>
              <w:t>-</w:t>
            </w:r>
          </w:p>
        </w:tc>
        <w:tc>
          <w:tcPr>
            <w:tcW w:w="980" w:type="dxa"/>
            <w:tcBorders>
              <w:top w:val="single" w:sz="4" w:space="0" w:color="auto"/>
              <w:left w:val="single" w:sz="4" w:space="0" w:color="auto"/>
              <w:bottom w:val="single" w:sz="4" w:space="0" w:color="auto"/>
              <w:right w:val="single" w:sz="4" w:space="0" w:color="auto"/>
            </w:tcBorders>
            <w:hideMark/>
          </w:tcPr>
          <w:p w14:paraId="09AA72C6" w14:textId="77777777" w:rsidR="00885221" w:rsidRDefault="00885221" w:rsidP="00885221">
            <w:pPr>
              <w:pStyle w:val="TAC"/>
              <w:rPr>
                <w:lang w:val="fr-FR"/>
              </w:rPr>
            </w:pPr>
            <w:r>
              <w:t>Calling Number</w:t>
            </w:r>
          </w:p>
        </w:tc>
      </w:tr>
      <w:tr w:rsidR="00885221" w14:paraId="7EE04DF4"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C878440" w14:textId="77777777" w:rsidR="00885221" w:rsidRDefault="00885221" w:rsidP="00885221">
            <w:pPr>
              <w:pStyle w:val="TAL"/>
            </w:pPr>
            <w:r>
              <w:t>Called Number</w:t>
            </w:r>
          </w:p>
        </w:tc>
        <w:tc>
          <w:tcPr>
            <w:tcW w:w="336" w:type="dxa"/>
            <w:tcBorders>
              <w:top w:val="single" w:sz="4" w:space="0" w:color="auto"/>
              <w:left w:val="single" w:sz="4" w:space="0" w:color="auto"/>
              <w:bottom w:val="single" w:sz="4" w:space="0" w:color="auto"/>
              <w:right w:val="single" w:sz="4" w:space="0" w:color="auto"/>
            </w:tcBorders>
            <w:hideMark/>
          </w:tcPr>
          <w:p w14:paraId="35E95BCD" w14:textId="77777777" w:rsidR="00885221" w:rsidRDefault="00885221" w:rsidP="002C447B">
            <w:pPr>
              <w:pStyle w:val="TAC"/>
              <w:rPr>
                <w:lang w:val="fr-FR" w:eastAsia="zh-CN"/>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54738510" w14:textId="77777777" w:rsidR="00885221" w:rsidRDefault="00885221" w:rsidP="00885221">
            <w:pPr>
              <w:pStyle w:val="TAL"/>
            </w:pPr>
            <w:r>
              <w:t>This IE may be present, e.g. to include an APN/DNN.</w:t>
            </w:r>
          </w:p>
          <w:p w14:paraId="6EC49C7D"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07B453E9"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C03C5B9"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27C506E7"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CA68457"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B2FCED4"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641E70F5" w14:textId="77777777" w:rsidR="00885221" w:rsidRDefault="00885221" w:rsidP="00885221">
            <w:pPr>
              <w:pStyle w:val="TAC"/>
              <w:rPr>
                <w:lang w:val="fr-FR" w:eastAsia="zh-CN"/>
              </w:rPr>
            </w:pPr>
            <w:r>
              <w:t>Called Number</w:t>
            </w:r>
          </w:p>
        </w:tc>
      </w:tr>
      <w:tr w:rsidR="00885221" w14:paraId="1F95704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E1B7981" w14:textId="77777777" w:rsidR="00885221" w:rsidRDefault="00885221" w:rsidP="00885221">
            <w:pPr>
              <w:pStyle w:val="TAL"/>
            </w:pPr>
            <w:r>
              <w:t>Maximum Receive Unit</w:t>
            </w:r>
          </w:p>
        </w:tc>
        <w:tc>
          <w:tcPr>
            <w:tcW w:w="336" w:type="dxa"/>
            <w:tcBorders>
              <w:top w:val="single" w:sz="4" w:space="0" w:color="auto"/>
              <w:left w:val="single" w:sz="4" w:space="0" w:color="auto"/>
              <w:bottom w:val="single" w:sz="4" w:space="0" w:color="auto"/>
              <w:right w:val="single" w:sz="4" w:space="0" w:color="auto"/>
            </w:tcBorders>
            <w:hideMark/>
          </w:tcPr>
          <w:p w14:paraId="7F115168" w14:textId="77777777" w:rsidR="00885221" w:rsidRDefault="00885221" w:rsidP="002C447B">
            <w:pPr>
              <w:pStyle w:val="TAC"/>
              <w:rPr>
                <w:lang w:val="fr-FR" w:eastAsia="zh-CN"/>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566CF33F" w14:textId="77777777" w:rsidR="00885221" w:rsidRDefault="00885221" w:rsidP="00885221">
            <w:pPr>
              <w:pStyle w:val="TAL"/>
            </w:pPr>
            <w:r>
              <w:rPr>
                <w:lang w:eastAsia="zh-CN"/>
              </w:rPr>
              <w:t xml:space="preserve">This IE may be present to include </w:t>
            </w:r>
            <w:r>
              <w:t>Maximum Receive Unit for LCP/PPP which may be set to the value of the MTU received from the UE or may be configured in the CP function.</w:t>
            </w:r>
          </w:p>
          <w:p w14:paraId="2CBCAA74"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5CE3F390"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03C9D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1C62C726"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147EBD52"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31B553"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57061661" w14:textId="77777777" w:rsidR="00885221" w:rsidRDefault="00885221" w:rsidP="00885221">
            <w:pPr>
              <w:pStyle w:val="TAC"/>
            </w:pPr>
            <w:r>
              <w:t>Maximum Receive Unit</w:t>
            </w:r>
          </w:p>
        </w:tc>
      </w:tr>
      <w:tr w:rsidR="00885221" w14:paraId="6BCF52A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30193AF" w14:textId="77777777" w:rsidR="00885221" w:rsidRDefault="00885221" w:rsidP="00885221">
            <w:pPr>
              <w:pStyle w:val="TAL"/>
            </w:pPr>
            <w:r>
              <w:t>L2TP Session Indications</w:t>
            </w:r>
          </w:p>
        </w:tc>
        <w:tc>
          <w:tcPr>
            <w:tcW w:w="336" w:type="dxa"/>
            <w:tcBorders>
              <w:top w:val="single" w:sz="4" w:space="0" w:color="auto"/>
              <w:left w:val="single" w:sz="4" w:space="0" w:color="auto"/>
              <w:bottom w:val="single" w:sz="4" w:space="0" w:color="auto"/>
              <w:right w:val="single" w:sz="4" w:space="0" w:color="auto"/>
            </w:tcBorders>
            <w:hideMark/>
          </w:tcPr>
          <w:p w14:paraId="2E8B8162" w14:textId="77777777" w:rsidR="00885221" w:rsidRDefault="00885221" w:rsidP="002C447B">
            <w:pPr>
              <w:pStyle w:val="TAC"/>
              <w:rPr>
                <w:lang w:val="fr-FR" w:eastAsia="zh-CN"/>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38EF5A27" w14:textId="77777777" w:rsidR="00885221" w:rsidRDefault="00885221" w:rsidP="00885221">
            <w:pPr>
              <w:pStyle w:val="TAL"/>
            </w:pPr>
            <w:r>
              <w:t>This IE shall be present if the CP function requests the UP function to get a UE IP Address, and/or DNS server information, and/or NBNS server information from the LNS.</w:t>
            </w:r>
          </w:p>
          <w:p w14:paraId="516263EE"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46A09287"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22228E"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D946F70"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5283EAF6"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9D9BFF4"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21A5AC4A" w14:textId="77777777" w:rsidR="00885221" w:rsidRDefault="00885221" w:rsidP="00885221">
            <w:pPr>
              <w:pStyle w:val="TAC"/>
            </w:pPr>
            <w:r>
              <w:t>L2TP session Indications</w:t>
            </w:r>
          </w:p>
        </w:tc>
      </w:tr>
      <w:tr w:rsidR="00885221" w14:paraId="78A3F4D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BA273E3" w14:textId="77777777" w:rsidR="00885221" w:rsidRDefault="00885221" w:rsidP="00885221">
            <w:pPr>
              <w:pStyle w:val="TAL"/>
            </w:pPr>
            <w:r>
              <w:t xml:space="preserve">L2TP User Authentication </w:t>
            </w:r>
          </w:p>
        </w:tc>
        <w:tc>
          <w:tcPr>
            <w:tcW w:w="336" w:type="dxa"/>
            <w:tcBorders>
              <w:top w:val="single" w:sz="4" w:space="0" w:color="auto"/>
              <w:left w:val="single" w:sz="4" w:space="0" w:color="auto"/>
              <w:bottom w:val="single" w:sz="4" w:space="0" w:color="auto"/>
              <w:right w:val="single" w:sz="4" w:space="0" w:color="auto"/>
            </w:tcBorders>
            <w:hideMark/>
          </w:tcPr>
          <w:p w14:paraId="72448D53" w14:textId="77777777" w:rsidR="00885221" w:rsidRDefault="00885221" w:rsidP="002C447B">
            <w:pPr>
              <w:pStyle w:val="TAC"/>
              <w:rPr>
                <w:lang w:val="fr-FR" w:eastAsia="zh-CN"/>
              </w:rPr>
            </w:pPr>
            <w:r w:rsidRPr="002C447B">
              <w:t>O</w:t>
            </w:r>
          </w:p>
        </w:tc>
        <w:tc>
          <w:tcPr>
            <w:tcW w:w="4670" w:type="dxa"/>
            <w:tcBorders>
              <w:top w:val="single" w:sz="4" w:space="0" w:color="auto"/>
              <w:left w:val="single" w:sz="4" w:space="0" w:color="auto"/>
              <w:bottom w:val="single" w:sz="4" w:space="0" w:color="auto"/>
              <w:right w:val="single" w:sz="4" w:space="0" w:color="auto"/>
            </w:tcBorders>
          </w:tcPr>
          <w:p w14:paraId="4AEE9C64" w14:textId="77777777" w:rsidR="00885221" w:rsidRDefault="00885221" w:rsidP="00885221">
            <w:pPr>
              <w:pStyle w:val="TAL"/>
            </w:pPr>
            <w:r>
              <w:t>This IE may be present to include the authentication information to be used during L2TP session establishment.</w:t>
            </w:r>
          </w:p>
          <w:p w14:paraId="3EF29041"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A94E4FA"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D21431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01744A3"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57B0EA0B"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90F971E"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26251BB0" w14:textId="77777777" w:rsidR="00885221" w:rsidRDefault="00885221" w:rsidP="00885221">
            <w:pPr>
              <w:pStyle w:val="TAC"/>
            </w:pPr>
            <w:r>
              <w:t xml:space="preserve">L2TP User Authentication </w:t>
            </w:r>
          </w:p>
        </w:tc>
      </w:tr>
      <w:tr w:rsidR="00885221" w14:paraId="4EEAB679" w14:textId="77777777" w:rsidTr="00885221">
        <w:trPr>
          <w:jc w:val="center"/>
        </w:trPr>
        <w:tc>
          <w:tcPr>
            <w:tcW w:w="9480" w:type="dxa"/>
            <w:gridSpan w:val="9"/>
            <w:tcBorders>
              <w:top w:val="single" w:sz="4" w:space="0" w:color="auto"/>
              <w:left w:val="single" w:sz="4" w:space="0" w:color="auto"/>
              <w:bottom w:val="single" w:sz="4" w:space="0" w:color="auto"/>
              <w:right w:val="single" w:sz="4" w:space="0" w:color="auto"/>
            </w:tcBorders>
          </w:tcPr>
          <w:p w14:paraId="24C2595B" w14:textId="40DF7A63" w:rsidR="00885221" w:rsidRPr="00EC4799" w:rsidRDefault="00885221" w:rsidP="00CE53B7">
            <w:pPr>
              <w:pStyle w:val="TAN"/>
            </w:pPr>
            <w:r w:rsidRPr="00CE53B7">
              <w:t>NOTE:</w:t>
            </w:r>
            <w:r w:rsidRPr="00CE53B7">
              <w:tab/>
            </w:r>
            <w:r w:rsidRPr="00BC600A">
              <w:t>The Tunnel Password and L2TP User Authentication IE are transferred with plain text, a Network Domain Security/IP based security mechanism may be deployed between the CP function and the UP function if required by the local policies.</w:t>
            </w:r>
          </w:p>
        </w:tc>
      </w:tr>
    </w:tbl>
    <w:p w14:paraId="44F4EE5E" w14:textId="5866ECE6" w:rsidR="00885221" w:rsidRDefault="00885221" w:rsidP="00885221">
      <w:pPr>
        <w:rPr>
          <w:lang w:val="sv-SE"/>
        </w:rPr>
      </w:pPr>
    </w:p>
    <w:p w14:paraId="7AF6898C" w14:textId="1EED394A" w:rsidR="00885221" w:rsidRDefault="00885221" w:rsidP="00885221">
      <w:pPr>
        <w:pStyle w:val="TH"/>
        <w:rPr>
          <w:lang w:val="en-US"/>
        </w:rPr>
      </w:pPr>
      <w:r>
        <w:t xml:space="preserve">Table </w:t>
      </w:r>
      <w:r w:rsidR="001046A9">
        <w:t>7.5.2.1-4</w:t>
      </w:r>
      <w:r>
        <w:t xml:space="preserve">: </w:t>
      </w:r>
      <w:r>
        <w:rPr>
          <w:lang w:val="fr-FR"/>
        </w:rPr>
        <w:t>MBS Session N4mb Control Information</w:t>
      </w:r>
      <w:r>
        <w:rPr>
          <w:lang w:val="en-US"/>
        </w:rPr>
        <w:t xml:space="preserve"> IE</w:t>
      </w:r>
      <w:r>
        <w:t xml:space="preserve"> within PFCP Session Establishment 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684"/>
        <w:gridCol w:w="371"/>
        <w:gridCol w:w="371"/>
        <w:gridCol w:w="371"/>
        <w:gridCol w:w="375"/>
        <w:gridCol w:w="425"/>
        <w:gridCol w:w="1134"/>
      </w:tblGrid>
      <w:tr w:rsidR="00885221" w14:paraId="10970B14"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5F07C202" w14:textId="77777777" w:rsidR="00885221" w:rsidRDefault="00885221" w:rsidP="00885221">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47AAB432" w14:textId="77777777" w:rsidR="00885221" w:rsidRDefault="00885221" w:rsidP="00885221">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ACFCA76" w14:textId="2D7BFDBF" w:rsidR="00885221" w:rsidRDefault="00885221" w:rsidP="00885221">
            <w:pPr>
              <w:pStyle w:val="TAC"/>
            </w:pPr>
            <w:r>
              <w:rPr>
                <w:lang w:val="fr-FR"/>
              </w:rPr>
              <w:t>MBS Session N4mb Control Information IE Type = 300 (</w:t>
            </w:r>
            <w:r>
              <w:t>decimal</w:t>
            </w:r>
            <w:r>
              <w:rPr>
                <w:lang w:val="fr-FR"/>
              </w:rPr>
              <w:t>)</w:t>
            </w:r>
          </w:p>
        </w:tc>
      </w:tr>
      <w:tr w:rsidR="00885221" w14:paraId="3FD07F14"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0D90BBA3" w14:textId="77777777" w:rsidR="00885221" w:rsidRDefault="00885221" w:rsidP="00885221">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047B06A1" w14:textId="77777777" w:rsidR="00885221" w:rsidRDefault="00885221" w:rsidP="00885221">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EB9FA9E" w14:textId="77777777" w:rsidR="00885221" w:rsidRDefault="00885221" w:rsidP="00885221">
            <w:pPr>
              <w:pStyle w:val="TAC"/>
            </w:pPr>
            <w:r>
              <w:t>Length = n</w:t>
            </w:r>
          </w:p>
        </w:tc>
      </w:tr>
      <w:tr w:rsidR="00885221" w14:paraId="744D5D33" w14:textId="77777777" w:rsidTr="00ED493B">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3CA7E986" w14:textId="77777777" w:rsidR="00885221" w:rsidRDefault="00885221" w:rsidP="00885221">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10B6898E" w14:textId="77777777" w:rsidR="00885221" w:rsidRDefault="00885221" w:rsidP="00885221">
            <w:pPr>
              <w:pStyle w:val="TAH"/>
            </w:pPr>
            <w:r>
              <w:t>P</w:t>
            </w:r>
          </w:p>
        </w:tc>
        <w:tc>
          <w:tcPr>
            <w:tcW w:w="4684" w:type="dxa"/>
            <w:vMerge w:val="restart"/>
            <w:tcBorders>
              <w:top w:val="single" w:sz="4" w:space="0" w:color="auto"/>
              <w:left w:val="single" w:sz="4" w:space="0" w:color="auto"/>
              <w:bottom w:val="single" w:sz="4" w:space="0" w:color="auto"/>
              <w:right w:val="single" w:sz="4" w:space="0" w:color="auto"/>
            </w:tcBorders>
            <w:hideMark/>
          </w:tcPr>
          <w:p w14:paraId="45C7D830" w14:textId="77777777" w:rsidR="00885221" w:rsidRDefault="00885221" w:rsidP="00885221">
            <w:pPr>
              <w:pStyle w:val="TAH"/>
            </w:pPr>
            <w:r>
              <w:t>Condition / Comment</w:t>
            </w:r>
          </w:p>
        </w:tc>
        <w:tc>
          <w:tcPr>
            <w:tcW w:w="1913" w:type="dxa"/>
            <w:gridSpan w:val="5"/>
            <w:tcBorders>
              <w:top w:val="single" w:sz="4" w:space="0" w:color="auto"/>
              <w:left w:val="single" w:sz="4" w:space="0" w:color="auto"/>
              <w:bottom w:val="single" w:sz="4" w:space="0" w:color="auto"/>
              <w:right w:val="single" w:sz="4" w:space="0" w:color="auto"/>
            </w:tcBorders>
            <w:hideMark/>
          </w:tcPr>
          <w:p w14:paraId="1EBD8DD8" w14:textId="77777777" w:rsidR="00885221" w:rsidRDefault="00885221" w:rsidP="00885221">
            <w:pPr>
              <w:pStyle w:val="TAH"/>
            </w:pPr>
            <w:r>
              <w:t>Appl.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8F75A3A" w14:textId="77777777" w:rsidR="00885221" w:rsidRDefault="00885221" w:rsidP="00885221">
            <w:pPr>
              <w:pStyle w:val="TAH"/>
            </w:pPr>
            <w:r>
              <w:t>IE Type</w:t>
            </w:r>
          </w:p>
        </w:tc>
      </w:tr>
      <w:tr w:rsidR="00885221" w14:paraId="324A30D9" w14:textId="77777777" w:rsidTr="00ED493B">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6FD7093" w14:textId="77777777" w:rsidR="00885221" w:rsidRDefault="00885221" w:rsidP="00885221">
            <w:pPr>
              <w:spacing w:after="0"/>
              <w:rPr>
                <w:rFonts w:ascii="Arial" w:hAnsi="Arial"/>
                <w:b/>
                <w:sz w:val="18"/>
              </w:rPr>
            </w:pPr>
            <w:bookmarkStart w:id="4088" w:name="_PERM_MCCTEMPBM_CRPT05020238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53D4ABC4" w14:textId="77777777" w:rsidR="00885221" w:rsidRDefault="00885221" w:rsidP="00885221">
            <w:pPr>
              <w:spacing w:after="0"/>
              <w:rPr>
                <w:rFonts w:ascii="Arial" w:hAnsi="Arial"/>
                <w:b/>
                <w:sz w:val="18"/>
              </w:rPr>
            </w:pPr>
          </w:p>
        </w:tc>
        <w:tc>
          <w:tcPr>
            <w:tcW w:w="4684" w:type="dxa"/>
            <w:vMerge/>
            <w:tcBorders>
              <w:top w:val="single" w:sz="4" w:space="0" w:color="auto"/>
              <w:left w:val="single" w:sz="4" w:space="0" w:color="auto"/>
              <w:bottom w:val="single" w:sz="4" w:space="0" w:color="auto"/>
              <w:right w:val="single" w:sz="4" w:space="0" w:color="auto"/>
            </w:tcBorders>
            <w:vAlign w:val="center"/>
            <w:hideMark/>
          </w:tcPr>
          <w:p w14:paraId="20CE5B6B" w14:textId="77777777" w:rsidR="00885221" w:rsidRDefault="00885221" w:rsidP="00885221">
            <w:pPr>
              <w:spacing w:after="0"/>
              <w:rPr>
                <w:rFonts w:ascii="Arial" w:hAnsi="Arial"/>
                <w:b/>
                <w:sz w:val="18"/>
              </w:rPr>
            </w:pPr>
          </w:p>
        </w:tc>
        <w:tc>
          <w:tcPr>
            <w:tcW w:w="371" w:type="dxa"/>
            <w:tcBorders>
              <w:top w:val="single" w:sz="4" w:space="0" w:color="auto"/>
              <w:left w:val="single" w:sz="4" w:space="0" w:color="auto"/>
              <w:bottom w:val="single" w:sz="4" w:space="0" w:color="auto"/>
              <w:right w:val="single" w:sz="4" w:space="0" w:color="auto"/>
            </w:tcBorders>
            <w:hideMark/>
          </w:tcPr>
          <w:p w14:paraId="2795C9DA" w14:textId="77777777" w:rsidR="00885221" w:rsidRDefault="00885221" w:rsidP="00885221">
            <w:pPr>
              <w:pStyle w:val="TAH"/>
            </w:pPr>
            <w:r>
              <w:t>Sxa</w:t>
            </w:r>
          </w:p>
        </w:tc>
        <w:tc>
          <w:tcPr>
            <w:tcW w:w="371" w:type="dxa"/>
            <w:tcBorders>
              <w:top w:val="single" w:sz="4" w:space="0" w:color="auto"/>
              <w:left w:val="single" w:sz="4" w:space="0" w:color="auto"/>
              <w:bottom w:val="single" w:sz="4" w:space="0" w:color="auto"/>
              <w:right w:val="single" w:sz="4" w:space="0" w:color="auto"/>
            </w:tcBorders>
            <w:hideMark/>
          </w:tcPr>
          <w:p w14:paraId="386D6997" w14:textId="77777777" w:rsidR="00885221" w:rsidRDefault="00885221" w:rsidP="00885221">
            <w:pPr>
              <w:pStyle w:val="TAH"/>
            </w:pPr>
            <w:r>
              <w:t>Sxb</w:t>
            </w:r>
          </w:p>
        </w:tc>
        <w:tc>
          <w:tcPr>
            <w:tcW w:w="371" w:type="dxa"/>
            <w:tcBorders>
              <w:top w:val="single" w:sz="4" w:space="0" w:color="auto"/>
              <w:left w:val="single" w:sz="4" w:space="0" w:color="auto"/>
              <w:bottom w:val="single" w:sz="4" w:space="0" w:color="auto"/>
              <w:right w:val="single" w:sz="4" w:space="0" w:color="auto"/>
            </w:tcBorders>
            <w:hideMark/>
          </w:tcPr>
          <w:p w14:paraId="5878A4F0" w14:textId="77777777" w:rsidR="00885221" w:rsidRDefault="00885221" w:rsidP="00885221">
            <w:pPr>
              <w:pStyle w:val="TAH"/>
            </w:pPr>
            <w:r>
              <w:t>Sxc</w:t>
            </w:r>
          </w:p>
        </w:tc>
        <w:tc>
          <w:tcPr>
            <w:tcW w:w="375" w:type="dxa"/>
            <w:tcBorders>
              <w:top w:val="single" w:sz="4" w:space="0" w:color="auto"/>
              <w:left w:val="single" w:sz="4" w:space="0" w:color="auto"/>
              <w:bottom w:val="single" w:sz="4" w:space="0" w:color="auto"/>
              <w:right w:val="single" w:sz="4" w:space="0" w:color="auto"/>
            </w:tcBorders>
            <w:hideMark/>
          </w:tcPr>
          <w:p w14:paraId="275C7849" w14:textId="77777777" w:rsidR="00885221" w:rsidRDefault="00885221" w:rsidP="00885221">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217F4DFB" w14:textId="77777777" w:rsidR="00885221" w:rsidRDefault="00885221" w:rsidP="00885221">
            <w:pPr>
              <w:pStyle w:val="TAH"/>
            </w:pPr>
            <w:r>
              <w:t>N4mb</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DF5846" w14:textId="77777777" w:rsidR="00885221" w:rsidRDefault="00885221" w:rsidP="00885221">
            <w:pPr>
              <w:spacing w:after="0"/>
              <w:rPr>
                <w:rFonts w:ascii="Arial" w:hAnsi="Arial"/>
                <w:b/>
                <w:sz w:val="18"/>
              </w:rPr>
            </w:pPr>
            <w:bookmarkStart w:id="4089" w:name="_PERM_MCCTEMPBM_CRPT05020239___7"/>
            <w:bookmarkEnd w:id="4089"/>
          </w:p>
        </w:tc>
      </w:tr>
      <w:bookmarkEnd w:id="4088"/>
      <w:tr w:rsidR="00885221" w14:paraId="1B71F86D"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6340D03E" w14:textId="77777777" w:rsidR="00885221" w:rsidRDefault="00885221" w:rsidP="00885221">
            <w:pPr>
              <w:pStyle w:val="TAL"/>
            </w:pPr>
            <w:r>
              <w:t>MBS Session Identifier</w:t>
            </w:r>
          </w:p>
        </w:tc>
        <w:tc>
          <w:tcPr>
            <w:tcW w:w="337" w:type="dxa"/>
            <w:tcBorders>
              <w:top w:val="single" w:sz="4" w:space="0" w:color="auto"/>
              <w:left w:val="single" w:sz="4" w:space="0" w:color="auto"/>
              <w:bottom w:val="single" w:sz="4" w:space="0" w:color="auto"/>
              <w:right w:val="single" w:sz="4" w:space="0" w:color="auto"/>
            </w:tcBorders>
          </w:tcPr>
          <w:p w14:paraId="4881CB71" w14:textId="77777777" w:rsidR="00885221" w:rsidRDefault="00885221" w:rsidP="002C447B">
            <w:pPr>
              <w:pStyle w:val="TAC"/>
            </w:pPr>
            <w:r w:rsidRPr="002C447B">
              <w:t>M</w:t>
            </w:r>
          </w:p>
        </w:tc>
        <w:tc>
          <w:tcPr>
            <w:tcW w:w="4684" w:type="dxa"/>
            <w:tcBorders>
              <w:top w:val="single" w:sz="4" w:space="0" w:color="auto"/>
              <w:left w:val="single" w:sz="4" w:space="0" w:color="auto"/>
              <w:bottom w:val="single" w:sz="4" w:space="0" w:color="auto"/>
              <w:right w:val="single" w:sz="4" w:space="0" w:color="auto"/>
            </w:tcBorders>
          </w:tcPr>
          <w:p w14:paraId="36667DA0" w14:textId="77777777" w:rsidR="00885221" w:rsidRDefault="00885221" w:rsidP="00885221">
            <w:pPr>
              <w:pStyle w:val="TAL"/>
            </w:pPr>
          </w:p>
        </w:tc>
        <w:tc>
          <w:tcPr>
            <w:tcW w:w="371" w:type="dxa"/>
            <w:tcBorders>
              <w:top w:val="single" w:sz="4" w:space="0" w:color="auto"/>
              <w:left w:val="single" w:sz="4" w:space="0" w:color="auto"/>
              <w:bottom w:val="single" w:sz="4" w:space="0" w:color="auto"/>
              <w:right w:val="single" w:sz="4" w:space="0" w:color="auto"/>
            </w:tcBorders>
          </w:tcPr>
          <w:p w14:paraId="14EE3938"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1215E7DF"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D6D1746" w14:textId="77777777" w:rsidR="00885221" w:rsidRDefault="00885221" w:rsidP="00885221">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D22BA4A" w14:textId="77777777" w:rsidR="00885221" w:rsidRDefault="00885221" w:rsidP="0088522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851650E" w14:textId="77777777" w:rsidR="00885221" w:rsidRDefault="00885221" w:rsidP="00885221">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359E7818" w14:textId="77777777" w:rsidR="00885221" w:rsidRDefault="00885221" w:rsidP="00885221">
            <w:pPr>
              <w:pStyle w:val="TAC"/>
              <w:rPr>
                <w:lang w:val="x-none"/>
              </w:rPr>
            </w:pPr>
            <w:r>
              <w:t>MBS Session Identifier</w:t>
            </w:r>
          </w:p>
        </w:tc>
      </w:tr>
      <w:tr w:rsidR="00AC7BFA" w14:paraId="389776C9"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343DEBC3" w14:textId="11170AB7" w:rsidR="00AC7BFA" w:rsidRDefault="00AC7BFA" w:rsidP="00AC7BFA">
            <w:pPr>
              <w:pStyle w:val="TAL"/>
            </w:pPr>
            <w:r>
              <w:t>Area Session ID</w:t>
            </w:r>
          </w:p>
        </w:tc>
        <w:tc>
          <w:tcPr>
            <w:tcW w:w="337" w:type="dxa"/>
            <w:tcBorders>
              <w:top w:val="single" w:sz="4" w:space="0" w:color="auto"/>
              <w:left w:val="single" w:sz="4" w:space="0" w:color="auto"/>
              <w:bottom w:val="single" w:sz="4" w:space="0" w:color="auto"/>
              <w:right w:val="single" w:sz="4" w:space="0" w:color="auto"/>
            </w:tcBorders>
          </w:tcPr>
          <w:p w14:paraId="468A5881" w14:textId="3C02C39B" w:rsidR="00AC7BFA" w:rsidRDefault="00AC7BFA" w:rsidP="00AC7BFA">
            <w:pPr>
              <w:pStyle w:val="TAL"/>
              <w:jc w:val="center"/>
            </w:pPr>
            <w:r>
              <w:t>C</w:t>
            </w:r>
          </w:p>
        </w:tc>
        <w:tc>
          <w:tcPr>
            <w:tcW w:w="4684" w:type="dxa"/>
            <w:tcBorders>
              <w:top w:val="single" w:sz="4" w:space="0" w:color="auto"/>
              <w:left w:val="single" w:sz="4" w:space="0" w:color="auto"/>
              <w:bottom w:val="single" w:sz="4" w:space="0" w:color="auto"/>
              <w:right w:val="single" w:sz="4" w:space="0" w:color="auto"/>
            </w:tcBorders>
          </w:tcPr>
          <w:p w14:paraId="44721D56" w14:textId="5116E2D4" w:rsidR="00AC7BFA" w:rsidRDefault="00AC7BFA" w:rsidP="00AC7BFA">
            <w:pPr>
              <w:pStyle w:val="TAL"/>
            </w:pPr>
            <w:r>
              <w:t xml:space="preserve">This IE shall be present for a location dependent MBS service. When present, it shall contain the Area Session ID, which together with the MBS Session Identifier, uniquely identify the service area part of the content data of the MBS service. </w:t>
            </w:r>
          </w:p>
        </w:tc>
        <w:tc>
          <w:tcPr>
            <w:tcW w:w="371" w:type="dxa"/>
            <w:tcBorders>
              <w:top w:val="single" w:sz="4" w:space="0" w:color="auto"/>
              <w:left w:val="single" w:sz="4" w:space="0" w:color="auto"/>
              <w:bottom w:val="single" w:sz="4" w:space="0" w:color="auto"/>
              <w:right w:val="single" w:sz="4" w:space="0" w:color="auto"/>
            </w:tcBorders>
          </w:tcPr>
          <w:p w14:paraId="68DC493A" w14:textId="7608D0D4" w:rsidR="00AC7BFA" w:rsidRDefault="00AC7BFA" w:rsidP="00AC7BFA">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5F21FDE" w14:textId="4B4051D9" w:rsidR="00AC7BFA" w:rsidRDefault="00AC7BFA" w:rsidP="00AC7BFA">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14BD73C6" w14:textId="7D90BCFB" w:rsidR="00AC7BFA" w:rsidRDefault="00AC7BFA" w:rsidP="00AC7BFA">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430F2A87" w14:textId="34AEF081" w:rsidR="00AC7BFA" w:rsidRDefault="00AC7BFA" w:rsidP="00AC7BFA">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7DF4E57" w14:textId="364D6080" w:rsidR="00AC7BFA" w:rsidRDefault="00AC7BFA" w:rsidP="00AC7BFA">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0CCD3C85" w14:textId="517BEDF5" w:rsidR="00AC7BFA" w:rsidRDefault="00AC7BFA" w:rsidP="00AC7BFA">
            <w:pPr>
              <w:pStyle w:val="TAC"/>
            </w:pPr>
            <w:r>
              <w:t>Area Session ID</w:t>
            </w:r>
          </w:p>
        </w:tc>
      </w:tr>
      <w:tr w:rsidR="00885221" w14:paraId="393E45EC"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7E5440EA" w14:textId="77777777" w:rsidR="00885221" w:rsidRDefault="00885221" w:rsidP="00885221">
            <w:pPr>
              <w:pStyle w:val="TAL"/>
              <w:rPr>
                <w:lang w:val="de-DE"/>
              </w:rPr>
            </w:pPr>
            <w:r>
              <w:rPr>
                <w:lang w:val="de-DE"/>
              </w:rPr>
              <w:t>MBSN4mbReq-Flags</w:t>
            </w:r>
          </w:p>
        </w:tc>
        <w:tc>
          <w:tcPr>
            <w:tcW w:w="337" w:type="dxa"/>
            <w:tcBorders>
              <w:top w:val="single" w:sz="4" w:space="0" w:color="auto"/>
              <w:left w:val="single" w:sz="4" w:space="0" w:color="auto"/>
              <w:bottom w:val="single" w:sz="4" w:space="0" w:color="auto"/>
              <w:right w:val="single" w:sz="4" w:space="0" w:color="auto"/>
            </w:tcBorders>
          </w:tcPr>
          <w:p w14:paraId="014B509D" w14:textId="77777777" w:rsidR="00885221" w:rsidRDefault="00885221" w:rsidP="002C447B">
            <w:pPr>
              <w:pStyle w:val="TAC"/>
            </w:pPr>
            <w:r w:rsidRPr="002C447B">
              <w:t>C</w:t>
            </w:r>
          </w:p>
        </w:tc>
        <w:tc>
          <w:tcPr>
            <w:tcW w:w="4684" w:type="dxa"/>
            <w:tcBorders>
              <w:top w:val="single" w:sz="4" w:space="0" w:color="auto"/>
              <w:left w:val="single" w:sz="4" w:space="0" w:color="auto"/>
              <w:bottom w:val="single" w:sz="4" w:space="0" w:color="auto"/>
              <w:right w:val="single" w:sz="4" w:space="0" w:color="auto"/>
            </w:tcBorders>
          </w:tcPr>
          <w:p w14:paraId="41605766" w14:textId="77777777" w:rsidR="00885221" w:rsidRDefault="00885221" w:rsidP="00885221">
            <w:pPr>
              <w:pStyle w:val="TAL"/>
              <w:rPr>
                <w:rFonts w:cs="Arial"/>
                <w:szCs w:val="18"/>
              </w:rPr>
            </w:pPr>
            <w:r>
              <w:t>This IE shall be included if at least one of the flags is set to</w:t>
            </w:r>
            <w:r>
              <w:rPr>
                <w:rFonts w:cs="Arial"/>
                <w:szCs w:val="18"/>
              </w:rPr>
              <w:t xml:space="preserve"> "1".</w:t>
            </w:r>
          </w:p>
          <w:p w14:paraId="2805BF05" w14:textId="77777777" w:rsidR="00885221" w:rsidRDefault="00885221" w:rsidP="00885221">
            <w:pPr>
              <w:pStyle w:val="TAL"/>
              <w:rPr>
                <w:rFonts w:cs="Arial"/>
                <w:szCs w:val="18"/>
              </w:rPr>
            </w:pPr>
          </w:p>
          <w:p w14:paraId="7F7DF562" w14:textId="77777777" w:rsidR="00885221" w:rsidRDefault="00885221" w:rsidP="00885221">
            <w:pPr>
              <w:pStyle w:val="B1"/>
              <w:rPr>
                <w:rFonts w:ascii="Arial" w:hAnsi="Arial" w:cs="Arial"/>
                <w:sz w:val="18"/>
                <w:szCs w:val="18"/>
              </w:rPr>
            </w:pPr>
            <w:bookmarkStart w:id="4090" w:name="_PERM_MCCTEMPBM_CRPT05020242___7"/>
            <w:r w:rsidRPr="003B21B1">
              <w:rPr>
                <w:rFonts w:ascii="Arial" w:hAnsi="Arial" w:cs="Arial"/>
                <w:sz w:val="18"/>
                <w:szCs w:val="18"/>
              </w:rPr>
              <w:t>-</w:t>
            </w:r>
            <w:r w:rsidRPr="003B21B1">
              <w:rPr>
                <w:rFonts w:ascii="Arial" w:hAnsi="Arial" w:cs="Arial"/>
                <w:sz w:val="18"/>
                <w:szCs w:val="18"/>
              </w:rPr>
              <w:tab/>
            </w:r>
            <w:r w:rsidRPr="00435741">
              <w:rPr>
                <w:rFonts w:ascii="Arial" w:hAnsi="Arial" w:cs="Arial"/>
                <w:sz w:val="18"/>
                <w:szCs w:val="18"/>
              </w:rPr>
              <w:t xml:space="preserve">PLLSSM </w:t>
            </w:r>
            <w:r w:rsidRPr="003B21B1">
              <w:rPr>
                <w:rFonts w:ascii="Arial" w:hAnsi="Arial" w:cs="Arial"/>
                <w:sz w:val="18"/>
                <w:szCs w:val="18"/>
              </w:rPr>
              <w:t>(</w:t>
            </w:r>
            <w:r>
              <w:rPr>
                <w:rFonts w:ascii="Arial" w:hAnsi="Arial" w:cs="Arial"/>
                <w:sz w:val="18"/>
                <w:szCs w:val="18"/>
              </w:rPr>
              <w:t>Provide Lower Layer SSM</w:t>
            </w:r>
            <w:r w:rsidRPr="003B21B1">
              <w:rPr>
                <w:rFonts w:ascii="Arial" w:hAnsi="Arial" w:cs="Arial"/>
                <w:sz w:val="18"/>
                <w:szCs w:val="18"/>
              </w:rPr>
              <w:t xml:space="preserve">): the </w:t>
            </w:r>
            <w:r>
              <w:rPr>
                <w:rFonts w:ascii="Arial" w:hAnsi="Arial" w:cs="Arial"/>
                <w:sz w:val="18"/>
                <w:szCs w:val="18"/>
              </w:rPr>
              <w:t xml:space="preserve">MB-SMF </w:t>
            </w:r>
            <w:r w:rsidRPr="003B21B1">
              <w:rPr>
                <w:rFonts w:ascii="Arial" w:hAnsi="Arial" w:cs="Arial"/>
                <w:sz w:val="18"/>
                <w:szCs w:val="18"/>
              </w:rPr>
              <w:t xml:space="preserve">shall set this flag </w:t>
            </w:r>
            <w:r>
              <w:rPr>
                <w:rFonts w:ascii="Arial" w:hAnsi="Arial" w:cs="Arial"/>
                <w:sz w:val="18"/>
                <w:szCs w:val="18"/>
              </w:rPr>
              <w:t xml:space="preserve">to "1" to request the MB-UPF to allocate a LL SSM </w:t>
            </w:r>
            <w:r w:rsidRPr="00DB34B2">
              <w:rPr>
                <w:rFonts w:ascii="Arial" w:hAnsi="Arial" w:cs="Arial"/>
                <w:sz w:val="18"/>
                <w:szCs w:val="18"/>
              </w:rPr>
              <w:t>(i.e. multicast destination address and related source IP address) and a GTP-U Common Tunnel EndPoint Identifier (C-TEID)</w:t>
            </w:r>
            <w:r>
              <w:rPr>
                <w:rFonts w:ascii="Arial" w:hAnsi="Arial" w:cs="Arial"/>
                <w:sz w:val="18"/>
                <w:szCs w:val="18"/>
              </w:rPr>
              <w:t>, if multicast transport is used over N3mb and/or N9mb.</w:t>
            </w:r>
          </w:p>
          <w:p w14:paraId="1E3BB740" w14:textId="5C375CBD" w:rsidR="00885221" w:rsidRPr="003B21B1" w:rsidRDefault="00885221" w:rsidP="00885221">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531A12">
              <w:rPr>
                <w:rFonts w:ascii="Arial" w:hAnsi="Arial" w:cs="Arial"/>
                <w:sz w:val="18"/>
                <w:szCs w:val="18"/>
              </w:rPr>
              <w:t>JMBSSM (Join MBS Session SSM)</w:t>
            </w:r>
            <w:r>
              <w:rPr>
                <w:rFonts w:ascii="Arial" w:hAnsi="Arial" w:cs="Arial"/>
                <w:sz w:val="18"/>
                <w:szCs w:val="18"/>
              </w:rPr>
              <w:t xml:space="preserve">: the MB-SMF shall set this flag to "1" to request the MB-UPF to </w:t>
            </w:r>
            <w:r w:rsidRPr="00531A12">
              <w:rPr>
                <w:rFonts w:ascii="Arial" w:hAnsi="Arial" w:cs="Arial"/>
                <w:sz w:val="18"/>
                <w:szCs w:val="18"/>
              </w:rPr>
              <w:t>join the multicast tree towards the Source Specific Multicast (SSM) address information provided by AF/AS or MBSTF for the MBS Session</w:t>
            </w:r>
            <w:r>
              <w:rPr>
                <w:rFonts w:ascii="Arial" w:hAnsi="Arial" w:cs="Arial"/>
                <w:sz w:val="18"/>
                <w:szCs w:val="18"/>
              </w:rPr>
              <w:t>, if multicast transport is used over N6mb or Nmb9.</w:t>
            </w:r>
          </w:p>
          <w:bookmarkEnd w:id="4090"/>
          <w:p w14:paraId="73F1D575" w14:textId="77777777" w:rsidR="00885221" w:rsidRDefault="00885221" w:rsidP="00885221">
            <w:pPr>
              <w:pStyle w:val="TAL"/>
              <w:rPr>
                <w:rFonts w:cs="Arial"/>
                <w:szCs w:val="18"/>
                <w:lang w:eastAsia="zh-CN"/>
              </w:rPr>
            </w:pPr>
          </w:p>
        </w:tc>
        <w:tc>
          <w:tcPr>
            <w:tcW w:w="371" w:type="dxa"/>
            <w:tcBorders>
              <w:top w:val="single" w:sz="4" w:space="0" w:color="auto"/>
              <w:left w:val="single" w:sz="4" w:space="0" w:color="auto"/>
              <w:bottom w:val="single" w:sz="4" w:space="0" w:color="auto"/>
              <w:right w:val="single" w:sz="4" w:space="0" w:color="auto"/>
            </w:tcBorders>
          </w:tcPr>
          <w:p w14:paraId="1F96E716"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7B2BFAF3"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14732D0" w14:textId="77777777" w:rsidR="00885221" w:rsidRDefault="00885221" w:rsidP="00885221">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3753D31" w14:textId="77777777" w:rsidR="00885221" w:rsidRDefault="00885221" w:rsidP="0088522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3B93C4B" w14:textId="77777777" w:rsidR="00885221" w:rsidRDefault="00885221" w:rsidP="00885221">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344AEBA1" w14:textId="77777777" w:rsidR="00885221" w:rsidRDefault="00885221" w:rsidP="00885221">
            <w:pPr>
              <w:pStyle w:val="TAC"/>
              <w:rPr>
                <w:lang w:val="de-DE"/>
              </w:rPr>
            </w:pPr>
            <w:r>
              <w:rPr>
                <w:lang w:val="de-DE"/>
              </w:rPr>
              <w:t>MBSN4mbReq-Flags</w:t>
            </w:r>
          </w:p>
        </w:tc>
      </w:tr>
    </w:tbl>
    <w:p w14:paraId="250D3EAF" w14:textId="77740830" w:rsidR="00885221" w:rsidRDefault="00885221" w:rsidP="00ED493B"/>
    <w:p w14:paraId="20DF5C45" w14:textId="0243E1A3" w:rsidR="00317AC2" w:rsidRDefault="00317AC2" w:rsidP="00317AC2">
      <w:pPr>
        <w:pStyle w:val="TH"/>
        <w:rPr>
          <w:lang w:val="en-US"/>
        </w:rPr>
      </w:pPr>
      <w:r>
        <w:t xml:space="preserve">Table </w:t>
      </w:r>
      <w:r w:rsidR="001046A9">
        <w:t>7.5.2.1-5</w:t>
      </w:r>
      <w:r>
        <w:t xml:space="preserve">: </w:t>
      </w:r>
      <w:r>
        <w:rPr>
          <w:lang w:val="fr-FR"/>
        </w:rPr>
        <w:t>MBS Session N4 Control Information</w:t>
      </w:r>
      <w:r>
        <w:rPr>
          <w:lang w:val="en-US"/>
        </w:rPr>
        <w:t xml:space="preserve"> IE</w:t>
      </w:r>
      <w:r>
        <w:t xml:space="preserve"> within PFCP Session Establishment 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684"/>
        <w:gridCol w:w="371"/>
        <w:gridCol w:w="371"/>
        <w:gridCol w:w="371"/>
        <w:gridCol w:w="375"/>
        <w:gridCol w:w="425"/>
        <w:gridCol w:w="1134"/>
      </w:tblGrid>
      <w:tr w:rsidR="00317AC2" w14:paraId="6C28CDB2"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33E38BBF" w14:textId="77777777" w:rsidR="00317AC2" w:rsidRDefault="00317AC2" w:rsidP="00317AC2">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3B74FF92" w14:textId="77777777" w:rsidR="00317AC2" w:rsidRDefault="00317AC2" w:rsidP="00317AC2">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127D4E12" w14:textId="734469EE" w:rsidR="00317AC2" w:rsidRDefault="00317AC2" w:rsidP="00317AC2">
            <w:pPr>
              <w:pStyle w:val="TAC"/>
            </w:pPr>
            <w:r>
              <w:rPr>
                <w:lang w:val="fr-FR"/>
              </w:rPr>
              <w:t xml:space="preserve">MBS Session N4 Control Information IE Type = </w:t>
            </w:r>
            <w:r w:rsidR="00E54682" w:rsidRPr="00E46F55">
              <w:rPr>
                <w:lang w:val="fr-FR"/>
              </w:rPr>
              <w:t>310</w:t>
            </w:r>
            <w:r>
              <w:rPr>
                <w:lang w:val="fr-FR"/>
              </w:rPr>
              <w:t xml:space="preserve"> (</w:t>
            </w:r>
            <w:r>
              <w:t>decimal</w:t>
            </w:r>
            <w:r>
              <w:rPr>
                <w:lang w:val="fr-FR"/>
              </w:rPr>
              <w:t>)</w:t>
            </w:r>
          </w:p>
        </w:tc>
      </w:tr>
      <w:tr w:rsidR="00317AC2" w14:paraId="2C91A8B3"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7468189A" w14:textId="77777777" w:rsidR="00317AC2" w:rsidRDefault="00317AC2" w:rsidP="00317AC2">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5884BE5C" w14:textId="77777777" w:rsidR="00317AC2" w:rsidRDefault="00317AC2" w:rsidP="00317AC2">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787B758" w14:textId="77777777" w:rsidR="00317AC2" w:rsidRDefault="00317AC2" w:rsidP="00317AC2">
            <w:pPr>
              <w:pStyle w:val="TAC"/>
            </w:pPr>
            <w:r>
              <w:t>Length = n</w:t>
            </w:r>
          </w:p>
        </w:tc>
      </w:tr>
      <w:tr w:rsidR="00317AC2" w14:paraId="18B4E0AB" w14:textId="77777777" w:rsidTr="00317AC2">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6B01AD12" w14:textId="77777777" w:rsidR="00317AC2" w:rsidRDefault="00317AC2" w:rsidP="00317AC2">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3A5987C5" w14:textId="77777777" w:rsidR="00317AC2" w:rsidRDefault="00317AC2" w:rsidP="00317AC2">
            <w:pPr>
              <w:pStyle w:val="TAH"/>
            </w:pPr>
            <w:r>
              <w:t>P</w:t>
            </w:r>
          </w:p>
        </w:tc>
        <w:tc>
          <w:tcPr>
            <w:tcW w:w="4684" w:type="dxa"/>
            <w:vMerge w:val="restart"/>
            <w:tcBorders>
              <w:top w:val="single" w:sz="4" w:space="0" w:color="auto"/>
              <w:left w:val="single" w:sz="4" w:space="0" w:color="auto"/>
              <w:bottom w:val="single" w:sz="4" w:space="0" w:color="auto"/>
              <w:right w:val="single" w:sz="4" w:space="0" w:color="auto"/>
            </w:tcBorders>
            <w:hideMark/>
          </w:tcPr>
          <w:p w14:paraId="17BA70B4" w14:textId="77777777" w:rsidR="00317AC2" w:rsidRDefault="00317AC2" w:rsidP="00317AC2">
            <w:pPr>
              <w:pStyle w:val="TAH"/>
            </w:pPr>
            <w:r>
              <w:t>Condition / Comment</w:t>
            </w:r>
          </w:p>
        </w:tc>
        <w:tc>
          <w:tcPr>
            <w:tcW w:w="1913" w:type="dxa"/>
            <w:gridSpan w:val="5"/>
            <w:tcBorders>
              <w:top w:val="single" w:sz="4" w:space="0" w:color="auto"/>
              <w:left w:val="single" w:sz="4" w:space="0" w:color="auto"/>
              <w:bottom w:val="single" w:sz="4" w:space="0" w:color="auto"/>
              <w:right w:val="single" w:sz="4" w:space="0" w:color="auto"/>
            </w:tcBorders>
            <w:hideMark/>
          </w:tcPr>
          <w:p w14:paraId="66825E96" w14:textId="77777777" w:rsidR="00317AC2" w:rsidRDefault="00317AC2" w:rsidP="00317AC2">
            <w:pPr>
              <w:pStyle w:val="TAH"/>
            </w:pPr>
            <w:r>
              <w:t>Appl.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2739F59" w14:textId="77777777" w:rsidR="00317AC2" w:rsidRDefault="00317AC2" w:rsidP="00317AC2">
            <w:pPr>
              <w:pStyle w:val="TAH"/>
            </w:pPr>
            <w:r>
              <w:t>IE Type</w:t>
            </w:r>
          </w:p>
        </w:tc>
      </w:tr>
      <w:tr w:rsidR="00317AC2" w14:paraId="6C2ECB06" w14:textId="77777777" w:rsidTr="00317AC2">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6E1BB099" w14:textId="77777777" w:rsidR="00317AC2" w:rsidRDefault="00317AC2" w:rsidP="00317AC2">
            <w:pPr>
              <w:spacing w:after="0"/>
              <w:rPr>
                <w:rFonts w:ascii="Arial" w:hAnsi="Arial"/>
                <w:b/>
                <w:sz w:val="18"/>
              </w:rPr>
            </w:pPr>
            <w:bookmarkStart w:id="4091" w:name="_PERM_MCCTEMPBM_CRPT05020243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3752CB6E" w14:textId="77777777" w:rsidR="00317AC2" w:rsidRDefault="00317AC2" w:rsidP="00317AC2">
            <w:pPr>
              <w:spacing w:after="0"/>
              <w:rPr>
                <w:rFonts w:ascii="Arial" w:hAnsi="Arial"/>
                <w:b/>
                <w:sz w:val="18"/>
              </w:rPr>
            </w:pPr>
          </w:p>
        </w:tc>
        <w:tc>
          <w:tcPr>
            <w:tcW w:w="4684" w:type="dxa"/>
            <w:vMerge/>
            <w:tcBorders>
              <w:top w:val="single" w:sz="4" w:space="0" w:color="auto"/>
              <w:left w:val="single" w:sz="4" w:space="0" w:color="auto"/>
              <w:bottom w:val="single" w:sz="4" w:space="0" w:color="auto"/>
              <w:right w:val="single" w:sz="4" w:space="0" w:color="auto"/>
            </w:tcBorders>
            <w:vAlign w:val="center"/>
            <w:hideMark/>
          </w:tcPr>
          <w:p w14:paraId="7E52F986" w14:textId="77777777" w:rsidR="00317AC2" w:rsidRDefault="00317AC2" w:rsidP="00317AC2">
            <w:pPr>
              <w:spacing w:after="0"/>
              <w:rPr>
                <w:rFonts w:ascii="Arial" w:hAnsi="Arial"/>
                <w:b/>
                <w:sz w:val="18"/>
              </w:rPr>
            </w:pPr>
          </w:p>
        </w:tc>
        <w:tc>
          <w:tcPr>
            <w:tcW w:w="371" w:type="dxa"/>
            <w:tcBorders>
              <w:top w:val="single" w:sz="4" w:space="0" w:color="auto"/>
              <w:left w:val="single" w:sz="4" w:space="0" w:color="auto"/>
              <w:bottom w:val="single" w:sz="4" w:space="0" w:color="auto"/>
              <w:right w:val="single" w:sz="4" w:space="0" w:color="auto"/>
            </w:tcBorders>
            <w:hideMark/>
          </w:tcPr>
          <w:p w14:paraId="503B7D38" w14:textId="77777777" w:rsidR="00317AC2" w:rsidRDefault="00317AC2" w:rsidP="00317AC2">
            <w:pPr>
              <w:pStyle w:val="TAH"/>
            </w:pPr>
            <w:r>
              <w:t>Sxa</w:t>
            </w:r>
          </w:p>
        </w:tc>
        <w:tc>
          <w:tcPr>
            <w:tcW w:w="371" w:type="dxa"/>
            <w:tcBorders>
              <w:top w:val="single" w:sz="4" w:space="0" w:color="auto"/>
              <w:left w:val="single" w:sz="4" w:space="0" w:color="auto"/>
              <w:bottom w:val="single" w:sz="4" w:space="0" w:color="auto"/>
              <w:right w:val="single" w:sz="4" w:space="0" w:color="auto"/>
            </w:tcBorders>
            <w:hideMark/>
          </w:tcPr>
          <w:p w14:paraId="153FAAC8" w14:textId="77777777" w:rsidR="00317AC2" w:rsidRDefault="00317AC2" w:rsidP="00317AC2">
            <w:pPr>
              <w:pStyle w:val="TAH"/>
            </w:pPr>
            <w:r>
              <w:t>Sxb</w:t>
            </w:r>
          </w:p>
        </w:tc>
        <w:tc>
          <w:tcPr>
            <w:tcW w:w="371" w:type="dxa"/>
            <w:tcBorders>
              <w:top w:val="single" w:sz="4" w:space="0" w:color="auto"/>
              <w:left w:val="single" w:sz="4" w:space="0" w:color="auto"/>
              <w:bottom w:val="single" w:sz="4" w:space="0" w:color="auto"/>
              <w:right w:val="single" w:sz="4" w:space="0" w:color="auto"/>
            </w:tcBorders>
            <w:hideMark/>
          </w:tcPr>
          <w:p w14:paraId="4687818A" w14:textId="77777777" w:rsidR="00317AC2" w:rsidRDefault="00317AC2" w:rsidP="00317AC2">
            <w:pPr>
              <w:pStyle w:val="TAH"/>
            </w:pPr>
            <w:r>
              <w:t>Sxc</w:t>
            </w:r>
          </w:p>
        </w:tc>
        <w:tc>
          <w:tcPr>
            <w:tcW w:w="375" w:type="dxa"/>
            <w:tcBorders>
              <w:top w:val="single" w:sz="4" w:space="0" w:color="auto"/>
              <w:left w:val="single" w:sz="4" w:space="0" w:color="auto"/>
              <w:bottom w:val="single" w:sz="4" w:space="0" w:color="auto"/>
              <w:right w:val="single" w:sz="4" w:space="0" w:color="auto"/>
            </w:tcBorders>
            <w:hideMark/>
          </w:tcPr>
          <w:p w14:paraId="57815E87" w14:textId="77777777" w:rsidR="00317AC2" w:rsidRDefault="00317AC2" w:rsidP="00317AC2">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9144141" w14:textId="77777777" w:rsidR="00317AC2" w:rsidRDefault="00317AC2" w:rsidP="00317AC2">
            <w:pPr>
              <w:pStyle w:val="TAH"/>
            </w:pPr>
            <w:r>
              <w:t>N4mb</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1816C8" w14:textId="77777777" w:rsidR="00317AC2" w:rsidRDefault="00317AC2" w:rsidP="00317AC2">
            <w:pPr>
              <w:spacing w:after="0"/>
              <w:rPr>
                <w:rFonts w:ascii="Arial" w:hAnsi="Arial"/>
                <w:b/>
                <w:sz w:val="18"/>
              </w:rPr>
            </w:pPr>
            <w:bookmarkStart w:id="4092" w:name="_PERM_MCCTEMPBM_CRPT05020244___7"/>
            <w:bookmarkEnd w:id="4092"/>
          </w:p>
        </w:tc>
      </w:tr>
      <w:bookmarkEnd w:id="4091"/>
      <w:tr w:rsidR="00317AC2" w14:paraId="2ADFE047"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tcPr>
          <w:p w14:paraId="5A2F9340" w14:textId="77777777" w:rsidR="00317AC2" w:rsidRDefault="00317AC2" w:rsidP="00317AC2">
            <w:pPr>
              <w:pStyle w:val="TAL"/>
            </w:pPr>
            <w:r>
              <w:t>MBS Session Identifier</w:t>
            </w:r>
          </w:p>
        </w:tc>
        <w:tc>
          <w:tcPr>
            <w:tcW w:w="337" w:type="dxa"/>
            <w:tcBorders>
              <w:top w:val="single" w:sz="4" w:space="0" w:color="auto"/>
              <w:left w:val="single" w:sz="4" w:space="0" w:color="auto"/>
              <w:bottom w:val="single" w:sz="4" w:space="0" w:color="auto"/>
              <w:right w:val="single" w:sz="4" w:space="0" w:color="auto"/>
            </w:tcBorders>
          </w:tcPr>
          <w:p w14:paraId="6E30D1A5" w14:textId="77777777" w:rsidR="00317AC2" w:rsidRDefault="00317AC2" w:rsidP="002C447B">
            <w:pPr>
              <w:pStyle w:val="TAC"/>
            </w:pPr>
            <w:r w:rsidRPr="002C447B">
              <w:t>M</w:t>
            </w:r>
          </w:p>
        </w:tc>
        <w:tc>
          <w:tcPr>
            <w:tcW w:w="4684" w:type="dxa"/>
            <w:tcBorders>
              <w:top w:val="single" w:sz="4" w:space="0" w:color="auto"/>
              <w:left w:val="single" w:sz="4" w:space="0" w:color="auto"/>
              <w:bottom w:val="single" w:sz="4" w:space="0" w:color="auto"/>
              <w:right w:val="single" w:sz="4" w:space="0" w:color="auto"/>
            </w:tcBorders>
          </w:tcPr>
          <w:p w14:paraId="61E78726" w14:textId="77777777" w:rsidR="00317AC2" w:rsidRDefault="00317AC2" w:rsidP="00317AC2">
            <w:pPr>
              <w:pStyle w:val="TAL"/>
            </w:pPr>
          </w:p>
        </w:tc>
        <w:tc>
          <w:tcPr>
            <w:tcW w:w="371" w:type="dxa"/>
            <w:tcBorders>
              <w:top w:val="single" w:sz="4" w:space="0" w:color="auto"/>
              <w:left w:val="single" w:sz="4" w:space="0" w:color="auto"/>
              <w:bottom w:val="single" w:sz="4" w:space="0" w:color="auto"/>
              <w:right w:val="single" w:sz="4" w:space="0" w:color="auto"/>
            </w:tcBorders>
          </w:tcPr>
          <w:p w14:paraId="0A389F57"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9457A9D"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97DA0BE" w14:textId="77777777" w:rsidR="00317AC2" w:rsidRDefault="00317AC2" w:rsidP="00317AC2">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238C6C59" w14:textId="77777777" w:rsidR="00317AC2" w:rsidRDefault="00317AC2" w:rsidP="00317AC2">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254535" w14:textId="77777777" w:rsidR="00317AC2" w:rsidRDefault="00317AC2" w:rsidP="00317AC2">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tcPr>
          <w:p w14:paraId="79DCE8E7" w14:textId="77777777" w:rsidR="00317AC2" w:rsidRDefault="00317AC2" w:rsidP="00317AC2">
            <w:pPr>
              <w:pStyle w:val="TAC"/>
              <w:rPr>
                <w:lang w:val="x-none"/>
              </w:rPr>
            </w:pPr>
            <w:r>
              <w:t>MBS Session Identifier</w:t>
            </w:r>
          </w:p>
        </w:tc>
      </w:tr>
      <w:tr w:rsidR="00AC7BFA" w14:paraId="3799E2D9"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tcPr>
          <w:p w14:paraId="43AF651B" w14:textId="29DB8D7A" w:rsidR="00AC7BFA" w:rsidRDefault="00AC7BFA" w:rsidP="00AC7BFA">
            <w:pPr>
              <w:pStyle w:val="TAL"/>
            </w:pPr>
            <w:r>
              <w:t>Area Session ID</w:t>
            </w:r>
          </w:p>
        </w:tc>
        <w:tc>
          <w:tcPr>
            <w:tcW w:w="337" w:type="dxa"/>
            <w:tcBorders>
              <w:top w:val="single" w:sz="4" w:space="0" w:color="auto"/>
              <w:left w:val="single" w:sz="4" w:space="0" w:color="auto"/>
              <w:bottom w:val="single" w:sz="4" w:space="0" w:color="auto"/>
              <w:right w:val="single" w:sz="4" w:space="0" w:color="auto"/>
            </w:tcBorders>
          </w:tcPr>
          <w:p w14:paraId="3AC6A7D8" w14:textId="66CF3C10" w:rsidR="00AC7BFA" w:rsidRDefault="00AC7BFA" w:rsidP="00AC7BFA">
            <w:pPr>
              <w:pStyle w:val="TAL"/>
              <w:jc w:val="center"/>
            </w:pPr>
            <w:r>
              <w:t>C</w:t>
            </w:r>
          </w:p>
        </w:tc>
        <w:tc>
          <w:tcPr>
            <w:tcW w:w="4684" w:type="dxa"/>
            <w:tcBorders>
              <w:top w:val="single" w:sz="4" w:space="0" w:color="auto"/>
              <w:left w:val="single" w:sz="4" w:space="0" w:color="auto"/>
              <w:bottom w:val="single" w:sz="4" w:space="0" w:color="auto"/>
              <w:right w:val="single" w:sz="4" w:space="0" w:color="auto"/>
            </w:tcBorders>
          </w:tcPr>
          <w:p w14:paraId="7221E255" w14:textId="37401B3D" w:rsidR="00AC7BFA" w:rsidRDefault="00AC7BFA" w:rsidP="00AC7BFA">
            <w:pPr>
              <w:pStyle w:val="TAL"/>
            </w:pPr>
            <w:r>
              <w:t xml:space="preserve">This IE shall be present for a location dependent MBS service. When present, it shall contain the Area Session ID, which together with the MBS Session Identifier, uniquely identify the service area part of the content data of the MBS service. </w:t>
            </w:r>
          </w:p>
        </w:tc>
        <w:tc>
          <w:tcPr>
            <w:tcW w:w="371" w:type="dxa"/>
            <w:tcBorders>
              <w:top w:val="single" w:sz="4" w:space="0" w:color="auto"/>
              <w:left w:val="single" w:sz="4" w:space="0" w:color="auto"/>
              <w:bottom w:val="single" w:sz="4" w:space="0" w:color="auto"/>
              <w:right w:val="single" w:sz="4" w:space="0" w:color="auto"/>
            </w:tcBorders>
          </w:tcPr>
          <w:p w14:paraId="18F4C10E" w14:textId="3161BC71" w:rsidR="00AC7BFA" w:rsidRDefault="00AC7BFA" w:rsidP="00AC7BFA">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009EF867" w14:textId="0D870742" w:rsidR="00AC7BFA" w:rsidRDefault="00AC7BFA" w:rsidP="00AC7BFA">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DAC3160" w14:textId="102E180A" w:rsidR="00AC7BFA" w:rsidRDefault="00AC7BFA" w:rsidP="00AC7BFA">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1EF254B" w14:textId="535CFFCA" w:rsidR="00AC7BFA" w:rsidRDefault="00AC7BFA" w:rsidP="00AC7BFA">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E765F2C" w14:textId="31CDBF27" w:rsidR="00AC7BFA" w:rsidRDefault="00AC7BFA" w:rsidP="00AC7BFA">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tcPr>
          <w:p w14:paraId="2E2E0C48" w14:textId="3D2AFBAF" w:rsidR="00AC7BFA" w:rsidRDefault="00AC7BFA" w:rsidP="00AC7BFA">
            <w:pPr>
              <w:pStyle w:val="TAC"/>
            </w:pPr>
            <w:r>
              <w:t>Area Session ID</w:t>
            </w:r>
          </w:p>
        </w:tc>
      </w:tr>
      <w:tr w:rsidR="00317AC2" w14:paraId="7FDD3770" w14:textId="77777777" w:rsidTr="00317AC2">
        <w:trPr>
          <w:jc w:val="center"/>
        </w:trPr>
        <w:tc>
          <w:tcPr>
            <w:tcW w:w="1566" w:type="dxa"/>
            <w:tcBorders>
              <w:top w:val="single" w:sz="4" w:space="0" w:color="auto"/>
              <w:left w:val="single" w:sz="4" w:space="0" w:color="auto"/>
              <w:bottom w:val="single" w:sz="4" w:space="0" w:color="auto"/>
              <w:right w:val="single" w:sz="4" w:space="0" w:color="auto"/>
            </w:tcBorders>
          </w:tcPr>
          <w:p w14:paraId="69ABCF18" w14:textId="77777777" w:rsidR="00317AC2" w:rsidRDefault="00317AC2" w:rsidP="00317AC2">
            <w:pPr>
              <w:pStyle w:val="TAL"/>
            </w:pPr>
            <w:r>
              <w:t>Multicast Transport Information</w:t>
            </w:r>
          </w:p>
        </w:tc>
        <w:tc>
          <w:tcPr>
            <w:tcW w:w="337" w:type="dxa"/>
            <w:tcBorders>
              <w:top w:val="single" w:sz="4" w:space="0" w:color="auto"/>
              <w:left w:val="single" w:sz="4" w:space="0" w:color="auto"/>
              <w:bottom w:val="single" w:sz="4" w:space="0" w:color="auto"/>
              <w:right w:val="single" w:sz="4" w:space="0" w:color="auto"/>
            </w:tcBorders>
          </w:tcPr>
          <w:p w14:paraId="7F34BA9C" w14:textId="77777777" w:rsidR="00317AC2" w:rsidRDefault="00317AC2" w:rsidP="002C447B">
            <w:pPr>
              <w:pStyle w:val="TAC"/>
            </w:pPr>
            <w:r w:rsidRPr="002C447B">
              <w:t>C</w:t>
            </w:r>
          </w:p>
        </w:tc>
        <w:tc>
          <w:tcPr>
            <w:tcW w:w="4684" w:type="dxa"/>
            <w:tcBorders>
              <w:top w:val="single" w:sz="4" w:space="0" w:color="auto"/>
              <w:left w:val="single" w:sz="4" w:space="0" w:color="auto"/>
              <w:bottom w:val="single" w:sz="4" w:space="0" w:color="auto"/>
              <w:right w:val="single" w:sz="4" w:space="0" w:color="auto"/>
            </w:tcBorders>
          </w:tcPr>
          <w:p w14:paraId="24E7EC48" w14:textId="77777777" w:rsidR="00317AC2" w:rsidRDefault="00317AC2" w:rsidP="00317AC2">
            <w:pPr>
              <w:pStyle w:val="TAL"/>
            </w:pPr>
            <w:r>
              <w:t xml:space="preserve">This IE shall be present to include a low layer source specific multicast address information (i.e. multicast destination address and related source IP address) and a GTP-U Common Tunnel EndPoint Identifier (C-TEID) which was allocated by the UB-UPF, if IP multicast transport is used over N19mb. </w:t>
            </w:r>
          </w:p>
        </w:tc>
        <w:tc>
          <w:tcPr>
            <w:tcW w:w="371" w:type="dxa"/>
            <w:tcBorders>
              <w:top w:val="single" w:sz="4" w:space="0" w:color="auto"/>
              <w:left w:val="single" w:sz="4" w:space="0" w:color="auto"/>
              <w:bottom w:val="single" w:sz="4" w:space="0" w:color="auto"/>
              <w:right w:val="single" w:sz="4" w:space="0" w:color="auto"/>
            </w:tcBorders>
          </w:tcPr>
          <w:p w14:paraId="70605880"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B30183E" w14:textId="77777777" w:rsidR="00317AC2" w:rsidRDefault="00317AC2" w:rsidP="00317AC2">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3F1ED22C" w14:textId="77777777" w:rsidR="00317AC2" w:rsidRDefault="00317AC2" w:rsidP="00317AC2">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1C71BF0C" w14:textId="77777777" w:rsidR="00317AC2" w:rsidRDefault="00317AC2" w:rsidP="00317AC2">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2BAF9C3" w14:textId="77777777" w:rsidR="00317AC2" w:rsidRDefault="00317AC2" w:rsidP="00317AC2">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tcPr>
          <w:p w14:paraId="6A0C95D7" w14:textId="77777777" w:rsidR="00317AC2" w:rsidRDefault="00317AC2" w:rsidP="00317AC2">
            <w:pPr>
              <w:pStyle w:val="TAC"/>
            </w:pPr>
            <w:r>
              <w:t>Multicast Transport Information</w:t>
            </w:r>
          </w:p>
        </w:tc>
      </w:tr>
    </w:tbl>
    <w:p w14:paraId="396B209C" w14:textId="37A40AD8" w:rsidR="00317AC2" w:rsidRDefault="00317AC2" w:rsidP="00ED493B"/>
    <w:p w14:paraId="6E1007E4" w14:textId="0CCC700A" w:rsidR="004268CD" w:rsidRDefault="004268CD" w:rsidP="004268CD">
      <w:pPr>
        <w:pStyle w:val="TH"/>
        <w:rPr>
          <w:lang w:val="en-US"/>
        </w:rPr>
      </w:pPr>
      <w:r>
        <w:t xml:space="preserve">Table </w:t>
      </w:r>
      <w:r w:rsidR="001046A9">
        <w:t>7.5.2.1-6</w:t>
      </w:r>
      <w:r>
        <w:t xml:space="preserve">: </w:t>
      </w:r>
      <w:r>
        <w:rPr>
          <w:lang w:val="en-US"/>
        </w:rPr>
        <w:t>DSCP to PPI Control Information IE</w:t>
      </w:r>
      <w:r>
        <w:t xml:space="preserve"> within PFCP Session Establishment Request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7"/>
        <w:gridCol w:w="4682"/>
        <w:gridCol w:w="371"/>
        <w:gridCol w:w="371"/>
        <w:gridCol w:w="371"/>
        <w:gridCol w:w="375"/>
        <w:gridCol w:w="425"/>
        <w:gridCol w:w="1134"/>
      </w:tblGrid>
      <w:tr w:rsidR="004268CD" w14:paraId="5B175EE9" w14:textId="77777777" w:rsidTr="00FD71B5">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780BAE62" w14:textId="77777777" w:rsidR="004268CD" w:rsidRDefault="004268CD" w:rsidP="00FD71B5">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732DEFD7" w14:textId="77777777" w:rsidR="004268CD" w:rsidRDefault="004268CD" w:rsidP="00FD71B5">
            <w:pPr>
              <w:pStyle w:val="TAH"/>
            </w:pPr>
          </w:p>
        </w:tc>
        <w:tc>
          <w:tcPr>
            <w:tcW w:w="7729" w:type="dxa"/>
            <w:gridSpan w:val="7"/>
            <w:tcBorders>
              <w:top w:val="single" w:sz="4" w:space="0" w:color="auto"/>
              <w:left w:val="nil"/>
              <w:bottom w:val="single" w:sz="4" w:space="0" w:color="auto"/>
              <w:right w:val="single" w:sz="4" w:space="0" w:color="auto"/>
            </w:tcBorders>
            <w:shd w:val="clear" w:color="auto" w:fill="D9D9D9"/>
            <w:hideMark/>
          </w:tcPr>
          <w:p w14:paraId="44571041" w14:textId="49BE937B" w:rsidR="004268CD" w:rsidRDefault="004268CD" w:rsidP="00FD71B5">
            <w:pPr>
              <w:pStyle w:val="TAC"/>
            </w:pPr>
            <w:r>
              <w:rPr>
                <w:lang w:val="en-US"/>
              </w:rPr>
              <w:t>DSCP to PPI Control Information</w:t>
            </w:r>
            <w:r>
              <w:rPr>
                <w:lang w:val="fr-FR"/>
              </w:rPr>
              <w:t xml:space="preserve"> IE Type = 316 (</w:t>
            </w:r>
            <w:r>
              <w:t>decimal</w:t>
            </w:r>
            <w:r>
              <w:rPr>
                <w:lang w:val="fr-FR"/>
              </w:rPr>
              <w:t>)</w:t>
            </w:r>
          </w:p>
        </w:tc>
      </w:tr>
      <w:tr w:rsidR="004268CD" w14:paraId="7DEF887B" w14:textId="77777777" w:rsidTr="00FD71B5">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2AA0ED8F" w14:textId="77777777" w:rsidR="004268CD" w:rsidRDefault="004268CD" w:rsidP="00FD71B5">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7AC6436A" w14:textId="77777777" w:rsidR="004268CD" w:rsidRDefault="004268CD" w:rsidP="00FD71B5">
            <w:pPr>
              <w:pStyle w:val="TAH"/>
            </w:pPr>
          </w:p>
        </w:tc>
        <w:tc>
          <w:tcPr>
            <w:tcW w:w="7729" w:type="dxa"/>
            <w:gridSpan w:val="7"/>
            <w:tcBorders>
              <w:top w:val="single" w:sz="4" w:space="0" w:color="auto"/>
              <w:left w:val="nil"/>
              <w:bottom w:val="single" w:sz="4" w:space="0" w:color="auto"/>
              <w:right w:val="single" w:sz="4" w:space="0" w:color="auto"/>
            </w:tcBorders>
            <w:shd w:val="clear" w:color="auto" w:fill="D9D9D9"/>
            <w:hideMark/>
          </w:tcPr>
          <w:p w14:paraId="231529C1" w14:textId="77777777" w:rsidR="004268CD" w:rsidRDefault="004268CD" w:rsidP="00FD71B5">
            <w:pPr>
              <w:pStyle w:val="TAC"/>
            </w:pPr>
            <w:r>
              <w:t>Length = n</w:t>
            </w:r>
          </w:p>
        </w:tc>
      </w:tr>
      <w:tr w:rsidR="004268CD" w14:paraId="57E041A2" w14:textId="77777777" w:rsidTr="00FD71B5">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6953DFCD" w14:textId="77777777" w:rsidR="004268CD" w:rsidRDefault="004268CD" w:rsidP="00FD71B5">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51BDA4E5" w14:textId="77777777" w:rsidR="004268CD" w:rsidRDefault="004268CD" w:rsidP="00FD71B5">
            <w:pPr>
              <w:pStyle w:val="TAH"/>
            </w:pPr>
            <w:r>
              <w:t>P</w:t>
            </w:r>
          </w:p>
        </w:tc>
        <w:tc>
          <w:tcPr>
            <w:tcW w:w="4682" w:type="dxa"/>
            <w:vMerge w:val="restart"/>
            <w:tcBorders>
              <w:top w:val="single" w:sz="4" w:space="0" w:color="auto"/>
              <w:left w:val="single" w:sz="4" w:space="0" w:color="auto"/>
              <w:bottom w:val="single" w:sz="4" w:space="0" w:color="auto"/>
              <w:right w:val="single" w:sz="4" w:space="0" w:color="auto"/>
            </w:tcBorders>
            <w:hideMark/>
          </w:tcPr>
          <w:p w14:paraId="736BD4D5" w14:textId="77777777" w:rsidR="004268CD" w:rsidRDefault="004268CD" w:rsidP="00FD71B5">
            <w:pPr>
              <w:pStyle w:val="TAH"/>
            </w:pPr>
            <w:r>
              <w:t>Condition / Comment</w:t>
            </w:r>
          </w:p>
        </w:tc>
        <w:tc>
          <w:tcPr>
            <w:tcW w:w="1913" w:type="dxa"/>
            <w:gridSpan w:val="5"/>
            <w:tcBorders>
              <w:top w:val="single" w:sz="4" w:space="0" w:color="auto"/>
              <w:left w:val="single" w:sz="4" w:space="0" w:color="auto"/>
              <w:bottom w:val="single" w:sz="4" w:space="0" w:color="auto"/>
              <w:right w:val="single" w:sz="4" w:space="0" w:color="auto"/>
            </w:tcBorders>
            <w:hideMark/>
          </w:tcPr>
          <w:p w14:paraId="0AD0E1F3" w14:textId="77777777" w:rsidR="004268CD" w:rsidRDefault="004268CD" w:rsidP="00FD71B5">
            <w:pPr>
              <w:pStyle w:val="TAH"/>
            </w:pPr>
            <w:r>
              <w:t>Appl.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A78D06B" w14:textId="77777777" w:rsidR="004268CD" w:rsidRDefault="004268CD" w:rsidP="00FD71B5">
            <w:pPr>
              <w:pStyle w:val="TAH"/>
            </w:pPr>
            <w:r>
              <w:t>IE Type</w:t>
            </w:r>
          </w:p>
        </w:tc>
      </w:tr>
      <w:tr w:rsidR="004268CD" w14:paraId="68318608" w14:textId="77777777" w:rsidTr="00FD71B5">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142B67F" w14:textId="77777777" w:rsidR="004268CD" w:rsidRDefault="004268CD" w:rsidP="00FD71B5">
            <w:pPr>
              <w:overflowPunct/>
              <w:autoSpaceDE/>
              <w:autoSpaceDN/>
              <w:adjustRightInd/>
              <w:spacing w:after="0"/>
              <w:rPr>
                <w:rFonts w:ascii="Arial" w:hAnsi="Arial"/>
                <w:b/>
                <w:sz w:val="18"/>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07600D64" w14:textId="77777777" w:rsidR="004268CD" w:rsidRDefault="004268CD" w:rsidP="00FD71B5">
            <w:pPr>
              <w:overflowPunct/>
              <w:autoSpaceDE/>
              <w:autoSpaceDN/>
              <w:adjustRightInd/>
              <w:spacing w:after="0"/>
              <w:rPr>
                <w:rFonts w:ascii="Arial" w:hAnsi="Arial"/>
                <w:b/>
                <w:sz w:val="18"/>
              </w:rPr>
            </w:pPr>
          </w:p>
        </w:tc>
        <w:tc>
          <w:tcPr>
            <w:tcW w:w="4682" w:type="dxa"/>
            <w:vMerge/>
            <w:tcBorders>
              <w:top w:val="single" w:sz="4" w:space="0" w:color="auto"/>
              <w:left w:val="single" w:sz="4" w:space="0" w:color="auto"/>
              <w:bottom w:val="single" w:sz="4" w:space="0" w:color="auto"/>
              <w:right w:val="single" w:sz="4" w:space="0" w:color="auto"/>
            </w:tcBorders>
            <w:vAlign w:val="center"/>
            <w:hideMark/>
          </w:tcPr>
          <w:p w14:paraId="0AEE7459" w14:textId="77777777" w:rsidR="004268CD" w:rsidRDefault="004268CD" w:rsidP="00FD71B5">
            <w:pPr>
              <w:overflowPunct/>
              <w:autoSpaceDE/>
              <w:autoSpaceDN/>
              <w:adjustRightInd/>
              <w:spacing w:after="0"/>
              <w:rPr>
                <w:rFonts w:ascii="Arial" w:hAnsi="Arial"/>
                <w:b/>
                <w:sz w:val="18"/>
              </w:rPr>
            </w:pPr>
          </w:p>
        </w:tc>
        <w:tc>
          <w:tcPr>
            <w:tcW w:w="371" w:type="dxa"/>
            <w:tcBorders>
              <w:top w:val="single" w:sz="4" w:space="0" w:color="auto"/>
              <w:left w:val="single" w:sz="4" w:space="0" w:color="auto"/>
              <w:bottom w:val="single" w:sz="4" w:space="0" w:color="auto"/>
              <w:right w:val="single" w:sz="4" w:space="0" w:color="auto"/>
            </w:tcBorders>
            <w:hideMark/>
          </w:tcPr>
          <w:p w14:paraId="78F22497" w14:textId="77777777" w:rsidR="004268CD" w:rsidRDefault="004268CD" w:rsidP="00FD71B5">
            <w:pPr>
              <w:pStyle w:val="TAH"/>
            </w:pPr>
            <w:r>
              <w:t>Sxa</w:t>
            </w:r>
          </w:p>
        </w:tc>
        <w:tc>
          <w:tcPr>
            <w:tcW w:w="371" w:type="dxa"/>
            <w:tcBorders>
              <w:top w:val="single" w:sz="4" w:space="0" w:color="auto"/>
              <w:left w:val="single" w:sz="4" w:space="0" w:color="auto"/>
              <w:bottom w:val="single" w:sz="4" w:space="0" w:color="auto"/>
              <w:right w:val="single" w:sz="4" w:space="0" w:color="auto"/>
            </w:tcBorders>
            <w:hideMark/>
          </w:tcPr>
          <w:p w14:paraId="7C729FC6" w14:textId="77777777" w:rsidR="004268CD" w:rsidRDefault="004268CD" w:rsidP="00FD71B5">
            <w:pPr>
              <w:pStyle w:val="TAH"/>
            </w:pPr>
            <w:r>
              <w:t>Sxb</w:t>
            </w:r>
          </w:p>
        </w:tc>
        <w:tc>
          <w:tcPr>
            <w:tcW w:w="371" w:type="dxa"/>
            <w:tcBorders>
              <w:top w:val="single" w:sz="4" w:space="0" w:color="auto"/>
              <w:left w:val="single" w:sz="4" w:space="0" w:color="auto"/>
              <w:bottom w:val="single" w:sz="4" w:space="0" w:color="auto"/>
              <w:right w:val="single" w:sz="4" w:space="0" w:color="auto"/>
            </w:tcBorders>
            <w:hideMark/>
          </w:tcPr>
          <w:p w14:paraId="546876EC" w14:textId="77777777" w:rsidR="004268CD" w:rsidRDefault="004268CD" w:rsidP="00FD71B5">
            <w:pPr>
              <w:pStyle w:val="TAH"/>
            </w:pPr>
            <w:r>
              <w:t>Sxc</w:t>
            </w:r>
          </w:p>
        </w:tc>
        <w:tc>
          <w:tcPr>
            <w:tcW w:w="375" w:type="dxa"/>
            <w:tcBorders>
              <w:top w:val="single" w:sz="4" w:space="0" w:color="auto"/>
              <w:left w:val="single" w:sz="4" w:space="0" w:color="auto"/>
              <w:bottom w:val="single" w:sz="4" w:space="0" w:color="auto"/>
              <w:right w:val="single" w:sz="4" w:space="0" w:color="auto"/>
            </w:tcBorders>
            <w:hideMark/>
          </w:tcPr>
          <w:p w14:paraId="46A72FA6" w14:textId="77777777" w:rsidR="004268CD" w:rsidRDefault="004268CD" w:rsidP="00FD71B5">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hideMark/>
          </w:tcPr>
          <w:p w14:paraId="16DBCD12" w14:textId="77777777" w:rsidR="004268CD" w:rsidRDefault="004268CD" w:rsidP="00FD71B5">
            <w:pPr>
              <w:pStyle w:val="TAH"/>
            </w:pPr>
            <w:r>
              <w:t>N4mb</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56F63F" w14:textId="77777777" w:rsidR="004268CD" w:rsidRDefault="004268CD" w:rsidP="00FD71B5">
            <w:pPr>
              <w:overflowPunct/>
              <w:autoSpaceDE/>
              <w:autoSpaceDN/>
              <w:adjustRightInd/>
              <w:spacing w:after="0"/>
              <w:rPr>
                <w:rFonts w:ascii="Arial" w:hAnsi="Arial"/>
                <w:b/>
                <w:sz w:val="18"/>
              </w:rPr>
            </w:pPr>
          </w:p>
        </w:tc>
      </w:tr>
      <w:tr w:rsidR="004268CD" w14:paraId="6297BE47" w14:textId="77777777" w:rsidTr="00FD71B5">
        <w:trPr>
          <w:jc w:val="center"/>
        </w:trPr>
        <w:tc>
          <w:tcPr>
            <w:tcW w:w="1564" w:type="dxa"/>
            <w:tcBorders>
              <w:top w:val="single" w:sz="4" w:space="0" w:color="auto"/>
              <w:left w:val="single" w:sz="4" w:space="0" w:color="auto"/>
              <w:bottom w:val="single" w:sz="4" w:space="0" w:color="auto"/>
              <w:right w:val="single" w:sz="4" w:space="0" w:color="auto"/>
            </w:tcBorders>
            <w:hideMark/>
          </w:tcPr>
          <w:p w14:paraId="4EEFD51F" w14:textId="77777777" w:rsidR="004268CD" w:rsidRDefault="004268CD" w:rsidP="00FD71B5">
            <w:pPr>
              <w:pStyle w:val="TAL"/>
            </w:pPr>
            <w:r>
              <w:t>DSCP to PPI Mapping Information</w:t>
            </w:r>
          </w:p>
        </w:tc>
        <w:tc>
          <w:tcPr>
            <w:tcW w:w="337" w:type="dxa"/>
            <w:tcBorders>
              <w:top w:val="single" w:sz="4" w:space="0" w:color="auto"/>
              <w:left w:val="single" w:sz="4" w:space="0" w:color="auto"/>
              <w:bottom w:val="single" w:sz="4" w:space="0" w:color="auto"/>
              <w:right w:val="single" w:sz="4" w:space="0" w:color="auto"/>
            </w:tcBorders>
            <w:hideMark/>
          </w:tcPr>
          <w:p w14:paraId="61CFD589" w14:textId="77777777" w:rsidR="004268CD" w:rsidRDefault="004268CD" w:rsidP="00FD71B5">
            <w:pPr>
              <w:pStyle w:val="TAL"/>
              <w:jc w:val="center"/>
            </w:pPr>
            <w:r>
              <w:t>M</w:t>
            </w:r>
          </w:p>
        </w:tc>
        <w:tc>
          <w:tcPr>
            <w:tcW w:w="4682" w:type="dxa"/>
            <w:tcBorders>
              <w:top w:val="single" w:sz="4" w:space="0" w:color="auto"/>
              <w:left w:val="single" w:sz="4" w:space="0" w:color="auto"/>
              <w:bottom w:val="single" w:sz="4" w:space="0" w:color="auto"/>
              <w:right w:val="single" w:sz="4" w:space="0" w:color="auto"/>
            </w:tcBorders>
          </w:tcPr>
          <w:p w14:paraId="7D3FC959" w14:textId="77777777" w:rsidR="004268CD" w:rsidRDefault="004268CD" w:rsidP="00FD71B5">
            <w:pPr>
              <w:pStyle w:val="TAL"/>
            </w:pPr>
            <w:r w:rsidRPr="00820CE8">
              <w:t xml:space="preserve">This IE </w:t>
            </w:r>
            <w:r>
              <w:t>shall</w:t>
            </w:r>
            <w:r w:rsidRPr="00820CE8">
              <w:t xml:space="preserve"> be present to </w:t>
            </w:r>
            <w:r>
              <w:rPr>
                <w:lang w:val="en-US"/>
              </w:rPr>
              <w:t>instruct the UPF to insert the corresponding PPI for the downlink GTP-U packet, where the DSCP of its payload packet</w:t>
            </w:r>
            <w:r>
              <w:t xml:space="preserve"> is matching one of DSCP codes in the </w:t>
            </w:r>
            <w:r>
              <w:rPr>
                <w:lang w:val="en-US"/>
              </w:rPr>
              <w:t>DSCP to PPI Mapping Information</w:t>
            </w:r>
            <w:r>
              <w:t>.</w:t>
            </w:r>
          </w:p>
          <w:p w14:paraId="131C60B5" w14:textId="77777777" w:rsidR="004268CD" w:rsidRDefault="004268CD" w:rsidP="00FD71B5">
            <w:pPr>
              <w:pStyle w:val="TAL"/>
            </w:pPr>
          </w:p>
          <w:p w14:paraId="42B6BF85" w14:textId="77777777" w:rsidR="004268CD" w:rsidRDefault="004268CD" w:rsidP="00FD71B5">
            <w:pPr>
              <w:pStyle w:val="TAL"/>
              <w:rPr>
                <w:lang w:val="en-US"/>
              </w:rPr>
            </w:pPr>
            <w:r>
              <w:rPr>
                <w:lang w:val="en-US"/>
              </w:rPr>
              <w:t>Several IEs with the same IE type may be present to provide different DSCP to PPI mapping information.</w:t>
            </w:r>
          </w:p>
          <w:p w14:paraId="77DE1AE5" w14:textId="77777777" w:rsidR="004268CD" w:rsidRPr="004D5644" w:rsidRDefault="004268CD" w:rsidP="00FD71B5">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1EBAAB45" w14:textId="77777777" w:rsidR="004268CD" w:rsidRDefault="004268CD" w:rsidP="00FD71B5">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hideMark/>
          </w:tcPr>
          <w:p w14:paraId="7A493514" w14:textId="77777777" w:rsidR="004268CD" w:rsidRDefault="004268CD" w:rsidP="00FD71B5">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hideMark/>
          </w:tcPr>
          <w:p w14:paraId="65863740" w14:textId="77777777" w:rsidR="004268CD" w:rsidRDefault="004268CD" w:rsidP="00FD71B5">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hideMark/>
          </w:tcPr>
          <w:p w14:paraId="69027D2C" w14:textId="77777777" w:rsidR="004268CD" w:rsidRDefault="004268CD" w:rsidP="00FD71B5">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1F88E28B" w14:textId="77777777" w:rsidR="004268CD" w:rsidRDefault="004268CD" w:rsidP="00FD71B5">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hideMark/>
          </w:tcPr>
          <w:p w14:paraId="6167B500" w14:textId="77777777" w:rsidR="004268CD" w:rsidRDefault="004268CD" w:rsidP="00FD71B5">
            <w:pPr>
              <w:pStyle w:val="TAC"/>
              <w:rPr>
                <w:lang w:val="x-none"/>
              </w:rPr>
            </w:pPr>
            <w:r>
              <w:t>DSCP to PPI Mapping Information</w:t>
            </w:r>
          </w:p>
        </w:tc>
      </w:tr>
      <w:tr w:rsidR="004268CD" w14:paraId="53B2667F" w14:textId="77777777" w:rsidTr="00FD71B5">
        <w:trPr>
          <w:jc w:val="center"/>
        </w:trPr>
        <w:tc>
          <w:tcPr>
            <w:tcW w:w="1564" w:type="dxa"/>
            <w:tcBorders>
              <w:top w:val="single" w:sz="4" w:space="0" w:color="auto"/>
              <w:left w:val="single" w:sz="4" w:space="0" w:color="auto"/>
              <w:bottom w:val="single" w:sz="4" w:space="0" w:color="auto"/>
              <w:right w:val="single" w:sz="4" w:space="0" w:color="auto"/>
            </w:tcBorders>
            <w:hideMark/>
          </w:tcPr>
          <w:p w14:paraId="726B9E9A" w14:textId="77777777" w:rsidR="004268CD" w:rsidRDefault="004268CD" w:rsidP="00FD71B5">
            <w:pPr>
              <w:pStyle w:val="TAL"/>
            </w:pPr>
            <w:r>
              <w:t>QFI</w:t>
            </w:r>
          </w:p>
        </w:tc>
        <w:tc>
          <w:tcPr>
            <w:tcW w:w="337" w:type="dxa"/>
            <w:tcBorders>
              <w:top w:val="single" w:sz="4" w:space="0" w:color="auto"/>
              <w:left w:val="single" w:sz="4" w:space="0" w:color="auto"/>
              <w:bottom w:val="single" w:sz="4" w:space="0" w:color="auto"/>
              <w:right w:val="single" w:sz="4" w:space="0" w:color="auto"/>
            </w:tcBorders>
            <w:hideMark/>
          </w:tcPr>
          <w:p w14:paraId="25B080F8" w14:textId="77777777" w:rsidR="004268CD" w:rsidRDefault="004268CD" w:rsidP="00FD71B5">
            <w:pPr>
              <w:pStyle w:val="TAL"/>
              <w:jc w:val="center"/>
            </w:pPr>
            <w:r>
              <w:t>O</w:t>
            </w:r>
          </w:p>
        </w:tc>
        <w:tc>
          <w:tcPr>
            <w:tcW w:w="4682" w:type="dxa"/>
            <w:tcBorders>
              <w:top w:val="single" w:sz="4" w:space="0" w:color="auto"/>
              <w:left w:val="single" w:sz="4" w:space="0" w:color="auto"/>
              <w:bottom w:val="single" w:sz="4" w:space="0" w:color="auto"/>
              <w:right w:val="single" w:sz="4" w:space="0" w:color="auto"/>
            </w:tcBorders>
            <w:hideMark/>
          </w:tcPr>
          <w:p w14:paraId="7F5069DB" w14:textId="77777777" w:rsidR="004268CD" w:rsidRDefault="004268CD" w:rsidP="00FD71B5">
            <w:pPr>
              <w:pStyle w:val="TAL"/>
            </w:pPr>
            <w:r>
              <w:t>This IE may be present to request the UPF to only insert PPI for those packets pertain to the requested QoS flow(s).</w:t>
            </w:r>
          </w:p>
          <w:p w14:paraId="4AF9E680" w14:textId="77777777" w:rsidR="004268CD" w:rsidRDefault="004268CD" w:rsidP="00FD71B5">
            <w:pPr>
              <w:pStyle w:val="TAL"/>
            </w:pPr>
          </w:p>
          <w:p w14:paraId="700CA4B9" w14:textId="77777777" w:rsidR="004268CD" w:rsidRDefault="004268CD" w:rsidP="00FD71B5">
            <w:pPr>
              <w:pStyle w:val="TAL"/>
              <w:rPr>
                <w:lang w:val="en-US"/>
              </w:rPr>
            </w:pPr>
            <w:r>
              <w:rPr>
                <w:lang w:val="en-US"/>
              </w:rPr>
              <w:t>Several IEs with the same IE type may be present to provide a list of QFIs.</w:t>
            </w:r>
          </w:p>
          <w:p w14:paraId="30184073" w14:textId="77777777" w:rsidR="004268CD" w:rsidRDefault="004268CD" w:rsidP="00FD71B5">
            <w:pPr>
              <w:pStyle w:val="TAL"/>
              <w:rPr>
                <w:lang w:val="en-US"/>
              </w:rPr>
            </w:pPr>
          </w:p>
          <w:p w14:paraId="2D6D3D57" w14:textId="48E2F334" w:rsidR="004268CD" w:rsidRDefault="004268CD" w:rsidP="00FD71B5">
            <w:pPr>
              <w:pStyle w:val="TAL"/>
              <w:rPr>
                <w:lang w:val="en-US"/>
              </w:rPr>
            </w:pPr>
            <w:r>
              <w:rPr>
                <w:lang w:val="en-US"/>
              </w:rPr>
              <w:t>(NOTE 1)</w:t>
            </w:r>
          </w:p>
          <w:p w14:paraId="52D709F9" w14:textId="77777777" w:rsidR="004268CD" w:rsidRDefault="004268CD" w:rsidP="00FD71B5">
            <w:pPr>
              <w:pStyle w:val="TAL"/>
            </w:pPr>
          </w:p>
        </w:tc>
        <w:tc>
          <w:tcPr>
            <w:tcW w:w="371" w:type="dxa"/>
            <w:tcBorders>
              <w:top w:val="single" w:sz="4" w:space="0" w:color="auto"/>
              <w:left w:val="single" w:sz="4" w:space="0" w:color="auto"/>
              <w:bottom w:val="single" w:sz="4" w:space="0" w:color="auto"/>
              <w:right w:val="single" w:sz="4" w:space="0" w:color="auto"/>
            </w:tcBorders>
            <w:hideMark/>
          </w:tcPr>
          <w:p w14:paraId="1EA6675B" w14:textId="77777777" w:rsidR="004268CD" w:rsidRDefault="004268CD" w:rsidP="00FD71B5">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hideMark/>
          </w:tcPr>
          <w:p w14:paraId="70D7D5FD" w14:textId="77777777" w:rsidR="004268CD" w:rsidRDefault="004268CD" w:rsidP="00FD71B5">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hideMark/>
          </w:tcPr>
          <w:p w14:paraId="23393323" w14:textId="77777777" w:rsidR="004268CD" w:rsidRDefault="004268CD" w:rsidP="00FD71B5">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hideMark/>
          </w:tcPr>
          <w:p w14:paraId="646B92AA" w14:textId="77777777" w:rsidR="004268CD" w:rsidRDefault="004268CD" w:rsidP="00FD71B5">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DE67281" w14:textId="77777777" w:rsidR="004268CD" w:rsidRDefault="004268CD" w:rsidP="00FD71B5">
            <w:pPr>
              <w:pStyle w:val="TAC"/>
              <w:rPr>
                <w:lang w:val="de-DE"/>
              </w:rPr>
            </w:pPr>
            <w:r>
              <w:rPr>
                <w:lang w:val="de-DE"/>
              </w:rPr>
              <w:t>-</w:t>
            </w:r>
          </w:p>
        </w:tc>
        <w:tc>
          <w:tcPr>
            <w:tcW w:w="1134" w:type="dxa"/>
            <w:tcBorders>
              <w:top w:val="single" w:sz="4" w:space="0" w:color="auto"/>
              <w:left w:val="single" w:sz="4" w:space="0" w:color="auto"/>
              <w:bottom w:val="single" w:sz="4" w:space="0" w:color="auto"/>
              <w:right w:val="single" w:sz="4" w:space="0" w:color="auto"/>
            </w:tcBorders>
            <w:hideMark/>
          </w:tcPr>
          <w:p w14:paraId="5CC3842C" w14:textId="77777777" w:rsidR="004268CD" w:rsidRDefault="004268CD" w:rsidP="00FD71B5">
            <w:pPr>
              <w:pStyle w:val="TAC"/>
            </w:pPr>
            <w:r>
              <w:t>QFI</w:t>
            </w:r>
          </w:p>
        </w:tc>
      </w:tr>
      <w:tr w:rsidR="004268CD" w14:paraId="46CDE2B2" w14:textId="77777777" w:rsidTr="00FD71B5">
        <w:trPr>
          <w:jc w:val="center"/>
        </w:trPr>
        <w:tc>
          <w:tcPr>
            <w:tcW w:w="9630" w:type="dxa"/>
            <w:gridSpan w:val="9"/>
            <w:tcBorders>
              <w:top w:val="single" w:sz="4" w:space="0" w:color="auto"/>
              <w:left w:val="single" w:sz="4" w:space="0" w:color="auto"/>
              <w:bottom w:val="single" w:sz="4" w:space="0" w:color="auto"/>
              <w:right w:val="single" w:sz="4" w:space="0" w:color="auto"/>
            </w:tcBorders>
          </w:tcPr>
          <w:p w14:paraId="7E130028" w14:textId="1EF8316F" w:rsidR="004268CD" w:rsidRDefault="004268CD" w:rsidP="00FD71B5">
            <w:pPr>
              <w:pStyle w:val="TAN"/>
            </w:pPr>
            <w:r>
              <w:t>NOTE 1:</w:t>
            </w:r>
            <w:r>
              <w:tab/>
              <w:t xml:space="preserve">The absence of QFI(s) indicates that insertion of the corresponding PPI shall be applied for all DL packets </w:t>
            </w:r>
            <w:r w:rsidRPr="00244CBF">
              <w:rPr>
                <w:color w:val="000000" w:themeColor="text1"/>
              </w:rPr>
              <w:t xml:space="preserve">(matching the DSCP(s) of the DSCP to PPI Mapping Information IE) </w:t>
            </w:r>
            <w:r>
              <w:t>pertaining to all QoS flows of the PFCP session.</w:t>
            </w:r>
          </w:p>
          <w:p w14:paraId="39F9FF8F" w14:textId="77777777" w:rsidR="004268CD" w:rsidRDefault="004268CD" w:rsidP="004D5644">
            <w:pPr>
              <w:pStyle w:val="TAN"/>
            </w:pPr>
          </w:p>
        </w:tc>
      </w:tr>
    </w:tbl>
    <w:p w14:paraId="2B40BFEF" w14:textId="77777777" w:rsidR="004268CD" w:rsidRPr="004268CD" w:rsidRDefault="004268CD" w:rsidP="00ED493B"/>
    <w:p w14:paraId="73F5079D" w14:textId="77777777" w:rsidR="00EE5860" w:rsidRPr="00441CD0" w:rsidRDefault="00EE5860" w:rsidP="001A3E8D">
      <w:pPr>
        <w:pStyle w:val="Heading4"/>
        <w:rPr>
          <w:rFonts w:cs="Arial"/>
          <w:bCs/>
        </w:rPr>
      </w:pPr>
      <w:bookmarkStart w:id="4093" w:name="_Toc19717285"/>
      <w:bookmarkStart w:id="4094" w:name="_Toc27490775"/>
      <w:bookmarkStart w:id="4095" w:name="_Toc27557068"/>
      <w:bookmarkStart w:id="4096" w:name="_Toc27723985"/>
      <w:bookmarkStart w:id="4097" w:name="_Toc36031057"/>
      <w:bookmarkStart w:id="4098" w:name="_Toc36042977"/>
      <w:bookmarkStart w:id="4099" w:name="_Toc36814302"/>
      <w:bookmarkStart w:id="4100" w:name="_Toc44689156"/>
      <w:bookmarkStart w:id="4101" w:name="_Toc44923910"/>
      <w:bookmarkStart w:id="4102" w:name="_Toc51860880"/>
      <w:bookmarkStart w:id="4103" w:name="_Toc57930651"/>
      <w:bookmarkStart w:id="4104" w:name="_Toc57931281"/>
      <w:bookmarkStart w:id="4105" w:name="_Toc98235836"/>
      <w:r w:rsidRPr="00441CD0">
        <w:t>7.5.2.2</w:t>
      </w:r>
      <w:r w:rsidRPr="00441CD0">
        <w:tab/>
        <w:t>Create PDR IE within PFCP Session Establishment Request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1A32116A" w14:textId="121C97F5" w:rsidR="00EE5860" w:rsidRDefault="00EE5860" w:rsidP="00EE5860">
      <w:pPr>
        <w:rPr>
          <w:lang w:eastAsia="ja-JP"/>
        </w:rPr>
      </w:pPr>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5CCEF47D" w14:textId="77777777" w:rsidR="007C096E" w:rsidRDefault="007C096E" w:rsidP="007C096E">
      <w:pPr>
        <w:pStyle w:val="TH"/>
        <w:rPr>
          <w:lang w:val="en-US"/>
        </w:rPr>
      </w:pPr>
      <w:r>
        <w:t xml:space="preserve">Table 7.5.2.2-1: </w:t>
      </w:r>
      <w:r>
        <w:rPr>
          <w:lang w:val="en-US"/>
        </w:rPr>
        <w:t xml:space="preserve">Create </w:t>
      </w:r>
      <w:r>
        <w:t>PDR</w:t>
      </w:r>
      <w:r>
        <w:rPr>
          <w:lang w:val="en-US"/>
        </w:rPr>
        <w:t xml:space="preserve"> IE</w:t>
      </w:r>
      <w:r>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38B67B2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A864B76"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D099E7F"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512438E" w14:textId="77777777" w:rsidR="007C096E" w:rsidRDefault="007C096E" w:rsidP="007C096E">
            <w:pPr>
              <w:pStyle w:val="TAC"/>
            </w:pPr>
            <w:r>
              <w:t>Create PDR IE Type = 1(decimal)</w:t>
            </w:r>
          </w:p>
        </w:tc>
      </w:tr>
      <w:tr w:rsidR="007C096E" w14:paraId="427EC3F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9E3A9D"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03B7786"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4650507" w14:textId="77777777" w:rsidR="007C096E" w:rsidRDefault="007C096E" w:rsidP="007C096E">
            <w:pPr>
              <w:pStyle w:val="TAC"/>
            </w:pPr>
            <w:r>
              <w:t>Length = n</w:t>
            </w:r>
          </w:p>
        </w:tc>
      </w:tr>
      <w:tr w:rsidR="007C096E" w14:paraId="42BAAAC4"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430E68D"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3096074"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09C60295"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0C5DC9B3"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050F9B04" w14:textId="77777777" w:rsidR="007C096E" w:rsidRDefault="007C096E" w:rsidP="007C096E">
            <w:pPr>
              <w:pStyle w:val="TAH"/>
            </w:pPr>
            <w:r>
              <w:t>IE Type</w:t>
            </w:r>
          </w:p>
        </w:tc>
      </w:tr>
      <w:tr w:rsidR="007C096E" w14:paraId="663700AB"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E35F188" w14:textId="77777777" w:rsidR="007C096E" w:rsidRDefault="007C096E" w:rsidP="007C096E">
            <w:pPr>
              <w:spacing w:after="0"/>
              <w:rPr>
                <w:rFonts w:ascii="Arial" w:hAnsi="Arial"/>
                <w:b/>
                <w:sz w:val="18"/>
              </w:rPr>
            </w:pPr>
            <w:bookmarkStart w:id="4106" w:name="_PERM_MCCTEMPBM_CRPT0502024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7F9718"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27D43F66"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1490F111"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177CD7D2"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B704112"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0C7D28B5"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388F611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F8BEE04" w14:textId="77777777" w:rsidR="007C096E" w:rsidRDefault="007C096E" w:rsidP="007C096E">
            <w:pPr>
              <w:spacing w:after="0"/>
              <w:rPr>
                <w:rFonts w:ascii="Arial" w:hAnsi="Arial"/>
                <w:b/>
                <w:sz w:val="18"/>
              </w:rPr>
            </w:pPr>
            <w:bookmarkStart w:id="4107" w:name="_PERM_MCCTEMPBM_CRPT05020248___7"/>
            <w:bookmarkEnd w:id="4107"/>
          </w:p>
        </w:tc>
      </w:tr>
      <w:bookmarkEnd w:id="4106"/>
      <w:tr w:rsidR="007C096E" w14:paraId="749371F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218BA4" w14:textId="77777777" w:rsidR="007C096E" w:rsidRDefault="007C096E" w:rsidP="007C096E">
            <w:pPr>
              <w:pStyle w:val="TAL"/>
            </w:pPr>
            <w:r>
              <w:t>PDR ID</w:t>
            </w:r>
          </w:p>
        </w:tc>
        <w:tc>
          <w:tcPr>
            <w:tcW w:w="336" w:type="dxa"/>
            <w:tcBorders>
              <w:top w:val="single" w:sz="4" w:space="0" w:color="auto"/>
              <w:left w:val="single" w:sz="4" w:space="0" w:color="auto"/>
              <w:bottom w:val="single" w:sz="4" w:space="0" w:color="auto"/>
              <w:right w:val="single" w:sz="4" w:space="0" w:color="auto"/>
            </w:tcBorders>
            <w:hideMark/>
          </w:tcPr>
          <w:p w14:paraId="0CF70586" w14:textId="77777777" w:rsidR="007C096E" w:rsidRDefault="007C096E" w:rsidP="002C447B">
            <w:pPr>
              <w:pStyle w:val="TAC"/>
            </w:pPr>
            <w:r w:rsidRPr="002C447B">
              <w:t>M</w:t>
            </w:r>
          </w:p>
        </w:tc>
        <w:tc>
          <w:tcPr>
            <w:tcW w:w="4195" w:type="dxa"/>
            <w:tcBorders>
              <w:top w:val="single" w:sz="4" w:space="0" w:color="auto"/>
              <w:left w:val="single" w:sz="4" w:space="0" w:color="auto"/>
              <w:bottom w:val="single" w:sz="4" w:space="0" w:color="auto"/>
              <w:right w:val="single" w:sz="4" w:space="0" w:color="auto"/>
            </w:tcBorders>
            <w:hideMark/>
          </w:tcPr>
          <w:p w14:paraId="7B9B8B37" w14:textId="77777777" w:rsidR="007C096E" w:rsidRDefault="007C096E" w:rsidP="007C096E">
            <w:pPr>
              <w:pStyle w:val="TAL"/>
            </w:pPr>
            <w:r>
              <w:t>This IE shall uniquely identify the PDR among all the PDRs configured for that PFCP session.</w:t>
            </w:r>
          </w:p>
        </w:tc>
        <w:tc>
          <w:tcPr>
            <w:tcW w:w="425" w:type="dxa"/>
            <w:tcBorders>
              <w:top w:val="single" w:sz="4" w:space="0" w:color="auto"/>
              <w:left w:val="single" w:sz="4" w:space="0" w:color="auto"/>
              <w:bottom w:val="single" w:sz="4" w:space="0" w:color="auto"/>
              <w:right w:val="single" w:sz="4" w:space="0" w:color="auto"/>
            </w:tcBorders>
            <w:hideMark/>
          </w:tcPr>
          <w:p w14:paraId="1938BD43"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0C1659E"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66433AC"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4D1EF5B8"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7C58270"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hideMark/>
          </w:tcPr>
          <w:p w14:paraId="2F29E06D" w14:textId="77777777" w:rsidR="007C096E" w:rsidRDefault="007C096E" w:rsidP="007C096E">
            <w:pPr>
              <w:pStyle w:val="TAC"/>
            </w:pPr>
            <w:r>
              <w:t>PDR ID</w:t>
            </w:r>
          </w:p>
        </w:tc>
      </w:tr>
      <w:tr w:rsidR="007C096E" w14:paraId="66A6025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88E02F" w14:textId="77777777" w:rsidR="007C096E" w:rsidRDefault="007C096E" w:rsidP="007C096E">
            <w:pPr>
              <w:pStyle w:val="TAL"/>
            </w:pPr>
            <w:r>
              <w:t>Precedence</w:t>
            </w:r>
          </w:p>
        </w:tc>
        <w:tc>
          <w:tcPr>
            <w:tcW w:w="336" w:type="dxa"/>
            <w:tcBorders>
              <w:top w:val="single" w:sz="4" w:space="0" w:color="auto"/>
              <w:left w:val="single" w:sz="4" w:space="0" w:color="auto"/>
              <w:bottom w:val="single" w:sz="4" w:space="0" w:color="auto"/>
              <w:right w:val="single" w:sz="4" w:space="0" w:color="auto"/>
            </w:tcBorders>
            <w:hideMark/>
          </w:tcPr>
          <w:p w14:paraId="390D4CDB" w14:textId="77777777" w:rsidR="007C096E" w:rsidRDefault="007C096E" w:rsidP="002C447B">
            <w:pPr>
              <w:pStyle w:val="TAC"/>
            </w:pPr>
            <w:r w:rsidRPr="002C447B">
              <w:t>M</w:t>
            </w:r>
          </w:p>
        </w:tc>
        <w:tc>
          <w:tcPr>
            <w:tcW w:w="4195" w:type="dxa"/>
            <w:tcBorders>
              <w:top w:val="single" w:sz="4" w:space="0" w:color="auto"/>
              <w:left w:val="single" w:sz="4" w:space="0" w:color="auto"/>
              <w:bottom w:val="single" w:sz="4" w:space="0" w:color="auto"/>
              <w:right w:val="single" w:sz="4" w:space="0" w:color="auto"/>
            </w:tcBorders>
            <w:hideMark/>
          </w:tcPr>
          <w:p w14:paraId="4E4A48F8" w14:textId="77777777" w:rsidR="007C096E" w:rsidRDefault="007C096E" w:rsidP="007C096E">
            <w:pPr>
              <w:pStyle w:val="TAL"/>
            </w:pPr>
            <w:r>
              <w:t>This IE shall indicate the PDR's precedence to be applied by the UP function among all PDRs of the PFCP session, when looking for a PDR matching an incoming packet.</w:t>
            </w:r>
          </w:p>
        </w:tc>
        <w:tc>
          <w:tcPr>
            <w:tcW w:w="425" w:type="dxa"/>
            <w:tcBorders>
              <w:top w:val="single" w:sz="4" w:space="0" w:color="auto"/>
              <w:left w:val="single" w:sz="4" w:space="0" w:color="auto"/>
              <w:bottom w:val="single" w:sz="4" w:space="0" w:color="auto"/>
              <w:right w:val="single" w:sz="4" w:space="0" w:color="auto"/>
            </w:tcBorders>
            <w:hideMark/>
          </w:tcPr>
          <w:p w14:paraId="12DE4304" w14:textId="77777777" w:rsidR="007C096E" w:rsidRDefault="007C096E" w:rsidP="007C096E">
            <w:pPr>
              <w:pStyle w:val="TAC"/>
              <w:rPr>
                <w:lang w:val="sv-SE"/>
              </w:rPr>
            </w:pPr>
            <w:r>
              <w:rPr>
                <w:lang w:val="sv-SE"/>
              </w:rPr>
              <w:t>-</w:t>
            </w:r>
          </w:p>
        </w:tc>
        <w:tc>
          <w:tcPr>
            <w:tcW w:w="425" w:type="dxa"/>
            <w:tcBorders>
              <w:top w:val="single" w:sz="4" w:space="0" w:color="auto"/>
              <w:left w:val="single" w:sz="4" w:space="0" w:color="auto"/>
              <w:bottom w:val="single" w:sz="4" w:space="0" w:color="auto"/>
              <w:right w:val="single" w:sz="4" w:space="0" w:color="auto"/>
            </w:tcBorders>
            <w:hideMark/>
          </w:tcPr>
          <w:p w14:paraId="73BD99A9"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4BBCE4DA"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8A44DCC"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2495357" w14:textId="77777777" w:rsidR="007C096E" w:rsidRPr="00ED493B" w:rsidRDefault="007C096E" w:rsidP="002C447B">
            <w:pPr>
              <w:pStyle w:val="TAC"/>
            </w:pPr>
            <w:r w:rsidRPr="002C447B">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20F0E58" w14:textId="77777777" w:rsidR="007C096E" w:rsidRDefault="007C096E" w:rsidP="007C096E">
            <w:pPr>
              <w:pStyle w:val="TAC"/>
            </w:pPr>
            <w:r>
              <w:t>Precedence</w:t>
            </w:r>
          </w:p>
        </w:tc>
      </w:tr>
      <w:tr w:rsidR="007C096E" w14:paraId="5311F2A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9B56CB3" w14:textId="77777777" w:rsidR="007C096E" w:rsidRDefault="007C096E" w:rsidP="007C096E">
            <w:pPr>
              <w:pStyle w:val="TAL"/>
            </w:pPr>
            <w:r>
              <w:t>PDI</w:t>
            </w:r>
          </w:p>
        </w:tc>
        <w:tc>
          <w:tcPr>
            <w:tcW w:w="336" w:type="dxa"/>
            <w:tcBorders>
              <w:top w:val="single" w:sz="4" w:space="0" w:color="auto"/>
              <w:left w:val="single" w:sz="4" w:space="0" w:color="auto"/>
              <w:bottom w:val="single" w:sz="4" w:space="0" w:color="auto"/>
              <w:right w:val="single" w:sz="4" w:space="0" w:color="auto"/>
            </w:tcBorders>
            <w:hideMark/>
          </w:tcPr>
          <w:p w14:paraId="1017CA60" w14:textId="77777777" w:rsidR="007C096E" w:rsidRDefault="007C096E" w:rsidP="002C447B">
            <w:pPr>
              <w:pStyle w:val="TAC"/>
            </w:pPr>
            <w:r w:rsidRPr="002C447B">
              <w:t>M</w:t>
            </w:r>
          </w:p>
        </w:tc>
        <w:tc>
          <w:tcPr>
            <w:tcW w:w="4195" w:type="dxa"/>
            <w:tcBorders>
              <w:top w:val="single" w:sz="4" w:space="0" w:color="auto"/>
              <w:left w:val="single" w:sz="4" w:space="0" w:color="auto"/>
              <w:bottom w:val="single" w:sz="4" w:space="0" w:color="auto"/>
              <w:right w:val="single" w:sz="4" w:space="0" w:color="auto"/>
            </w:tcBorders>
            <w:hideMark/>
          </w:tcPr>
          <w:p w14:paraId="7BBB72F4" w14:textId="77777777" w:rsidR="007C096E" w:rsidRDefault="007C096E" w:rsidP="007C096E">
            <w:pPr>
              <w:pStyle w:val="TAL"/>
              <w:rPr>
                <w:lang w:val="en-US" w:eastAsia="zh-CN"/>
              </w:rPr>
            </w:pPr>
            <w:r>
              <w:rPr>
                <w:lang w:eastAsia="zh-CN"/>
              </w:rPr>
              <w:t>This IE shall contain the PDI against which incoming packets will be matched.</w:t>
            </w:r>
          </w:p>
          <w:p w14:paraId="6135EFAD" w14:textId="77777777" w:rsidR="007C096E" w:rsidRDefault="007C096E" w:rsidP="007C096E">
            <w:pPr>
              <w:pStyle w:val="TAL"/>
              <w:rPr>
                <w:lang w:val="x-none"/>
              </w:rPr>
            </w:pPr>
            <w:r>
              <w:rPr>
                <w:lang w:eastAsia="zh-CN"/>
              </w:rPr>
              <w:t xml:space="preserve">See </w:t>
            </w:r>
            <w:r>
              <w:t>Table 7.5.2.2-</w:t>
            </w:r>
            <w:r>
              <w:rPr>
                <w:lang w:val="de-DE"/>
              </w:rPr>
              <w:t>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D38B58F"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39A1680"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5E078A"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67540735"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DA5606F"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C71568B" w14:textId="77777777" w:rsidR="007C096E" w:rsidRDefault="007C096E" w:rsidP="007C096E">
            <w:pPr>
              <w:pStyle w:val="TAC"/>
            </w:pPr>
            <w:r>
              <w:t>PDI</w:t>
            </w:r>
          </w:p>
        </w:tc>
      </w:tr>
      <w:tr w:rsidR="007C096E" w14:paraId="514BF71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295E61F" w14:textId="77777777" w:rsidR="007C096E" w:rsidRDefault="007C096E" w:rsidP="007C096E">
            <w:pPr>
              <w:pStyle w:val="TAL"/>
            </w:pPr>
            <w:r>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7BAA3915" w14:textId="77777777" w:rsidR="007C096E" w:rsidRDefault="007C096E" w:rsidP="002C447B">
            <w:pPr>
              <w:pStyle w:val="TAC"/>
            </w:pPr>
            <w:r w:rsidRPr="002C447B">
              <w:t>C</w:t>
            </w:r>
          </w:p>
        </w:tc>
        <w:tc>
          <w:tcPr>
            <w:tcW w:w="4195" w:type="dxa"/>
            <w:tcBorders>
              <w:top w:val="single" w:sz="4" w:space="0" w:color="auto"/>
              <w:left w:val="single" w:sz="4" w:space="0" w:color="auto"/>
              <w:bottom w:val="single" w:sz="4" w:space="0" w:color="auto"/>
              <w:right w:val="single" w:sz="4" w:space="0" w:color="auto"/>
            </w:tcBorders>
            <w:hideMark/>
          </w:tcPr>
          <w:p w14:paraId="4C5CC45A" w14:textId="77777777" w:rsidR="007C096E" w:rsidRDefault="007C096E" w:rsidP="007C096E">
            <w:pPr>
              <w:pStyle w:val="TAL"/>
              <w:rPr>
                <w:lang w:eastAsia="zh-CN"/>
              </w:rPr>
            </w:pPr>
            <w:r>
              <w:rPr>
                <w:lang w:eastAsia="zh-CN"/>
              </w:rPr>
              <w:t>This IE shall be present if the UP function is required to remove one or more outer header(s) from the packets matching this PDR.</w:t>
            </w:r>
          </w:p>
        </w:tc>
        <w:tc>
          <w:tcPr>
            <w:tcW w:w="425" w:type="dxa"/>
            <w:tcBorders>
              <w:top w:val="single" w:sz="4" w:space="0" w:color="auto"/>
              <w:left w:val="single" w:sz="4" w:space="0" w:color="auto"/>
              <w:bottom w:val="single" w:sz="4" w:space="0" w:color="auto"/>
              <w:right w:val="single" w:sz="4" w:space="0" w:color="auto"/>
            </w:tcBorders>
            <w:hideMark/>
          </w:tcPr>
          <w:p w14:paraId="1DE595ED"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BB567CA"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95B56D2" w14:textId="77777777" w:rsidR="007C096E" w:rsidRDefault="007C096E" w:rsidP="007C096E">
            <w:pPr>
              <w:pStyle w:val="TAC"/>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501E9719"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09767A2"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B6F8B9F" w14:textId="77777777" w:rsidR="007C096E" w:rsidRDefault="007C096E" w:rsidP="007C096E">
            <w:pPr>
              <w:pStyle w:val="TAC"/>
            </w:pPr>
            <w:r>
              <w:t>Outer Header Removal</w:t>
            </w:r>
          </w:p>
        </w:tc>
      </w:tr>
      <w:tr w:rsidR="007C096E" w14:paraId="011FC71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A537DF4" w14:textId="77777777" w:rsidR="007C096E" w:rsidRDefault="007C096E" w:rsidP="007C096E">
            <w:pPr>
              <w:pStyle w:val="TAL"/>
            </w:pPr>
            <w:r>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013EDDB" w14:textId="77777777" w:rsidR="007C096E" w:rsidRDefault="007C096E" w:rsidP="002C447B">
            <w:pPr>
              <w:pStyle w:val="TAC"/>
              <w:rPr>
                <w:lang w:val="sv-SE"/>
              </w:rPr>
            </w:pPr>
            <w:r w:rsidRPr="002C447B">
              <w:t>C</w:t>
            </w:r>
          </w:p>
        </w:tc>
        <w:tc>
          <w:tcPr>
            <w:tcW w:w="4195" w:type="dxa"/>
            <w:tcBorders>
              <w:top w:val="single" w:sz="4" w:space="0" w:color="auto"/>
              <w:left w:val="single" w:sz="4" w:space="0" w:color="auto"/>
              <w:bottom w:val="single" w:sz="4" w:space="0" w:color="auto"/>
              <w:right w:val="single" w:sz="4" w:space="0" w:color="auto"/>
            </w:tcBorders>
            <w:hideMark/>
          </w:tcPr>
          <w:p w14:paraId="3798B9D5" w14:textId="77777777" w:rsidR="007C096E" w:rsidRDefault="007C096E" w:rsidP="000A1449">
            <w:pPr>
              <w:pStyle w:val="TAL"/>
              <w:rPr>
                <w:lang w:eastAsia="zh-CN"/>
              </w:rPr>
            </w:pPr>
            <w:r w:rsidRPr="000A1449">
              <w:t>This IE shall be present if the Activate Predefined Rules IE is not included or if it is included but it does not result in activating a predefined FAR, and if the MAR ID is not included. This IE may be present if the CP function activated a predefined rule name with a predefined FAR but the CP function wishes to overwrite the predefined FAR by another FAR. (NOTE 2)</w:t>
            </w:r>
          </w:p>
          <w:p w14:paraId="791E00F5" w14:textId="77777777" w:rsidR="007C096E" w:rsidRDefault="007C096E" w:rsidP="007C096E">
            <w:pPr>
              <w:pStyle w:val="TAL"/>
              <w:rPr>
                <w:lang w:val="x-none" w:eastAsia="zh-CN"/>
              </w:rPr>
            </w:pPr>
            <w:r>
              <w:rPr>
                <w:lang w:eastAsia="zh-CN"/>
              </w:rPr>
              <w:t>When present this IE shall contain the FAR ID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0F17BC6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1CA2950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43B10F2"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0905D5A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FE1406E" w14:textId="77777777" w:rsidR="007C096E" w:rsidRDefault="007C096E" w:rsidP="007C096E">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71859E" w14:textId="77777777" w:rsidR="007C096E" w:rsidRDefault="007C096E" w:rsidP="007C096E">
            <w:pPr>
              <w:pStyle w:val="TAC"/>
              <w:rPr>
                <w:lang w:val="x-none"/>
              </w:rPr>
            </w:pPr>
            <w:r>
              <w:t>FAR ID</w:t>
            </w:r>
          </w:p>
        </w:tc>
      </w:tr>
      <w:tr w:rsidR="007C096E" w14:paraId="5686824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B252B73" w14:textId="77777777" w:rsidR="007C096E" w:rsidRDefault="007C096E" w:rsidP="007C096E">
            <w:pPr>
              <w:pStyle w:val="TAL"/>
            </w:pPr>
            <w:r>
              <w:t>URR ID</w:t>
            </w:r>
          </w:p>
        </w:tc>
        <w:tc>
          <w:tcPr>
            <w:tcW w:w="336" w:type="dxa"/>
            <w:tcBorders>
              <w:top w:val="single" w:sz="4" w:space="0" w:color="auto"/>
              <w:left w:val="single" w:sz="4" w:space="0" w:color="auto"/>
              <w:bottom w:val="single" w:sz="4" w:space="0" w:color="auto"/>
              <w:right w:val="single" w:sz="4" w:space="0" w:color="auto"/>
            </w:tcBorders>
            <w:hideMark/>
          </w:tcPr>
          <w:p w14:paraId="1C00A4CF" w14:textId="77777777" w:rsidR="007C096E" w:rsidRDefault="007C096E" w:rsidP="002C447B">
            <w:pPr>
              <w:pStyle w:val="TAC"/>
            </w:pPr>
            <w:r w:rsidRPr="002C447B">
              <w:t>C</w:t>
            </w:r>
          </w:p>
        </w:tc>
        <w:tc>
          <w:tcPr>
            <w:tcW w:w="4195" w:type="dxa"/>
            <w:tcBorders>
              <w:top w:val="single" w:sz="4" w:space="0" w:color="auto"/>
              <w:left w:val="single" w:sz="4" w:space="0" w:color="auto"/>
              <w:bottom w:val="single" w:sz="4" w:space="0" w:color="auto"/>
              <w:right w:val="single" w:sz="4" w:space="0" w:color="auto"/>
            </w:tcBorders>
            <w:hideMark/>
          </w:tcPr>
          <w:p w14:paraId="5FBF69D2" w14:textId="4D4570A9" w:rsidR="007C096E" w:rsidRDefault="007C096E" w:rsidP="007C096E">
            <w:pPr>
              <w:pStyle w:val="TAL"/>
              <w:rPr>
                <w:lang w:eastAsia="zh-CN"/>
              </w:rPr>
            </w:pPr>
            <w:r>
              <w:rPr>
                <w:lang w:eastAsia="zh-CN"/>
              </w:rPr>
              <w:t>This IE shall be present if a measurement action shall be applied to packets matching this PDR.</w:t>
            </w:r>
          </w:p>
          <w:p w14:paraId="4D4B8836" w14:textId="77777777" w:rsidR="007C096E" w:rsidRDefault="007C096E" w:rsidP="007C096E">
            <w:pPr>
              <w:pStyle w:val="TAL"/>
              <w:rPr>
                <w:lang w:eastAsia="zh-CN"/>
              </w:rPr>
            </w:pPr>
            <w:r>
              <w:rPr>
                <w:lang w:eastAsia="zh-CN"/>
              </w:rPr>
              <w:t>When present, this IE shall contain the URR IDs to be associated to the PDR.</w:t>
            </w:r>
          </w:p>
          <w:p w14:paraId="65B5612C" w14:textId="77777777" w:rsidR="007C096E" w:rsidRDefault="007C096E" w:rsidP="007C096E">
            <w:pPr>
              <w:pStyle w:val="TAL"/>
              <w:rPr>
                <w:lang w:eastAsia="zh-CN"/>
              </w:rPr>
            </w:pPr>
            <w:r>
              <w:rPr>
                <w:lang w:eastAsia="zh-CN"/>
              </w:rPr>
              <w:t>Several IEs within the same IE type may be present to represent a list of URRs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7A5DC1DA"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E2C579"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BBEA7C6"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C37114D"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79F7D8E" w14:textId="77777777" w:rsidR="007C096E" w:rsidRDefault="007C096E" w:rsidP="007C096E">
            <w:pPr>
              <w:pStyle w:val="TAC"/>
            </w:pPr>
            <w:r>
              <w:t>FFS</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CA08E79" w14:textId="77777777" w:rsidR="007C096E" w:rsidRDefault="007C096E" w:rsidP="007C096E">
            <w:pPr>
              <w:pStyle w:val="TAC"/>
            </w:pPr>
            <w:r>
              <w:t>URR ID</w:t>
            </w:r>
          </w:p>
        </w:tc>
      </w:tr>
      <w:tr w:rsidR="007C096E" w14:paraId="01B12266"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1410B8E" w14:textId="77777777" w:rsidR="007C096E" w:rsidRDefault="007C096E" w:rsidP="007C096E">
            <w:pPr>
              <w:pStyle w:val="TAL"/>
            </w:pPr>
            <w:r>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76502AE" w14:textId="77777777" w:rsidR="007C096E" w:rsidRDefault="007C096E" w:rsidP="002C447B">
            <w:pPr>
              <w:pStyle w:val="TAC"/>
            </w:pPr>
            <w:r w:rsidRPr="002C447B">
              <w:t>C</w:t>
            </w:r>
          </w:p>
        </w:tc>
        <w:tc>
          <w:tcPr>
            <w:tcW w:w="4195" w:type="dxa"/>
            <w:tcBorders>
              <w:top w:val="single" w:sz="4" w:space="0" w:color="auto"/>
              <w:left w:val="single" w:sz="4" w:space="0" w:color="auto"/>
              <w:bottom w:val="single" w:sz="4" w:space="0" w:color="auto"/>
              <w:right w:val="single" w:sz="4" w:space="0" w:color="auto"/>
            </w:tcBorders>
            <w:hideMark/>
          </w:tcPr>
          <w:p w14:paraId="39249A9D" w14:textId="77777777" w:rsidR="007C096E" w:rsidRDefault="007C096E" w:rsidP="007C096E">
            <w:pPr>
              <w:pStyle w:val="TAL"/>
              <w:rPr>
                <w:lang w:eastAsia="zh-CN"/>
              </w:rPr>
            </w:pPr>
            <w:r>
              <w:rPr>
                <w:lang w:eastAsia="zh-CN"/>
              </w:rPr>
              <w:t>This IE shall be present if a QoS enforcement or QoS marking action shall be applied to packets matching this PDR.</w:t>
            </w:r>
          </w:p>
          <w:p w14:paraId="4C4C5054" w14:textId="77777777" w:rsidR="007C096E" w:rsidRDefault="007C096E" w:rsidP="007C096E">
            <w:pPr>
              <w:pStyle w:val="TAL"/>
              <w:rPr>
                <w:lang w:val="en-US" w:eastAsia="zh-CN"/>
              </w:rPr>
            </w:pPr>
            <w:r>
              <w:rPr>
                <w:lang w:eastAsia="zh-CN"/>
              </w:rPr>
              <w:t>When present, this IE shall contain the QER IDs to be associated to the PDR.</w:t>
            </w:r>
            <w:r>
              <w:rPr>
                <w:lang w:val="en-US" w:eastAsia="zh-CN"/>
              </w:rPr>
              <w:t xml:space="preserve"> </w:t>
            </w:r>
            <w:r>
              <w:rPr>
                <w:lang w:eastAsia="zh-CN"/>
              </w:rPr>
              <w:t>Several IEs within the same IE type may be present to represent a list of QERs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26B27172"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26B6EE78"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2E73315"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0A9F7D08"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38C4B90" w14:textId="77777777" w:rsidR="007C096E" w:rsidRDefault="007C096E" w:rsidP="007C096E">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83B9ADE" w14:textId="77777777" w:rsidR="007C096E" w:rsidRDefault="007C096E" w:rsidP="007C096E">
            <w:pPr>
              <w:pStyle w:val="TAC"/>
              <w:rPr>
                <w:lang w:val="x-none"/>
              </w:rPr>
            </w:pPr>
            <w:r>
              <w:t>QER ID</w:t>
            </w:r>
          </w:p>
        </w:tc>
      </w:tr>
      <w:tr w:rsidR="007C096E" w14:paraId="30A10A4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3815E2D" w14:textId="77777777" w:rsidR="007C096E" w:rsidRDefault="007C096E" w:rsidP="007C096E">
            <w:pPr>
              <w:pStyle w:val="TAL"/>
            </w:pPr>
            <w:r>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1506A3E4" w14:textId="77777777" w:rsidR="007C096E" w:rsidRDefault="007C096E" w:rsidP="002C447B">
            <w:pPr>
              <w:pStyle w:val="TAC"/>
            </w:pPr>
            <w:r w:rsidRPr="002C447B">
              <w:t>C</w:t>
            </w:r>
          </w:p>
        </w:tc>
        <w:tc>
          <w:tcPr>
            <w:tcW w:w="4195" w:type="dxa"/>
            <w:tcBorders>
              <w:top w:val="single" w:sz="4" w:space="0" w:color="auto"/>
              <w:left w:val="single" w:sz="4" w:space="0" w:color="auto"/>
              <w:bottom w:val="single" w:sz="4" w:space="0" w:color="auto"/>
              <w:right w:val="single" w:sz="4" w:space="0" w:color="auto"/>
            </w:tcBorders>
            <w:hideMark/>
          </w:tcPr>
          <w:p w14:paraId="3ACA2D7F" w14:textId="77777777" w:rsidR="007C096E" w:rsidRDefault="007C096E" w:rsidP="007C096E">
            <w:pPr>
              <w:pStyle w:val="TAL"/>
              <w:rPr>
                <w:lang w:eastAsia="zh-CN"/>
              </w:rPr>
            </w:pPr>
            <w:r>
              <w:rPr>
                <w:lang w:eastAsia="zh-CN"/>
              </w:rPr>
              <w:t>This IE shall be present if Predefined Rule(s) shall be activated for this PDR. When present this IE shall contain one Predefined Rules name.</w:t>
            </w:r>
          </w:p>
          <w:p w14:paraId="79403D42" w14:textId="77777777" w:rsidR="007C096E" w:rsidRDefault="007C096E" w:rsidP="000A1449">
            <w:pPr>
              <w:pStyle w:val="TAL"/>
              <w:rPr>
                <w:lang w:val="x-none" w:eastAsia="zh-CN"/>
              </w:rPr>
            </w:pPr>
            <w:r w:rsidRPr="000A1449">
              <w:t>Several IEs with the same IE type may be present to represent multiple "Activate Predefined Rules" names.</w:t>
            </w:r>
          </w:p>
        </w:tc>
        <w:tc>
          <w:tcPr>
            <w:tcW w:w="425" w:type="dxa"/>
            <w:tcBorders>
              <w:top w:val="single" w:sz="4" w:space="0" w:color="auto"/>
              <w:left w:val="single" w:sz="4" w:space="0" w:color="auto"/>
              <w:bottom w:val="single" w:sz="4" w:space="0" w:color="auto"/>
              <w:right w:val="single" w:sz="4" w:space="0" w:color="auto"/>
            </w:tcBorders>
            <w:hideMark/>
          </w:tcPr>
          <w:p w14:paraId="307B068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AB59B0A"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409CB77"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26CF5F63"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C8B138E"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E7A306F" w14:textId="77777777" w:rsidR="007C096E" w:rsidRDefault="007C096E" w:rsidP="007C096E">
            <w:pPr>
              <w:pStyle w:val="TAC"/>
              <w:rPr>
                <w:lang w:val="x-none"/>
              </w:rPr>
            </w:pPr>
            <w:r>
              <w:t xml:space="preserve">Activate Predefined Rules </w:t>
            </w:r>
          </w:p>
        </w:tc>
      </w:tr>
      <w:tr w:rsidR="007C096E" w14:paraId="562C239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D146504" w14:textId="77777777" w:rsidR="007C096E" w:rsidRDefault="007C096E" w:rsidP="007C096E">
            <w:pPr>
              <w:pStyle w:val="TAL"/>
            </w:pPr>
            <w:r>
              <w:t>Activation Time</w:t>
            </w:r>
          </w:p>
        </w:tc>
        <w:tc>
          <w:tcPr>
            <w:tcW w:w="336" w:type="dxa"/>
            <w:tcBorders>
              <w:top w:val="single" w:sz="4" w:space="0" w:color="auto"/>
              <w:left w:val="single" w:sz="4" w:space="0" w:color="auto"/>
              <w:bottom w:val="single" w:sz="4" w:space="0" w:color="auto"/>
              <w:right w:val="single" w:sz="4" w:space="0" w:color="auto"/>
            </w:tcBorders>
            <w:hideMark/>
          </w:tcPr>
          <w:p w14:paraId="027423C6" w14:textId="77777777" w:rsidR="007C096E" w:rsidRDefault="007C096E" w:rsidP="002C447B">
            <w:pPr>
              <w:pStyle w:val="TAC"/>
            </w:pPr>
            <w:r w:rsidRPr="002C447B">
              <w:t>O</w:t>
            </w:r>
          </w:p>
        </w:tc>
        <w:tc>
          <w:tcPr>
            <w:tcW w:w="4195" w:type="dxa"/>
            <w:tcBorders>
              <w:top w:val="single" w:sz="4" w:space="0" w:color="auto"/>
              <w:left w:val="single" w:sz="4" w:space="0" w:color="auto"/>
              <w:bottom w:val="single" w:sz="4" w:space="0" w:color="auto"/>
              <w:right w:val="single" w:sz="4" w:space="0" w:color="auto"/>
            </w:tcBorders>
            <w:hideMark/>
          </w:tcPr>
          <w:p w14:paraId="3C8D03D3" w14:textId="77777777" w:rsidR="007C096E" w:rsidRDefault="007C096E" w:rsidP="007C096E">
            <w:pPr>
              <w:pStyle w:val="TAL"/>
              <w:rPr>
                <w:lang w:eastAsia="zh-CN"/>
              </w:rPr>
            </w:pPr>
            <w:r>
              <w:rPr>
                <w:lang w:eastAsia="zh-CN"/>
              </w:rPr>
              <w:t>This IE may be present if the PDR activation shall be deferred. (NOTE 1)</w:t>
            </w:r>
          </w:p>
        </w:tc>
        <w:tc>
          <w:tcPr>
            <w:tcW w:w="425" w:type="dxa"/>
            <w:tcBorders>
              <w:top w:val="single" w:sz="4" w:space="0" w:color="auto"/>
              <w:left w:val="single" w:sz="4" w:space="0" w:color="auto"/>
              <w:bottom w:val="single" w:sz="4" w:space="0" w:color="auto"/>
              <w:right w:val="single" w:sz="4" w:space="0" w:color="auto"/>
            </w:tcBorders>
            <w:hideMark/>
          </w:tcPr>
          <w:p w14:paraId="08D8858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5876EA5"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7ACB1A4"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6727CA99"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C94509B"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0E54244" w14:textId="77777777" w:rsidR="007C096E" w:rsidRDefault="007C096E" w:rsidP="007C096E">
            <w:pPr>
              <w:pStyle w:val="TAC"/>
              <w:rPr>
                <w:lang w:val="x-none"/>
              </w:rPr>
            </w:pPr>
            <w:r>
              <w:t>Activation Time</w:t>
            </w:r>
          </w:p>
        </w:tc>
      </w:tr>
      <w:tr w:rsidR="007C096E" w14:paraId="1C2177B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65D24A0" w14:textId="77777777" w:rsidR="007C096E" w:rsidRDefault="007C096E" w:rsidP="007C096E">
            <w:pPr>
              <w:pStyle w:val="TAL"/>
            </w:pPr>
            <w:r>
              <w:t>Deactivation Time</w:t>
            </w:r>
          </w:p>
        </w:tc>
        <w:tc>
          <w:tcPr>
            <w:tcW w:w="336" w:type="dxa"/>
            <w:tcBorders>
              <w:top w:val="single" w:sz="4" w:space="0" w:color="auto"/>
              <w:left w:val="single" w:sz="4" w:space="0" w:color="auto"/>
              <w:bottom w:val="single" w:sz="4" w:space="0" w:color="auto"/>
              <w:right w:val="single" w:sz="4" w:space="0" w:color="auto"/>
            </w:tcBorders>
            <w:hideMark/>
          </w:tcPr>
          <w:p w14:paraId="6E52FBBE" w14:textId="77777777" w:rsidR="007C096E" w:rsidRDefault="007C096E" w:rsidP="002C447B">
            <w:pPr>
              <w:pStyle w:val="TAC"/>
            </w:pPr>
            <w:r w:rsidRPr="002C447B">
              <w:t>O</w:t>
            </w:r>
          </w:p>
        </w:tc>
        <w:tc>
          <w:tcPr>
            <w:tcW w:w="4195" w:type="dxa"/>
            <w:tcBorders>
              <w:top w:val="single" w:sz="4" w:space="0" w:color="auto"/>
              <w:left w:val="single" w:sz="4" w:space="0" w:color="auto"/>
              <w:bottom w:val="single" w:sz="4" w:space="0" w:color="auto"/>
              <w:right w:val="single" w:sz="4" w:space="0" w:color="auto"/>
            </w:tcBorders>
            <w:hideMark/>
          </w:tcPr>
          <w:p w14:paraId="00909E57" w14:textId="77777777" w:rsidR="007C096E" w:rsidRDefault="007C096E" w:rsidP="007C096E">
            <w:pPr>
              <w:pStyle w:val="TAL"/>
              <w:rPr>
                <w:lang w:eastAsia="zh-CN"/>
              </w:rPr>
            </w:pPr>
            <w:r>
              <w:rPr>
                <w:lang w:eastAsia="zh-CN"/>
              </w:rPr>
              <w:t>This IE may be present if the PDR deactivation shall be deferred. (NOTE 1)</w:t>
            </w:r>
          </w:p>
        </w:tc>
        <w:tc>
          <w:tcPr>
            <w:tcW w:w="425" w:type="dxa"/>
            <w:tcBorders>
              <w:top w:val="single" w:sz="4" w:space="0" w:color="auto"/>
              <w:left w:val="single" w:sz="4" w:space="0" w:color="auto"/>
              <w:bottom w:val="single" w:sz="4" w:space="0" w:color="auto"/>
              <w:right w:val="single" w:sz="4" w:space="0" w:color="auto"/>
            </w:tcBorders>
            <w:hideMark/>
          </w:tcPr>
          <w:p w14:paraId="47171BE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C95BAB7"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7728EF52"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78720BC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A39EBC4"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B169366" w14:textId="77777777" w:rsidR="007C096E" w:rsidRDefault="007C096E" w:rsidP="007C096E">
            <w:pPr>
              <w:pStyle w:val="TAC"/>
              <w:rPr>
                <w:lang w:val="x-none"/>
              </w:rPr>
            </w:pPr>
            <w:r>
              <w:t>Deactivation Time</w:t>
            </w:r>
          </w:p>
        </w:tc>
      </w:tr>
      <w:tr w:rsidR="007C096E" w14:paraId="7CB1676B"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AF9674A" w14:textId="77777777" w:rsidR="007C096E" w:rsidRDefault="007C096E" w:rsidP="007C096E">
            <w:pPr>
              <w:pStyle w:val="TAL"/>
            </w:pPr>
            <w:r>
              <w:t>MAR ID</w:t>
            </w:r>
          </w:p>
        </w:tc>
        <w:tc>
          <w:tcPr>
            <w:tcW w:w="336" w:type="dxa"/>
            <w:tcBorders>
              <w:top w:val="single" w:sz="4" w:space="0" w:color="auto"/>
              <w:left w:val="single" w:sz="4" w:space="0" w:color="auto"/>
              <w:bottom w:val="single" w:sz="4" w:space="0" w:color="auto"/>
              <w:right w:val="single" w:sz="4" w:space="0" w:color="auto"/>
            </w:tcBorders>
            <w:hideMark/>
          </w:tcPr>
          <w:p w14:paraId="5CFC5F3E" w14:textId="77777777" w:rsidR="007C096E" w:rsidRDefault="007C096E" w:rsidP="00823058">
            <w:pPr>
              <w:pStyle w:val="TAC"/>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58DEB3CD" w14:textId="7BFFDEA7" w:rsidR="007C096E" w:rsidRDefault="007C096E" w:rsidP="007C096E">
            <w:pPr>
              <w:pStyle w:val="TAL"/>
              <w:rPr>
                <w:lang w:eastAsia="zh-CN"/>
              </w:rPr>
            </w:pPr>
            <w:r>
              <w:rPr>
                <w:lang w:val="en-US"/>
              </w:rPr>
              <w:t>This IE shall be present if the PDR is provisioned to match the downlink traffic of non-GBR QoS flows towards the UE for a PFCP session established for a MA PDU session.</w:t>
            </w:r>
          </w:p>
        </w:tc>
        <w:tc>
          <w:tcPr>
            <w:tcW w:w="425" w:type="dxa"/>
            <w:tcBorders>
              <w:top w:val="single" w:sz="4" w:space="0" w:color="auto"/>
              <w:left w:val="single" w:sz="4" w:space="0" w:color="auto"/>
              <w:bottom w:val="single" w:sz="4" w:space="0" w:color="auto"/>
              <w:right w:val="single" w:sz="4" w:space="0" w:color="auto"/>
            </w:tcBorders>
            <w:hideMark/>
          </w:tcPr>
          <w:p w14:paraId="72A496FC"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2F4147BF"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66A2A26"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61DFE3BF"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530FE9C"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3A499EA" w14:textId="77777777" w:rsidR="007C096E" w:rsidRDefault="007C096E" w:rsidP="007C096E">
            <w:pPr>
              <w:pStyle w:val="TAC"/>
              <w:rPr>
                <w:lang w:val="x-none"/>
              </w:rPr>
            </w:pPr>
            <w:r>
              <w:t>MAR ID</w:t>
            </w:r>
          </w:p>
        </w:tc>
      </w:tr>
      <w:tr w:rsidR="007C096E" w14:paraId="13B62E5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CD963AA" w14:textId="77777777" w:rsidR="007C096E" w:rsidRDefault="007C096E" w:rsidP="007C096E">
            <w:pPr>
              <w:pStyle w:val="TAL"/>
            </w:pPr>
            <w:r>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7AD14AE5" w14:textId="77777777" w:rsidR="007C096E" w:rsidRDefault="007C096E" w:rsidP="00823058">
            <w:pPr>
              <w:pStyle w:val="TAC"/>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4A3320BC" w14:textId="77777777" w:rsidR="007C096E" w:rsidRDefault="007C096E" w:rsidP="007C096E">
            <w:pPr>
              <w:pStyle w:val="TAL"/>
              <w:rPr>
                <w:lang w:val="en-US"/>
              </w:rPr>
            </w:pPr>
            <w:r>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425" w:type="dxa"/>
            <w:tcBorders>
              <w:top w:val="single" w:sz="4" w:space="0" w:color="auto"/>
              <w:left w:val="single" w:sz="4" w:space="0" w:color="auto"/>
              <w:bottom w:val="single" w:sz="4" w:space="0" w:color="auto"/>
              <w:right w:val="single" w:sz="4" w:space="0" w:color="auto"/>
            </w:tcBorders>
            <w:hideMark/>
          </w:tcPr>
          <w:p w14:paraId="267BBBB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3DD392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08E5F5DE"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79160CC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F43069"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BF22659" w14:textId="77777777" w:rsidR="007C096E" w:rsidRDefault="007C096E" w:rsidP="007C096E">
            <w:pPr>
              <w:pStyle w:val="TAC"/>
              <w:rPr>
                <w:lang w:val="x-none"/>
              </w:rPr>
            </w:pPr>
            <w:r>
              <w:rPr>
                <w:noProof/>
              </w:rPr>
              <w:t>Packet Replication and Detection Carry-On Information</w:t>
            </w:r>
          </w:p>
        </w:tc>
      </w:tr>
      <w:tr w:rsidR="007C096E" w14:paraId="2B9EA6A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F1CFCA6" w14:textId="77777777" w:rsidR="007C096E" w:rsidRDefault="007C096E" w:rsidP="007C096E">
            <w:pPr>
              <w:pStyle w:val="TAL"/>
              <w:rPr>
                <w:lang w:val="fr-FR"/>
              </w:rPr>
            </w:pPr>
            <w:r>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hideMark/>
          </w:tcPr>
          <w:p w14:paraId="261550DC" w14:textId="77777777" w:rsidR="007C096E" w:rsidRDefault="007C096E" w:rsidP="00823058">
            <w:pPr>
              <w:pStyle w:val="TAC"/>
              <w:rPr>
                <w:lang w:val="fr-FR"/>
              </w:rPr>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1ACBD89F" w14:textId="77777777" w:rsidR="007C096E" w:rsidRDefault="007C096E" w:rsidP="007C096E">
            <w:pPr>
              <w:pStyle w:val="TAL"/>
              <w:rPr>
                <w:lang w:val="en-US"/>
              </w:rPr>
            </w:pPr>
            <w:r>
              <w:rPr>
                <w:lang w:val="en-US"/>
              </w:rPr>
              <w:t>This IE may be present in an UL PDR controlling UL IGMP/MLD traffic (see 5.25).</w:t>
            </w:r>
          </w:p>
          <w:p w14:paraId="1942174B" w14:textId="77777777" w:rsidR="007C096E" w:rsidRPr="00ED493B" w:rsidRDefault="007C096E" w:rsidP="007C096E">
            <w:pPr>
              <w:pStyle w:val="TAL"/>
              <w:rPr>
                <w:lang w:val="en-US"/>
              </w:rPr>
            </w:pPr>
            <w:r>
              <w:rPr>
                <w:lang w:val="en-US"/>
              </w:rPr>
              <w:t xml:space="preserve">When present, it shall contain a (range of) IP multicast address(es), and optionally source specific address(es), </w:t>
            </w:r>
            <w:r w:rsidRPr="00ED493B">
              <w:rPr>
                <w:lang w:val="en-US"/>
              </w:rPr>
              <w:t>identifying a set of IP multicast flows. See Table 7.5.2.2-4.</w:t>
            </w:r>
          </w:p>
          <w:p w14:paraId="17844F52" w14:textId="77777777" w:rsidR="007C096E" w:rsidRDefault="007C096E" w:rsidP="000A1449">
            <w:pPr>
              <w:pStyle w:val="TAL"/>
              <w:rPr>
                <w:lang w:val="en-US"/>
              </w:rPr>
            </w:pPr>
            <w:r w:rsidRPr="000A1449">
              <w:t xml:space="preserve">Several IEs with the same IE type may be present to represent multiple IP multicast flows. </w:t>
            </w:r>
          </w:p>
        </w:tc>
        <w:tc>
          <w:tcPr>
            <w:tcW w:w="425" w:type="dxa"/>
            <w:tcBorders>
              <w:top w:val="single" w:sz="4" w:space="0" w:color="auto"/>
              <w:left w:val="single" w:sz="4" w:space="0" w:color="auto"/>
              <w:bottom w:val="single" w:sz="4" w:space="0" w:color="auto"/>
              <w:right w:val="single" w:sz="4" w:space="0" w:color="auto"/>
            </w:tcBorders>
            <w:hideMark/>
          </w:tcPr>
          <w:p w14:paraId="49E3C3AC"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41D670E1"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AB547F2"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7795F17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E5C76C8"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C45C4E0" w14:textId="77777777" w:rsidR="007C096E" w:rsidRDefault="007C096E" w:rsidP="007C096E">
            <w:pPr>
              <w:pStyle w:val="TAC"/>
              <w:rPr>
                <w:lang w:val="fr-FR"/>
              </w:rPr>
            </w:pPr>
            <w:r>
              <w:rPr>
                <w:lang w:val="fr-FR"/>
              </w:rPr>
              <w:t>IP Multicast Addressing Info</w:t>
            </w:r>
          </w:p>
        </w:tc>
      </w:tr>
      <w:tr w:rsidR="007C096E" w14:paraId="24B34B6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06B65DA" w14:textId="77777777" w:rsidR="007C096E" w:rsidRDefault="007C096E" w:rsidP="007C096E">
            <w:pPr>
              <w:pStyle w:val="TAL"/>
              <w:rPr>
                <w:noProof/>
              </w:rPr>
            </w:pPr>
            <w:r>
              <w:t>UE IP address Pool Identity</w:t>
            </w:r>
          </w:p>
        </w:tc>
        <w:tc>
          <w:tcPr>
            <w:tcW w:w="336" w:type="dxa"/>
            <w:tcBorders>
              <w:top w:val="single" w:sz="4" w:space="0" w:color="auto"/>
              <w:left w:val="single" w:sz="4" w:space="0" w:color="auto"/>
              <w:bottom w:val="single" w:sz="4" w:space="0" w:color="auto"/>
              <w:right w:val="single" w:sz="4" w:space="0" w:color="auto"/>
            </w:tcBorders>
            <w:hideMark/>
          </w:tcPr>
          <w:p w14:paraId="332F1D3C" w14:textId="77777777" w:rsidR="007C096E" w:rsidRDefault="007C096E" w:rsidP="00823058">
            <w:pPr>
              <w:pStyle w:val="TAC"/>
            </w:pPr>
            <w:r w:rsidRPr="00823058">
              <w:t>O</w:t>
            </w:r>
          </w:p>
        </w:tc>
        <w:tc>
          <w:tcPr>
            <w:tcW w:w="4195" w:type="dxa"/>
            <w:tcBorders>
              <w:top w:val="single" w:sz="4" w:space="0" w:color="auto"/>
              <w:left w:val="single" w:sz="4" w:space="0" w:color="auto"/>
              <w:bottom w:val="single" w:sz="4" w:space="0" w:color="auto"/>
              <w:right w:val="single" w:sz="4" w:space="0" w:color="auto"/>
            </w:tcBorders>
          </w:tcPr>
          <w:p w14:paraId="318153C0" w14:textId="77777777" w:rsidR="007C096E" w:rsidRDefault="007C096E" w:rsidP="007C096E">
            <w:pPr>
              <w:pStyle w:val="TAL"/>
              <w:rPr>
                <w:szCs w:val="18"/>
                <w:lang w:val="en-US" w:eastAsia="zh-CN"/>
              </w:rPr>
            </w:pPr>
            <w:r>
              <w:rPr>
                <w:szCs w:val="18"/>
                <w:lang w:val="en-US" w:eastAsia="zh-CN"/>
              </w:rPr>
              <w:t>This IE may be present if UE IP Addresses Pools are configured in the UPF.</w:t>
            </w:r>
          </w:p>
          <w:p w14:paraId="4976C0A2" w14:textId="77777777" w:rsidR="007C096E" w:rsidRDefault="007C096E" w:rsidP="007C096E">
            <w:pPr>
              <w:pStyle w:val="TAL"/>
              <w:rPr>
                <w:szCs w:val="18"/>
                <w:lang w:val="en-US" w:eastAsia="zh-CN"/>
              </w:rPr>
            </w:pPr>
          </w:p>
          <w:p w14:paraId="6BC8DACE" w14:textId="77777777" w:rsidR="007C096E" w:rsidRDefault="007C096E" w:rsidP="007C096E">
            <w:pPr>
              <w:pStyle w:val="TAL"/>
            </w:pPr>
            <w:r>
              <w:rPr>
                <w:szCs w:val="18"/>
                <w:lang w:val="en-US" w:eastAsia="zh-CN"/>
              </w:rPr>
              <w:t xml:space="preserve">When present, </w:t>
            </w:r>
            <w:r>
              <w:rPr>
                <w:lang w:eastAsia="zh-CN"/>
              </w:rPr>
              <w:t xml:space="preserve">this IE shall contain the identity of a </w:t>
            </w:r>
            <w:r>
              <w:t>UE IP address Pool configured in the UPF.</w:t>
            </w:r>
          </w:p>
          <w:p w14:paraId="137F122A" w14:textId="77777777" w:rsidR="007C096E" w:rsidRDefault="007C096E" w:rsidP="000A1449">
            <w:pPr>
              <w:pStyle w:val="TAL"/>
              <w:rPr>
                <w:lang w:val="en-US"/>
              </w:rPr>
            </w:pPr>
            <w:r w:rsidRPr="000A1449">
              <w:t>Two IEs with the same IE type shall be present to represent UE IPv4 Address Pool Identity and UE IPv6 Address Pool Identity if different pool identities are used for UE IPv4 address and UE IPv6 address and both an UE IPv4 and an UE IPv6 address are requested to be assigned for the PFCP session. In this case, the UE IPv4 Address Pool Identity shall be encoded before the UE IPv6 Address Pool Identity.</w:t>
            </w:r>
          </w:p>
        </w:tc>
        <w:tc>
          <w:tcPr>
            <w:tcW w:w="425" w:type="dxa"/>
            <w:tcBorders>
              <w:top w:val="single" w:sz="4" w:space="0" w:color="auto"/>
              <w:left w:val="single" w:sz="4" w:space="0" w:color="auto"/>
              <w:bottom w:val="single" w:sz="4" w:space="0" w:color="auto"/>
              <w:right w:val="single" w:sz="4" w:space="0" w:color="auto"/>
            </w:tcBorders>
            <w:hideMark/>
          </w:tcPr>
          <w:p w14:paraId="0CE89C85"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2C943D3"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E3BE79F"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2B317CCE"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248DAD99"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A499A59" w14:textId="77777777" w:rsidR="007C096E" w:rsidRDefault="007C096E" w:rsidP="007C096E">
            <w:pPr>
              <w:pStyle w:val="TAC"/>
              <w:rPr>
                <w:noProof/>
              </w:rPr>
            </w:pPr>
            <w:r>
              <w:t>UE IP address Pool Identity</w:t>
            </w:r>
          </w:p>
        </w:tc>
      </w:tr>
      <w:tr w:rsidR="007C096E" w14:paraId="69FD4C4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D5FBC88" w14:textId="77777777" w:rsidR="007C096E" w:rsidRDefault="007C096E" w:rsidP="007C096E">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hideMark/>
          </w:tcPr>
          <w:p w14:paraId="2CD05D49" w14:textId="77777777" w:rsidR="007C096E" w:rsidRDefault="007C096E" w:rsidP="00823058">
            <w:pPr>
              <w:pStyle w:val="TAC"/>
              <w:rPr>
                <w:lang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509795FB" w14:textId="77777777" w:rsidR="007C096E" w:rsidRDefault="007C096E" w:rsidP="007C096E">
            <w:pPr>
              <w:pStyle w:val="TAL"/>
              <w:rPr>
                <w:szCs w:val="18"/>
                <w:lang w:val="en-US" w:eastAsia="zh-CN"/>
              </w:rPr>
            </w:pPr>
            <w:r>
              <w:rPr>
                <w:szCs w:val="18"/>
                <w:lang w:val="en-US" w:eastAsia="zh-CN"/>
              </w:rPr>
              <w:t>This IE shall be present if the PDR is used to detect UL user plane traffic for which MPTCP is applicable.</w:t>
            </w:r>
          </w:p>
        </w:tc>
        <w:tc>
          <w:tcPr>
            <w:tcW w:w="425" w:type="dxa"/>
            <w:tcBorders>
              <w:top w:val="single" w:sz="4" w:space="0" w:color="auto"/>
              <w:left w:val="single" w:sz="4" w:space="0" w:color="auto"/>
              <w:bottom w:val="single" w:sz="4" w:space="0" w:color="auto"/>
              <w:right w:val="single" w:sz="4" w:space="0" w:color="auto"/>
            </w:tcBorders>
            <w:hideMark/>
          </w:tcPr>
          <w:p w14:paraId="62619D91"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5E6A64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0C85F37F"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09DB12BA" w14:textId="77777777" w:rsidR="007C096E" w:rsidRDefault="007C096E" w:rsidP="007C096E">
            <w:pPr>
              <w:pStyle w:val="TAC"/>
              <w:rPr>
                <w:lang w:val="de-DE" w:eastAsia="zh-CN"/>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346A16E7" w14:textId="77777777" w:rsidR="007C096E" w:rsidRDefault="007C096E" w:rsidP="007C096E">
            <w:pPr>
              <w:pStyle w:val="TAC"/>
              <w:rPr>
                <w:lang w:val="de-DE" w:eastAsia="zh-CN"/>
              </w:rPr>
            </w:pPr>
            <w:r>
              <w:rPr>
                <w:lang w:val="de-DE"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4FD71A2" w14:textId="77777777" w:rsidR="007C096E" w:rsidRDefault="007C096E" w:rsidP="007C096E">
            <w:pPr>
              <w:pStyle w:val="TAC"/>
            </w:pPr>
            <w:r>
              <w:t>MPTCP Applicable Indication</w:t>
            </w:r>
          </w:p>
        </w:tc>
      </w:tr>
      <w:tr w:rsidR="007C096E" w14:paraId="49CAC5CF"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5637C35" w14:textId="77777777" w:rsidR="007C096E" w:rsidRDefault="007C096E" w:rsidP="007C096E">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hideMark/>
          </w:tcPr>
          <w:p w14:paraId="44A0DD3D" w14:textId="77777777" w:rsidR="007C096E" w:rsidRDefault="007C096E" w:rsidP="00823058">
            <w:pPr>
              <w:pStyle w:val="TAC"/>
              <w:rPr>
                <w:lang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6A543AC9" w14:textId="77777777" w:rsidR="007C096E" w:rsidRDefault="007C096E" w:rsidP="007C096E">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Pr>
                <w:lang w:eastAsia="zh-CN"/>
              </w:rPr>
              <w:t xml:space="preserve">the GTP-U PDU Session Container extension header (see 3GPP TS 38.415 [34]) of the uplink packet, </w:t>
            </w:r>
            <w:r>
              <w:rPr>
                <w:szCs w:val="18"/>
                <w:lang w:val="en-US" w:eastAsia="zh-CN"/>
              </w:rPr>
              <w:t>when monitoring the QoS of a PDU session based on GTP-U path monitoring (see clause </w:t>
            </w:r>
            <w:r>
              <w:t>5.24.5.3)</w:t>
            </w:r>
            <w:r>
              <w:rPr>
                <w:szCs w:val="18"/>
                <w:lang w:val="en-US" w:eastAsia="zh-CN"/>
              </w:rPr>
              <w:t xml:space="preserve">. </w:t>
            </w:r>
            <w:r>
              <w:rPr>
                <w:lang w:eastAsia="zh-CN"/>
              </w:rPr>
              <w:t xml:space="preserve">See </w:t>
            </w:r>
            <w:r>
              <w:t>Table 7.5.2.2-</w:t>
            </w:r>
            <w:r>
              <w:rPr>
                <w:lang w:val="de-DE"/>
              </w:rPr>
              <w:t>6</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C6011C1" w14:textId="77777777" w:rsidR="007C096E" w:rsidRDefault="007C096E" w:rsidP="007C096E">
            <w:pPr>
              <w:pStyle w:val="TAC"/>
              <w:rPr>
                <w:lang w:val="de-D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C95DFB2" w14:textId="77777777" w:rsidR="007C096E" w:rsidRDefault="007C096E" w:rsidP="007C096E">
            <w:pPr>
              <w:pStyle w:val="TAC"/>
              <w:rPr>
                <w:lang w:val="de-D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CB38D8D" w14:textId="77777777" w:rsidR="007C096E" w:rsidRDefault="007C096E" w:rsidP="007C096E">
            <w:pPr>
              <w:pStyle w:val="TAC"/>
              <w:rPr>
                <w:lang w:val="de-DE"/>
              </w:rPr>
            </w:pPr>
            <w:r>
              <w:rPr>
                <w:lang w:val="sv-S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F4A248C" w14:textId="77777777" w:rsidR="007C096E" w:rsidRDefault="007C096E" w:rsidP="007C096E">
            <w:pPr>
              <w:pStyle w:val="TAC"/>
              <w:rPr>
                <w:lang w:val="de-DE" w:eastAsia="zh-CN"/>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5A691641" w14:textId="77777777" w:rsidR="007C096E" w:rsidRDefault="007C096E" w:rsidP="007C096E">
            <w:pPr>
              <w:pStyle w:val="TAC"/>
              <w:rPr>
                <w:lang w:val="de-DE" w:eastAsia="zh-CN"/>
              </w:rPr>
            </w:pPr>
            <w:r>
              <w:rPr>
                <w:lang w:val="de-DE"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C879E26" w14:textId="77777777" w:rsidR="007C096E" w:rsidRDefault="007C096E" w:rsidP="007C096E">
            <w:pPr>
              <w:pStyle w:val="TAC"/>
            </w:pPr>
            <w:r>
              <w:rPr>
                <w:lang w:eastAsia="zh-CN"/>
              </w:rPr>
              <w:t>Transport Delay Reporting</w:t>
            </w:r>
          </w:p>
        </w:tc>
      </w:tr>
      <w:tr w:rsidR="007C096E" w14:paraId="31889535" w14:textId="77777777" w:rsidTr="007C096E">
        <w:trPr>
          <w:jc w:val="center"/>
        </w:trPr>
        <w:tc>
          <w:tcPr>
            <w:tcW w:w="9450" w:type="dxa"/>
            <w:gridSpan w:val="9"/>
            <w:tcBorders>
              <w:top w:val="single" w:sz="4" w:space="0" w:color="auto"/>
              <w:left w:val="single" w:sz="4" w:space="0" w:color="auto"/>
              <w:bottom w:val="single" w:sz="4" w:space="0" w:color="auto"/>
              <w:right w:val="single" w:sz="4" w:space="0" w:color="auto"/>
            </w:tcBorders>
            <w:hideMark/>
          </w:tcPr>
          <w:p w14:paraId="03138446" w14:textId="77777777" w:rsidR="007C096E" w:rsidRDefault="007C096E" w:rsidP="007C096E">
            <w:pPr>
              <w:pStyle w:val="TAN"/>
            </w:pPr>
            <w:r>
              <w:t>NOTE 1:</w:t>
            </w:r>
            <w:r>
              <w:tab/>
              <w:t>When the Activation Time and Deactivation Time are not present, the PDR shall be activated immediately at receiving the message.</w:t>
            </w:r>
          </w:p>
          <w:p w14:paraId="1EC61E64" w14:textId="77777777" w:rsidR="007C096E" w:rsidRDefault="007C096E" w:rsidP="007C096E">
            <w:pPr>
              <w:pStyle w:val="TAN"/>
            </w:pPr>
            <w:r>
              <w:t>NOTE 2:</w:t>
            </w:r>
            <w:r>
              <w:tab/>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FD0E98B" w14:textId="77777777" w:rsidR="007C096E" w:rsidRDefault="007C096E" w:rsidP="007C096E">
      <w:pPr>
        <w:rPr>
          <w:lang w:val="en-US"/>
        </w:rPr>
      </w:pPr>
    </w:p>
    <w:p w14:paraId="6C9C6AC9" w14:textId="77777777" w:rsidR="007C096E" w:rsidRPr="00ED493B" w:rsidRDefault="007C096E" w:rsidP="00ED493B">
      <w:pPr>
        <w:pStyle w:val="EditorsNote"/>
        <w:rPr>
          <w:rStyle w:val="EditorsNoteChar"/>
        </w:rPr>
      </w:pPr>
      <w:r w:rsidRPr="00ED493B">
        <w:rPr>
          <w:rStyle w:val="EditorsNoteChar"/>
        </w:rPr>
        <w:t xml:space="preserve">Editor's Note: Whether a URR </w:t>
      </w:r>
      <w:r>
        <w:rPr>
          <w:rStyle w:val="EditorsNoteChar"/>
        </w:rPr>
        <w:t xml:space="preserve">may be associated with a PFCP session for an MBS session </w:t>
      </w:r>
      <w:r w:rsidRPr="00ED493B">
        <w:rPr>
          <w:rStyle w:val="EditorsNoteChar"/>
        </w:rPr>
        <w:t>is FFS.</w:t>
      </w:r>
    </w:p>
    <w:p w14:paraId="47B9936F" w14:textId="77777777" w:rsidR="007C096E" w:rsidRDefault="007C096E" w:rsidP="007C096E">
      <w:pPr>
        <w:pStyle w:val="TH"/>
        <w:rPr>
          <w:lang w:val="en-US"/>
        </w:rPr>
      </w:pPr>
      <w:r>
        <w:t>Table 7.5.2.2-2: PDI</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304"/>
        <w:gridCol w:w="426"/>
        <w:gridCol w:w="425"/>
        <w:gridCol w:w="425"/>
        <w:gridCol w:w="353"/>
        <w:gridCol w:w="30"/>
        <w:gridCol w:w="326"/>
        <w:gridCol w:w="1234"/>
        <w:gridCol w:w="29"/>
      </w:tblGrid>
      <w:tr w:rsidR="007C096E" w14:paraId="3A10618B"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559F140" w14:textId="77777777" w:rsidR="007C096E" w:rsidRDefault="007C096E" w:rsidP="007C096E">
            <w:pPr>
              <w:pStyle w:val="TAL"/>
              <w:rPr>
                <w:lang w:val="x-none"/>
              </w:rPr>
            </w:pPr>
            <w:r>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688FB9E" w14:textId="77777777" w:rsidR="007C096E" w:rsidRDefault="007C096E" w:rsidP="007C096E">
            <w:pPr>
              <w:pStyle w:val="TAH"/>
            </w:pPr>
          </w:p>
        </w:tc>
        <w:tc>
          <w:tcPr>
            <w:tcW w:w="7555" w:type="dxa"/>
            <w:gridSpan w:val="9"/>
            <w:tcBorders>
              <w:top w:val="single" w:sz="4" w:space="0" w:color="auto"/>
              <w:left w:val="nil"/>
              <w:bottom w:val="single" w:sz="4" w:space="0" w:color="auto"/>
              <w:right w:val="single" w:sz="4" w:space="0" w:color="auto"/>
            </w:tcBorders>
            <w:shd w:val="clear" w:color="auto" w:fill="D9D9D9"/>
            <w:hideMark/>
          </w:tcPr>
          <w:p w14:paraId="6029AE4B" w14:textId="77777777" w:rsidR="007C096E" w:rsidRDefault="007C096E" w:rsidP="007C096E">
            <w:pPr>
              <w:pStyle w:val="TAC"/>
            </w:pPr>
            <w:r>
              <w:rPr>
                <w:lang w:val="fr-FR"/>
              </w:rPr>
              <w:t>PDI IE Type = 2 (</w:t>
            </w:r>
            <w:r>
              <w:t>decimal</w:t>
            </w:r>
            <w:r>
              <w:rPr>
                <w:lang w:val="fr-FR"/>
              </w:rPr>
              <w:t>)</w:t>
            </w:r>
          </w:p>
        </w:tc>
      </w:tr>
      <w:tr w:rsidR="007C096E" w14:paraId="65ECC365"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17AD35C" w14:textId="77777777" w:rsidR="007C096E" w:rsidRDefault="007C096E" w:rsidP="007C096E">
            <w:pPr>
              <w:pStyle w:val="TAL"/>
            </w:pPr>
            <w:r>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000B3D4D" w14:textId="77777777" w:rsidR="007C096E" w:rsidRDefault="007C096E" w:rsidP="007C096E">
            <w:pPr>
              <w:pStyle w:val="TAH"/>
            </w:pPr>
          </w:p>
        </w:tc>
        <w:tc>
          <w:tcPr>
            <w:tcW w:w="7555" w:type="dxa"/>
            <w:gridSpan w:val="9"/>
            <w:tcBorders>
              <w:top w:val="single" w:sz="4" w:space="0" w:color="auto"/>
              <w:left w:val="nil"/>
              <w:bottom w:val="single" w:sz="4" w:space="0" w:color="auto"/>
              <w:right w:val="single" w:sz="4" w:space="0" w:color="auto"/>
            </w:tcBorders>
            <w:shd w:val="clear" w:color="auto" w:fill="D9D9D9"/>
            <w:hideMark/>
          </w:tcPr>
          <w:p w14:paraId="4A3B7462" w14:textId="77777777" w:rsidR="007C096E" w:rsidRDefault="007C096E" w:rsidP="007C096E">
            <w:pPr>
              <w:pStyle w:val="TAC"/>
            </w:pPr>
            <w:r>
              <w:t>Length = n</w:t>
            </w:r>
          </w:p>
        </w:tc>
      </w:tr>
      <w:tr w:rsidR="007C096E" w14:paraId="5A4AB08C" w14:textId="77777777" w:rsidTr="00ED493B">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4710E178" w14:textId="77777777" w:rsidR="007C096E" w:rsidRDefault="007C096E" w:rsidP="007C096E">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6DA68205" w14:textId="77777777" w:rsidR="007C096E" w:rsidRDefault="007C096E" w:rsidP="007C096E">
            <w:pPr>
              <w:pStyle w:val="TAH"/>
            </w:pPr>
            <w:r>
              <w:t>P</w:t>
            </w:r>
          </w:p>
        </w:tc>
        <w:tc>
          <w:tcPr>
            <w:tcW w:w="4336" w:type="dxa"/>
            <w:gridSpan w:val="2"/>
            <w:vMerge w:val="restart"/>
            <w:tcBorders>
              <w:top w:val="single" w:sz="4" w:space="0" w:color="auto"/>
              <w:left w:val="single" w:sz="4" w:space="0" w:color="auto"/>
              <w:bottom w:val="single" w:sz="4" w:space="0" w:color="auto"/>
              <w:right w:val="single" w:sz="4" w:space="0" w:color="auto"/>
            </w:tcBorders>
            <w:hideMark/>
          </w:tcPr>
          <w:p w14:paraId="27D6FA52" w14:textId="77777777" w:rsidR="007C096E" w:rsidRDefault="007C096E" w:rsidP="007C096E">
            <w:pPr>
              <w:pStyle w:val="TAH"/>
            </w:pPr>
            <w:r>
              <w:t>Condition / Comment</w:t>
            </w:r>
          </w:p>
        </w:tc>
        <w:tc>
          <w:tcPr>
            <w:tcW w:w="1985" w:type="dxa"/>
            <w:gridSpan w:val="6"/>
            <w:tcBorders>
              <w:top w:val="single" w:sz="4" w:space="0" w:color="auto"/>
              <w:left w:val="single" w:sz="4" w:space="0" w:color="auto"/>
              <w:bottom w:val="single" w:sz="4" w:space="0" w:color="auto"/>
              <w:right w:val="single" w:sz="4" w:space="0" w:color="auto"/>
            </w:tcBorders>
            <w:hideMark/>
          </w:tcPr>
          <w:p w14:paraId="7D4DE30B" w14:textId="77777777" w:rsidR="007C096E" w:rsidRDefault="007C096E" w:rsidP="007C096E">
            <w:pPr>
              <w:pStyle w:val="TAH"/>
            </w:pPr>
            <w:r>
              <w:t>Appl.</w:t>
            </w:r>
          </w:p>
        </w:tc>
        <w:tc>
          <w:tcPr>
            <w:tcW w:w="1234" w:type="dxa"/>
            <w:vMerge w:val="restart"/>
            <w:tcBorders>
              <w:top w:val="single" w:sz="4" w:space="0" w:color="auto"/>
              <w:left w:val="single" w:sz="4" w:space="0" w:color="auto"/>
              <w:bottom w:val="single" w:sz="4" w:space="0" w:color="auto"/>
              <w:right w:val="single" w:sz="4" w:space="0" w:color="auto"/>
            </w:tcBorders>
            <w:hideMark/>
          </w:tcPr>
          <w:p w14:paraId="300C133C" w14:textId="77777777" w:rsidR="007C096E" w:rsidRDefault="007C096E" w:rsidP="007C096E">
            <w:pPr>
              <w:pStyle w:val="TAH"/>
            </w:pPr>
            <w:r>
              <w:t>IE Type</w:t>
            </w:r>
          </w:p>
        </w:tc>
      </w:tr>
      <w:tr w:rsidR="007C096E" w14:paraId="16035BD5" w14:textId="77777777" w:rsidTr="00ED493B">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E63DD32" w14:textId="77777777" w:rsidR="007C096E" w:rsidRDefault="007C096E" w:rsidP="007C096E">
            <w:pPr>
              <w:spacing w:after="0"/>
              <w:rPr>
                <w:rFonts w:ascii="Arial" w:hAnsi="Arial"/>
                <w:b/>
                <w:sz w:val="18"/>
              </w:rPr>
            </w:pPr>
            <w:bookmarkStart w:id="4108" w:name="_PERM_MCCTEMPBM_CRPT05020270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5829CE69" w14:textId="77777777" w:rsidR="007C096E" w:rsidRDefault="007C096E" w:rsidP="007C096E">
            <w:pPr>
              <w:spacing w:after="0"/>
              <w:rPr>
                <w:rFonts w:ascii="Arial" w:hAnsi="Arial"/>
                <w:b/>
                <w:sz w:val="18"/>
              </w:rPr>
            </w:pPr>
          </w:p>
        </w:tc>
        <w:tc>
          <w:tcPr>
            <w:tcW w:w="4336" w:type="dxa"/>
            <w:gridSpan w:val="2"/>
            <w:vMerge/>
            <w:tcBorders>
              <w:top w:val="single" w:sz="4" w:space="0" w:color="auto"/>
              <w:left w:val="single" w:sz="4" w:space="0" w:color="auto"/>
              <w:bottom w:val="single" w:sz="4" w:space="0" w:color="auto"/>
              <w:right w:val="single" w:sz="4" w:space="0" w:color="auto"/>
            </w:tcBorders>
            <w:vAlign w:val="center"/>
            <w:hideMark/>
          </w:tcPr>
          <w:p w14:paraId="56E066BD" w14:textId="77777777" w:rsidR="007C096E" w:rsidRDefault="007C096E" w:rsidP="007C096E">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9D23D45"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11856D6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46C24967" w14:textId="77777777" w:rsidR="007C096E" w:rsidRDefault="007C096E" w:rsidP="007C096E">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2686D77A" w14:textId="77777777" w:rsidR="007C096E" w:rsidRDefault="007C096E" w:rsidP="007C096E">
            <w:pPr>
              <w:pStyle w:val="TAH"/>
            </w:pPr>
            <w:r>
              <w:rPr>
                <w:lang w:val="de-DE"/>
              </w:rPr>
              <w:t>N4</w:t>
            </w:r>
          </w:p>
        </w:tc>
        <w:tc>
          <w:tcPr>
            <w:tcW w:w="356" w:type="dxa"/>
            <w:gridSpan w:val="2"/>
            <w:tcBorders>
              <w:top w:val="single" w:sz="4" w:space="0" w:color="auto"/>
              <w:left w:val="single" w:sz="4" w:space="0" w:color="auto"/>
              <w:bottom w:val="single" w:sz="4" w:space="0" w:color="auto"/>
              <w:right w:val="single" w:sz="4" w:space="0" w:color="auto"/>
            </w:tcBorders>
          </w:tcPr>
          <w:p w14:paraId="1E051BBE" w14:textId="77777777" w:rsidR="007C096E" w:rsidRDefault="007C096E" w:rsidP="007C096E">
            <w:pPr>
              <w:pStyle w:val="TAH"/>
            </w:pPr>
            <w:r>
              <w:t>N4mb</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4506193F" w14:textId="77777777" w:rsidR="007C096E" w:rsidRDefault="007C096E" w:rsidP="007C096E">
            <w:pPr>
              <w:spacing w:after="0"/>
              <w:rPr>
                <w:rFonts w:ascii="Arial" w:hAnsi="Arial"/>
                <w:b/>
                <w:sz w:val="18"/>
              </w:rPr>
            </w:pPr>
            <w:bookmarkStart w:id="4109" w:name="_PERM_MCCTEMPBM_CRPT05020271___7"/>
            <w:bookmarkEnd w:id="4109"/>
          </w:p>
        </w:tc>
      </w:tr>
      <w:bookmarkEnd w:id="4108"/>
      <w:tr w:rsidR="007C096E" w14:paraId="6DE507F4"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E6BAF8" w14:textId="77777777" w:rsidR="007C096E" w:rsidRDefault="007C096E" w:rsidP="007C096E">
            <w:pPr>
              <w:pStyle w:val="TAL"/>
            </w:pPr>
            <w:r>
              <w:rPr>
                <w:lang w:val="de-DE"/>
              </w:rPr>
              <w:t xml:space="preserve">Source </w:t>
            </w:r>
            <w:r>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439F8599" w14:textId="77777777" w:rsidR="007C096E" w:rsidRDefault="007C096E" w:rsidP="00823058">
            <w:pPr>
              <w:pStyle w:val="TAC"/>
            </w:pPr>
            <w:r w:rsidRPr="00823058">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59D51FB0" w14:textId="77777777" w:rsidR="007C096E" w:rsidRDefault="007C096E" w:rsidP="007C096E">
            <w:pPr>
              <w:pStyle w:val="TAL"/>
            </w:pPr>
            <w:r>
              <w:rPr>
                <w:rFonts w:cs="Arial"/>
                <w:szCs w:val="18"/>
                <w:lang w:eastAsia="zh-CN"/>
              </w:rPr>
              <w:t>This IE shall identify the source interface of the incoming packet.</w:t>
            </w:r>
          </w:p>
        </w:tc>
        <w:tc>
          <w:tcPr>
            <w:tcW w:w="426" w:type="dxa"/>
            <w:tcBorders>
              <w:top w:val="single" w:sz="4" w:space="0" w:color="auto"/>
              <w:left w:val="single" w:sz="4" w:space="0" w:color="auto"/>
              <w:bottom w:val="single" w:sz="4" w:space="0" w:color="auto"/>
              <w:right w:val="single" w:sz="4" w:space="0" w:color="auto"/>
            </w:tcBorders>
            <w:hideMark/>
          </w:tcPr>
          <w:p w14:paraId="602D8C5C"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E6E951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3597962" w14:textId="77777777" w:rsidR="007C096E" w:rsidRDefault="007C096E" w:rsidP="007C096E">
            <w:pPr>
              <w:pStyle w:val="TAC"/>
              <w:rPr>
                <w:lang w:val="de-DE"/>
              </w:rPr>
            </w:pPr>
            <w:r>
              <w:rPr>
                <w:lang w:val="de-DE"/>
              </w:rPr>
              <w:t>X</w:t>
            </w:r>
          </w:p>
        </w:tc>
        <w:tc>
          <w:tcPr>
            <w:tcW w:w="353" w:type="dxa"/>
            <w:tcBorders>
              <w:top w:val="single" w:sz="4" w:space="0" w:color="auto"/>
              <w:left w:val="single" w:sz="4" w:space="0" w:color="auto"/>
              <w:bottom w:val="single" w:sz="4" w:space="0" w:color="auto"/>
              <w:right w:val="single" w:sz="4" w:space="0" w:color="auto"/>
            </w:tcBorders>
            <w:hideMark/>
          </w:tcPr>
          <w:p w14:paraId="1A924DAA"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79BA3AE9"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hideMark/>
          </w:tcPr>
          <w:p w14:paraId="7872F9C6" w14:textId="77777777" w:rsidR="007C096E" w:rsidRDefault="007C096E" w:rsidP="007C096E">
            <w:pPr>
              <w:pStyle w:val="TAC"/>
              <w:rPr>
                <w:lang w:val="x-none"/>
              </w:rPr>
            </w:pPr>
            <w:r>
              <w:t>Source Interface</w:t>
            </w:r>
          </w:p>
        </w:tc>
      </w:tr>
      <w:tr w:rsidR="007C096E" w14:paraId="4753BEED"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66F128E" w14:textId="77777777" w:rsidR="007C096E" w:rsidRDefault="007C096E" w:rsidP="007C096E">
            <w:pPr>
              <w:pStyle w:val="TAL"/>
            </w:pPr>
            <w:r>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6E278F40" w14:textId="77777777" w:rsidR="007C096E" w:rsidRDefault="007C096E" w:rsidP="00823058">
            <w:pPr>
              <w:pStyle w:val="TAC"/>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7EAF76E4"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2C7117B8" w14:textId="77777777" w:rsidR="007C096E" w:rsidRDefault="007C096E" w:rsidP="007C096E">
            <w:pPr>
              <w:pStyle w:val="TAL"/>
              <w:rPr>
                <w:szCs w:val="18"/>
                <w:lang w:val="en-US" w:eastAsia="zh-CN"/>
              </w:rPr>
            </w:pPr>
            <w:r>
              <w:rPr>
                <w:szCs w:val="18"/>
                <w:lang w:val="en-US" w:eastAsia="zh-CN"/>
              </w:rPr>
              <w:t>If present, this IE shall identify the local F-TEID to match for an incoming packet.</w:t>
            </w:r>
          </w:p>
          <w:p w14:paraId="09A7B04F" w14:textId="77777777" w:rsidR="007C096E" w:rsidRDefault="007C096E" w:rsidP="007C096E">
            <w:pPr>
              <w:pStyle w:val="TAL"/>
              <w:rPr>
                <w:rFonts w:cs="Arial"/>
                <w:szCs w:val="18"/>
                <w:lang w:val="x-none" w:eastAsia="zh-CN"/>
              </w:rPr>
            </w:pPr>
            <w:r>
              <w:rPr>
                <w:szCs w:val="18"/>
                <w:lang w:val="en-US" w:eastAsia="zh-CN"/>
              </w:rPr>
              <w:t>The CP function shall set the CHOOSE (CH) bit to 1 if the CP function requests the UP function to assign a local F-TEID to the PDR.</w:t>
            </w:r>
          </w:p>
        </w:tc>
        <w:tc>
          <w:tcPr>
            <w:tcW w:w="426" w:type="dxa"/>
            <w:tcBorders>
              <w:top w:val="single" w:sz="4" w:space="0" w:color="auto"/>
              <w:left w:val="single" w:sz="4" w:space="0" w:color="auto"/>
              <w:bottom w:val="single" w:sz="4" w:space="0" w:color="auto"/>
              <w:right w:val="single" w:sz="4" w:space="0" w:color="auto"/>
            </w:tcBorders>
            <w:hideMark/>
          </w:tcPr>
          <w:p w14:paraId="01237E9A"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9BC7A64"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EB01AC1" w14:textId="77777777" w:rsidR="007C096E" w:rsidRDefault="007C096E" w:rsidP="007C096E">
            <w:pPr>
              <w:pStyle w:val="TAC"/>
              <w:rPr>
                <w:lang w:val="de-DE"/>
              </w:rPr>
            </w:pPr>
            <w:r>
              <w:rPr>
                <w:lang w:val="de-DE"/>
              </w:rPr>
              <w:t>-</w:t>
            </w:r>
          </w:p>
        </w:tc>
        <w:tc>
          <w:tcPr>
            <w:tcW w:w="353" w:type="dxa"/>
            <w:tcBorders>
              <w:top w:val="single" w:sz="4" w:space="0" w:color="auto"/>
              <w:left w:val="single" w:sz="4" w:space="0" w:color="auto"/>
              <w:bottom w:val="single" w:sz="4" w:space="0" w:color="auto"/>
              <w:right w:val="single" w:sz="4" w:space="0" w:color="auto"/>
            </w:tcBorders>
            <w:hideMark/>
          </w:tcPr>
          <w:p w14:paraId="24FF4DE9"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715C976B"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0829D16C" w14:textId="77777777" w:rsidR="007C096E" w:rsidRDefault="007C096E" w:rsidP="007C096E">
            <w:pPr>
              <w:pStyle w:val="TAC"/>
              <w:rPr>
                <w:lang w:val="x-none"/>
              </w:rPr>
            </w:pPr>
            <w:r>
              <w:t>F-TEID</w:t>
            </w:r>
          </w:p>
        </w:tc>
      </w:tr>
      <w:tr w:rsidR="007C096E" w14:paraId="63FA576F"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D067C1" w14:textId="77777777" w:rsidR="007C096E" w:rsidRDefault="007C096E" w:rsidP="007C096E">
            <w:pPr>
              <w:pStyle w:val="TAL"/>
            </w:pPr>
            <w:r>
              <w:t>Local Ingress Tunnel</w:t>
            </w:r>
          </w:p>
        </w:tc>
        <w:tc>
          <w:tcPr>
            <w:tcW w:w="336" w:type="dxa"/>
            <w:gridSpan w:val="2"/>
            <w:tcBorders>
              <w:top w:val="single" w:sz="4" w:space="0" w:color="auto"/>
              <w:left w:val="single" w:sz="4" w:space="0" w:color="auto"/>
              <w:bottom w:val="single" w:sz="4" w:space="0" w:color="auto"/>
              <w:right w:val="single" w:sz="4" w:space="0" w:color="auto"/>
            </w:tcBorders>
          </w:tcPr>
          <w:p w14:paraId="40295944" w14:textId="77777777" w:rsidR="007C096E" w:rsidRDefault="007C096E" w:rsidP="00823058">
            <w:pPr>
              <w:pStyle w:val="TAC"/>
            </w:pPr>
            <w:r w:rsidRPr="00823058">
              <w:t>C</w:t>
            </w:r>
          </w:p>
        </w:tc>
        <w:tc>
          <w:tcPr>
            <w:tcW w:w="4336" w:type="dxa"/>
            <w:gridSpan w:val="2"/>
            <w:tcBorders>
              <w:top w:val="single" w:sz="4" w:space="0" w:color="auto"/>
              <w:left w:val="single" w:sz="4" w:space="0" w:color="auto"/>
              <w:bottom w:val="single" w:sz="4" w:space="0" w:color="auto"/>
              <w:right w:val="single" w:sz="4" w:space="0" w:color="auto"/>
            </w:tcBorders>
          </w:tcPr>
          <w:p w14:paraId="0D524CD0"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773DD9E0" w14:textId="77777777" w:rsidR="00981985" w:rsidRDefault="007C096E" w:rsidP="007C096E">
            <w:pPr>
              <w:pStyle w:val="TAL"/>
              <w:rPr>
                <w:szCs w:val="18"/>
                <w:lang w:val="en-US" w:eastAsia="zh-CN"/>
              </w:rPr>
            </w:pPr>
            <w:r>
              <w:rPr>
                <w:szCs w:val="18"/>
                <w:lang w:val="en-US" w:eastAsia="zh-CN"/>
              </w:rPr>
              <w:t>If present, this IE shall identify the IP address and the UDP port for a UDP/IP tunnel.</w:t>
            </w:r>
          </w:p>
          <w:p w14:paraId="6AFCC758" w14:textId="1ADC6C80" w:rsidR="007C096E" w:rsidRDefault="007C096E" w:rsidP="007C096E">
            <w:pPr>
              <w:pStyle w:val="TAL"/>
              <w:rPr>
                <w:szCs w:val="18"/>
                <w:lang w:val="en-US" w:eastAsia="zh-CN"/>
              </w:rPr>
            </w:pPr>
          </w:p>
          <w:p w14:paraId="7E785E9F" w14:textId="77777777" w:rsidR="007C096E" w:rsidRDefault="007C096E" w:rsidP="007C096E">
            <w:pPr>
              <w:pStyle w:val="TAL"/>
              <w:rPr>
                <w:szCs w:val="18"/>
                <w:lang w:val="en-US" w:eastAsia="zh-CN"/>
              </w:rPr>
            </w:pPr>
            <w:r>
              <w:rPr>
                <w:szCs w:val="18"/>
                <w:lang w:val="en-US" w:eastAsia="zh-CN"/>
              </w:rPr>
              <w:t>The CP function shall set the CHOOSE (CH) bit to 1 if the CP function requests the UP function to assign a local ingress tunnel to the PDR.</w:t>
            </w:r>
          </w:p>
          <w:p w14:paraId="6AD2EA14" w14:textId="77777777" w:rsidR="007C096E" w:rsidRDefault="007C096E" w:rsidP="007C096E">
            <w:pPr>
              <w:pStyle w:val="TAL"/>
              <w:rPr>
                <w:szCs w:val="18"/>
                <w:lang w:val="en-US" w:eastAsia="zh-CN"/>
              </w:rPr>
            </w:pPr>
          </w:p>
        </w:tc>
        <w:tc>
          <w:tcPr>
            <w:tcW w:w="426" w:type="dxa"/>
            <w:tcBorders>
              <w:top w:val="single" w:sz="4" w:space="0" w:color="auto"/>
              <w:left w:val="single" w:sz="4" w:space="0" w:color="auto"/>
              <w:bottom w:val="single" w:sz="4" w:space="0" w:color="auto"/>
              <w:right w:val="single" w:sz="4" w:space="0" w:color="auto"/>
            </w:tcBorders>
          </w:tcPr>
          <w:p w14:paraId="386AE5E5"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80259EE"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D40F434" w14:textId="77777777" w:rsidR="007C096E" w:rsidRDefault="007C096E" w:rsidP="007C096E">
            <w:pPr>
              <w:pStyle w:val="TAC"/>
              <w:rPr>
                <w:lang w:val="de-DE"/>
              </w:rPr>
            </w:pPr>
            <w:r>
              <w:rPr>
                <w:lang w:val="de-DE"/>
              </w:rPr>
              <w:t>-</w:t>
            </w:r>
          </w:p>
        </w:tc>
        <w:tc>
          <w:tcPr>
            <w:tcW w:w="353" w:type="dxa"/>
            <w:tcBorders>
              <w:top w:val="single" w:sz="4" w:space="0" w:color="auto"/>
              <w:left w:val="single" w:sz="4" w:space="0" w:color="auto"/>
              <w:bottom w:val="single" w:sz="4" w:space="0" w:color="auto"/>
              <w:right w:val="single" w:sz="4" w:space="0" w:color="auto"/>
            </w:tcBorders>
          </w:tcPr>
          <w:p w14:paraId="0FE5225F" w14:textId="77777777" w:rsidR="007C096E" w:rsidRDefault="007C096E" w:rsidP="007C096E">
            <w:pPr>
              <w:pStyle w:val="TAC"/>
              <w:rPr>
                <w:lang w:val="de-DE"/>
              </w:rPr>
            </w:pPr>
            <w:r>
              <w:rPr>
                <w:lang w:val="de-DE"/>
              </w:rPr>
              <w:t>-</w:t>
            </w:r>
          </w:p>
        </w:tc>
        <w:tc>
          <w:tcPr>
            <w:tcW w:w="356" w:type="dxa"/>
            <w:gridSpan w:val="2"/>
            <w:tcBorders>
              <w:top w:val="single" w:sz="4" w:space="0" w:color="auto"/>
              <w:left w:val="single" w:sz="4" w:space="0" w:color="auto"/>
              <w:bottom w:val="single" w:sz="4" w:space="0" w:color="auto"/>
              <w:right w:val="single" w:sz="4" w:space="0" w:color="auto"/>
            </w:tcBorders>
          </w:tcPr>
          <w:p w14:paraId="646441D2"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tcPr>
          <w:p w14:paraId="753DEEAD" w14:textId="77777777" w:rsidR="007C096E" w:rsidRDefault="007C096E" w:rsidP="007C096E">
            <w:pPr>
              <w:pStyle w:val="TAC"/>
            </w:pPr>
            <w:r>
              <w:t>Local Ingress Tunnel</w:t>
            </w:r>
          </w:p>
        </w:tc>
      </w:tr>
      <w:tr w:rsidR="007C096E" w14:paraId="34B74F0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5F92F71" w14:textId="77777777" w:rsidR="007C096E" w:rsidRDefault="007C096E" w:rsidP="007C096E">
            <w:pPr>
              <w:pStyle w:val="TAL"/>
            </w:pPr>
            <w: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139DCE08" w14:textId="77777777" w:rsidR="007C096E" w:rsidRDefault="007C096E" w:rsidP="00823058">
            <w:pPr>
              <w:pStyle w:val="TAC"/>
              <w:rPr>
                <w:szCs w:val="18"/>
              </w:rPr>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27F5C36D" w14:textId="77777777" w:rsidR="007C096E" w:rsidRDefault="007C096E" w:rsidP="007C096E">
            <w:pPr>
              <w:pStyle w:val="TAL"/>
              <w:rPr>
                <w:szCs w:val="18"/>
                <w:lang w:val="en-US" w:eastAsia="zh-CN"/>
              </w:rPr>
            </w:pPr>
            <w:r>
              <w:rPr>
                <w:szCs w:val="18"/>
                <w:lang w:val="en-US" w:eastAsia="zh-CN"/>
              </w:rPr>
              <w:t>This IE shall not be present if Traffic Endpoint ID is present. It shall be present if the CP function requests the UP function to allocate a UE IP address/prefix and the Traffic Endpoint ID is not present.</w:t>
            </w:r>
          </w:p>
          <w:p w14:paraId="1A57011F" w14:textId="77777777" w:rsidR="007C096E" w:rsidRDefault="007C096E" w:rsidP="007C096E">
            <w:pPr>
              <w:pStyle w:val="TAL"/>
              <w:rPr>
                <w:szCs w:val="18"/>
                <w:lang w:val="en-US" w:eastAsia="zh-CN"/>
              </w:rPr>
            </w:pPr>
            <w:r>
              <w:rPr>
                <w:lang w:val="en-US" w:eastAsia="zh-CN"/>
              </w:rPr>
              <w:t>If</w:t>
            </w:r>
            <w:r>
              <w:rPr>
                <w:lang w:eastAsia="zh-CN"/>
              </w:rPr>
              <w:t xml:space="preserve"> present, this IE shall identify the Network instance to match for the incoming packet. See NOTE 1, NOTE2.</w:t>
            </w:r>
          </w:p>
        </w:tc>
        <w:tc>
          <w:tcPr>
            <w:tcW w:w="426" w:type="dxa"/>
            <w:tcBorders>
              <w:top w:val="single" w:sz="4" w:space="0" w:color="auto"/>
              <w:left w:val="single" w:sz="4" w:space="0" w:color="auto"/>
              <w:bottom w:val="single" w:sz="4" w:space="0" w:color="auto"/>
              <w:right w:val="single" w:sz="4" w:space="0" w:color="auto"/>
            </w:tcBorders>
            <w:hideMark/>
          </w:tcPr>
          <w:p w14:paraId="16D2B18B"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BF1EC93"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B0D9D63"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545BE4F0"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46A9C55"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68FC5E37" w14:textId="77777777" w:rsidR="007C096E" w:rsidRDefault="007C096E" w:rsidP="007C096E">
            <w:pPr>
              <w:pStyle w:val="TAC"/>
            </w:pPr>
            <w:r>
              <w:t>Network Instance</w:t>
            </w:r>
          </w:p>
        </w:tc>
      </w:tr>
      <w:tr w:rsidR="007C096E" w14:paraId="415BA04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7609537" w14:textId="77777777" w:rsidR="007C096E" w:rsidRDefault="007C096E" w:rsidP="007C096E">
            <w:pPr>
              <w:pStyle w:val="TAL"/>
            </w:pPr>
            <w:r>
              <w:rPr>
                <w:lang w:val="de-DE" w:eastAsia="zh-CN"/>
              </w:rPr>
              <w:t>Redundant Transmission Detection Parameters</w:t>
            </w:r>
          </w:p>
        </w:tc>
        <w:tc>
          <w:tcPr>
            <w:tcW w:w="336" w:type="dxa"/>
            <w:gridSpan w:val="2"/>
            <w:tcBorders>
              <w:top w:val="single" w:sz="4" w:space="0" w:color="auto"/>
              <w:left w:val="single" w:sz="4" w:space="0" w:color="auto"/>
              <w:bottom w:val="single" w:sz="4" w:space="0" w:color="auto"/>
              <w:right w:val="single" w:sz="4" w:space="0" w:color="auto"/>
            </w:tcBorders>
            <w:hideMark/>
          </w:tcPr>
          <w:p w14:paraId="4F49439C" w14:textId="77777777" w:rsidR="007C096E" w:rsidRDefault="007C096E" w:rsidP="00823058">
            <w:pPr>
              <w:pStyle w:val="TAC"/>
              <w:rPr>
                <w:lang w:eastAsia="zh-CN"/>
              </w:rPr>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48B38F6A" w14:textId="77777777" w:rsidR="007C096E" w:rsidRDefault="007C096E" w:rsidP="007C096E">
            <w:pPr>
              <w:pStyle w:val="TAL"/>
              <w:rPr>
                <w:szCs w:val="18"/>
                <w:lang w:val="en-US" w:eastAsia="zh-CN"/>
              </w:rPr>
            </w:pPr>
            <w:r>
              <w:rPr>
                <w:szCs w:val="18"/>
                <w:lang w:val="en-US" w:eastAsia="zh-CN"/>
              </w:rPr>
              <w:t>If present, this IE shall contain the information used for the reception of redundant uplink packets on N3/N9 interfaces.</w:t>
            </w:r>
          </w:p>
        </w:tc>
        <w:tc>
          <w:tcPr>
            <w:tcW w:w="426" w:type="dxa"/>
            <w:tcBorders>
              <w:top w:val="single" w:sz="4" w:space="0" w:color="auto"/>
              <w:left w:val="single" w:sz="4" w:space="0" w:color="auto"/>
              <w:bottom w:val="single" w:sz="4" w:space="0" w:color="auto"/>
              <w:right w:val="single" w:sz="4" w:space="0" w:color="auto"/>
            </w:tcBorders>
            <w:hideMark/>
          </w:tcPr>
          <w:p w14:paraId="2B91A3E2" w14:textId="77777777" w:rsidR="007C096E" w:rsidRDefault="007C096E" w:rsidP="007C096E">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D48EECB" w14:textId="77777777" w:rsidR="007C096E" w:rsidRDefault="007C096E" w:rsidP="007C096E">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1FDA57B" w14:textId="77777777" w:rsidR="007C096E" w:rsidRDefault="007C096E" w:rsidP="007C096E">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3AC24151" w14:textId="77777777" w:rsidR="007C096E" w:rsidRDefault="007C096E" w:rsidP="007C096E">
            <w:pPr>
              <w:pStyle w:val="TAC"/>
              <w:rPr>
                <w:lang w:val="de-DE"/>
              </w:rPr>
            </w:pPr>
            <w:r>
              <w:rPr>
                <w:lang w:val="de-DE" w:eastAsia="zh-CN"/>
              </w:rPr>
              <w:t>X</w:t>
            </w:r>
          </w:p>
        </w:tc>
        <w:tc>
          <w:tcPr>
            <w:tcW w:w="356" w:type="dxa"/>
            <w:gridSpan w:val="2"/>
            <w:tcBorders>
              <w:top w:val="single" w:sz="4" w:space="0" w:color="auto"/>
              <w:left w:val="single" w:sz="4" w:space="0" w:color="auto"/>
              <w:bottom w:val="single" w:sz="4" w:space="0" w:color="auto"/>
              <w:right w:val="single" w:sz="4" w:space="0" w:color="auto"/>
            </w:tcBorders>
          </w:tcPr>
          <w:p w14:paraId="49508DE7"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3260A9B7" w14:textId="77777777" w:rsidR="007C096E" w:rsidRDefault="007C096E" w:rsidP="007C096E">
            <w:pPr>
              <w:pStyle w:val="TAC"/>
            </w:pPr>
            <w:r>
              <w:rPr>
                <w:lang w:val="de-DE" w:eastAsia="zh-CN"/>
              </w:rPr>
              <w:t>Redundant Transmission Detection Parameters</w:t>
            </w:r>
          </w:p>
        </w:tc>
      </w:tr>
      <w:tr w:rsidR="007C096E" w14:paraId="67C33927"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321AD78" w14:textId="77777777" w:rsidR="007C096E" w:rsidRDefault="007C096E" w:rsidP="007C096E">
            <w:pPr>
              <w:pStyle w:val="TAL"/>
            </w:pPr>
            <w:r>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6E08CC54" w14:textId="77777777" w:rsidR="007C096E" w:rsidRDefault="007C096E" w:rsidP="00823058">
            <w:pPr>
              <w:pStyle w:val="TAC"/>
              <w:rPr>
                <w:lang w:eastAsia="zh-CN"/>
              </w:rPr>
            </w:pPr>
            <w:r w:rsidRPr="00823058">
              <w:t>O</w:t>
            </w:r>
          </w:p>
        </w:tc>
        <w:tc>
          <w:tcPr>
            <w:tcW w:w="4336" w:type="dxa"/>
            <w:gridSpan w:val="2"/>
            <w:tcBorders>
              <w:top w:val="single" w:sz="4" w:space="0" w:color="auto"/>
              <w:left w:val="single" w:sz="4" w:space="0" w:color="auto"/>
              <w:bottom w:val="single" w:sz="4" w:space="0" w:color="auto"/>
              <w:right w:val="single" w:sz="4" w:space="0" w:color="auto"/>
            </w:tcBorders>
          </w:tcPr>
          <w:p w14:paraId="6293968B"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53033F37"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5).</w:t>
            </w:r>
          </w:p>
          <w:p w14:paraId="3E9D1053" w14:textId="77777777" w:rsidR="007C096E" w:rsidRDefault="007C096E" w:rsidP="007C096E">
            <w:pPr>
              <w:pStyle w:val="TAL"/>
              <w:rPr>
                <w:rFonts w:cs="Arial"/>
                <w:szCs w:val="18"/>
                <w:lang w:val="x-none" w:eastAsia="zh-CN"/>
              </w:rPr>
            </w:pPr>
          </w:p>
          <w:p w14:paraId="2A8816D9" w14:textId="77777777" w:rsidR="007C096E" w:rsidRDefault="007C096E" w:rsidP="007C096E">
            <w:pPr>
              <w:pStyle w:val="TAL"/>
              <w:rPr>
                <w:szCs w:val="18"/>
                <w:lang w:val="en-US" w:eastAsia="zh-CN"/>
              </w:rPr>
            </w:pPr>
            <w:r>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41E13C61" w14:textId="77777777" w:rsidR="007C096E" w:rsidRDefault="007C096E" w:rsidP="007C096E">
            <w:pPr>
              <w:pStyle w:val="TAL"/>
              <w:rPr>
                <w:szCs w:val="18"/>
                <w:lang w:val="en-US" w:eastAsia="zh-CN"/>
              </w:rPr>
            </w:pPr>
          </w:p>
          <w:p w14:paraId="78D61BE4" w14:textId="77777777" w:rsidR="007C096E" w:rsidRDefault="007C096E" w:rsidP="007C096E">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8).</w:t>
            </w:r>
          </w:p>
          <w:p w14:paraId="48F9050B" w14:textId="77777777" w:rsidR="007C096E" w:rsidRDefault="007C096E" w:rsidP="007C096E">
            <w:pPr>
              <w:pStyle w:val="TAL"/>
              <w:rPr>
                <w:szCs w:val="18"/>
                <w:lang w:val="en-US" w:eastAsia="zh-CN"/>
              </w:rPr>
            </w:pPr>
          </w:p>
          <w:p w14:paraId="144363B8" w14:textId="77777777" w:rsidR="007C096E" w:rsidRDefault="007C096E" w:rsidP="000A1449">
            <w:pPr>
              <w:pStyle w:val="TAL"/>
              <w:rPr>
                <w:lang w:eastAsia="zh-CN"/>
              </w:rPr>
            </w:pPr>
            <w:r w:rsidRPr="000A1449">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785552D2"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C573F5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A25F2F4"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5CE64857"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0972194F"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941AE28" w14:textId="77777777" w:rsidR="007C096E" w:rsidRDefault="007C096E" w:rsidP="007C096E">
            <w:pPr>
              <w:pStyle w:val="TAC"/>
            </w:pPr>
            <w:r>
              <w:t>UE IP address</w:t>
            </w:r>
          </w:p>
        </w:tc>
      </w:tr>
      <w:tr w:rsidR="007C096E" w14:paraId="0DF7F8D3"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47747A7D" w14:textId="77777777" w:rsidR="007C096E" w:rsidRDefault="007C096E" w:rsidP="007C096E">
            <w:pPr>
              <w:pStyle w:val="TAL"/>
            </w:pPr>
            <w:r>
              <w:rPr>
                <w:lang w:val="en-US"/>
              </w:rPr>
              <w:t>Traffic Endpoint</w:t>
            </w:r>
            <w:r>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A8BE7C6" w14:textId="77777777" w:rsidR="007C096E" w:rsidRDefault="007C096E" w:rsidP="00823058">
            <w:pPr>
              <w:pStyle w:val="TAC"/>
              <w:rPr>
                <w:szCs w:val="18"/>
              </w:rPr>
            </w:pPr>
            <w:r w:rsidRPr="00823058">
              <w:t>C</w:t>
            </w:r>
          </w:p>
        </w:tc>
        <w:tc>
          <w:tcPr>
            <w:tcW w:w="4336" w:type="dxa"/>
            <w:gridSpan w:val="2"/>
            <w:tcBorders>
              <w:top w:val="single" w:sz="4" w:space="0" w:color="auto"/>
              <w:left w:val="single" w:sz="4" w:space="0" w:color="auto"/>
              <w:bottom w:val="single" w:sz="4" w:space="0" w:color="auto"/>
              <w:right w:val="single" w:sz="4" w:space="0" w:color="auto"/>
            </w:tcBorders>
          </w:tcPr>
          <w:p w14:paraId="44477304" w14:textId="77777777" w:rsidR="007C096E" w:rsidRDefault="007C096E" w:rsidP="007C096E">
            <w:pPr>
              <w:pStyle w:val="TAL"/>
              <w:rPr>
                <w:szCs w:val="18"/>
                <w:lang w:val="en-US" w:eastAsia="zh-CN"/>
              </w:rPr>
            </w:pPr>
            <w:r>
              <w:rPr>
                <w:szCs w:val="18"/>
                <w:lang w:val="en-US" w:eastAsia="zh-CN"/>
              </w:rPr>
              <w:t>This IE may be present if the UP function has indicated the support of PDI optimization.</w:t>
            </w:r>
          </w:p>
          <w:p w14:paraId="0414435D" w14:textId="77777777" w:rsidR="007C096E" w:rsidRDefault="007C096E" w:rsidP="007C096E">
            <w:pPr>
              <w:pStyle w:val="TAL"/>
              <w:rPr>
                <w:lang w:val="x-none"/>
              </w:rPr>
            </w:pPr>
            <w:r>
              <w:rPr>
                <w:lang w:val="en-US"/>
              </w:rPr>
              <w:t>If present,</w:t>
            </w:r>
            <w:r>
              <w:t xml:space="preserve"> this IE shall uniquely identify the </w:t>
            </w:r>
            <w:r>
              <w:rPr>
                <w:szCs w:val="18"/>
              </w:rPr>
              <w:t>Traffic Endpoint</w:t>
            </w:r>
            <w:r>
              <w:t xml:space="preserve"> for that </w:t>
            </w:r>
            <w:r>
              <w:rPr>
                <w:lang w:val="en-US"/>
              </w:rPr>
              <w:t>PFCP</w:t>
            </w:r>
            <w:r>
              <w:t xml:space="preserve"> session.</w:t>
            </w:r>
          </w:p>
          <w:p w14:paraId="1868F146" w14:textId="77777777" w:rsidR="007C096E" w:rsidRDefault="007C096E" w:rsidP="007C096E">
            <w:pPr>
              <w:pStyle w:val="TAL"/>
            </w:pPr>
          </w:p>
          <w:p w14:paraId="0CFCBD89" w14:textId="77777777" w:rsidR="007C096E" w:rsidRDefault="007C096E" w:rsidP="007C096E">
            <w:pPr>
              <w:pStyle w:val="TAL"/>
              <w:rPr>
                <w:szCs w:val="18"/>
                <w:lang w:val="en-US" w:eastAsia="zh-CN"/>
              </w:rPr>
            </w:pPr>
            <w:r>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426" w:type="dxa"/>
            <w:tcBorders>
              <w:top w:val="single" w:sz="4" w:space="0" w:color="auto"/>
              <w:left w:val="single" w:sz="4" w:space="0" w:color="auto"/>
              <w:bottom w:val="single" w:sz="4" w:space="0" w:color="auto"/>
              <w:right w:val="single" w:sz="4" w:space="0" w:color="auto"/>
            </w:tcBorders>
            <w:hideMark/>
          </w:tcPr>
          <w:p w14:paraId="56FFDF99"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131DE94"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134A01E"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3AEF7C42"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107ED642"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6CEE5321" w14:textId="77777777" w:rsidR="007C096E" w:rsidRDefault="007C096E" w:rsidP="007C096E">
            <w:pPr>
              <w:pStyle w:val="TAC"/>
              <w:rPr>
                <w:lang w:val="x-none"/>
              </w:rPr>
            </w:pPr>
            <w:r>
              <w:rPr>
                <w:lang w:val="en-US"/>
              </w:rPr>
              <w:t>Traffic Endpoint</w:t>
            </w:r>
            <w:r>
              <w:t xml:space="preserve"> ID</w:t>
            </w:r>
          </w:p>
        </w:tc>
      </w:tr>
      <w:tr w:rsidR="007C096E" w14:paraId="18BED5D9"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D11766A" w14:textId="77777777" w:rsidR="007C096E" w:rsidRDefault="007C096E" w:rsidP="007C096E">
            <w:pPr>
              <w:pStyle w:val="TAL"/>
            </w:pPr>
            <w:r>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21F8B074" w14:textId="77777777" w:rsidR="007C096E" w:rsidRDefault="007C096E" w:rsidP="00823058">
            <w:pPr>
              <w:pStyle w:val="TAC"/>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5C961400" w14:textId="77777777" w:rsidR="007C096E" w:rsidRDefault="007C096E" w:rsidP="007C096E">
            <w:pPr>
              <w:pStyle w:val="TAL"/>
              <w:rPr>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SDF filter to match for the incoming packet. </w:t>
            </w:r>
            <w:r>
              <w:rPr>
                <w:lang w:eastAsia="zh-CN"/>
              </w:rPr>
              <w:t>Several IEs with the same IE type may be present to provision a list of SDF Filters. The full set of applicable SDF filters, if any, shall be provided during the creation or the modification of the PDI.</w:t>
            </w:r>
          </w:p>
          <w:p w14:paraId="048A373E" w14:textId="77777777" w:rsidR="007C096E" w:rsidRDefault="007C096E" w:rsidP="007C096E">
            <w:pPr>
              <w:pStyle w:val="TAL"/>
              <w:rPr>
                <w:rFonts w:cs="Arial"/>
                <w:szCs w:val="18"/>
                <w:lang w:eastAsia="zh-CN"/>
              </w:rPr>
            </w:pPr>
            <w:r>
              <w:rPr>
                <w:rFonts w:cs="Arial"/>
                <w:szCs w:val="18"/>
                <w:lang w:val="en-US" w:eastAsia="zh-CN"/>
              </w:rPr>
              <w:t>See NOTE 3.</w:t>
            </w:r>
          </w:p>
        </w:tc>
        <w:tc>
          <w:tcPr>
            <w:tcW w:w="426" w:type="dxa"/>
            <w:tcBorders>
              <w:top w:val="single" w:sz="4" w:space="0" w:color="auto"/>
              <w:left w:val="single" w:sz="4" w:space="0" w:color="auto"/>
              <w:bottom w:val="single" w:sz="4" w:space="0" w:color="auto"/>
              <w:right w:val="single" w:sz="4" w:space="0" w:color="auto"/>
            </w:tcBorders>
            <w:hideMark/>
          </w:tcPr>
          <w:p w14:paraId="457606F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BF4EE9E"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E72FD89"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7C755E50"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3DB01255"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6BC16AE" w14:textId="77777777" w:rsidR="007C096E" w:rsidRDefault="007C096E" w:rsidP="007C096E">
            <w:pPr>
              <w:pStyle w:val="TAC"/>
            </w:pPr>
            <w:r>
              <w:t>SDF Filter</w:t>
            </w:r>
          </w:p>
        </w:tc>
      </w:tr>
      <w:tr w:rsidR="007C096E" w14:paraId="5F7C4E0A"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EA7FE" w14:textId="77777777" w:rsidR="007C096E" w:rsidRDefault="007C096E" w:rsidP="007C096E">
            <w:pPr>
              <w:pStyle w:val="TAL"/>
            </w:pPr>
            <w:r>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FA405" w14:textId="77777777" w:rsidR="007C096E" w:rsidRDefault="007C096E" w:rsidP="00823058">
            <w:pPr>
              <w:pStyle w:val="TAC"/>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2BE4519F"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Application ID to match for the incoming packet. </w:t>
            </w:r>
          </w:p>
        </w:tc>
        <w:tc>
          <w:tcPr>
            <w:tcW w:w="426" w:type="dxa"/>
            <w:tcBorders>
              <w:top w:val="single" w:sz="4" w:space="0" w:color="auto"/>
              <w:left w:val="single" w:sz="4" w:space="0" w:color="auto"/>
              <w:bottom w:val="single" w:sz="4" w:space="0" w:color="auto"/>
              <w:right w:val="single" w:sz="4" w:space="0" w:color="auto"/>
            </w:tcBorders>
            <w:hideMark/>
          </w:tcPr>
          <w:p w14:paraId="711C19B3"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E12D92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4222B41"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7DE20DEA"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43CB7C7"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08632B2F" w14:textId="77777777" w:rsidR="007C096E" w:rsidRDefault="007C096E" w:rsidP="007C096E">
            <w:pPr>
              <w:pStyle w:val="TAC"/>
            </w:pPr>
            <w:r>
              <w:t>Application ID</w:t>
            </w:r>
          </w:p>
        </w:tc>
      </w:tr>
      <w:tr w:rsidR="007C096E" w14:paraId="091F0D61"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ECAB6AA" w14:textId="77777777" w:rsidR="007C096E" w:rsidRDefault="007C096E" w:rsidP="007C096E">
            <w:pPr>
              <w:pStyle w:val="TAL"/>
            </w:pPr>
            <w:r>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1CE7A38" w14:textId="77777777" w:rsidR="007C096E" w:rsidRDefault="007C096E" w:rsidP="00823058">
            <w:pPr>
              <w:pStyle w:val="TAC"/>
              <w:rPr>
                <w:lang w:eastAsia="zh-CN"/>
              </w:rPr>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9335D61" w14:textId="77777777" w:rsidR="007C096E" w:rsidRDefault="007C096E" w:rsidP="007C096E">
            <w:pPr>
              <w:pStyle w:val="TAL"/>
              <w:rPr>
                <w:lang w:eastAsia="zh-CN"/>
              </w:rPr>
            </w:pPr>
            <w:r>
              <w:rPr>
                <w:rFonts w:cs="Arial"/>
                <w:szCs w:val="18"/>
                <w:lang w:val="en-US" w:eastAsia="zh-CN"/>
              </w:rPr>
              <w:t xml:space="preserve">This IE may be present to identify </w:t>
            </w:r>
            <w:r>
              <w:t>all the (DL) Ethernet packets matching an Ethernet PDU session (see clause 5.13.1).</w:t>
            </w:r>
          </w:p>
        </w:tc>
        <w:tc>
          <w:tcPr>
            <w:tcW w:w="426" w:type="dxa"/>
            <w:tcBorders>
              <w:top w:val="single" w:sz="4" w:space="0" w:color="auto"/>
              <w:left w:val="single" w:sz="4" w:space="0" w:color="auto"/>
              <w:bottom w:val="single" w:sz="4" w:space="0" w:color="auto"/>
              <w:right w:val="single" w:sz="4" w:space="0" w:color="auto"/>
            </w:tcBorders>
            <w:hideMark/>
          </w:tcPr>
          <w:p w14:paraId="7292446E"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05819E8"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EE6D37C" w14:textId="77777777" w:rsidR="007C096E" w:rsidRDefault="007C096E" w:rsidP="007C096E">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784C4623" w14:textId="77777777" w:rsidR="007C096E" w:rsidRDefault="007C096E" w:rsidP="007C096E">
            <w:pPr>
              <w:pStyle w:val="TAC"/>
            </w:pPr>
            <w:r>
              <w:t>X</w:t>
            </w:r>
          </w:p>
        </w:tc>
        <w:tc>
          <w:tcPr>
            <w:tcW w:w="356" w:type="dxa"/>
            <w:gridSpan w:val="2"/>
            <w:tcBorders>
              <w:top w:val="single" w:sz="4" w:space="0" w:color="auto"/>
              <w:left w:val="single" w:sz="4" w:space="0" w:color="auto"/>
              <w:bottom w:val="single" w:sz="4" w:space="0" w:color="auto"/>
              <w:right w:val="single" w:sz="4" w:space="0" w:color="auto"/>
            </w:tcBorders>
          </w:tcPr>
          <w:p w14:paraId="212BA3EE"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23C94A4" w14:textId="77777777" w:rsidR="007C096E" w:rsidRDefault="007C096E" w:rsidP="007C096E">
            <w:pPr>
              <w:pStyle w:val="TAC"/>
            </w:pPr>
            <w:r>
              <w:t>Ethernet PDU Session Information</w:t>
            </w:r>
          </w:p>
        </w:tc>
      </w:tr>
      <w:tr w:rsidR="007C096E" w14:paraId="0C70D56F"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75105C1" w14:textId="77777777" w:rsidR="007C096E" w:rsidRDefault="007C096E" w:rsidP="007C096E">
            <w:pPr>
              <w:pStyle w:val="TAL"/>
            </w:pPr>
            <w:r>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4A56637A" w14:textId="77777777" w:rsidR="007C096E" w:rsidRDefault="007C096E" w:rsidP="00823058">
            <w:pPr>
              <w:pStyle w:val="TAC"/>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F331928"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w:t>
            </w:r>
            <w:r>
              <w:t xml:space="preserve">Ethernet PDU </w:t>
            </w:r>
            <w:r>
              <w:rPr>
                <w:rFonts w:cs="Arial"/>
                <w:szCs w:val="18"/>
                <w:lang w:eastAsia="zh-CN"/>
              </w:rPr>
              <w:t>to match for the incoming packet.</w:t>
            </w:r>
          </w:p>
          <w:p w14:paraId="16590B92" w14:textId="77777777" w:rsidR="007C096E" w:rsidRDefault="007C096E" w:rsidP="000A1449">
            <w:pPr>
              <w:pStyle w:val="TAL"/>
            </w:pPr>
            <w:r w:rsidRPr="000A1449">
              <w:t>Several IEs with the same IE type may be present to represent a list of Ethernet Packet Filters.</w:t>
            </w:r>
          </w:p>
          <w:p w14:paraId="711D9336" w14:textId="77777777" w:rsidR="007C096E" w:rsidRDefault="007C096E" w:rsidP="007C096E">
            <w:pPr>
              <w:pStyle w:val="TAL"/>
              <w:rPr>
                <w:rFonts w:cs="Arial"/>
                <w:szCs w:val="18"/>
                <w:lang w:eastAsia="zh-CN"/>
              </w:rPr>
            </w:pPr>
            <w:r>
              <w:rPr>
                <w:lang w:eastAsia="zh-CN"/>
              </w:rPr>
              <w:t xml:space="preserve">The full set of applicable </w:t>
            </w:r>
            <w:r>
              <w:t xml:space="preserve">Ethernet Packet </w:t>
            </w:r>
            <w:r>
              <w:rPr>
                <w:lang w:eastAsia="zh-CN"/>
              </w:rPr>
              <w:t>filters, if any, shall be provided during the creation or the modification of the PDI.</w:t>
            </w:r>
          </w:p>
        </w:tc>
        <w:tc>
          <w:tcPr>
            <w:tcW w:w="426" w:type="dxa"/>
            <w:tcBorders>
              <w:top w:val="single" w:sz="4" w:space="0" w:color="auto"/>
              <w:left w:val="single" w:sz="4" w:space="0" w:color="auto"/>
              <w:bottom w:val="single" w:sz="4" w:space="0" w:color="auto"/>
              <w:right w:val="single" w:sz="4" w:space="0" w:color="auto"/>
            </w:tcBorders>
            <w:hideMark/>
          </w:tcPr>
          <w:p w14:paraId="16A58125" w14:textId="77777777" w:rsidR="007C096E" w:rsidRDefault="007C096E" w:rsidP="007C096E">
            <w:pPr>
              <w:pStyle w:val="TAC"/>
              <w:rPr>
                <w:lang w:val="x-non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66582C1A" w14:textId="77777777" w:rsidR="007C096E" w:rsidRDefault="007C096E" w:rsidP="007C096E">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FA0BC1B" w14:textId="77777777" w:rsidR="007C096E" w:rsidRDefault="007C096E" w:rsidP="007C096E">
            <w:pPr>
              <w:pStyle w:val="TAC"/>
            </w:pPr>
            <w:r>
              <w:rPr>
                <w:lang w:val="de-DE"/>
              </w:rPr>
              <w:t>-</w:t>
            </w:r>
          </w:p>
        </w:tc>
        <w:tc>
          <w:tcPr>
            <w:tcW w:w="353" w:type="dxa"/>
            <w:tcBorders>
              <w:top w:val="single" w:sz="4" w:space="0" w:color="auto"/>
              <w:left w:val="single" w:sz="4" w:space="0" w:color="auto"/>
              <w:bottom w:val="single" w:sz="4" w:space="0" w:color="auto"/>
              <w:right w:val="single" w:sz="4" w:space="0" w:color="auto"/>
            </w:tcBorders>
            <w:hideMark/>
          </w:tcPr>
          <w:p w14:paraId="345D4FC5" w14:textId="77777777" w:rsidR="007C096E" w:rsidRDefault="007C096E" w:rsidP="007C096E">
            <w:pPr>
              <w:pStyle w:val="TAC"/>
              <w:rPr>
                <w:lang w:val="de-DE"/>
              </w:rPr>
            </w:pPr>
            <w:r>
              <w:t>X</w:t>
            </w:r>
          </w:p>
        </w:tc>
        <w:tc>
          <w:tcPr>
            <w:tcW w:w="356" w:type="dxa"/>
            <w:gridSpan w:val="2"/>
            <w:tcBorders>
              <w:top w:val="single" w:sz="4" w:space="0" w:color="auto"/>
              <w:left w:val="single" w:sz="4" w:space="0" w:color="auto"/>
              <w:bottom w:val="single" w:sz="4" w:space="0" w:color="auto"/>
              <w:right w:val="single" w:sz="4" w:space="0" w:color="auto"/>
            </w:tcBorders>
          </w:tcPr>
          <w:p w14:paraId="7ACA0AFC"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34145E42" w14:textId="77777777" w:rsidR="007C096E" w:rsidRDefault="007C096E" w:rsidP="007C096E">
            <w:pPr>
              <w:pStyle w:val="TAC"/>
              <w:rPr>
                <w:lang w:val="x-none"/>
              </w:rPr>
            </w:pPr>
            <w:r>
              <w:t>Ethernet Packet Filter</w:t>
            </w:r>
          </w:p>
        </w:tc>
      </w:tr>
      <w:tr w:rsidR="007C096E" w14:paraId="74E91AB3"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FB8B36D" w14:textId="77777777" w:rsidR="007C096E" w:rsidRDefault="007C096E" w:rsidP="007C096E">
            <w:pPr>
              <w:pStyle w:val="TAL"/>
            </w:pPr>
            <w:r>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4BC84DF7" w14:textId="77777777" w:rsidR="007C096E" w:rsidRDefault="007C096E" w:rsidP="00823058">
            <w:pPr>
              <w:pStyle w:val="TAC"/>
            </w:pPr>
            <w:r w:rsidRPr="00823058">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5E63CFC0" w14:textId="77777777" w:rsidR="007C096E" w:rsidRDefault="007C096E" w:rsidP="007C096E">
            <w:pPr>
              <w:pStyle w:val="TAL"/>
              <w:rPr>
                <w:szCs w:val="18"/>
                <w:lang w:val="en-US" w:eastAsia="zh-CN"/>
              </w:rPr>
            </w:pPr>
            <w:r>
              <w:rPr>
                <w:szCs w:val="18"/>
                <w:lang w:val="en-US" w:eastAsia="zh-CN"/>
              </w:rPr>
              <w:t>This IE shall not be present if Traffic Endpoint ID is present and the QFI(s) are included in the Traffic Endpoint.</w:t>
            </w:r>
          </w:p>
          <w:p w14:paraId="3625DC7B" w14:textId="77777777" w:rsidR="007C096E" w:rsidRDefault="007C096E" w:rsidP="007C096E">
            <w:pPr>
              <w:pStyle w:val="TAL"/>
              <w:rPr>
                <w:rFonts w:cs="Arial"/>
                <w:szCs w:val="18"/>
                <w:lang w:val="x-none"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QoS Flow Identifier to match for the incoming packet.</w:t>
            </w:r>
          </w:p>
          <w:p w14:paraId="65882B74" w14:textId="77777777" w:rsidR="007C096E" w:rsidRDefault="007C096E" w:rsidP="007C096E">
            <w:pPr>
              <w:pStyle w:val="TAL"/>
              <w:rPr>
                <w:rFonts w:cs="Arial"/>
                <w:szCs w:val="18"/>
                <w:lang w:eastAsia="zh-CN"/>
              </w:rPr>
            </w:pPr>
            <w:r>
              <w:rPr>
                <w:lang w:eastAsia="zh-CN"/>
              </w:rPr>
              <w:t xml:space="preserve">Several IEs with the same IE type may be present to provision a list of QFIs. When present, the full set of applicable QFIs shall be provided during the creation or the modification of the PDI. </w:t>
            </w:r>
          </w:p>
        </w:tc>
        <w:tc>
          <w:tcPr>
            <w:tcW w:w="426" w:type="dxa"/>
            <w:tcBorders>
              <w:top w:val="single" w:sz="4" w:space="0" w:color="auto"/>
              <w:left w:val="single" w:sz="4" w:space="0" w:color="auto"/>
              <w:bottom w:val="single" w:sz="4" w:space="0" w:color="auto"/>
              <w:right w:val="single" w:sz="4" w:space="0" w:color="auto"/>
            </w:tcBorders>
            <w:hideMark/>
          </w:tcPr>
          <w:p w14:paraId="33F7FA0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4B3EAB5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E3F09AF" w14:textId="77777777" w:rsidR="007C096E" w:rsidRDefault="007C096E" w:rsidP="007C096E">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3634E73"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3C55D61"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59C36A5" w14:textId="77777777" w:rsidR="007C096E" w:rsidRDefault="007C096E" w:rsidP="007C096E">
            <w:pPr>
              <w:pStyle w:val="TAC"/>
            </w:pPr>
            <w:r>
              <w:t>QFI</w:t>
            </w:r>
          </w:p>
        </w:tc>
      </w:tr>
      <w:tr w:rsidR="007C096E" w14:paraId="7AF9207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DB23F29" w14:textId="77777777" w:rsidR="007C096E" w:rsidRDefault="007C096E" w:rsidP="007C096E">
            <w:pPr>
              <w:pStyle w:val="TAL"/>
            </w:pPr>
            <w: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A2DE4BB" w14:textId="77777777" w:rsidR="007C096E" w:rsidRDefault="007C096E" w:rsidP="00823058">
            <w:pPr>
              <w:pStyle w:val="TAC"/>
            </w:pPr>
            <w:r w:rsidRPr="00823058">
              <w:t>O</w:t>
            </w:r>
          </w:p>
        </w:tc>
        <w:tc>
          <w:tcPr>
            <w:tcW w:w="4304" w:type="dxa"/>
            <w:tcBorders>
              <w:top w:val="single" w:sz="4" w:space="0" w:color="auto"/>
              <w:left w:val="single" w:sz="4" w:space="0" w:color="auto"/>
              <w:bottom w:val="single" w:sz="4" w:space="0" w:color="auto"/>
              <w:right w:val="single" w:sz="4" w:space="0" w:color="auto"/>
            </w:tcBorders>
            <w:hideMark/>
          </w:tcPr>
          <w:p w14:paraId="3DACB5CC" w14:textId="7A6927C0" w:rsidR="007C096E" w:rsidRDefault="007C096E" w:rsidP="007C096E">
            <w:pPr>
              <w:pStyle w:val="TAL"/>
              <w:rPr>
                <w:rFonts w:cs="Arial"/>
                <w:szCs w:val="18"/>
                <w:lang w:val="en-US" w:eastAsia="zh-CN"/>
              </w:rPr>
            </w:pPr>
            <w:r>
              <w:rPr>
                <w:rFonts w:cs="Arial"/>
                <w:szCs w:val="18"/>
                <w:lang w:val="en-US" w:eastAsia="zh-CN"/>
              </w:rPr>
              <w:t>This IE may be present for a PDR if the UPF indicated support of Framed Routing (see clauses</w:t>
            </w:r>
            <w:r w:rsidR="00F100C3">
              <w:rPr>
                <w:rFonts w:cs="Arial"/>
                <w:szCs w:val="18"/>
                <w:lang w:val="en-US" w:eastAsia="zh-CN"/>
              </w:rPr>
              <w:t> </w:t>
            </w:r>
            <w:r>
              <w:rPr>
                <w:rFonts w:cs="Arial"/>
                <w:szCs w:val="18"/>
                <w:lang w:val="en-US" w:eastAsia="zh-CN"/>
              </w:rPr>
              <w:t>8.2.25 and 5.16). If present, this IE shall describe a framed route.</w:t>
            </w:r>
          </w:p>
          <w:p w14:paraId="25C7211D" w14:textId="77777777" w:rsidR="007C096E" w:rsidRDefault="007C096E" w:rsidP="007C096E">
            <w:pPr>
              <w:pStyle w:val="TAL"/>
              <w:rPr>
                <w:rFonts w:cs="Arial"/>
                <w:szCs w:val="18"/>
                <w:lang w:eastAsia="zh-CN"/>
              </w:rPr>
            </w:pPr>
            <w:r>
              <w:rPr>
                <w:lang w:eastAsia="zh-CN"/>
              </w:rPr>
              <w:t>Several IEs with the same IE type may be present to provision a list of framed routes. (NOTE 5)</w:t>
            </w:r>
          </w:p>
        </w:tc>
        <w:tc>
          <w:tcPr>
            <w:tcW w:w="426" w:type="dxa"/>
            <w:tcBorders>
              <w:top w:val="single" w:sz="4" w:space="0" w:color="auto"/>
              <w:left w:val="single" w:sz="4" w:space="0" w:color="auto"/>
              <w:bottom w:val="single" w:sz="4" w:space="0" w:color="auto"/>
              <w:right w:val="single" w:sz="4" w:space="0" w:color="auto"/>
            </w:tcBorders>
            <w:hideMark/>
          </w:tcPr>
          <w:p w14:paraId="634E0C61" w14:textId="77777777" w:rsidR="007C096E" w:rsidRDefault="007C096E" w:rsidP="007C096E">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443DE3F1"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55E7450"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63A0D9C8"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2CCFBAC1"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383C4393" w14:textId="77777777" w:rsidR="007C096E" w:rsidRDefault="007C096E" w:rsidP="007C096E">
            <w:pPr>
              <w:pStyle w:val="TAC"/>
            </w:pPr>
            <w:r>
              <w:t>Framed-Route</w:t>
            </w:r>
          </w:p>
        </w:tc>
      </w:tr>
      <w:tr w:rsidR="007C096E" w14:paraId="0E776EF2"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603D31" w14:textId="77777777" w:rsidR="007C096E" w:rsidRDefault="007C096E" w:rsidP="007C096E">
            <w:pPr>
              <w:pStyle w:val="TAL"/>
            </w:pPr>
            <w: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01185C4B" w14:textId="77777777" w:rsidR="007C096E" w:rsidRDefault="007C096E" w:rsidP="00823058">
            <w:pPr>
              <w:pStyle w:val="TAC"/>
            </w:pPr>
            <w:r w:rsidRPr="00823058">
              <w:t>O</w:t>
            </w:r>
          </w:p>
        </w:tc>
        <w:tc>
          <w:tcPr>
            <w:tcW w:w="4304" w:type="dxa"/>
            <w:tcBorders>
              <w:top w:val="single" w:sz="4" w:space="0" w:color="auto"/>
              <w:left w:val="single" w:sz="4" w:space="0" w:color="auto"/>
              <w:bottom w:val="single" w:sz="4" w:space="0" w:color="auto"/>
              <w:right w:val="single" w:sz="4" w:space="0" w:color="auto"/>
            </w:tcBorders>
            <w:hideMark/>
          </w:tcPr>
          <w:p w14:paraId="1E995468" w14:textId="6E038736" w:rsidR="007C096E" w:rsidRDefault="007C096E" w:rsidP="00F100C3">
            <w:pPr>
              <w:pStyle w:val="TAL"/>
              <w:rPr>
                <w:rFonts w:cs="Arial"/>
                <w:szCs w:val="18"/>
                <w:lang w:val="en-US" w:eastAsia="zh-CN"/>
              </w:rPr>
            </w:pPr>
            <w:r>
              <w:rPr>
                <w:rFonts w:cs="Arial"/>
                <w:szCs w:val="18"/>
                <w:lang w:val="en-US" w:eastAsia="zh-CN"/>
              </w:rPr>
              <w:t>This IE may be present for a DL PDR if the UPF indicated support of Framed Routing (see clauses</w:t>
            </w:r>
            <w:r w:rsidR="00F100C3">
              <w:rPr>
                <w:rFonts w:cs="Arial"/>
                <w:szCs w:val="18"/>
                <w:lang w:val="en-US" w:eastAsia="zh-CN"/>
              </w:rPr>
              <w:t> </w:t>
            </w:r>
            <w:r>
              <w:rPr>
                <w:rFonts w:cs="Arial"/>
                <w:szCs w:val="18"/>
                <w:lang w:val="en-US" w:eastAsia="zh-CN"/>
              </w:rPr>
              <w:t>8.2.25 and 5.16). If present, this IE shall describe the routing method for the UP function for the IP route related to Framed-Routes or Framed-IPv6-Routes. (NOTE 7)</w:t>
            </w:r>
          </w:p>
        </w:tc>
        <w:tc>
          <w:tcPr>
            <w:tcW w:w="426" w:type="dxa"/>
            <w:tcBorders>
              <w:top w:val="single" w:sz="4" w:space="0" w:color="auto"/>
              <w:left w:val="single" w:sz="4" w:space="0" w:color="auto"/>
              <w:bottom w:val="single" w:sz="4" w:space="0" w:color="auto"/>
              <w:right w:val="single" w:sz="4" w:space="0" w:color="auto"/>
            </w:tcBorders>
            <w:hideMark/>
          </w:tcPr>
          <w:p w14:paraId="7B47E53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03210C5"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BBA08E4"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5AF3FCED"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5D3AF1BA"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39586069" w14:textId="77777777" w:rsidR="007C096E" w:rsidRDefault="007C096E" w:rsidP="007C096E">
            <w:pPr>
              <w:pStyle w:val="TAC"/>
            </w:pPr>
            <w:r>
              <w:t>Framed-Routing</w:t>
            </w:r>
          </w:p>
        </w:tc>
      </w:tr>
      <w:tr w:rsidR="007C096E" w14:paraId="54FD78F3"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E7E261" w14:textId="77777777" w:rsidR="007C096E" w:rsidRDefault="007C096E" w:rsidP="007C096E">
            <w:pPr>
              <w:pStyle w:val="TAL"/>
            </w:pPr>
            <w:r>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58E45A02" w14:textId="77777777" w:rsidR="007C096E" w:rsidRDefault="007C096E" w:rsidP="00823058">
            <w:pPr>
              <w:pStyle w:val="TAC"/>
            </w:pPr>
            <w:r w:rsidRPr="00823058">
              <w:t>O</w:t>
            </w:r>
          </w:p>
        </w:tc>
        <w:tc>
          <w:tcPr>
            <w:tcW w:w="4304" w:type="dxa"/>
            <w:tcBorders>
              <w:top w:val="single" w:sz="4" w:space="0" w:color="auto"/>
              <w:left w:val="single" w:sz="4" w:space="0" w:color="auto"/>
              <w:bottom w:val="single" w:sz="4" w:space="0" w:color="auto"/>
              <w:right w:val="single" w:sz="4" w:space="0" w:color="auto"/>
            </w:tcBorders>
            <w:hideMark/>
          </w:tcPr>
          <w:p w14:paraId="4B5DF676" w14:textId="110E8586" w:rsidR="007C096E" w:rsidRDefault="007C096E" w:rsidP="007C096E">
            <w:pPr>
              <w:pStyle w:val="TAL"/>
              <w:rPr>
                <w:rFonts w:cs="Arial"/>
                <w:szCs w:val="18"/>
                <w:lang w:val="en-US" w:eastAsia="zh-CN"/>
              </w:rPr>
            </w:pPr>
            <w:r>
              <w:rPr>
                <w:rFonts w:cs="Arial"/>
                <w:szCs w:val="18"/>
                <w:lang w:val="en-US" w:eastAsia="zh-CN"/>
              </w:rPr>
              <w:t>This IE may be present for a PDR if the UPF indicated support of Framed Routing (see clauses</w:t>
            </w:r>
            <w:r w:rsidR="00F100C3">
              <w:rPr>
                <w:rFonts w:cs="Arial"/>
                <w:szCs w:val="18"/>
                <w:lang w:val="en-US" w:eastAsia="zh-CN"/>
              </w:rPr>
              <w:t> </w:t>
            </w:r>
            <w:r>
              <w:rPr>
                <w:rFonts w:cs="Arial"/>
                <w:szCs w:val="18"/>
                <w:lang w:val="en-US" w:eastAsia="zh-CN"/>
              </w:rPr>
              <w:t>8.2.25 and 5.16). If present, this IE shall describe a framed IPv6 route.</w:t>
            </w:r>
          </w:p>
          <w:p w14:paraId="6EC4F0BE" w14:textId="49C45BAD" w:rsidR="007C096E" w:rsidRDefault="007C096E" w:rsidP="00F100C3">
            <w:pPr>
              <w:pStyle w:val="TAL"/>
              <w:rPr>
                <w:rFonts w:cs="Arial"/>
                <w:szCs w:val="18"/>
                <w:lang w:eastAsia="zh-CN"/>
              </w:rPr>
            </w:pPr>
            <w:r>
              <w:rPr>
                <w:lang w:eastAsia="zh-CN"/>
              </w:rPr>
              <w:t>Several IEs with the same IE type may be present to provision a list of framed IPv6 routes. (NOTE</w:t>
            </w:r>
            <w:r w:rsidR="00F100C3">
              <w:rPr>
                <w:lang w:eastAsia="zh-CN"/>
              </w:rPr>
              <w:t> </w:t>
            </w:r>
            <w:r>
              <w:rPr>
                <w:lang w:eastAsia="zh-CN"/>
              </w:rPr>
              <w:t>5)</w:t>
            </w:r>
          </w:p>
        </w:tc>
        <w:tc>
          <w:tcPr>
            <w:tcW w:w="426" w:type="dxa"/>
            <w:tcBorders>
              <w:top w:val="single" w:sz="4" w:space="0" w:color="auto"/>
              <w:left w:val="single" w:sz="4" w:space="0" w:color="auto"/>
              <w:bottom w:val="single" w:sz="4" w:space="0" w:color="auto"/>
              <w:right w:val="single" w:sz="4" w:space="0" w:color="auto"/>
            </w:tcBorders>
            <w:hideMark/>
          </w:tcPr>
          <w:p w14:paraId="1454AE19" w14:textId="77777777" w:rsidR="007C096E" w:rsidRDefault="007C096E" w:rsidP="007C096E">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0FA7BF5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164204F"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693836E9"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2C9F7C09"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7D66349D" w14:textId="77777777" w:rsidR="007C096E" w:rsidRDefault="007C096E" w:rsidP="007C096E">
            <w:pPr>
              <w:pStyle w:val="TAC"/>
            </w:pPr>
            <w:r>
              <w:t>Framed-IPv6-Route</w:t>
            </w:r>
          </w:p>
        </w:tc>
      </w:tr>
      <w:tr w:rsidR="007C096E" w14:paraId="60A43E4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15DD51" w14:textId="77777777" w:rsidR="007C096E" w:rsidRDefault="007C096E" w:rsidP="007C096E">
            <w:pPr>
              <w:pStyle w:val="TAL"/>
            </w:pPr>
            <w:r>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30D83A81" w14:textId="77777777" w:rsidR="007C096E" w:rsidRDefault="007C096E" w:rsidP="00823058">
            <w:pPr>
              <w:pStyle w:val="TAC"/>
            </w:pPr>
            <w:r w:rsidRPr="00823058">
              <w:t>O</w:t>
            </w:r>
          </w:p>
        </w:tc>
        <w:tc>
          <w:tcPr>
            <w:tcW w:w="4304" w:type="dxa"/>
            <w:tcBorders>
              <w:top w:val="single" w:sz="4" w:space="0" w:color="auto"/>
              <w:left w:val="single" w:sz="4" w:space="0" w:color="auto"/>
              <w:bottom w:val="single" w:sz="4" w:space="0" w:color="auto"/>
              <w:right w:val="single" w:sz="4" w:space="0" w:color="auto"/>
            </w:tcBorders>
            <w:hideMark/>
          </w:tcPr>
          <w:p w14:paraId="724924AD" w14:textId="77777777" w:rsidR="007C096E" w:rsidRDefault="007C096E" w:rsidP="007C096E">
            <w:pPr>
              <w:pStyle w:val="TAL"/>
              <w:rPr>
                <w:szCs w:val="18"/>
                <w:lang w:val="en-US" w:eastAsia="zh-CN"/>
              </w:rPr>
            </w:pPr>
            <w:r>
              <w:rPr>
                <w:szCs w:val="18"/>
                <w:lang w:val="en-US" w:eastAsia="zh-CN"/>
              </w:rPr>
              <w:t>This IE may be present to indicate the 3GPP interface type of the source interface, if required by functionalities in the UP Function, e.g. for performance measurements.</w:t>
            </w:r>
          </w:p>
        </w:tc>
        <w:tc>
          <w:tcPr>
            <w:tcW w:w="426" w:type="dxa"/>
            <w:tcBorders>
              <w:top w:val="single" w:sz="4" w:space="0" w:color="auto"/>
              <w:left w:val="single" w:sz="4" w:space="0" w:color="auto"/>
              <w:bottom w:val="single" w:sz="4" w:space="0" w:color="auto"/>
              <w:right w:val="single" w:sz="4" w:space="0" w:color="auto"/>
            </w:tcBorders>
            <w:hideMark/>
          </w:tcPr>
          <w:p w14:paraId="7B10FB6D"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558A8B18"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3F06F35B" w14:textId="77777777" w:rsidR="007C096E" w:rsidRDefault="007C096E" w:rsidP="007C096E">
            <w:pPr>
              <w:pStyle w:val="TAC"/>
              <w:rPr>
                <w:lang w:val="de-DE" w:eastAsia="zh-CN"/>
              </w:rPr>
            </w:pPr>
            <w:r>
              <w:rPr>
                <w:lang w:val="de-DE" w:eastAsia="zh-CN"/>
              </w:rPr>
              <w:t>-</w:t>
            </w:r>
          </w:p>
        </w:tc>
        <w:tc>
          <w:tcPr>
            <w:tcW w:w="383" w:type="dxa"/>
            <w:gridSpan w:val="2"/>
            <w:tcBorders>
              <w:top w:val="single" w:sz="4" w:space="0" w:color="auto"/>
              <w:left w:val="single" w:sz="4" w:space="0" w:color="auto"/>
              <w:bottom w:val="single" w:sz="4" w:space="0" w:color="auto"/>
              <w:right w:val="single" w:sz="4" w:space="0" w:color="auto"/>
            </w:tcBorders>
            <w:hideMark/>
          </w:tcPr>
          <w:p w14:paraId="08B2C985" w14:textId="77777777" w:rsidR="007C096E" w:rsidRDefault="007C096E" w:rsidP="007C096E">
            <w:pPr>
              <w:pStyle w:val="TAC"/>
              <w:rPr>
                <w:lang w:val="de-DE"/>
              </w:rPr>
            </w:pPr>
            <w:r>
              <w:rPr>
                <w:lang w:val="de-DE" w:eastAsia="zh-CN"/>
              </w:rPr>
              <w:t>X</w:t>
            </w:r>
          </w:p>
        </w:tc>
        <w:tc>
          <w:tcPr>
            <w:tcW w:w="326" w:type="dxa"/>
            <w:tcBorders>
              <w:top w:val="single" w:sz="4" w:space="0" w:color="auto"/>
              <w:left w:val="single" w:sz="4" w:space="0" w:color="auto"/>
              <w:bottom w:val="single" w:sz="4" w:space="0" w:color="auto"/>
              <w:right w:val="single" w:sz="4" w:space="0" w:color="auto"/>
            </w:tcBorders>
          </w:tcPr>
          <w:p w14:paraId="4DE9B687" w14:textId="77777777" w:rsidR="007C096E" w:rsidRDefault="007C096E" w:rsidP="007C096E">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1A0C3043" w14:textId="77777777" w:rsidR="007C096E" w:rsidRDefault="007C096E" w:rsidP="007C096E">
            <w:pPr>
              <w:pStyle w:val="TAC"/>
              <w:rPr>
                <w:lang w:val="x-none"/>
              </w:rPr>
            </w:pPr>
            <w:r>
              <w:rPr>
                <w:lang w:eastAsia="zh-CN"/>
              </w:rPr>
              <w:t>3GPP Interface Type</w:t>
            </w:r>
          </w:p>
        </w:tc>
      </w:tr>
      <w:tr w:rsidR="007C096E" w14:paraId="3B9529EA"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7F6E026" w14:textId="77777777" w:rsidR="007C096E" w:rsidRDefault="007C096E" w:rsidP="007C096E">
            <w:pPr>
              <w:pStyle w:val="TAL"/>
              <w:rPr>
                <w:lang w:val="fr-FR"/>
              </w:rPr>
            </w:pPr>
            <w:r>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hideMark/>
          </w:tcPr>
          <w:p w14:paraId="7501D2EA" w14:textId="77777777" w:rsidR="007C096E" w:rsidRDefault="007C096E" w:rsidP="00823058">
            <w:pPr>
              <w:pStyle w:val="TAC"/>
              <w:rPr>
                <w:szCs w:val="18"/>
                <w:lang w:val="fr-FR"/>
              </w:rPr>
            </w:pPr>
            <w:r w:rsidRPr="00823058">
              <w:t>O</w:t>
            </w:r>
          </w:p>
        </w:tc>
        <w:tc>
          <w:tcPr>
            <w:tcW w:w="4304" w:type="dxa"/>
            <w:tcBorders>
              <w:top w:val="single" w:sz="4" w:space="0" w:color="auto"/>
              <w:left w:val="single" w:sz="4" w:space="0" w:color="auto"/>
              <w:bottom w:val="single" w:sz="4" w:space="0" w:color="auto"/>
              <w:right w:val="single" w:sz="4" w:space="0" w:color="auto"/>
            </w:tcBorders>
            <w:hideMark/>
          </w:tcPr>
          <w:p w14:paraId="6205554A" w14:textId="77777777" w:rsidR="007C096E" w:rsidRDefault="007C096E" w:rsidP="007C096E">
            <w:pPr>
              <w:pStyle w:val="TAL"/>
            </w:pPr>
            <w:r>
              <w:t>This IE may be present in a DL PDR controlling DL IP multicast traffic (see clause 5.25).</w:t>
            </w:r>
          </w:p>
          <w:p w14:paraId="01A5E283" w14:textId="77777777" w:rsidR="007C096E" w:rsidRDefault="007C096E" w:rsidP="007C096E">
            <w:pPr>
              <w:pStyle w:val="TAL"/>
            </w:pPr>
            <w:r>
              <w:t>When present, it shall contain a (range of) IP multicast address(es), and optionally source specific address(es), identifying a set of IP multicast flows. See Table 7.5.2.2-4.</w:t>
            </w:r>
          </w:p>
          <w:p w14:paraId="53EF5AE9" w14:textId="77777777" w:rsidR="007C096E" w:rsidRPr="00ED493B" w:rsidRDefault="007C096E" w:rsidP="007C096E">
            <w:pPr>
              <w:pStyle w:val="TAL"/>
              <w:rPr>
                <w:lang w:val="en-US"/>
              </w:rPr>
            </w:pPr>
            <w:r>
              <w:rPr>
                <w:rFonts w:cs="Arial"/>
                <w:szCs w:val="18"/>
                <w:lang w:eastAsia="zh-CN"/>
              </w:rPr>
              <w:t xml:space="preserve">This IE shall be present over N4mb, if multicast transport is used over N6mb or Nmb9 and </w:t>
            </w:r>
            <w:r>
              <w:rPr>
                <w:szCs w:val="18"/>
                <w:lang w:val="en-US" w:eastAsia="zh-CN"/>
              </w:rPr>
              <w:t>if Traffic Endpoint ID is not present</w:t>
            </w:r>
            <w:r>
              <w:rPr>
                <w:rFonts w:cs="Arial"/>
                <w:szCs w:val="18"/>
                <w:lang w:eastAsia="zh-CN"/>
              </w:rPr>
              <w:t>.</w:t>
            </w:r>
          </w:p>
          <w:p w14:paraId="207F73A4" w14:textId="77777777" w:rsidR="007C096E" w:rsidRDefault="007C096E" w:rsidP="000A1449">
            <w:pPr>
              <w:pStyle w:val="TAL"/>
              <w:rPr>
                <w:szCs w:val="18"/>
                <w:lang w:eastAsia="zh-CN"/>
              </w:rPr>
            </w:pPr>
            <w:r w:rsidRPr="000A1449">
              <w:t>Several IEs with the same IE type may be present to represent multiple IP multicast flows.</w:t>
            </w:r>
          </w:p>
        </w:tc>
        <w:tc>
          <w:tcPr>
            <w:tcW w:w="426" w:type="dxa"/>
            <w:tcBorders>
              <w:top w:val="single" w:sz="4" w:space="0" w:color="auto"/>
              <w:left w:val="single" w:sz="4" w:space="0" w:color="auto"/>
              <w:bottom w:val="single" w:sz="4" w:space="0" w:color="auto"/>
              <w:right w:val="single" w:sz="4" w:space="0" w:color="auto"/>
            </w:tcBorders>
            <w:hideMark/>
          </w:tcPr>
          <w:p w14:paraId="54841519"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6A2A3499"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030CD96" w14:textId="77777777" w:rsidR="007C096E" w:rsidRDefault="007C096E" w:rsidP="007C096E">
            <w:pPr>
              <w:pStyle w:val="TAC"/>
              <w:rPr>
                <w:lang w:val="de-DE" w:eastAsia="zh-CN"/>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hideMark/>
          </w:tcPr>
          <w:p w14:paraId="1B4BE4F0" w14:textId="77777777" w:rsidR="007C096E" w:rsidRDefault="007C096E" w:rsidP="007C096E">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499A7EF6" w14:textId="77777777" w:rsidR="007C096E" w:rsidRDefault="007C096E" w:rsidP="007C096E">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470590EA" w14:textId="77777777" w:rsidR="007C096E" w:rsidRDefault="007C096E" w:rsidP="007C096E">
            <w:pPr>
              <w:pStyle w:val="TAC"/>
              <w:rPr>
                <w:lang w:val="fr-FR"/>
              </w:rPr>
            </w:pPr>
            <w:r>
              <w:rPr>
                <w:lang w:val="fr-FR"/>
              </w:rPr>
              <w:t>IP Multicast Addressing Info</w:t>
            </w:r>
          </w:p>
        </w:tc>
      </w:tr>
      <w:tr w:rsidR="007C096E" w14:paraId="26E7EC67" w14:textId="77777777" w:rsidTr="007C096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E293F76" w14:textId="5B647B8E" w:rsidR="007C096E" w:rsidRDefault="007C096E" w:rsidP="007C096E">
            <w:pPr>
              <w:pStyle w:val="TAL"/>
              <w:rPr>
                <w:lang w:val="fr-FR"/>
              </w:rPr>
            </w:pPr>
            <w:r>
              <w:rPr>
                <w:lang w:val="fr-FR"/>
              </w:rPr>
              <w:t>DNS Query Filter</w:t>
            </w:r>
          </w:p>
        </w:tc>
        <w:tc>
          <w:tcPr>
            <w:tcW w:w="336" w:type="dxa"/>
            <w:gridSpan w:val="2"/>
            <w:tcBorders>
              <w:top w:val="single" w:sz="4" w:space="0" w:color="auto"/>
              <w:left w:val="single" w:sz="4" w:space="0" w:color="auto"/>
              <w:bottom w:val="single" w:sz="4" w:space="0" w:color="auto"/>
              <w:right w:val="single" w:sz="4" w:space="0" w:color="auto"/>
            </w:tcBorders>
          </w:tcPr>
          <w:p w14:paraId="7F744D5C" w14:textId="38E4EC00" w:rsidR="007C096E" w:rsidRDefault="007C096E" w:rsidP="00823058">
            <w:pPr>
              <w:pStyle w:val="TAC"/>
              <w:rPr>
                <w:lang w:val="fr-FR"/>
              </w:rPr>
            </w:pPr>
            <w:r w:rsidRPr="00823058">
              <w:t>O</w:t>
            </w:r>
          </w:p>
        </w:tc>
        <w:tc>
          <w:tcPr>
            <w:tcW w:w="4304" w:type="dxa"/>
            <w:tcBorders>
              <w:top w:val="single" w:sz="4" w:space="0" w:color="auto"/>
              <w:left w:val="single" w:sz="4" w:space="0" w:color="auto"/>
              <w:bottom w:val="single" w:sz="4" w:space="0" w:color="auto"/>
              <w:right w:val="single" w:sz="4" w:space="0" w:color="auto"/>
            </w:tcBorders>
          </w:tcPr>
          <w:p w14:paraId="413E87AE" w14:textId="77777777" w:rsidR="007C096E" w:rsidRDefault="007C096E" w:rsidP="007C096E">
            <w:pPr>
              <w:pStyle w:val="TAL"/>
              <w:rPr>
                <w:rFonts w:cs="Arial"/>
                <w:szCs w:val="18"/>
                <w:lang w:val="en-US" w:eastAsia="zh-CN"/>
              </w:rPr>
            </w:pPr>
            <w:r>
              <w:rPr>
                <w:rFonts w:cs="Arial"/>
                <w:szCs w:val="18"/>
                <w:lang w:val="en-US" w:eastAsia="zh-CN"/>
              </w:rPr>
              <w:t xml:space="preserve">This IE may be present for an UL PDR if the UPF indicated support of </w:t>
            </w:r>
            <w:r>
              <w:t>DNS traffic steering based on FQDN in the DNS Query message.</w:t>
            </w:r>
          </w:p>
          <w:p w14:paraId="2BC8BBCF" w14:textId="16E7E339" w:rsidR="007C096E" w:rsidRDefault="007C096E" w:rsidP="007C096E">
            <w:pPr>
              <w:pStyle w:val="TAL"/>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Pr>
                <w:rFonts w:cs="Arial"/>
                <w:szCs w:val="18"/>
                <w:lang w:eastAsia="zh-CN"/>
              </w:rPr>
              <w:t>DNS Query</w:t>
            </w:r>
            <w:r w:rsidRPr="00441CD0">
              <w:rPr>
                <w:rFonts w:cs="Arial"/>
                <w:szCs w:val="18"/>
                <w:lang w:eastAsia="zh-CN"/>
              </w:rPr>
              <w:t xml:space="preserve"> filter to match for the incoming </w:t>
            </w:r>
            <w:r>
              <w:rPr>
                <w:rFonts w:cs="Arial"/>
                <w:szCs w:val="18"/>
                <w:lang w:eastAsia="zh-CN"/>
              </w:rPr>
              <w:t xml:space="preserve">DNS Query </w:t>
            </w:r>
            <w:r w:rsidRPr="00441CD0">
              <w:rPr>
                <w:rFonts w:cs="Arial"/>
                <w:szCs w:val="18"/>
                <w:lang w:eastAsia="zh-CN"/>
              </w:rPr>
              <w:t>packet</w:t>
            </w:r>
            <w:r>
              <w:rPr>
                <w:rFonts w:cs="Arial"/>
                <w:szCs w:val="18"/>
                <w:lang w:eastAsia="zh-CN"/>
              </w:rPr>
              <w:t>s</w:t>
            </w:r>
            <w:r w:rsidRPr="00441CD0">
              <w:rPr>
                <w:rFonts w:cs="Arial"/>
                <w:szCs w:val="18"/>
                <w:lang w:eastAsia="zh-CN"/>
              </w:rPr>
              <w:t xml:space="preserve">. </w:t>
            </w:r>
            <w:r w:rsidRPr="00441CD0">
              <w:rPr>
                <w:lang w:eastAsia="zh-CN"/>
              </w:rPr>
              <w:t xml:space="preserve">Several IEs with the same IE type may be present to provision a list of </w:t>
            </w:r>
            <w:r>
              <w:rPr>
                <w:lang w:eastAsia="zh-CN"/>
              </w:rPr>
              <w:t>DNS Query</w:t>
            </w:r>
            <w:r w:rsidRPr="00441CD0">
              <w:rPr>
                <w:lang w:eastAsia="zh-CN"/>
              </w:rPr>
              <w:t xml:space="preserve"> Filters. The full set of applicable </w:t>
            </w:r>
            <w:r>
              <w:rPr>
                <w:lang w:eastAsia="zh-CN"/>
              </w:rPr>
              <w:t>DNS Query</w:t>
            </w:r>
            <w:r w:rsidRPr="00441CD0">
              <w:rPr>
                <w:lang w:eastAsia="zh-CN"/>
              </w:rPr>
              <w:t xml:space="preserve"> filters, if any, shall be provided during the creation or the modification of the PDI.</w:t>
            </w:r>
          </w:p>
        </w:tc>
        <w:tc>
          <w:tcPr>
            <w:tcW w:w="426" w:type="dxa"/>
            <w:tcBorders>
              <w:top w:val="single" w:sz="4" w:space="0" w:color="auto"/>
              <w:left w:val="single" w:sz="4" w:space="0" w:color="auto"/>
              <w:bottom w:val="single" w:sz="4" w:space="0" w:color="auto"/>
              <w:right w:val="single" w:sz="4" w:space="0" w:color="auto"/>
            </w:tcBorders>
          </w:tcPr>
          <w:p w14:paraId="4ED9B191" w14:textId="5904C059" w:rsidR="007C096E" w:rsidRDefault="007C096E" w:rsidP="007C096E">
            <w:pPr>
              <w:pStyle w:val="TAC"/>
              <w:rPr>
                <w:lang w:val="de-DE"/>
              </w:rPr>
            </w:pPr>
            <w:r>
              <w:t>-</w:t>
            </w:r>
          </w:p>
        </w:tc>
        <w:tc>
          <w:tcPr>
            <w:tcW w:w="425" w:type="dxa"/>
            <w:tcBorders>
              <w:top w:val="single" w:sz="4" w:space="0" w:color="auto"/>
              <w:left w:val="single" w:sz="4" w:space="0" w:color="auto"/>
              <w:bottom w:val="single" w:sz="4" w:space="0" w:color="auto"/>
              <w:right w:val="single" w:sz="4" w:space="0" w:color="auto"/>
            </w:tcBorders>
          </w:tcPr>
          <w:p w14:paraId="107DD874" w14:textId="2653EA7A"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6E58646" w14:textId="7C57237B" w:rsidR="007C096E" w:rsidRDefault="007C096E" w:rsidP="007C096E">
            <w:pPr>
              <w:pStyle w:val="TAC"/>
              <w:rPr>
                <w:lang w:val="de-DE"/>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tcPr>
          <w:p w14:paraId="6E5D04BE" w14:textId="35F92BBB" w:rsidR="007C096E" w:rsidRDefault="007C096E" w:rsidP="007C096E">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018BDAA6" w14:textId="57CBAD31" w:rsidR="007C096E" w:rsidRDefault="007C096E" w:rsidP="007C096E">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6D4FBBE3" w14:textId="626C75C0" w:rsidR="007C096E" w:rsidRDefault="007C096E" w:rsidP="007C096E">
            <w:pPr>
              <w:pStyle w:val="TAC"/>
              <w:rPr>
                <w:lang w:val="fr-FR"/>
              </w:rPr>
            </w:pPr>
            <w:r>
              <w:rPr>
                <w:lang w:val="en-US"/>
              </w:rPr>
              <w:t>DNS Query Filter</w:t>
            </w:r>
          </w:p>
        </w:tc>
      </w:tr>
      <w:tr w:rsidR="00317AC2" w14:paraId="597B5FF6" w14:textId="77777777" w:rsidTr="00346DAC">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0B1EDAC6" w14:textId="24FCF1E9" w:rsidR="00317AC2" w:rsidRDefault="00317AC2" w:rsidP="00317AC2">
            <w:pPr>
              <w:pStyle w:val="TAL"/>
              <w:rPr>
                <w:lang w:val="fr-FR"/>
              </w:rPr>
            </w:pPr>
            <w:r>
              <w:t>MBS Session Identifier</w:t>
            </w:r>
          </w:p>
        </w:tc>
        <w:tc>
          <w:tcPr>
            <w:tcW w:w="336" w:type="dxa"/>
            <w:gridSpan w:val="2"/>
            <w:tcBorders>
              <w:top w:val="single" w:sz="4" w:space="0" w:color="auto"/>
              <w:left w:val="single" w:sz="4" w:space="0" w:color="auto"/>
              <w:bottom w:val="single" w:sz="4" w:space="0" w:color="auto"/>
              <w:right w:val="single" w:sz="4" w:space="0" w:color="auto"/>
            </w:tcBorders>
          </w:tcPr>
          <w:p w14:paraId="39BB9A9F" w14:textId="16D930F8" w:rsidR="00317AC2" w:rsidRDefault="00317AC2" w:rsidP="00823058">
            <w:pPr>
              <w:pStyle w:val="TAC"/>
              <w:rPr>
                <w:lang w:val="fr-FR"/>
              </w:rPr>
            </w:pPr>
            <w:r w:rsidRPr="00823058">
              <w:t>C</w:t>
            </w:r>
          </w:p>
        </w:tc>
        <w:tc>
          <w:tcPr>
            <w:tcW w:w="4304" w:type="dxa"/>
            <w:tcBorders>
              <w:top w:val="single" w:sz="4" w:space="0" w:color="auto"/>
              <w:left w:val="single" w:sz="4" w:space="0" w:color="auto"/>
              <w:bottom w:val="single" w:sz="4" w:space="0" w:color="auto"/>
              <w:right w:val="single" w:sz="4" w:space="0" w:color="auto"/>
            </w:tcBorders>
          </w:tcPr>
          <w:p w14:paraId="6D27A48B" w14:textId="20139E30" w:rsidR="00317AC2" w:rsidRDefault="00317AC2" w:rsidP="00F100C3">
            <w:pPr>
              <w:pStyle w:val="TAL"/>
              <w:rPr>
                <w:rFonts w:cs="Arial"/>
                <w:szCs w:val="18"/>
                <w:lang w:val="en-US" w:eastAsia="zh-CN"/>
              </w:rPr>
            </w:pPr>
            <w:r>
              <w:t xml:space="preserve">This </w:t>
            </w:r>
            <w:r w:rsidRPr="00AA69A5">
              <w:t>IE</w:t>
            </w:r>
            <w:r>
              <w:t xml:space="preserve"> shall be present when the PDR is created to receive MBS session data. (NOTE</w:t>
            </w:r>
            <w:r w:rsidR="00F100C3">
              <w:t> </w:t>
            </w:r>
            <w:r>
              <w:t>9)</w:t>
            </w:r>
          </w:p>
        </w:tc>
        <w:tc>
          <w:tcPr>
            <w:tcW w:w="426" w:type="dxa"/>
            <w:tcBorders>
              <w:top w:val="single" w:sz="4" w:space="0" w:color="auto"/>
              <w:left w:val="single" w:sz="4" w:space="0" w:color="auto"/>
              <w:bottom w:val="single" w:sz="4" w:space="0" w:color="auto"/>
              <w:right w:val="single" w:sz="4" w:space="0" w:color="auto"/>
            </w:tcBorders>
          </w:tcPr>
          <w:p w14:paraId="24E06015" w14:textId="7BC28EAF" w:rsidR="00317AC2" w:rsidRDefault="00317AC2" w:rsidP="00317AC2">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ED2DB92" w14:textId="71E8BB05" w:rsidR="00317AC2" w:rsidRDefault="00317AC2" w:rsidP="00317AC2">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A3E56FF" w14:textId="085B9AF1" w:rsidR="00317AC2" w:rsidRDefault="00317AC2" w:rsidP="00317AC2">
            <w:pPr>
              <w:pStyle w:val="TAC"/>
              <w:rPr>
                <w:lang w:val="de-DE"/>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tcPr>
          <w:p w14:paraId="149C17C8" w14:textId="3D53C739" w:rsidR="00317AC2" w:rsidRDefault="00317AC2" w:rsidP="00317AC2">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43490E66" w14:textId="520EADF9" w:rsidR="00317AC2" w:rsidRDefault="00317AC2" w:rsidP="00317AC2">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tcPr>
          <w:p w14:paraId="64BA487A" w14:textId="18350240" w:rsidR="00317AC2" w:rsidRDefault="00317AC2" w:rsidP="00317AC2">
            <w:pPr>
              <w:pStyle w:val="TAC"/>
              <w:rPr>
                <w:lang w:val="en-US"/>
              </w:rPr>
            </w:pPr>
            <w:r>
              <w:t>MBS Session Identifier</w:t>
            </w:r>
          </w:p>
        </w:tc>
      </w:tr>
      <w:tr w:rsidR="00AC7BFA" w14:paraId="513FABC6" w14:textId="77777777" w:rsidTr="00346DAC">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FFFD2B7" w14:textId="257560CD" w:rsidR="00AC7BFA" w:rsidRDefault="00AC7BFA" w:rsidP="00AC7BFA">
            <w:pPr>
              <w:pStyle w:val="TAL"/>
            </w:pPr>
            <w:r>
              <w:t>Area Session ID</w:t>
            </w:r>
          </w:p>
        </w:tc>
        <w:tc>
          <w:tcPr>
            <w:tcW w:w="336" w:type="dxa"/>
            <w:gridSpan w:val="2"/>
            <w:tcBorders>
              <w:top w:val="single" w:sz="4" w:space="0" w:color="auto"/>
              <w:left w:val="single" w:sz="4" w:space="0" w:color="auto"/>
              <w:bottom w:val="single" w:sz="4" w:space="0" w:color="auto"/>
              <w:right w:val="single" w:sz="4" w:space="0" w:color="auto"/>
            </w:tcBorders>
          </w:tcPr>
          <w:p w14:paraId="04439259" w14:textId="230F7071" w:rsidR="00AC7BFA" w:rsidRDefault="00AC7BFA" w:rsidP="00AC7BFA">
            <w:pPr>
              <w:pStyle w:val="TAL"/>
              <w:jc w:val="center"/>
            </w:pPr>
            <w:r>
              <w:t>C</w:t>
            </w:r>
          </w:p>
        </w:tc>
        <w:tc>
          <w:tcPr>
            <w:tcW w:w="4304" w:type="dxa"/>
            <w:tcBorders>
              <w:top w:val="single" w:sz="4" w:space="0" w:color="auto"/>
              <w:left w:val="single" w:sz="4" w:space="0" w:color="auto"/>
              <w:bottom w:val="single" w:sz="4" w:space="0" w:color="auto"/>
              <w:right w:val="single" w:sz="4" w:space="0" w:color="auto"/>
            </w:tcBorders>
          </w:tcPr>
          <w:p w14:paraId="2F5207F8" w14:textId="22595BF8" w:rsidR="00AC7BFA" w:rsidRDefault="00AC7BFA" w:rsidP="00AC7BFA">
            <w:pPr>
              <w:pStyle w:val="TAL"/>
            </w:pPr>
            <w:r>
              <w:t>This IE shall be present for a location dependent MBS service. When present, it shall contain the Area Session ID, which together with the MBS Session Identifier, uniquely identify the service area part of the content data of the MBS service. (NOTE 9)</w:t>
            </w:r>
          </w:p>
        </w:tc>
        <w:tc>
          <w:tcPr>
            <w:tcW w:w="426" w:type="dxa"/>
            <w:tcBorders>
              <w:top w:val="single" w:sz="4" w:space="0" w:color="auto"/>
              <w:left w:val="single" w:sz="4" w:space="0" w:color="auto"/>
              <w:bottom w:val="single" w:sz="4" w:space="0" w:color="auto"/>
              <w:right w:val="single" w:sz="4" w:space="0" w:color="auto"/>
            </w:tcBorders>
          </w:tcPr>
          <w:p w14:paraId="7908924D" w14:textId="592A066B" w:rsidR="00AC7BFA" w:rsidRDefault="00AC7BFA" w:rsidP="00AC7BFA">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8E192AD" w14:textId="3C452218" w:rsidR="00AC7BFA" w:rsidRDefault="00AC7BFA" w:rsidP="00AC7BFA">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0C4D6AE" w14:textId="4339C9C9" w:rsidR="00AC7BFA" w:rsidRDefault="00AC7BFA" w:rsidP="00AC7BFA">
            <w:pPr>
              <w:pStyle w:val="TAC"/>
              <w:rPr>
                <w:lang w:val="de-DE"/>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tcPr>
          <w:p w14:paraId="7A6CB743" w14:textId="1AFF0069" w:rsidR="00AC7BFA" w:rsidRDefault="00AC7BFA" w:rsidP="00AC7BFA">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37BF6E51" w14:textId="43BF6E32" w:rsidR="00AC7BFA" w:rsidRDefault="00AC7BFA" w:rsidP="00AC7BFA">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tcPr>
          <w:p w14:paraId="45F7DF55" w14:textId="21F35AE5" w:rsidR="00AC7BFA" w:rsidRDefault="00AC7BFA" w:rsidP="00AC7BFA">
            <w:pPr>
              <w:pStyle w:val="TAC"/>
            </w:pPr>
            <w:r>
              <w:t>Area Session ID</w:t>
            </w:r>
          </w:p>
        </w:tc>
      </w:tr>
      <w:tr w:rsidR="007C096E" w14:paraId="125D4F14" w14:textId="77777777" w:rsidTr="007C096E">
        <w:trPr>
          <w:gridAfter w:val="1"/>
          <w:wAfter w:w="29" w:type="dxa"/>
          <w:jc w:val="center"/>
        </w:trPr>
        <w:tc>
          <w:tcPr>
            <w:tcW w:w="9451" w:type="dxa"/>
            <w:gridSpan w:val="13"/>
            <w:tcBorders>
              <w:top w:val="single" w:sz="4" w:space="0" w:color="auto"/>
              <w:left w:val="single" w:sz="4" w:space="0" w:color="auto"/>
              <w:bottom w:val="single" w:sz="4" w:space="0" w:color="auto"/>
              <w:right w:val="single" w:sz="4" w:space="0" w:color="auto"/>
            </w:tcBorders>
            <w:hideMark/>
          </w:tcPr>
          <w:p w14:paraId="6475C5BB" w14:textId="77777777" w:rsidR="007C096E" w:rsidRDefault="007C096E" w:rsidP="007C096E">
            <w:pPr>
              <w:pStyle w:val="TAN"/>
              <w:rPr>
                <w:lang w:val="en-US"/>
              </w:rPr>
            </w:pPr>
            <w:r>
              <w:rPr>
                <w:lang w:val="en-US"/>
              </w:rPr>
              <w:t>NOTE 1:</w:t>
            </w:r>
            <w:r>
              <w:rPr>
                <w:lang w:val="en-US"/>
              </w:rPr>
              <w:tab/>
              <w:t>The Network Instance parameter is needed e.g. in the following cases:</w:t>
            </w:r>
          </w:p>
          <w:p w14:paraId="152F7AF7" w14:textId="77777777" w:rsidR="007C096E" w:rsidRDefault="007C096E" w:rsidP="007C096E">
            <w:pPr>
              <w:pStyle w:val="TAN"/>
              <w:rPr>
                <w:lang w:val="x-none"/>
              </w:rPr>
            </w:pPr>
            <w:r>
              <w:tab/>
              <w:t>-</w:t>
            </w:r>
            <w:r>
              <w:tab/>
              <w:t>PGW/TDF UP function supports multiple PDNs with overlapping IP addresses;</w:t>
            </w:r>
          </w:p>
          <w:p w14:paraId="598D1C03" w14:textId="77777777" w:rsidR="007C096E" w:rsidRDefault="007C096E" w:rsidP="007C096E">
            <w:pPr>
              <w:pStyle w:val="TAN"/>
            </w:pPr>
            <w:r>
              <w:tab/>
              <w:t>-</w:t>
            </w:r>
            <w:r>
              <w:tab/>
              <w:t>SGW UP function is connected to PGWs in different IP domains (S5/S8);</w:t>
            </w:r>
          </w:p>
          <w:p w14:paraId="15788778" w14:textId="77777777" w:rsidR="007C096E" w:rsidRDefault="007C096E" w:rsidP="007C096E">
            <w:pPr>
              <w:pStyle w:val="TAN"/>
            </w:pPr>
            <w:r>
              <w:tab/>
              <w:t>-</w:t>
            </w:r>
            <w:r>
              <w:tab/>
              <w:t>PGW UP function is connected to SGWs in different IP domains (S5/S8);</w:t>
            </w:r>
          </w:p>
          <w:p w14:paraId="4BF1BB0B" w14:textId="77777777" w:rsidR="007C096E" w:rsidRDefault="007C096E" w:rsidP="007C096E">
            <w:pPr>
              <w:pStyle w:val="TAN"/>
            </w:pPr>
            <w:r>
              <w:rPr>
                <w:lang w:val="en-US"/>
              </w:rPr>
              <w:tab/>
              <w:t>-</w:t>
            </w:r>
            <w:r>
              <w:rPr>
                <w:lang w:val="en-US"/>
              </w:rPr>
              <w:tab/>
              <w:t>SGW UP function is connected to eNodeBs in different IP domains;</w:t>
            </w:r>
          </w:p>
          <w:p w14:paraId="13A17488" w14:textId="77777777" w:rsidR="007C096E" w:rsidRDefault="007C096E" w:rsidP="007C096E">
            <w:pPr>
              <w:pStyle w:val="TAN"/>
            </w:pPr>
            <w:r>
              <w:tab/>
            </w:r>
            <w:r>
              <w:rPr>
                <w:lang w:val="en-US"/>
              </w:rPr>
              <w:t>-</w:t>
            </w:r>
            <w:r>
              <w:rPr>
                <w:lang w:val="en-US"/>
              </w:rPr>
              <w:tab/>
            </w:r>
            <w:r>
              <w:t>UPF is connected to 5G-ANs in different IP domains;</w:t>
            </w:r>
          </w:p>
          <w:p w14:paraId="34004F96" w14:textId="77777777" w:rsidR="007C096E" w:rsidRDefault="007C096E" w:rsidP="007C096E">
            <w:pPr>
              <w:pStyle w:val="TAN"/>
              <w:rPr>
                <w:lang w:val="en-US"/>
              </w:rPr>
            </w:pPr>
            <w:r>
              <w:tab/>
            </w:r>
            <w:r>
              <w:rPr>
                <w:lang w:val="en-US"/>
              </w:rPr>
              <w:t>-</w:t>
            </w:r>
            <w:r>
              <w:rPr>
                <w:lang w:val="en-US"/>
              </w:rPr>
              <w:tab/>
              <w:t>Separation of multiple</w:t>
            </w:r>
            <w:r>
              <w:t xml:space="preserve"> 5G VN groups communication in the UPF</w:t>
            </w:r>
            <w:r>
              <w:rPr>
                <w:lang w:val="en-US"/>
              </w:rPr>
              <w:t>;</w:t>
            </w:r>
          </w:p>
          <w:p w14:paraId="0AFA0097" w14:textId="77777777" w:rsidR="007C096E" w:rsidRDefault="007C096E" w:rsidP="007C096E">
            <w:pPr>
              <w:pStyle w:val="TAN"/>
              <w:rPr>
                <w:lang w:val="en-US"/>
              </w:rPr>
            </w:pPr>
            <w:r>
              <w:tab/>
            </w:r>
            <w:r>
              <w:rPr>
                <w:lang w:val="en-US"/>
              </w:rPr>
              <w:t>-</w:t>
            </w:r>
            <w:r>
              <w:rPr>
                <w:lang w:val="en-US"/>
              </w:rPr>
              <w:tab/>
              <w:t>I</w:t>
            </w:r>
            <w:r>
              <w:t>ndirect data forwarding.</w:t>
            </w:r>
          </w:p>
          <w:p w14:paraId="33F56531" w14:textId="77777777" w:rsidR="007C096E" w:rsidRDefault="007C096E" w:rsidP="007C096E">
            <w:pPr>
              <w:pStyle w:val="TAN"/>
              <w:rPr>
                <w:lang w:val="en-US"/>
              </w:rPr>
            </w:pPr>
            <w:r>
              <w:rPr>
                <w:lang w:val="en-US"/>
              </w:rPr>
              <w:t>NOTE 2:</w:t>
            </w:r>
            <w:r>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6837D573" w14:textId="77777777" w:rsidR="007C096E" w:rsidRDefault="007C096E" w:rsidP="007C096E">
            <w:pPr>
              <w:pStyle w:val="TAN"/>
              <w:rPr>
                <w:lang w:val="en-US"/>
              </w:rPr>
            </w:pPr>
            <w:r>
              <w:rPr>
                <w:lang w:val="en-US"/>
              </w:rPr>
              <w:t>NOTE 3:</w:t>
            </w:r>
            <w:r>
              <w:rPr>
                <w:lang w:val="en-US"/>
              </w:rPr>
              <w:tab/>
              <w:t>SDF Filter IE(s) shall not be present if Ethernet Packet Filter IE(s) is present.</w:t>
            </w:r>
          </w:p>
          <w:p w14:paraId="41049603" w14:textId="77777777" w:rsidR="007C096E" w:rsidRDefault="007C096E" w:rsidP="007C096E">
            <w:pPr>
              <w:pStyle w:val="TAN"/>
              <w:rPr>
                <w:lang w:val="x-none"/>
              </w:rPr>
            </w:pPr>
            <w:r>
              <w:t>NOTE 4:</w:t>
            </w:r>
            <w:r>
              <w:tab/>
              <w:t>When several SDF filter IEs are provisioned, the UP function shall consider that the packets are matched if matching any SDF filter. The same principle shall apply for Ethernet Packet Filters and QFIs.</w:t>
            </w:r>
          </w:p>
          <w:p w14:paraId="67FBC6E1" w14:textId="77777777" w:rsidR="007C096E" w:rsidRDefault="007C096E" w:rsidP="007C096E">
            <w:pPr>
              <w:pStyle w:val="TAN"/>
            </w:pPr>
            <w:r>
              <w:t>NOTE 5:</w:t>
            </w:r>
            <w:r>
              <w:tab/>
              <w:t>If both the UE IP Address and the Framed-Route (or Framed-IPv6-Route) are present, the packets which are considered being matching the PDR shall match at least one of them.</w:t>
            </w:r>
          </w:p>
          <w:p w14:paraId="4109A51E" w14:textId="77777777" w:rsidR="007C096E" w:rsidRDefault="007C096E" w:rsidP="007C096E">
            <w:pPr>
              <w:pStyle w:val="TAN"/>
            </w:pPr>
            <w:r>
              <w:t>NOTE 6:</w:t>
            </w:r>
            <w:r>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Pr>
                <w:lang w:val="en-US"/>
              </w:rPr>
              <w:t>if the UPF</w:t>
            </w:r>
            <w:r>
              <w:t xml:space="preserve"> also indicated support of the IP6PL feature (see clause 5.21.1).</w:t>
            </w:r>
          </w:p>
          <w:p w14:paraId="2A1041A6" w14:textId="77777777" w:rsidR="007C096E" w:rsidRDefault="007C096E" w:rsidP="007C096E">
            <w:pPr>
              <w:pStyle w:val="TAN"/>
            </w:pPr>
            <w:r>
              <w:t>NOTE 7:</w:t>
            </w:r>
            <w:r>
              <w:tab/>
              <w:t>In this release of specification, the UP function shall announce the IP route(s) for Framed-Route(s) or Framed-IPv6-Route(s) to the PDN regardless of the value of the Framed-Routing.</w:t>
            </w:r>
          </w:p>
          <w:p w14:paraId="7F7BD17B" w14:textId="77777777" w:rsidR="007C096E" w:rsidRDefault="007C096E" w:rsidP="007C096E">
            <w:pPr>
              <w:pStyle w:val="TAN"/>
            </w:pPr>
            <w:r>
              <w:t>NOTE 8</w:t>
            </w:r>
            <w:r>
              <w:rPr>
                <w:lang w:eastAsia="zh-CN"/>
              </w:rPr>
              <w:t>:</w:t>
            </w:r>
            <w:r>
              <w:tab/>
              <w:t xml:space="preserve">The </w:t>
            </w:r>
            <w:r>
              <w:rPr>
                <w:rFonts w:cs="Arial"/>
                <w:szCs w:val="18"/>
                <w:lang w:eastAsia="zh-CN"/>
              </w:rPr>
              <w:t>IP address of the CP function</w:t>
            </w:r>
            <w:r>
              <w:t xml:space="preserve">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p w14:paraId="4CB3374C" w14:textId="50001143" w:rsidR="00317AC2" w:rsidRDefault="00317AC2" w:rsidP="007C096E">
            <w:pPr>
              <w:pStyle w:val="TAN"/>
            </w:pPr>
            <w:r>
              <w:t>NOTE 9:</w:t>
            </w:r>
            <w:r>
              <w:tab/>
            </w:r>
            <w:r w:rsidR="00AC7BFA">
              <w:t>The Inclusion of the MBS Session Identifier, or MBS Session Identifier and Area Session ID for a location dependent MBS session, enables the UPF to allocate the same N19mb tunnel for the same MBS Session, or for the same MBS session and Area Session ID for a location dependent MBS session, when receiving multiple PFCP Session Establishment or Modification Request messages for different PFCP sessions being associated with the same MBS session, or with the same MBS session and Area Session ID for a location dependent MBS session, and also helps the UPF to identify the PFCP sessions associated with a MBS Session, or with the same MBS session and Area Session ID for a location dependent MBS session.</w:t>
            </w:r>
          </w:p>
        </w:tc>
      </w:tr>
    </w:tbl>
    <w:p w14:paraId="20AF7E65" w14:textId="77777777" w:rsidR="007C096E" w:rsidRDefault="007C096E" w:rsidP="007C096E"/>
    <w:p w14:paraId="0790B127" w14:textId="77777777" w:rsidR="007C096E" w:rsidRDefault="007C096E" w:rsidP="007C096E">
      <w:pPr>
        <w:pStyle w:val="TH"/>
        <w:rPr>
          <w:lang w:val="en-US"/>
        </w:rPr>
      </w:pPr>
      <w:r>
        <w:t>Table 7.5.2.2-3: Ethernet Packet Filter</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7C096E" w14:paraId="5F04AA1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4E8CB15"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01C3BB06" w14:textId="77777777" w:rsidR="007C096E" w:rsidRDefault="007C096E" w:rsidP="007C096E">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CEA9937" w14:textId="77777777" w:rsidR="007C096E" w:rsidRDefault="007C096E" w:rsidP="007C096E">
            <w:pPr>
              <w:pStyle w:val="TAC"/>
            </w:pPr>
            <w:r>
              <w:t>Ethernet Packet Filter IE Type = 132 (decimal)</w:t>
            </w:r>
          </w:p>
        </w:tc>
      </w:tr>
      <w:tr w:rsidR="007C096E" w14:paraId="4DD3C92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FF619E"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7050DBFD" w14:textId="77777777" w:rsidR="007C096E" w:rsidRDefault="007C096E" w:rsidP="007C096E">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91460D5" w14:textId="77777777" w:rsidR="007C096E" w:rsidRDefault="007C096E" w:rsidP="007C096E">
            <w:pPr>
              <w:pStyle w:val="TAC"/>
            </w:pPr>
            <w:r>
              <w:t>Length = n</w:t>
            </w:r>
          </w:p>
        </w:tc>
      </w:tr>
      <w:tr w:rsidR="007C096E" w14:paraId="78BBF4DA" w14:textId="77777777" w:rsidTr="007C096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0D9E8F0"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2CA295C" w14:textId="77777777" w:rsidR="007C096E" w:rsidRDefault="007C096E" w:rsidP="007C096E">
            <w:pPr>
              <w:pStyle w:val="TAH"/>
            </w:pPr>
            <w: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0A19706" w14:textId="77777777" w:rsidR="007C096E" w:rsidRDefault="007C096E" w:rsidP="007C096E">
            <w:pPr>
              <w:pStyle w:val="TAH"/>
            </w:pPr>
            <w: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22B8A89" w14:textId="77777777" w:rsidR="007C096E" w:rsidRDefault="007C096E" w:rsidP="007C096E">
            <w:pPr>
              <w:pStyle w:val="TAH"/>
            </w:pPr>
            <w: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6E7CF1" w14:textId="77777777" w:rsidR="007C096E" w:rsidRDefault="007C096E" w:rsidP="007C096E">
            <w:pPr>
              <w:pStyle w:val="TAH"/>
            </w:pPr>
            <w:r>
              <w:t>IE Type</w:t>
            </w:r>
          </w:p>
        </w:tc>
      </w:tr>
      <w:tr w:rsidR="007C096E" w14:paraId="0BAA6847" w14:textId="77777777" w:rsidTr="007C096E">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DAD3E16" w14:textId="77777777" w:rsidR="007C096E" w:rsidRDefault="007C096E" w:rsidP="007C096E">
            <w:pPr>
              <w:spacing w:after="0"/>
              <w:rPr>
                <w:rFonts w:ascii="Arial" w:hAnsi="Arial"/>
                <w:b/>
                <w:sz w:val="18"/>
              </w:rPr>
            </w:pPr>
            <w:bookmarkStart w:id="4110" w:name="_PERM_MCCTEMPBM_CRPT050202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A33CB99" w14:textId="77777777" w:rsidR="007C096E" w:rsidRDefault="007C096E" w:rsidP="007C096E">
            <w:pPr>
              <w:spacing w:after="0"/>
              <w:rPr>
                <w:rFonts w:ascii="Arial" w:hAnsi="Arial"/>
                <w:b/>
                <w:sz w:val="18"/>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1016A538"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4FCD19C1"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0A61D4BD"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62AFF0B" w14:textId="77777777" w:rsidR="007C096E" w:rsidRDefault="007C096E" w:rsidP="007C096E">
            <w:pPr>
              <w:pStyle w:val="TAH"/>
            </w:pPr>
            <w:r>
              <w:t>Sxc</w:t>
            </w:r>
          </w:p>
        </w:tc>
        <w:tc>
          <w:tcPr>
            <w:tcW w:w="400" w:type="dxa"/>
            <w:tcBorders>
              <w:top w:val="single" w:sz="4" w:space="0" w:color="auto"/>
              <w:left w:val="single" w:sz="4" w:space="0" w:color="auto"/>
              <w:bottom w:val="single" w:sz="4" w:space="0" w:color="auto"/>
              <w:right w:val="single" w:sz="4" w:space="0" w:color="auto"/>
            </w:tcBorders>
            <w:hideMark/>
          </w:tcPr>
          <w:p w14:paraId="1A874588" w14:textId="77777777" w:rsidR="007C096E" w:rsidRDefault="007C096E" w:rsidP="007C096E">
            <w:pPr>
              <w:pStyle w:val="TAH"/>
              <w:rPr>
                <w:lang w:val="de-DE"/>
              </w:rPr>
            </w:pPr>
            <w:r>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832189" w14:textId="77777777" w:rsidR="007C096E" w:rsidRDefault="007C096E" w:rsidP="007C096E">
            <w:pPr>
              <w:spacing w:after="0"/>
              <w:rPr>
                <w:rFonts w:ascii="Arial" w:hAnsi="Arial"/>
                <w:b/>
                <w:sz w:val="18"/>
              </w:rPr>
            </w:pPr>
            <w:bookmarkStart w:id="4111" w:name="_PERM_MCCTEMPBM_CRPT05020295___7"/>
            <w:bookmarkEnd w:id="4111"/>
          </w:p>
        </w:tc>
      </w:tr>
      <w:bookmarkEnd w:id="4110"/>
      <w:tr w:rsidR="007C096E" w14:paraId="24577316"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236F27AA" w14:textId="77777777" w:rsidR="007C096E" w:rsidRDefault="007C096E" w:rsidP="007C096E">
            <w:pPr>
              <w:pStyle w:val="TAL"/>
              <w:rPr>
                <w:lang w:val="x-none"/>
              </w:rPr>
            </w:pPr>
            <w:r>
              <w:t xml:space="preserve">Ethernet </w:t>
            </w:r>
            <w:r>
              <w:rPr>
                <w:lang w:val="de-DE"/>
              </w:rPr>
              <w:t>F</w:t>
            </w:r>
            <w:r>
              <w:t>ilter ID</w:t>
            </w:r>
          </w:p>
        </w:tc>
        <w:tc>
          <w:tcPr>
            <w:tcW w:w="336" w:type="dxa"/>
            <w:tcBorders>
              <w:top w:val="single" w:sz="4" w:space="0" w:color="auto"/>
              <w:left w:val="single" w:sz="4" w:space="0" w:color="auto"/>
              <w:bottom w:val="single" w:sz="4" w:space="0" w:color="auto"/>
              <w:right w:val="single" w:sz="4" w:space="0" w:color="auto"/>
            </w:tcBorders>
            <w:hideMark/>
          </w:tcPr>
          <w:p w14:paraId="7A515D40" w14:textId="77777777" w:rsidR="007C096E" w:rsidRDefault="007C096E" w:rsidP="00823058">
            <w:pPr>
              <w:pStyle w:val="TAC"/>
              <w:rPr>
                <w:lang w:val="de-DE"/>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1E735ECE" w14:textId="77777777" w:rsidR="007C096E" w:rsidRDefault="007C096E" w:rsidP="007C096E">
            <w:pPr>
              <w:pStyle w:val="TAL"/>
              <w:rPr>
                <w:lang w:val="x-none"/>
              </w:rPr>
            </w:pPr>
            <w:r>
              <w:t xml:space="preserve">This shall be present if Bidirectional Ethernet filter is required. This IE shall uniquely identify an </w:t>
            </w:r>
            <w:r>
              <w:rPr>
                <w:lang w:val="en-US"/>
              </w:rPr>
              <w:t>Ethernet</w:t>
            </w:r>
            <w:r>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4B08D6BB"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D22B23B"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71C434C"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024E877D"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19B087D3" w14:textId="77777777" w:rsidR="007C096E" w:rsidRDefault="007C096E" w:rsidP="007C096E">
            <w:pPr>
              <w:pStyle w:val="TAC"/>
            </w:pPr>
            <w:r>
              <w:t xml:space="preserve">Ethernet </w:t>
            </w:r>
            <w:r>
              <w:rPr>
                <w:lang w:val="de-DE"/>
              </w:rPr>
              <w:t>F</w:t>
            </w:r>
            <w:r>
              <w:t>ilter ID</w:t>
            </w:r>
          </w:p>
        </w:tc>
      </w:tr>
      <w:tr w:rsidR="007C096E" w14:paraId="40360105"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49E6DDC5" w14:textId="77777777" w:rsidR="007C096E" w:rsidRDefault="007C096E" w:rsidP="007C096E">
            <w:pPr>
              <w:pStyle w:val="TAL"/>
            </w:pPr>
            <w:r>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38D6B30C" w14:textId="77777777" w:rsidR="007C096E" w:rsidRDefault="007C096E" w:rsidP="00823058">
            <w:pPr>
              <w:pStyle w:val="TAC"/>
              <w:rPr>
                <w:lang w:val="de-DE"/>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1F9F9D17" w14:textId="77777777" w:rsidR="007C096E" w:rsidRDefault="007C096E" w:rsidP="000A1449">
            <w:pPr>
              <w:pStyle w:val="TAL"/>
              <w:rPr>
                <w:lang w:val="x-none"/>
              </w:rPr>
            </w:pPr>
            <w:r w:rsidRPr="000A1449">
              <w:t>This IE shall be present when provisioning a bidirectional Ethernet Filter the first time (see clause 5.13.4).</w:t>
            </w:r>
          </w:p>
        </w:tc>
        <w:tc>
          <w:tcPr>
            <w:tcW w:w="370" w:type="dxa"/>
            <w:tcBorders>
              <w:top w:val="single" w:sz="4" w:space="0" w:color="auto"/>
              <w:left w:val="single" w:sz="4" w:space="0" w:color="auto"/>
              <w:bottom w:val="single" w:sz="4" w:space="0" w:color="auto"/>
              <w:right w:val="single" w:sz="4" w:space="0" w:color="auto"/>
            </w:tcBorders>
            <w:hideMark/>
          </w:tcPr>
          <w:p w14:paraId="495A4B01"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7FC426D"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138D1A01"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272B5A01"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45289056" w14:textId="77777777" w:rsidR="007C096E" w:rsidRDefault="007C096E" w:rsidP="007C096E">
            <w:pPr>
              <w:pStyle w:val="TAC"/>
            </w:pPr>
            <w:r>
              <w:rPr>
                <w:lang w:val="en-US"/>
              </w:rPr>
              <w:t>Ethernet Filter Properties</w:t>
            </w:r>
          </w:p>
        </w:tc>
      </w:tr>
      <w:tr w:rsidR="007C096E" w14:paraId="0F5DA3FA"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72D1E51F" w14:textId="77777777" w:rsidR="007C096E" w:rsidRDefault="007C096E" w:rsidP="007C096E">
            <w:pPr>
              <w:pStyle w:val="TAL"/>
            </w:pPr>
            <w:r>
              <w:t>MAC address</w:t>
            </w:r>
          </w:p>
        </w:tc>
        <w:tc>
          <w:tcPr>
            <w:tcW w:w="336" w:type="dxa"/>
            <w:tcBorders>
              <w:top w:val="single" w:sz="4" w:space="0" w:color="auto"/>
              <w:left w:val="single" w:sz="4" w:space="0" w:color="auto"/>
              <w:bottom w:val="single" w:sz="4" w:space="0" w:color="auto"/>
              <w:right w:val="single" w:sz="4" w:space="0" w:color="auto"/>
            </w:tcBorders>
            <w:hideMark/>
          </w:tcPr>
          <w:p w14:paraId="794FBAF6" w14:textId="77777777" w:rsidR="007C096E" w:rsidRDefault="007C096E" w:rsidP="00823058">
            <w:pPr>
              <w:pStyle w:val="TAC"/>
              <w:rPr>
                <w:lang w:val="de-DE"/>
              </w:rPr>
            </w:pPr>
            <w:r w:rsidRPr="00823058">
              <w:t>O</w:t>
            </w:r>
          </w:p>
        </w:tc>
        <w:tc>
          <w:tcPr>
            <w:tcW w:w="4672" w:type="dxa"/>
            <w:tcBorders>
              <w:top w:val="single" w:sz="4" w:space="0" w:color="auto"/>
              <w:left w:val="single" w:sz="4" w:space="0" w:color="auto"/>
              <w:bottom w:val="single" w:sz="4" w:space="0" w:color="auto"/>
              <w:right w:val="single" w:sz="4" w:space="0" w:color="auto"/>
            </w:tcBorders>
            <w:hideMark/>
          </w:tcPr>
          <w:p w14:paraId="02C4745E" w14:textId="77777777" w:rsidR="007C096E" w:rsidRDefault="007C096E" w:rsidP="007C096E">
            <w:pPr>
              <w:pStyle w:val="TAL"/>
              <w:rPr>
                <w:rFonts w:cs="Arial"/>
                <w:szCs w:val="18"/>
                <w:lang w:val="x-none"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shall identify the MAC address.</w:t>
            </w:r>
          </w:p>
          <w:p w14:paraId="45B0FD82" w14:textId="77777777" w:rsidR="007C096E" w:rsidRDefault="007C096E" w:rsidP="007C096E">
            <w:pPr>
              <w:pStyle w:val="TAL"/>
            </w:pPr>
            <w:r>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1FA496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9DE075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05CBC303"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750504FB"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5C9D088B" w14:textId="77777777" w:rsidR="007C096E" w:rsidRDefault="007C096E" w:rsidP="007C096E">
            <w:pPr>
              <w:pStyle w:val="TAC"/>
            </w:pPr>
            <w:r>
              <w:t>MAC address</w:t>
            </w:r>
          </w:p>
        </w:tc>
      </w:tr>
      <w:tr w:rsidR="007C096E" w14:paraId="1A892B32"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16685B61" w14:textId="77777777" w:rsidR="007C096E" w:rsidRDefault="007C096E" w:rsidP="007C096E">
            <w:pPr>
              <w:pStyle w:val="TAL"/>
            </w:pPr>
            <w:r>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3C865C80" w14:textId="77777777" w:rsidR="007C096E" w:rsidRDefault="007C096E" w:rsidP="00823058">
            <w:pPr>
              <w:pStyle w:val="TAC"/>
              <w:rPr>
                <w:lang w:val="de-DE"/>
              </w:rPr>
            </w:pPr>
            <w:r w:rsidRPr="00823058">
              <w:t>O</w:t>
            </w:r>
          </w:p>
        </w:tc>
        <w:tc>
          <w:tcPr>
            <w:tcW w:w="4672" w:type="dxa"/>
            <w:tcBorders>
              <w:top w:val="single" w:sz="4" w:space="0" w:color="auto"/>
              <w:left w:val="single" w:sz="4" w:space="0" w:color="auto"/>
              <w:bottom w:val="single" w:sz="4" w:space="0" w:color="auto"/>
              <w:right w:val="single" w:sz="4" w:space="0" w:color="auto"/>
            </w:tcBorders>
            <w:hideMark/>
          </w:tcPr>
          <w:p w14:paraId="09976030" w14:textId="77777777" w:rsidR="007C096E" w:rsidRDefault="007C096E" w:rsidP="007C096E">
            <w:pPr>
              <w:pStyle w:val="TAL"/>
              <w:rPr>
                <w:lang w:val="x-none"/>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Ethertype</w:t>
            </w: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F51C21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4E8EDB98"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98B32C1"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4C26FC77"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0EB03FB8" w14:textId="77777777" w:rsidR="007C096E" w:rsidRDefault="007C096E" w:rsidP="007C096E">
            <w:pPr>
              <w:pStyle w:val="TAC"/>
            </w:pPr>
            <w:r>
              <w:rPr>
                <w:lang w:val="de-DE"/>
              </w:rPr>
              <w:t>Ethertype</w:t>
            </w:r>
          </w:p>
        </w:tc>
      </w:tr>
      <w:tr w:rsidR="007C096E" w14:paraId="1A1D299A"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1B4ADD3B" w14:textId="77777777" w:rsidR="007C096E" w:rsidRDefault="007C096E" w:rsidP="007C096E">
            <w:pPr>
              <w:pStyle w:val="TAL"/>
            </w:pPr>
            <w:r>
              <w:t>C-TAG</w:t>
            </w:r>
          </w:p>
        </w:tc>
        <w:tc>
          <w:tcPr>
            <w:tcW w:w="336" w:type="dxa"/>
            <w:tcBorders>
              <w:top w:val="single" w:sz="4" w:space="0" w:color="auto"/>
              <w:left w:val="single" w:sz="4" w:space="0" w:color="auto"/>
              <w:bottom w:val="single" w:sz="4" w:space="0" w:color="auto"/>
              <w:right w:val="single" w:sz="4" w:space="0" w:color="auto"/>
            </w:tcBorders>
            <w:hideMark/>
          </w:tcPr>
          <w:p w14:paraId="2215DF86" w14:textId="77777777" w:rsidR="007C096E" w:rsidRDefault="007C096E" w:rsidP="00823058">
            <w:pPr>
              <w:pStyle w:val="TAC"/>
              <w:rPr>
                <w:lang w:val="de-DE"/>
              </w:rPr>
            </w:pPr>
            <w:r w:rsidRPr="00823058">
              <w:t>O</w:t>
            </w:r>
          </w:p>
        </w:tc>
        <w:tc>
          <w:tcPr>
            <w:tcW w:w="4672" w:type="dxa"/>
            <w:tcBorders>
              <w:top w:val="single" w:sz="4" w:space="0" w:color="auto"/>
              <w:left w:val="single" w:sz="4" w:space="0" w:color="auto"/>
              <w:bottom w:val="single" w:sz="4" w:space="0" w:color="auto"/>
              <w:right w:val="single" w:sz="4" w:space="0" w:color="auto"/>
            </w:tcBorders>
            <w:hideMark/>
          </w:tcPr>
          <w:p w14:paraId="3C2CEF45" w14:textId="77777777" w:rsidR="007C096E" w:rsidRDefault="007C096E" w:rsidP="007C096E">
            <w:pPr>
              <w:pStyle w:val="TAL"/>
              <w:rPr>
                <w:szCs w:val="18"/>
                <w:lang w:val="en-US"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Customer-VLAN tag.</w:t>
            </w:r>
          </w:p>
        </w:tc>
        <w:tc>
          <w:tcPr>
            <w:tcW w:w="370" w:type="dxa"/>
            <w:tcBorders>
              <w:top w:val="single" w:sz="4" w:space="0" w:color="auto"/>
              <w:left w:val="single" w:sz="4" w:space="0" w:color="auto"/>
              <w:bottom w:val="single" w:sz="4" w:space="0" w:color="auto"/>
              <w:right w:val="single" w:sz="4" w:space="0" w:color="auto"/>
            </w:tcBorders>
            <w:hideMark/>
          </w:tcPr>
          <w:p w14:paraId="22E410DF"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7F695"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96B751E"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7A78C235" w14:textId="77777777" w:rsidR="007C096E" w:rsidRDefault="007C096E" w:rsidP="007C096E">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5BF61F2" w14:textId="77777777" w:rsidR="007C096E" w:rsidRDefault="007C096E" w:rsidP="007C096E">
            <w:pPr>
              <w:pStyle w:val="TAC"/>
              <w:rPr>
                <w:lang w:val="x-none"/>
              </w:rPr>
            </w:pPr>
            <w:r>
              <w:t>C-TAG</w:t>
            </w:r>
          </w:p>
        </w:tc>
      </w:tr>
      <w:tr w:rsidR="007C096E" w14:paraId="643A0533"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6BD1C49F" w14:textId="77777777" w:rsidR="007C096E" w:rsidRDefault="007C096E" w:rsidP="007C096E">
            <w:pPr>
              <w:pStyle w:val="TAL"/>
            </w:pPr>
            <w:r>
              <w:t>S-TAG</w:t>
            </w:r>
          </w:p>
        </w:tc>
        <w:tc>
          <w:tcPr>
            <w:tcW w:w="336" w:type="dxa"/>
            <w:tcBorders>
              <w:top w:val="single" w:sz="4" w:space="0" w:color="auto"/>
              <w:left w:val="single" w:sz="4" w:space="0" w:color="auto"/>
              <w:bottom w:val="single" w:sz="4" w:space="0" w:color="auto"/>
              <w:right w:val="single" w:sz="4" w:space="0" w:color="auto"/>
            </w:tcBorders>
            <w:hideMark/>
          </w:tcPr>
          <w:p w14:paraId="6970F322" w14:textId="77777777" w:rsidR="007C096E" w:rsidRDefault="007C096E" w:rsidP="00823058">
            <w:pPr>
              <w:pStyle w:val="TAC"/>
              <w:rPr>
                <w:lang w:val="de-DE" w:eastAsia="zh-CN"/>
              </w:rPr>
            </w:pPr>
            <w:r w:rsidRPr="00823058">
              <w:t>O</w:t>
            </w:r>
          </w:p>
        </w:tc>
        <w:tc>
          <w:tcPr>
            <w:tcW w:w="4672" w:type="dxa"/>
            <w:tcBorders>
              <w:top w:val="single" w:sz="4" w:space="0" w:color="auto"/>
              <w:left w:val="single" w:sz="4" w:space="0" w:color="auto"/>
              <w:bottom w:val="single" w:sz="4" w:space="0" w:color="auto"/>
              <w:right w:val="single" w:sz="4" w:space="0" w:color="auto"/>
            </w:tcBorders>
            <w:hideMark/>
          </w:tcPr>
          <w:p w14:paraId="2D2C446E" w14:textId="77777777" w:rsidR="007C096E" w:rsidRDefault="007C096E" w:rsidP="007C096E">
            <w:pPr>
              <w:pStyle w:val="TAL"/>
              <w:rPr>
                <w:lang w:val="x-none"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Service-VLAN tag.</w:t>
            </w:r>
          </w:p>
        </w:tc>
        <w:tc>
          <w:tcPr>
            <w:tcW w:w="370" w:type="dxa"/>
            <w:tcBorders>
              <w:top w:val="single" w:sz="4" w:space="0" w:color="auto"/>
              <w:left w:val="single" w:sz="4" w:space="0" w:color="auto"/>
              <w:bottom w:val="single" w:sz="4" w:space="0" w:color="auto"/>
              <w:right w:val="single" w:sz="4" w:space="0" w:color="auto"/>
            </w:tcBorders>
            <w:hideMark/>
          </w:tcPr>
          <w:p w14:paraId="164A0B14"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97ACF2"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D29FF9"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54FE80E" w14:textId="77777777" w:rsidR="007C096E" w:rsidRDefault="007C096E" w:rsidP="007C096E">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861755" w14:textId="77777777" w:rsidR="007C096E" w:rsidRDefault="007C096E" w:rsidP="007C096E">
            <w:pPr>
              <w:pStyle w:val="TAC"/>
              <w:rPr>
                <w:lang w:val="x-none"/>
              </w:rPr>
            </w:pPr>
            <w:r>
              <w:t>S-TAG</w:t>
            </w:r>
          </w:p>
        </w:tc>
      </w:tr>
      <w:tr w:rsidR="007C096E" w14:paraId="563F7CE7"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20E64FE5" w14:textId="77777777" w:rsidR="007C096E" w:rsidRDefault="007C096E" w:rsidP="007C096E">
            <w:pPr>
              <w:pStyle w:val="TAL"/>
              <w:rPr>
                <w:lang w:val="de-DE"/>
              </w:rPr>
            </w:pPr>
            <w:r>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3E93B9EA" w14:textId="77777777" w:rsidR="007C096E" w:rsidRDefault="007C096E" w:rsidP="00823058">
            <w:pPr>
              <w:pStyle w:val="TAC"/>
              <w:rPr>
                <w:lang w:val="de-DE"/>
              </w:rPr>
            </w:pPr>
            <w:r w:rsidRPr="00823058">
              <w:t>O</w:t>
            </w:r>
          </w:p>
        </w:tc>
        <w:tc>
          <w:tcPr>
            <w:tcW w:w="4672" w:type="dxa"/>
            <w:tcBorders>
              <w:top w:val="single" w:sz="4" w:space="0" w:color="auto"/>
              <w:left w:val="single" w:sz="4" w:space="0" w:color="auto"/>
              <w:bottom w:val="single" w:sz="4" w:space="0" w:color="auto"/>
              <w:right w:val="single" w:sz="4" w:space="0" w:color="auto"/>
            </w:tcBorders>
            <w:hideMark/>
          </w:tcPr>
          <w:p w14:paraId="445028EA" w14:textId="77777777" w:rsidR="007C096E" w:rsidRDefault="007C096E" w:rsidP="007C096E">
            <w:pPr>
              <w:spacing w:after="0"/>
              <w:rPr>
                <w:rFonts w:ascii="Arial" w:hAnsi="Arial" w:cs="Arial"/>
                <w:sz w:val="18"/>
                <w:szCs w:val="18"/>
                <w:lang w:eastAsia="zh-CN"/>
              </w:rPr>
            </w:pPr>
            <w:r>
              <w:rPr>
                <w:rFonts w:ascii="Arial" w:hAnsi="Arial" w:cs="Arial"/>
                <w:sz w:val="18"/>
                <w:szCs w:val="18"/>
                <w:lang w:eastAsia="zh-CN"/>
              </w:rPr>
              <w:t>If packet filtering is required, for Ethernet frames with Ethertype indicating IPv4 or IPv6 payl</w:t>
            </w:r>
            <w:r>
              <w:rPr>
                <w:rFonts w:ascii="Arial" w:hAnsi="Arial" w:cs="Arial"/>
                <w:sz w:val="18"/>
                <w:szCs w:val="18"/>
                <w:lang w:val="en-US" w:eastAsia="zh-CN"/>
              </w:rPr>
              <w:t>o</w:t>
            </w:r>
            <w:r>
              <w:rPr>
                <w:rFonts w:ascii="Arial" w:hAnsi="Arial" w:cs="Arial"/>
                <w:sz w:val="18"/>
                <w:szCs w:val="18"/>
                <w:lang w:eastAsia="zh-CN"/>
              </w:rPr>
              <w:t>ad, this IE shall describe the IP Packet Filter Set.</w:t>
            </w:r>
          </w:p>
          <w:p w14:paraId="523E69DB" w14:textId="77777777" w:rsidR="007C096E" w:rsidRDefault="007C096E" w:rsidP="007C096E">
            <w:pPr>
              <w:pStyle w:val="TAL"/>
              <w:rPr>
                <w:rFonts w:cs="Arial"/>
                <w:szCs w:val="18"/>
                <w:lang w:eastAsia="zh-CN"/>
              </w:rPr>
            </w:pPr>
            <w:r>
              <w:rPr>
                <w:rFonts w:cs="Arial"/>
                <w:szCs w:val="18"/>
                <w:lang w:eastAsia="zh-CN"/>
              </w:rPr>
              <w:t xml:space="preserve">Several IEs with the same IE type may be present to represent </w:t>
            </w:r>
            <w:r>
              <w:t xml:space="preserve">a list of </w:t>
            </w:r>
            <w:r>
              <w:rPr>
                <w:rFonts w:cs="Arial"/>
                <w:szCs w:val="18"/>
                <w:lang w:eastAsia="zh-CN"/>
              </w:rPr>
              <w:t>SDF filters</w:t>
            </w:r>
            <w:r>
              <w:t>.</w:t>
            </w:r>
          </w:p>
        </w:tc>
        <w:tc>
          <w:tcPr>
            <w:tcW w:w="370" w:type="dxa"/>
            <w:tcBorders>
              <w:top w:val="single" w:sz="4" w:space="0" w:color="auto"/>
              <w:left w:val="single" w:sz="4" w:space="0" w:color="auto"/>
              <w:bottom w:val="single" w:sz="4" w:space="0" w:color="auto"/>
              <w:right w:val="single" w:sz="4" w:space="0" w:color="auto"/>
            </w:tcBorders>
            <w:hideMark/>
          </w:tcPr>
          <w:p w14:paraId="3F6FD006"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F8C4B60"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346983"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9C06C94" w14:textId="77777777" w:rsidR="007C096E" w:rsidRDefault="007C096E" w:rsidP="007C096E">
            <w:pPr>
              <w:pStyle w:val="TAC"/>
              <w:rPr>
                <w:lang w:val="x-none"/>
              </w:rPr>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6124721" w14:textId="77777777" w:rsidR="007C096E" w:rsidRDefault="007C096E" w:rsidP="007C096E">
            <w:pPr>
              <w:pStyle w:val="TAC"/>
            </w:pPr>
            <w:r>
              <w:rPr>
                <w:lang w:val="de-DE"/>
              </w:rPr>
              <w:t>SDF Filter</w:t>
            </w:r>
          </w:p>
        </w:tc>
      </w:tr>
    </w:tbl>
    <w:p w14:paraId="5CA7816F" w14:textId="77777777" w:rsidR="007C096E" w:rsidRDefault="007C096E" w:rsidP="007C096E"/>
    <w:p w14:paraId="211D5F29" w14:textId="77777777" w:rsidR="007C096E" w:rsidRDefault="007C096E" w:rsidP="007C096E">
      <w:pPr>
        <w:pStyle w:val="TH"/>
        <w:rPr>
          <w:lang w:val="en-US"/>
        </w:rPr>
      </w:pPr>
      <w:r>
        <w:t>Table 7.5.2.2-4: IP Multicast Addressing Info</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63"/>
      </w:tblGrid>
      <w:tr w:rsidR="007C096E" w14:paraId="34B02D6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D86794" w14:textId="77777777" w:rsidR="007C096E" w:rsidRDefault="007C096E" w:rsidP="007C096E">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0AA81A" w14:textId="77777777" w:rsidR="007C096E" w:rsidRDefault="007C096E" w:rsidP="007C096E">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6DFD9B7" w14:textId="77777777" w:rsidR="007C096E" w:rsidRPr="00ED493B" w:rsidRDefault="007C096E" w:rsidP="007C096E">
            <w:pPr>
              <w:pStyle w:val="TAC"/>
              <w:rPr>
                <w:lang w:val="en-US"/>
              </w:rPr>
            </w:pPr>
            <w:r w:rsidRPr="00ED493B">
              <w:rPr>
                <w:lang w:val="en-US"/>
              </w:rPr>
              <w:t>IP Multicast Addressing Info IE Type = 188 (decimal)</w:t>
            </w:r>
          </w:p>
        </w:tc>
      </w:tr>
      <w:tr w:rsidR="007C096E" w14:paraId="7FC35A9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C9AB4B" w14:textId="77777777" w:rsidR="007C096E" w:rsidRDefault="007C096E" w:rsidP="007C096E">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BD39E9" w14:textId="77777777" w:rsidR="007C096E" w:rsidRDefault="007C096E" w:rsidP="007C096E">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A635511" w14:textId="77777777" w:rsidR="007C096E" w:rsidRDefault="007C096E" w:rsidP="007C096E">
            <w:pPr>
              <w:pStyle w:val="TAC"/>
              <w:rPr>
                <w:lang w:val="fr-FR"/>
              </w:rPr>
            </w:pPr>
            <w:r>
              <w:rPr>
                <w:lang w:val="fr-FR"/>
              </w:rPr>
              <w:t>Length = n</w:t>
            </w:r>
          </w:p>
        </w:tc>
      </w:tr>
      <w:tr w:rsidR="007C096E" w14:paraId="6777D743"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767460" w14:textId="77777777" w:rsidR="007C096E" w:rsidRDefault="007C096E" w:rsidP="007C096E">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F5B388D" w14:textId="77777777" w:rsidR="007C096E" w:rsidRDefault="007C096E" w:rsidP="007C096E">
            <w:pPr>
              <w:pStyle w:val="TAH"/>
              <w:rPr>
                <w:lang w:val="fr-FR"/>
              </w:rPr>
            </w:pPr>
            <w:r>
              <w:rPr>
                <w:lang w:val="fr-FR"/>
              </w:rP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79956378" w14:textId="77777777" w:rsidR="007C096E" w:rsidRDefault="007C096E" w:rsidP="007C096E">
            <w:pPr>
              <w:pStyle w:val="TAH"/>
              <w:rPr>
                <w:lang w:val="fr-FR"/>
              </w:rPr>
            </w:pPr>
            <w:r>
              <w:rPr>
                <w:lang w:val="fr-FR"/>
              </w:rP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7315E229" w14:textId="77777777" w:rsidR="007C096E" w:rsidRDefault="007C096E" w:rsidP="007C096E">
            <w:pPr>
              <w:pStyle w:val="TAH"/>
              <w:rPr>
                <w:lang w:val="fr-FR"/>
              </w:rPr>
            </w:pPr>
            <w:r>
              <w:rPr>
                <w:lang w:val="fr-FR"/>
              </w:rP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29922A91" w14:textId="77777777" w:rsidR="007C096E" w:rsidRDefault="007C096E" w:rsidP="007C096E">
            <w:pPr>
              <w:pStyle w:val="TAH"/>
              <w:rPr>
                <w:lang w:val="fr-FR"/>
              </w:rPr>
            </w:pPr>
            <w:r>
              <w:rPr>
                <w:lang w:val="fr-FR"/>
              </w:rPr>
              <w:t>IE Type</w:t>
            </w:r>
          </w:p>
        </w:tc>
      </w:tr>
      <w:tr w:rsidR="007C096E" w14:paraId="15EF7A45"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B8A1654" w14:textId="77777777" w:rsidR="007C096E" w:rsidRDefault="007C096E" w:rsidP="007C096E">
            <w:pPr>
              <w:spacing w:after="0"/>
              <w:rPr>
                <w:rFonts w:ascii="Arial" w:hAnsi="Arial"/>
                <w:b/>
                <w:sz w:val="18"/>
                <w:lang w:val="fr-FR"/>
              </w:rPr>
            </w:pPr>
            <w:bookmarkStart w:id="4112" w:name="_PERM_MCCTEMPBM_CRPT0502030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87916B" w14:textId="77777777" w:rsidR="007C096E" w:rsidRDefault="007C096E" w:rsidP="007C096E">
            <w:pPr>
              <w:spacing w:after="0"/>
              <w:rPr>
                <w:rFonts w:ascii="Arial" w:hAnsi="Arial"/>
                <w:b/>
                <w:sz w:val="18"/>
                <w:lang w:val="fr-FR"/>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1AE2AE49" w14:textId="77777777" w:rsidR="007C096E" w:rsidRDefault="007C096E" w:rsidP="007C096E">
            <w:pPr>
              <w:spacing w:after="0"/>
              <w:rPr>
                <w:rFonts w:ascii="Arial" w:hAnsi="Arial"/>
                <w:b/>
                <w:sz w:val="18"/>
                <w:lang w:val="fr-FR"/>
              </w:rPr>
            </w:pPr>
          </w:p>
        </w:tc>
        <w:tc>
          <w:tcPr>
            <w:tcW w:w="425" w:type="dxa"/>
            <w:tcBorders>
              <w:top w:val="single" w:sz="4" w:space="0" w:color="auto"/>
              <w:left w:val="single" w:sz="4" w:space="0" w:color="auto"/>
              <w:bottom w:val="single" w:sz="4" w:space="0" w:color="auto"/>
              <w:right w:val="single" w:sz="4" w:space="0" w:color="auto"/>
            </w:tcBorders>
            <w:hideMark/>
          </w:tcPr>
          <w:p w14:paraId="0544D61A" w14:textId="77777777" w:rsidR="007C096E" w:rsidRDefault="007C096E" w:rsidP="007C096E">
            <w:pPr>
              <w:pStyle w:val="TAH"/>
              <w:rPr>
                <w:lang w:val="fr-FR"/>
              </w:rPr>
            </w:pPr>
            <w:r>
              <w:rPr>
                <w:lang w:val="fr-FR"/>
              </w:rPr>
              <w:t>Sxa</w:t>
            </w:r>
          </w:p>
        </w:tc>
        <w:tc>
          <w:tcPr>
            <w:tcW w:w="425" w:type="dxa"/>
            <w:tcBorders>
              <w:top w:val="single" w:sz="4" w:space="0" w:color="auto"/>
              <w:left w:val="single" w:sz="4" w:space="0" w:color="auto"/>
              <w:bottom w:val="single" w:sz="4" w:space="0" w:color="auto"/>
              <w:right w:val="single" w:sz="4" w:space="0" w:color="auto"/>
            </w:tcBorders>
            <w:hideMark/>
          </w:tcPr>
          <w:p w14:paraId="3CD66409" w14:textId="77777777" w:rsidR="007C096E" w:rsidRDefault="007C096E" w:rsidP="007C096E">
            <w:pPr>
              <w:pStyle w:val="TAH"/>
              <w:rPr>
                <w:lang w:val="fr-FR"/>
              </w:rPr>
            </w:pPr>
            <w:r>
              <w:rPr>
                <w:lang w:val="fr-FR"/>
              </w:rPr>
              <w:t>Sxb</w:t>
            </w:r>
          </w:p>
        </w:tc>
        <w:tc>
          <w:tcPr>
            <w:tcW w:w="425" w:type="dxa"/>
            <w:tcBorders>
              <w:top w:val="single" w:sz="4" w:space="0" w:color="auto"/>
              <w:left w:val="single" w:sz="4" w:space="0" w:color="auto"/>
              <w:bottom w:val="single" w:sz="4" w:space="0" w:color="auto"/>
              <w:right w:val="single" w:sz="4" w:space="0" w:color="auto"/>
            </w:tcBorders>
            <w:hideMark/>
          </w:tcPr>
          <w:p w14:paraId="07C876C7" w14:textId="77777777" w:rsidR="007C096E" w:rsidRDefault="007C096E" w:rsidP="007C096E">
            <w:pPr>
              <w:pStyle w:val="TAH"/>
              <w:rPr>
                <w:lang w:val="fr-FR"/>
              </w:rPr>
            </w:pPr>
            <w:r>
              <w:rPr>
                <w:lang w:val="fr-FR"/>
              </w:rPr>
              <w:t>Sxc</w:t>
            </w:r>
          </w:p>
        </w:tc>
        <w:tc>
          <w:tcPr>
            <w:tcW w:w="426" w:type="dxa"/>
            <w:tcBorders>
              <w:top w:val="single" w:sz="4" w:space="0" w:color="auto"/>
              <w:left w:val="single" w:sz="4" w:space="0" w:color="auto"/>
              <w:bottom w:val="single" w:sz="4" w:space="0" w:color="auto"/>
              <w:right w:val="single" w:sz="4" w:space="0" w:color="auto"/>
            </w:tcBorders>
            <w:hideMark/>
          </w:tcPr>
          <w:p w14:paraId="30816B0A" w14:textId="77777777" w:rsidR="007C096E" w:rsidRDefault="007C096E" w:rsidP="007C096E">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6FF421B1" w14:textId="77777777" w:rsidR="007C096E" w:rsidRDefault="007C096E" w:rsidP="007C096E">
            <w:pPr>
              <w:pStyle w:val="TAH"/>
              <w:rPr>
                <w:lang w:val="de-DE"/>
              </w:rPr>
            </w:pPr>
            <w:r>
              <w:rPr>
                <w:lang w:val="de-DE"/>
              </w:rP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03BD72F3" w14:textId="77777777" w:rsidR="007C096E" w:rsidRDefault="007C096E" w:rsidP="007C096E">
            <w:pPr>
              <w:spacing w:after="0"/>
              <w:rPr>
                <w:rFonts w:ascii="Arial" w:hAnsi="Arial"/>
                <w:b/>
                <w:sz w:val="18"/>
                <w:lang w:val="fr-FR"/>
              </w:rPr>
            </w:pPr>
            <w:bookmarkStart w:id="4113" w:name="_PERM_MCCTEMPBM_CRPT05020305___7"/>
            <w:bookmarkEnd w:id="4113"/>
          </w:p>
        </w:tc>
      </w:tr>
      <w:bookmarkEnd w:id="4112"/>
      <w:tr w:rsidR="007C096E" w14:paraId="2897850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F326011" w14:textId="77777777" w:rsidR="007C096E" w:rsidRDefault="007C096E" w:rsidP="007C096E">
            <w:pPr>
              <w:pStyle w:val="TAL"/>
              <w:rPr>
                <w:lang w:val="fr-FR"/>
              </w:rPr>
            </w:pPr>
            <w:r>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6A9C2C16" w14:textId="77777777" w:rsidR="007C096E" w:rsidRDefault="007C096E" w:rsidP="00823058">
            <w:pPr>
              <w:pStyle w:val="TAC"/>
              <w:rPr>
                <w:lang w:val="de-DE"/>
              </w:rPr>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045445E0" w14:textId="77777777" w:rsidR="007C096E" w:rsidRDefault="007C096E" w:rsidP="007C096E">
            <w:pPr>
              <w:pStyle w:val="TAL"/>
              <w:rPr>
                <w:rFonts w:cs="Arial"/>
                <w:szCs w:val="18"/>
                <w:lang w:eastAsia="zh-CN"/>
              </w:rPr>
            </w:pPr>
            <w:r>
              <w:rPr>
                <w:rFonts w:cs="Arial"/>
                <w:szCs w:val="18"/>
                <w:lang w:eastAsia="zh-CN"/>
              </w:rPr>
              <w:t xml:space="preserve">This IE shall contain the </w:t>
            </w:r>
            <w:r>
              <w:t>IP multicast address(es) of the DL multicast flow(s) or indicate "any" IP multicast address</w:t>
            </w:r>
            <w:r>
              <w:rPr>
                <w:rFonts w:cs="Arial"/>
                <w:szCs w:val="18"/>
                <w:lang w:eastAsia="zh-CN"/>
              </w:rPr>
              <w:t>.</w:t>
            </w:r>
          </w:p>
          <w:p w14:paraId="30095BD9" w14:textId="77777777" w:rsidR="007C096E" w:rsidRDefault="007C096E" w:rsidP="007C096E">
            <w:pPr>
              <w:pStyle w:val="TAL"/>
              <w:rPr>
                <w:rFonts w:cs="Arial"/>
                <w:szCs w:val="18"/>
                <w:lang w:eastAsia="zh-CN"/>
              </w:rPr>
            </w:pPr>
          </w:p>
          <w:p w14:paraId="72155385" w14:textId="77777777" w:rsidR="007C096E" w:rsidRDefault="007C096E" w:rsidP="007C096E">
            <w:pPr>
              <w:pStyle w:val="TAL"/>
            </w:pPr>
            <w:r>
              <w:rPr>
                <w:rFonts w:cs="Arial"/>
                <w:szCs w:val="18"/>
                <w:lang w:eastAsia="zh-CN"/>
              </w:rPr>
              <w:t xml:space="preserve">For N4mb, the IP Multicast Address shall be set to the value of </w:t>
            </w:r>
            <w:r>
              <w:t>IP Multicast Address</w:t>
            </w:r>
            <w:r>
              <w:rPr>
                <w:rFonts w:cs="Arial"/>
                <w:szCs w:val="18"/>
                <w:lang w:eastAsia="zh-CN"/>
              </w:rPr>
              <w:t xml:space="preserve"> in the SSM for the MBS Session.</w:t>
            </w:r>
          </w:p>
        </w:tc>
        <w:tc>
          <w:tcPr>
            <w:tcW w:w="425" w:type="dxa"/>
            <w:tcBorders>
              <w:top w:val="single" w:sz="4" w:space="0" w:color="auto"/>
              <w:left w:val="single" w:sz="4" w:space="0" w:color="auto"/>
              <w:bottom w:val="single" w:sz="4" w:space="0" w:color="auto"/>
              <w:right w:val="single" w:sz="4" w:space="0" w:color="auto"/>
            </w:tcBorders>
            <w:hideMark/>
          </w:tcPr>
          <w:p w14:paraId="3731FE4B"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3F54928"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4044911" w14:textId="77777777" w:rsidR="007C096E" w:rsidRDefault="007C096E" w:rsidP="007C096E">
            <w:pPr>
              <w:pStyle w:val="TAC"/>
              <w:rPr>
                <w:lang w:val="fr-FR"/>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7373DA3A" w14:textId="77777777" w:rsidR="007C096E" w:rsidRDefault="007C096E" w:rsidP="007C096E">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E87E718" w14:textId="77777777" w:rsidR="007C096E" w:rsidRDefault="007C096E" w:rsidP="007C096E">
            <w:pPr>
              <w:pStyle w:val="TAC"/>
              <w:rPr>
                <w:lang w:val="fr-FR"/>
              </w:rPr>
            </w:pPr>
            <w:r>
              <w:rPr>
                <w:lang w:val="fr-FR"/>
              </w:rPr>
              <w:t>X</w:t>
            </w:r>
          </w:p>
        </w:tc>
        <w:tc>
          <w:tcPr>
            <w:tcW w:w="1263" w:type="dxa"/>
            <w:tcBorders>
              <w:top w:val="single" w:sz="4" w:space="0" w:color="auto"/>
              <w:left w:val="single" w:sz="4" w:space="0" w:color="auto"/>
              <w:bottom w:val="single" w:sz="4" w:space="0" w:color="auto"/>
              <w:right w:val="single" w:sz="4" w:space="0" w:color="auto"/>
            </w:tcBorders>
            <w:hideMark/>
          </w:tcPr>
          <w:p w14:paraId="7EB95FA7" w14:textId="77777777" w:rsidR="007C096E" w:rsidRDefault="007C096E" w:rsidP="007C096E">
            <w:pPr>
              <w:pStyle w:val="TAC"/>
              <w:rPr>
                <w:lang w:val="fr-FR"/>
              </w:rPr>
            </w:pPr>
            <w:r>
              <w:rPr>
                <w:lang w:val="fr-FR"/>
              </w:rPr>
              <w:t>IP Multicast Address</w:t>
            </w:r>
          </w:p>
        </w:tc>
      </w:tr>
      <w:tr w:rsidR="007C096E" w14:paraId="41327F62" w14:textId="77777777" w:rsidTr="007C096E">
        <w:trPr>
          <w:trHeight w:val="830"/>
          <w:jc w:val="center"/>
        </w:trPr>
        <w:tc>
          <w:tcPr>
            <w:tcW w:w="1560" w:type="dxa"/>
            <w:vMerge w:val="restart"/>
            <w:tcBorders>
              <w:top w:val="single" w:sz="4" w:space="0" w:color="auto"/>
              <w:left w:val="single" w:sz="4" w:space="0" w:color="auto"/>
              <w:right w:val="single" w:sz="4" w:space="0" w:color="auto"/>
            </w:tcBorders>
            <w:hideMark/>
          </w:tcPr>
          <w:p w14:paraId="57D62A3D" w14:textId="77777777" w:rsidR="007C096E" w:rsidRDefault="007C096E" w:rsidP="007C096E">
            <w:pPr>
              <w:pStyle w:val="TAL"/>
              <w:rPr>
                <w:lang w:val="fr-FR"/>
              </w:rPr>
            </w:pPr>
            <w:r>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4E1F4CD0" w14:textId="77777777" w:rsidR="007C096E" w:rsidRDefault="007C096E" w:rsidP="00823058">
            <w:pPr>
              <w:pStyle w:val="TAC"/>
              <w:rPr>
                <w:lang w:val="de-DE"/>
              </w:rPr>
            </w:pPr>
            <w:r w:rsidRPr="00823058">
              <w:t>O</w:t>
            </w:r>
          </w:p>
        </w:tc>
        <w:tc>
          <w:tcPr>
            <w:tcW w:w="4195" w:type="dxa"/>
            <w:tcBorders>
              <w:top w:val="single" w:sz="4" w:space="0" w:color="auto"/>
              <w:left w:val="single" w:sz="4" w:space="0" w:color="auto"/>
              <w:right w:val="single" w:sz="4" w:space="0" w:color="auto"/>
            </w:tcBorders>
            <w:hideMark/>
          </w:tcPr>
          <w:p w14:paraId="21D29B8F" w14:textId="77777777" w:rsidR="007C096E" w:rsidRDefault="007C096E" w:rsidP="007C096E">
            <w:pPr>
              <w:pStyle w:val="TAL"/>
              <w:rPr>
                <w:rFonts w:cs="Arial"/>
                <w:szCs w:val="18"/>
                <w:lang w:eastAsia="zh-CN"/>
              </w:rPr>
            </w:pPr>
            <w:r>
              <w:rPr>
                <w:rFonts w:cs="Arial"/>
                <w:szCs w:val="18"/>
                <w:lang w:eastAsia="zh-CN"/>
              </w:rPr>
              <w:t>When present, this IE shall contain the source specific IP address of the DL multicast flow.</w:t>
            </w:r>
          </w:p>
          <w:p w14:paraId="27A6882E" w14:textId="77777777" w:rsidR="007C096E" w:rsidRDefault="007C096E" w:rsidP="000A1449">
            <w:pPr>
              <w:pStyle w:val="TAL"/>
            </w:pPr>
            <w:r w:rsidRPr="000A1449">
              <w:t>Several IEs with the same IE type may be present to represent multiple source specific addresses.</w:t>
            </w:r>
          </w:p>
          <w:p w14:paraId="3AC30E46" w14:textId="77777777" w:rsidR="007C096E" w:rsidRDefault="007C096E" w:rsidP="000A1449">
            <w:pPr>
              <w:pStyle w:val="TAL"/>
            </w:pPr>
            <w:r w:rsidRPr="000A1449">
              <w:t>If this IE is not present, this indicates "any" source IP address.</w:t>
            </w:r>
          </w:p>
          <w:p w14:paraId="68076ACB" w14:textId="77777777" w:rsidR="007C096E" w:rsidRDefault="007C096E" w:rsidP="000A1449">
            <w:pPr>
              <w:pStyle w:val="TAL"/>
            </w:pPr>
          </w:p>
          <w:p w14:paraId="7F98E601" w14:textId="77777777" w:rsidR="007C096E" w:rsidRDefault="007C096E" w:rsidP="007C096E">
            <w:pPr>
              <w:pStyle w:val="TAL"/>
            </w:pPr>
          </w:p>
        </w:tc>
        <w:tc>
          <w:tcPr>
            <w:tcW w:w="425" w:type="dxa"/>
            <w:tcBorders>
              <w:top w:val="single" w:sz="4" w:space="0" w:color="auto"/>
              <w:left w:val="single" w:sz="4" w:space="0" w:color="auto"/>
              <w:right w:val="single" w:sz="4" w:space="0" w:color="auto"/>
            </w:tcBorders>
            <w:hideMark/>
          </w:tcPr>
          <w:p w14:paraId="27BCA2A9"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right w:val="single" w:sz="4" w:space="0" w:color="auto"/>
            </w:tcBorders>
            <w:hideMark/>
          </w:tcPr>
          <w:p w14:paraId="0AB8EF43"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right w:val="single" w:sz="4" w:space="0" w:color="auto"/>
            </w:tcBorders>
            <w:hideMark/>
          </w:tcPr>
          <w:p w14:paraId="73BF83DA" w14:textId="77777777" w:rsidR="007C096E" w:rsidRDefault="007C096E" w:rsidP="007C096E">
            <w:pPr>
              <w:pStyle w:val="TAC"/>
              <w:rPr>
                <w:lang w:val="fr-FR"/>
              </w:rPr>
            </w:pPr>
            <w:r>
              <w:rPr>
                <w:lang w:val="fr-FR"/>
              </w:rPr>
              <w:t>-</w:t>
            </w:r>
          </w:p>
        </w:tc>
        <w:tc>
          <w:tcPr>
            <w:tcW w:w="426" w:type="dxa"/>
            <w:tcBorders>
              <w:top w:val="single" w:sz="4" w:space="0" w:color="auto"/>
              <w:left w:val="single" w:sz="4" w:space="0" w:color="auto"/>
              <w:right w:val="single" w:sz="4" w:space="0" w:color="auto"/>
            </w:tcBorders>
            <w:hideMark/>
          </w:tcPr>
          <w:p w14:paraId="153229F9" w14:textId="77777777" w:rsidR="007C096E" w:rsidRDefault="007C096E" w:rsidP="007C096E">
            <w:pPr>
              <w:pStyle w:val="TAC"/>
              <w:rPr>
                <w:lang w:val="fr-FR"/>
              </w:rPr>
            </w:pPr>
            <w:r>
              <w:rPr>
                <w:lang w:val="de-DE"/>
              </w:rPr>
              <w:t>X</w:t>
            </w:r>
          </w:p>
        </w:tc>
        <w:tc>
          <w:tcPr>
            <w:tcW w:w="425" w:type="dxa"/>
            <w:tcBorders>
              <w:top w:val="single" w:sz="4" w:space="0" w:color="auto"/>
              <w:left w:val="single" w:sz="4" w:space="0" w:color="auto"/>
              <w:right w:val="single" w:sz="4" w:space="0" w:color="auto"/>
            </w:tcBorders>
          </w:tcPr>
          <w:p w14:paraId="4080FEF6" w14:textId="77777777" w:rsidR="007C096E" w:rsidRDefault="007C096E" w:rsidP="007C096E">
            <w:pPr>
              <w:pStyle w:val="TAC"/>
              <w:rPr>
                <w:lang w:val="fr-FR"/>
              </w:rPr>
            </w:pPr>
          </w:p>
        </w:tc>
        <w:tc>
          <w:tcPr>
            <w:tcW w:w="1263" w:type="dxa"/>
            <w:vMerge w:val="restart"/>
            <w:tcBorders>
              <w:top w:val="single" w:sz="4" w:space="0" w:color="auto"/>
              <w:left w:val="single" w:sz="4" w:space="0" w:color="auto"/>
              <w:right w:val="single" w:sz="4" w:space="0" w:color="auto"/>
            </w:tcBorders>
            <w:hideMark/>
          </w:tcPr>
          <w:p w14:paraId="2FC2047A" w14:textId="77777777" w:rsidR="007C096E" w:rsidRDefault="007C096E" w:rsidP="007C096E">
            <w:pPr>
              <w:pStyle w:val="TAC"/>
              <w:rPr>
                <w:lang w:val="fr-FR"/>
              </w:rPr>
            </w:pPr>
            <w:r>
              <w:rPr>
                <w:lang w:val="fr-FR"/>
              </w:rPr>
              <w:t>Source IP Address</w:t>
            </w:r>
          </w:p>
        </w:tc>
      </w:tr>
      <w:tr w:rsidR="007C096E" w14:paraId="094A1ACA" w14:textId="77777777" w:rsidTr="007C096E">
        <w:trPr>
          <w:trHeight w:val="830"/>
          <w:jc w:val="center"/>
        </w:trPr>
        <w:tc>
          <w:tcPr>
            <w:tcW w:w="1560" w:type="dxa"/>
            <w:vMerge/>
            <w:tcBorders>
              <w:left w:val="single" w:sz="4" w:space="0" w:color="auto"/>
              <w:bottom w:val="single" w:sz="4" w:space="0" w:color="auto"/>
              <w:right w:val="single" w:sz="4" w:space="0" w:color="auto"/>
            </w:tcBorders>
          </w:tcPr>
          <w:p w14:paraId="494D9BE2" w14:textId="77777777" w:rsidR="007C096E" w:rsidRDefault="007C096E" w:rsidP="007C096E">
            <w:pPr>
              <w:pStyle w:val="TAL"/>
              <w:rPr>
                <w:lang w:val="fr-FR"/>
              </w:rPr>
            </w:pPr>
          </w:p>
        </w:tc>
        <w:tc>
          <w:tcPr>
            <w:tcW w:w="336" w:type="dxa"/>
            <w:tcBorders>
              <w:top w:val="single" w:sz="4" w:space="0" w:color="auto"/>
              <w:left w:val="single" w:sz="4" w:space="0" w:color="auto"/>
              <w:bottom w:val="single" w:sz="4" w:space="0" w:color="auto"/>
              <w:right w:val="single" w:sz="4" w:space="0" w:color="auto"/>
            </w:tcBorders>
          </w:tcPr>
          <w:p w14:paraId="4161F94E" w14:textId="77777777" w:rsidR="007C096E" w:rsidRDefault="007C096E" w:rsidP="00823058">
            <w:pPr>
              <w:pStyle w:val="TAC"/>
              <w:rPr>
                <w:lang w:val="fr-FR"/>
              </w:rPr>
            </w:pPr>
            <w:r w:rsidRPr="00823058">
              <w:t>M</w:t>
            </w:r>
          </w:p>
        </w:tc>
        <w:tc>
          <w:tcPr>
            <w:tcW w:w="4195" w:type="dxa"/>
            <w:tcBorders>
              <w:left w:val="single" w:sz="4" w:space="0" w:color="auto"/>
              <w:bottom w:val="single" w:sz="4" w:space="0" w:color="auto"/>
              <w:right w:val="single" w:sz="4" w:space="0" w:color="auto"/>
            </w:tcBorders>
          </w:tcPr>
          <w:p w14:paraId="66A5F4C2" w14:textId="77777777" w:rsidR="007C096E" w:rsidRDefault="007C096E" w:rsidP="007C096E">
            <w:pPr>
              <w:pStyle w:val="TAL"/>
              <w:rPr>
                <w:rFonts w:cs="Arial"/>
                <w:szCs w:val="18"/>
                <w:lang w:eastAsia="zh-CN"/>
              </w:rPr>
            </w:pPr>
            <w:r>
              <w:rPr>
                <w:rFonts w:cs="Arial"/>
                <w:szCs w:val="18"/>
                <w:lang w:eastAsia="zh-CN"/>
              </w:rPr>
              <w:t xml:space="preserve">This IE shall be set to the value of the </w:t>
            </w:r>
            <w:r>
              <w:t xml:space="preserve">IP Source Address in the </w:t>
            </w:r>
            <w:r>
              <w:rPr>
                <w:rFonts w:cs="Arial"/>
                <w:szCs w:val="18"/>
                <w:lang w:eastAsia="zh-CN"/>
              </w:rPr>
              <w:t>SSM for the MBS Session</w:t>
            </w:r>
            <w:r>
              <w:t>.</w:t>
            </w:r>
          </w:p>
        </w:tc>
        <w:tc>
          <w:tcPr>
            <w:tcW w:w="425" w:type="dxa"/>
            <w:tcBorders>
              <w:left w:val="single" w:sz="4" w:space="0" w:color="auto"/>
              <w:bottom w:val="single" w:sz="4" w:space="0" w:color="auto"/>
              <w:right w:val="single" w:sz="4" w:space="0" w:color="auto"/>
            </w:tcBorders>
          </w:tcPr>
          <w:p w14:paraId="07ABA500" w14:textId="77777777" w:rsidR="007C096E" w:rsidRPr="00ED493B" w:rsidRDefault="007C096E" w:rsidP="007C096E">
            <w:pPr>
              <w:pStyle w:val="TAC"/>
              <w:rPr>
                <w:lang w:val="en-US"/>
              </w:rPr>
            </w:pPr>
            <w:r>
              <w:rPr>
                <w:lang w:val="en-US"/>
              </w:rPr>
              <w:t>-</w:t>
            </w:r>
          </w:p>
        </w:tc>
        <w:tc>
          <w:tcPr>
            <w:tcW w:w="425" w:type="dxa"/>
            <w:tcBorders>
              <w:left w:val="single" w:sz="4" w:space="0" w:color="auto"/>
              <w:bottom w:val="single" w:sz="4" w:space="0" w:color="auto"/>
              <w:right w:val="single" w:sz="4" w:space="0" w:color="auto"/>
            </w:tcBorders>
          </w:tcPr>
          <w:p w14:paraId="5EE5A167" w14:textId="77777777" w:rsidR="007C096E" w:rsidRPr="00ED493B" w:rsidRDefault="007C096E" w:rsidP="007C096E">
            <w:pPr>
              <w:pStyle w:val="TAC"/>
              <w:rPr>
                <w:lang w:val="en-US"/>
              </w:rPr>
            </w:pPr>
            <w:r>
              <w:rPr>
                <w:lang w:val="en-US"/>
              </w:rPr>
              <w:t>-</w:t>
            </w:r>
          </w:p>
        </w:tc>
        <w:tc>
          <w:tcPr>
            <w:tcW w:w="425" w:type="dxa"/>
            <w:tcBorders>
              <w:left w:val="single" w:sz="4" w:space="0" w:color="auto"/>
              <w:bottom w:val="single" w:sz="4" w:space="0" w:color="auto"/>
              <w:right w:val="single" w:sz="4" w:space="0" w:color="auto"/>
            </w:tcBorders>
          </w:tcPr>
          <w:p w14:paraId="2A6DD34C" w14:textId="77777777" w:rsidR="007C096E" w:rsidRPr="00ED493B" w:rsidRDefault="007C096E" w:rsidP="007C096E">
            <w:pPr>
              <w:pStyle w:val="TAC"/>
              <w:rPr>
                <w:lang w:val="en-US"/>
              </w:rPr>
            </w:pPr>
            <w:r>
              <w:rPr>
                <w:lang w:val="en-US"/>
              </w:rPr>
              <w:t>-</w:t>
            </w:r>
          </w:p>
        </w:tc>
        <w:tc>
          <w:tcPr>
            <w:tcW w:w="426" w:type="dxa"/>
            <w:tcBorders>
              <w:left w:val="single" w:sz="4" w:space="0" w:color="auto"/>
              <w:bottom w:val="single" w:sz="4" w:space="0" w:color="auto"/>
              <w:right w:val="single" w:sz="4" w:space="0" w:color="auto"/>
            </w:tcBorders>
          </w:tcPr>
          <w:p w14:paraId="524FCD25" w14:textId="77777777" w:rsidR="007C096E" w:rsidRDefault="007C096E" w:rsidP="007C096E">
            <w:pPr>
              <w:pStyle w:val="TAC"/>
              <w:rPr>
                <w:lang w:val="de-DE"/>
              </w:rPr>
            </w:pPr>
            <w:r>
              <w:rPr>
                <w:lang w:val="de-DE"/>
              </w:rPr>
              <w:t>-</w:t>
            </w:r>
          </w:p>
        </w:tc>
        <w:tc>
          <w:tcPr>
            <w:tcW w:w="425" w:type="dxa"/>
            <w:tcBorders>
              <w:left w:val="single" w:sz="4" w:space="0" w:color="auto"/>
              <w:bottom w:val="single" w:sz="4" w:space="0" w:color="auto"/>
              <w:right w:val="single" w:sz="4" w:space="0" w:color="auto"/>
            </w:tcBorders>
          </w:tcPr>
          <w:p w14:paraId="5A7DE9AB" w14:textId="77777777" w:rsidR="007C096E" w:rsidRPr="00ED493B" w:rsidRDefault="007C096E" w:rsidP="007C096E">
            <w:pPr>
              <w:pStyle w:val="TAC"/>
              <w:rPr>
                <w:lang w:val="en-US"/>
              </w:rPr>
            </w:pPr>
            <w:r>
              <w:rPr>
                <w:lang w:val="en-US"/>
              </w:rPr>
              <w:t>X</w:t>
            </w:r>
          </w:p>
        </w:tc>
        <w:tc>
          <w:tcPr>
            <w:tcW w:w="1263" w:type="dxa"/>
            <w:vMerge/>
            <w:tcBorders>
              <w:left w:val="single" w:sz="4" w:space="0" w:color="auto"/>
              <w:bottom w:val="single" w:sz="4" w:space="0" w:color="auto"/>
              <w:right w:val="single" w:sz="4" w:space="0" w:color="auto"/>
            </w:tcBorders>
          </w:tcPr>
          <w:p w14:paraId="2B7A2E2C" w14:textId="77777777" w:rsidR="007C096E" w:rsidRPr="00ED493B" w:rsidRDefault="007C096E" w:rsidP="007C096E">
            <w:pPr>
              <w:pStyle w:val="TAC"/>
              <w:rPr>
                <w:lang w:val="en-US"/>
              </w:rPr>
            </w:pPr>
          </w:p>
        </w:tc>
      </w:tr>
    </w:tbl>
    <w:p w14:paraId="7AF271D3" w14:textId="77777777" w:rsidR="007C096E" w:rsidRDefault="007C096E" w:rsidP="007C096E"/>
    <w:p w14:paraId="202C16DA" w14:textId="77777777" w:rsidR="00EE5860" w:rsidRPr="00441CD0" w:rsidRDefault="00EE5860" w:rsidP="00EE5860">
      <w:pPr>
        <w:pStyle w:val="TH"/>
        <w:rPr>
          <w:lang w:val="en-US"/>
        </w:rPr>
      </w:pPr>
      <w:r w:rsidRPr="00441CD0">
        <w:t xml:space="preserve">Table 7.5.2.2-5: </w:t>
      </w:r>
      <w:r w:rsidRPr="0067687A">
        <w:rPr>
          <w:lang w:val="en-US" w:eastAsia="zh-CN"/>
        </w:rPr>
        <w:t>Redundant Transmission Detection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67687A" w:rsidRDefault="00EE5860" w:rsidP="00BB0E1F">
            <w:pPr>
              <w:pStyle w:val="TAC"/>
              <w:rPr>
                <w:lang w:val="en-US" w:eastAsia="zh-CN"/>
              </w:rPr>
            </w:pPr>
            <w:r w:rsidRPr="0067687A">
              <w:rPr>
                <w:lang w:val="en-US" w:eastAsia="zh-CN"/>
              </w:rPr>
              <w:t>Redundant Transmission Detection 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bookmarkStart w:id="4114" w:name="_PERM_MCCTEMPBM_CRPT0502031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bookmarkStart w:id="4115" w:name="_PERM_MCCTEMPBM_CRPT05020311___7"/>
            <w:bookmarkEnd w:id="4115"/>
          </w:p>
        </w:tc>
      </w:tr>
      <w:bookmarkEnd w:id="4114"/>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823058">
            <w:pPr>
              <w:pStyle w:val="TAC"/>
              <w:rPr>
                <w:lang w:val="de-DE"/>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823058">
            <w:pPr>
              <w:pStyle w:val="TAC"/>
              <w:rPr>
                <w:lang w:val="fr-FR" w:eastAsia="zh-CN"/>
              </w:rPr>
            </w:pPr>
            <w:r w:rsidRPr="00823058">
              <w:rPr>
                <w:rFonts w:hint="eastAsia"/>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sidRPr="0067687A">
        <w:rPr>
          <w:lang w:val="en-US"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67687A" w:rsidRDefault="00EE5860" w:rsidP="00BB0E1F">
            <w:pPr>
              <w:pStyle w:val="TAC"/>
              <w:rPr>
                <w:lang w:val="en-US" w:eastAsia="zh-CN"/>
              </w:rPr>
            </w:pPr>
            <w:r w:rsidRPr="0067687A">
              <w:rPr>
                <w:lang w:val="en-US" w:eastAsia="zh-CN"/>
              </w:rPr>
              <w:t>Transport Delay Reporting IE Type = 271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bookmarkStart w:id="4116" w:name="_PERM_MCCTEMPBM_CRPT0502031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bookmarkStart w:id="4117" w:name="_PERM_MCCTEMPBM_CRPT05020315___7"/>
            <w:bookmarkEnd w:id="4117"/>
          </w:p>
        </w:tc>
      </w:tr>
      <w:bookmarkEnd w:id="4116"/>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823058">
            <w:pPr>
              <w:pStyle w:val="TAC"/>
              <w:rPr>
                <w:lang w:val="de-DE"/>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823058">
            <w:pPr>
              <w:pStyle w:val="TAC"/>
              <w:rPr>
                <w:lang w:val="fr-FR"/>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1A3E8D">
      <w:pPr>
        <w:pStyle w:val="Heading4"/>
        <w:rPr>
          <w:lang w:eastAsia="zh-CN"/>
        </w:rPr>
      </w:pPr>
      <w:bookmarkStart w:id="4118" w:name="_Toc19717286"/>
      <w:bookmarkStart w:id="4119" w:name="_Toc27490776"/>
      <w:bookmarkStart w:id="4120" w:name="_Toc27557069"/>
      <w:bookmarkStart w:id="4121" w:name="_Toc27723986"/>
      <w:bookmarkStart w:id="4122" w:name="_Toc36031058"/>
      <w:bookmarkStart w:id="4123" w:name="_Toc36042978"/>
      <w:bookmarkStart w:id="4124" w:name="_Toc36814303"/>
      <w:bookmarkStart w:id="4125" w:name="_Toc44689157"/>
      <w:bookmarkStart w:id="4126" w:name="_Toc44923911"/>
      <w:bookmarkStart w:id="4127" w:name="_Toc51860881"/>
      <w:bookmarkStart w:id="4128" w:name="_Toc57930652"/>
      <w:bookmarkStart w:id="4129" w:name="_Toc57931282"/>
      <w:bookmarkStart w:id="4130" w:name="_Toc98235837"/>
      <w:r w:rsidRPr="00441CD0">
        <w:t>7.5.2.3</w:t>
      </w:r>
      <w:r w:rsidRPr="00441CD0">
        <w:tab/>
        <w:t>Create FAR</w:t>
      </w:r>
      <w:r w:rsidRPr="00441CD0">
        <w:rPr>
          <w:lang w:val="en-US"/>
        </w:rPr>
        <w:t xml:space="preserve"> IE</w:t>
      </w:r>
      <w:r w:rsidRPr="00441CD0">
        <w:t xml:space="preserve"> within PFCP Session Establishment Request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B9925D3" w14:textId="62218482" w:rsidR="00EE5860" w:rsidRDefault="00EE5860" w:rsidP="00EE5860">
      <w:pPr>
        <w:rPr>
          <w:lang w:eastAsia="ja-JP"/>
        </w:rPr>
      </w:pPr>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1F777D85" w14:textId="77777777" w:rsidR="007C096E" w:rsidRDefault="007C096E" w:rsidP="007C096E">
      <w:pPr>
        <w:pStyle w:val="TH"/>
        <w:rPr>
          <w:lang w:val="en-US"/>
        </w:rPr>
      </w:pPr>
      <w:r>
        <w:t>Table 7.5.2.3-1: Create FAR</w:t>
      </w:r>
      <w:r>
        <w:rPr>
          <w:lang w:val="en-US"/>
        </w:rPr>
        <w:t xml:space="preserve"> IE</w:t>
      </w:r>
      <w:r>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2542708E"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6172AF0"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01D707F1"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158585B" w14:textId="77777777" w:rsidR="007C096E" w:rsidRDefault="007C096E" w:rsidP="007C096E">
            <w:pPr>
              <w:pStyle w:val="TAC"/>
            </w:pPr>
            <w:r>
              <w:rPr>
                <w:szCs w:val="18"/>
              </w:rPr>
              <w:t xml:space="preserve">Create </w:t>
            </w:r>
            <w:r>
              <w:t xml:space="preserve">FAR </w:t>
            </w:r>
            <w:r>
              <w:rPr>
                <w:lang w:val="en-US"/>
              </w:rPr>
              <w:t>IE Type = 3 (decimal)</w:t>
            </w:r>
          </w:p>
        </w:tc>
      </w:tr>
      <w:tr w:rsidR="007C096E" w14:paraId="5C71B6C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E4CBBC"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4689E19"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C8604C5" w14:textId="77777777" w:rsidR="007C096E" w:rsidRDefault="007C096E" w:rsidP="007C096E">
            <w:pPr>
              <w:pStyle w:val="TAC"/>
            </w:pPr>
            <w:r>
              <w:t>Length = n</w:t>
            </w:r>
          </w:p>
        </w:tc>
      </w:tr>
      <w:tr w:rsidR="007C096E" w14:paraId="3AC67266"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7DFFDC"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9CD4F4C"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4467EF2D"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624F5FA5"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1A153607" w14:textId="77777777" w:rsidR="007C096E" w:rsidRDefault="007C096E" w:rsidP="007C096E">
            <w:pPr>
              <w:pStyle w:val="TAH"/>
            </w:pPr>
            <w:r>
              <w:t>IE Type</w:t>
            </w:r>
          </w:p>
        </w:tc>
      </w:tr>
      <w:tr w:rsidR="007C096E" w14:paraId="4FC80B81"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1F944F" w14:textId="77777777" w:rsidR="007C096E" w:rsidRDefault="007C096E" w:rsidP="007C096E">
            <w:pPr>
              <w:spacing w:after="0"/>
              <w:rPr>
                <w:rFonts w:ascii="Arial" w:hAnsi="Arial"/>
                <w:b/>
                <w:sz w:val="18"/>
              </w:rPr>
            </w:pPr>
            <w:bookmarkStart w:id="4131" w:name="_PERM_MCCTEMPBM_CRPT0502031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89920F"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30B530DA"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321FE826"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D19C230"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303B70BF"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736129E6"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7191469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D4D7680" w14:textId="77777777" w:rsidR="007C096E" w:rsidRDefault="007C096E" w:rsidP="007C096E">
            <w:pPr>
              <w:spacing w:after="0"/>
              <w:rPr>
                <w:rFonts w:ascii="Arial" w:hAnsi="Arial"/>
                <w:b/>
                <w:sz w:val="18"/>
              </w:rPr>
            </w:pPr>
            <w:bookmarkStart w:id="4132" w:name="_PERM_MCCTEMPBM_CRPT05020319___7"/>
            <w:bookmarkEnd w:id="4132"/>
          </w:p>
        </w:tc>
      </w:tr>
      <w:bookmarkEnd w:id="4131"/>
      <w:tr w:rsidR="007C096E" w14:paraId="67DE397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6E2935" w14:textId="77777777" w:rsidR="007C096E" w:rsidRDefault="007C096E" w:rsidP="007C096E">
            <w:pPr>
              <w:pStyle w:val="TAL"/>
            </w:pPr>
            <w:r>
              <w:t>FAR ID</w:t>
            </w:r>
          </w:p>
        </w:tc>
        <w:tc>
          <w:tcPr>
            <w:tcW w:w="336" w:type="dxa"/>
            <w:tcBorders>
              <w:top w:val="single" w:sz="4" w:space="0" w:color="auto"/>
              <w:left w:val="single" w:sz="4" w:space="0" w:color="auto"/>
              <w:bottom w:val="single" w:sz="4" w:space="0" w:color="auto"/>
              <w:right w:val="single" w:sz="4" w:space="0" w:color="auto"/>
            </w:tcBorders>
            <w:hideMark/>
          </w:tcPr>
          <w:p w14:paraId="452FABD2" w14:textId="77777777" w:rsidR="007C096E" w:rsidRDefault="007C096E" w:rsidP="00823058">
            <w:pPr>
              <w:pStyle w:val="TAC"/>
            </w:pPr>
            <w:r w:rsidRPr="00823058">
              <w:rPr>
                <w:rFonts w:eastAsia="SimSun"/>
              </w:rPr>
              <w:t>M</w:t>
            </w:r>
          </w:p>
        </w:tc>
        <w:tc>
          <w:tcPr>
            <w:tcW w:w="4195" w:type="dxa"/>
            <w:tcBorders>
              <w:top w:val="single" w:sz="4" w:space="0" w:color="auto"/>
              <w:left w:val="single" w:sz="4" w:space="0" w:color="auto"/>
              <w:bottom w:val="single" w:sz="4" w:space="0" w:color="auto"/>
              <w:right w:val="single" w:sz="4" w:space="0" w:color="auto"/>
            </w:tcBorders>
            <w:hideMark/>
          </w:tcPr>
          <w:p w14:paraId="50DF81C3" w14:textId="77777777" w:rsidR="007C096E" w:rsidRDefault="007C096E" w:rsidP="007C096E">
            <w:pPr>
              <w:pStyle w:val="TAL"/>
            </w:pPr>
            <w:r>
              <w:t>This IE shall uniquely identify the FAR among all the FARs configured for that PFCP session.</w:t>
            </w:r>
          </w:p>
        </w:tc>
        <w:tc>
          <w:tcPr>
            <w:tcW w:w="425" w:type="dxa"/>
            <w:tcBorders>
              <w:top w:val="single" w:sz="4" w:space="0" w:color="auto"/>
              <w:left w:val="single" w:sz="4" w:space="0" w:color="auto"/>
              <w:bottom w:val="single" w:sz="4" w:space="0" w:color="auto"/>
              <w:right w:val="single" w:sz="4" w:space="0" w:color="auto"/>
            </w:tcBorders>
            <w:hideMark/>
          </w:tcPr>
          <w:p w14:paraId="2981F3F4"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789082"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14CC643"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95EB5B5"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16DB186"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hideMark/>
          </w:tcPr>
          <w:p w14:paraId="48405A8A" w14:textId="77777777" w:rsidR="007C096E" w:rsidRDefault="007C096E" w:rsidP="007C096E">
            <w:pPr>
              <w:pStyle w:val="TAC"/>
            </w:pPr>
            <w:r>
              <w:t>FAR ID</w:t>
            </w:r>
          </w:p>
        </w:tc>
      </w:tr>
      <w:tr w:rsidR="007C096E" w14:paraId="4040FDE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34EB809" w14:textId="77777777" w:rsidR="007C096E" w:rsidRDefault="007C096E" w:rsidP="007C096E">
            <w:pPr>
              <w:pStyle w:val="TAL"/>
            </w:pPr>
            <w:r>
              <w:t>Apply Action</w:t>
            </w:r>
          </w:p>
        </w:tc>
        <w:tc>
          <w:tcPr>
            <w:tcW w:w="336" w:type="dxa"/>
            <w:tcBorders>
              <w:top w:val="single" w:sz="4" w:space="0" w:color="auto"/>
              <w:left w:val="single" w:sz="4" w:space="0" w:color="auto"/>
              <w:bottom w:val="single" w:sz="4" w:space="0" w:color="auto"/>
              <w:right w:val="single" w:sz="4" w:space="0" w:color="auto"/>
            </w:tcBorders>
            <w:hideMark/>
          </w:tcPr>
          <w:p w14:paraId="0DF70125" w14:textId="77777777" w:rsidR="007C096E" w:rsidRDefault="007C096E" w:rsidP="00823058">
            <w:pPr>
              <w:pStyle w:val="TAC"/>
              <w:rPr>
                <w:rFonts w:eastAsia="SimSun"/>
              </w:rPr>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57F3B40B" w14:textId="77777777" w:rsidR="007C096E" w:rsidRDefault="007C096E" w:rsidP="007C096E">
            <w:pPr>
              <w:pStyle w:val="TAL"/>
            </w:pPr>
            <w:r>
              <w:rPr>
                <w:szCs w:val="18"/>
              </w:rPr>
              <w:t>This IE shall</w:t>
            </w:r>
            <w:r>
              <w:rPr>
                <w:lang w:val="en-US"/>
              </w:rPr>
              <w:t xml:space="preserve"> indicate the action to apply to the packets, See clauses 5.2.1 and 5.2.3.</w:t>
            </w:r>
          </w:p>
        </w:tc>
        <w:tc>
          <w:tcPr>
            <w:tcW w:w="425" w:type="dxa"/>
            <w:tcBorders>
              <w:top w:val="single" w:sz="4" w:space="0" w:color="auto"/>
              <w:left w:val="single" w:sz="4" w:space="0" w:color="auto"/>
              <w:bottom w:val="single" w:sz="4" w:space="0" w:color="auto"/>
              <w:right w:val="single" w:sz="4" w:space="0" w:color="auto"/>
            </w:tcBorders>
            <w:hideMark/>
          </w:tcPr>
          <w:p w14:paraId="3B4EEE6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E1CA82D"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6CC07C"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43210B5F"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5BE096F"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7CE3EE" w14:textId="77777777" w:rsidR="007C096E" w:rsidRDefault="007C096E" w:rsidP="007C096E">
            <w:pPr>
              <w:pStyle w:val="TAC"/>
            </w:pPr>
            <w:r>
              <w:t>Apply Action</w:t>
            </w:r>
          </w:p>
        </w:tc>
      </w:tr>
      <w:tr w:rsidR="007C096E" w14:paraId="1321DBB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85A261F" w14:textId="77777777" w:rsidR="007C096E" w:rsidRDefault="007C096E" w:rsidP="007C096E">
            <w:pPr>
              <w:pStyle w:val="TAL"/>
            </w:pPr>
            <w:r>
              <w:t xml:space="preserve">Forwarding </w:t>
            </w:r>
            <w:r>
              <w:rPr>
                <w:lang w:val="sv-SE"/>
              </w:rPr>
              <w:t>P</w:t>
            </w:r>
            <w:r>
              <w:t>arameters</w:t>
            </w:r>
          </w:p>
        </w:tc>
        <w:tc>
          <w:tcPr>
            <w:tcW w:w="336" w:type="dxa"/>
            <w:tcBorders>
              <w:top w:val="single" w:sz="4" w:space="0" w:color="auto"/>
              <w:left w:val="single" w:sz="4" w:space="0" w:color="auto"/>
              <w:bottom w:val="single" w:sz="4" w:space="0" w:color="auto"/>
              <w:right w:val="single" w:sz="4" w:space="0" w:color="auto"/>
            </w:tcBorders>
            <w:hideMark/>
          </w:tcPr>
          <w:p w14:paraId="55752F81" w14:textId="77777777" w:rsidR="007C096E" w:rsidRDefault="007C096E" w:rsidP="00823058">
            <w:pPr>
              <w:pStyle w:val="TAC"/>
              <w:rPr>
                <w:lang w:val="de-DE"/>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0BAC4334" w14:textId="77777777" w:rsidR="007C096E" w:rsidRDefault="007C096E" w:rsidP="007C096E">
            <w:pPr>
              <w:pStyle w:val="TAL"/>
              <w:rPr>
                <w:lang w:val="x-none"/>
              </w:rPr>
            </w:pPr>
            <w:r>
              <w:t>This IE shall be present when the Apply Action requests the packets to be forwarded. It may be present otherwise.</w:t>
            </w:r>
          </w:p>
          <w:p w14:paraId="6A9AE579" w14:textId="77777777" w:rsidR="007C096E" w:rsidRDefault="007C096E" w:rsidP="007C096E">
            <w:pPr>
              <w:pStyle w:val="TAL"/>
            </w:pPr>
          </w:p>
          <w:p w14:paraId="53624D04" w14:textId="77777777" w:rsidR="007C096E" w:rsidRDefault="007C096E" w:rsidP="007C096E">
            <w:pPr>
              <w:pStyle w:val="TAL"/>
            </w:pPr>
            <w:r>
              <w:t>When present, this IE shall contain the forwarding instructions to be applied by the UP function when the Apply Action requests the packets to be forwarded.</w:t>
            </w:r>
          </w:p>
          <w:p w14:paraId="7D31682B" w14:textId="77777777" w:rsidR="007C096E" w:rsidRDefault="007C096E" w:rsidP="007C096E">
            <w:pPr>
              <w:pStyle w:val="TAL"/>
              <w:rPr>
                <w:szCs w:val="18"/>
              </w:rPr>
            </w:pPr>
            <w:r>
              <w:rPr>
                <w:lang w:eastAsia="zh-CN"/>
              </w:rPr>
              <w:t xml:space="preserve">See </w:t>
            </w:r>
            <w:r>
              <w:t>table 7.5.2.3-</w:t>
            </w:r>
            <w:r>
              <w:rPr>
                <w:lang w:val="de-DE"/>
              </w:rPr>
              <w:t>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B76320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06A32DA"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52D95DB"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70DAE964"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938A4D4"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D182A77" w14:textId="77777777" w:rsidR="007C096E" w:rsidRDefault="007C096E" w:rsidP="007C096E">
            <w:pPr>
              <w:pStyle w:val="TAC"/>
            </w:pPr>
            <w:r>
              <w:t>Forwarding Parameters</w:t>
            </w:r>
          </w:p>
        </w:tc>
      </w:tr>
      <w:tr w:rsidR="007C096E" w14:paraId="76ECE91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4F6D612" w14:textId="77777777" w:rsidR="007C096E" w:rsidRDefault="007C096E" w:rsidP="007C096E">
            <w:pPr>
              <w:pStyle w:val="TAL"/>
            </w:pPr>
            <w:r>
              <w:t xml:space="preserve">Duplicating </w:t>
            </w:r>
            <w:r>
              <w:rPr>
                <w:lang w:val="sv-SE"/>
              </w:rPr>
              <w:t>P</w:t>
            </w:r>
            <w:r>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5C7F3B2B" w14:textId="77777777" w:rsidR="007C096E" w:rsidRDefault="007C096E" w:rsidP="00823058">
            <w:pPr>
              <w:pStyle w:val="TAC"/>
              <w:rPr>
                <w:lang w:val="de-DE"/>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180DB72B" w14:textId="77777777" w:rsidR="007C096E" w:rsidRDefault="007C096E" w:rsidP="007C096E">
            <w:pPr>
              <w:pStyle w:val="TAL"/>
              <w:rPr>
                <w:lang w:val="x-none"/>
              </w:rPr>
            </w:pPr>
            <w:r>
              <w:t>This IE shall be present when the Apply Action requests the packets to be duplicated. It may be present otherwise.</w:t>
            </w:r>
          </w:p>
          <w:p w14:paraId="6138983A" w14:textId="77777777" w:rsidR="007C096E" w:rsidRDefault="007C096E" w:rsidP="007C096E">
            <w:pPr>
              <w:pStyle w:val="TAL"/>
            </w:pPr>
          </w:p>
          <w:p w14:paraId="5334DE55" w14:textId="77777777" w:rsidR="007C096E" w:rsidRDefault="007C096E" w:rsidP="007C096E">
            <w:pPr>
              <w:pStyle w:val="TAL"/>
            </w:pPr>
            <w:r>
              <w:t>When present, this IE shall contain the forwarding instructions to be applied by the UP function for the traffic to be duplicated, when the Apply Action requests the packets to be duplicated.</w:t>
            </w:r>
          </w:p>
          <w:p w14:paraId="2E4246FC" w14:textId="77777777" w:rsidR="007C096E" w:rsidRDefault="007C096E" w:rsidP="007C096E">
            <w:pPr>
              <w:pStyle w:val="TAL"/>
            </w:pPr>
          </w:p>
          <w:p w14:paraId="3FA9FECC" w14:textId="77777777" w:rsidR="007C096E" w:rsidRDefault="007C096E" w:rsidP="007C096E">
            <w:pPr>
              <w:pStyle w:val="TAL"/>
              <w:rPr>
                <w:lang w:val="en-US" w:eastAsia="zh-CN"/>
              </w:rPr>
            </w:pPr>
            <w:r>
              <w:rPr>
                <w:lang w:eastAsia="zh-CN"/>
              </w:rPr>
              <w:t>Several IEs with the same IE type may be present to represent to duplicate the packets to different destinations. See NOTE 1.</w:t>
            </w:r>
          </w:p>
          <w:p w14:paraId="77A0BC5C" w14:textId="77777777" w:rsidR="007C096E" w:rsidRDefault="007C096E" w:rsidP="007C096E">
            <w:pPr>
              <w:pStyle w:val="TAL"/>
              <w:rPr>
                <w:lang w:val="en-US"/>
              </w:rPr>
            </w:pPr>
          </w:p>
          <w:p w14:paraId="6C6716F8" w14:textId="77777777" w:rsidR="007C096E" w:rsidRDefault="007C096E" w:rsidP="007C096E">
            <w:pPr>
              <w:pStyle w:val="TAL"/>
              <w:rPr>
                <w:szCs w:val="18"/>
                <w:lang w:val="x-none"/>
              </w:rPr>
            </w:pPr>
            <w:r>
              <w:rPr>
                <w:lang w:eastAsia="zh-CN"/>
              </w:rPr>
              <w:t xml:space="preserve">See </w:t>
            </w:r>
            <w:r>
              <w:t>table 7.5.2.3-</w:t>
            </w:r>
            <w:r>
              <w:rPr>
                <w:lang w:val="de-DE"/>
              </w:rPr>
              <w:t>3</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9E92A8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111F97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9C9522"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07123510" w14:textId="77777777" w:rsidR="007C096E" w:rsidRDefault="007C096E" w:rsidP="007C096E">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08A5617"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615A1CC" w14:textId="77777777" w:rsidR="007C096E" w:rsidRDefault="007C096E" w:rsidP="007C096E">
            <w:pPr>
              <w:pStyle w:val="TAC"/>
            </w:pPr>
            <w:r>
              <w:t>Duplicating Parameters</w:t>
            </w:r>
          </w:p>
        </w:tc>
      </w:tr>
      <w:tr w:rsidR="007C096E" w14:paraId="2D99061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9B743B0" w14:textId="77777777" w:rsidR="007C096E" w:rsidRDefault="007C096E" w:rsidP="007C096E">
            <w:pPr>
              <w:pStyle w:val="TAL"/>
              <w:rPr>
                <w:lang w:val="de-DE"/>
              </w:rPr>
            </w:pPr>
            <w:r>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06ACAE74" w14:textId="77777777" w:rsidR="007C096E" w:rsidRDefault="007C096E" w:rsidP="00823058">
            <w:pPr>
              <w:pStyle w:val="TAC"/>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29AD40D4" w14:textId="77777777" w:rsidR="007C096E" w:rsidRDefault="007C096E" w:rsidP="007C096E">
            <w:pPr>
              <w:pStyle w:val="TAL"/>
              <w:rPr>
                <w:lang w:val="x-none"/>
              </w:rPr>
            </w:pPr>
            <w:r>
              <w:t xml:space="preserve">When present, this IE shall contain the BAR ID of the BAR defining the buffering instructions to be applied by the UP function when the Apply Action requests the packets to be buffered. </w:t>
            </w:r>
          </w:p>
        </w:tc>
        <w:tc>
          <w:tcPr>
            <w:tcW w:w="425" w:type="dxa"/>
            <w:tcBorders>
              <w:top w:val="single" w:sz="4" w:space="0" w:color="auto"/>
              <w:left w:val="single" w:sz="4" w:space="0" w:color="auto"/>
              <w:bottom w:val="single" w:sz="4" w:space="0" w:color="auto"/>
              <w:right w:val="single" w:sz="4" w:space="0" w:color="auto"/>
            </w:tcBorders>
            <w:hideMark/>
          </w:tcPr>
          <w:p w14:paraId="769CD0B1"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8FF01A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9F0088F"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38855780"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E7AA582"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22C6E86" w14:textId="77777777" w:rsidR="007C096E" w:rsidRDefault="007C096E" w:rsidP="007C096E">
            <w:pPr>
              <w:pStyle w:val="TAC"/>
              <w:rPr>
                <w:lang w:val="de-DE"/>
              </w:rPr>
            </w:pPr>
            <w:r>
              <w:rPr>
                <w:lang w:val="de-DE"/>
              </w:rPr>
              <w:t>BAR ID</w:t>
            </w:r>
          </w:p>
        </w:tc>
      </w:tr>
      <w:tr w:rsidR="007C096E" w14:paraId="30825AE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28B5A20" w14:textId="77777777" w:rsidR="007C096E" w:rsidRDefault="007C096E" w:rsidP="007C096E">
            <w:pPr>
              <w:pStyle w:val="TAL"/>
              <w:rPr>
                <w:lang w:val="de-DE" w:eastAsia="zh-CN"/>
              </w:rPr>
            </w:pPr>
            <w:r>
              <w:rPr>
                <w:lang w:val="de-DE" w:eastAsia="zh-CN"/>
              </w:rPr>
              <w:t>Redundant Transmission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170D5931" w14:textId="77777777" w:rsidR="007C096E" w:rsidRDefault="007C096E" w:rsidP="00823058">
            <w:pPr>
              <w:pStyle w:val="TAC"/>
              <w:rPr>
                <w:lang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76235EED" w14:textId="77777777" w:rsidR="007C096E" w:rsidRDefault="007C096E" w:rsidP="007C096E">
            <w:pPr>
              <w:pStyle w:val="TAL"/>
            </w:pPr>
            <w:r>
              <w:t>This IE shall be present when the Apply Action requests the packets to be duplicated for redundant transmission and the Forwarding Parameters IE is included. It may be present otherwise.</w:t>
            </w:r>
          </w:p>
          <w:p w14:paraId="45FD97CB" w14:textId="77777777" w:rsidR="007C096E" w:rsidRDefault="007C096E" w:rsidP="007C096E">
            <w:pPr>
              <w:pStyle w:val="TAL"/>
            </w:pPr>
          </w:p>
          <w:p w14:paraId="2CB51D97" w14:textId="77777777" w:rsidR="007C096E" w:rsidRDefault="007C096E" w:rsidP="007C096E">
            <w:pPr>
              <w:pStyle w:val="TAL"/>
            </w:pPr>
            <w:r>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3B3CF156" w14:textId="77777777" w:rsidR="007C096E" w:rsidRDefault="007C096E" w:rsidP="007C096E">
            <w:pPr>
              <w:pStyle w:val="TAL"/>
            </w:pPr>
          </w:p>
          <w:p w14:paraId="2C035506" w14:textId="77777777" w:rsidR="007C096E" w:rsidRDefault="007C096E" w:rsidP="007C096E">
            <w:pPr>
              <w:pStyle w:val="TAL"/>
            </w:pPr>
            <w:r>
              <w:t>See table 7.5.2.3-4.</w:t>
            </w:r>
          </w:p>
        </w:tc>
        <w:tc>
          <w:tcPr>
            <w:tcW w:w="425" w:type="dxa"/>
            <w:tcBorders>
              <w:top w:val="single" w:sz="4" w:space="0" w:color="auto"/>
              <w:left w:val="single" w:sz="4" w:space="0" w:color="auto"/>
              <w:bottom w:val="single" w:sz="4" w:space="0" w:color="auto"/>
              <w:right w:val="single" w:sz="4" w:space="0" w:color="auto"/>
            </w:tcBorders>
          </w:tcPr>
          <w:p w14:paraId="16E1866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4EE9C6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0F2D39E"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6EAD10B7"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0671ECA"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F14EADA" w14:textId="77777777" w:rsidR="007C096E" w:rsidRPr="00ED493B" w:rsidRDefault="007C096E" w:rsidP="007C096E">
            <w:pPr>
              <w:pStyle w:val="TAC"/>
            </w:pPr>
            <w:r w:rsidRPr="00ED493B">
              <w:t>Redundant Transmission Forwarding Parameters</w:t>
            </w:r>
          </w:p>
        </w:tc>
      </w:tr>
      <w:tr w:rsidR="007C096E" w14:paraId="2B729405"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13E6307C" w14:textId="77777777" w:rsidR="007C096E" w:rsidRDefault="007C096E" w:rsidP="000A1449">
            <w:pPr>
              <w:pStyle w:val="TAL"/>
              <w:rPr>
                <w:lang w:val="de-DE" w:eastAsia="zh-CN"/>
              </w:rPr>
            </w:pPr>
            <w:r w:rsidRPr="000A1449">
              <w:t>MBS Multicast Parameters</w:t>
            </w:r>
          </w:p>
        </w:tc>
        <w:tc>
          <w:tcPr>
            <w:tcW w:w="336" w:type="dxa"/>
            <w:tcBorders>
              <w:top w:val="single" w:sz="4" w:space="0" w:color="auto"/>
              <w:left w:val="single" w:sz="4" w:space="0" w:color="auto"/>
              <w:bottom w:val="single" w:sz="4" w:space="0" w:color="auto"/>
              <w:right w:val="single" w:sz="4" w:space="0" w:color="auto"/>
            </w:tcBorders>
          </w:tcPr>
          <w:p w14:paraId="00DEC590" w14:textId="77777777" w:rsidR="007C096E" w:rsidRDefault="007C096E" w:rsidP="00823058">
            <w:pPr>
              <w:pStyle w:val="TAC"/>
              <w:rPr>
                <w:lang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7D4DE7D8" w14:textId="77777777" w:rsidR="007C096E" w:rsidRDefault="007C096E" w:rsidP="007C096E">
            <w:pPr>
              <w:pStyle w:val="TAL"/>
            </w:pPr>
            <w:r>
              <w:t>This IE shall be present when the Apply Action is set to "FFSM". This requests the MB-UPF to forward the MBS session data to a Low Layer SSM.</w:t>
            </w:r>
          </w:p>
        </w:tc>
        <w:tc>
          <w:tcPr>
            <w:tcW w:w="425" w:type="dxa"/>
            <w:tcBorders>
              <w:top w:val="single" w:sz="4" w:space="0" w:color="auto"/>
              <w:left w:val="single" w:sz="4" w:space="0" w:color="auto"/>
              <w:bottom w:val="single" w:sz="4" w:space="0" w:color="auto"/>
              <w:right w:val="single" w:sz="4" w:space="0" w:color="auto"/>
            </w:tcBorders>
          </w:tcPr>
          <w:p w14:paraId="30C4551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700151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936CC41"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2646C7D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46D17A4"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68309936" w14:textId="77777777" w:rsidR="007C096E" w:rsidRPr="00ED493B" w:rsidRDefault="007C096E" w:rsidP="007C096E">
            <w:pPr>
              <w:pStyle w:val="TAC"/>
            </w:pPr>
            <w:r w:rsidRPr="00ED493B">
              <w:rPr>
                <w:lang w:val="en-US"/>
              </w:rPr>
              <w:t>MBS Multicast Parameters</w:t>
            </w:r>
          </w:p>
        </w:tc>
      </w:tr>
      <w:tr w:rsidR="007C096E" w14:paraId="5B3937E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5A550C4" w14:textId="77777777" w:rsidR="007C096E" w:rsidRDefault="007C096E" w:rsidP="007C096E">
            <w:pPr>
              <w:pStyle w:val="TAL"/>
              <w:rPr>
                <w:lang w:val="de-DE" w:eastAsia="zh-CN"/>
              </w:rPr>
            </w:pPr>
            <w:r>
              <w:t>Add MBS Unicast Parameters</w:t>
            </w:r>
          </w:p>
        </w:tc>
        <w:tc>
          <w:tcPr>
            <w:tcW w:w="336" w:type="dxa"/>
            <w:tcBorders>
              <w:top w:val="single" w:sz="4" w:space="0" w:color="auto"/>
              <w:left w:val="single" w:sz="4" w:space="0" w:color="auto"/>
              <w:bottom w:val="single" w:sz="4" w:space="0" w:color="auto"/>
              <w:right w:val="single" w:sz="4" w:space="0" w:color="auto"/>
            </w:tcBorders>
          </w:tcPr>
          <w:p w14:paraId="12185DF3" w14:textId="77777777" w:rsidR="007C096E" w:rsidRDefault="007C096E" w:rsidP="00823058">
            <w:pPr>
              <w:pStyle w:val="TAC"/>
              <w:rPr>
                <w:lang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4BD8F896" w14:textId="77777777" w:rsidR="007C096E" w:rsidRDefault="007C096E" w:rsidP="007C096E">
            <w:pPr>
              <w:pStyle w:val="TAL"/>
            </w:pPr>
            <w:r>
              <w:t>This IE shall be present when the Apply Action is set to "MBSU". This requests the MB-UPF to forward the MBS session data to a remote GTP-U peer for unicast transport.</w:t>
            </w:r>
          </w:p>
          <w:p w14:paraId="5DC56D01" w14:textId="77777777" w:rsidR="007C096E" w:rsidRDefault="007C096E" w:rsidP="007C096E">
            <w:pPr>
              <w:pStyle w:val="TAL"/>
            </w:pPr>
          </w:p>
          <w:p w14:paraId="79F3A962" w14:textId="77777777" w:rsidR="007C096E" w:rsidRDefault="007C096E" w:rsidP="007C096E">
            <w:pPr>
              <w:pStyle w:val="TAL"/>
            </w:pPr>
            <w:r>
              <w:t>Several IEs with the same IE type may be present to request the MB-UPF to forward the MBS session data to multiple remote GTP-U peers.</w:t>
            </w:r>
          </w:p>
        </w:tc>
        <w:tc>
          <w:tcPr>
            <w:tcW w:w="425" w:type="dxa"/>
            <w:tcBorders>
              <w:top w:val="single" w:sz="4" w:space="0" w:color="auto"/>
              <w:left w:val="single" w:sz="4" w:space="0" w:color="auto"/>
              <w:bottom w:val="single" w:sz="4" w:space="0" w:color="auto"/>
              <w:right w:val="single" w:sz="4" w:space="0" w:color="auto"/>
            </w:tcBorders>
          </w:tcPr>
          <w:p w14:paraId="13B615A2"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B68933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5E54529"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479AD9A3"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9C0E58"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6FDF0E6C" w14:textId="77777777" w:rsidR="007C096E" w:rsidRDefault="007C096E" w:rsidP="007C096E">
            <w:pPr>
              <w:pStyle w:val="TAC"/>
            </w:pPr>
            <w:r>
              <w:t>Add MBS Unicast Parameters</w:t>
            </w:r>
          </w:p>
        </w:tc>
      </w:tr>
      <w:tr w:rsidR="007C096E" w14:paraId="44DCA358" w14:textId="77777777" w:rsidTr="007C096E">
        <w:trPr>
          <w:jc w:val="center"/>
        </w:trPr>
        <w:tc>
          <w:tcPr>
            <w:tcW w:w="9450" w:type="dxa"/>
            <w:gridSpan w:val="9"/>
            <w:tcBorders>
              <w:top w:val="single" w:sz="4" w:space="0" w:color="auto"/>
              <w:left w:val="single" w:sz="4" w:space="0" w:color="auto"/>
              <w:bottom w:val="single" w:sz="4" w:space="0" w:color="auto"/>
              <w:right w:val="single" w:sz="4" w:space="0" w:color="auto"/>
            </w:tcBorders>
            <w:hideMark/>
          </w:tcPr>
          <w:p w14:paraId="3D2162EB" w14:textId="77777777" w:rsidR="007C096E" w:rsidRDefault="007C096E" w:rsidP="007C096E">
            <w:pPr>
              <w:pStyle w:val="TAN"/>
              <w:rPr>
                <w:lang w:val="x-none"/>
              </w:rPr>
            </w:pPr>
            <w:r>
              <w:t>NOTE 1:</w:t>
            </w:r>
            <w:r>
              <w:tab/>
              <w:t>The same user plane packets may be required, according to operator's policy and configuration, to be duplicated to different SX3LIFs.</w:t>
            </w:r>
          </w:p>
        </w:tc>
      </w:tr>
    </w:tbl>
    <w:p w14:paraId="5F7335DE" w14:textId="77777777" w:rsidR="007C096E" w:rsidRDefault="007C096E" w:rsidP="007C096E"/>
    <w:p w14:paraId="7168ABE4" w14:textId="77777777" w:rsidR="007C096E" w:rsidRPr="00441CD0" w:rsidRDefault="007C096E" w:rsidP="007C096E">
      <w:pPr>
        <w:pStyle w:val="TH"/>
        <w:rPr>
          <w:lang w:val="en-US"/>
        </w:rPr>
      </w:pPr>
      <w:r w:rsidRPr="00441CD0">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rsidRPr="00441CD0" w14:paraId="52CC9BB4"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7974B87" w14:textId="77777777" w:rsidR="007C096E" w:rsidRPr="00441CD0" w:rsidRDefault="007C096E" w:rsidP="007C096E">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2396411" w14:textId="77777777" w:rsidR="007C096E" w:rsidRPr="00441CD0"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EC0BAD7" w14:textId="77777777" w:rsidR="007C096E" w:rsidRPr="00441CD0" w:rsidRDefault="007C096E" w:rsidP="007C096E">
            <w:pPr>
              <w:pStyle w:val="TAC"/>
            </w:pPr>
            <w:r w:rsidRPr="00441CD0">
              <w:t xml:space="preserve">Forwarding Parameters </w:t>
            </w:r>
            <w:r w:rsidRPr="00441CD0">
              <w:rPr>
                <w:lang w:val="en-US"/>
              </w:rPr>
              <w:t>IE Type = 4 (decimal)</w:t>
            </w:r>
          </w:p>
        </w:tc>
      </w:tr>
      <w:tr w:rsidR="007C096E" w:rsidRPr="00441CD0" w14:paraId="5D7FFAAD"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E7E1AD1" w14:textId="77777777" w:rsidR="007C096E" w:rsidRPr="00441CD0" w:rsidRDefault="007C096E" w:rsidP="007C096E">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6D76FE9" w14:textId="77777777" w:rsidR="007C096E" w:rsidRPr="00441CD0"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1ED0905" w14:textId="77777777" w:rsidR="007C096E" w:rsidRPr="00441CD0" w:rsidRDefault="007C096E" w:rsidP="007C096E">
            <w:pPr>
              <w:pStyle w:val="TAC"/>
            </w:pPr>
            <w:r w:rsidRPr="00441CD0">
              <w:t>Length = n</w:t>
            </w:r>
          </w:p>
        </w:tc>
      </w:tr>
      <w:tr w:rsidR="007C096E" w:rsidRPr="00441CD0" w14:paraId="0FD1006C"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C0B457" w14:textId="77777777" w:rsidR="007C096E" w:rsidRPr="00441CD0" w:rsidRDefault="007C096E" w:rsidP="007C096E">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D319E4" w14:textId="77777777" w:rsidR="007C096E" w:rsidRPr="00441CD0" w:rsidRDefault="007C096E" w:rsidP="007C096E">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59500B7" w14:textId="77777777" w:rsidR="007C096E" w:rsidRPr="00441CD0" w:rsidRDefault="007C096E" w:rsidP="007C096E">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04951DD" w14:textId="77777777" w:rsidR="007C096E" w:rsidRPr="00441CD0" w:rsidRDefault="007C096E" w:rsidP="007C096E">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D6358C" w14:textId="77777777" w:rsidR="007C096E" w:rsidRPr="00441CD0" w:rsidRDefault="007C096E" w:rsidP="007C096E">
            <w:pPr>
              <w:pStyle w:val="TAH"/>
            </w:pPr>
            <w:r w:rsidRPr="00441CD0">
              <w:t>IE Type</w:t>
            </w:r>
          </w:p>
        </w:tc>
      </w:tr>
      <w:tr w:rsidR="007C096E" w:rsidRPr="00441CD0" w14:paraId="09F793CC"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009F8CB" w14:textId="77777777" w:rsidR="007C096E" w:rsidRPr="00441CD0" w:rsidRDefault="007C096E" w:rsidP="007C096E">
            <w:pPr>
              <w:spacing w:after="0"/>
              <w:rPr>
                <w:rFonts w:ascii="Arial" w:hAnsi="Arial"/>
                <w:b/>
                <w:sz w:val="18"/>
                <w:lang w:val="x-none"/>
              </w:rPr>
            </w:pPr>
            <w:bookmarkStart w:id="4133" w:name="_PERM_MCCTEMPBM_CRPT0502032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99A73AB" w14:textId="77777777" w:rsidR="007C096E" w:rsidRPr="00441CD0" w:rsidRDefault="007C096E" w:rsidP="007C096E">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545711" w14:textId="77777777" w:rsidR="007C096E" w:rsidRPr="00441CD0" w:rsidRDefault="007C096E" w:rsidP="007C096E">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F9CE909" w14:textId="77777777" w:rsidR="007C096E" w:rsidRPr="00441CD0" w:rsidRDefault="007C096E" w:rsidP="007C096E">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1A4F182" w14:textId="77777777" w:rsidR="007C096E" w:rsidRPr="00441CD0" w:rsidRDefault="007C096E" w:rsidP="007C096E">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FD1F026" w14:textId="77777777" w:rsidR="007C096E" w:rsidRPr="00441CD0" w:rsidRDefault="007C096E" w:rsidP="007C096E">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F6DF88" w14:textId="77777777" w:rsidR="007C096E" w:rsidRPr="00441CD0" w:rsidRDefault="007C096E" w:rsidP="007C096E">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EA5CD2" w14:textId="77777777" w:rsidR="007C096E" w:rsidRPr="00441CD0" w:rsidRDefault="007C096E" w:rsidP="007C096E">
            <w:pPr>
              <w:spacing w:after="0"/>
              <w:rPr>
                <w:rFonts w:ascii="Arial" w:hAnsi="Arial"/>
                <w:b/>
                <w:sz w:val="18"/>
                <w:lang w:val="x-none"/>
              </w:rPr>
            </w:pPr>
            <w:bookmarkStart w:id="4134" w:name="_PERM_MCCTEMPBM_CRPT05020330___7"/>
            <w:bookmarkEnd w:id="4134"/>
          </w:p>
        </w:tc>
      </w:tr>
      <w:bookmarkEnd w:id="4133"/>
      <w:tr w:rsidR="007C096E" w:rsidRPr="00441CD0" w14:paraId="1E0A7A2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79EDB2BA" w14:textId="77777777" w:rsidR="007C096E" w:rsidRPr="00441CD0" w:rsidRDefault="007C096E" w:rsidP="007C096E">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2EEE7D90" w14:textId="77777777" w:rsidR="007C096E" w:rsidRPr="00441CD0" w:rsidRDefault="007C096E"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0E53B7AF" w14:textId="77777777" w:rsidR="007C096E" w:rsidRPr="00441CD0" w:rsidRDefault="007C096E" w:rsidP="007C096E">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3CBA7B2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38B6A"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85233"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D64F8F"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B70369" w14:textId="77777777" w:rsidR="007C096E" w:rsidRPr="00441CD0" w:rsidRDefault="007C096E" w:rsidP="007C096E">
            <w:pPr>
              <w:pStyle w:val="TAC"/>
            </w:pPr>
            <w:r w:rsidRPr="00441CD0">
              <w:t>Destination Interface</w:t>
            </w:r>
          </w:p>
        </w:tc>
      </w:tr>
      <w:tr w:rsidR="007C096E" w:rsidRPr="00441CD0" w14:paraId="066298A3"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12FE28E8" w14:textId="77777777" w:rsidR="007C096E" w:rsidRPr="00441CD0" w:rsidRDefault="007C096E" w:rsidP="007C096E">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3B73F8DD" w14:textId="77777777" w:rsidR="007C096E" w:rsidRPr="00441CD0" w:rsidRDefault="007C096E" w:rsidP="00823058">
            <w:pPr>
              <w:pStyle w:val="TAC"/>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6B1F130B" w14:textId="77777777" w:rsidR="007C096E" w:rsidRPr="00441CD0" w:rsidRDefault="007C096E" w:rsidP="007C096E">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222A884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B9F7CF"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D64A400"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8F4921B" w14:textId="77777777" w:rsidR="007C096E" w:rsidRPr="00441CD0" w:rsidRDefault="007C096E" w:rsidP="007C096E">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995E441" w14:textId="77777777" w:rsidR="007C096E" w:rsidRPr="00441CD0" w:rsidRDefault="007C096E" w:rsidP="007C096E">
            <w:pPr>
              <w:pStyle w:val="TAC"/>
              <w:rPr>
                <w:lang w:val="x-none"/>
              </w:rPr>
            </w:pPr>
            <w:r w:rsidRPr="00441CD0">
              <w:t>Network Instance</w:t>
            </w:r>
          </w:p>
        </w:tc>
      </w:tr>
      <w:tr w:rsidR="007C096E" w:rsidRPr="00441CD0" w14:paraId="6C6A260C"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0F8664FB" w14:textId="77777777" w:rsidR="007C096E" w:rsidRPr="00441CD0" w:rsidRDefault="007C096E" w:rsidP="007C096E">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31DCBAC4" w14:textId="77777777" w:rsidR="007C096E" w:rsidRPr="00441CD0" w:rsidRDefault="007C096E"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BF5B2E9" w14:textId="77777777" w:rsidR="007C096E" w:rsidRPr="00441CD0" w:rsidRDefault="007C096E" w:rsidP="007C096E">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1BDDA050"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5BE6B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AEE987"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419ADC"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CDEDA50" w14:textId="77777777" w:rsidR="007C096E" w:rsidRPr="00441CD0" w:rsidRDefault="007C096E" w:rsidP="007C096E">
            <w:pPr>
              <w:pStyle w:val="TAC"/>
            </w:pPr>
            <w:r w:rsidRPr="00441CD0">
              <w:t>Redirect Information</w:t>
            </w:r>
          </w:p>
        </w:tc>
      </w:tr>
      <w:tr w:rsidR="007C096E" w:rsidRPr="00441CD0" w14:paraId="70D5948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3F428548" w14:textId="77777777" w:rsidR="007C096E" w:rsidRPr="00441CD0" w:rsidRDefault="007C096E" w:rsidP="007C096E">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75FFFCC9" w14:textId="77777777" w:rsidR="007C096E" w:rsidRPr="00441CD0" w:rsidRDefault="007C096E" w:rsidP="00823058">
            <w:pPr>
              <w:pStyle w:val="TAC"/>
              <w:rPr>
                <w:lang w:val="sv-SE"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8919EDB" w14:textId="77777777" w:rsidR="007C096E" w:rsidRPr="00441CD0" w:rsidRDefault="007C096E" w:rsidP="007C096E">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058830DF"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C7917C"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7251DEA"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F941A5"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583427" w14:textId="77777777" w:rsidR="007C096E" w:rsidRPr="00441CD0" w:rsidRDefault="007C096E" w:rsidP="007C096E">
            <w:pPr>
              <w:pStyle w:val="TAC"/>
            </w:pPr>
            <w:r w:rsidRPr="00441CD0">
              <w:t>Outer Header Creation</w:t>
            </w:r>
          </w:p>
        </w:tc>
      </w:tr>
      <w:tr w:rsidR="007C096E" w:rsidRPr="00441CD0" w14:paraId="60DAC28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CAF1EFC" w14:textId="77777777" w:rsidR="007C096E" w:rsidRPr="00441CD0" w:rsidRDefault="007C096E" w:rsidP="007C096E">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754488C7" w14:textId="77777777" w:rsidR="007C096E" w:rsidRPr="00441CD0" w:rsidRDefault="007C096E" w:rsidP="00823058">
            <w:pPr>
              <w:pStyle w:val="TAC"/>
              <w:rPr>
                <w:lang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61403553" w14:textId="77777777" w:rsidR="007C096E" w:rsidRPr="00441CD0" w:rsidRDefault="007C096E" w:rsidP="007C096E">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clause</w:t>
            </w:r>
            <w:r>
              <w:rPr>
                <w:lang w:eastAsia="zh-CN"/>
              </w:rPr>
              <w:t> </w:t>
            </w:r>
            <w:r w:rsidRPr="00441CD0">
              <w:rPr>
                <w:lang w:eastAsia="zh-CN"/>
              </w:rPr>
              <w:t>5.10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clause</w:t>
            </w:r>
            <w:r>
              <w:rPr>
                <w:lang w:eastAsia="zh-CN"/>
              </w:rPr>
              <w:t> </w:t>
            </w:r>
            <w:r w:rsidRPr="00441CD0">
              <w:rPr>
                <w:lang w:eastAsia="zh-CN"/>
              </w:rPr>
              <w:t>5.8.2.7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774A94E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3E72E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C9CE06"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F17D13"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857F18E" w14:textId="77777777" w:rsidR="007C096E" w:rsidRPr="00441CD0" w:rsidRDefault="007C096E" w:rsidP="007C096E">
            <w:pPr>
              <w:pStyle w:val="TAC"/>
              <w:rPr>
                <w:lang w:val="x-none"/>
              </w:rPr>
            </w:pPr>
            <w:r w:rsidRPr="00441CD0">
              <w:t>Transport Level Marking</w:t>
            </w:r>
          </w:p>
        </w:tc>
      </w:tr>
      <w:tr w:rsidR="007C096E" w:rsidRPr="00441CD0" w14:paraId="4181C7A2"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364BAAF" w14:textId="77777777" w:rsidR="007C096E" w:rsidRPr="00441CD0" w:rsidRDefault="007C096E" w:rsidP="007C096E">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0A5AB407" w14:textId="77777777" w:rsidR="007C096E" w:rsidRPr="00441CD0" w:rsidRDefault="007C096E" w:rsidP="00823058">
            <w:pPr>
              <w:pStyle w:val="TAC"/>
              <w:rPr>
                <w:lang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4B92BF6" w14:textId="77777777" w:rsidR="007C096E" w:rsidRPr="00441CD0" w:rsidRDefault="007C096E" w:rsidP="007C096E">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5ED857C7" w14:textId="77777777" w:rsidR="007C096E" w:rsidRPr="00441CD0" w:rsidRDefault="007C096E" w:rsidP="007C096E">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CAC5E36"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A70D30"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2B1E6E6"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DF3ADCA"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85F0CFC" w14:textId="77777777" w:rsidR="007C096E" w:rsidRPr="00441CD0" w:rsidRDefault="007C096E" w:rsidP="007C096E">
            <w:pPr>
              <w:pStyle w:val="TAC"/>
            </w:pPr>
            <w:r w:rsidRPr="00441CD0">
              <w:t>Forwarding Policy</w:t>
            </w:r>
          </w:p>
        </w:tc>
      </w:tr>
      <w:tr w:rsidR="007C096E" w:rsidRPr="00441CD0" w14:paraId="210E865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AD47283" w14:textId="77777777" w:rsidR="007C096E" w:rsidRPr="00441CD0" w:rsidRDefault="007C096E" w:rsidP="007C096E">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3339CB34" w14:textId="77777777" w:rsidR="007C096E" w:rsidRPr="00441CD0" w:rsidRDefault="007C096E" w:rsidP="00823058">
            <w:pPr>
              <w:pStyle w:val="TAC"/>
              <w:rPr>
                <w:lang w:eastAsia="zh-CN"/>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4B356BE5" w14:textId="77777777" w:rsidR="007C096E" w:rsidRPr="00441CD0" w:rsidRDefault="007C096E" w:rsidP="007C096E">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5B792082"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E0FFC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C16C5A"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66AA96"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AAB19ED" w14:textId="77777777" w:rsidR="007C096E" w:rsidRPr="00441CD0" w:rsidRDefault="007C096E" w:rsidP="007C096E">
            <w:pPr>
              <w:pStyle w:val="TAC"/>
            </w:pPr>
            <w:r w:rsidRPr="00441CD0">
              <w:t>Header Enrichment</w:t>
            </w:r>
          </w:p>
        </w:tc>
      </w:tr>
      <w:tr w:rsidR="007C096E" w:rsidRPr="00441CD0" w14:paraId="1119B64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544B15D" w14:textId="77777777" w:rsidR="007C096E" w:rsidRPr="00441CD0" w:rsidRDefault="007C096E" w:rsidP="007C096E">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77551CFD" w14:textId="77777777" w:rsidR="007C096E" w:rsidRPr="00441CD0" w:rsidRDefault="007C096E" w:rsidP="00823058">
            <w:pPr>
              <w:pStyle w:val="TAC"/>
              <w:rPr>
                <w:lang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7461ECF" w14:textId="77777777" w:rsidR="007C096E" w:rsidRPr="00441CD0" w:rsidRDefault="007C096E" w:rsidP="007C096E">
            <w:pPr>
              <w:pStyle w:val="TAL"/>
              <w:rPr>
                <w:lang w:eastAsia="zh-CN"/>
              </w:rPr>
            </w:pPr>
            <w:r w:rsidRPr="00441CD0">
              <w:rPr>
                <w:lang w:eastAsia="zh-CN"/>
              </w:rPr>
              <w:t>This IE may be present, if it is available and the UP function indicated support of the PDI optimisation feature, (</w:t>
            </w:r>
            <w:r w:rsidRPr="00441CD0">
              <w:t>see clause</w:t>
            </w:r>
            <w:r>
              <w:t> </w:t>
            </w:r>
            <w:r w:rsidRPr="00441CD0">
              <w:t>8.2.25)</w:t>
            </w:r>
            <w:r w:rsidRPr="00441CD0">
              <w:rPr>
                <w:lang w:eastAsia="zh-CN"/>
              </w:rPr>
              <w:t>. When present, it shall identify the Traffic Endpoint ID allocated for this PFCP session to receive the traffic in the reverse direction (see clause</w:t>
            </w:r>
            <w:r>
              <w:rPr>
                <w:lang w:eastAsia="zh-CN"/>
              </w:rPr>
              <w:t> </w:t>
            </w:r>
            <w:r w:rsidRPr="00441CD0">
              <w:rPr>
                <w:lang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78189947"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2BD2DD4"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E9413BB" w14:textId="77777777" w:rsidR="007C096E" w:rsidRPr="00441CD0" w:rsidRDefault="007C096E" w:rsidP="007C096E">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1C5AE1F" w14:textId="77777777" w:rsidR="007C096E" w:rsidRPr="00441CD0" w:rsidRDefault="007C096E" w:rsidP="007C096E">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5B626" w14:textId="77777777" w:rsidR="007C096E" w:rsidRPr="00441CD0" w:rsidRDefault="007C096E" w:rsidP="007C096E">
            <w:pPr>
              <w:pStyle w:val="TAC"/>
              <w:rPr>
                <w:lang w:val="x-none"/>
              </w:rPr>
            </w:pPr>
            <w:r w:rsidRPr="00441CD0">
              <w:rPr>
                <w:lang w:val="sv-SE"/>
              </w:rPr>
              <w:t>Traffic Endpoint ID</w:t>
            </w:r>
          </w:p>
        </w:tc>
      </w:tr>
      <w:tr w:rsidR="007C096E" w:rsidRPr="00441CD0" w14:paraId="462C35D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273BAC2" w14:textId="77777777" w:rsidR="007C096E" w:rsidRPr="00441CD0" w:rsidRDefault="007C096E" w:rsidP="007C096E">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CD077F2" w14:textId="77777777" w:rsidR="007C096E" w:rsidRPr="00441CD0" w:rsidRDefault="007C096E" w:rsidP="00823058">
            <w:pPr>
              <w:pStyle w:val="TAC"/>
              <w:rPr>
                <w:lang w:val="sv-SE"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4966616" w14:textId="77777777" w:rsidR="007C096E" w:rsidRPr="00441CD0" w:rsidRDefault="007C096E" w:rsidP="007C096E">
            <w:pPr>
              <w:pStyle w:val="TAL"/>
              <w:rPr>
                <w:lang w:eastAsia="zh-CN"/>
              </w:rPr>
            </w:pPr>
            <w:r w:rsidRPr="00441CD0">
              <w:rPr>
                <w:lang w:eastAsia="zh-CN"/>
              </w:rPr>
              <w:t>This IE shall be present if proxying is to be performed by the UP function.</w:t>
            </w:r>
          </w:p>
          <w:p w14:paraId="48D75EC4" w14:textId="77777777" w:rsidR="007C096E" w:rsidRPr="00441CD0" w:rsidRDefault="007C096E" w:rsidP="007C096E">
            <w:pPr>
              <w:pStyle w:val="TAL"/>
              <w:rPr>
                <w:lang w:eastAsia="zh-CN"/>
              </w:rPr>
            </w:pPr>
          </w:p>
          <w:p w14:paraId="095B59F3" w14:textId="77777777" w:rsidR="007C096E" w:rsidRPr="00441CD0" w:rsidRDefault="007C096E" w:rsidP="007C096E">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10968377" w14:textId="77777777" w:rsidR="007C096E" w:rsidRPr="00441CD0" w:rsidRDefault="007C096E" w:rsidP="007C096E">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3E2AF1" w14:textId="77777777" w:rsidR="007C096E" w:rsidRPr="00441CD0" w:rsidRDefault="007C096E" w:rsidP="007C096E">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026106" w14:textId="77777777" w:rsidR="007C096E" w:rsidRPr="00441CD0" w:rsidRDefault="007C096E" w:rsidP="007C096E">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11E96" w14:textId="77777777" w:rsidR="007C096E" w:rsidRPr="00441CD0" w:rsidRDefault="007C096E" w:rsidP="007C096E">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A0F408D" w14:textId="77777777" w:rsidR="007C096E" w:rsidRPr="00441CD0" w:rsidRDefault="007C096E" w:rsidP="007C096E">
            <w:pPr>
              <w:pStyle w:val="TAC"/>
              <w:rPr>
                <w:lang w:val="sv-SE"/>
              </w:rPr>
            </w:pPr>
            <w:r w:rsidRPr="00441CD0">
              <w:rPr>
                <w:lang w:val="sv-SE" w:eastAsia="zh-CN"/>
              </w:rPr>
              <w:t>P</w:t>
            </w:r>
            <w:r w:rsidRPr="00441CD0">
              <w:rPr>
                <w:lang w:eastAsia="zh-CN"/>
              </w:rPr>
              <w:t>roxying</w:t>
            </w:r>
          </w:p>
        </w:tc>
      </w:tr>
      <w:tr w:rsidR="007C096E" w:rsidRPr="00441CD0" w14:paraId="4C5EC23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9196F8A" w14:textId="77777777" w:rsidR="007C096E" w:rsidRPr="00441CD0" w:rsidRDefault="007C096E" w:rsidP="007C096E">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FD8C817" w14:textId="77777777" w:rsidR="007C096E" w:rsidRPr="00441CD0" w:rsidRDefault="007C096E" w:rsidP="00823058">
            <w:pPr>
              <w:pStyle w:val="TAC"/>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4A80F4B8" w14:textId="77777777" w:rsidR="007C096E" w:rsidRPr="00441CD0" w:rsidRDefault="007C096E" w:rsidP="007C096E">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503912EE" w14:textId="77777777" w:rsidR="007C096E" w:rsidRPr="00441CD0" w:rsidRDefault="007C096E" w:rsidP="007C096E">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3898175E" w14:textId="77777777" w:rsidR="007C096E" w:rsidRPr="00441CD0" w:rsidRDefault="007C096E" w:rsidP="007C096E">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3DC541FF" w14:textId="77777777" w:rsidR="007C096E" w:rsidRPr="00441CD0" w:rsidRDefault="007C096E" w:rsidP="007C096E">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381AD1A" w14:textId="77777777" w:rsidR="007C096E" w:rsidRPr="00441CD0" w:rsidRDefault="007C096E" w:rsidP="007C096E">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0DA93A4" w14:textId="77777777" w:rsidR="007C096E" w:rsidRPr="00441CD0" w:rsidRDefault="007C096E" w:rsidP="007C096E">
            <w:pPr>
              <w:pStyle w:val="TAC"/>
              <w:rPr>
                <w:lang w:val="x-none"/>
              </w:rPr>
            </w:pPr>
            <w:r w:rsidRPr="00441CD0">
              <w:rPr>
                <w:lang w:eastAsia="zh-CN"/>
              </w:rPr>
              <w:t>3GPP Interface Type</w:t>
            </w:r>
          </w:p>
        </w:tc>
      </w:tr>
      <w:tr w:rsidR="007C096E" w:rsidRPr="00441CD0" w14:paraId="083DC8F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A4D5DF8" w14:textId="77777777" w:rsidR="007C096E" w:rsidRPr="00441CD0" w:rsidRDefault="007C096E" w:rsidP="007C096E">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351AD075" w14:textId="77777777" w:rsidR="007C096E" w:rsidRPr="00441CD0" w:rsidRDefault="007C096E"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0BBD86B" w14:textId="77777777" w:rsidR="007C096E" w:rsidRPr="00441CD0" w:rsidRDefault="007C096E" w:rsidP="007C096E">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216A5864" w14:textId="77777777" w:rsidR="007C096E" w:rsidRPr="00441CD0" w:rsidRDefault="007C096E" w:rsidP="007C096E">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07CDADCD" w14:textId="77777777" w:rsidR="007C096E" w:rsidRPr="00441CD0" w:rsidRDefault="007C096E" w:rsidP="007C096E">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8915129" w14:textId="77777777" w:rsidR="007C096E" w:rsidRPr="00441CD0" w:rsidRDefault="007C096E" w:rsidP="007C096E">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9E37ADE" w14:textId="77777777" w:rsidR="007C096E" w:rsidRPr="00441CD0" w:rsidRDefault="007C096E" w:rsidP="007C096E">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26ED82EC" w14:textId="77777777" w:rsidR="007C096E" w:rsidRPr="00441CD0" w:rsidRDefault="007C096E" w:rsidP="007C096E">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0C45D59" w14:textId="77777777" w:rsidR="007C096E" w:rsidRPr="00441CD0" w:rsidRDefault="007C096E" w:rsidP="007C096E">
            <w:pPr>
              <w:pStyle w:val="TAC"/>
            </w:pPr>
            <w:r w:rsidRPr="00441CD0">
              <w:rPr>
                <w:lang w:eastAsia="zh-CN"/>
              </w:rPr>
              <w:t>Data Network Access Identifier</w:t>
            </w:r>
          </w:p>
        </w:tc>
      </w:tr>
      <w:tr w:rsidR="007C096E" w:rsidRPr="00441CD0" w14:paraId="37E6A67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455491D0" w14:textId="77777777" w:rsidR="007C096E" w:rsidRPr="00441CD0" w:rsidRDefault="007C096E" w:rsidP="007C096E">
            <w:pPr>
              <w:pStyle w:val="TAL"/>
              <w:rPr>
                <w:lang w:eastAsia="zh-CN"/>
              </w:rPr>
            </w:pPr>
            <w:r>
              <w:rPr>
                <w:lang w:eastAsia="zh-CN"/>
              </w:rPr>
              <w:t>IP Address and Port Number Replacement</w:t>
            </w:r>
          </w:p>
        </w:tc>
        <w:tc>
          <w:tcPr>
            <w:tcW w:w="336" w:type="dxa"/>
            <w:tcBorders>
              <w:top w:val="single" w:sz="4" w:space="0" w:color="auto"/>
              <w:left w:val="single" w:sz="4" w:space="0" w:color="auto"/>
              <w:bottom w:val="single" w:sz="4" w:space="0" w:color="auto"/>
              <w:right w:val="single" w:sz="4" w:space="0" w:color="auto"/>
            </w:tcBorders>
          </w:tcPr>
          <w:p w14:paraId="586AC03A" w14:textId="77777777" w:rsidR="007C096E" w:rsidRPr="00441CD0" w:rsidRDefault="007C096E" w:rsidP="00823058">
            <w:pPr>
              <w:pStyle w:val="TAC"/>
              <w:rPr>
                <w:lang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9B4704A" w14:textId="77777777" w:rsidR="00981985" w:rsidRDefault="007C096E" w:rsidP="007C096E">
            <w:pPr>
              <w:pStyle w:val="TAL"/>
            </w:pPr>
            <w:r>
              <w:rPr>
                <w:szCs w:val="18"/>
                <w:lang w:val="en-US" w:eastAsia="zh-CN"/>
              </w:rPr>
              <w:t xml:space="preserve">This IE shall be present if the UP function indicated support of </w:t>
            </w:r>
            <w:r>
              <w:t xml:space="preserve">replacing the source and destination IP address and Port Number of an (inner) IP packet, and if </w:t>
            </w:r>
            <w:r>
              <w:rPr>
                <w:szCs w:val="18"/>
                <w:lang w:val="en-US" w:eastAsia="zh-CN"/>
              </w:rPr>
              <w:t xml:space="preserve">the source or destination IP address and/or port number of the (Inner) IP packet shall be modified, e.g. for </w:t>
            </w:r>
            <w:r>
              <w:t xml:space="preserve">Edge Relocation using EAS IP address and Port number Replacement (see </w:t>
            </w:r>
            <w:r w:rsidRPr="00AB7A11">
              <w:t>clause 5.33.</w:t>
            </w:r>
            <w:r w:rsidR="00167EC7" w:rsidRPr="00AB7A11">
              <w:t>3</w:t>
            </w:r>
            <w:r w:rsidRPr="00AB7A11">
              <w:t>).</w:t>
            </w:r>
          </w:p>
          <w:p w14:paraId="12B1FD34" w14:textId="77777777" w:rsidR="00B04444" w:rsidRDefault="00B04444" w:rsidP="00B04444">
            <w:pPr>
              <w:pStyle w:val="TAL"/>
            </w:pPr>
          </w:p>
          <w:p w14:paraId="514B5F59" w14:textId="77777777" w:rsidR="00B04444" w:rsidRDefault="00B04444" w:rsidP="00B04444">
            <w:pPr>
              <w:pStyle w:val="TAL"/>
            </w:pPr>
            <w:r>
              <w:t>This IE shall also be present if the</w:t>
            </w:r>
            <w:r>
              <w:rPr>
                <w:szCs w:val="18"/>
                <w:lang w:val="en-US" w:eastAsia="zh-CN"/>
              </w:rPr>
              <w:t xml:space="preserve"> destination IP address and/or port number of the (Inner) IP packet shall be modified, e.g. for </w:t>
            </w:r>
            <w:r>
              <w:t>EAS Discovery procedure with Local DNS Server/Resolver using Local DNS Server/Resolver IP address and Port number Replacement (see clause 5.33.4).</w:t>
            </w:r>
          </w:p>
          <w:p w14:paraId="1EE78BA4" w14:textId="4A44B015" w:rsidR="007C096E" w:rsidRPr="00441CD0" w:rsidRDefault="007C096E" w:rsidP="007C096E">
            <w:pPr>
              <w:pStyle w:val="TAL"/>
              <w:rPr>
                <w:szCs w:val="18"/>
                <w:lang w:val="en-US" w:eastAsia="zh-CN"/>
              </w:rPr>
            </w:pPr>
            <w:r>
              <w:rPr>
                <w:szCs w:val="18"/>
                <w:lang w:val="en-US" w:eastAsia="zh-CN"/>
              </w:rPr>
              <w:t xml:space="preserve">(NOTE </w:t>
            </w:r>
            <w:r w:rsidR="008D3EC4">
              <w:rPr>
                <w:szCs w:val="18"/>
                <w:lang w:val="en-US" w:eastAsia="zh-CN"/>
              </w:rPr>
              <w:t>3</w:t>
            </w:r>
            <w:r>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33E4C814" w14:textId="77777777" w:rsidR="007C096E" w:rsidRPr="00441CD0" w:rsidRDefault="007C096E" w:rsidP="007C096E">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ADC7544" w14:textId="77777777" w:rsidR="007C096E" w:rsidRPr="00441CD0" w:rsidRDefault="007C096E" w:rsidP="007C096E">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68B8EEA" w14:textId="77777777" w:rsidR="007C096E" w:rsidRPr="00441CD0" w:rsidRDefault="007C096E" w:rsidP="007C096E">
            <w:pPr>
              <w:pStyle w:val="TAC"/>
              <w:rPr>
                <w:lang w:val="sv-SE" w:eastAsia="zh-CN"/>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2F67F59" w14:textId="77777777" w:rsidR="007C096E" w:rsidRPr="00441CD0" w:rsidRDefault="007C096E" w:rsidP="007C096E">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5805917" w14:textId="77777777" w:rsidR="007C096E" w:rsidRPr="00441CD0" w:rsidRDefault="007C096E" w:rsidP="007C096E">
            <w:pPr>
              <w:pStyle w:val="TAC"/>
              <w:rPr>
                <w:lang w:eastAsia="zh-CN"/>
              </w:rPr>
            </w:pPr>
            <w:r>
              <w:rPr>
                <w:lang w:eastAsia="zh-CN"/>
              </w:rPr>
              <w:t>IP Address and Port Number Replacement</w:t>
            </w:r>
          </w:p>
        </w:tc>
      </w:tr>
      <w:tr w:rsidR="007C096E" w:rsidRPr="00441CD0" w14:paraId="60F834C6" w14:textId="77777777" w:rsidTr="007C096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268C03C9" w14:textId="77777777" w:rsidR="007C096E" w:rsidRPr="00441CD0" w:rsidRDefault="007C096E" w:rsidP="007C096E">
            <w:pPr>
              <w:pStyle w:val="TAN"/>
              <w:rPr>
                <w:lang w:val="en-US"/>
              </w:rPr>
            </w:pPr>
            <w:r w:rsidRPr="00441CD0">
              <w:rPr>
                <w:lang w:val="en-US"/>
              </w:rPr>
              <w:t>NOTE 1:</w:t>
            </w:r>
            <w:r w:rsidRPr="00441CD0">
              <w:rPr>
                <w:lang w:val="en-US"/>
              </w:rPr>
              <w:tab/>
              <w:t>The Network Instance parameter is needed e.g. in the following cases:</w:t>
            </w:r>
          </w:p>
          <w:p w14:paraId="6479FB7A" w14:textId="77777777" w:rsidR="007C096E" w:rsidRPr="00441CD0" w:rsidRDefault="007C096E" w:rsidP="007C096E">
            <w:pPr>
              <w:pStyle w:val="TAN"/>
              <w:rPr>
                <w:lang w:val="x-none"/>
              </w:rPr>
            </w:pPr>
            <w:r w:rsidRPr="00441CD0">
              <w:tab/>
              <w:t>-</w:t>
            </w:r>
            <w:r w:rsidRPr="00441CD0">
              <w:tab/>
              <w:t>PGW/TDF UP function supports multiple PDNs with overlapping IP addresses;</w:t>
            </w:r>
          </w:p>
          <w:p w14:paraId="36B15FC5" w14:textId="77777777" w:rsidR="007C096E" w:rsidRPr="00441CD0" w:rsidRDefault="007C096E" w:rsidP="007C096E">
            <w:pPr>
              <w:pStyle w:val="TAN"/>
            </w:pPr>
            <w:r w:rsidRPr="00441CD0">
              <w:tab/>
              <w:t>-</w:t>
            </w:r>
            <w:r w:rsidRPr="00441CD0">
              <w:tab/>
              <w:t>SGW UP function is connected to PGWs in different IP domains (S5/S8);</w:t>
            </w:r>
          </w:p>
          <w:p w14:paraId="4DB3EA59" w14:textId="77777777" w:rsidR="007C096E" w:rsidRPr="00441CD0" w:rsidRDefault="007C096E" w:rsidP="007C096E">
            <w:pPr>
              <w:pStyle w:val="TAN"/>
            </w:pPr>
            <w:r w:rsidRPr="00441CD0">
              <w:tab/>
              <w:t>-</w:t>
            </w:r>
            <w:r w:rsidRPr="00441CD0">
              <w:tab/>
              <w:t>PGW UP function is connected to SGWs in different IP domains (S5/S8);</w:t>
            </w:r>
          </w:p>
          <w:p w14:paraId="0A3233C0" w14:textId="77777777" w:rsidR="007C096E" w:rsidRPr="00441CD0" w:rsidRDefault="007C096E" w:rsidP="007C096E">
            <w:pPr>
              <w:pStyle w:val="TAN"/>
              <w:rPr>
                <w:lang w:val="en-US"/>
              </w:rPr>
            </w:pPr>
            <w:r w:rsidRPr="00441CD0">
              <w:tab/>
            </w:r>
            <w:r w:rsidRPr="00441CD0">
              <w:rPr>
                <w:lang w:val="en-US"/>
              </w:rPr>
              <w:t>-</w:t>
            </w:r>
            <w:r w:rsidRPr="00441CD0">
              <w:rPr>
                <w:lang w:val="en-US"/>
              </w:rPr>
              <w:tab/>
              <w:t>SGW UP function is connected to eNodeBs in different IP domains;</w:t>
            </w:r>
          </w:p>
          <w:p w14:paraId="42F7F0F1" w14:textId="77777777" w:rsidR="007C096E" w:rsidRPr="00441CD0" w:rsidRDefault="007C096E" w:rsidP="007C096E">
            <w:pPr>
              <w:pStyle w:val="TAN"/>
            </w:pPr>
            <w:r w:rsidRPr="00441CD0">
              <w:tab/>
            </w:r>
            <w:r w:rsidRPr="00441CD0">
              <w:rPr>
                <w:lang w:val="en-US"/>
              </w:rPr>
              <w:t>-</w:t>
            </w:r>
            <w:r w:rsidRPr="00441CD0">
              <w:tab/>
              <w:t>UPF is connected to 5G-ANs in different IP domains;</w:t>
            </w:r>
          </w:p>
          <w:p w14:paraId="3CE31D20" w14:textId="77777777" w:rsidR="007C096E" w:rsidRDefault="007C096E" w:rsidP="007C096E">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FE12AB7" w14:textId="77777777" w:rsidR="007C096E" w:rsidRPr="00441CD0" w:rsidRDefault="007C096E" w:rsidP="007C096E">
            <w:pPr>
              <w:pStyle w:val="TAN"/>
              <w:rPr>
                <w:lang w:val="en-US"/>
              </w:rPr>
            </w:pPr>
            <w:r w:rsidRPr="00441CD0">
              <w:tab/>
            </w:r>
            <w:r w:rsidRPr="00441CD0">
              <w:rPr>
                <w:lang w:val="en-US"/>
              </w:rPr>
              <w:t>-</w:t>
            </w:r>
            <w:r w:rsidRPr="00441CD0">
              <w:rPr>
                <w:lang w:val="en-US"/>
              </w:rPr>
              <w:tab/>
            </w:r>
            <w:r>
              <w:rPr>
                <w:lang w:val="en-US"/>
              </w:rPr>
              <w:t>I</w:t>
            </w:r>
            <w:r>
              <w:t>ndirect data forwarding.</w:t>
            </w:r>
          </w:p>
          <w:p w14:paraId="768FEB46" w14:textId="77777777" w:rsidR="007C096E" w:rsidRDefault="007C096E" w:rsidP="007C096E">
            <w:pPr>
              <w:pStyle w:val="TAN"/>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p w14:paraId="2C30A35F" w14:textId="4D056C53" w:rsidR="008D3EC4" w:rsidRPr="00441CD0" w:rsidRDefault="008D3EC4" w:rsidP="007C096E">
            <w:pPr>
              <w:pStyle w:val="TAN"/>
              <w:rPr>
                <w:lang w:val="x-none"/>
              </w:rPr>
            </w:pPr>
            <w:r>
              <w:t>NOTE 3:</w:t>
            </w:r>
            <w:r>
              <w:tab/>
              <w:t xml:space="preserve">As opposed to the Outer Header Creation IE, this IE does not result in adding any outer header to the outgoing </w:t>
            </w:r>
            <w:r w:rsidRPr="00441CD0">
              <w:rPr>
                <w:lang w:eastAsia="zh-CN"/>
              </w:rPr>
              <w:t>packet</w:t>
            </w:r>
            <w:r>
              <w:rPr>
                <w:lang w:eastAsia="zh-CN"/>
              </w:rPr>
              <w:t>.</w:t>
            </w:r>
          </w:p>
        </w:tc>
      </w:tr>
    </w:tbl>
    <w:p w14:paraId="2D0D71CA" w14:textId="77777777" w:rsidR="007C096E" w:rsidRPr="00441CD0" w:rsidRDefault="007C096E" w:rsidP="007C096E"/>
    <w:p w14:paraId="6B9F196B" w14:textId="77777777" w:rsidR="007C096E" w:rsidRDefault="007C096E" w:rsidP="007C096E">
      <w:pPr>
        <w:pStyle w:val="TH"/>
        <w:rPr>
          <w:lang w:val="en-US"/>
        </w:rPr>
      </w:pPr>
      <w:r>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14:paraId="65FE562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9EFB75"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B218C65" w14:textId="77777777" w:rsidR="007C096E" w:rsidRDefault="007C096E" w:rsidP="007C096E">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113F72D" w14:textId="77777777" w:rsidR="007C096E" w:rsidRDefault="007C096E" w:rsidP="007C096E">
            <w:pPr>
              <w:pStyle w:val="TAC"/>
            </w:pPr>
            <w:r>
              <w:t xml:space="preserve">Duplicating Parameters </w:t>
            </w:r>
            <w:r>
              <w:rPr>
                <w:lang w:val="en-US"/>
              </w:rPr>
              <w:t>IE Type = 5 (decimal)</w:t>
            </w:r>
          </w:p>
        </w:tc>
      </w:tr>
      <w:tr w:rsidR="007C096E" w14:paraId="3F902FA5"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93D24EF"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9BED930" w14:textId="77777777" w:rsidR="007C096E" w:rsidRDefault="007C096E" w:rsidP="007C096E">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9EE3A6" w14:textId="77777777" w:rsidR="007C096E" w:rsidRDefault="007C096E" w:rsidP="007C096E">
            <w:pPr>
              <w:pStyle w:val="TAC"/>
            </w:pPr>
            <w:r>
              <w:t>Length = n</w:t>
            </w:r>
          </w:p>
        </w:tc>
      </w:tr>
      <w:tr w:rsidR="007C096E" w14:paraId="6F6FE1C4" w14:textId="77777777" w:rsidTr="007C096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980ACB4"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6E2E1C" w14:textId="77777777" w:rsidR="007C096E" w:rsidRDefault="007C096E" w:rsidP="007C096E">
            <w:pPr>
              <w:pStyle w:val="TAH"/>
            </w:pPr>
            <w: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5EBD545" w14:textId="77777777" w:rsidR="007C096E" w:rsidRDefault="007C096E" w:rsidP="007C096E">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3617D87" w14:textId="77777777" w:rsidR="007C096E" w:rsidRDefault="007C096E" w:rsidP="007C096E">
            <w:pPr>
              <w:pStyle w:val="TAH"/>
            </w:pPr>
            <w: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196621" w14:textId="77777777" w:rsidR="007C096E" w:rsidRDefault="007C096E" w:rsidP="007C096E">
            <w:pPr>
              <w:pStyle w:val="TAH"/>
            </w:pPr>
            <w:r>
              <w:t>IE Type</w:t>
            </w:r>
          </w:p>
        </w:tc>
      </w:tr>
      <w:tr w:rsidR="007C096E" w14:paraId="49304733" w14:textId="77777777" w:rsidTr="007C096E">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32351DFB" w14:textId="77777777" w:rsidR="007C096E" w:rsidRDefault="007C096E" w:rsidP="007C096E">
            <w:pPr>
              <w:spacing w:after="0"/>
              <w:rPr>
                <w:rFonts w:ascii="Arial" w:hAnsi="Arial"/>
                <w:b/>
                <w:sz w:val="18"/>
              </w:rPr>
            </w:pPr>
            <w:bookmarkStart w:id="4135" w:name="_PERM_MCCTEMPBM_CRPT0502034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ACBF0BD" w14:textId="77777777" w:rsidR="007C096E" w:rsidRDefault="007C096E" w:rsidP="007C096E">
            <w:pPr>
              <w:spacing w:after="0"/>
              <w:rPr>
                <w:rFonts w:ascii="Arial" w:hAnsi="Arial"/>
                <w:b/>
                <w:sz w:val="18"/>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CDF523C"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5E629DE3"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0850025B"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00771E53" w14:textId="77777777" w:rsidR="007C096E" w:rsidRDefault="007C096E" w:rsidP="007C096E">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74D311A4" w14:textId="77777777" w:rsidR="007C096E" w:rsidRDefault="007C096E" w:rsidP="007C096E">
            <w:pPr>
              <w:pStyle w:val="TAH"/>
            </w:pPr>
            <w:r>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058C952" w14:textId="77777777" w:rsidR="007C096E" w:rsidRDefault="007C096E" w:rsidP="007C096E">
            <w:pPr>
              <w:spacing w:after="0"/>
              <w:rPr>
                <w:rFonts w:ascii="Arial" w:hAnsi="Arial"/>
                <w:b/>
                <w:sz w:val="18"/>
              </w:rPr>
            </w:pPr>
            <w:bookmarkStart w:id="4136" w:name="_PERM_MCCTEMPBM_CRPT05020344___7"/>
            <w:bookmarkEnd w:id="4136"/>
          </w:p>
        </w:tc>
      </w:tr>
      <w:bookmarkEnd w:id="4135"/>
      <w:tr w:rsidR="007C096E" w14:paraId="39BABC43"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5C284565"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FFB13AE" w14:textId="77777777" w:rsidR="007C096E" w:rsidRDefault="007C096E" w:rsidP="00823058">
            <w:pPr>
              <w:pStyle w:val="TAC"/>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2E2EA17A" w14:textId="77777777" w:rsidR="007C096E" w:rsidRDefault="007C096E" w:rsidP="007C096E">
            <w:pPr>
              <w:pStyle w:val="TAL"/>
            </w:pPr>
            <w:r>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DF57FB0"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5E306FE2"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03410EFE"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1E8CA3C"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A36733" w14:textId="77777777" w:rsidR="007C096E" w:rsidRDefault="007C096E" w:rsidP="007C096E">
            <w:pPr>
              <w:pStyle w:val="TAC"/>
            </w:pPr>
            <w:r>
              <w:t>Destination Interface</w:t>
            </w:r>
          </w:p>
        </w:tc>
      </w:tr>
      <w:tr w:rsidR="007C096E" w14:paraId="083E18E6"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4BD51AAD" w14:textId="77777777" w:rsidR="007C096E" w:rsidRDefault="007C096E" w:rsidP="007C096E">
            <w:pPr>
              <w:pStyle w:val="TAL"/>
              <w:rPr>
                <w:szCs w:val="18"/>
              </w:rPr>
            </w:pPr>
            <w:r>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496D2B80" w14:textId="77777777" w:rsidR="007C096E" w:rsidRDefault="007C096E" w:rsidP="00823058">
            <w:pPr>
              <w:pStyle w:val="TAC"/>
              <w:rPr>
                <w:lang w:val="sv-SE" w:eastAsia="zh-CN"/>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7C2AA05E" w14:textId="77777777" w:rsidR="007C096E" w:rsidRDefault="007C096E" w:rsidP="007C096E">
            <w:pPr>
              <w:pStyle w:val="TAL"/>
              <w:rPr>
                <w:lang w:val="x-none" w:eastAsia="zh-CN"/>
              </w:rPr>
            </w:pPr>
            <w:r>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0A57324F"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4E31B36D"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63BD355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CB31A4C"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E04C674" w14:textId="77777777" w:rsidR="007C096E" w:rsidRDefault="007C096E" w:rsidP="007C096E">
            <w:pPr>
              <w:pStyle w:val="TAC"/>
            </w:pPr>
            <w:r>
              <w:t>Outer Header Creation</w:t>
            </w:r>
          </w:p>
        </w:tc>
      </w:tr>
      <w:tr w:rsidR="007C096E" w14:paraId="3DDA6B24"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514DF157" w14:textId="77777777" w:rsidR="007C096E" w:rsidRDefault="007C096E" w:rsidP="007C096E">
            <w:pPr>
              <w:pStyle w:val="TAL"/>
              <w:rPr>
                <w:szCs w:val="18"/>
              </w:rPr>
            </w:pPr>
            <w:r>
              <w:rPr>
                <w:rFonts w:cs="Arial"/>
                <w:szCs w:val="18"/>
                <w:lang w:val="sv-SE" w:eastAsia="zh-CN"/>
              </w:rPr>
              <w:t>Transport Level m</w:t>
            </w:r>
            <w:r>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63082E1" w14:textId="77777777" w:rsidR="007C096E" w:rsidRDefault="007C096E" w:rsidP="00823058">
            <w:pPr>
              <w:pStyle w:val="TAC"/>
              <w:rPr>
                <w:lang w:eastAsia="zh-CN"/>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7E19B745" w14:textId="77777777" w:rsidR="007C096E" w:rsidRDefault="007C096E" w:rsidP="007C096E">
            <w:pPr>
              <w:pStyle w:val="TAL"/>
              <w:rPr>
                <w:lang w:eastAsia="zh-CN"/>
              </w:rPr>
            </w:pPr>
            <w:r>
              <w:rPr>
                <w:lang w:eastAsia="zh-CN"/>
              </w:rPr>
              <w:t>This IE shall be present if the UP function is required to mark the IP header with the DSCP marking as defined by IETF RFC 2474 [22]. When present, it shall contain t</w:t>
            </w:r>
            <w:r>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3B98C17C"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6E438FC8"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0EFCE6A"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ACE7B91"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E675951" w14:textId="77777777" w:rsidR="007C096E" w:rsidRDefault="007C096E" w:rsidP="007C096E">
            <w:pPr>
              <w:pStyle w:val="TAC"/>
            </w:pPr>
            <w:r>
              <w:t>Transport Level Marking</w:t>
            </w:r>
          </w:p>
        </w:tc>
      </w:tr>
      <w:tr w:rsidR="007C096E" w14:paraId="3B2BA1A7"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7F4D216F" w14:textId="77777777" w:rsidR="007C096E" w:rsidRDefault="007C096E" w:rsidP="007C096E">
            <w:pPr>
              <w:pStyle w:val="TAL"/>
              <w:rPr>
                <w:rFonts w:cs="Arial"/>
                <w:szCs w:val="18"/>
                <w:lang w:eastAsia="zh-CN"/>
              </w:rPr>
            </w:pPr>
            <w:r>
              <w:t xml:space="preserve">Forwarding </w:t>
            </w:r>
            <w:r>
              <w:rPr>
                <w:lang w:val="sv-SE"/>
              </w:rPr>
              <w:t>P</w:t>
            </w:r>
            <w:r>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4D08ABF7" w14:textId="77777777" w:rsidR="007C096E" w:rsidRDefault="007C096E" w:rsidP="00823058">
            <w:pPr>
              <w:pStyle w:val="TAC"/>
              <w:rPr>
                <w:lang w:eastAsia="zh-CN"/>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60B9FA52" w14:textId="77777777" w:rsidR="007C096E" w:rsidRDefault="007C096E" w:rsidP="007C096E">
            <w:pPr>
              <w:pStyle w:val="TAL"/>
              <w:rPr>
                <w:lang w:eastAsia="zh-CN"/>
              </w:rPr>
            </w:pPr>
            <w:r>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59C50297"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76013CC9"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2885D45F"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313102F9"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4BE8B8" w14:textId="77777777" w:rsidR="007C096E" w:rsidRDefault="007C096E" w:rsidP="007C096E">
            <w:pPr>
              <w:pStyle w:val="TAC"/>
            </w:pPr>
            <w:r>
              <w:t>Forwarding Policy</w:t>
            </w:r>
          </w:p>
        </w:tc>
      </w:tr>
      <w:tr w:rsidR="007C096E" w14:paraId="5F3E8D0C" w14:textId="77777777" w:rsidTr="007C096E">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3E55019" w14:textId="77777777" w:rsidR="007C096E" w:rsidRDefault="007C096E" w:rsidP="007C096E">
            <w:pPr>
              <w:pStyle w:val="TAN"/>
            </w:pPr>
            <w:r>
              <w:t>NOTE 1:</w:t>
            </w:r>
            <w:r>
              <w:tab/>
              <w:t>If the Outer Header Creation and Forwarding Policy are present, the UP function shall put the user plane packets in the user plane tunnel by applying Outer Header Creation, after enforcing the required Forwarding Policy.</w:t>
            </w:r>
          </w:p>
        </w:tc>
      </w:tr>
    </w:tbl>
    <w:p w14:paraId="7DB5E783" w14:textId="77777777" w:rsidR="007C096E" w:rsidRDefault="007C096E" w:rsidP="007C096E">
      <w:pPr>
        <w:rPr>
          <w:lang w:eastAsia="zh-CN"/>
        </w:rPr>
      </w:pPr>
    </w:p>
    <w:p w14:paraId="467F8AD8" w14:textId="77777777" w:rsidR="007C096E" w:rsidRDefault="007C096E" w:rsidP="007C096E">
      <w:pPr>
        <w:pStyle w:val="TH"/>
        <w:rPr>
          <w:lang w:val="en-US"/>
        </w:rPr>
      </w:pPr>
      <w:r>
        <w:t>Table 7.5.2.3-4: R</w:t>
      </w:r>
      <w:r>
        <w:rPr>
          <w:lang w:val="en-US" w:eastAsia="zh-CN"/>
        </w:rPr>
        <w:t>edundant Transmission Forwarding Parameters</w:t>
      </w:r>
      <w:r>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14:paraId="5DF25E09"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5FE5CDB"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A3D15FA" w14:textId="77777777" w:rsidR="007C096E"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480D830" w14:textId="77777777" w:rsidR="007C096E" w:rsidRDefault="007C096E" w:rsidP="007C096E">
            <w:pPr>
              <w:pStyle w:val="TAC"/>
            </w:pPr>
            <w:r>
              <w:rPr>
                <w:lang w:val="en-US" w:eastAsia="zh-CN"/>
              </w:rPr>
              <w:t>Redundant Transmission Forwarding Parameters</w:t>
            </w:r>
            <w:r>
              <w:rPr>
                <w:lang w:val="en-US"/>
              </w:rPr>
              <w:t xml:space="preserve"> IE Type = 270 (decimal)</w:t>
            </w:r>
          </w:p>
        </w:tc>
      </w:tr>
      <w:tr w:rsidR="007C096E" w14:paraId="3C40EE4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60E6CBE"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E76F5" w14:textId="77777777" w:rsidR="007C096E"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2D68F36" w14:textId="77777777" w:rsidR="007C096E" w:rsidRDefault="007C096E" w:rsidP="007C096E">
            <w:pPr>
              <w:pStyle w:val="TAC"/>
            </w:pPr>
            <w:r>
              <w:t>Length = n</w:t>
            </w:r>
          </w:p>
        </w:tc>
      </w:tr>
      <w:tr w:rsidR="007C096E" w14:paraId="302FBBE8"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201BD3C"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C57D6A" w14:textId="77777777" w:rsidR="007C096E" w:rsidRDefault="007C096E" w:rsidP="007C096E">
            <w:pPr>
              <w:pStyle w:val="TAH"/>
            </w:pPr>
            <w: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E692473" w14:textId="77777777" w:rsidR="007C096E" w:rsidRDefault="007C096E" w:rsidP="007C096E">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2A81A8F" w14:textId="77777777" w:rsidR="007C096E" w:rsidRDefault="007C096E" w:rsidP="007C096E">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0F9E10" w14:textId="77777777" w:rsidR="007C096E" w:rsidRDefault="007C096E" w:rsidP="007C096E">
            <w:pPr>
              <w:pStyle w:val="TAH"/>
            </w:pPr>
            <w:r>
              <w:t>IE Type</w:t>
            </w:r>
          </w:p>
        </w:tc>
      </w:tr>
      <w:tr w:rsidR="007C096E" w14:paraId="00B76C34"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24882EE" w14:textId="77777777" w:rsidR="007C096E" w:rsidRDefault="007C096E" w:rsidP="007C096E">
            <w:pPr>
              <w:spacing w:after="0"/>
              <w:rPr>
                <w:rFonts w:ascii="Arial" w:hAnsi="Arial"/>
                <w:b/>
                <w:sz w:val="18"/>
              </w:rPr>
            </w:pPr>
            <w:bookmarkStart w:id="4137" w:name="_PERM_MCCTEMPBM_CRPT0502034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D3C186" w14:textId="77777777" w:rsidR="007C096E" w:rsidRDefault="007C096E" w:rsidP="007C096E">
            <w:pPr>
              <w:spacing w:after="0"/>
              <w:rPr>
                <w:rFonts w:ascii="Arial" w:hAnsi="Arial"/>
                <w:b/>
                <w:sz w:val="18"/>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30B3FC16"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3DA99A2"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744493D2"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05E7D36F" w14:textId="77777777" w:rsidR="007C096E" w:rsidRDefault="007C096E" w:rsidP="007C096E">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29A6EB6B" w14:textId="77777777" w:rsidR="007C096E" w:rsidRDefault="007C096E" w:rsidP="007C096E">
            <w:pPr>
              <w:pStyle w:val="TAH"/>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3A23427" w14:textId="77777777" w:rsidR="007C096E" w:rsidRDefault="007C096E" w:rsidP="007C096E">
            <w:pPr>
              <w:spacing w:after="0"/>
              <w:rPr>
                <w:rFonts w:ascii="Arial" w:hAnsi="Arial"/>
                <w:b/>
                <w:sz w:val="18"/>
              </w:rPr>
            </w:pPr>
            <w:bookmarkStart w:id="4138" w:name="_PERM_MCCTEMPBM_CRPT05020350___7"/>
            <w:bookmarkEnd w:id="4138"/>
          </w:p>
        </w:tc>
      </w:tr>
      <w:bookmarkEnd w:id="4137"/>
      <w:tr w:rsidR="007C096E" w14:paraId="5EB3E74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17BEA491" w14:textId="77777777" w:rsidR="007C096E" w:rsidRDefault="007C096E" w:rsidP="007C096E">
            <w:pPr>
              <w:pStyle w:val="TAL"/>
              <w:rPr>
                <w:szCs w:val="18"/>
              </w:rPr>
            </w:pPr>
            <w:r>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07BBFF76" w14:textId="77777777" w:rsidR="007C096E" w:rsidRDefault="007C096E" w:rsidP="00823058">
            <w:pPr>
              <w:pStyle w:val="TAC"/>
              <w:rPr>
                <w:lang w:val="sv-SE" w:eastAsia="zh-CN"/>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5243F3FF" w14:textId="77777777" w:rsidR="007C096E" w:rsidRDefault="007C096E" w:rsidP="007C096E">
            <w:pPr>
              <w:pStyle w:val="TAL"/>
              <w:rPr>
                <w:lang w:eastAsia="zh-CN"/>
              </w:rPr>
            </w:pPr>
            <w:r>
              <w:rPr>
                <w:lang w:eastAsia="zh-CN"/>
              </w:rPr>
              <w:t>This IE shall be present if the UP function is required to perform the redundant transmission of the outgoing packet.</w:t>
            </w:r>
          </w:p>
          <w:p w14:paraId="13F46095" w14:textId="77777777" w:rsidR="007C096E" w:rsidRDefault="007C096E" w:rsidP="007C096E">
            <w:pPr>
              <w:pStyle w:val="TAL"/>
              <w:rPr>
                <w:lang w:val="x-none" w:eastAsia="zh-CN"/>
              </w:rPr>
            </w:pPr>
            <w:r>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2129F55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1B4FF5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7B3869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3D3E2EBC" w14:textId="77777777" w:rsidR="007C096E" w:rsidRDefault="007C096E" w:rsidP="007C096E">
            <w:pPr>
              <w:pStyle w:val="TAC"/>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93B5D8" w14:textId="77777777" w:rsidR="007C096E" w:rsidRDefault="007C096E" w:rsidP="007C096E">
            <w:pPr>
              <w:pStyle w:val="TAC"/>
            </w:pPr>
            <w:r>
              <w:t>Outer Header Creation</w:t>
            </w:r>
          </w:p>
        </w:tc>
      </w:tr>
      <w:tr w:rsidR="007C096E" w14:paraId="4EBF79AD"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36BB5C8A" w14:textId="77777777" w:rsidR="007C096E" w:rsidRDefault="007C096E" w:rsidP="007C096E">
            <w:pPr>
              <w:pStyle w:val="TAL"/>
              <w:rPr>
                <w:szCs w:val="18"/>
              </w:rPr>
            </w:pPr>
            <w:r>
              <w:t>Network Instance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4CD9EF40" w14:textId="77777777" w:rsidR="007C096E" w:rsidRDefault="007C096E" w:rsidP="00823058">
            <w:pPr>
              <w:pStyle w:val="TAC"/>
              <w:rPr>
                <w:lang w:val="sv-SE"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FBC5146" w14:textId="77777777" w:rsidR="007C096E" w:rsidRDefault="007C096E" w:rsidP="007C096E">
            <w:pPr>
              <w:pStyle w:val="TAL"/>
              <w:rPr>
                <w:lang w:eastAsia="zh-CN"/>
              </w:rPr>
            </w:pPr>
            <w:r>
              <w:rPr>
                <w:lang w:eastAsia="zh-CN"/>
              </w:rPr>
              <w:t>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hideMark/>
          </w:tcPr>
          <w:p w14:paraId="5686E144"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F7CCAB1"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178ABBD"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D61376B" w14:textId="77777777" w:rsidR="007C096E" w:rsidRDefault="007C096E" w:rsidP="007C096E">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97E1D5" w14:textId="77777777" w:rsidR="007C096E" w:rsidRDefault="007C096E" w:rsidP="007C096E">
            <w:pPr>
              <w:pStyle w:val="TAC"/>
            </w:pPr>
            <w:r>
              <w:t>Network Instance</w:t>
            </w:r>
          </w:p>
        </w:tc>
      </w:tr>
    </w:tbl>
    <w:p w14:paraId="22ABBEC3" w14:textId="77777777" w:rsidR="007C096E" w:rsidRDefault="007C096E" w:rsidP="007C096E"/>
    <w:p w14:paraId="31C1FB4F" w14:textId="434DFD00" w:rsidR="007C096E" w:rsidRDefault="007C096E" w:rsidP="000A1449">
      <w:pPr>
        <w:pStyle w:val="TH"/>
        <w:rPr>
          <w:lang w:val="en-US"/>
        </w:rPr>
      </w:pPr>
      <w:r w:rsidRPr="000A1449">
        <w:t xml:space="preserve">Table </w:t>
      </w:r>
      <w:r w:rsidR="00431CA9" w:rsidRPr="000A1449">
        <w:t>7.5.2.3-5</w:t>
      </w:r>
      <w:r w:rsidRPr="000A1449">
        <w:t>: MBS Multicast Parameters IE in the Create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6E318DF9"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D2CF93"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7723E5A"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4CED796" w14:textId="52D164CB" w:rsidR="007C096E" w:rsidRDefault="007C096E" w:rsidP="000A1449">
            <w:pPr>
              <w:pStyle w:val="TAC"/>
            </w:pPr>
            <w:r w:rsidRPr="000A1449">
              <w:t xml:space="preserve">MBS Multicast Parameters IE Type = </w:t>
            </w:r>
            <w:r w:rsidR="008D3EC4" w:rsidRPr="000A1449">
              <w:t>301</w:t>
            </w:r>
            <w:r w:rsidRPr="000A1449">
              <w:t xml:space="preserve"> (decimal)</w:t>
            </w:r>
          </w:p>
        </w:tc>
      </w:tr>
      <w:tr w:rsidR="007C096E" w14:paraId="0CDCC5C7"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08CA7"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0E4F8"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01CD324" w14:textId="77777777" w:rsidR="007C096E" w:rsidRDefault="007C096E" w:rsidP="007C096E">
            <w:pPr>
              <w:pStyle w:val="TAC"/>
            </w:pPr>
            <w:r>
              <w:t>Length = n</w:t>
            </w:r>
          </w:p>
        </w:tc>
      </w:tr>
      <w:tr w:rsidR="007C096E" w14:paraId="5D8569EE"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C9C1187"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A591E4A"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27EBEA34"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084A742"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1C1144B4" w14:textId="77777777" w:rsidR="007C096E" w:rsidRDefault="007C096E" w:rsidP="007C096E">
            <w:pPr>
              <w:pStyle w:val="TAH"/>
            </w:pPr>
            <w:r>
              <w:t>IE Type</w:t>
            </w:r>
          </w:p>
        </w:tc>
      </w:tr>
      <w:tr w:rsidR="007C096E" w14:paraId="0EE70A17"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23DC6AC" w14:textId="77777777" w:rsidR="007C096E" w:rsidRDefault="007C096E" w:rsidP="007C096E">
            <w:pPr>
              <w:spacing w:after="0"/>
              <w:rPr>
                <w:rFonts w:ascii="Arial" w:hAnsi="Arial"/>
                <w:b/>
                <w:sz w:val="18"/>
              </w:rPr>
            </w:pPr>
            <w:bookmarkStart w:id="4139" w:name="_PERM_MCCTEMPBM_CRPT0502035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6FB8DF2"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2B817879"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20F781AA"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52362A1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02F91A82"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297AAD84"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625F74F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03167083" w14:textId="77777777" w:rsidR="007C096E" w:rsidRDefault="007C096E" w:rsidP="007C096E">
            <w:pPr>
              <w:spacing w:after="0"/>
              <w:rPr>
                <w:rFonts w:ascii="Arial" w:hAnsi="Arial"/>
                <w:b/>
                <w:sz w:val="18"/>
              </w:rPr>
            </w:pPr>
            <w:bookmarkStart w:id="4140" w:name="_PERM_MCCTEMPBM_CRPT05020356___7"/>
            <w:bookmarkEnd w:id="4140"/>
          </w:p>
        </w:tc>
      </w:tr>
      <w:bookmarkEnd w:id="4139"/>
      <w:tr w:rsidR="007C096E" w14:paraId="3876CBB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507AC62F"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tcPr>
          <w:p w14:paraId="1111E1E7" w14:textId="77777777" w:rsidR="007C096E" w:rsidRDefault="007C096E" w:rsidP="00823058">
            <w:pPr>
              <w:pStyle w:val="TAC"/>
            </w:pPr>
            <w:r w:rsidRPr="00823058">
              <w:t>M</w:t>
            </w:r>
          </w:p>
        </w:tc>
        <w:tc>
          <w:tcPr>
            <w:tcW w:w="4195" w:type="dxa"/>
            <w:tcBorders>
              <w:top w:val="single" w:sz="4" w:space="0" w:color="auto"/>
              <w:left w:val="single" w:sz="4" w:space="0" w:color="auto"/>
              <w:bottom w:val="single" w:sz="4" w:space="0" w:color="auto"/>
              <w:right w:val="single" w:sz="4" w:space="0" w:color="auto"/>
            </w:tcBorders>
          </w:tcPr>
          <w:p w14:paraId="761412D0" w14:textId="77777777" w:rsidR="007C096E" w:rsidRDefault="007C096E" w:rsidP="007C096E">
            <w:pPr>
              <w:pStyle w:val="TAL"/>
            </w:pPr>
            <w:r>
              <w:rPr>
                <w:rFonts w:cs="Arial"/>
                <w:szCs w:val="18"/>
                <w:lang w:eastAsia="zh-CN"/>
              </w:rPr>
              <w:t>This IE shall identify the destination interface of the outgoing packet.</w:t>
            </w:r>
          </w:p>
        </w:tc>
        <w:tc>
          <w:tcPr>
            <w:tcW w:w="425" w:type="dxa"/>
            <w:tcBorders>
              <w:top w:val="single" w:sz="4" w:space="0" w:color="auto"/>
              <w:left w:val="single" w:sz="4" w:space="0" w:color="auto"/>
              <w:bottom w:val="single" w:sz="4" w:space="0" w:color="auto"/>
              <w:right w:val="single" w:sz="4" w:space="0" w:color="auto"/>
            </w:tcBorders>
          </w:tcPr>
          <w:p w14:paraId="7B22A2B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AC9D2C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A8C77C"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04F99EC4"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74C79F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tcPr>
          <w:p w14:paraId="4BEF5AAF" w14:textId="77777777" w:rsidR="007C096E" w:rsidRDefault="007C096E" w:rsidP="007C096E">
            <w:pPr>
              <w:pStyle w:val="TAC"/>
            </w:pPr>
            <w:r>
              <w:t>Destination Interface</w:t>
            </w:r>
          </w:p>
        </w:tc>
      </w:tr>
      <w:tr w:rsidR="007C096E" w14:paraId="597186F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071BA51" w14:textId="77777777" w:rsidR="007C096E" w:rsidRDefault="007C096E" w:rsidP="007C096E">
            <w:pPr>
              <w:pStyle w:val="TAL"/>
            </w:pPr>
            <w:r>
              <w:t xml:space="preserve">Network </w:t>
            </w:r>
            <w:r>
              <w:rPr>
                <w:lang w:val="de-DE"/>
              </w:rPr>
              <w:t>I</w:t>
            </w:r>
            <w:r>
              <w:t>nstance</w:t>
            </w:r>
          </w:p>
        </w:tc>
        <w:tc>
          <w:tcPr>
            <w:tcW w:w="336" w:type="dxa"/>
            <w:tcBorders>
              <w:top w:val="single" w:sz="4" w:space="0" w:color="auto"/>
              <w:left w:val="single" w:sz="4" w:space="0" w:color="auto"/>
              <w:bottom w:val="single" w:sz="4" w:space="0" w:color="auto"/>
              <w:right w:val="single" w:sz="4" w:space="0" w:color="auto"/>
            </w:tcBorders>
            <w:hideMark/>
          </w:tcPr>
          <w:p w14:paraId="66058DEA" w14:textId="77777777" w:rsidR="007C096E" w:rsidRDefault="007C096E" w:rsidP="00823058">
            <w:pPr>
              <w:pStyle w:val="TAC"/>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7E2237B3" w14:textId="77777777" w:rsidR="007C096E" w:rsidRDefault="007C096E" w:rsidP="007C096E">
            <w:pPr>
              <w:pStyle w:val="TAL"/>
            </w:pPr>
            <w:r>
              <w:rPr>
                <w:lang w:eastAsia="zh-CN"/>
              </w:rPr>
              <w:t>When present, this IE shall identify the Network instance towards which to send the outgoing packet.</w:t>
            </w:r>
          </w:p>
        </w:tc>
        <w:tc>
          <w:tcPr>
            <w:tcW w:w="425" w:type="dxa"/>
            <w:tcBorders>
              <w:top w:val="single" w:sz="4" w:space="0" w:color="auto"/>
              <w:left w:val="single" w:sz="4" w:space="0" w:color="auto"/>
              <w:bottom w:val="single" w:sz="4" w:space="0" w:color="auto"/>
              <w:right w:val="single" w:sz="4" w:space="0" w:color="auto"/>
            </w:tcBorders>
          </w:tcPr>
          <w:p w14:paraId="01BFCB3D"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5E4845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B65C72" w14:textId="77777777" w:rsidR="007C096E" w:rsidRDefault="007C096E" w:rsidP="007C096E">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tcPr>
          <w:p w14:paraId="61055389" w14:textId="77777777" w:rsidR="007C096E" w:rsidRDefault="007C096E" w:rsidP="007C096E">
            <w:pPr>
              <w:pStyle w:val="TAC"/>
              <w:rPr>
                <w:lang w:val="sv-SE"/>
              </w:rPr>
            </w:pPr>
            <w:r>
              <w:rPr>
                <w:lang w:val="sv-SE"/>
              </w:rPr>
              <w:t>-</w:t>
            </w:r>
          </w:p>
        </w:tc>
        <w:tc>
          <w:tcPr>
            <w:tcW w:w="425" w:type="dxa"/>
            <w:tcBorders>
              <w:top w:val="single" w:sz="4" w:space="0" w:color="auto"/>
              <w:left w:val="single" w:sz="4" w:space="0" w:color="auto"/>
              <w:bottom w:val="single" w:sz="4" w:space="0" w:color="auto"/>
              <w:right w:val="single" w:sz="4" w:space="0" w:color="auto"/>
            </w:tcBorders>
          </w:tcPr>
          <w:p w14:paraId="24628B9C" w14:textId="77777777" w:rsidR="007C096E" w:rsidRDefault="007C096E" w:rsidP="007C096E">
            <w:pPr>
              <w:pStyle w:val="TAC"/>
              <w:rPr>
                <w:lang w:val="sv-SE"/>
              </w:rPr>
            </w:pPr>
            <w:r>
              <w:rPr>
                <w:lang w:val="sv-S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392952B" w14:textId="77777777" w:rsidR="007C096E" w:rsidRDefault="007C096E" w:rsidP="007C096E">
            <w:pPr>
              <w:pStyle w:val="TAC"/>
              <w:rPr>
                <w:lang w:val="x-none"/>
              </w:rPr>
            </w:pPr>
            <w:r>
              <w:t>Network Instance</w:t>
            </w:r>
          </w:p>
        </w:tc>
      </w:tr>
      <w:tr w:rsidR="007C096E" w14:paraId="3D5013C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3544ED4" w14:textId="77777777" w:rsidR="007C096E" w:rsidRDefault="007C096E" w:rsidP="007C096E">
            <w:pPr>
              <w:pStyle w:val="TAL"/>
              <w:rPr>
                <w:szCs w:val="18"/>
              </w:rPr>
            </w:pPr>
            <w:r>
              <w:rPr>
                <w:szCs w:val="18"/>
              </w:rPr>
              <w:t xml:space="preserve">Outer </w:t>
            </w:r>
            <w:r>
              <w:rPr>
                <w:szCs w:val="18"/>
                <w:lang w:val="de-DE"/>
              </w:rPr>
              <w:t>H</w:t>
            </w:r>
            <w:r>
              <w:rPr>
                <w:szCs w:val="18"/>
              </w:rPr>
              <w:t xml:space="preserve">eader </w:t>
            </w:r>
            <w:r>
              <w:rPr>
                <w:szCs w:val="18"/>
                <w:lang w:val="de-DE"/>
              </w:rPr>
              <w:t>C</w:t>
            </w:r>
            <w:r>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046120B1" w14:textId="77777777" w:rsidR="007C096E" w:rsidRDefault="007C096E" w:rsidP="00823058">
            <w:pPr>
              <w:pStyle w:val="TAC"/>
              <w:rPr>
                <w:lang w:val="sv-SE" w:eastAsia="zh-CN"/>
              </w:rPr>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1D2FDB94" w14:textId="77777777" w:rsidR="007C096E" w:rsidRDefault="007C096E" w:rsidP="000A1449">
            <w:pPr>
              <w:pStyle w:val="TAL"/>
              <w:rPr>
                <w:lang w:eastAsia="zh-CN"/>
              </w:rPr>
            </w:pPr>
            <w:r w:rsidRPr="000A1449">
              <w:t>This IE shall instruct the MB-UPF to create a GTP-U header using the Low Layer SSM and the C-TEID allocated to the MBS session.</w:t>
            </w:r>
          </w:p>
        </w:tc>
        <w:tc>
          <w:tcPr>
            <w:tcW w:w="425" w:type="dxa"/>
            <w:tcBorders>
              <w:top w:val="single" w:sz="4" w:space="0" w:color="auto"/>
              <w:left w:val="single" w:sz="4" w:space="0" w:color="auto"/>
              <w:bottom w:val="single" w:sz="4" w:space="0" w:color="auto"/>
              <w:right w:val="single" w:sz="4" w:space="0" w:color="auto"/>
            </w:tcBorders>
            <w:hideMark/>
          </w:tcPr>
          <w:p w14:paraId="500775D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4941627F"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C6C795A"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8785C05"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C6EFC10"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8C8E042" w14:textId="77777777" w:rsidR="007C096E" w:rsidRDefault="007C096E" w:rsidP="007C096E">
            <w:pPr>
              <w:pStyle w:val="TAC"/>
            </w:pPr>
            <w:r>
              <w:t>Outer Header Creation</w:t>
            </w:r>
          </w:p>
        </w:tc>
      </w:tr>
    </w:tbl>
    <w:p w14:paraId="44137DED" w14:textId="77777777" w:rsidR="007C096E" w:rsidRDefault="007C096E" w:rsidP="007C096E"/>
    <w:p w14:paraId="3AD2D5A0" w14:textId="77777777" w:rsidR="007C096E" w:rsidRDefault="007C096E" w:rsidP="007C096E">
      <w:pPr>
        <w:pStyle w:val="EditorsNote"/>
        <w:rPr>
          <w:rStyle w:val="EditorsNoteChar"/>
        </w:rPr>
      </w:pPr>
      <w:r>
        <w:rPr>
          <w:rStyle w:val="EditorsNoteChar"/>
        </w:rPr>
        <w:t xml:space="preserve">Editor's note: It is FFS whether the </w:t>
      </w:r>
      <w:r w:rsidRPr="0034341A">
        <w:rPr>
          <w:rStyle w:val="EditorsNoteChar"/>
        </w:rPr>
        <w:t xml:space="preserve">MBS Multicast Parameters IE </w:t>
      </w:r>
      <w:r>
        <w:rPr>
          <w:rStyle w:val="EditorsNoteChar"/>
        </w:rPr>
        <w:t>may need</w:t>
      </w:r>
      <w:r w:rsidRPr="0034341A">
        <w:rPr>
          <w:rStyle w:val="EditorsNoteChar"/>
        </w:rPr>
        <w:t xml:space="preserve"> to include Transport Level Marking information.</w:t>
      </w:r>
    </w:p>
    <w:p w14:paraId="455A1D83" w14:textId="61F23A07" w:rsidR="007C096E" w:rsidRDefault="007C096E" w:rsidP="007C096E">
      <w:pPr>
        <w:pStyle w:val="TH"/>
        <w:rPr>
          <w:lang w:val="en-US"/>
        </w:rPr>
      </w:pPr>
      <w:r>
        <w:t xml:space="preserve">Table </w:t>
      </w:r>
      <w:r w:rsidR="00431CA9">
        <w:t>7.5.2.3-6</w:t>
      </w:r>
      <w:r>
        <w:t>: Add MBS Unicast Parameters IE in the Create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32019ADB"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D2B01E2"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65F40607"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D982CF5" w14:textId="01F31486" w:rsidR="007C096E" w:rsidRDefault="007C096E" w:rsidP="007C096E">
            <w:pPr>
              <w:pStyle w:val="TAC"/>
            </w:pPr>
            <w:r>
              <w:t xml:space="preserve">Add MBS Unicast Parameters </w:t>
            </w:r>
            <w:r>
              <w:rPr>
                <w:lang w:val="en-US"/>
              </w:rPr>
              <w:t xml:space="preserve">IE Type = </w:t>
            </w:r>
            <w:r w:rsidR="008D3EC4">
              <w:rPr>
                <w:lang w:val="en-US"/>
              </w:rPr>
              <w:t>302</w:t>
            </w:r>
            <w:r>
              <w:rPr>
                <w:lang w:val="en-US"/>
              </w:rPr>
              <w:t xml:space="preserve"> (decimal)</w:t>
            </w:r>
          </w:p>
        </w:tc>
      </w:tr>
      <w:tr w:rsidR="007C096E" w14:paraId="31C09C0C"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29E93F6"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89EF406"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50451BE" w14:textId="77777777" w:rsidR="007C096E" w:rsidRDefault="007C096E" w:rsidP="007C096E">
            <w:pPr>
              <w:pStyle w:val="TAC"/>
            </w:pPr>
            <w:r>
              <w:t>Length = n</w:t>
            </w:r>
          </w:p>
        </w:tc>
      </w:tr>
      <w:tr w:rsidR="007C096E" w14:paraId="1C9B8B00"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52F50C6"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3AA2A8"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3B7EE1FF"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0DB0BABF"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4FF8F353" w14:textId="77777777" w:rsidR="007C096E" w:rsidRDefault="007C096E" w:rsidP="007C096E">
            <w:pPr>
              <w:pStyle w:val="TAH"/>
            </w:pPr>
            <w:r>
              <w:t>IE Type</w:t>
            </w:r>
          </w:p>
        </w:tc>
      </w:tr>
      <w:tr w:rsidR="007C096E" w14:paraId="7789B7B2"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6303C4B" w14:textId="77777777" w:rsidR="007C096E" w:rsidRDefault="007C096E" w:rsidP="007C096E">
            <w:pPr>
              <w:spacing w:after="0"/>
              <w:rPr>
                <w:rFonts w:ascii="Arial" w:hAnsi="Arial"/>
                <w:b/>
                <w:sz w:val="18"/>
              </w:rPr>
            </w:pPr>
            <w:bookmarkStart w:id="4141" w:name="_PERM_MCCTEMPBM_CRPT0502036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85D30D"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4FFE7057"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6F28928B"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28ACFA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24C84D8"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6C912A23"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80A5F21"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0F0235E" w14:textId="77777777" w:rsidR="007C096E" w:rsidRDefault="007C096E" w:rsidP="007C096E">
            <w:pPr>
              <w:spacing w:after="0"/>
              <w:rPr>
                <w:rFonts w:ascii="Arial" w:hAnsi="Arial"/>
                <w:b/>
                <w:sz w:val="18"/>
              </w:rPr>
            </w:pPr>
            <w:bookmarkStart w:id="4142" w:name="_PERM_MCCTEMPBM_CRPT05020362___7"/>
            <w:bookmarkEnd w:id="4142"/>
          </w:p>
        </w:tc>
      </w:tr>
      <w:bookmarkEnd w:id="4141"/>
      <w:tr w:rsidR="007C096E" w14:paraId="17FA0AC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79590CBD"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tcPr>
          <w:p w14:paraId="684AB036" w14:textId="77777777" w:rsidR="007C096E" w:rsidRDefault="007C096E" w:rsidP="00823058">
            <w:pPr>
              <w:pStyle w:val="TAC"/>
            </w:pPr>
            <w:r w:rsidRPr="00823058">
              <w:t>M</w:t>
            </w:r>
          </w:p>
        </w:tc>
        <w:tc>
          <w:tcPr>
            <w:tcW w:w="4195" w:type="dxa"/>
            <w:tcBorders>
              <w:top w:val="single" w:sz="4" w:space="0" w:color="auto"/>
              <w:left w:val="single" w:sz="4" w:space="0" w:color="auto"/>
              <w:bottom w:val="single" w:sz="4" w:space="0" w:color="auto"/>
              <w:right w:val="single" w:sz="4" w:space="0" w:color="auto"/>
            </w:tcBorders>
          </w:tcPr>
          <w:p w14:paraId="1456E3B5" w14:textId="77777777" w:rsidR="007C096E" w:rsidRDefault="007C096E" w:rsidP="007C096E">
            <w:pPr>
              <w:pStyle w:val="TAL"/>
            </w:pPr>
            <w:r>
              <w:rPr>
                <w:rFonts w:cs="Arial"/>
                <w:szCs w:val="18"/>
                <w:lang w:eastAsia="zh-CN"/>
              </w:rPr>
              <w:t>This IE shall identify the destination interface of the outgoing packet.</w:t>
            </w:r>
          </w:p>
        </w:tc>
        <w:tc>
          <w:tcPr>
            <w:tcW w:w="425" w:type="dxa"/>
            <w:tcBorders>
              <w:top w:val="single" w:sz="4" w:space="0" w:color="auto"/>
              <w:left w:val="single" w:sz="4" w:space="0" w:color="auto"/>
              <w:bottom w:val="single" w:sz="4" w:space="0" w:color="auto"/>
              <w:right w:val="single" w:sz="4" w:space="0" w:color="auto"/>
            </w:tcBorders>
          </w:tcPr>
          <w:p w14:paraId="646A534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E0A5B75"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E6370F8"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57F1AF49"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DDE718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tcPr>
          <w:p w14:paraId="09B5A14F" w14:textId="77777777" w:rsidR="007C096E" w:rsidRDefault="007C096E" w:rsidP="007C096E">
            <w:pPr>
              <w:pStyle w:val="TAC"/>
            </w:pPr>
            <w:r>
              <w:t>Destination Interface</w:t>
            </w:r>
          </w:p>
        </w:tc>
      </w:tr>
      <w:tr w:rsidR="007C096E" w14:paraId="2000F0EB"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E7C14CF" w14:textId="77777777" w:rsidR="007C096E" w:rsidRDefault="007C096E" w:rsidP="007C096E">
            <w:pPr>
              <w:pStyle w:val="TAL"/>
            </w:pPr>
            <w:r w:rsidRPr="00084467">
              <w:t>MBS Unicast Parameters ID</w:t>
            </w:r>
          </w:p>
        </w:tc>
        <w:tc>
          <w:tcPr>
            <w:tcW w:w="336" w:type="dxa"/>
            <w:tcBorders>
              <w:top w:val="single" w:sz="4" w:space="0" w:color="auto"/>
              <w:left w:val="single" w:sz="4" w:space="0" w:color="auto"/>
              <w:bottom w:val="single" w:sz="4" w:space="0" w:color="auto"/>
              <w:right w:val="single" w:sz="4" w:space="0" w:color="auto"/>
            </w:tcBorders>
          </w:tcPr>
          <w:p w14:paraId="293742F6" w14:textId="77777777" w:rsidR="007C096E" w:rsidRDefault="007C096E" w:rsidP="00823058">
            <w:pPr>
              <w:pStyle w:val="TAC"/>
              <w:rPr>
                <w:szCs w:val="18"/>
              </w:rPr>
            </w:pPr>
            <w:r w:rsidRPr="00823058">
              <w:t>M</w:t>
            </w:r>
          </w:p>
        </w:tc>
        <w:tc>
          <w:tcPr>
            <w:tcW w:w="4195" w:type="dxa"/>
            <w:tcBorders>
              <w:top w:val="single" w:sz="4" w:space="0" w:color="auto"/>
              <w:left w:val="single" w:sz="4" w:space="0" w:color="auto"/>
              <w:bottom w:val="single" w:sz="4" w:space="0" w:color="auto"/>
              <w:right w:val="single" w:sz="4" w:space="0" w:color="auto"/>
            </w:tcBorders>
          </w:tcPr>
          <w:p w14:paraId="48109149" w14:textId="77777777" w:rsidR="007C096E" w:rsidRDefault="007C096E" w:rsidP="007C096E">
            <w:pPr>
              <w:pStyle w:val="TAL"/>
              <w:rPr>
                <w:rFonts w:cs="Arial"/>
                <w:szCs w:val="18"/>
                <w:lang w:eastAsia="zh-CN"/>
              </w:rPr>
            </w:pPr>
            <w:r w:rsidRPr="00084467">
              <w:t xml:space="preserve">This IE shall identify </w:t>
            </w:r>
            <w:r>
              <w:t>the</w:t>
            </w:r>
            <w:r w:rsidRPr="00084467">
              <w:t xml:space="preserve"> MBS Unicast Parameters IE</w:t>
            </w:r>
            <w:r>
              <w:t>.</w:t>
            </w:r>
          </w:p>
        </w:tc>
        <w:tc>
          <w:tcPr>
            <w:tcW w:w="425" w:type="dxa"/>
            <w:tcBorders>
              <w:top w:val="single" w:sz="4" w:space="0" w:color="auto"/>
              <w:left w:val="single" w:sz="4" w:space="0" w:color="auto"/>
              <w:bottom w:val="single" w:sz="4" w:space="0" w:color="auto"/>
              <w:right w:val="single" w:sz="4" w:space="0" w:color="auto"/>
            </w:tcBorders>
          </w:tcPr>
          <w:p w14:paraId="3EA28705"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7C229B10"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56A3A341" w14:textId="77777777" w:rsidR="007C096E" w:rsidRDefault="007C096E" w:rsidP="007C096E">
            <w:pPr>
              <w:pStyle w:val="TAC"/>
            </w:pPr>
            <w:r w:rsidRPr="00084467">
              <w:t>-</w:t>
            </w:r>
          </w:p>
        </w:tc>
        <w:tc>
          <w:tcPr>
            <w:tcW w:w="426" w:type="dxa"/>
            <w:tcBorders>
              <w:top w:val="single" w:sz="4" w:space="0" w:color="auto"/>
              <w:left w:val="single" w:sz="4" w:space="0" w:color="auto"/>
              <w:bottom w:val="single" w:sz="4" w:space="0" w:color="auto"/>
              <w:right w:val="single" w:sz="4" w:space="0" w:color="auto"/>
            </w:tcBorders>
          </w:tcPr>
          <w:p w14:paraId="5EBAEAEC"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43D358AB" w14:textId="77777777" w:rsidR="007C096E" w:rsidRDefault="007C096E" w:rsidP="007C096E">
            <w:pPr>
              <w:pStyle w:val="TAC"/>
            </w:pPr>
            <w:r w:rsidRPr="00084467">
              <w:t>X</w:t>
            </w:r>
          </w:p>
        </w:tc>
        <w:tc>
          <w:tcPr>
            <w:tcW w:w="1233" w:type="dxa"/>
            <w:tcBorders>
              <w:top w:val="single" w:sz="4" w:space="0" w:color="auto"/>
              <w:left w:val="single" w:sz="4" w:space="0" w:color="auto"/>
              <w:bottom w:val="single" w:sz="4" w:space="0" w:color="auto"/>
              <w:right w:val="single" w:sz="4" w:space="0" w:color="auto"/>
            </w:tcBorders>
          </w:tcPr>
          <w:p w14:paraId="1DFD7868" w14:textId="77777777" w:rsidR="007C096E" w:rsidRDefault="007C096E" w:rsidP="007C096E">
            <w:pPr>
              <w:pStyle w:val="TAC"/>
            </w:pPr>
            <w:r w:rsidRPr="00084467">
              <w:t>MBS Unicast Parameters ID</w:t>
            </w:r>
          </w:p>
        </w:tc>
      </w:tr>
      <w:tr w:rsidR="007C096E" w14:paraId="3C01BF5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5F27379E" w14:textId="77777777" w:rsidR="007C096E" w:rsidRDefault="007C096E" w:rsidP="007C096E">
            <w:pPr>
              <w:pStyle w:val="TAL"/>
            </w:pPr>
            <w:r>
              <w:t xml:space="preserve">Network </w:t>
            </w:r>
            <w:r>
              <w:rPr>
                <w:lang w:val="de-DE"/>
              </w:rPr>
              <w:t>I</w:t>
            </w:r>
            <w:r>
              <w:t>nstance</w:t>
            </w:r>
          </w:p>
        </w:tc>
        <w:tc>
          <w:tcPr>
            <w:tcW w:w="336" w:type="dxa"/>
            <w:tcBorders>
              <w:top w:val="single" w:sz="4" w:space="0" w:color="auto"/>
              <w:left w:val="single" w:sz="4" w:space="0" w:color="auto"/>
              <w:bottom w:val="single" w:sz="4" w:space="0" w:color="auto"/>
              <w:right w:val="single" w:sz="4" w:space="0" w:color="auto"/>
            </w:tcBorders>
            <w:hideMark/>
          </w:tcPr>
          <w:p w14:paraId="7E8D96D7" w14:textId="77777777" w:rsidR="007C096E" w:rsidRDefault="007C096E" w:rsidP="00823058">
            <w:pPr>
              <w:pStyle w:val="TAC"/>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18E0AC45" w14:textId="77777777" w:rsidR="007C096E" w:rsidRDefault="007C096E" w:rsidP="007C096E">
            <w:pPr>
              <w:pStyle w:val="TAL"/>
            </w:pPr>
            <w:r>
              <w:rPr>
                <w:lang w:eastAsia="zh-CN"/>
              </w:rPr>
              <w:t xml:space="preserve">When present, this IE shall identify the Network instance towards which to send the outgoing packet. </w:t>
            </w:r>
          </w:p>
        </w:tc>
        <w:tc>
          <w:tcPr>
            <w:tcW w:w="425" w:type="dxa"/>
            <w:tcBorders>
              <w:top w:val="single" w:sz="4" w:space="0" w:color="auto"/>
              <w:left w:val="single" w:sz="4" w:space="0" w:color="auto"/>
              <w:bottom w:val="single" w:sz="4" w:space="0" w:color="auto"/>
              <w:right w:val="single" w:sz="4" w:space="0" w:color="auto"/>
            </w:tcBorders>
            <w:hideMark/>
          </w:tcPr>
          <w:p w14:paraId="7E3D97C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BF4766D"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C6FF1DE" w14:textId="77777777" w:rsidR="007C096E" w:rsidRDefault="007C096E" w:rsidP="007C096E">
            <w:pPr>
              <w:pStyle w:val="TAC"/>
              <w:rPr>
                <w:lang w:val="sv-SE"/>
              </w:rPr>
            </w:pPr>
            <w:r>
              <w:t>-</w:t>
            </w:r>
          </w:p>
        </w:tc>
        <w:tc>
          <w:tcPr>
            <w:tcW w:w="426" w:type="dxa"/>
            <w:tcBorders>
              <w:top w:val="single" w:sz="4" w:space="0" w:color="auto"/>
              <w:left w:val="single" w:sz="4" w:space="0" w:color="auto"/>
              <w:bottom w:val="single" w:sz="4" w:space="0" w:color="auto"/>
              <w:right w:val="single" w:sz="4" w:space="0" w:color="auto"/>
            </w:tcBorders>
            <w:hideMark/>
          </w:tcPr>
          <w:p w14:paraId="3D9E82F4" w14:textId="77777777" w:rsidR="007C096E" w:rsidRDefault="007C096E" w:rsidP="007C096E">
            <w:pPr>
              <w:pStyle w:val="TAC"/>
              <w:rPr>
                <w:lang w:val="sv-SE"/>
              </w:rPr>
            </w:pPr>
            <w:r>
              <w:t>-</w:t>
            </w:r>
          </w:p>
        </w:tc>
        <w:tc>
          <w:tcPr>
            <w:tcW w:w="425" w:type="dxa"/>
            <w:tcBorders>
              <w:top w:val="single" w:sz="4" w:space="0" w:color="auto"/>
              <w:left w:val="single" w:sz="4" w:space="0" w:color="auto"/>
              <w:bottom w:val="single" w:sz="4" w:space="0" w:color="auto"/>
              <w:right w:val="single" w:sz="4" w:space="0" w:color="auto"/>
            </w:tcBorders>
          </w:tcPr>
          <w:p w14:paraId="0512920D" w14:textId="77777777" w:rsidR="007C096E" w:rsidRDefault="007C096E" w:rsidP="007C096E">
            <w:pPr>
              <w:pStyle w:val="TAC"/>
              <w:rPr>
                <w:lang w:val="sv-SE"/>
              </w:rPr>
            </w:pPr>
            <w:r>
              <w:rPr>
                <w:lang w:val="sv-S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479B42C" w14:textId="77777777" w:rsidR="007C096E" w:rsidRDefault="007C096E" w:rsidP="007C096E">
            <w:pPr>
              <w:pStyle w:val="TAC"/>
              <w:rPr>
                <w:lang w:val="x-none"/>
              </w:rPr>
            </w:pPr>
            <w:r>
              <w:t>Network Instance</w:t>
            </w:r>
          </w:p>
        </w:tc>
      </w:tr>
      <w:tr w:rsidR="007C096E" w14:paraId="05FB27CA"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A167820" w14:textId="77777777" w:rsidR="007C096E" w:rsidRDefault="007C096E" w:rsidP="007C096E">
            <w:pPr>
              <w:pStyle w:val="TAL"/>
              <w:rPr>
                <w:szCs w:val="18"/>
              </w:rPr>
            </w:pPr>
            <w:r>
              <w:rPr>
                <w:szCs w:val="18"/>
              </w:rPr>
              <w:t xml:space="preserve">Outer </w:t>
            </w:r>
            <w:r>
              <w:rPr>
                <w:szCs w:val="18"/>
                <w:lang w:val="de-DE"/>
              </w:rPr>
              <w:t>H</w:t>
            </w:r>
            <w:r>
              <w:rPr>
                <w:szCs w:val="18"/>
              </w:rPr>
              <w:t xml:space="preserve">eader </w:t>
            </w:r>
            <w:r>
              <w:rPr>
                <w:szCs w:val="18"/>
                <w:lang w:val="de-DE"/>
              </w:rPr>
              <w:t>C</w:t>
            </w:r>
            <w:r>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B0B1F58" w14:textId="77777777" w:rsidR="007C096E" w:rsidRDefault="007C096E" w:rsidP="00823058">
            <w:pPr>
              <w:pStyle w:val="TAC"/>
              <w:rPr>
                <w:lang w:val="sv-SE" w:eastAsia="zh-CN"/>
              </w:rPr>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34BE43E4" w14:textId="77777777" w:rsidR="007C096E" w:rsidRDefault="007C096E" w:rsidP="007C096E">
            <w:pPr>
              <w:pStyle w:val="TAL"/>
              <w:rPr>
                <w:lang w:val="x-none" w:eastAsia="zh-CN"/>
              </w:rPr>
            </w:pPr>
            <w:r>
              <w:rPr>
                <w:lang w:eastAsia="zh-CN"/>
              </w:rPr>
              <w:t>This IE shall be present to request the MB-UPF to add one outer header to the outgoing packet. It shall contain the F-TEID of the remote GTP-U peer when adding a GTP-U/UDP/IP header.</w:t>
            </w:r>
          </w:p>
        </w:tc>
        <w:tc>
          <w:tcPr>
            <w:tcW w:w="425" w:type="dxa"/>
            <w:tcBorders>
              <w:top w:val="single" w:sz="4" w:space="0" w:color="auto"/>
              <w:left w:val="single" w:sz="4" w:space="0" w:color="auto"/>
              <w:bottom w:val="single" w:sz="4" w:space="0" w:color="auto"/>
              <w:right w:val="single" w:sz="4" w:space="0" w:color="auto"/>
            </w:tcBorders>
            <w:hideMark/>
          </w:tcPr>
          <w:p w14:paraId="023F6244"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4A97569"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40A2B85"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53446CA"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18C731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4276283" w14:textId="77777777" w:rsidR="007C096E" w:rsidRDefault="007C096E" w:rsidP="007C096E">
            <w:pPr>
              <w:pStyle w:val="TAC"/>
            </w:pPr>
            <w:r>
              <w:t>Outer Header Creation</w:t>
            </w:r>
          </w:p>
        </w:tc>
      </w:tr>
    </w:tbl>
    <w:p w14:paraId="0F322EF4" w14:textId="77777777" w:rsidR="007C096E" w:rsidRDefault="007C096E" w:rsidP="007C096E"/>
    <w:p w14:paraId="133FED75" w14:textId="77777777" w:rsidR="007C096E" w:rsidRDefault="007C096E" w:rsidP="007C096E">
      <w:pPr>
        <w:pStyle w:val="EditorsNote"/>
        <w:rPr>
          <w:rStyle w:val="EditorsNoteChar"/>
        </w:rPr>
      </w:pPr>
      <w:r>
        <w:rPr>
          <w:rStyle w:val="EditorsNoteChar"/>
        </w:rPr>
        <w:t>Editor's note: It is FFS whether the Add</w:t>
      </w:r>
      <w:r w:rsidRPr="0034341A">
        <w:rPr>
          <w:rStyle w:val="EditorsNoteChar"/>
        </w:rPr>
        <w:t xml:space="preserve"> Multicast Parameters IE </w:t>
      </w:r>
      <w:r>
        <w:rPr>
          <w:rStyle w:val="EditorsNoteChar"/>
        </w:rPr>
        <w:t>may need</w:t>
      </w:r>
      <w:r w:rsidRPr="0034341A">
        <w:rPr>
          <w:rStyle w:val="EditorsNoteChar"/>
        </w:rPr>
        <w:t xml:space="preserve"> to include Transport Level Marking information.</w:t>
      </w:r>
    </w:p>
    <w:p w14:paraId="0AB02C58" w14:textId="77777777" w:rsidR="00EE5860" w:rsidRPr="00441CD0" w:rsidRDefault="00EE5860" w:rsidP="001A3E8D">
      <w:pPr>
        <w:pStyle w:val="Heading4"/>
      </w:pPr>
      <w:bookmarkStart w:id="4143" w:name="_Toc19717287"/>
      <w:bookmarkStart w:id="4144" w:name="_Toc27490777"/>
      <w:bookmarkStart w:id="4145" w:name="_Toc27557070"/>
      <w:bookmarkStart w:id="4146" w:name="_Toc27723987"/>
      <w:bookmarkStart w:id="4147" w:name="_Toc36031059"/>
      <w:bookmarkStart w:id="4148" w:name="_Toc36042979"/>
      <w:bookmarkStart w:id="4149" w:name="_Toc36814304"/>
      <w:bookmarkStart w:id="4150" w:name="_Toc44689158"/>
      <w:bookmarkStart w:id="4151" w:name="_Toc44923912"/>
      <w:bookmarkStart w:id="4152" w:name="_Toc51860882"/>
      <w:bookmarkStart w:id="4153" w:name="_Toc57930653"/>
      <w:bookmarkStart w:id="4154" w:name="_Toc57931283"/>
      <w:bookmarkStart w:id="4155" w:name="_Toc98235838"/>
      <w:r w:rsidRPr="00441CD0">
        <w:t>7.5.2.4</w:t>
      </w:r>
      <w:r w:rsidRPr="00441CD0">
        <w:tab/>
        <w:t>Create URR IE within PFCP Session Establishment Request</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bookmarkStart w:id="4156" w:name="_PERM_MCCTEMPBM_CRPT05020367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bookmarkStart w:id="4157" w:name="_PERM_MCCTEMPBM_CRPT05020368___7"/>
            <w:bookmarkEnd w:id="4157"/>
          </w:p>
        </w:tc>
      </w:tr>
      <w:bookmarkEnd w:id="4156"/>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823058">
            <w:pPr>
              <w:pStyle w:val="TAC"/>
            </w:pPr>
            <w:r w:rsidRPr="00823058">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823058">
            <w:pPr>
              <w:pStyle w:val="TAC"/>
            </w:pPr>
            <w:r w:rsidRPr="00823058">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823058">
            <w:pPr>
              <w:pStyle w:val="TAC"/>
            </w:pPr>
            <w:r w:rsidRPr="00823058">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823058">
            <w:pPr>
              <w:pStyle w:val="TAC"/>
              <w:rPr>
                <w:lang w:val="x-none"/>
              </w:rPr>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823058">
            <w:pPr>
              <w:pStyle w:val="TAC"/>
              <w:rPr>
                <w:lang w:val="x-none"/>
              </w:rPr>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823058">
            <w:pPr>
              <w:pStyle w:val="TAC"/>
            </w:pPr>
            <w:r w:rsidRPr="00823058">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823058">
            <w:pPr>
              <w:pStyle w:val="TAC"/>
            </w:pPr>
            <w:r w:rsidRPr="00823058">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823058">
            <w:pPr>
              <w:pStyle w:val="TAC"/>
            </w:pPr>
            <w:r w:rsidRPr="00823058">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823058">
            <w:pPr>
              <w:pStyle w:val="TAC"/>
              <w:rPr>
                <w:rFonts w:eastAsia="SimSun"/>
                <w:lang w:val="de-DE"/>
              </w:rPr>
            </w:pPr>
            <w:r w:rsidRPr="00823058">
              <w:rPr>
                <w:rFonts w:eastAsia="SimSun"/>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823058">
            <w:pPr>
              <w:pStyle w:val="TAC"/>
              <w:rPr>
                <w:rFonts w:eastAsia="SimSun"/>
              </w:rPr>
            </w:pPr>
            <w:r w:rsidRPr="00823058">
              <w:rPr>
                <w:rFonts w:eastAsia="SimSun"/>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823058">
            <w:pPr>
              <w:pStyle w:val="TAC"/>
              <w:rPr>
                <w:rFonts w:eastAsia="SimSun"/>
              </w:rPr>
            </w:pPr>
            <w:r w:rsidRPr="00823058">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823058">
            <w:pPr>
              <w:pStyle w:val="TAC"/>
              <w:rPr>
                <w:rFonts w:eastAsia="SimSun"/>
              </w:rPr>
            </w:pPr>
            <w:r w:rsidRPr="00823058">
              <w:rPr>
                <w:rFonts w:eastAsia="SimSun"/>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693E3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693E30" w:rsidRPr="00441CD0" w:rsidRDefault="00693E30" w:rsidP="00693E30">
            <w:pPr>
              <w:pStyle w:val="TAL"/>
            </w:pPr>
            <w:bookmarkStart w:id="4158" w:name="_PERM_MCCTEMPBM_CRPT05020393___7" w:colFirst="2" w:colLast="2"/>
            <w:r w:rsidRPr="00441CD0">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693E30" w:rsidRPr="00441CD0" w:rsidRDefault="00693E3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5D9C9EF" w14:textId="77777777" w:rsidR="00693E30" w:rsidRPr="001A7CA8" w:rsidRDefault="00693E30" w:rsidP="00693E30">
            <w:pPr>
              <w:pStyle w:val="TAL"/>
              <w:rPr>
                <w:rFonts w:cs="Arial"/>
                <w:szCs w:val="18"/>
                <w:lang w:eastAsia="zh-CN"/>
              </w:rPr>
            </w:pPr>
            <w:r w:rsidRPr="001A7CA8">
              <w:rPr>
                <w:rFonts w:cs="Arial"/>
                <w:szCs w:val="18"/>
                <w:lang w:eastAsia="zh-CN"/>
              </w:rPr>
              <w:t>This IE shall be included if any of the following flag is set to "1".</w:t>
            </w:r>
          </w:p>
          <w:p w14:paraId="6F24B175" w14:textId="77777777" w:rsidR="00693E30" w:rsidRPr="001A7CA8" w:rsidRDefault="00693E30" w:rsidP="00693E30">
            <w:pPr>
              <w:pStyle w:val="TAL"/>
              <w:rPr>
                <w:rFonts w:cs="Arial"/>
                <w:szCs w:val="18"/>
                <w:lang w:eastAsia="zh-CN"/>
              </w:rPr>
            </w:pPr>
            <w:r w:rsidRPr="001A7CA8">
              <w:rPr>
                <w:rFonts w:cs="Arial"/>
                <w:szCs w:val="18"/>
                <w:lang w:eastAsia="zh-CN"/>
              </w:rPr>
              <w:t>Applicable flags are:</w:t>
            </w:r>
          </w:p>
          <w:p w14:paraId="6DB8DB53" w14:textId="77777777" w:rsidR="00693E30" w:rsidRPr="001A7CA8" w:rsidRDefault="00693E30" w:rsidP="00693E30">
            <w:pPr>
              <w:pStyle w:val="B1"/>
              <w:rPr>
                <w:rFonts w:ascii="Arial" w:hAnsi="Arial" w:cs="Arial"/>
                <w:sz w:val="18"/>
                <w:szCs w:val="18"/>
                <w:lang w:eastAsia="zh-CN"/>
              </w:rPr>
            </w:pPr>
            <w:bookmarkStart w:id="4159" w:name="_PERM_MCCTEMPBM_CRPT05020392___7"/>
            <w:r w:rsidRPr="001A7CA8">
              <w:rPr>
                <w:lang w:eastAsia="zh-CN"/>
              </w:rPr>
              <w:t>-</w:t>
            </w:r>
            <w:r w:rsidRPr="001A7CA8">
              <w:rPr>
                <w:lang w:eastAsia="zh-CN"/>
              </w:rPr>
              <w:tab/>
            </w:r>
            <w:r w:rsidRPr="001A7CA8">
              <w:rPr>
                <w:rFonts w:ascii="Arial" w:hAnsi="Arial" w:cs="Arial"/>
                <w:sz w:val="18"/>
                <w:szCs w:val="18"/>
                <w:lang w:eastAsia="zh-CN"/>
              </w:rPr>
              <w:t>Measurement Before QoS Enforcement Flag: this flag shall be set to "1" if the traffic usage before any QoS Enforcement is requested to be measured.</w:t>
            </w:r>
          </w:p>
          <w:p w14:paraId="67C2E8E0"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3B6CBE9B"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bookmarkEnd w:id="4159"/>
          <w:p w14:paraId="55D902F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 .</w:t>
            </w:r>
          </w:p>
          <w:p w14:paraId="0154BD7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Measurement of Number of Packets Flag: this flag may be set to "1" when the Volume-based measurement applies, to request the UP function to report the number of packets in UL/DL/Total in addition to the measurement in octet.</w:t>
            </w:r>
          </w:p>
          <w:p w14:paraId="2AF4527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7A0D9FA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Applicable for Start of Pause of Charging Flag: this flag may be set to "1" if the URR is applicable for Start of Pause of Charging, so that the UP function shall stop the usage measurement for the URR when receiving Start Pause of Charging indication from the peer downstream GTP-U entity.</w:t>
            </w:r>
          </w:p>
          <w:p w14:paraId="49443E1D" w14:textId="77B40833" w:rsidR="00693E30" w:rsidRPr="00441CD0" w:rsidRDefault="00693E30" w:rsidP="00693E30">
            <w:pPr>
              <w:pStyle w:val="B1"/>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5580B096" w14:textId="77777777" w:rsidR="00693E30" w:rsidRPr="001A7CA8" w:rsidRDefault="00693E30" w:rsidP="00823058">
            <w:pPr>
              <w:pStyle w:val="TAC"/>
            </w:pPr>
          </w:p>
          <w:p w14:paraId="450355DD" w14:textId="77777777" w:rsidR="00693E30" w:rsidRPr="001A7CA8" w:rsidRDefault="00693E30" w:rsidP="00823058">
            <w:pPr>
              <w:pStyle w:val="TAC"/>
            </w:pPr>
          </w:p>
          <w:p w14:paraId="2C01E44A" w14:textId="77777777" w:rsidR="00693E30" w:rsidRPr="001A7CA8" w:rsidRDefault="00693E30" w:rsidP="00823058">
            <w:pPr>
              <w:pStyle w:val="TAC"/>
            </w:pPr>
          </w:p>
          <w:p w14:paraId="5F9FBF07" w14:textId="77777777" w:rsidR="00693E30" w:rsidRPr="001A7CA8" w:rsidRDefault="00693E30" w:rsidP="00823058">
            <w:pPr>
              <w:pStyle w:val="TAC"/>
            </w:pPr>
            <w:r w:rsidRPr="00823058">
              <w:t>-</w:t>
            </w:r>
          </w:p>
          <w:p w14:paraId="0E7048B6" w14:textId="77777777" w:rsidR="00693E30" w:rsidRPr="001A7CA8" w:rsidRDefault="00693E30" w:rsidP="00823058">
            <w:pPr>
              <w:pStyle w:val="TAC"/>
            </w:pPr>
          </w:p>
          <w:p w14:paraId="04A22771" w14:textId="77777777" w:rsidR="00693E30" w:rsidRPr="001A7CA8" w:rsidRDefault="00693E30" w:rsidP="00823058">
            <w:pPr>
              <w:pStyle w:val="TAC"/>
            </w:pPr>
          </w:p>
          <w:p w14:paraId="5BCFCBCD" w14:textId="77777777" w:rsidR="00693E30" w:rsidRPr="001A7CA8" w:rsidRDefault="00693E30" w:rsidP="00823058">
            <w:pPr>
              <w:pStyle w:val="TAC"/>
            </w:pPr>
          </w:p>
          <w:p w14:paraId="4DCA68B0" w14:textId="77777777" w:rsidR="00693E30" w:rsidRPr="001A7CA8" w:rsidRDefault="00693E30" w:rsidP="00823058">
            <w:pPr>
              <w:pStyle w:val="TAC"/>
            </w:pPr>
          </w:p>
          <w:p w14:paraId="691F1362" w14:textId="77777777" w:rsidR="00693E30" w:rsidRPr="001A7CA8" w:rsidRDefault="00693E30" w:rsidP="00823058">
            <w:pPr>
              <w:pStyle w:val="TAC"/>
            </w:pPr>
            <w:r w:rsidRPr="00823058">
              <w:t>-</w:t>
            </w:r>
          </w:p>
          <w:p w14:paraId="68378292" w14:textId="77777777" w:rsidR="00693E30" w:rsidRPr="001A7CA8" w:rsidRDefault="00693E30" w:rsidP="00823058">
            <w:pPr>
              <w:pStyle w:val="TAC"/>
            </w:pPr>
          </w:p>
          <w:p w14:paraId="3499116D" w14:textId="77777777" w:rsidR="00693E30" w:rsidRPr="001A7CA8" w:rsidRDefault="00693E30" w:rsidP="00823058">
            <w:pPr>
              <w:pStyle w:val="TAC"/>
            </w:pPr>
          </w:p>
          <w:p w14:paraId="6F3E5C22" w14:textId="77777777" w:rsidR="00693E30" w:rsidRPr="001A7CA8" w:rsidRDefault="00693E30" w:rsidP="00823058">
            <w:pPr>
              <w:pStyle w:val="TAC"/>
            </w:pPr>
          </w:p>
          <w:p w14:paraId="466186E0" w14:textId="77777777" w:rsidR="00693E30" w:rsidRPr="001A7CA8" w:rsidRDefault="00693E30" w:rsidP="00823058">
            <w:pPr>
              <w:pStyle w:val="TAC"/>
            </w:pPr>
          </w:p>
          <w:p w14:paraId="26802967" w14:textId="77777777" w:rsidR="00693E30" w:rsidRPr="001A7CA8" w:rsidRDefault="00693E30" w:rsidP="00823058">
            <w:pPr>
              <w:pStyle w:val="TAC"/>
            </w:pPr>
          </w:p>
          <w:p w14:paraId="1DC108B8" w14:textId="77777777" w:rsidR="00693E30" w:rsidRPr="001A7CA8" w:rsidRDefault="00693E30" w:rsidP="00823058">
            <w:pPr>
              <w:pStyle w:val="TAC"/>
            </w:pPr>
          </w:p>
          <w:p w14:paraId="11784C72" w14:textId="77777777" w:rsidR="00693E30" w:rsidRPr="001A7CA8" w:rsidRDefault="00693E30" w:rsidP="00823058">
            <w:pPr>
              <w:pStyle w:val="TAC"/>
            </w:pPr>
            <w:r w:rsidRPr="00823058">
              <w:t>-</w:t>
            </w:r>
          </w:p>
          <w:p w14:paraId="4F195D79" w14:textId="77777777" w:rsidR="00693E30" w:rsidRPr="001A7CA8" w:rsidRDefault="00693E30" w:rsidP="00823058">
            <w:pPr>
              <w:pStyle w:val="TAC"/>
            </w:pPr>
          </w:p>
          <w:p w14:paraId="1B23BD4E" w14:textId="77777777" w:rsidR="00693E30" w:rsidRPr="001A7CA8" w:rsidRDefault="00693E30" w:rsidP="00823058">
            <w:pPr>
              <w:pStyle w:val="TAC"/>
            </w:pPr>
          </w:p>
          <w:p w14:paraId="452224B7" w14:textId="77777777" w:rsidR="00693E30" w:rsidRPr="001A7CA8" w:rsidRDefault="00693E30" w:rsidP="00823058">
            <w:pPr>
              <w:pStyle w:val="TAC"/>
            </w:pPr>
          </w:p>
          <w:p w14:paraId="49E74FFB" w14:textId="77777777" w:rsidR="00693E30" w:rsidRPr="001A7CA8" w:rsidRDefault="00693E30" w:rsidP="00823058">
            <w:pPr>
              <w:pStyle w:val="TAC"/>
            </w:pPr>
          </w:p>
          <w:p w14:paraId="49F41F4F" w14:textId="77777777" w:rsidR="00693E30" w:rsidRPr="001A7CA8" w:rsidRDefault="00693E30" w:rsidP="00823058">
            <w:pPr>
              <w:pStyle w:val="TAC"/>
            </w:pPr>
          </w:p>
          <w:p w14:paraId="3561EC59" w14:textId="77777777" w:rsidR="00693E30" w:rsidRPr="001A7CA8" w:rsidRDefault="00693E30" w:rsidP="00823058">
            <w:pPr>
              <w:pStyle w:val="TAC"/>
            </w:pPr>
          </w:p>
          <w:p w14:paraId="08B4D339" w14:textId="77777777" w:rsidR="00693E30" w:rsidRPr="001A7CA8" w:rsidRDefault="00693E30" w:rsidP="00823058">
            <w:pPr>
              <w:pStyle w:val="TAC"/>
            </w:pPr>
            <w:r w:rsidRPr="00823058">
              <w:t>-</w:t>
            </w:r>
          </w:p>
          <w:p w14:paraId="1C17F0B9" w14:textId="77777777" w:rsidR="00693E30" w:rsidRPr="001A7CA8" w:rsidRDefault="00693E30" w:rsidP="00823058">
            <w:pPr>
              <w:pStyle w:val="TAC"/>
            </w:pPr>
          </w:p>
          <w:p w14:paraId="5D7AB9D4" w14:textId="77777777" w:rsidR="00693E30" w:rsidRPr="001A7CA8" w:rsidRDefault="00693E30" w:rsidP="00823058">
            <w:pPr>
              <w:pStyle w:val="TAC"/>
            </w:pPr>
          </w:p>
          <w:p w14:paraId="4837E4F0" w14:textId="77777777" w:rsidR="00693E30" w:rsidRPr="001A7CA8" w:rsidRDefault="00693E30" w:rsidP="00823058">
            <w:pPr>
              <w:pStyle w:val="TAC"/>
            </w:pPr>
          </w:p>
          <w:p w14:paraId="2356ACBF" w14:textId="77777777" w:rsidR="00693E30" w:rsidRPr="001A7CA8" w:rsidRDefault="00693E30" w:rsidP="00823058">
            <w:pPr>
              <w:pStyle w:val="TAC"/>
            </w:pPr>
          </w:p>
          <w:p w14:paraId="4F2DE1E5" w14:textId="77777777" w:rsidR="00693E30" w:rsidRPr="001A7CA8" w:rsidRDefault="00693E30" w:rsidP="00823058">
            <w:pPr>
              <w:pStyle w:val="TAC"/>
            </w:pPr>
          </w:p>
          <w:p w14:paraId="2E3FE51C" w14:textId="77777777" w:rsidR="00693E30" w:rsidRPr="001A7CA8" w:rsidRDefault="00693E30" w:rsidP="00823058">
            <w:pPr>
              <w:pStyle w:val="TAC"/>
            </w:pPr>
          </w:p>
          <w:p w14:paraId="6445319F" w14:textId="77777777" w:rsidR="00693E30" w:rsidRPr="001A7CA8" w:rsidRDefault="00693E30" w:rsidP="00823058">
            <w:pPr>
              <w:pStyle w:val="TAC"/>
            </w:pPr>
            <w:r w:rsidRPr="00823058">
              <w:t>X</w:t>
            </w:r>
          </w:p>
          <w:p w14:paraId="4D8D816B" w14:textId="77777777" w:rsidR="00693E30" w:rsidRPr="001A7CA8" w:rsidRDefault="00693E30" w:rsidP="00823058">
            <w:pPr>
              <w:pStyle w:val="TAC"/>
            </w:pPr>
          </w:p>
          <w:p w14:paraId="48AACBD9" w14:textId="77777777" w:rsidR="00693E30" w:rsidRPr="001A7CA8" w:rsidRDefault="00693E30" w:rsidP="00823058">
            <w:pPr>
              <w:pStyle w:val="TAC"/>
            </w:pPr>
          </w:p>
          <w:p w14:paraId="5B5B25D6" w14:textId="77777777" w:rsidR="00693E30" w:rsidRPr="001A7CA8" w:rsidRDefault="00693E30" w:rsidP="00823058">
            <w:pPr>
              <w:pStyle w:val="TAC"/>
            </w:pPr>
          </w:p>
          <w:p w14:paraId="52C7730F" w14:textId="77777777" w:rsidR="00693E30" w:rsidRPr="001A7CA8" w:rsidRDefault="00693E30" w:rsidP="00823058">
            <w:pPr>
              <w:pStyle w:val="TAC"/>
            </w:pPr>
          </w:p>
          <w:p w14:paraId="4895EB01" w14:textId="77777777" w:rsidR="00693E30" w:rsidRPr="001A7CA8" w:rsidRDefault="00693E30" w:rsidP="00823058">
            <w:pPr>
              <w:pStyle w:val="TAC"/>
            </w:pPr>
          </w:p>
          <w:p w14:paraId="3A655610" w14:textId="77777777" w:rsidR="00693E30" w:rsidRPr="001A7CA8" w:rsidRDefault="00693E30" w:rsidP="00823058">
            <w:pPr>
              <w:pStyle w:val="TAC"/>
            </w:pPr>
            <w:r w:rsidRPr="00823058">
              <w:t>X</w:t>
            </w:r>
          </w:p>
          <w:p w14:paraId="5CA36F57" w14:textId="77777777" w:rsidR="00693E30" w:rsidRPr="001A7CA8" w:rsidRDefault="00693E30" w:rsidP="00823058">
            <w:pPr>
              <w:pStyle w:val="TAC"/>
            </w:pPr>
          </w:p>
          <w:p w14:paraId="04F33A0C" w14:textId="77777777" w:rsidR="00693E30" w:rsidRPr="001A7CA8" w:rsidRDefault="00693E30" w:rsidP="00823058">
            <w:pPr>
              <w:pStyle w:val="TAC"/>
            </w:pPr>
          </w:p>
          <w:p w14:paraId="02067EE2" w14:textId="77777777" w:rsidR="00693E30" w:rsidRPr="001A7CA8" w:rsidRDefault="00693E30" w:rsidP="00823058">
            <w:pPr>
              <w:pStyle w:val="TAC"/>
            </w:pPr>
          </w:p>
          <w:p w14:paraId="4E3E5122" w14:textId="77777777" w:rsidR="00693E30" w:rsidRPr="001A7CA8" w:rsidRDefault="00693E30" w:rsidP="00823058">
            <w:pPr>
              <w:pStyle w:val="TAC"/>
            </w:pPr>
          </w:p>
          <w:p w14:paraId="47BB6590" w14:textId="77777777" w:rsidR="00693E30" w:rsidRPr="001A7CA8" w:rsidRDefault="00693E30" w:rsidP="00823058">
            <w:pPr>
              <w:pStyle w:val="TAC"/>
            </w:pPr>
          </w:p>
          <w:p w14:paraId="7B34187B" w14:textId="77777777" w:rsidR="00693E30" w:rsidRPr="001A7CA8" w:rsidRDefault="00693E30" w:rsidP="00823058">
            <w:pPr>
              <w:pStyle w:val="TAC"/>
            </w:pPr>
          </w:p>
          <w:p w14:paraId="189C185A" w14:textId="77777777" w:rsidR="00693E30" w:rsidRPr="001A7CA8" w:rsidRDefault="00693E30" w:rsidP="00823058">
            <w:pPr>
              <w:pStyle w:val="TAC"/>
            </w:pPr>
            <w:r w:rsidRPr="00823058">
              <w:t>-</w:t>
            </w:r>
          </w:p>
          <w:p w14:paraId="375EFD4D" w14:textId="77777777" w:rsidR="00693E30" w:rsidRPr="001A7CA8" w:rsidRDefault="00693E30" w:rsidP="00823058">
            <w:pPr>
              <w:pStyle w:val="TAC"/>
            </w:pPr>
          </w:p>
          <w:p w14:paraId="52284D2F" w14:textId="77777777" w:rsidR="00693E30" w:rsidRPr="001A7CA8" w:rsidRDefault="00693E30" w:rsidP="00823058">
            <w:pPr>
              <w:pStyle w:val="TAC"/>
            </w:pPr>
          </w:p>
          <w:p w14:paraId="6F25F896" w14:textId="77777777" w:rsidR="00693E30" w:rsidRPr="001A7CA8" w:rsidRDefault="00693E30" w:rsidP="00823058">
            <w:pPr>
              <w:pStyle w:val="TAC"/>
            </w:pPr>
          </w:p>
          <w:p w14:paraId="1EBE7DA4" w14:textId="77777777" w:rsidR="00693E30" w:rsidRPr="001A7CA8" w:rsidRDefault="00693E30" w:rsidP="00823058">
            <w:pPr>
              <w:pStyle w:val="TAC"/>
            </w:pPr>
            <w:r w:rsidRPr="00823058">
              <w:t>-</w:t>
            </w:r>
          </w:p>
          <w:p w14:paraId="0CE6CCD4" w14:textId="77777777" w:rsidR="00693E30" w:rsidRPr="001A7CA8" w:rsidRDefault="00693E30" w:rsidP="00823058">
            <w:pPr>
              <w:pStyle w:val="TAC"/>
            </w:pPr>
          </w:p>
          <w:p w14:paraId="0809F8A7" w14:textId="54B7AAD4" w:rsidR="00693E30" w:rsidRPr="00CA5E7D" w:rsidRDefault="00693E30" w:rsidP="00693E30">
            <w:pPr>
              <w:pStyle w:val="TAC"/>
              <w:jc w:val="left"/>
              <w:rPr>
                <w:lang w:val="fi-FI"/>
              </w:rPr>
            </w:pPr>
          </w:p>
        </w:tc>
        <w:tc>
          <w:tcPr>
            <w:tcW w:w="370" w:type="dxa"/>
            <w:gridSpan w:val="2"/>
            <w:tcBorders>
              <w:top w:val="single" w:sz="4" w:space="0" w:color="auto"/>
              <w:left w:val="single" w:sz="4" w:space="0" w:color="auto"/>
              <w:bottom w:val="single" w:sz="4" w:space="0" w:color="auto"/>
              <w:right w:val="single" w:sz="4" w:space="0" w:color="auto"/>
            </w:tcBorders>
          </w:tcPr>
          <w:p w14:paraId="0D4CA91A" w14:textId="77777777" w:rsidR="00693E30" w:rsidRPr="001A7CA8" w:rsidRDefault="00693E30" w:rsidP="00693E30">
            <w:pPr>
              <w:pStyle w:val="TAC"/>
            </w:pPr>
          </w:p>
          <w:p w14:paraId="50FFF3E1" w14:textId="77777777" w:rsidR="00693E30" w:rsidRPr="001A7CA8" w:rsidRDefault="00693E30" w:rsidP="00693E30">
            <w:pPr>
              <w:pStyle w:val="TAC"/>
            </w:pPr>
          </w:p>
          <w:p w14:paraId="063BE9BD" w14:textId="77777777" w:rsidR="00693E30" w:rsidRPr="001A7CA8" w:rsidRDefault="00693E30" w:rsidP="00693E30">
            <w:pPr>
              <w:pStyle w:val="TAC"/>
            </w:pPr>
          </w:p>
          <w:p w14:paraId="4382B9D2" w14:textId="77777777" w:rsidR="00693E30" w:rsidRPr="001A7CA8" w:rsidRDefault="00693E30" w:rsidP="00693E30">
            <w:pPr>
              <w:pStyle w:val="TAC"/>
            </w:pPr>
            <w:r w:rsidRPr="001A7CA8">
              <w:t>X</w:t>
            </w:r>
          </w:p>
          <w:p w14:paraId="091F960B" w14:textId="77777777" w:rsidR="00693E30" w:rsidRPr="001A7CA8" w:rsidRDefault="00693E30" w:rsidP="00693E30">
            <w:pPr>
              <w:pStyle w:val="TAC"/>
            </w:pPr>
          </w:p>
          <w:p w14:paraId="1BCBD4ED" w14:textId="77777777" w:rsidR="00693E30" w:rsidRPr="001A7CA8" w:rsidRDefault="00693E30" w:rsidP="00693E30">
            <w:pPr>
              <w:pStyle w:val="TAC"/>
            </w:pPr>
          </w:p>
          <w:p w14:paraId="75B45306" w14:textId="77777777" w:rsidR="00693E30" w:rsidRPr="001A7CA8" w:rsidRDefault="00693E30" w:rsidP="00693E30">
            <w:pPr>
              <w:pStyle w:val="TAC"/>
            </w:pPr>
          </w:p>
          <w:p w14:paraId="21E1FF99" w14:textId="77777777" w:rsidR="00693E30" w:rsidRPr="001A7CA8" w:rsidRDefault="00693E30" w:rsidP="00693E30">
            <w:pPr>
              <w:pStyle w:val="TAC"/>
            </w:pPr>
          </w:p>
          <w:p w14:paraId="76175224" w14:textId="77777777" w:rsidR="00693E30" w:rsidRPr="001A7CA8" w:rsidRDefault="00693E30" w:rsidP="00693E30">
            <w:pPr>
              <w:pStyle w:val="TAC"/>
            </w:pPr>
            <w:r w:rsidRPr="001A7CA8">
              <w:t>X</w:t>
            </w:r>
          </w:p>
          <w:p w14:paraId="77B72CCE" w14:textId="77777777" w:rsidR="00693E30" w:rsidRPr="001A7CA8" w:rsidRDefault="00693E30" w:rsidP="00693E30">
            <w:pPr>
              <w:pStyle w:val="TAC"/>
            </w:pPr>
          </w:p>
          <w:p w14:paraId="493ED33F" w14:textId="77777777" w:rsidR="00693E30" w:rsidRPr="001A7CA8" w:rsidRDefault="00693E30" w:rsidP="00693E30">
            <w:pPr>
              <w:pStyle w:val="TAC"/>
            </w:pPr>
          </w:p>
          <w:p w14:paraId="0A3AEDD5" w14:textId="77777777" w:rsidR="00693E30" w:rsidRPr="001A7CA8" w:rsidRDefault="00693E30" w:rsidP="00693E30">
            <w:pPr>
              <w:pStyle w:val="TAC"/>
            </w:pPr>
          </w:p>
          <w:p w14:paraId="11C2C4F8" w14:textId="77777777" w:rsidR="00693E30" w:rsidRPr="001A7CA8" w:rsidRDefault="00693E30" w:rsidP="00693E30">
            <w:pPr>
              <w:pStyle w:val="TAC"/>
            </w:pPr>
          </w:p>
          <w:p w14:paraId="780B2798" w14:textId="77777777" w:rsidR="00693E30" w:rsidRPr="001A7CA8" w:rsidRDefault="00693E30" w:rsidP="00693E30">
            <w:pPr>
              <w:pStyle w:val="TAC"/>
            </w:pPr>
          </w:p>
          <w:p w14:paraId="5EFAF9B0" w14:textId="77777777" w:rsidR="00693E30" w:rsidRPr="001A7CA8" w:rsidRDefault="00693E30" w:rsidP="00693E30">
            <w:pPr>
              <w:pStyle w:val="TAC"/>
            </w:pPr>
          </w:p>
          <w:p w14:paraId="5D49BE5C" w14:textId="77777777" w:rsidR="00693E30" w:rsidRPr="001A7CA8" w:rsidRDefault="00693E30" w:rsidP="00693E30">
            <w:pPr>
              <w:pStyle w:val="TAC"/>
            </w:pPr>
            <w:r w:rsidRPr="001A7CA8">
              <w:t>X</w:t>
            </w:r>
          </w:p>
          <w:p w14:paraId="7118BF10" w14:textId="77777777" w:rsidR="00693E30" w:rsidRPr="001A7CA8" w:rsidRDefault="00693E30" w:rsidP="00693E30">
            <w:pPr>
              <w:pStyle w:val="TAC"/>
            </w:pPr>
          </w:p>
          <w:p w14:paraId="5D66BB60" w14:textId="77777777" w:rsidR="00693E30" w:rsidRPr="001A7CA8" w:rsidRDefault="00693E30" w:rsidP="00693E30">
            <w:pPr>
              <w:pStyle w:val="TAC"/>
            </w:pPr>
          </w:p>
          <w:p w14:paraId="492F47BD" w14:textId="77777777" w:rsidR="00693E30" w:rsidRPr="001A7CA8" w:rsidRDefault="00693E30" w:rsidP="00693E30">
            <w:pPr>
              <w:pStyle w:val="TAC"/>
            </w:pPr>
          </w:p>
          <w:p w14:paraId="35DFECC9" w14:textId="77777777" w:rsidR="00693E30" w:rsidRPr="001A7CA8" w:rsidRDefault="00693E30" w:rsidP="00693E30">
            <w:pPr>
              <w:pStyle w:val="TAC"/>
            </w:pPr>
          </w:p>
          <w:p w14:paraId="6A8BADAA" w14:textId="77777777" w:rsidR="00693E30" w:rsidRPr="001A7CA8" w:rsidRDefault="00693E30" w:rsidP="00693E30">
            <w:pPr>
              <w:pStyle w:val="TAC"/>
            </w:pPr>
          </w:p>
          <w:p w14:paraId="0B923A03" w14:textId="77777777" w:rsidR="00693E30" w:rsidRPr="001A7CA8" w:rsidRDefault="00693E30" w:rsidP="00693E30">
            <w:pPr>
              <w:pStyle w:val="TAC"/>
            </w:pPr>
          </w:p>
          <w:p w14:paraId="03C8441C" w14:textId="77777777" w:rsidR="00693E30" w:rsidRPr="001A7CA8" w:rsidRDefault="00693E30" w:rsidP="00693E30">
            <w:pPr>
              <w:pStyle w:val="TAC"/>
            </w:pPr>
            <w:r w:rsidRPr="001A7CA8">
              <w:t>X</w:t>
            </w:r>
          </w:p>
          <w:p w14:paraId="34E9906F" w14:textId="77777777" w:rsidR="00693E30" w:rsidRPr="001A7CA8" w:rsidRDefault="00693E30" w:rsidP="00693E30">
            <w:pPr>
              <w:pStyle w:val="TAC"/>
            </w:pPr>
          </w:p>
          <w:p w14:paraId="7F56B6E1" w14:textId="77777777" w:rsidR="00693E30" w:rsidRPr="001A7CA8" w:rsidRDefault="00693E30" w:rsidP="00693E30">
            <w:pPr>
              <w:pStyle w:val="TAC"/>
            </w:pPr>
          </w:p>
          <w:p w14:paraId="3CB2DDA9" w14:textId="77777777" w:rsidR="00693E30" w:rsidRPr="001A7CA8" w:rsidRDefault="00693E30" w:rsidP="00693E30">
            <w:pPr>
              <w:pStyle w:val="TAC"/>
            </w:pPr>
          </w:p>
          <w:p w14:paraId="34EE630E" w14:textId="77777777" w:rsidR="00693E30" w:rsidRPr="001A7CA8" w:rsidRDefault="00693E30" w:rsidP="00693E30">
            <w:pPr>
              <w:pStyle w:val="TAC"/>
            </w:pPr>
          </w:p>
          <w:p w14:paraId="385ACE94" w14:textId="77777777" w:rsidR="00693E30" w:rsidRPr="001A7CA8" w:rsidRDefault="00693E30" w:rsidP="00693E30">
            <w:pPr>
              <w:pStyle w:val="TAC"/>
            </w:pPr>
          </w:p>
          <w:p w14:paraId="0EB3C9FA" w14:textId="77777777" w:rsidR="00693E30" w:rsidRPr="001A7CA8" w:rsidRDefault="00693E30" w:rsidP="00693E30">
            <w:pPr>
              <w:pStyle w:val="TAC"/>
            </w:pPr>
          </w:p>
          <w:p w14:paraId="225836DE" w14:textId="77777777" w:rsidR="00693E30" w:rsidRPr="001A7CA8" w:rsidRDefault="00693E30" w:rsidP="00693E30">
            <w:pPr>
              <w:pStyle w:val="TAC"/>
            </w:pPr>
            <w:r w:rsidRPr="001A7CA8">
              <w:t>X</w:t>
            </w:r>
          </w:p>
          <w:p w14:paraId="2D3D9B39" w14:textId="77777777" w:rsidR="00693E30" w:rsidRPr="001A7CA8" w:rsidRDefault="00693E30" w:rsidP="00693E30">
            <w:pPr>
              <w:pStyle w:val="TAC"/>
            </w:pPr>
          </w:p>
          <w:p w14:paraId="2F789281" w14:textId="77777777" w:rsidR="00693E30" w:rsidRPr="001A7CA8" w:rsidRDefault="00693E30" w:rsidP="00693E30">
            <w:pPr>
              <w:pStyle w:val="TAC"/>
            </w:pPr>
          </w:p>
          <w:p w14:paraId="3F992C90" w14:textId="77777777" w:rsidR="00693E30" w:rsidRPr="001A7CA8" w:rsidRDefault="00693E30" w:rsidP="00693E30">
            <w:pPr>
              <w:pStyle w:val="TAC"/>
            </w:pPr>
          </w:p>
          <w:p w14:paraId="724F7803" w14:textId="77777777" w:rsidR="00693E30" w:rsidRPr="001A7CA8" w:rsidRDefault="00693E30" w:rsidP="00693E30">
            <w:pPr>
              <w:pStyle w:val="TAC"/>
            </w:pPr>
          </w:p>
          <w:p w14:paraId="6DBBF3E9" w14:textId="77777777" w:rsidR="00693E30" w:rsidRPr="001A7CA8" w:rsidRDefault="00693E30" w:rsidP="00693E30">
            <w:pPr>
              <w:pStyle w:val="TAC"/>
            </w:pPr>
          </w:p>
          <w:p w14:paraId="5E893657" w14:textId="77777777" w:rsidR="00693E30" w:rsidRPr="001A7CA8" w:rsidRDefault="00693E30" w:rsidP="00693E30">
            <w:pPr>
              <w:pStyle w:val="TAC"/>
            </w:pPr>
            <w:r w:rsidRPr="001A7CA8">
              <w:t>-</w:t>
            </w:r>
          </w:p>
          <w:p w14:paraId="50F69BD2" w14:textId="77777777" w:rsidR="00693E30" w:rsidRPr="001A7CA8" w:rsidRDefault="00693E30" w:rsidP="00693E30">
            <w:pPr>
              <w:pStyle w:val="TAC"/>
            </w:pPr>
          </w:p>
          <w:p w14:paraId="1FC49691" w14:textId="77777777" w:rsidR="00693E30" w:rsidRPr="001A7CA8" w:rsidRDefault="00693E30" w:rsidP="00693E30">
            <w:pPr>
              <w:pStyle w:val="TAC"/>
            </w:pPr>
          </w:p>
          <w:p w14:paraId="53D0F2E5" w14:textId="77777777" w:rsidR="00693E30" w:rsidRPr="001A7CA8" w:rsidRDefault="00693E30" w:rsidP="00693E30">
            <w:pPr>
              <w:pStyle w:val="TAC"/>
            </w:pPr>
          </w:p>
          <w:p w14:paraId="12031A34" w14:textId="77777777" w:rsidR="00693E30" w:rsidRPr="001A7CA8" w:rsidRDefault="00693E30" w:rsidP="00693E30">
            <w:pPr>
              <w:pStyle w:val="TAC"/>
            </w:pPr>
          </w:p>
          <w:p w14:paraId="1C10FCA8" w14:textId="77777777" w:rsidR="00693E30" w:rsidRPr="001A7CA8" w:rsidRDefault="00693E30" w:rsidP="00693E30">
            <w:pPr>
              <w:pStyle w:val="TAC"/>
            </w:pPr>
          </w:p>
          <w:p w14:paraId="52B9829C" w14:textId="77777777" w:rsidR="00693E30" w:rsidRPr="001A7CA8" w:rsidRDefault="00693E30" w:rsidP="00693E30">
            <w:pPr>
              <w:pStyle w:val="TAC"/>
            </w:pPr>
          </w:p>
          <w:p w14:paraId="31D482C0" w14:textId="77777777" w:rsidR="00693E30" w:rsidRPr="001A7CA8" w:rsidRDefault="00693E30" w:rsidP="00693E30">
            <w:pPr>
              <w:pStyle w:val="TAC"/>
            </w:pPr>
            <w:r w:rsidRPr="001A7CA8">
              <w:t>X</w:t>
            </w:r>
          </w:p>
          <w:p w14:paraId="40A8BEB1" w14:textId="77777777" w:rsidR="00693E30" w:rsidRPr="001A7CA8" w:rsidRDefault="00693E30" w:rsidP="00693E30">
            <w:pPr>
              <w:pStyle w:val="TAC"/>
            </w:pPr>
          </w:p>
          <w:p w14:paraId="24A855F5" w14:textId="77777777" w:rsidR="00693E30" w:rsidRPr="001A7CA8" w:rsidRDefault="00693E30" w:rsidP="00693E30">
            <w:pPr>
              <w:pStyle w:val="TAC"/>
            </w:pPr>
          </w:p>
          <w:p w14:paraId="68F660AF" w14:textId="77777777" w:rsidR="00693E30" w:rsidRPr="001A7CA8" w:rsidRDefault="00693E30" w:rsidP="00693E30">
            <w:pPr>
              <w:pStyle w:val="TAC"/>
            </w:pPr>
          </w:p>
          <w:p w14:paraId="4EE7FAC1" w14:textId="77777777" w:rsidR="00693E30" w:rsidRPr="001A7CA8" w:rsidRDefault="00693E30" w:rsidP="00693E30">
            <w:pPr>
              <w:pStyle w:val="TAC"/>
            </w:pPr>
            <w:r w:rsidRPr="001A7CA8">
              <w:t>X</w:t>
            </w:r>
          </w:p>
          <w:p w14:paraId="348BAE82" w14:textId="77777777" w:rsidR="00693E30" w:rsidRPr="001A7CA8" w:rsidRDefault="00693E30" w:rsidP="00693E30">
            <w:pPr>
              <w:pStyle w:val="TAC"/>
            </w:pPr>
          </w:p>
          <w:p w14:paraId="611F2710" w14:textId="4D079B92"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6DB27662" w14:textId="77777777" w:rsidR="00693E30" w:rsidRPr="001A7CA8" w:rsidRDefault="00693E30" w:rsidP="00693E30">
            <w:pPr>
              <w:pStyle w:val="TAC"/>
            </w:pPr>
          </w:p>
          <w:p w14:paraId="7274808A" w14:textId="77777777" w:rsidR="00693E30" w:rsidRPr="001A7CA8" w:rsidRDefault="00693E30" w:rsidP="00693E30">
            <w:pPr>
              <w:pStyle w:val="TAC"/>
            </w:pPr>
          </w:p>
          <w:p w14:paraId="7A74208C" w14:textId="77777777" w:rsidR="00693E30" w:rsidRPr="001A7CA8" w:rsidRDefault="00693E30" w:rsidP="00693E30">
            <w:pPr>
              <w:pStyle w:val="TAC"/>
            </w:pPr>
          </w:p>
          <w:p w14:paraId="541182C9" w14:textId="77777777" w:rsidR="00693E30" w:rsidRPr="001A7CA8" w:rsidRDefault="00693E30" w:rsidP="00693E30">
            <w:pPr>
              <w:pStyle w:val="TAC"/>
            </w:pPr>
            <w:r w:rsidRPr="001A7CA8">
              <w:t>X</w:t>
            </w:r>
          </w:p>
          <w:p w14:paraId="3ED33076" w14:textId="77777777" w:rsidR="00693E30" w:rsidRPr="001A7CA8" w:rsidRDefault="00693E30" w:rsidP="00693E30">
            <w:pPr>
              <w:pStyle w:val="TAC"/>
            </w:pPr>
          </w:p>
          <w:p w14:paraId="46F6F7BB" w14:textId="77777777" w:rsidR="00693E30" w:rsidRPr="001A7CA8" w:rsidRDefault="00693E30" w:rsidP="00693E30">
            <w:pPr>
              <w:pStyle w:val="TAC"/>
            </w:pPr>
          </w:p>
          <w:p w14:paraId="0B8AAB1C" w14:textId="77777777" w:rsidR="00693E30" w:rsidRPr="001A7CA8" w:rsidRDefault="00693E30" w:rsidP="00693E30">
            <w:pPr>
              <w:pStyle w:val="TAC"/>
            </w:pPr>
          </w:p>
          <w:p w14:paraId="61D31368" w14:textId="77777777" w:rsidR="00693E30" w:rsidRPr="001A7CA8" w:rsidRDefault="00693E30" w:rsidP="00693E30">
            <w:pPr>
              <w:pStyle w:val="TAC"/>
            </w:pPr>
          </w:p>
          <w:p w14:paraId="799C6C7F" w14:textId="77777777" w:rsidR="00693E30" w:rsidRPr="001A7CA8" w:rsidRDefault="00693E30" w:rsidP="00693E30">
            <w:pPr>
              <w:pStyle w:val="TAC"/>
            </w:pPr>
            <w:r w:rsidRPr="001A7CA8">
              <w:t>-</w:t>
            </w:r>
          </w:p>
          <w:p w14:paraId="00FB3DAD" w14:textId="77777777" w:rsidR="00693E30" w:rsidRPr="001A7CA8" w:rsidRDefault="00693E30" w:rsidP="00693E30">
            <w:pPr>
              <w:pStyle w:val="TAC"/>
            </w:pPr>
          </w:p>
          <w:p w14:paraId="4179BAF0" w14:textId="77777777" w:rsidR="00693E30" w:rsidRPr="001A7CA8" w:rsidRDefault="00693E30" w:rsidP="00693E30">
            <w:pPr>
              <w:pStyle w:val="TAC"/>
            </w:pPr>
          </w:p>
          <w:p w14:paraId="76055FA7" w14:textId="77777777" w:rsidR="00693E30" w:rsidRPr="001A7CA8" w:rsidRDefault="00693E30" w:rsidP="00693E30">
            <w:pPr>
              <w:pStyle w:val="TAC"/>
            </w:pPr>
          </w:p>
          <w:p w14:paraId="47338680" w14:textId="77777777" w:rsidR="00693E30" w:rsidRPr="001A7CA8" w:rsidRDefault="00693E30" w:rsidP="00693E30">
            <w:pPr>
              <w:pStyle w:val="TAC"/>
            </w:pPr>
          </w:p>
          <w:p w14:paraId="1EBBA7A8" w14:textId="77777777" w:rsidR="00693E30" w:rsidRPr="001A7CA8" w:rsidRDefault="00693E30" w:rsidP="00693E30">
            <w:pPr>
              <w:pStyle w:val="TAC"/>
            </w:pPr>
          </w:p>
          <w:p w14:paraId="201B92A1" w14:textId="77777777" w:rsidR="00693E30" w:rsidRPr="001A7CA8" w:rsidRDefault="00693E30" w:rsidP="00693E30">
            <w:pPr>
              <w:pStyle w:val="TAC"/>
            </w:pPr>
          </w:p>
          <w:p w14:paraId="5CD4DF9C" w14:textId="77777777" w:rsidR="00693E30" w:rsidRPr="001A7CA8" w:rsidRDefault="00693E30" w:rsidP="00693E30">
            <w:pPr>
              <w:pStyle w:val="TAC"/>
            </w:pPr>
            <w:r w:rsidRPr="001A7CA8">
              <w:t>-</w:t>
            </w:r>
          </w:p>
          <w:p w14:paraId="6D935B8E" w14:textId="77777777" w:rsidR="00693E30" w:rsidRPr="001A7CA8" w:rsidRDefault="00693E30" w:rsidP="00693E30">
            <w:pPr>
              <w:pStyle w:val="TAC"/>
            </w:pPr>
          </w:p>
          <w:p w14:paraId="492C4867" w14:textId="77777777" w:rsidR="00693E30" w:rsidRPr="001A7CA8" w:rsidRDefault="00693E30" w:rsidP="00693E30">
            <w:pPr>
              <w:pStyle w:val="TAC"/>
            </w:pPr>
          </w:p>
          <w:p w14:paraId="42E26DF6" w14:textId="77777777" w:rsidR="00693E30" w:rsidRPr="001A7CA8" w:rsidRDefault="00693E30" w:rsidP="00693E30">
            <w:pPr>
              <w:pStyle w:val="TAC"/>
            </w:pPr>
          </w:p>
          <w:p w14:paraId="03A14858" w14:textId="77777777" w:rsidR="00693E30" w:rsidRPr="001A7CA8" w:rsidRDefault="00693E30" w:rsidP="00693E30">
            <w:pPr>
              <w:pStyle w:val="TAC"/>
            </w:pPr>
          </w:p>
          <w:p w14:paraId="5D610081" w14:textId="77777777" w:rsidR="00693E30" w:rsidRPr="001A7CA8" w:rsidRDefault="00693E30" w:rsidP="00693E30">
            <w:pPr>
              <w:pStyle w:val="TAC"/>
            </w:pPr>
          </w:p>
          <w:p w14:paraId="6D5D38F7" w14:textId="77777777" w:rsidR="00693E30" w:rsidRPr="001A7CA8" w:rsidRDefault="00693E30" w:rsidP="00693E30">
            <w:pPr>
              <w:pStyle w:val="TAC"/>
            </w:pPr>
          </w:p>
          <w:p w14:paraId="2C5F4F59" w14:textId="77777777" w:rsidR="00693E30" w:rsidRPr="001A7CA8" w:rsidRDefault="00693E30" w:rsidP="00693E30">
            <w:pPr>
              <w:pStyle w:val="TAC"/>
            </w:pPr>
            <w:r w:rsidRPr="001A7CA8">
              <w:t>X</w:t>
            </w:r>
          </w:p>
          <w:p w14:paraId="5F73C74C" w14:textId="77777777" w:rsidR="00693E30" w:rsidRPr="001A7CA8" w:rsidRDefault="00693E30" w:rsidP="00693E30">
            <w:pPr>
              <w:pStyle w:val="TAC"/>
            </w:pPr>
          </w:p>
          <w:p w14:paraId="77B190C3" w14:textId="77777777" w:rsidR="00693E30" w:rsidRPr="001A7CA8" w:rsidRDefault="00693E30" w:rsidP="00693E30">
            <w:pPr>
              <w:pStyle w:val="TAC"/>
            </w:pPr>
          </w:p>
          <w:p w14:paraId="720B8717" w14:textId="77777777" w:rsidR="00693E30" w:rsidRPr="001A7CA8" w:rsidRDefault="00693E30" w:rsidP="00693E30">
            <w:pPr>
              <w:pStyle w:val="TAC"/>
            </w:pPr>
          </w:p>
          <w:p w14:paraId="3F4A801B" w14:textId="77777777" w:rsidR="00693E30" w:rsidRPr="001A7CA8" w:rsidRDefault="00693E30" w:rsidP="00693E30">
            <w:pPr>
              <w:pStyle w:val="TAC"/>
            </w:pPr>
          </w:p>
          <w:p w14:paraId="2821644D" w14:textId="77777777" w:rsidR="00693E30" w:rsidRPr="001A7CA8" w:rsidRDefault="00693E30" w:rsidP="00693E30">
            <w:pPr>
              <w:pStyle w:val="TAC"/>
            </w:pPr>
          </w:p>
          <w:p w14:paraId="2411A54E" w14:textId="77777777" w:rsidR="00693E30" w:rsidRPr="001A7CA8" w:rsidRDefault="00693E30" w:rsidP="00693E30">
            <w:pPr>
              <w:pStyle w:val="TAC"/>
            </w:pPr>
          </w:p>
          <w:p w14:paraId="53FF782D" w14:textId="77777777" w:rsidR="00693E30" w:rsidRPr="001A7CA8" w:rsidRDefault="00693E30" w:rsidP="00693E30">
            <w:pPr>
              <w:pStyle w:val="TAC"/>
            </w:pPr>
            <w:r w:rsidRPr="001A7CA8">
              <w:t>X</w:t>
            </w:r>
          </w:p>
          <w:p w14:paraId="0AB24432" w14:textId="77777777" w:rsidR="00693E30" w:rsidRPr="001A7CA8" w:rsidRDefault="00693E30" w:rsidP="00693E30">
            <w:pPr>
              <w:pStyle w:val="TAC"/>
            </w:pPr>
          </w:p>
          <w:p w14:paraId="73EEF094" w14:textId="77777777" w:rsidR="00693E30" w:rsidRPr="001A7CA8" w:rsidRDefault="00693E30" w:rsidP="00693E30">
            <w:pPr>
              <w:pStyle w:val="TAC"/>
            </w:pPr>
          </w:p>
          <w:p w14:paraId="3090435F" w14:textId="77777777" w:rsidR="00693E30" w:rsidRPr="001A7CA8" w:rsidRDefault="00693E30" w:rsidP="00693E30">
            <w:pPr>
              <w:pStyle w:val="TAC"/>
            </w:pPr>
          </w:p>
          <w:p w14:paraId="297552AE" w14:textId="77777777" w:rsidR="00693E30" w:rsidRPr="001A7CA8" w:rsidRDefault="00693E30" w:rsidP="00693E30">
            <w:pPr>
              <w:pStyle w:val="TAC"/>
            </w:pPr>
          </w:p>
          <w:p w14:paraId="14F19569" w14:textId="77777777" w:rsidR="00693E30" w:rsidRPr="001A7CA8" w:rsidRDefault="00693E30" w:rsidP="00693E30">
            <w:pPr>
              <w:pStyle w:val="TAC"/>
            </w:pPr>
          </w:p>
          <w:p w14:paraId="12FD9977" w14:textId="77777777" w:rsidR="00693E30" w:rsidRPr="001A7CA8" w:rsidRDefault="00693E30" w:rsidP="00693E30">
            <w:pPr>
              <w:pStyle w:val="TAC"/>
            </w:pPr>
            <w:r w:rsidRPr="001A7CA8">
              <w:t>-</w:t>
            </w:r>
          </w:p>
          <w:p w14:paraId="25F5262D" w14:textId="77777777" w:rsidR="00693E30" w:rsidRPr="001A7CA8" w:rsidRDefault="00693E30" w:rsidP="00693E30">
            <w:pPr>
              <w:pStyle w:val="TAC"/>
            </w:pPr>
          </w:p>
          <w:p w14:paraId="48C64BD0" w14:textId="77777777" w:rsidR="00693E30" w:rsidRPr="001A7CA8" w:rsidRDefault="00693E30" w:rsidP="00693E30">
            <w:pPr>
              <w:pStyle w:val="TAC"/>
            </w:pPr>
          </w:p>
          <w:p w14:paraId="7A573EA1" w14:textId="77777777" w:rsidR="00693E30" w:rsidRPr="001A7CA8" w:rsidRDefault="00693E30" w:rsidP="00693E30">
            <w:pPr>
              <w:pStyle w:val="TAC"/>
            </w:pPr>
          </w:p>
          <w:p w14:paraId="000A9F0D" w14:textId="77777777" w:rsidR="00693E30" w:rsidRPr="001A7CA8" w:rsidRDefault="00693E30" w:rsidP="00693E30">
            <w:pPr>
              <w:pStyle w:val="TAC"/>
            </w:pPr>
          </w:p>
          <w:p w14:paraId="3284733D" w14:textId="77777777" w:rsidR="00693E30" w:rsidRPr="001A7CA8" w:rsidRDefault="00693E30" w:rsidP="00693E30">
            <w:pPr>
              <w:pStyle w:val="TAC"/>
            </w:pPr>
          </w:p>
          <w:p w14:paraId="1E45C9E0" w14:textId="77777777" w:rsidR="00693E30" w:rsidRPr="001A7CA8" w:rsidRDefault="00693E30" w:rsidP="00693E30">
            <w:pPr>
              <w:pStyle w:val="TAC"/>
            </w:pPr>
          </w:p>
          <w:p w14:paraId="765E47E6" w14:textId="77777777" w:rsidR="00693E30" w:rsidRPr="001A7CA8" w:rsidRDefault="00693E30" w:rsidP="00693E30">
            <w:pPr>
              <w:pStyle w:val="TAC"/>
            </w:pPr>
            <w:r w:rsidRPr="001A7CA8">
              <w:t>-</w:t>
            </w:r>
          </w:p>
          <w:p w14:paraId="19F9453B" w14:textId="77777777" w:rsidR="00693E30" w:rsidRPr="001A7CA8" w:rsidRDefault="00693E30" w:rsidP="00693E30">
            <w:pPr>
              <w:pStyle w:val="TAC"/>
            </w:pPr>
          </w:p>
          <w:p w14:paraId="0AE1B9E2" w14:textId="77777777" w:rsidR="00693E30" w:rsidRPr="001A7CA8" w:rsidRDefault="00693E30" w:rsidP="00693E30">
            <w:pPr>
              <w:pStyle w:val="TAC"/>
            </w:pPr>
          </w:p>
          <w:p w14:paraId="10A4D797" w14:textId="77777777" w:rsidR="00693E30" w:rsidRPr="001A7CA8" w:rsidRDefault="00693E30" w:rsidP="00693E30">
            <w:pPr>
              <w:pStyle w:val="TAC"/>
            </w:pPr>
          </w:p>
          <w:p w14:paraId="1EEF7015" w14:textId="77777777" w:rsidR="00693E30" w:rsidRPr="001A7CA8" w:rsidRDefault="00693E30" w:rsidP="00693E30">
            <w:pPr>
              <w:pStyle w:val="TAC"/>
            </w:pPr>
            <w:r w:rsidRPr="001A7CA8">
              <w:t>-</w:t>
            </w:r>
          </w:p>
          <w:p w14:paraId="62ABA041" w14:textId="77777777" w:rsidR="00693E30" w:rsidRPr="001A7CA8" w:rsidRDefault="00693E30" w:rsidP="00693E30">
            <w:pPr>
              <w:pStyle w:val="TAC"/>
            </w:pPr>
          </w:p>
          <w:p w14:paraId="56A9E584" w14:textId="7417368F" w:rsidR="00693E30" w:rsidRPr="00441CD0" w:rsidRDefault="00693E30" w:rsidP="00693E30">
            <w:pPr>
              <w:pStyle w:val="TAC"/>
            </w:pPr>
          </w:p>
        </w:tc>
        <w:tc>
          <w:tcPr>
            <w:tcW w:w="370" w:type="dxa"/>
            <w:gridSpan w:val="2"/>
            <w:tcBorders>
              <w:top w:val="single" w:sz="4" w:space="0" w:color="auto"/>
              <w:left w:val="single" w:sz="4" w:space="0" w:color="auto"/>
              <w:bottom w:val="single" w:sz="4" w:space="0" w:color="auto"/>
              <w:right w:val="single" w:sz="4" w:space="0" w:color="auto"/>
            </w:tcBorders>
          </w:tcPr>
          <w:p w14:paraId="6D2FDA84" w14:textId="77777777" w:rsidR="00693E30" w:rsidRPr="001A7CA8" w:rsidRDefault="00693E30" w:rsidP="00693E30">
            <w:pPr>
              <w:pStyle w:val="TAC"/>
            </w:pPr>
          </w:p>
          <w:p w14:paraId="5FDEF249" w14:textId="77777777" w:rsidR="00693E30" w:rsidRPr="001A7CA8" w:rsidRDefault="00693E30" w:rsidP="00693E30">
            <w:pPr>
              <w:pStyle w:val="TAC"/>
            </w:pPr>
          </w:p>
          <w:p w14:paraId="0701CFF0" w14:textId="77777777" w:rsidR="00693E30" w:rsidRPr="001A7CA8" w:rsidRDefault="00693E30" w:rsidP="00693E30">
            <w:pPr>
              <w:pStyle w:val="TAC"/>
            </w:pPr>
          </w:p>
          <w:p w14:paraId="6B92CF80" w14:textId="77777777" w:rsidR="00693E30" w:rsidRPr="001A7CA8" w:rsidRDefault="00693E30" w:rsidP="00693E30">
            <w:pPr>
              <w:pStyle w:val="TAC"/>
            </w:pPr>
            <w:r w:rsidRPr="001A7CA8">
              <w:t>X</w:t>
            </w:r>
          </w:p>
          <w:p w14:paraId="7A2F4CDE" w14:textId="77777777" w:rsidR="00693E30" w:rsidRPr="001A7CA8" w:rsidRDefault="00693E30" w:rsidP="00693E30">
            <w:pPr>
              <w:pStyle w:val="TAC"/>
            </w:pPr>
          </w:p>
          <w:p w14:paraId="03A4EC18" w14:textId="77777777" w:rsidR="00693E30" w:rsidRPr="001A7CA8" w:rsidRDefault="00693E30" w:rsidP="00693E30">
            <w:pPr>
              <w:pStyle w:val="TAC"/>
            </w:pPr>
          </w:p>
          <w:p w14:paraId="6902098B" w14:textId="77777777" w:rsidR="00693E30" w:rsidRPr="001A7CA8" w:rsidRDefault="00693E30" w:rsidP="00693E30">
            <w:pPr>
              <w:pStyle w:val="TAC"/>
            </w:pPr>
          </w:p>
          <w:p w14:paraId="0E34F583" w14:textId="77777777" w:rsidR="00693E30" w:rsidRPr="001A7CA8" w:rsidRDefault="00693E30" w:rsidP="00693E30">
            <w:pPr>
              <w:pStyle w:val="TAC"/>
            </w:pPr>
          </w:p>
          <w:p w14:paraId="20BB582A" w14:textId="77777777" w:rsidR="00693E30" w:rsidRPr="001A7CA8" w:rsidRDefault="00693E30" w:rsidP="00693E30">
            <w:pPr>
              <w:pStyle w:val="TAC"/>
            </w:pPr>
            <w:r w:rsidRPr="001A7CA8">
              <w:t>X</w:t>
            </w:r>
          </w:p>
          <w:p w14:paraId="4E32183A" w14:textId="77777777" w:rsidR="00693E30" w:rsidRPr="001A7CA8" w:rsidRDefault="00693E30" w:rsidP="00693E30">
            <w:pPr>
              <w:pStyle w:val="TAC"/>
            </w:pPr>
          </w:p>
          <w:p w14:paraId="72D84228" w14:textId="77777777" w:rsidR="00693E30" w:rsidRPr="001A7CA8" w:rsidRDefault="00693E30" w:rsidP="00693E30">
            <w:pPr>
              <w:pStyle w:val="TAC"/>
            </w:pPr>
          </w:p>
          <w:p w14:paraId="6D6EF79B" w14:textId="77777777" w:rsidR="00693E30" w:rsidRPr="001A7CA8" w:rsidRDefault="00693E30" w:rsidP="00693E30">
            <w:pPr>
              <w:pStyle w:val="TAC"/>
            </w:pPr>
          </w:p>
          <w:p w14:paraId="551DF7E8" w14:textId="77777777" w:rsidR="00693E30" w:rsidRPr="001A7CA8" w:rsidRDefault="00693E30" w:rsidP="00693E30">
            <w:pPr>
              <w:pStyle w:val="TAC"/>
            </w:pPr>
          </w:p>
          <w:p w14:paraId="79BC7032" w14:textId="77777777" w:rsidR="00693E30" w:rsidRPr="001A7CA8" w:rsidRDefault="00693E30" w:rsidP="00693E30">
            <w:pPr>
              <w:pStyle w:val="TAC"/>
            </w:pPr>
          </w:p>
          <w:p w14:paraId="4D29241A" w14:textId="77777777" w:rsidR="00693E30" w:rsidRPr="001A7CA8" w:rsidRDefault="00693E30" w:rsidP="00693E30">
            <w:pPr>
              <w:pStyle w:val="TAC"/>
            </w:pPr>
          </w:p>
          <w:p w14:paraId="3E5ACFB0" w14:textId="77777777" w:rsidR="00693E30" w:rsidRPr="001A7CA8" w:rsidRDefault="00693E30" w:rsidP="00693E30">
            <w:pPr>
              <w:pStyle w:val="TAC"/>
            </w:pPr>
            <w:r w:rsidRPr="001A7CA8">
              <w:t>X</w:t>
            </w:r>
          </w:p>
          <w:p w14:paraId="3CDE6F66" w14:textId="77777777" w:rsidR="00693E30" w:rsidRPr="001A7CA8" w:rsidRDefault="00693E30" w:rsidP="00693E30">
            <w:pPr>
              <w:pStyle w:val="TAC"/>
            </w:pPr>
          </w:p>
          <w:p w14:paraId="3C647B70" w14:textId="77777777" w:rsidR="00693E30" w:rsidRPr="001A7CA8" w:rsidRDefault="00693E30" w:rsidP="00693E30">
            <w:pPr>
              <w:pStyle w:val="TAC"/>
            </w:pPr>
          </w:p>
          <w:p w14:paraId="75E05A4A" w14:textId="77777777" w:rsidR="00693E30" w:rsidRPr="001A7CA8" w:rsidRDefault="00693E30" w:rsidP="00693E30">
            <w:pPr>
              <w:pStyle w:val="TAC"/>
            </w:pPr>
          </w:p>
          <w:p w14:paraId="3AF4CA96" w14:textId="77777777" w:rsidR="00693E30" w:rsidRPr="001A7CA8" w:rsidRDefault="00693E30" w:rsidP="00693E30">
            <w:pPr>
              <w:pStyle w:val="TAC"/>
            </w:pPr>
          </w:p>
          <w:p w14:paraId="5C0CA027" w14:textId="77777777" w:rsidR="00693E30" w:rsidRPr="001A7CA8" w:rsidRDefault="00693E30" w:rsidP="00693E30">
            <w:pPr>
              <w:pStyle w:val="TAC"/>
            </w:pPr>
          </w:p>
          <w:p w14:paraId="6B68D2D4" w14:textId="77777777" w:rsidR="00693E30" w:rsidRPr="001A7CA8" w:rsidRDefault="00693E30" w:rsidP="00693E30">
            <w:pPr>
              <w:pStyle w:val="TAC"/>
            </w:pPr>
          </w:p>
          <w:p w14:paraId="2F6D06FA" w14:textId="77777777" w:rsidR="00693E30" w:rsidRPr="001A7CA8" w:rsidRDefault="00693E30" w:rsidP="00693E30">
            <w:pPr>
              <w:pStyle w:val="TAC"/>
            </w:pPr>
            <w:r w:rsidRPr="001A7CA8">
              <w:t>X</w:t>
            </w:r>
          </w:p>
          <w:p w14:paraId="04B17752" w14:textId="77777777" w:rsidR="00693E30" w:rsidRPr="001A7CA8" w:rsidRDefault="00693E30" w:rsidP="00693E30">
            <w:pPr>
              <w:pStyle w:val="TAC"/>
            </w:pPr>
          </w:p>
          <w:p w14:paraId="273B37BE" w14:textId="77777777" w:rsidR="00693E30" w:rsidRPr="001A7CA8" w:rsidRDefault="00693E30" w:rsidP="00693E30">
            <w:pPr>
              <w:pStyle w:val="TAC"/>
            </w:pPr>
          </w:p>
          <w:p w14:paraId="25D63B48" w14:textId="77777777" w:rsidR="00693E30" w:rsidRPr="001A7CA8" w:rsidRDefault="00693E30" w:rsidP="00693E30">
            <w:pPr>
              <w:pStyle w:val="TAC"/>
            </w:pPr>
          </w:p>
          <w:p w14:paraId="26AD0908" w14:textId="77777777" w:rsidR="00693E30" w:rsidRPr="001A7CA8" w:rsidRDefault="00693E30" w:rsidP="00693E30">
            <w:pPr>
              <w:pStyle w:val="TAC"/>
            </w:pPr>
          </w:p>
          <w:p w14:paraId="57404382" w14:textId="77777777" w:rsidR="00693E30" w:rsidRPr="001A7CA8" w:rsidRDefault="00693E30" w:rsidP="00693E30">
            <w:pPr>
              <w:pStyle w:val="TAC"/>
            </w:pPr>
          </w:p>
          <w:p w14:paraId="576AB6A1" w14:textId="77777777" w:rsidR="00693E30" w:rsidRPr="001A7CA8" w:rsidRDefault="00693E30" w:rsidP="00693E30">
            <w:pPr>
              <w:pStyle w:val="TAC"/>
            </w:pPr>
          </w:p>
          <w:p w14:paraId="33ED279D" w14:textId="77777777" w:rsidR="00693E30" w:rsidRPr="001A7CA8" w:rsidRDefault="00693E30" w:rsidP="00693E30">
            <w:pPr>
              <w:pStyle w:val="TAC"/>
            </w:pPr>
            <w:r w:rsidRPr="001A7CA8">
              <w:t>X</w:t>
            </w:r>
          </w:p>
          <w:p w14:paraId="2C1585CE" w14:textId="77777777" w:rsidR="00693E30" w:rsidRPr="001A7CA8" w:rsidRDefault="00693E30" w:rsidP="00693E30">
            <w:pPr>
              <w:pStyle w:val="TAC"/>
            </w:pPr>
          </w:p>
          <w:p w14:paraId="50BB0C86" w14:textId="77777777" w:rsidR="00693E30" w:rsidRPr="001A7CA8" w:rsidRDefault="00693E30" w:rsidP="00693E30">
            <w:pPr>
              <w:pStyle w:val="TAC"/>
            </w:pPr>
          </w:p>
          <w:p w14:paraId="32DC3E9B" w14:textId="77777777" w:rsidR="00693E30" w:rsidRPr="001A7CA8" w:rsidRDefault="00693E30" w:rsidP="00693E30">
            <w:pPr>
              <w:pStyle w:val="TAC"/>
            </w:pPr>
          </w:p>
          <w:p w14:paraId="465A968D" w14:textId="77777777" w:rsidR="00693E30" w:rsidRPr="001A7CA8" w:rsidRDefault="00693E30" w:rsidP="00693E30">
            <w:pPr>
              <w:pStyle w:val="TAC"/>
            </w:pPr>
          </w:p>
          <w:p w14:paraId="1C4E7BB0" w14:textId="77777777" w:rsidR="00693E30" w:rsidRPr="001A7CA8" w:rsidRDefault="00693E30" w:rsidP="00693E30">
            <w:pPr>
              <w:pStyle w:val="TAC"/>
            </w:pPr>
          </w:p>
          <w:p w14:paraId="09EBC7F6" w14:textId="77777777" w:rsidR="00693E30" w:rsidRPr="001A7CA8" w:rsidRDefault="00693E30" w:rsidP="00693E30">
            <w:pPr>
              <w:pStyle w:val="TAC"/>
            </w:pPr>
            <w:r w:rsidRPr="001A7CA8">
              <w:t>X</w:t>
            </w:r>
          </w:p>
          <w:p w14:paraId="3562E49C" w14:textId="77777777" w:rsidR="00693E30" w:rsidRPr="001A7CA8" w:rsidRDefault="00693E30" w:rsidP="00693E30">
            <w:pPr>
              <w:pStyle w:val="TAC"/>
            </w:pPr>
          </w:p>
          <w:p w14:paraId="2DE91003" w14:textId="77777777" w:rsidR="00693E30" w:rsidRPr="001A7CA8" w:rsidRDefault="00693E30" w:rsidP="00693E30">
            <w:pPr>
              <w:pStyle w:val="TAC"/>
            </w:pPr>
          </w:p>
          <w:p w14:paraId="611806AC" w14:textId="77777777" w:rsidR="00693E30" w:rsidRPr="001A7CA8" w:rsidRDefault="00693E30" w:rsidP="00693E30">
            <w:pPr>
              <w:pStyle w:val="TAC"/>
            </w:pPr>
          </w:p>
          <w:p w14:paraId="71C4EE8A" w14:textId="77777777" w:rsidR="00693E30" w:rsidRPr="001A7CA8" w:rsidRDefault="00693E30" w:rsidP="00693E30">
            <w:pPr>
              <w:pStyle w:val="TAC"/>
            </w:pPr>
          </w:p>
          <w:p w14:paraId="2B002037" w14:textId="77777777" w:rsidR="00693E30" w:rsidRPr="001A7CA8" w:rsidRDefault="00693E30" w:rsidP="00693E30">
            <w:pPr>
              <w:pStyle w:val="TAC"/>
            </w:pPr>
          </w:p>
          <w:p w14:paraId="3EE0B007" w14:textId="77777777" w:rsidR="00693E30" w:rsidRPr="001A7CA8" w:rsidRDefault="00693E30" w:rsidP="00693E30">
            <w:pPr>
              <w:pStyle w:val="TAC"/>
            </w:pPr>
          </w:p>
          <w:p w14:paraId="4CCDD269" w14:textId="77777777" w:rsidR="00693E30" w:rsidRPr="001A7CA8" w:rsidRDefault="00693E30" w:rsidP="00693E30">
            <w:pPr>
              <w:pStyle w:val="TAC"/>
            </w:pPr>
            <w:r w:rsidRPr="001A7CA8">
              <w:t>X</w:t>
            </w:r>
          </w:p>
          <w:p w14:paraId="0F0DE622" w14:textId="77777777" w:rsidR="00693E30" w:rsidRPr="001A7CA8" w:rsidRDefault="00693E30" w:rsidP="00693E30">
            <w:pPr>
              <w:pStyle w:val="TAC"/>
            </w:pPr>
          </w:p>
          <w:p w14:paraId="23424D9E" w14:textId="77777777" w:rsidR="00693E30" w:rsidRPr="001A7CA8" w:rsidRDefault="00693E30" w:rsidP="00693E30">
            <w:pPr>
              <w:pStyle w:val="TAC"/>
            </w:pPr>
          </w:p>
          <w:p w14:paraId="41A860C5" w14:textId="77777777" w:rsidR="00693E30" w:rsidRPr="001A7CA8" w:rsidRDefault="00693E30" w:rsidP="00693E30">
            <w:pPr>
              <w:pStyle w:val="TAC"/>
            </w:pPr>
          </w:p>
          <w:p w14:paraId="73952C25" w14:textId="77777777" w:rsidR="00693E30" w:rsidRPr="001A7CA8" w:rsidRDefault="00693E30" w:rsidP="00693E30">
            <w:pPr>
              <w:pStyle w:val="TAC"/>
            </w:pPr>
            <w:r w:rsidRPr="001A7CA8">
              <w:t>X</w:t>
            </w:r>
          </w:p>
          <w:p w14:paraId="3CCB8BB1" w14:textId="77777777" w:rsidR="00693E30" w:rsidRPr="001A7CA8" w:rsidRDefault="00693E30" w:rsidP="00693E30">
            <w:pPr>
              <w:pStyle w:val="TAC"/>
            </w:pPr>
          </w:p>
          <w:p w14:paraId="0F4FE999" w14:textId="2D5906F8" w:rsidR="00693E30" w:rsidRPr="00441CD0" w:rsidRDefault="00693E30" w:rsidP="00693E30">
            <w:pPr>
              <w:pStyle w:val="TAC"/>
            </w:pP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693E30" w:rsidRPr="00441CD0" w:rsidRDefault="00693E30" w:rsidP="00693E30">
            <w:pPr>
              <w:pStyle w:val="TAC"/>
              <w:rPr>
                <w:lang w:val="x-none"/>
              </w:rPr>
            </w:pPr>
            <w:r w:rsidRPr="00441CD0">
              <w:t>Measurement Information</w:t>
            </w:r>
          </w:p>
        </w:tc>
      </w:tr>
      <w:bookmarkEnd w:id="4158"/>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823058">
            <w:pPr>
              <w:pStyle w:val="TAC"/>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823058">
            <w:pPr>
              <w:pStyle w:val="TAC"/>
              <w:rPr>
                <w:lang w:val="de-DE"/>
              </w:rPr>
            </w:pPr>
            <w:r w:rsidRPr="00823058">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823058">
            <w:pPr>
              <w:pStyle w:val="TAC"/>
              <w:rPr>
                <w:lang w:val="de-DE"/>
              </w:rPr>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823058">
            <w:pPr>
              <w:pStyle w:val="TAC"/>
              <w:rPr>
                <w:lang w:val="de-DE"/>
              </w:rPr>
            </w:pPr>
            <w:r w:rsidRPr="00823058">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823058">
            <w:pPr>
              <w:pStyle w:val="TAC"/>
              <w:rPr>
                <w:lang w:val="sv-SE"/>
              </w:rPr>
            </w:pPr>
            <w:r w:rsidRPr="00823058">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823058">
            <w:pPr>
              <w:pStyle w:val="TAC"/>
              <w:rPr>
                <w:lang w:val="de-DE"/>
              </w:rPr>
            </w:pPr>
            <w:r w:rsidRPr="00823058">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2BA857F4" w:rsidR="00EE5860" w:rsidRPr="00441CD0" w:rsidRDefault="00EE5860" w:rsidP="00240A46">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w:t>
            </w:r>
            <w:r w:rsidR="00240A46">
              <w:t> </w:t>
            </w:r>
            <w:r w:rsidRPr="00441CD0">
              <w:t>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50D07" w:rsidRPr="00441CD0" w14:paraId="3FF3BA63"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0D2AF445" w14:textId="37AE6231"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43E9A540" w14:textId="37F9C0DA" w:rsidR="00E50D07" w:rsidRPr="00441CD0" w:rsidRDefault="00E50D07" w:rsidP="00823058">
            <w:pPr>
              <w:pStyle w:val="TAC"/>
              <w:rPr>
                <w:lang w:val="fr-FR"/>
              </w:rPr>
            </w:pPr>
            <w:r w:rsidRPr="00823058">
              <w:t>O</w:t>
            </w:r>
          </w:p>
        </w:tc>
        <w:tc>
          <w:tcPr>
            <w:tcW w:w="4666" w:type="dxa"/>
            <w:gridSpan w:val="2"/>
            <w:tcBorders>
              <w:top w:val="single" w:sz="4" w:space="0" w:color="auto"/>
              <w:left w:val="single" w:sz="4" w:space="0" w:color="auto"/>
              <w:bottom w:val="single" w:sz="4" w:space="0" w:color="auto"/>
              <w:right w:val="single" w:sz="4" w:space="0" w:color="auto"/>
            </w:tcBorders>
          </w:tcPr>
          <w:p w14:paraId="036836E0" w14:textId="175E7619"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500DF462" w14:textId="77777777" w:rsidR="00E50D07" w:rsidRDefault="00E50D07" w:rsidP="00E50D07">
            <w:pPr>
              <w:pStyle w:val="TAL"/>
              <w:rPr>
                <w:lang w:val="x-none"/>
              </w:rPr>
            </w:pPr>
          </w:p>
          <w:p w14:paraId="426538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40396674" w14:textId="77777777" w:rsidR="00E50D07" w:rsidRDefault="00E50D07" w:rsidP="00E50D07">
            <w:pPr>
              <w:pStyle w:val="TAL"/>
              <w:rPr>
                <w:lang w:val="fr-FR"/>
              </w:rPr>
            </w:pPr>
          </w:p>
          <w:p w14:paraId="751C494D" w14:textId="77777777" w:rsidR="00E50D07" w:rsidRDefault="00E50D07" w:rsidP="00E50D07">
            <w:pPr>
              <w:pStyle w:val="TAL"/>
              <w:rPr>
                <w:lang w:val="fr-FR" w:eastAsia="zh-CN"/>
              </w:rPr>
            </w:pPr>
            <w:r>
              <w:rPr>
                <w:lang w:val="fr-FR" w:eastAsia="zh-CN"/>
              </w:rPr>
              <w:t>Several IEs with the same IE type may be present to provide multiple Application IDs.</w:t>
            </w:r>
          </w:p>
          <w:p w14:paraId="59351505" w14:textId="77777777" w:rsidR="00E50D07" w:rsidRDefault="00E50D07" w:rsidP="00E50D07">
            <w:pPr>
              <w:pStyle w:val="TAL"/>
              <w:rPr>
                <w:lang w:val="fr-FR" w:eastAsia="zh-CN"/>
              </w:rPr>
            </w:pPr>
          </w:p>
          <w:p w14:paraId="64743901" w14:textId="75722CE0" w:rsidR="00E50D07" w:rsidRDefault="00E50D07" w:rsidP="00E50D07">
            <w:pPr>
              <w:pStyle w:val="TAL"/>
              <w:rPr>
                <w:lang w:val="fr-FR" w:eastAsia="zh-CN"/>
              </w:rPr>
            </w:pPr>
            <w:r>
              <w:rPr>
                <w:lang w:val="fr-FR" w:eastAsia="zh-CN"/>
              </w:rPr>
              <w:t>See NOTE 4.</w:t>
            </w:r>
          </w:p>
          <w:p w14:paraId="75756C34"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34C4EC92" w14:textId="59BBD38C"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01B46340" w14:textId="15AF8930"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050494C" w14:textId="0A2EBC6D"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18A12F" w14:textId="3DFF47BD"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2EC57DF" w14:textId="056FE299" w:rsidR="00E50D07" w:rsidRPr="00441CD0" w:rsidRDefault="00E50D07" w:rsidP="00E50D07">
            <w:pPr>
              <w:pStyle w:val="TAC"/>
              <w:rPr>
                <w:lang w:val="fr-FR"/>
              </w:rPr>
            </w:pPr>
            <w:r>
              <w:rPr>
                <w:lang w:val="fr-FR"/>
              </w:rPr>
              <w:t>Application ID</w:t>
            </w:r>
          </w:p>
        </w:tc>
      </w:tr>
      <w:tr w:rsidR="00E50D07" w:rsidRPr="00441CD0" w14:paraId="7BD036C4"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1371BDCB" w14:textId="3054BF41"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D8ABFE8" w14:textId="3E39F8E1" w:rsidR="00E50D07" w:rsidRPr="00441CD0" w:rsidRDefault="00E50D07" w:rsidP="00823058">
            <w:pPr>
              <w:pStyle w:val="TAC"/>
              <w:rPr>
                <w:lang w:val="fr-FR"/>
              </w:rPr>
            </w:pPr>
            <w:r w:rsidRPr="00823058">
              <w:t>O</w:t>
            </w:r>
          </w:p>
        </w:tc>
        <w:tc>
          <w:tcPr>
            <w:tcW w:w="4666" w:type="dxa"/>
            <w:gridSpan w:val="2"/>
            <w:tcBorders>
              <w:top w:val="single" w:sz="4" w:space="0" w:color="auto"/>
              <w:left w:val="single" w:sz="4" w:space="0" w:color="auto"/>
              <w:bottom w:val="single" w:sz="4" w:space="0" w:color="auto"/>
              <w:right w:val="single" w:sz="4" w:space="0" w:color="auto"/>
            </w:tcBorders>
          </w:tcPr>
          <w:p w14:paraId="510DA887" w14:textId="7C2C0150"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14072640" w14:textId="77777777" w:rsidR="00E50D07" w:rsidRDefault="00E50D07" w:rsidP="00E50D07">
            <w:pPr>
              <w:pStyle w:val="TAL"/>
              <w:rPr>
                <w:lang w:val="x-none"/>
              </w:rPr>
            </w:pPr>
          </w:p>
          <w:p w14:paraId="71532B9B" w14:textId="77777777" w:rsidR="00E50D07" w:rsidRDefault="00E50D07" w:rsidP="00E50D07">
            <w:pPr>
              <w:pStyle w:val="TAL"/>
              <w:rPr>
                <w:lang w:val="fr-FR"/>
              </w:rPr>
            </w:pPr>
            <w:r>
              <w:rPr>
                <w:lang w:val="fr-FR"/>
              </w:rPr>
              <w:t>When present, it shall contain an SDF Filter matching packets that shall be exempted from applying the FAR ID for Quota Action when the quota has been exhausted.</w:t>
            </w:r>
          </w:p>
          <w:p w14:paraId="1EBCC8A8" w14:textId="77777777" w:rsidR="00E50D07" w:rsidRDefault="00E50D07" w:rsidP="00E50D07">
            <w:pPr>
              <w:pStyle w:val="TAL"/>
              <w:rPr>
                <w:lang w:val="fr-FR"/>
              </w:rPr>
            </w:pPr>
          </w:p>
          <w:p w14:paraId="4B6A8582" w14:textId="77777777" w:rsidR="00E50D07" w:rsidRDefault="00E50D07" w:rsidP="00E50D07">
            <w:pPr>
              <w:pStyle w:val="TAL"/>
              <w:rPr>
                <w:lang w:val="fr-FR" w:eastAsia="zh-CN"/>
              </w:rPr>
            </w:pPr>
            <w:r>
              <w:rPr>
                <w:lang w:val="fr-FR" w:eastAsia="zh-CN"/>
              </w:rPr>
              <w:t>Several IEs with the same IE type may be present to provide multiple SDF Filters.</w:t>
            </w:r>
          </w:p>
          <w:p w14:paraId="5090BA12" w14:textId="77777777" w:rsidR="00E50D07" w:rsidRDefault="00E50D07" w:rsidP="00E50D07">
            <w:pPr>
              <w:pStyle w:val="TAL"/>
              <w:rPr>
                <w:lang w:val="fr-FR" w:eastAsia="zh-CN"/>
              </w:rPr>
            </w:pPr>
          </w:p>
          <w:p w14:paraId="5B3F2951" w14:textId="341525F4" w:rsidR="00E50D07" w:rsidRDefault="00E50D07" w:rsidP="00E50D07">
            <w:pPr>
              <w:pStyle w:val="TAL"/>
              <w:rPr>
                <w:lang w:val="fr-FR" w:eastAsia="zh-CN"/>
              </w:rPr>
            </w:pPr>
            <w:r>
              <w:rPr>
                <w:lang w:val="fr-FR" w:eastAsia="zh-CN"/>
              </w:rPr>
              <w:t>See NOTE 4.</w:t>
            </w:r>
          </w:p>
          <w:p w14:paraId="1EF0F2BD"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1C9CECC4" w14:textId="2120EE08"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B33E635" w14:textId="07586813"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1135247" w14:textId="659D5919"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7D482B28" w14:textId="606FF6C3"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54AC94AB" w14:textId="425A7925" w:rsidR="00E50D07" w:rsidRPr="00441CD0" w:rsidRDefault="00E50D07" w:rsidP="00E50D07">
            <w:pPr>
              <w:pStyle w:val="TAC"/>
              <w:rPr>
                <w:lang w:val="fr-FR"/>
              </w:rPr>
            </w:pPr>
            <w:r>
              <w:rPr>
                <w:lang w:val="fr-FR"/>
              </w:rPr>
              <w:t>SDF Filter</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35906EFC" w14:textId="77777777" w:rsidR="00455CE0" w:rsidRDefault="00455CE0" w:rsidP="00455CE0">
            <w:pPr>
              <w:pStyle w:val="TAN"/>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0A3144A8" w14:textId="0C952889" w:rsidR="00E50D07" w:rsidRPr="00441CD0" w:rsidRDefault="00E50D07" w:rsidP="00455CE0">
            <w:pPr>
              <w:pStyle w:val="TAN"/>
              <w:rPr>
                <w:lang w:val="x-none"/>
              </w:rPr>
            </w:pPr>
            <w:r>
              <w:t>NOTE 4:</w:t>
            </w:r>
            <w:r>
              <w:tab/>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bookmarkStart w:id="4160" w:name="_PERM_MCCTEMPBM_CRPT0502040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bookmarkStart w:id="4161" w:name="_PERM_MCCTEMPBM_CRPT05020405___7"/>
            <w:bookmarkEnd w:id="4161"/>
          </w:p>
        </w:tc>
      </w:tr>
      <w:bookmarkEnd w:id="4160"/>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823058">
            <w:pPr>
              <w:pStyle w:val="TAC"/>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823058">
            <w:pPr>
              <w:pStyle w:val="TAC"/>
              <w:rPr>
                <w:lang w:val="de-DE"/>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bookmarkStart w:id="4162" w:name="_PERM_MCCTEMPBM_CRPT0502040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bookmarkStart w:id="4163" w:name="_PERM_MCCTEMPBM_CRPT05020409___7"/>
            <w:bookmarkEnd w:id="4163"/>
          </w:p>
        </w:tc>
      </w:tr>
      <w:bookmarkEnd w:id="4162"/>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823058">
            <w:pPr>
              <w:pStyle w:val="TAC"/>
              <w:rPr>
                <w:lang w:val="sv-SE"/>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823058">
            <w:pPr>
              <w:pStyle w:val="TAC"/>
              <w:rPr>
                <w:lang w:val="de-D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823058">
            <w:pPr>
              <w:pStyle w:val="TAC"/>
              <w:rPr>
                <w:lang w:val="de-D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823058">
            <w:pPr>
              <w:pStyle w:val="TAC"/>
              <w:rPr>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823058">
            <w:pPr>
              <w:pStyle w:val="TAC"/>
              <w:rPr>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823058">
            <w:pPr>
              <w:pStyle w:val="TAC"/>
              <w:rPr>
                <w:rFonts w:eastAsia="SimSun"/>
                <w:lang w:val="sv-S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823058">
            <w:pPr>
              <w:pStyle w:val="TAC"/>
              <w:rPr>
                <w:rFonts w:eastAsia="SimSun"/>
                <w:lang w:val="sv-S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1A3E8D">
      <w:pPr>
        <w:pStyle w:val="Heading4"/>
        <w:rPr>
          <w:lang w:eastAsia="zh-CN"/>
        </w:rPr>
      </w:pPr>
      <w:bookmarkStart w:id="4164" w:name="_Toc19717288"/>
      <w:bookmarkStart w:id="4165" w:name="_Toc27490778"/>
      <w:bookmarkStart w:id="4166" w:name="_Toc27557071"/>
      <w:bookmarkStart w:id="4167" w:name="_Toc27723988"/>
      <w:bookmarkStart w:id="4168" w:name="_Toc36031060"/>
      <w:bookmarkStart w:id="4169" w:name="_Toc36042980"/>
      <w:bookmarkStart w:id="4170" w:name="_Toc36814305"/>
      <w:bookmarkStart w:id="4171" w:name="_Toc44689159"/>
      <w:bookmarkStart w:id="4172" w:name="_Toc44923913"/>
      <w:bookmarkStart w:id="4173" w:name="_Toc51860883"/>
      <w:bookmarkStart w:id="4174" w:name="_Toc57930654"/>
      <w:bookmarkStart w:id="4175" w:name="_Toc57931284"/>
      <w:bookmarkStart w:id="4176" w:name="_Toc98235839"/>
      <w:r w:rsidRPr="00441CD0">
        <w:t>7.5.2.5</w:t>
      </w:r>
      <w:r w:rsidRPr="00441CD0">
        <w:tab/>
        <w:t>Create QER IE within PFCP Session Establishment Request</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4C2A32A3" w14:textId="77777777" w:rsidR="003723C5" w:rsidRPr="00441CD0" w:rsidRDefault="003723C5" w:rsidP="003723C5">
      <w:pPr>
        <w:pStyle w:val="TH"/>
        <w:rPr>
          <w:lang w:val="en-US"/>
        </w:rPr>
      </w:pPr>
      <w:bookmarkStart w:id="4177" w:name="_Toc19717289"/>
      <w:bookmarkStart w:id="4178" w:name="_Toc27490779"/>
      <w:bookmarkStart w:id="4179" w:name="_Toc27557072"/>
      <w:bookmarkStart w:id="4180" w:name="_Toc27723989"/>
      <w:bookmarkStart w:id="4181" w:name="_Toc36031061"/>
      <w:bookmarkStart w:id="4182" w:name="_Toc36042981"/>
      <w:bookmarkStart w:id="4183" w:name="_Toc36814306"/>
      <w:bookmarkStart w:id="4184" w:name="_Toc44689160"/>
      <w:bookmarkStart w:id="4185" w:name="_Toc44923914"/>
      <w:bookmarkStart w:id="4186" w:name="_Toc51860884"/>
      <w:bookmarkStart w:id="4187" w:name="_Toc57930655"/>
      <w:bookmarkStart w:id="4188" w:name="_Toc57931285"/>
      <w:r w:rsidRPr="00441CD0">
        <w:t>Table 7.5.2.5-1: Create QER IE within PFCP Session Establishment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3723C5" w:rsidRPr="00441CD0" w14:paraId="122FF6D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E5673E" w14:textId="77777777" w:rsidR="003723C5" w:rsidRPr="00441CD0" w:rsidRDefault="003723C5" w:rsidP="001F0756">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0B6742A" w14:textId="77777777" w:rsidR="003723C5" w:rsidRPr="00441CD0" w:rsidRDefault="003723C5" w:rsidP="001F0756">
            <w:pPr>
              <w:pStyle w:val="TAH"/>
            </w:pPr>
          </w:p>
        </w:tc>
        <w:tc>
          <w:tcPr>
            <w:tcW w:w="370" w:type="dxa"/>
            <w:tcBorders>
              <w:top w:val="single" w:sz="4" w:space="0" w:color="auto"/>
              <w:left w:val="nil"/>
              <w:bottom w:val="single" w:sz="4" w:space="0" w:color="auto"/>
              <w:right w:val="nil"/>
            </w:tcBorders>
            <w:shd w:val="clear" w:color="auto" w:fill="D9D9D9"/>
          </w:tcPr>
          <w:p w14:paraId="32934367" w14:textId="77777777" w:rsidR="003723C5" w:rsidRPr="00441CD0" w:rsidRDefault="003723C5" w:rsidP="001F0756">
            <w:pPr>
              <w:pStyle w:val="TAC"/>
              <w:rPr>
                <w:szCs w:val="18"/>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68D9F95" w14:textId="77777777" w:rsidR="003723C5" w:rsidRPr="00441CD0" w:rsidRDefault="003723C5" w:rsidP="001F0756">
            <w:pPr>
              <w:pStyle w:val="TAC"/>
            </w:pPr>
            <w:r w:rsidRPr="00441CD0">
              <w:rPr>
                <w:szCs w:val="18"/>
              </w:rPr>
              <w:t>Create QE</w:t>
            </w:r>
            <w:r w:rsidRPr="00441CD0">
              <w:t xml:space="preserve">R </w:t>
            </w:r>
            <w:r w:rsidRPr="00441CD0">
              <w:rPr>
                <w:lang w:val="en-US"/>
              </w:rPr>
              <w:t>IE Type = 7 (decimal)</w:t>
            </w:r>
          </w:p>
        </w:tc>
      </w:tr>
      <w:tr w:rsidR="003723C5" w:rsidRPr="00441CD0" w14:paraId="386C8D4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1C61AD" w14:textId="77777777" w:rsidR="003723C5" w:rsidRPr="00441CD0" w:rsidRDefault="003723C5" w:rsidP="001F0756">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CDC1B11" w14:textId="77777777" w:rsidR="003723C5" w:rsidRPr="00441CD0" w:rsidRDefault="003723C5" w:rsidP="001F0756">
            <w:pPr>
              <w:pStyle w:val="TAH"/>
            </w:pPr>
          </w:p>
        </w:tc>
        <w:tc>
          <w:tcPr>
            <w:tcW w:w="370" w:type="dxa"/>
            <w:tcBorders>
              <w:top w:val="single" w:sz="4" w:space="0" w:color="auto"/>
              <w:left w:val="nil"/>
              <w:bottom w:val="single" w:sz="4" w:space="0" w:color="auto"/>
              <w:right w:val="nil"/>
            </w:tcBorders>
            <w:shd w:val="clear" w:color="auto" w:fill="D9D9D9"/>
          </w:tcPr>
          <w:p w14:paraId="63072042" w14:textId="77777777" w:rsidR="003723C5" w:rsidRPr="00441CD0" w:rsidRDefault="003723C5" w:rsidP="001F0756">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36D6FF3" w14:textId="77777777" w:rsidR="003723C5" w:rsidRPr="00441CD0" w:rsidRDefault="003723C5" w:rsidP="001F0756">
            <w:pPr>
              <w:pStyle w:val="TAC"/>
            </w:pPr>
            <w:r w:rsidRPr="00441CD0">
              <w:t>Length = n</w:t>
            </w:r>
          </w:p>
        </w:tc>
      </w:tr>
      <w:tr w:rsidR="003723C5" w:rsidRPr="00441CD0" w14:paraId="717557F0"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7759C83" w14:textId="77777777" w:rsidR="003723C5" w:rsidRPr="00441CD0" w:rsidRDefault="003723C5" w:rsidP="001F0756">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0229C1" w14:textId="77777777" w:rsidR="003723C5" w:rsidRPr="00441CD0" w:rsidRDefault="003723C5" w:rsidP="001F0756">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C0894A1" w14:textId="77777777" w:rsidR="003723C5" w:rsidRPr="00441CD0" w:rsidRDefault="003723C5" w:rsidP="001F0756">
            <w:pPr>
              <w:pStyle w:val="TAH"/>
            </w:pPr>
            <w:r w:rsidRPr="00441CD0">
              <w:t>Condition / Comment</w:t>
            </w:r>
          </w:p>
        </w:tc>
        <w:tc>
          <w:tcPr>
            <w:tcW w:w="370" w:type="dxa"/>
            <w:tcBorders>
              <w:top w:val="single" w:sz="4" w:space="0" w:color="auto"/>
              <w:left w:val="single" w:sz="4" w:space="0" w:color="auto"/>
              <w:bottom w:val="single" w:sz="4" w:space="0" w:color="auto"/>
              <w:right w:val="single" w:sz="4" w:space="0" w:color="auto"/>
            </w:tcBorders>
          </w:tcPr>
          <w:p w14:paraId="403A8ADA" w14:textId="77777777" w:rsidR="003723C5" w:rsidRPr="00441CD0" w:rsidRDefault="003723C5" w:rsidP="001F0756">
            <w:pPr>
              <w:pStyle w:val="TAH"/>
            </w:pPr>
          </w:p>
        </w:tc>
        <w:tc>
          <w:tcPr>
            <w:tcW w:w="1480" w:type="dxa"/>
            <w:gridSpan w:val="4"/>
            <w:tcBorders>
              <w:top w:val="single" w:sz="4" w:space="0" w:color="auto"/>
              <w:left w:val="single" w:sz="4" w:space="0" w:color="auto"/>
              <w:bottom w:val="single" w:sz="4" w:space="0" w:color="auto"/>
              <w:right w:val="single" w:sz="4" w:space="0" w:color="auto"/>
            </w:tcBorders>
            <w:hideMark/>
          </w:tcPr>
          <w:p w14:paraId="20EDA709" w14:textId="77777777" w:rsidR="003723C5" w:rsidRPr="00441CD0" w:rsidRDefault="003723C5"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82DD5F1" w14:textId="77777777" w:rsidR="003723C5" w:rsidRPr="00441CD0" w:rsidRDefault="003723C5" w:rsidP="001F0756">
            <w:pPr>
              <w:pStyle w:val="TAH"/>
            </w:pPr>
            <w:r w:rsidRPr="00441CD0">
              <w:t>IE Type</w:t>
            </w:r>
          </w:p>
        </w:tc>
      </w:tr>
      <w:tr w:rsidR="003723C5" w:rsidRPr="00441CD0" w14:paraId="54D761D0"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BB86C7" w14:textId="77777777" w:rsidR="003723C5" w:rsidRPr="00441CD0" w:rsidRDefault="003723C5" w:rsidP="001F0756">
            <w:pPr>
              <w:spacing w:after="0"/>
              <w:rPr>
                <w:rFonts w:ascii="Arial" w:hAnsi="Arial"/>
                <w:b/>
                <w:sz w:val="18"/>
                <w:lang w:val="x-none"/>
              </w:rPr>
            </w:pPr>
            <w:bookmarkStart w:id="4189" w:name="_PERM_MCCTEMPBM_CRPT0502041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2E4C0B" w14:textId="77777777" w:rsidR="003723C5" w:rsidRPr="00441CD0" w:rsidRDefault="003723C5" w:rsidP="001F0756">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283457" w14:textId="77777777" w:rsidR="003723C5" w:rsidRPr="00441CD0" w:rsidRDefault="003723C5"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E6CA81F" w14:textId="77777777" w:rsidR="003723C5" w:rsidRPr="00441CD0" w:rsidRDefault="003723C5"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7AA825" w14:textId="77777777" w:rsidR="003723C5" w:rsidRPr="00441CD0" w:rsidRDefault="003723C5"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1916915" w14:textId="77777777" w:rsidR="003723C5" w:rsidRPr="00441CD0" w:rsidRDefault="003723C5"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2793C12" w14:textId="77777777" w:rsidR="003723C5" w:rsidRPr="00441CD0" w:rsidRDefault="003723C5"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0025888" w14:textId="77777777" w:rsidR="003723C5" w:rsidRPr="00441CD0" w:rsidRDefault="003723C5" w:rsidP="001F0756">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0B12A7" w14:textId="77777777" w:rsidR="003723C5" w:rsidRPr="00441CD0" w:rsidRDefault="003723C5" w:rsidP="001F0756">
            <w:pPr>
              <w:spacing w:after="0"/>
              <w:rPr>
                <w:rFonts w:ascii="Arial" w:hAnsi="Arial"/>
                <w:b/>
                <w:sz w:val="18"/>
                <w:lang w:val="x-none"/>
              </w:rPr>
            </w:pPr>
            <w:bookmarkStart w:id="4190" w:name="_PERM_MCCTEMPBM_CRPT05020418___7"/>
            <w:bookmarkEnd w:id="4190"/>
          </w:p>
        </w:tc>
      </w:tr>
      <w:bookmarkEnd w:id="4189"/>
      <w:tr w:rsidR="003723C5" w:rsidRPr="00441CD0" w14:paraId="0B030B73"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D05DE6" w14:textId="77777777" w:rsidR="003723C5" w:rsidRPr="00441CD0" w:rsidRDefault="003723C5" w:rsidP="001F0756">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05AF2BA2" w14:textId="77777777" w:rsidR="003723C5" w:rsidRPr="00441CD0" w:rsidRDefault="003723C5" w:rsidP="00823058">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2C29889F" w14:textId="77777777" w:rsidR="003723C5" w:rsidRPr="00441CD0" w:rsidRDefault="003723C5" w:rsidP="001F0756">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506AFA07"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06B636" w14:textId="77777777" w:rsidR="003723C5" w:rsidRPr="00441CD0" w:rsidRDefault="003723C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88FD07"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95FACFD" w14:textId="77777777" w:rsidR="003723C5" w:rsidRPr="00441CD0" w:rsidRDefault="003723C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467C4FA2" w14:textId="77777777" w:rsidR="003723C5" w:rsidRPr="00441CD0" w:rsidRDefault="003723C5" w:rsidP="001F075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2A07DF02" w14:textId="77777777" w:rsidR="003723C5" w:rsidRPr="00441CD0" w:rsidRDefault="003723C5" w:rsidP="001F0756">
            <w:pPr>
              <w:pStyle w:val="TAC"/>
            </w:pPr>
            <w:r w:rsidRPr="00441CD0">
              <w:t>QER ID</w:t>
            </w:r>
          </w:p>
        </w:tc>
      </w:tr>
      <w:tr w:rsidR="003723C5" w:rsidRPr="00441CD0" w14:paraId="1E03B62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0EDAE557" w14:textId="77777777" w:rsidR="003723C5" w:rsidRPr="00441CD0" w:rsidRDefault="003723C5" w:rsidP="001F0756">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7E9CF4AC"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66361EB" w14:textId="77777777" w:rsidR="003723C5" w:rsidRPr="00441CD0" w:rsidRDefault="003723C5" w:rsidP="001F0756">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0DB062E5"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CE9B98"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33FD19"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4816A9E"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3E414A0" w14:textId="77777777" w:rsidR="003723C5" w:rsidRPr="00441CD0" w:rsidRDefault="003723C5" w:rsidP="001F075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F8272C" w14:textId="77777777" w:rsidR="003723C5" w:rsidRPr="00441CD0" w:rsidRDefault="003723C5" w:rsidP="001F0756">
            <w:pPr>
              <w:pStyle w:val="TAC"/>
            </w:pPr>
            <w:r w:rsidRPr="00441CD0">
              <w:t>QER Correlation ID</w:t>
            </w:r>
          </w:p>
        </w:tc>
      </w:tr>
      <w:tr w:rsidR="003723C5" w:rsidRPr="00441CD0" w14:paraId="6030A0D2"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0F6FB0B1" w14:textId="77777777" w:rsidR="003723C5" w:rsidRPr="00441CD0" w:rsidRDefault="003723C5" w:rsidP="001F0756">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4ADA2475" w14:textId="77777777" w:rsidR="003723C5" w:rsidRPr="00441CD0" w:rsidRDefault="003723C5" w:rsidP="00823058">
            <w:pPr>
              <w:pStyle w:val="TAC"/>
            </w:pPr>
            <w:r w:rsidRPr="00823058">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2DB57226" w14:textId="77777777" w:rsidR="003723C5" w:rsidRPr="00441CD0" w:rsidRDefault="003723C5" w:rsidP="001F0756">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24E8E6E3"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EE4618"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3BFF6"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E837E1" w14:textId="77777777" w:rsidR="003723C5" w:rsidRPr="00441CD0" w:rsidRDefault="003723C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62B481C9" w14:textId="77777777" w:rsidR="003723C5" w:rsidRPr="00441CD0" w:rsidRDefault="003723C5" w:rsidP="001F075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E3EE10" w14:textId="77777777" w:rsidR="003723C5" w:rsidRPr="00441CD0" w:rsidRDefault="003723C5" w:rsidP="001F0756">
            <w:pPr>
              <w:pStyle w:val="TAC"/>
            </w:pPr>
            <w:r w:rsidRPr="00441CD0">
              <w:t>Gate Status</w:t>
            </w:r>
          </w:p>
        </w:tc>
      </w:tr>
      <w:tr w:rsidR="003723C5" w:rsidRPr="00441CD0" w14:paraId="5C42F992"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44967D4B" w14:textId="77777777" w:rsidR="003723C5" w:rsidRPr="00441CD0" w:rsidRDefault="003723C5" w:rsidP="001F0756">
            <w:pPr>
              <w:pStyle w:val="TAL"/>
              <w:rPr>
                <w:rFonts w:cs="Arial"/>
                <w:szCs w:val="18"/>
                <w:lang w:eastAsia="zh-CN"/>
              </w:rPr>
            </w:pPr>
            <w:bookmarkStart w:id="4191" w:name="_PERM_MCCTEMPBM_CRPT05020424___2" w:colFirst="2" w:colLast="2"/>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5C517A64"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3CD1277E" w14:textId="77777777" w:rsidR="003723C5" w:rsidRPr="00441CD0" w:rsidRDefault="003723C5" w:rsidP="001F0756">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3EE4EC75" w14:textId="77777777" w:rsidR="003723C5" w:rsidRPr="00441CD0" w:rsidRDefault="003723C5" w:rsidP="001F0756">
            <w:pPr>
              <w:pStyle w:val="TAL"/>
            </w:pPr>
          </w:p>
          <w:p w14:paraId="6F501C9E" w14:textId="77777777" w:rsidR="003723C5" w:rsidRPr="00441CD0" w:rsidRDefault="003723C5" w:rsidP="001F0756">
            <w:pPr>
              <w:pStyle w:val="TAL"/>
            </w:pPr>
            <w:r w:rsidRPr="00441CD0">
              <w:t>For EPC, this IE may be set to the value of:</w:t>
            </w:r>
          </w:p>
          <w:p w14:paraId="6F66CA9D" w14:textId="77777777" w:rsidR="003723C5" w:rsidRPr="00441CD0" w:rsidRDefault="003723C5" w:rsidP="001F0756">
            <w:pPr>
              <w:pStyle w:val="TAL"/>
              <w:ind w:left="633" w:hanging="349"/>
            </w:pPr>
            <w:bookmarkStart w:id="4192" w:name="_PERM_MCCTEMPBM_CRPT05020423___2"/>
            <w:r w:rsidRPr="00441CD0">
              <w:rPr>
                <w:lang w:val="en-US"/>
              </w:rPr>
              <w:t>-</w:t>
            </w:r>
            <w:r w:rsidRPr="00441CD0">
              <w:rPr>
                <w:lang w:val="en-US"/>
              </w:rPr>
              <w:tab/>
            </w:r>
            <w:r w:rsidRPr="00441CD0">
              <w:t>the APN-AMBR, for a QER that is referenced by all the PDRs of the non-GBR bearers of a PDN connection;</w:t>
            </w:r>
          </w:p>
          <w:p w14:paraId="5577D48E" w14:textId="77777777" w:rsidR="003723C5" w:rsidRPr="00441CD0" w:rsidRDefault="003723C5" w:rsidP="001F0756">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71223E99" w14:textId="77777777" w:rsidR="003723C5" w:rsidRPr="00441CD0" w:rsidRDefault="003723C5" w:rsidP="001F0756">
            <w:pPr>
              <w:pStyle w:val="TAL"/>
              <w:ind w:left="633" w:hanging="349"/>
            </w:pPr>
            <w:r w:rsidRPr="00441CD0">
              <w:rPr>
                <w:lang w:val="en-US"/>
              </w:rPr>
              <w:t>-</w:t>
            </w:r>
            <w:r w:rsidRPr="00441CD0">
              <w:rPr>
                <w:lang w:val="en-US"/>
              </w:rPr>
              <w:tab/>
            </w:r>
            <w:r w:rsidRPr="00441CD0">
              <w:t>the bearer MBR, for a QER that is referenced by all the PDRs of a bearer;</w:t>
            </w:r>
          </w:p>
          <w:p w14:paraId="49C86CD1" w14:textId="77777777" w:rsidR="003723C5" w:rsidRPr="00441CD0" w:rsidRDefault="003723C5" w:rsidP="001F0756">
            <w:pPr>
              <w:pStyle w:val="TAL"/>
              <w:ind w:left="633" w:hanging="349"/>
            </w:pPr>
            <w:r w:rsidRPr="00441CD0">
              <w:rPr>
                <w:lang w:val="en-US"/>
              </w:rPr>
              <w:t>-</w:t>
            </w:r>
            <w:r w:rsidRPr="00441CD0">
              <w:rPr>
                <w:lang w:val="en-US"/>
              </w:rPr>
              <w:tab/>
            </w:r>
            <w:r w:rsidRPr="00441CD0">
              <w:t>the SDF MBR, for a QER that is referenced by all the PDRs of a SDF.</w:t>
            </w:r>
          </w:p>
          <w:bookmarkEnd w:id="4192"/>
          <w:p w14:paraId="290363DF" w14:textId="77777777" w:rsidR="003723C5" w:rsidRPr="00441CD0" w:rsidRDefault="003723C5" w:rsidP="001F0756">
            <w:pPr>
              <w:pStyle w:val="TAL"/>
            </w:pPr>
          </w:p>
          <w:p w14:paraId="021B229B" w14:textId="77777777" w:rsidR="003723C5" w:rsidRPr="00441CD0" w:rsidRDefault="003723C5" w:rsidP="001F0756">
            <w:pPr>
              <w:pStyle w:val="TAL"/>
            </w:pPr>
            <w:r w:rsidRPr="00441CD0">
              <w:t>For 5GC, this IE may be set to the value of:</w:t>
            </w:r>
          </w:p>
          <w:p w14:paraId="660B3773" w14:textId="77777777" w:rsidR="003723C5" w:rsidRPr="00441CD0" w:rsidRDefault="003723C5" w:rsidP="001F0756">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575B17E3" w14:textId="77777777" w:rsidR="003723C5" w:rsidRPr="00441CD0" w:rsidRDefault="003723C5" w:rsidP="001F0756">
            <w:pPr>
              <w:pStyle w:val="TAL"/>
              <w:ind w:left="633" w:hanging="349"/>
            </w:pPr>
            <w:r w:rsidRPr="00441CD0">
              <w:rPr>
                <w:lang w:val="en-US"/>
              </w:rPr>
              <w:t>-</w:t>
            </w:r>
            <w:r w:rsidRPr="00441CD0">
              <w:rPr>
                <w:lang w:val="en-US"/>
              </w:rPr>
              <w:tab/>
            </w:r>
            <w:r w:rsidRPr="00441CD0">
              <w:t>the QoS Flow MBR, for a QER that is referenced by all the PDRs of a QoS Flow;</w:t>
            </w:r>
          </w:p>
          <w:p w14:paraId="5CB03987" w14:textId="77777777" w:rsidR="003723C5" w:rsidRPr="00441CD0" w:rsidRDefault="003723C5" w:rsidP="001F0756">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6F9BD69E"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855ECA"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923ABB"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7E3FF7B" w14:textId="77777777" w:rsidR="003723C5" w:rsidRPr="00441CD0" w:rsidRDefault="003723C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0CD12F0" w14:textId="77777777" w:rsidR="003723C5" w:rsidRPr="00441CD0" w:rsidRDefault="003723C5" w:rsidP="001F075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5C4153" w14:textId="77777777" w:rsidR="003723C5" w:rsidRPr="00441CD0" w:rsidRDefault="003723C5" w:rsidP="001F0756">
            <w:pPr>
              <w:pStyle w:val="TAC"/>
            </w:pPr>
            <w:r w:rsidRPr="00441CD0">
              <w:t>MBR</w:t>
            </w:r>
          </w:p>
        </w:tc>
      </w:tr>
      <w:bookmarkEnd w:id="4191"/>
      <w:tr w:rsidR="003723C5" w:rsidRPr="00441CD0" w14:paraId="65FF936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106D4FE0" w14:textId="77777777" w:rsidR="003723C5" w:rsidRPr="00441CD0" w:rsidRDefault="003723C5" w:rsidP="001F0756">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C9E0530"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6539E0D8" w14:textId="77777777" w:rsidR="003723C5" w:rsidRPr="00441CD0" w:rsidRDefault="003723C5" w:rsidP="001F0756">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7873B993" w14:textId="77777777" w:rsidR="003723C5" w:rsidRPr="00441CD0" w:rsidRDefault="003723C5" w:rsidP="001F0756">
            <w:pPr>
              <w:pStyle w:val="TAL"/>
            </w:pPr>
          </w:p>
          <w:p w14:paraId="0AA326F4" w14:textId="77777777" w:rsidR="003723C5" w:rsidRPr="00441CD0" w:rsidRDefault="003723C5" w:rsidP="001F0756">
            <w:pPr>
              <w:pStyle w:val="TAL"/>
            </w:pPr>
            <w:r w:rsidRPr="00441CD0">
              <w:t>This IE may be set to the value of:</w:t>
            </w:r>
          </w:p>
          <w:p w14:paraId="301A1D82" w14:textId="77777777" w:rsidR="003723C5" w:rsidRPr="00441CD0" w:rsidRDefault="003723C5" w:rsidP="001F0756">
            <w:pPr>
              <w:pStyle w:val="TAL"/>
              <w:ind w:left="633" w:hanging="349"/>
            </w:pPr>
            <w:bookmarkStart w:id="4193" w:name="_PERM_MCCTEMPBM_CRPT05020426___2"/>
            <w:r w:rsidRPr="00441CD0">
              <w:rPr>
                <w:lang w:val="en-US"/>
              </w:rPr>
              <w:t>-</w:t>
            </w:r>
            <w:r w:rsidRPr="00441CD0">
              <w:rPr>
                <w:lang w:val="en-US"/>
              </w:rPr>
              <w:tab/>
            </w:r>
            <w:r w:rsidRPr="00441CD0">
              <w:t>the aggregate GBR, for a QER that is referenced by all the PDRs of a GBR bearer;</w:t>
            </w:r>
          </w:p>
          <w:p w14:paraId="74EAC6E9" w14:textId="77777777" w:rsidR="003723C5" w:rsidRPr="00441CD0" w:rsidRDefault="003723C5" w:rsidP="001F0756">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6DDDCBCF" w14:textId="77777777" w:rsidR="003723C5" w:rsidRPr="00441CD0" w:rsidRDefault="003723C5" w:rsidP="001F0756">
            <w:pPr>
              <w:pStyle w:val="TAL"/>
              <w:ind w:left="633" w:hanging="349"/>
            </w:pPr>
            <w:r w:rsidRPr="00441CD0">
              <w:rPr>
                <w:lang w:val="en-US"/>
              </w:rPr>
              <w:t>-</w:t>
            </w:r>
            <w:r w:rsidRPr="00441CD0">
              <w:rPr>
                <w:lang w:val="en-US"/>
              </w:rPr>
              <w:tab/>
            </w:r>
            <w:r w:rsidRPr="00441CD0">
              <w:t>the SDF GBR, for a QER that is referenced by all the PDRs of a SDF.</w:t>
            </w:r>
          </w:p>
          <w:bookmarkEnd w:id="4193"/>
          <w:p w14:paraId="70E0A514" w14:textId="77777777" w:rsidR="003723C5" w:rsidRPr="00441CD0" w:rsidRDefault="003723C5" w:rsidP="001F0756">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529EB38"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431C664"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94DEB1"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E300983" w14:textId="77777777" w:rsidR="003723C5" w:rsidRPr="00441CD0" w:rsidRDefault="003723C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3E9BEEE" w14:textId="77777777" w:rsidR="003723C5" w:rsidRPr="00441CD0" w:rsidRDefault="003723C5" w:rsidP="001F075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94E9038" w14:textId="77777777" w:rsidR="003723C5" w:rsidRPr="00441CD0" w:rsidRDefault="003723C5" w:rsidP="001F0756">
            <w:pPr>
              <w:pStyle w:val="TAC"/>
            </w:pPr>
            <w:r w:rsidRPr="00441CD0">
              <w:t>GBR</w:t>
            </w:r>
          </w:p>
        </w:tc>
      </w:tr>
      <w:tr w:rsidR="003723C5" w:rsidRPr="00441CD0" w14:paraId="0BBB17F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18C7A9B2" w14:textId="77777777" w:rsidR="003723C5" w:rsidRPr="00441CD0" w:rsidRDefault="003723C5" w:rsidP="001F0756">
            <w:pPr>
              <w:pStyle w:val="TAL"/>
            </w:pPr>
            <w:bookmarkStart w:id="4194" w:name="_PERM_MCCTEMPBM_CRPT05020428___2" w:colFirst="2" w:colLast="2"/>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3EC5D71F"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6DAA8B6" w14:textId="77777777" w:rsidR="003723C5" w:rsidRPr="00441CD0" w:rsidRDefault="003723C5" w:rsidP="001F0756">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4D872FE6" w14:textId="77777777" w:rsidR="003723C5" w:rsidRPr="00441CD0" w:rsidRDefault="003723C5" w:rsidP="001F0756">
            <w:pPr>
              <w:pStyle w:val="TAL"/>
            </w:pPr>
            <w:r w:rsidRPr="00441CD0">
              <w:t>When present, this IE shall indicate the uplink and/or downlink maximum packet rate to be enforced for packets matching the PDR.</w:t>
            </w:r>
          </w:p>
          <w:p w14:paraId="564565F7" w14:textId="77777777" w:rsidR="003723C5" w:rsidRPr="00441CD0" w:rsidRDefault="003723C5" w:rsidP="001F0756">
            <w:pPr>
              <w:pStyle w:val="TAL"/>
            </w:pPr>
            <w:r w:rsidRPr="00441CD0">
              <w:t>This IE may be set to the value of:</w:t>
            </w:r>
          </w:p>
          <w:p w14:paraId="3F65A5A6" w14:textId="77777777" w:rsidR="003723C5" w:rsidRPr="00441CD0" w:rsidRDefault="003723C5" w:rsidP="001F0756">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3990A0E1" w14:textId="77777777" w:rsidR="003723C5" w:rsidRPr="00441CD0" w:rsidRDefault="003723C5" w:rsidP="001F0756">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C78ADD4"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B192E7"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D8F8C"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758A95A"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F65C413" w14:textId="77777777" w:rsidR="003723C5" w:rsidRPr="00441CD0" w:rsidRDefault="003723C5" w:rsidP="001F075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1FF9B2" w14:textId="77777777" w:rsidR="003723C5" w:rsidRPr="00441CD0" w:rsidRDefault="003723C5" w:rsidP="001F0756">
            <w:pPr>
              <w:pStyle w:val="TAC"/>
              <w:rPr>
                <w:lang w:val="x-none"/>
              </w:rPr>
            </w:pPr>
            <w:r w:rsidRPr="00441CD0">
              <w:t>Packet Rate</w:t>
            </w:r>
          </w:p>
        </w:tc>
      </w:tr>
      <w:bookmarkEnd w:id="4194"/>
      <w:tr w:rsidR="003723C5" w:rsidRPr="00441CD0" w14:paraId="0109649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2393A465" w14:textId="77777777" w:rsidR="003723C5" w:rsidRPr="00441CD0" w:rsidRDefault="003723C5" w:rsidP="001F0756">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7216709C" w14:textId="77777777" w:rsidR="003723C5" w:rsidRPr="00441CD0" w:rsidRDefault="003723C5" w:rsidP="00823058">
            <w:pPr>
              <w:pStyle w:val="TAC"/>
              <w:rPr>
                <w:lang w:val="fr-FR"/>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61EAFA2B" w14:textId="77777777" w:rsidR="003723C5" w:rsidRPr="00441CD0" w:rsidRDefault="003723C5" w:rsidP="001F0756">
            <w:pPr>
              <w:pStyle w:val="TAL"/>
            </w:pPr>
            <w:r w:rsidRPr="00441CD0">
              <w:t>This IE may be present during the UE requested PDU session establishment, or UE requested PDN connection establishment.</w:t>
            </w:r>
          </w:p>
          <w:p w14:paraId="0E8C3A3C" w14:textId="77777777" w:rsidR="003723C5" w:rsidRPr="0049548C" w:rsidRDefault="003723C5" w:rsidP="001F0756">
            <w:pPr>
              <w:pStyle w:val="TAL"/>
              <w:rPr>
                <w:lang w:val="en-US"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34A2D7E1" w14:textId="77777777" w:rsidR="003723C5" w:rsidRPr="00441CD0" w:rsidRDefault="003723C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40A289" w14:textId="77777777" w:rsidR="003723C5" w:rsidRPr="00441CD0" w:rsidRDefault="003723C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58A84CC4" w14:textId="77777777" w:rsidR="003723C5" w:rsidRPr="00441CD0" w:rsidRDefault="003723C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95E3BA" w14:textId="77777777" w:rsidR="003723C5" w:rsidRPr="00441CD0" w:rsidRDefault="003723C5" w:rsidP="001F0756">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04E3F52" w14:textId="77777777" w:rsidR="003723C5" w:rsidRPr="00441CD0" w:rsidRDefault="003723C5" w:rsidP="001F0756">
            <w:pPr>
              <w:pStyle w:val="TAC"/>
              <w:rPr>
                <w:lang w:val="de-DE"/>
              </w:rPr>
            </w:pPr>
            <w:r>
              <w:rPr>
                <w:lang w:val="fr-FR"/>
              </w:rPr>
              <w:t>-</w:t>
            </w:r>
          </w:p>
        </w:tc>
        <w:tc>
          <w:tcPr>
            <w:tcW w:w="1404" w:type="dxa"/>
            <w:tcBorders>
              <w:top w:val="single" w:sz="4" w:space="0" w:color="auto"/>
              <w:left w:val="single" w:sz="4" w:space="0" w:color="auto"/>
              <w:bottom w:val="single" w:sz="4" w:space="0" w:color="auto"/>
              <w:right w:val="single" w:sz="4" w:space="0" w:color="auto"/>
            </w:tcBorders>
            <w:vAlign w:val="center"/>
          </w:tcPr>
          <w:p w14:paraId="64E00414" w14:textId="77777777" w:rsidR="003723C5" w:rsidRPr="00441CD0" w:rsidRDefault="003723C5" w:rsidP="001F0756">
            <w:pPr>
              <w:pStyle w:val="TAC"/>
              <w:rPr>
                <w:lang w:val="fr-FR"/>
              </w:rPr>
            </w:pPr>
            <w:r w:rsidRPr="00441CD0">
              <w:rPr>
                <w:lang w:val="fr-FR"/>
              </w:rPr>
              <w:t>Packet Rate Status</w:t>
            </w:r>
          </w:p>
        </w:tc>
      </w:tr>
      <w:tr w:rsidR="003723C5" w:rsidRPr="00441CD0" w14:paraId="7415C07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60638E00" w14:textId="77777777" w:rsidR="003723C5" w:rsidRPr="00441CD0" w:rsidRDefault="003723C5" w:rsidP="001F0756">
            <w:pPr>
              <w:pStyle w:val="TAL"/>
            </w:pPr>
            <w:bookmarkStart w:id="4195" w:name="_PERM_MCCTEMPBM_CRPT05020431___2" w:colFirst="2" w:colLast="2"/>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64B7DDA"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7927F00E" w14:textId="77777777" w:rsidR="003723C5" w:rsidRPr="00441CD0" w:rsidRDefault="003723C5" w:rsidP="001F0756">
            <w:pPr>
              <w:pStyle w:val="TAL"/>
              <w:rPr>
                <w:lang w:val="en-US"/>
              </w:rPr>
            </w:pPr>
            <w:r w:rsidRPr="00441CD0">
              <w:t>This IE shall be set if</w:t>
            </w:r>
            <w:r w:rsidRPr="00441CD0">
              <w:rPr>
                <w:lang w:val="en-US"/>
              </w:rPr>
              <w:t xml:space="preserve"> the UP function is required to mark the packets for QoS purposes:</w:t>
            </w:r>
          </w:p>
          <w:p w14:paraId="0C313D74" w14:textId="77777777" w:rsidR="003723C5" w:rsidRPr="00441CD0" w:rsidRDefault="003723C5" w:rsidP="001F0756">
            <w:pPr>
              <w:pStyle w:val="TAL"/>
              <w:rPr>
                <w:lang w:val="en-US"/>
              </w:rPr>
            </w:pPr>
          </w:p>
          <w:p w14:paraId="580F4210" w14:textId="77777777" w:rsidR="003723C5" w:rsidRPr="00441CD0" w:rsidRDefault="003723C5" w:rsidP="001F0756">
            <w:pPr>
              <w:pStyle w:val="TAL"/>
              <w:ind w:left="633" w:hanging="349"/>
              <w:rPr>
                <w:lang w:val="en-US"/>
              </w:rPr>
            </w:pPr>
            <w:r w:rsidRPr="00441CD0">
              <w:rPr>
                <w:lang w:val="en-US"/>
              </w:rPr>
              <w:t>-</w:t>
            </w:r>
            <w:r w:rsidRPr="00441CD0">
              <w:rPr>
                <w:lang w:val="en-US"/>
              </w:rPr>
              <w:tab/>
              <w:t>by the TDF-C, for DL flow level marking for application indication (see clause</w:t>
            </w:r>
            <w:r>
              <w:rPr>
                <w:lang w:val="en-US"/>
              </w:rPr>
              <w:t> </w:t>
            </w:r>
            <w:r w:rsidRPr="00441CD0">
              <w:rPr>
                <w:lang w:val="en-US"/>
              </w:rPr>
              <w:t>5.4.5);</w:t>
            </w:r>
          </w:p>
          <w:p w14:paraId="5C663F1F" w14:textId="77777777" w:rsidR="003723C5" w:rsidRPr="00441CD0" w:rsidRDefault="003723C5" w:rsidP="001F0756">
            <w:pPr>
              <w:pStyle w:val="TAL"/>
              <w:ind w:left="633" w:hanging="349"/>
              <w:rPr>
                <w:lang w:val="x-none"/>
              </w:rPr>
            </w:pPr>
            <w:r w:rsidRPr="00441CD0">
              <w:rPr>
                <w:lang w:val="en-US"/>
              </w:rPr>
              <w:t>-</w:t>
            </w:r>
            <w:r w:rsidRPr="00441CD0">
              <w:rPr>
                <w:lang w:val="en-US"/>
              </w:rPr>
              <w:tab/>
            </w:r>
            <w:r w:rsidRPr="00441CD0">
              <w:t>by the PGW-C, for setting the GTP-U Service Class Indicator extension header for service indication towards GERAN (see clause</w:t>
            </w:r>
            <w:r>
              <w:t> </w:t>
            </w:r>
            <w:r w:rsidRPr="00441CD0">
              <w:t>5.4.12).</w:t>
            </w:r>
          </w:p>
        </w:tc>
        <w:tc>
          <w:tcPr>
            <w:tcW w:w="370" w:type="dxa"/>
            <w:tcBorders>
              <w:top w:val="single" w:sz="4" w:space="0" w:color="auto"/>
              <w:left w:val="single" w:sz="4" w:space="0" w:color="auto"/>
              <w:bottom w:val="single" w:sz="4" w:space="0" w:color="auto"/>
              <w:right w:val="single" w:sz="4" w:space="0" w:color="auto"/>
            </w:tcBorders>
            <w:hideMark/>
          </w:tcPr>
          <w:p w14:paraId="599063E6" w14:textId="77777777" w:rsidR="003723C5" w:rsidRPr="00441CD0" w:rsidRDefault="003723C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554E04" w14:textId="77777777" w:rsidR="003723C5" w:rsidRPr="00441CD0" w:rsidRDefault="003723C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A9EB2AA" w14:textId="77777777" w:rsidR="003723C5" w:rsidRPr="00441CD0" w:rsidRDefault="003723C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4538FAF9"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010CC8" w14:textId="77777777" w:rsidR="003723C5" w:rsidRPr="00441CD0" w:rsidRDefault="003723C5" w:rsidP="001F0756">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5424D4" w14:textId="77777777" w:rsidR="003723C5" w:rsidRPr="00441CD0" w:rsidRDefault="003723C5" w:rsidP="001F0756">
            <w:pPr>
              <w:pStyle w:val="TAC"/>
            </w:pPr>
            <w:r w:rsidRPr="00441CD0">
              <w:t>DL Flow Level Marking</w:t>
            </w:r>
          </w:p>
        </w:tc>
      </w:tr>
      <w:bookmarkEnd w:id="4195"/>
      <w:tr w:rsidR="003723C5" w:rsidRPr="00441CD0" w14:paraId="41BC7EC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018675B2" w14:textId="77777777" w:rsidR="003723C5" w:rsidRPr="00441CD0" w:rsidRDefault="003723C5" w:rsidP="001F0756">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1E5DF1ED"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1516D6C9" w14:textId="054A20B5" w:rsidR="003723C5" w:rsidRPr="00441CD0" w:rsidRDefault="003723C5" w:rsidP="001F0756">
            <w:pPr>
              <w:pStyle w:val="TAL"/>
            </w:pPr>
            <w:r w:rsidRPr="00441CD0">
              <w:t xml:space="preserve">This IE shall be present if the </w:t>
            </w:r>
            <w:r w:rsidRPr="00441CD0">
              <w:rPr>
                <w:lang w:eastAsia="ja-JP"/>
              </w:rPr>
              <w:t xml:space="preserve">QoS flow identifier shall be inserted </w:t>
            </w:r>
            <w:r>
              <w:rPr>
                <w:lang w:eastAsia="ja-JP"/>
              </w:rPr>
              <w:t xml:space="preserve">or modified </w:t>
            </w:r>
            <w:r w:rsidRPr="00441CD0">
              <w:rPr>
                <w:lang w:eastAsia="ja-JP"/>
              </w:rPr>
              <w:t>by the UPF</w:t>
            </w:r>
            <w:r>
              <w:rPr>
                <w:lang w:eastAsia="ja-JP"/>
              </w:rPr>
              <w:t xml:space="preserve"> or shall be inserted by the MB-UPF</w:t>
            </w:r>
            <w:r w:rsidRPr="00441CD0">
              <w:rPr>
                <w:lang w:eastAsia="ja-JP"/>
              </w:rPr>
              <w:t>.</w:t>
            </w:r>
            <w:r>
              <w:rPr>
                <w:lang w:eastAsia="ja-JP"/>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14:paraId="283A9927" w14:textId="77777777" w:rsidR="003723C5" w:rsidRPr="00441CD0" w:rsidRDefault="003723C5" w:rsidP="001F0756">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B122ADE" w14:textId="77777777" w:rsidR="003723C5" w:rsidRPr="00441CD0" w:rsidRDefault="003723C5" w:rsidP="001F0756">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0389F6" w14:textId="77777777" w:rsidR="003723C5" w:rsidRPr="00441CD0" w:rsidRDefault="003723C5" w:rsidP="001F0756">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D0759D" w14:textId="77777777" w:rsidR="003723C5" w:rsidRPr="00441CD0" w:rsidRDefault="003723C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D3CDA4F" w14:textId="77777777" w:rsidR="003723C5" w:rsidRPr="00441CD0" w:rsidRDefault="003723C5" w:rsidP="001F075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28FCD1B" w14:textId="77777777" w:rsidR="003723C5" w:rsidRPr="00441CD0" w:rsidRDefault="003723C5" w:rsidP="001F0756">
            <w:pPr>
              <w:pStyle w:val="TAC"/>
              <w:rPr>
                <w:lang w:val="x-none"/>
              </w:rPr>
            </w:pPr>
            <w:r w:rsidRPr="00441CD0">
              <w:rPr>
                <w:lang w:val="de-DE"/>
              </w:rPr>
              <w:t>QFI</w:t>
            </w:r>
          </w:p>
        </w:tc>
      </w:tr>
      <w:tr w:rsidR="003723C5" w:rsidRPr="00441CD0" w14:paraId="4479306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7759007E" w14:textId="77777777" w:rsidR="003723C5" w:rsidRPr="00441CD0" w:rsidRDefault="003723C5" w:rsidP="001F0756">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2C74DE4E" w14:textId="77777777" w:rsidR="003723C5" w:rsidRPr="00441CD0" w:rsidRDefault="003723C5" w:rsidP="00823058">
            <w:pPr>
              <w:pStyle w:val="TAC"/>
              <w:rPr>
                <w:szCs w:val="18"/>
                <w:lang w:val="x-none"/>
              </w:rPr>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1A812BFB" w14:textId="77777777" w:rsidR="003723C5" w:rsidRPr="00441CD0" w:rsidRDefault="003723C5" w:rsidP="001F0756">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68810742" w14:textId="77777777" w:rsidR="003723C5" w:rsidRPr="00441CD0" w:rsidRDefault="003723C5" w:rsidP="001F0756">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006F54" w14:textId="77777777" w:rsidR="003723C5" w:rsidRPr="00441CD0" w:rsidRDefault="003723C5" w:rsidP="001F0756">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BBC91F" w14:textId="77777777" w:rsidR="003723C5" w:rsidRPr="00441CD0" w:rsidRDefault="003723C5" w:rsidP="001F0756">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1FA1C6"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8DF7E8" w14:textId="77777777" w:rsidR="003723C5" w:rsidRPr="00441CD0" w:rsidRDefault="003723C5" w:rsidP="001F0756">
            <w:pPr>
              <w:pStyle w:val="TAC"/>
              <w:rPr>
                <w:lang w:val="de-DE"/>
              </w:rPr>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06C43FE" w14:textId="77777777" w:rsidR="003723C5" w:rsidRPr="00441CD0" w:rsidRDefault="003723C5" w:rsidP="001F0756">
            <w:pPr>
              <w:pStyle w:val="TAC"/>
              <w:rPr>
                <w:lang w:val="x-none"/>
              </w:rPr>
            </w:pPr>
            <w:r w:rsidRPr="00441CD0">
              <w:t>RQI</w:t>
            </w:r>
          </w:p>
        </w:tc>
      </w:tr>
      <w:tr w:rsidR="003723C5" w:rsidRPr="00441CD0" w14:paraId="390D0C5E"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7842C40B" w14:textId="77777777" w:rsidR="003723C5" w:rsidRPr="00441CD0" w:rsidRDefault="003723C5" w:rsidP="001F0756">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467D807"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ED74C1A" w14:textId="77777777" w:rsidR="003723C5" w:rsidRPr="00441CD0" w:rsidRDefault="003723C5" w:rsidP="001F0756">
            <w:pPr>
              <w:pStyle w:val="TAL"/>
              <w:rPr>
                <w:lang w:val="sv-SE" w:eastAsia="zh-CN"/>
              </w:rPr>
            </w:pPr>
            <w:r w:rsidRPr="00441CD0">
              <w:rPr>
                <w:lang w:eastAsia="zh-CN"/>
              </w:rPr>
              <w:t>This IE shall be present if the UPF is required to set the Paging Policy Indicator (PPI) in outgoing packets (see clause</w:t>
            </w:r>
            <w:r>
              <w:rPr>
                <w:lang w:eastAsia="zh-CN"/>
              </w:rPr>
              <w:t> </w:t>
            </w:r>
            <w:r w:rsidRPr="00441CD0">
              <w:rPr>
                <w:lang w:eastAsia="zh-CN"/>
              </w:rPr>
              <w:t>5.4.3.2 of 3GPP TS 23.501 [28])</w:t>
            </w:r>
            <w:r w:rsidRPr="00441CD0">
              <w:rPr>
                <w:lang w:val="sv-SE" w:eastAsia="zh-CN"/>
              </w:rPr>
              <w:t>.</w:t>
            </w:r>
          </w:p>
          <w:p w14:paraId="748F46D3" w14:textId="77777777" w:rsidR="003723C5" w:rsidRPr="00441CD0" w:rsidRDefault="003723C5" w:rsidP="001F0756">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379D1480"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28321E"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17648B"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978F273"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FFA0A54" w14:textId="77777777" w:rsidR="003723C5" w:rsidRPr="00441CD0" w:rsidRDefault="003723C5" w:rsidP="001F0756">
            <w:pPr>
              <w:pStyle w:val="TAC"/>
              <w:rPr>
                <w:lang w:val="x-none"/>
              </w:rPr>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66B2F93" w14:textId="77777777" w:rsidR="003723C5" w:rsidRPr="00441CD0" w:rsidRDefault="003723C5" w:rsidP="001F0756">
            <w:pPr>
              <w:pStyle w:val="TAC"/>
            </w:pPr>
            <w:r w:rsidRPr="00441CD0">
              <w:t>Paging Policy Indicator</w:t>
            </w:r>
          </w:p>
        </w:tc>
      </w:tr>
      <w:tr w:rsidR="003723C5" w:rsidRPr="00441CD0" w14:paraId="18E2FAC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44A0568D" w14:textId="77777777" w:rsidR="003723C5" w:rsidRPr="00441CD0" w:rsidRDefault="003723C5" w:rsidP="001F0756">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56254859" w14:textId="77777777" w:rsidR="003723C5" w:rsidRPr="00441CD0" w:rsidRDefault="003723C5" w:rsidP="00823058">
            <w:pPr>
              <w:pStyle w:val="TAC"/>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6F555219" w14:textId="039C2554" w:rsidR="003723C5" w:rsidRPr="00441CD0" w:rsidRDefault="003723C5" w:rsidP="001F0756">
            <w:pPr>
              <w:pStyle w:val="TAL"/>
              <w:rPr>
                <w:lang w:eastAsia="zh-CN"/>
              </w:rPr>
            </w:pPr>
            <w:r w:rsidRPr="00441CD0">
              <w:rPr>
                <w:lang w:eastAsia="zh-CN"/>
              </w:rPr>
              <w:t>This IE may be present if the UP function is required to use a different Averaging window than the default one. (NOTE</w:t>
            </w:r>
            <w:r>
              <w:rPr>
                <w:lang w:eastAsia="zh-CN"/>
              </w:rPr>
              <w:t> 1</w:t>
            </w:r>
            <w:r w:rsidRPr="00441CD0">
              <w:rPr>
                <w:lang w:eastAsia="zh-CN"/>
              </w:rPr>
              <w:t>)</w:t>
            </w:r>
          </w:p>
          <w:p w14:paraId="373B8C22" w14:textId="77777777" w:rsidR="003723C5" w:rsidRPr="00441CD0" w:rsidRDefault="003723C5" w:rsidP="001F0756">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027BC25B"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DBD3E8"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5D439F"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0F82186"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A2AE7C5" w14:textId="77777777" w:rsidR="003723C5" w:rsidRPr="00441CD0" w:rsidRDefault="003723C5" w:rsidP="001F0756">
            <w:pPr>
              <w:pStyle w:val="TAC"/>
              <w:rPr>
                <w:lang w:val="x-none"/>
              </w:rPr>
            </w:pPr>
            <w: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6575" w14:textId="77777777" w:rsidR="003723C5" w:rsidRPr="00441CD0" w:rsidRDefault="003723C5" w:rsidP="001F0756">
            <w:pPr>
              <w:pStyle w:val="TAC"/>
            </w:pPr>
            <w:r w:rsidRPr="00441CD0">
              <w:t>Averaging Window</w:t>
            </w:r>
          </w:p>
        </w:tc>
      </w:tr>
      <w:tr w:rsidR="003723C5" w:rsidRPr="00441CD0" w14:paraId="48D4770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6BB130F" w14:textId="77777777" w:rsidR="003723C5" w:rsidRPr="00441CD0" w:rsidRDefault="003723C5" w:rsidP="001F0756">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61D708D4" w14:textId="77777777" w:rsidR="003723C5" w:rsidRPr="00441CD0" w:rsidRDefault="003723C5" w:rsidP="00823058">
            <w:pPr>
              <w:pStyle w:val="TAC"/>
            </w:pPr>
            <w:r w:rsidRPr="00823058">
              <w:t>C</w:t>
            </w:r>
          </w:p>
        </w:tc>
        <w:tc>
          <w:tcPr>
            <w:tcW w:w="4670" w:type="dxa"/>
            <w:gridSpan w:val="2"/>
            <w:tcBorders>
              <w:top w:val="single" w:sz="4" w:space="0" w:color="auto"/>
              <w:left w:val="single" w:sz="4" w:space="0" w:color="auto"/>
              <w:bottom w:val="single" w:sz="4" w:space="0" w:color="auto"/>
              <w:right w:val="single" w:sz="4" w:space="0" w:color="auto"/>
            </w:tcBorders>
          </w:tcPr>
          <w:p w14:paraId="117A99D1" w14:textId="77777777" w:rsidR="003723C5" w:rsidRPr="00441CD0" w:rsidRDefault="003723C5" w:rsidP="001F0756">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276B9083" w14:textId="77777777" w:rsidR="003723C5" w:rsidRPr="00441CD0" w:rsidRDefault="003723C5" w:rsidP="001F0756">
            <w:pPr>
              <w:pStyle w:val="B1"/>
              <w:rPr>
                <w:lang w:eastAsia="zh-CN"/>
              </w:rPr>
            </w:pPr>
            <w:bookmarkStart w:id="4196" w:name="_PERM_MCCTEMPBM_CRPT05020437___7"/>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bookmarkEnd w:id="4196"/>
          </w:p>
        </w:tc>
        <w:tc>
          <w:tcPr>
            <w:tcW w:w="370" w:type="dxa"/>
            <w:tcBorders>
              <w:top w:val="single" w:sz="4" w:space="0" w:color="auto"/>
              <w:left w:val="single" w:sz="4" w:space="0" w:color="auto"/>
              <w:bottom w:val="single" w:sz="4" w:space="0" w:color="auto"/>
              <w:right w:val="single" w:sz="4" w:space="0" w:color="auto"/>
            </w:tcBorders>
          </w:tcPr>
          <w:p w14:paraId="6493C429"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3D9392E" w14:textId="77777777" w:rsidR="003723C5" w:rsidRPr="00441CD0" w:rsidRDefault="003723C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F735CDA" w14:textId="77777777" w:rsidR="003723C5" w:rsidRPr="00441CD0" w:rsidRDefault="003723C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BDC114" w14:textId="77777777" w:rsidR="003723C5" w:rsidRPr="00441CD0" w:rsidRDefault="003723C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5A50AB6" w14:textId="77777777" w:rsidR="003723C5" w:rsidRPr="00441CD0" w:rsidRDefault="003723C5" w:rsidP="001F0756">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4798B7EA" w14:textId="77777777" w:rsidR="003723C5" w:rsidRPr="00441CD0" w:rsidRDefault="003723C5" w:rsidP="001F0756">
            <w:pPr>
              <w:pStyle w:val="TAC"/>
            </w:pPr>
            <w:r w:rsidRPr="00441CD0">
              <w:t>QER Control Indications</w:t>
            </w:r>
          </w:p>
        </w:tc>
      </w:tr>
      <w:tr w:rsidR="002E039F" w:rsidRPr="00441CD0" w14:paraId="78366B5B" w14:textId="77777777" w:rsidTr="008108B6">
        <w:trPr>
          <w:jc w:val="center"/>
        </w:trPr>
        <w:tc>
          <w:tcPr>
            <w:tcW w:w="9820" w:type="dxa"/>
            <w:gridSpan w:val="10"/>
            <w:tcBorders>
              <w:top w:val="single" w:sz="4" w:space="0" w:color="auto"/>
              <w:left w:val="single" w:sz="4" w:space="0" w:color="auto"/>
              <w:bottom w:val="single" w:sz="4" w:space="0" w:color="auto"/>
              <w:right w:val="single" w:sz="4" w:space="0" w:color="auto"/>
            </w:tcBorders>
          </w:tcPr>
          <w:p w14:paraId="32AD7237" w14:textId="24DA5747" w:rsidR="002E039F" w:rsidRDefault="002E039F" w:rsidP="001F0756">
            <w:pPr>
              <w:pStyle w:val="TAN"/>
            </w:pPr>
            <w:r w:rsidRPr="00441CD0">
              <w:t>NOTE</w:t>
            </w:r>
            <w:r>
              <w:t> 1</w:t>
            </w:r>
            <w:r w:rsidRPr="00441CD0">
              <w:t>:</w:t>
            </w:r>
            <w:r w:rsidRPr="00441CD0">
              <w:tab/>
              <w:t>As 5QI is not signalled over N4, one default averaging window shall be pre-configured in the UPF.</w:t>
            </w:r>
          </w:p>
          <w:p w14:paraId="43037F46" w14:textId="0E85369D" w:rsidR="002E039F" w:rsidRPr="00441CD0" w:rsidRDefault="002E039F" w:rsidP="003723C5">
            <w:pPr>
              <w:pStyle w:val="TAN"/>
            </w:pPr>
            <w:r>
              <w:t>NOTE 2:</w:t>
            </w:r>
            <w:r w:rsidRPr="00441CD0">
              <w:tab/>
            </w:r>
            <w:r>
              <w:t>The SMF may request the UPF to modify the QFI of downlink packets of a multicast QoS flow received from the MB-UPF to the QFI assigned by the SMF for the Associated QoS flow. See clause </w:t>
            </w:r>
            <w:r>
              <w:rPr>
                <w:lang w:eastAsia="zh-CN"/>
              </w:rPr>
              <w:t>5.34.3.2.</w:t>
            </w:r>
          </w:p>
        </w:tc>
      </w:tr>
    </w:tbl>
    <w:p w14:paraId="5AC17479" w14:textId="77777777" w:rsidR="003723C5" w:rsidRDefault="003723C5" w:rsidP="003723C5">
      <w:pPr>
        <w:pStyle w:val="B3"/>
        <w:rPr>
          <w:lang w:val="en-US"/>
        </w:rPr>
      </w:pPr>
    </w:p>
    <w:p w14:paraId="772A7B85" w14:textId="77777777" w:rsidR="00EE5860" w:rsidRPr="00441CD0" w:rsidRDefault="00EE5860" w:rsidP="001A3E8D">
      <w:pPr>
        <w:pStyle w:val="Heading4"/>
        <w:rPr>
          <w:lang w:eastAsia="zh-CN"/>
        </w:rPr>
      </w:pPr>
      <w:bookmarkStart w:id="4197" w:name="_Toc98235840"/>
      <w:r w:rsidRPr="00441CD0">
        <w:t>7.5.2.6</w:t>
      </w:r>
      <w:r w:rsidRPr="00441CD0">
        <w:tab/>
        <w:t>Create BAR</w:t>
      </w:r>
      <w:r w:rsidRPr="00441CD0">
        <w:rPr>
          <w:lang w:val="en-US"/>
        </w:rPr>
        <w:t xml:space="preserve"> IE</w:t>
      </w:r>
      <w:r w:rsidRPr="00441CD0">
        <w:t xml:space="preserve"> within PFCP Session Establishment Request</w:t>
      </w:r>
      <w:bookmarkEnd w:id="4177"/>
      <w:bookmarkEnd w:id="4178"/>
      <w:bookmarkEnd w:id="4179"/>
      <w:bookmarkEnd w:id="4180"/>
      <w:bookmarkEnd w:id="4181"/>
      <w:bookmarkEnd w:id="4182"/>
      <w:bookmarkEnd w:id="4183"/>
      <w:bookmarkEnd w:id="4184"/>
      <w:bookmarkEnd w:id="4185"/>
      <w:bookmarkEnd w:id="4186"/>
      <w:bookmarkEnd w:id="4187"/>
      <w:bookmarkEnd w:id="4188"/>
      <w:bookmarkEnd w:id="4197"/>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bookmarkStart w:id="4198" w:name="_PERM_MCCTEMPBM_CRPT0502043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bookmarkStart w:id="4199" w:name="_PERM_MCCTEMPBM_CRPT05020439___7"/>
            <w:bookmarkEnd w:id="4199"/>
          </w:p>
        </w:tc>
      </w:tr>
      <w:bookmarkEnd w:id="4198"/>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823058">
            <w:pPr>
              <w:pStyle w:val="TAC"/>
            </w:pPr>
            <w:r w:rsidRPr="00823058">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823058">
            <w:pPr>
              <w:pStyle w:val="TAC"/>
              <w:rPr>
                <w:szCs w:val="18"/>
              </w:rPr>
            </w:pPr>
            <w:r w:rsidRPr="00823058">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823058">
            <w:pPr>
              <w:pStyle w:val="TAC"/>
            </w:pPr>
            <w:r w:rsidRPr="00823058">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823058">
            <w:pPr>
              <w:pStyle w:val="TAC"/>
            </w:pPr>
            <w:r w:rsidRPr="00823058">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1A3E8D">
      <w:pPr>
        <w:pStyle w:val="Heading4"/>
        <w:rPr>
          <w:rFonts w:cs="Arial"/>
          <w:bCs/>
        </w:rPr>
      </w:pPr>
      <w:bookmarkStart w:id="4200" w:name="_Toc19717290"/>
      <w:bookmarkStart w:id="4201" w:name="_Toc27490780"/>
      <w:bookmarkStart w:id="4202" w:name="_Toc27557073"/>
      <w:bookmarkStart w:id="4203" w:name="_Toc27723990"/>
      <w:bookmarkStart w:id="4204" w:name="_Toc36031062"/>
      <w:bookmarkStart w:id="4205" w:name="_Toc36042982"/>
      <w:bookmarkStart w:id="4206" w:name="_Toc36814307"/>
      <w:bookmarkStart w:id="4207" w:name="_Toc44689161"/>
      <w:bookmarkStart w:id="4208" w:name="_Toc44923915"/>
      <w:bookmarkStart w:id="4209" w:name="_Toc51860885"/>
      <w:bookmarkStart w:id="4210" w:name="_Toc57930656"/>
      <w:bookmarkStart w:id="4211" w:name="_Toc57931286"/>
      <w:bookmarkStart w:id="4212" w:name="_Toc98235841"/>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45675454" w14:textId="77777777" w:rsidR="008D3EC4" w:rsidRDefault="008D3EC4" w:rsidP="008D3EC4">
      <w:pPr>
        <w:pStyle w:val="TH"/>
        <w:rPr>
          <w:lang w:val="en-US"/>
        </w:rPr>
      </w:pPr>
      <w:bookmarkStart w:id="4213" w:name="_Toc19717291"/>
      <w:bookmarkStart w:id="4214" w:name="_Toc27490781"/>
      <w:bookmarkStart w:id="4215" w:name="_Toc27557074"/>
      <w:bookmarkStart w:id="4216" w:name="_Toc27723991"/>
      <w:bookmarkStart w:id="4217" w:name="_Toc36031063"/>
      <w:bookmarkStart w:id="4218" w:name="_Toc36042983"/>
      <w:bookmarkStart w:id="4219" w:name="_Toc36814308"/>
      <w:bookmarkStart w:id="4220" w:name="_Toc44689162"/>
      <w:bookmarkStart w:id="4221" w:name="_Toc44923916"/>
      <w:bookmarkStart w:id="4222" w:name="_Toc51860886"/>
      <w:bookmarkStart w:id="4223" w:name="_Toc57930657"/>
      <w:bookmarkStart w:id="4224" w:name="_Toc57931287"/>
      <w:r>
        <w:t xml:space="preserve">Table 7.5.2.7-1: </w:t>
      </w:r>
      <w:r>
        <w:rPr>
          <w:lang w:val="en-US"/>
        </w:rPr>
        <w:t xml:space="preserve">Create </w:t>
      </w:r>
      <w:r>
        <w:rPr>
          <w:szCs w:val="18"/>
        </w:rPr>
        <w:t>Traffic Endpoint</w:t>
      </w:r>
      <w:r>
        <w:rPr>
          <w:lang w:val="en-US"/>
        </w:rPr>
        <w:t xml:space="preserve"> IE</w:t>
      </w:r>
      <w:r>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163"/>
        <w:gridCol w:w="425"/>
        <w:gridCol w:w="425"/>
        <w:gridCol w:w="425"/>
        <w:gridCol w:w="426"/>
        <w:gridCol w:w="425"/>
        <w:gridCol w:w="1234"/>
        <w:gridCol w:w="29"/>
        <w:gridCol w:w="30"/>
      </w:tblGrid>
      <w:tr w:rsidR="008D3EC4" w14:paraId="5E36654E" w14:textId="77777777" w:rsidTr="00167EC7">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81AEEE3" w14:textId="77777777" w:rsidR="008D3EC4" w:rsidRDefault="008D3EC4" w:rsidP="00167EC7">
            <w:pPr>
              <w:pStyle w:val="TAL"/>
              <w:rPr>
                <w:lang w:val="x-none"/>
              </w:rPr>
            </w:pPr>
            <w:r>
              <w:t>Octet 1 and 2</w:t>
            </w:r>
          </w:p>
        </w:tc>
        <w:tc>
          <w:tcPr>
            <w:tcW w:w="7891" w:type="dxa"/>
            <w:gridSpan w:val="10"/>
            <w:tcBorders>
              <w:top w:val="single" w:sz="4" w:space="0" w:color="auto"/>
              <w:left w:val="single" w:sz="4" w:space="0" w:color="auto"/>
              <w:bottom w:val="single" w:sz="4" w:space="0" w:color="auto"/>
              <w:right w:val="single" w:sz="4" w:space="0" w:color="auto"/>
            </w:tcBorders>
            <w:shd w:val="clear" w:color="auto" w:fill="D9D9D9"/>
            <w:hideMark/>
          </w:tcPr>
          <w:p w14:paraId="2C4B422C" w14:textId="77777777" w:rsidR="008D3EC4" w:rsidRDefault="008D3EC4" w:rsidP="00167EC7">
            <w:pPr>
              <w:pStyle w:val="TAC"/>
            </w:pPr>
            <w:r>
              <w:t xml:space="preserve">Create </w:t>
            </w:r>
            <w:r>
              <w:rPr>
                <w:szCs w:val="18"/>
              </w:rPr>
              <w:t>Traffic Endpoint</w:t>
            </w:r>
            <w:r>
              <w:t xml:space="preserve"> IE Type = 127(decimal)</w:t>
            </w:r>
          </w:p>
        </w:tc>
      </w:tr>
      <w:tr w:rsidR="008D3EC4" w14:paraId="5573ED14" w14:textId="77777777" w:rsidTr="00167EC7">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7D93A93" w14:textId="77777777" w:rsidR="008D3EC4" w:rsidRDefault="008D3EC4" w:rsidP="00167EC7">
            <w:pPr>
              <w:pStyle w:val="TAL"/>
            </w:pPr>
            <w:r>
              <w:t>Octets 3 and 4</w:t>
            </w:r>
          </w:p>
        </w:tc>
        <w:tc>
          <w:tcPr>
            <w:tcW w:w="7891" w:type="dxa"/>
            <w:gridSpan w:val="10"/>
            <w:tcBorders>
              <w:top w:val="single" w:sz="4" w:space="0" w:color="auto"/>
              <w:left w:val="single" w:sz="4" w:space="0" w:color="auto"/>
              <w:bottom w:val="single" w:sz="4" w:space="0" w:color="auto"/>
              <w:right w:val="single" w:sz="4" w:space="0" w:color="auto"/>
            </w:tcBorders>
            <w:shd w:val="clear" w:color="auto" w:fill="D9D9D9"/>
            <w:hideMark/>
          </w:tcPr>
          <w:p w14:paraId="13A9000F" w14:textId="77777777" w:rsidR="008D3EC4" w:rsidRDefault="008D3EC4" w:rsidP="00167EC7">
            <w:pPr>
              <w:pStyle w:val="TAC"/>
            </w:pPr>
            <w:r>
              <w:t>Length = n</w:t>
            </w:r>
          </w:p>
        </w:tc>
      </w:tr>
      <w:tr w:rsidR="008D3EC4" w14:paraId="4A57A536" w14:textId="77777777" w:rsidTr="00ED493B">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5B5B09DB" w14:textId="77777777" w:rsidR="008D3EC4" w:rsidRDefault="008D3EC4" w:rsidP="00167EC7">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E95FE7C" w14:textId="77777777" w:rsidR="008D3EC4" w:rsidRDefault="008D3EC4" w:rsidP="00167EC7">
            <w:pPr>
              <w:pStyle w:val="TAH"/>
            </w:pPr>
            <w:r>
              <w:t>P</w:t>
            </w:r>
          </w:p>
        </w:tc>
        <w:tc>
          <w:tcPr>
            <w:tcW w:w="4195" w:type="dxa"/>
            <w:gridSpan w:val="2"/>
            <w:vMerge w:val="restart"/>
            <w:tcBorders>
              <w:top w:val="single" w:sz="4" w:space="0" w:color="auto"/>
              <w:left w:val="single" w:sz="4" w:space="0" w:color="auto"/>
              <w:bottom w:val="single" w:sz="4" w:space="0" w:color="auto"/>
              <w:right w:val="single" w:sz="4" w:space="0" w:color="auto"/>
            </w:tcBorders>
            <w:hideMark/>
          </w:tcPr>
          <w:p w14:paraId="6B50B269"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11D95E68" w14:textId="77777777" w:rsidR="008D3EC4" w:rsidRDefault="008D3EC4" w:rsidP="00167EC7">
            <w:pPr>
              <w:pStyle w:val="TAH"/>
            </w:pPr>
            <w:r>
              <w:t>Appl.</w:t>
            </w:r>
          </w:p>
        </w:tc>
        <w:tc>
          <w:tcPr>
            <w:tcW w:w="1234" w:type="dxa"/>
            <w:vMerge w:val="restart"/>
            <w:tcBorders>
              <w:top w:val="single" w:sz="4" w:space="0" w:color="auto"/>
              <w:left w:val="single" w:sz="4" w:space="0" w:color="auto"/>
              <w:bottom w:val="single" w:sz="4" w:space="0" w:color="auto"/>
              <w:right w:val="single" w:sz="4" w:space="0" w:color="auto"/>
            </w:tcBorders>
            <w:hideMark/>
          </w:tcPr>
          <w:p w14:paraId="5B0783C9" w14:textId="77777777" w:rsidR="008D3EC4" w:rsidRDefault="008D3EC4" w:rsidP="00167EC7">
            <w:pPr>
              <w:pStyle w:val="TAH"/>
            </w:pPr>
            <w:r>
              <w:t>IE Type</w:t>
            </w:r>
          </w:p>
        </w:tc>
      </w:tr>
      <w:tr w:rsidR="008D3EC4" w14:paraId="51860E31" w14:textId="77777777" w:rsidTr="00ED493B">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1F69F7BD" w14:textId="77777777" w:rsidR="008D3EC4" w:rsidRDefault="008D3EC4" w:rsidP="00167EC7">
            <w:pPr>
              <w:spacing w:after="0"/>
              <w:rPr>
                <w:rFonts w:ascii="Arial" w:hAnsi="Arial"/>
                <w:b/>
                <w:sz w:val="18"/>
              </w:rPr>
            </w:pPr>
            <w:bookmarkStart w:id="4225" w:name="_PERM_MCCTEMPBM_CRPT05020444___7" w:colFirst="0" w:colLast="1"/>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3F51CF73" w14:textId="77777777" w:rsidR="008D3EC4" w:rsidRDefault="008D3EC4" w:rsidP="00167EC7">
            <w:pPr>
              <w:spacing w:after="0"/>
              <w:rPr>
                <w:rFonts w:ascii="Arial" w:hAnsi="Arial"/>
                <w:b/>
                <w:sz w:val="18"/>
              </w:rPr>
            </w:pPr>
          </w:p>
        </w:tc>
        <w:tc>
          <w:tcPr>
            <w:tcW w:w="4195" w:type="dxa"/>
            <w:gridSpan w:val="2"/>
            <w:vMerge/>
            <w:tcBorders>
              <w:top w:val="single" w:sz="4" w:space="0" w:color="auto"/>
              <w:left w:val="single" w:sz="4" w:space="0" w:color="auto"/>
              <w:bottom w:val="single" w:sz="4" w:space="0" w:color="auto"/>
              <w:right w:val="single" w:sz="4" w:space="0" w:color="auto"/>
            </w:tcBorders>
            <w:vAlign w:val="center"/>
            <w:hideMark/>
          </w:tcPr>
          <w:p w14:paraId="409034B0"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77420978"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3B723003"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6A8C0D4"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32FA4169" w14:textId="77777777" w:rsidR="008D3EC4" w:rsidRDefault="008D3EC4" w:rsidP="00167EC7">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45AC1C0E" w14:textId="77777777" w:rsidR="008D3EC4" w:rsidRDefault="008D3EC4" w:rsidP="00167EC7">
            <w:pPr>
              <w:pStyle w:val="TAH"/>
              <w:rPr>
                <w:lang w:val="de-DE"/>
              </w:rPr>
            </w:pPr>
            <w:r>
              <w:rPr>
                <w:lang w:val="de-DE"/>
              </w:rPr>
              <w:t>N4mb</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76BD26CA" w14:textId="77777777" w:rsidR="008D3EC4" w:rsidRDefault="008D3EC4" w:rsidP="00167EC7">
            <w:pPr>
              <w:spacing w:after="0"/>
              <w:rPr>
                <w:rFonts w:ascii="Arial" w:hAnsi="Arial"/>
                <w:b/>
                <w:sz w:val="18"/>
              </w:rPr>
            </w:pPr>
            <w:bookmarkStart w:id="4226" w:name="_PERM_MCCTEMPBM_CRPT05020445___7"/>
            <w:bookmarkEnd w:id="4226"/>
          </w:p>
        </w:tc>
      </w:tr>
      <w:bookmarkEnd w:id="4225"/>
      <w:tr w:rsidR="008D3EC4" w14:paraId="77F9E348"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1EDB3C8E" w14:textId="77777777" w:rsidR="008D3EC4" w:rsidRDefault="008D3EC4" w:rsidP="00167EC7">
            <w:pPr>
              <w:pStyle w:val="TAL"/>
            </w:pPr>
            <w:r>
              <w:rPr>
                <w:lang w:val="en-US"/>
              </w:rPr>
              <w:t>Traffic Endpoint</w:t>
            </w:r>
            <w:r>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BAEC364" w14:textId="77777777" w:rsidR="008D3EC4" w:rsidRDefault="008D3EC4" w:rsidP="00823058">
            <w:pPr>
              <w:pStyle w:val="TAC"/>
            </w:pPr>
            <w:r w:rsidRPr="00823058">
              <w:t>M</w:t>
            </w:r>
          </w:p>
        </w:tc>
        <w:tc>
          <w:tcPr>
            <w:tcW w:w="4195" w:type="dxa"/>
            <w:gridSpan w:val="2"/>
            <w:tcBorders>
              <w:top w:val="single" w:sz="4" w:space="0" w:color="auto"/>
              <w:left w:val="single" w:sz="4" w:space="0" w:color="auto"/>
              <w:bottom w:val="single" w:sz="4" w:space="0" w:color="auto"/>
              <w:right w:val="single" w:sz="4" w:space="0" w:color="auto"/>
            </w:tcBorders>
            <w:hideMark/>
          </w:tcPr>
          <w:p w14:paraId="5A8AA8D2" w14:textId="77777777" w:rsidR="008D3EC4" w:rsidRDefault="008D3EC4" w:rsidP="00167EC7">
            <w:pPr>
              <w:pStyle w:val="TAL"/>
            </w:pPr>
            <w:r>
              <w:t xml:space="preserve">This IE shall uniquely identify </w:t>
            </w:r>
            <w:r>
              <w:rPr>
                <w:lang w:val="en-US"/>
              </w:rPr>
              <w:t>the Traffic Endpoint</w:t>
            </w:r>
            <w:r>
              <w:t xml:space="preserve"> for that </w:t>
            </w:r>
            <w:r>
              <w:rPr>
                <w:lang w:eastAsia="zh-CN"/>
              </w:rPr>
              <w:t>PFCP</w:t>
            </w:r>
            <w:r>
              <w:t xml:space="preserve"> session.</w:t>
            </w:r>
          </w:p>
        </w:tc>
        <w:tc>
          <w:tcPr>
            <w:tcW w:w="425" w:type="dxa"/>
            <w:tcBorders>
              <w:top w:val="single" w:sz="4" w:space="0" w:color="auto"/>
              <w:left w:val="single" w:sz="4" w:space="0" w:color="auto"/>
              <w:bottom w:val="single" w:sz="4" w:space="0" w:color="auto"/>
              <w:right w:val="single" w:sz="4" w:space="0" w:color="auto"/>
            </w:tcBorders>
            <w:hideMark/>
          </w:tcPr>
          <w:p w14:paraId="147B63CC"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CB044F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5309A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9A7306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3DF8B151" w14:textId="77777777" w:rsidR="008D3EC4" w:rsidRDefault="008D3EC4" w:rsidP="00167EC7">
            <w:pPr>
              <w:pStyle w:val="TAC"/>
            </w:pPr>
            <w:r>
              <w:t>X</w:t>
            </w:r>
          </w:p>
        </w:tc>
        <w:tc>
          <w:tcPr>
            <w:tcW w:w="1234" w:type="dxa"/>
            <w:tcBorders>
              <w:top w:val="single" w:sz="4" w:space="0" w:color="auto"/>
              <w:left w:val="single" w:sz="4" w:space="0" w:color="auto"/>
              <w:bottom w:val="single" w:sz="4" w:space="0" w:color="auto"/>
              <w:right w:val="single" w:sz="4" w:space="0" w:color="auto"/>
            </w:tcBorders>
            <w:hideMark/>
          </w:tcPr>
          <w:p w14:paraId="08B7385C" w14:textId="77777777" w:rsidR="008D3EC4" w:rsidRDefault="008D3EC4" w:rsidP="00167EC7">
            <w:pPr>
              <w:pStyle w:val="TAC"/>
            </w:pPr>
            <w:r>
              <w:rPr>
                <w:lang w:val="en-US"/>
              </w:rPr>
              <w:t>Traffic Endpoint</w:t>
            </w:r>
            <w:r>
              <w:t xml:space="preserve"> ID</w:t>
            </w:r>
          </w:p>
        </w:tc>
      </w:tr>
      <w:tr w:rsidR="008D3EC4" w14:paraId="4C2C4A59"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913465" w14:textId="77777777" w:rsidR="008D3EC4" w:rsidRDefault="008D3EC4" w:rsidP="00167EC7">
            <w:pPr>
              <w:pStyle w:val="TAL"/>
            </w:pPr>
            <w:r>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0593EE9F" w14:textId="77777777" w:rsidR="008D3EC4" w:rsidRDefault="008D3EC4" w:rsidP="00823058">
            <w:pPr>
              <w:pStyle w:val="TAC"/>
            </w:pPr>
            <w:r w:rsidRPr="00823058">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1735FAC5" w14:textId="77777777" w:rsidR="008D3EC4" w:rsidRDefault="008D3EC4" w:rsidP="00167EC7">
            <w:pPr>
              <w:pStyle w:val="TAL"/>
              <w:rPr>
                <w:szCs w:val="18"/>
                <w:lang w:val="en-US" w:eastAsia="zh-CN"/>
              </w:rPr>
            </w:pPr>
            <w:r>
              <w:rPr>
                <w:szCs w:val="18"/>
                <w:lang w:val="en-US" w:eastAsia="zh-CN"/>
              </w:rPr>
              <w:t>If present, this IE shall identify the local F-TEID to match for an incoming packet.</w:t>
            </w:r>
          </w:p>
          <w:p w14:paraId="0CE2031A" w14:textId="77777777" w:rsidR="008D3EC4" w:rsidRDefault="008D3EC4" w:rsidP="00167EC7">
            <w:pPr>
              <w:pStyle w:val="TAL"/>
              <w:rPr>
                <w:rFonts w:cs="Arial"/>
                <w:szCs w:val="18"/>
                <w:lang w:val="x-none" w:eastAsia="zh-CN"/>
              </w:rPr>
            </w:pPr>
            <w:r>
              <w:rPr>
                <w:szCs w:val="18"/>
                <w:lang w:val="en-US" w:eastAsia="zh-CN"/>
              </w:rPr>
              <w:t xml:space="preserve">The CP function shall set the CHOOSE (CH) bit to 1 if the CP function requests the UP function to assign a local F-TEID to the </w:t>
            </w:r>
            <w:r>
              <w:rPr>
                <w:lang w:val="en-US"/>
              </w:rPr>
              <w:t>Traffic Endpoint</w:t>
            </w:r>
            <w:r>
              <w:rPr>
                <w:szCs w:val="18"/>
                <w:lang w:val="en-US"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59DC460"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0837F1A"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FAFD552"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47979291"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CDE8E2F" w14:textId="77777777" w:rsidR="008D3EC4" w:rsidRDefault="008D3EC4" w:rsidP="00167EC7">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1015BD2" w14:textId="77777777" w:rsidR="008D3EC4" w:rsidRDefault="008D3EC4" w:rsidP="00167EC7">
            <w:pPr>
              <w:pStyle w:val="TAC"/>
              <w:rPr>
                <w:lang w:val="x-none"/>
              </w:rPr>
            </w:pPr>
            <w:r>
              <w:t>F-TEID</w:t>
            </w:r>
          </w:p>
        </w:tc>
      </w:tr>
      <w:tr w:rsidR="008D3EC4" w14:paraId="725027F8"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A2D27F9" w14:textId="77777777" w:rsidR="008D3EC4" w:rsidRDefault="008D3EC4" w:rsidP="00167EC7">
            <w:pPr>
              <w:pStyle w:val="TAL"/>
            </w:pPr>
            <w: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11636E07" w14:textId="77777777" w:rsidR="008D3EC4" w:rsidRDefault="008D3EC4" w:rsidP="00823058">
            <w:pPr>
              <w:pStyle w:val="TAC"/>
              <w:rPr>
                <w:szCs w:val="18"/>
              </w:rPr>
            </w:pPr>
            <w:r w:rsidRPr="00823058">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2E80AB9B" w14:textId="77777777" w:rsidR="008D3EC4" w:rsidRDefault="008D3EC4" w:rsidP="00167EC7">
            <w:pPr>
              <w:pStyle w:val="TAL"/>
              <w:rPr>
                <w:lang w:val="en-US" w:eastAsia="zh-CN"/>
              </w:rPr>
            </w:pPr>
            <w:r>
              <w:rPr>
                <w:szCs w:val="18"/>
                <w:lang w:val="en-US" w:eastAsia="zh-CN"/>
              </w:rPr>
              <w:t>This IE shall be present if the CP function requests the UP function to allocate a UE IP address/prefix.</w:t>
            </w:r>
          </w:p>
          <w:p w14:paraId="19442178" w14:textId="77777777" w:rsidR="008D3EC4" w:rsidRDefault="008D3EC4" w:rsidP="00167EC7">
            <w:pPr>
              <w:pStyle w:val="TAL"/>
              <w:rPr>
                <w:szCs w:val="18"/>
                <w:lang w:val="en-US" w:eastAsia="zh-CN"/>
              </w:rPr>
            </w:pPr>
            <w:r>
              <w:rPr>
                <w:lang w:val="en-US" w:eastAsia="zh-CN"/>
              </w:rPr>
              <w:t>If</w:t>
            </w:r>
            <w:r>
              <w:rPr>
                <w:lang w:eastAsia="zh-CN"/>
              </w:rPr>
              <w:t xml:space="preserve"> present, this IE shall identify the Network instance to match for the incoming packet. See NOTE 1</w:t>
            </w:r>
            <w:r>
              <w:rPr>
                <w:lang w:val="de-DE" w:eastAsia="zh-CN"/>
              </w:rPr>
              <w:t>, NOTE 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5C4A8FF" w14:textId="77777777" w:rsidR="008D3EC4" w:rsidRDefault="008D3EC4" w:rsidP="00167EC7">
            <w:pPr>
              <w:pStyle w:val="TAC"/>
              <w:rPr>
                <w:lang w:val="de-DE"/>
              </w:rPr>
            </w:pPr>
            <w:r>
              <w:t>X</w:t>
            </w:r>
          </w:p>
        </w:tc>
        <w:tc>
          <w:tcPr>
            <w:tcW w:w="425" w:type="dxa"/>
            <w:tcBorders>
              <w:top w:val="single" w:sz="4" w:space="0" w:color="auto"/>
              <w:left w:val="single" w:sz="4" w:space="0" w:color="auto"/>
              <w:bottom w:val="single" w:sz="4" w:space="0" w:color="auto"/>
              <w:right w:val="single" w:sz="4" w:space="0" w:color="auto"/>
            </w:tcBorders>
            <w:hideMark/>
          </w:tcPr>
          <w:p w14:paraId="44942583" w14:textId="77777777" w:rsidR="008D3EC4" w:rsidRDefault="008D3EC4" w:rsidP="00167EC7">
            <w:pPr>
              <w:pStyle w:val="TAC"/>
              <w:rPr>
                <w:lang w:val="de-DE"/>
              </w:rPr>
            </w:pPr>
            <w:r>
              <w:t>X</w:t>
            </w:r>
          </w:p>
        </w:tc>
        <w:tc>
          <w:tcPr>
            <w:tcW w:w="425" w:type="dxa"/>
            <w:tcBorders>
              <w:top w:val="single" w:sz="4" w:space="0" w:color="auto"/>
              <w:left w:val="single" w:sz="4" w:space="0" w:color="auto"/>
              <w:bottom w:val="single" w:sz="4" w:space="0" w:color="auto"/>
              <w:right w:val="single" w:sz="4" w:space="0" w:color="auto"/>
            </w:tcBorders>
            <w:hideMark/>
          </w:tcPr>
          <w:p w14:paraId="026FFB7E" w14:textId="77777777" w:rsidR="008D3EC4" w:rsidRDefault="008D3EC4" w:rsidP="00167EC7">
            <w:pPr>
              <w:pStyle w:val="TAC"/>
              <w:rPr>
                <w:lang w:val="de-DE"/>
              </w:rPr>
            </w:pPr>
            <w:r>
              <w:t>X</w:t>
            </w:r>
          </w:p>
        </w:tc>
        <w:tc>
          <w:tcPr>
            <w:tcW w:w="426" w:type="dxa"/>
            <w:tcBorders>
              <w:top w:val="single" w:sz="4" w:space="0" w:color="auto"/>
              <w:left w:val="single" w:sz="4" w:space="0" w:color="auto"/>
              <w:bottom w:val="single" w:sz="4" w:space="0" w:color="auto"/>
              <w:right w:val="single" w:sz="4" w:space="0" w:color="auto"/>
            </w:tcBorders>
            <w:hideMark/>
          </w:tcPr>
          <w:p w14:paraId="1D0FCFA4"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029D8945" w14:textId="77777777" w:rsidR="008D3EC4" w:rsidRDefault="008D3EC4" w:rsidP="00167EC7">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0A7D981" w14:textId="77777777" w:rsidR="008D3EC4" w:rsidRDefault="008D3EC4" w:rsidP="00167EC7">
            <w:pPr>
              <w:pStyle w:val="TAC"/>
              <w:rPr>
                <w:lang w:val="x-none"/>
              </w:rPr>
            </w:pPr>
            <w:r>
              <w:t>Network Instance</w:t>
            </w:r>
          </w:p>
        </w:tc>
      </w:tr>
      <w:tr w:rsidR="008D3EC4" w14:paraId="799A7F06"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81A3A7A" w14:textId="77777777" w:rsidR="008D3EC4" w:rsidRDefault="008D3EC4" w:rsidP="00167EC7">
            <w:pPr>
              <w:pStyle w:val="TAL"/>
            </w:pPr>
            <w:r>
              <w:rPr>
                <w:lang w:val="de-DE" w:eastAsia="zh-CN"/>
              </w:rPr>
              <w:t>Redundant Transmission Detection Parameters</w:t>
            </w:r>
          </w:p>
        </w:tc>
        <w:tc>
          <w:tcPr>
            <w:tcW w:w="336" w:type="dxa"/>
            <w:gridSpan w:val="2"/>
            <w:tcBorders>
              <w:top w:val="single" w:sz="4" w:space="0" w:color="auto"/>
              <w:left w:val="single" w:sz="4" w:space="0" w:color="auto"/>
              <w:bottom w:val="single" w:sz="4" w:space="0" w:color="auto"/>
              <w:right w:val="single" w:sz="4" w:space="0" w:color="auto"/>
            </w:tcBorders>
            <w:hideMark/>
          </w:tcPr>
          <w:p w14:paraId="714204A7" w14:textId="77777777" w:rsidR="008D3EC4" w:rsidRDefault="008D3EC4" w:rsidP="00823058">
            <w:pPr>
              <w:pStyle w:val="TAC"/>
              <w:rPr>
                <w:lang w:eastAsia="zh-CN"/>
              </w:rPr>
            </w:pPr>
            <w:r w:rsidRPr="00823058">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0CB96C90" w14:textId="77777777" w:rsidR="008D3EC4" w:rsidRDefault="008D3EC4" w:rsidP="00167EC7">
            <w:pPr>
              <w:pStyle w:val="TAL"/>
              <w:rPr>
                <w:szCs w:val="18"/>
                <w:lang w:val="en-US" w:eastAsia="zh-CN"/>
              </w:rPr>
            </w:pPr>
            <w:r>
              <w:rPr>
                <w:szCs w:val="18"/>
                <w:lang w:val="en-US" w:eastAsia="zh-CN"/>
              </w:rPr>
              <w:t>If present, this IE shall contain the information used for the reception of redundant uplink packets on N3/N9 interfaces.</w:t>
            </w:r>
          </w:p>
          <w:p w14:paraId="40868763" w14:textId="77777777" w:rsidR="008D3EC4" w:rsidRDefault="008D3EC4" w:rsidP="00167EC7">
            <w:pPr>
              <w:pStyle w:val="TAL"/>
              <w:rPr>
                <w:szCs w:val="18"/>
                <w:lang w:val="en-US" w:eastAsia="zh-CN"/>
              </w:rPr>
            </w:pPr>
            <w:r>
              <w:rPr>
                <w:szCs w:val="18"/>
                <w:lang w:val="en-US" w:eastAsia="zh-CN"/>
              </w:rPr>
              <w:t>See Table 7.5.2.2-5.</w:t>
            </w:r>
          </w:p>
        </w:tc>
        <w:tc>
          <w:tcPr>
            <w:tcW w:w="425" w:type="dxa"/>
            <w:tcBorders>
              <w:top w:val="single" w:sz="4" w:space="0" w:color="auto"/>
              <w:left w:val="single" w:sz="4" w:space="0" w:color="auto"/>
              <w:bottom w:val="single" w:sz="4" w:space="0" w:color="auto"/>
              <w:right w:val="single" w:sz="4" w:space="0" w:color="auto"/>
            </w:tcBorders>
            <w:hideMark/>
          </w:tcPr>
          <w:p w14:paraId="0404A7DA"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1A8033A"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590A847" w14:textId="77777777" w:rsidR="008D3EC4" w:rsidRDefault="008D3EC4" w:rsidP="00167EC7">
            <w:pPr>
              <w:pStyle w:val="TAC"/>
            </w:pPr>
            <w:r>
              <w:rPr>
                <w:lang w:val="de-D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9948E52" w14:textId="77777777" w:rsidR="008D3EC4" w:rsidRDefault="008D3EC4" w:rsidP="00167EC7">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5324DA85" w14:textId="77777777" w:rsidR="008D3EC4" w:rsidRDefault="008D3EC4" w:rsidP="00167EC7">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47E00E89" w14:textId="77777777" w:rsidR="008D3EC4" w:rsidRDefault="008D3EC4" w:rsidP="00167EC7">
            <w:pPr>
              <w:pStyle w:val="TAC"/>
            </w:pPr>
            <w:r>
              <w:rPr>
                <w:lang w:val="de-DE" w:eastAsia="zh-CN"/>
              </w:rPr>
              <w:t>Redundant Transmission Detection Parameters</w:t>
            </w:r>
          </w:p>
        </w:tc>
      </w:tr>
      <w:tr w:rsidR="008D3EC4" w14:paraId="7B9B8C62"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708008B" w14:textId="77777777" w:rsidR="008D3EC4" w:rsidRDefault="008D3EC4" w:rsidP="00167EC7">
            <w:pPr>
              <w:pStyle w:val="TAL"/>
            </w:pPr>
            <w:r>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4909959C" w14:textId="77777777" w:rsidR="008D3EC4" w:rsidRDefault="008D3EC4" w:rsidP="00823058">
            <w:pPr>
              <w:pStyle w:val="TAC"/>
              <w:rPr>
                <w:lang w:eastAsia="zh-CN"/>
              </w:rPr>
            </w:pPr>
            <w:r w:rsidRPr="00823058">
              <w:t>O</w:t>
            </w:r>
          </w:p>
        </w:tc>
        <w:tc>
          <w:tcPr>
            <w:tcW w:w="4195" w:type="dxa"/>
            <w:gridSpan w:val="2"/>
            <w:tcBorders>
              <w:top w:val="single" w:sz="4" w:space="0" w:color="auto"/>
              <w:left w:val="single" w:sz="4" w:space="0" w:color="auto"/>
              <w:bottom w:val="single" w:sz="4" w:space="0" w:color="auto"/>
              <w:right w:val="single" w:sz="4" w:space="0" w:color="auto"/>
            </w:tcBorders>
          </w:tcPr>
          <w:p w14:paraId="0FBD5598" w14:textId="77777777" w:rsidR="008D3EC4" w:rsidRDefault="008D3EC4" w:rsidP="00167EC7">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3).</w:t>
            </w:r>
          </w:p>
          <w:p w14:paraId="6D896C7A" w14:textId="77777777" w:rsidR="008D3EC4" w:rsidRDefault="008D3EC4" w:rsidP="00167EC7">
            <w:pPr>
              <w:pStyle w:val="TAL"/>
              <w:rPr>
                <w:rFonts w:cs="Arial"/>
                <w:szCs w:val="18"/>
                <w:lang w:eastAsia="zh-CN"/>
              </w:rPr>
            </w:pPr>
          </w:p>
          <w:p w14:paraId="4C13705E" w14:textId="77777777" w:rsidR="008D3EC4" w:rsidRDefault="008D3EC4" w:rsidP="00167EC7">
            <w:pPr>
              <w:pStyle w:val="TAL"/>
              <w:rPr>
                <w:szCs w:val="18"/>
                <w:lang w:val="en-US" w:eastAsia="zh-CN"/>
              </w:rPr>
            </w:pPr>
            <w:r>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Pr>
                <w:lang w:val="en-US"/>
              </w:rPr>
              <w:t>Traffic Endpoint</w:t>
            </w:r>
            <w:r>
              <w:rPr>
                <w:szCs w:val="18"/>
                <w:lang w:val="en-US" w:eastAsia="zh-CN"/>
              </w:rPr>
              <w:t>.</w:t>
            </w:r>
          </w:p>
          <w:p w14:paraId="20CA9D4B" w14:textId="77777777" w:rsidR="008D3EC4" w:rsidRDefault="008D3EC4" w:rsidP="00167EC7">
            <w:pPr>
              <w:pStyle w:val="TAL"/>
              <w:rPr>
                <w:szCs w:val="18"/>
                <w:lang w:val="en-US" w:eastAsia="zh-CN"/>
              </w:rPr>
            </w:pPr>
          </w:p>
          <w:p w14:paraId="1801033E" w14:textId="77777777" w:rsidR="008D3EC4" w:rsidRDefault="008D3EC4" w:rsidP="00167EC7">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6).</w:t>
            </w:r>
          </w:p>
          <w:p w14:paraId="79E60F74" w14:textId="77777777" w:rsidR="008D3EC4" w:rsidRDefault="008D3EC4" w:rsidP="00167EC7">
            <w:pPr>
              <w:pStyle w:val="TAL"/>
              <w:rPr>
                <w:szCs w:val="18"/>
                <w:lang w:val="en-US" w:eastAsia="zh-CN"/>
              </w:rPr>
            </w:pPr>
          </w:p>
          <w:p w14:paraId="09EBBC3F" w14:textId="77777777" w:rsidR="008D3EC4" w:rsidRDefault="008D3EC4" w:rsidP="000A1449">
            <w:pPr>
              <w:pStyle w:val="TAL"/>
              <w:rPr>
                <w:lang w:eastAsia="zh-CN"/>
              </w:rPr>
            </w:pPr>
            <w:r w:rsidRPr="000A1449">
              <w:t>In the 5GC, several IEs with the same IE type may be present to represent multiple UE IP addresses, if the UPF indicated support of the IP6PL feature (see clause 5.21).</w:t>
            </w:r>
          </w:p>
        </w:tc>
        <w:tc>
          <w:tcPr>
            <w:tcW w:w="425" w:type="dxa"/>
            <w:tcBorders>
              <w:top w:val="single" w:sz="4" w:space="0" w:color="auto"/>
              <w:left w:val="single" w:sz="4" w:space="0" w:color="auto"/>
              <w:bottom w:val="single" w:sz="4" w:space="0" w:color="auto"/>
              <w:right w:val="single" w:sz="4" w:space="0" w:color="auto"/>
            </w:tcBorders>
            <w:hideMark/>
          </w:tcPr>
          <w:p w14:paraId="33A16DF7"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304759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D203264"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073A0EEF"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595B89D1" w14:textId="77777777" w:rsidR="008D3EC4" w:rsidRDefault="008D3EC4" w:rsidP="00167EC7">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7C2EA19" w14:textId="77777777" w:rsidR="008D3EC4" w:rsidRDefault="008D3EC4" w:rsidP="00167EC7">
            <w:pPr>
              <w:pStyle w:val="TAC"/>
            </w:pPr>
            <w:r>
              <w:t>UE IP address</w:t>
            </w:r>
          </w:p>
        </w:tc>
      </w:tr>
      <w:tr w:rsidR="008D3EC4" w14:paraId="304D20B0"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657A80" w14:textId="77777777" w:rsidR="008D3EC4" w:rsidRDefault="008D3EC4" w:rsidP="00167EC7">
            <w:pPr>
              <w:pStyle w:val="TAL"/>
            </w:pPr>
            <w:r>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65192D61" w14:textId="77777777" w:rsidR="008D3EC4" w:rsidRDefault="008D3EC4" w:rsidP="00823058">
            <w:pPr>
              <w:pStyle w:val="TAC"/>
              <w:rPr>
                <w:lang w:eastAsia="zh-CN"/>
              </w:rPr>
            </w:pPr>
            <w:r w:rsidRPr="00823058">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11EEDAE0" w14:textId="77777777" w:rsidR="008D3EC4" w:rsidRDefault="008D3EC4" w:rsidP="00167EC7">
            <w:pPr>
              <w:pStyle w:val="TAL"/>
              <w:rPr>
                <w:lang w:eastAsia="zh-CN"/>
              </w:rPr>
            </w:pPr>
            <w:r>
              <w:rPr>
                <w:rFonts w:cs="Arial"/>
                <w:szCs w:val="18"/>
                <w:lang w:val="en-US" w:eastAsia="zh-CN"/>
              </w:rPr>
              <w:t xml:space="preserve">This IE may be present to identify </w:t>
            </w:r>
            <w:r>
              <w:t>all the (DL) Ethernet packets matching an Ethernet PDU session (see clause 5.13.1).</w:t>
            </w:r>
          </w:p>
        </w:tc>
        <w:tc>
          <w:tcPr>
            <w:tcW w:w="425" w:type="dxa"/>
            <w:tcBorders>
              <w:top w:val="single" w:sz="4" w:space="0" w:color="auto"/>
              <w:left w:val="single" w:sz="4" w:space="0" w:color="auto"/>
              <w:bottom w:val="single" w:sz="4" w:space="0" w:color="auto"/>
              <w:right w:val="single" w:sz="4" w:space="0" w:color="auto"/>
            </w:tcBorders>
            <w:hideMark/>
          </w:tcPr>
          <w:p w14:paraId="134F87CA"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D18FDA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2C74B53"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62A1ABC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6F470E03" w14:textId="77777777" w:rsidR="008D3EC4" w:rsidRDefault="008D3EC4" w:rsidP="00167EC7">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13F16F72" w14:textId="77777777" w:rsidR="008D3EC4" w:rsidRDefault="008D3EC4" w:rsidP="00167EC7">
            <w:pPr>
              <w:pStyle w:val="TAC"/>
            </w:pPr>
            <w:r>
              <w:t>Ethernet PDU Session Information</w:t>
            </w:r>
          </w:p>
        </w:tc>
      </w:tr>
      <w:tr w:rsidR="008D3EC4" w14:paraId="55DFDB9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EBC33A" w14:textId="77777777" w:rsidR="008D3EC4" w:rsidRDefault="008D3EC4" w:rsidP="00167EC7">
            <w:pPr>
              <w:pStyle w:val="TAL"/>
              <w:rPr>
                <w:lang w:val="de-DE"/>
              </w:rPr>
            </w:pPr>
            <w:r>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4AD3FE5" w14:textId="77777777" w:rsidR="008D3EC4" w:rsidRDefault="008D3EC4" w:rsidP="00823058">
            <w:pPr>
              <w:pStyle w:val="TAC"/>
              <w:rPr>
                <w:lang w:val="de-DE"/>
              </w:rPr>
            </w:pPr>
            <w:r w:rsidRPr="00823058">
              <w:t>O</w:t>
            </w:r>
          </w:p>
        </w:tc>
        <w:tc>
          <w:tcPr>
            <w:tcW w:w="4163" w:type="dxa"/>
            <w:tcBorders>
              <w:top w:val="single" w:sz="4" w:space="0" w:color="auto"/>
              <w:left w:val="single" w:sz="4" w:space="0" w:color="auto"/>
              <w:bottom w:val="single" w:sz="4" w:space="0" w:color="auto"/>
              <w:right w:val="single" w:sz="4" w:space="0" w:color="auto"/>
            </w:tcBorders>
            <w:hideMark/>
          </w:tcPr>
          <w:p w14:paraId="0578F409" w14:textId="77777777" w:rsidR="008D3EC4" w:rsidRDefault="008D3EC4" w:rsidP="00167EC7">
            <w:pPr>
              <w:rPr>
                <w:rFonts w:ascii="Arial" w:hAnsi="Arial" w:cs="Arial"/>
                <w:sz w:val="18"/>
                <w:szCs w:val="18"/>
                <w:lang w:eastAsia="zh-CN"/>
              </w:rPr>
            </w:pPr>
            <w:r>
              <w:rPr>
                <w:rFonts w:ascii="Arial" w:hAnsi="Arial" w:cs="Arial"/>
                <w:sz w:val="18"/>
                <w:szCs w:val="18"/>
                <w:lang w:eastAsia="zh-CN"/>
              </w:rPr>
              <w:t>This IE may be present for a PDR if the UPF indicated support of Framed Routing (see clauses 8.2.25 and 5.16). If present, this IE shall describe a framed route.</w:t>
            </w:r>
          </w:p>
          <w:p w14:paraId="0C36A775" w14:textId="77777777" w:rsidR="008D3EC4" w:rsidRDefault="008D3EC4" w:rsidP="00167EC7">
            <w:pPr>
              <w:rPr>
                <w:rFonts w:ascii="Arial" w:hAnsi="Arial" w:cs="Arial"/>
                <w:sz w:val="18"/>
                <w:szCs w:val="18"/>
                <w:lang w:eastAsia="zh-CN"/>
              </w:rPr>
            </w:pPr>
            <w:r>
              <w:rPr>
                <w:rFonts w:ascii="Arial" w:hAnsi="Arial" w:cs="Arial"/>
                <w:sz w:val="18"/>
                <w:szCs w:val="18"/>
                <w:lang w:eastAsia="zh-CN"/>
              </w:rPr>
              <w:t>Several IEs with the same IE type may be present to provision a list of framed routes. (NOTE 3)</w:t>
            </w:r>
          </w:p>
        </w:tc>
        <w:tc>
          <w:tcPr>
            <w:tcW w:w="425" w:type="dxa"/>
            <w:tcBorders>
              <w:top w:val="single" w:sz="4" w:space="0" w:color="auto"/>
              <w:left w:val="single" w:sz="4" w:space="0" w:color="auto"/>
              <w:bottom w:val="single" w:sz="4" w:space="0" w:color="auto"/>
              <w:right w:val="single" w:sz="4" w:space="0" w:color="auto"/>
            </w:tcBorders>
            <w:hideMark/>
          </w:tcPr>
          <w:p w14:paraId="27C2F119"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CA80B65"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5CA0E30"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438F21E0"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6513716E" w14:textId="77777777" w:rsidR="008D3EC4" w:rsidRDefault="008D3EC4" w:rsidP="00167EC7">
            <w:pPr>
              <w:pStyle w:val="TAC"/>
            </w:pPr>
            <w:r>
              <w:t>-</w:t>
            </w:r>
          </w:p>
        </w:tc>
        <w:tc>
          <w:tcPr>
            <w:tcW w:w="1293" w:type="dxa"/>
            <w:gridSpan w:val="3"/>
            <w:tcBorders>
              <w:top w:val="single" w:sz="4" w:space="0" w:color="auto"/>
              <w:left w:val="single" w:sz="4" w:space="0" w:color="auto"/>
              <w:bottom w:val="single" w:sz="4" w:space="0" w:color="auto"/>
              <w:right w:val="single" w:sz="4" w:space="0" w:color="auto"/>
            </w:tcBorders>
            <w:vAlign w:val="center"/>
            <w:hideMark/>
          </w:tcPr>
          <w:p w14:paraId="35F367BF" w14:textId="77777777" w:rsidR="008D3EC4" w:rsidRDefault="008D3EC4" w:rsidP="00167EC7">
            <w:pPr>
              <w:pStyle w:val="TAC"/>
              <w:rPr>
                <w:lang w:val="de-DE"/>
              </w:rPr>
            </w:pPr>
            <w:r>
              <w:rPr>
                <w:lang w:val="de-DE"/>
              </w:rPr>
              <w:t>Framed-Route</w:t>
            </w:r>
          </w:p>
        </w:tc>
      </w:tr>
      <w:tr w:rsidR="008D3EC4" w14:paraId="728EB912"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7F8C59E" w14:textId="77777777" w:rsidR="008D3EC4" w:rsidRDefault="008D3EC4" w:rsidP="00167EC7">
            <w:pPr>
              <w:pStyle w:val="TAL"/>
              <w:rPr>
                <w:lang w:val="de-DE"/>
              </w:rPr>
            </w:pPr>
            <w:r>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6DC1FEFC" w14:textId="77777777" w:rsidR="008D3EC4" w:rsidRDefault="008D3EC4" w:rsidP="00823058">
            <w:pPr>
              <w:pStyle w:val="TAC"/>
              <w:rPr>
                <w:lang w:val="de-DE"/>
              </w:rPr>
            </w:pPr>
            <w:r w:rsidRPr="00823058">
              <w:t>O</w:t>
            </w:r>
          </w:p>
        </w:tc>
        <w:tc>
          <w:tcPr>
            <w:tcW w:w="4163" w:type="dxa"/>
            <w:tcBorders>
              <w:top w:val="single" w:sz="4" w:space="0" w:color="auto"/>
              <w:left w:val="single" w:sz="4" w:space="0" w:color="auto"/>
              <w:bottom w:val="single" w:sz="4" w:space="0" w:color="auto"/>
              <w:right w:val="single" w:sz="4" w:space="0" w:color="auto"/>
            </w:tcBorders>
            <w:hideMark/>
          </w:tcPr>
          <w:p w14:paraId="465FF96A" w14:textId="77777777" w:rsidR="008D3EC4" w:rsidRDefault="008D3EC4" w:rsidP="00167EC7">
            <w:pPr>
              <w:rPr>
                <w:rFonts w:ascii="Arial" w:hAnsi="Arial" w:cs="Arial"/>
                <w:sz w:val="18"/>
                <w:szCs w:val="18"/>
                <w:lang w:eastAsia="zh-CN"/>
              </w:rPr>
            </w:pPr>
            <w:r>
              <w:rPr>
                <w:rFonts w:ascii="Arial" w:hAnsi="Arial" w:cs="Arial"/>
                <w:sz w:val="18"/>
                <w:szCs w:val="18"/>
                <w:lang w:eastAsia="zh-CN"/>
              </w:rPr>
              <w:t xml:space="preserve">This IE may be present for a DL PDR if the UPF indicated support of Framed Routing (see clauses 8.2.25 and 5.16). If present, this IE shall describe the routing method for the UP function for the IP route related to Framed-Routes or Framed-IPv6-Routes. (NOTE </w:t>
            </w:r>
            <w:r>
              <w:rPr>
                <w:rFonts w:ascii="Arial" w:hAnsi="Arial" w:cs="Arial"/>
                <w:sz w:val="18"/>
                <w:szCs w:val="18"/>
                <w:lang w:val="fi-FI" w:eastAsia="zh-CN"/>
              </w:rPr>
              <w:t>5</w:t>
            </w:r>
            <w:r>
              <w:rPr>
                <w:rFonts w:ascii="Arial" w:hAnsi="Arial" w:cs="Arial"/>
                <w:sz w:val="18"/>
                <w:szCs w:val="18"/>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AF038B0"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1CBBA855"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6358A09"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2EFD6E36"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4B79D985" w14:textId="77777777" w:rsidR="008D3EC4" w:rsidRDefault="008D3EC4" w:rsidP="00167EC7">
            <w:pPr>
              <w:pStyle w:val="TAC"/>
            </w:pPr>
            <w:r>
              <w:t>-</w:t>
            </w:r>
          </w:p>
        </w:tc>
        <w:tc>
          <w:tcPr>
            <w:tcW w:w="1293" w:type="dxa"/>
            <w:gridSpan w:val="3"/>
            <w:tcBorders>
              <w:top w:val="single" w:sz="4" w:space="0" w:color="auto"/>
              <w:left w:val="single" w:sz="4" w:space="0" w:color="auto"/>
              <w:bottom w:val="single" w:sz="4" w:space="0" w:color="auto"/>
              <w:right w:val="single" w:sz="4" w:space="0" w:color="auto"/>
            </w:tcBorders>
            <w:vAlign w:val="center"/>
            <w:hideMark/>
          </w:tcPr>
          <w:p w14:paraId="1C9A9D3C" w14:textId="77777777" w:rsidR="008D3EC4" w:rsidRDefault="008D3EC4" w:rsidP="00167EC7">
            <w:pPr>
              <w:pStyle w:val="TAC"/>
              <w:rPr>
                <w:lang w:val="de-DE"/>
              </w:rPr>
            </w:pPr>
            <w:r>
              <w:rPr>
                <w:lang w:val="de-DE"/>
              </w:rPr>
              <w:t>Framed-Routing</w:t>
            </w:r>
          </w:p>
        </w:tc>
      </w:tr>
      <w:tr w:rsidR="008D3EC4" w14:paraId="0FB75BA1"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85EE32B" w14:textId="77777777" w:rsidR="008D3EC4" w:rsidRDefault="008D3EC4" w:rsidP="00167EC7">
            <w:pPr>
              <w:pStyle w:val="TAL"/>
            </w:pPr>
            <w:r>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B3DDDBD" w14:textId="77777777" w:rsidR="008D3EC4" w:rsidRDefault="008D3EC4" w:rsidP="00823058">
            <w:pPr>
              <w:pStyle w:val="TAC"/>
              <w:rPr>
                <w:lang w:val="x-none"/>
              </w:rPr>
            </w:pPr>
            <w:r w:rsidRPr="00823058">
              <w:t>O</w:t>
            </w:r>
          </w:p>
        </w:tc>
        <w:tc>
          <w:tcPr>
            <w:tcW w:w="4163" w:type="dxa"/>
            <w:tcBorders>
              <w:top w:val="single" w:sz="4" w:space="0" w:color="auto"/>
              <w:left w:val="single" w:sz="4" w:space="0" w:color="auto"/>
              <w:bottom w:val="single" w:sz="4" w:space="0" w:color="auto"/>
              <w:right w:val="single" w:sz="4" w:space="0" w:color="auto"/>
            </w:tcBorders>
            <w:hideMark/>
          </w:tcPr>
          <w:p w14:paraId="2F704B77" w14:textId="77777777" w:rsidR="008D3EC4" w:rsidRDefault="008D3EC4" w:rsidP="00167EC7">
            <w:pPr>
              <w:pStyle w:val="TAL"/>
              <w:rPr>
                <w:rFonts w:cs="Arial"/>
                <w:szCs w:val="18"/>
                <w:lang w:val="en-US" w:eastAsia="zh-CN"/>
              </w:rPr>
            </w:pPr>
            <w:r>
              <w:rPr>
                <w:rFonts w:cs="Arial"/>
                <w:szCs w:val="18"/>
                <w:lang w:val="en-US" w:eastAsia="zh-CN"/>
              </w:rPr>
              <w:t>This IE may be present for a PDR if the UPF indicated support of Framed Routing (see clauses 8.2.25 and 5.16). If present, this IE shall describe a framed IPv6 route.</w:t>
            </w:r>
          </w:p>
          <w:p w14:paraId="020BE9BA" w14:textId="77777777" w:rsidR="008D3EC4" w:rsidRDefault="008D3EC4" w:rsidP="00167EC7">
            <w:pPr>
              <w:pStyle w:val="TAL"/>
              <w:rPr>
                <w:rFonts w:cs="Arial"/>
                <w:szCs w:val="18"/>
                <w:lang w:eastAsia="zh-CN"/>
              </w:rPr>
            </w:pPr>
            <w:r>
              <w:rPr>
                <w:lang w:eastAsia="zh-CN"/>
              </w:rPr>
              <w:t>Several IEs with the same IE type may be present to provision a list of framed IPv6 routes. (NOTE 3)</w:t>
            </w:r>
          </w:p>
        </w:tc>
        <w:tc>
          <w:tcPr>
            <w:tcW w:w="425" w:type="dxa"/>
            <w:tcBorders>
              <w:top w:val="single" w:sz="4" w:space="0" w:color="auto"/>
              <w:left w:val="single" w:sz="4" w:space="0" w:color="auto"/>
              <w:bottom w:val="single" w:sz="4" w:space="0" w:color="auto"/>
              <w:right w:val="single" w:sz="4" w:space="0" w:color="auto"/>
            </w:tcBorders>
            <w:hideMark/>
          </w:tcPr>
          <w:p w14:paraId="1E1241B7" w14:textId="77777777" w:rsidR="008D3EC4" w:rsidRDefault="008D3EC4" w:rsidP="00167EC7">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3D6FC55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3F2DD33"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71C964B" w14:textId="77777777" w:rsidR="008D3EC4" w:rsidRDefault="008D3EC4" w:rsidP="00167EC7">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EBE6787" w14:textId="77777777" w:rsidR="008D3EC4" w:rsidRDefault="008D3EC4" w:rsidP="00167EC7">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29968D4C" w14:textId="77777777" w:rsidR="008D3EC4" w:rsidRDefault="008D3EC4" w:rsidP="00167EC7">
            <w:pPr>
              <w:pStyle w:val="TAC"/>
            </w:pPr>
            <w:r>
              <w:t>Framed-IPv6-Route</w:t>
            </w:r>
          </w:p>
        </w:tc>
      </w:tr>
      <w:tr w:rsidR="008D3EC4" w14:paraId="210D9EE2"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842D9C0" w14:textId="77777777" w:rsidR="008D3EC4" w:rsidRDefault="008D3EC4" w:rsidP="00167EC7">
            <w:pPr>
              <w:pStyle w:val="TAL"/>
            </w:pPr>
            <w:r>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07A85F50" w14:textId="77777777" w:rsidR="008D3EC4" w:rsidRDefault="008D3EC4" w:rsidP="00823058">
            <w:pPr>
              <w:pStyle w:val="TAC"/>
            </w:pPr>
            <w:r w:rsidRPr="00823058">
              <w:t>O</w:t>
            </w:r>
          </w:p>
        </w:tc>
        <w:tc>
          <w:tcPr>
            <w:tcW w:w="4163" w:type="dxa"/>
            <w:tcBorders>
              <w:top w:val="single" w:sz="4" w:space="0" w:color="auto"/>
              <w:left w:val="single" w:sz="4" w:space="0" w:color="auto"/>
              <w:bottom w:val="single" w:sz="4" w:space="0" w:color="auto"/>
              <w:right w:val="single" w:sz="4" w:space="0" w:color="auto"/>
            </w:tcBorders>
          </w:tcPr>
          <w:p w14:paraId="615D3B41" w14:textId="77777777" w:rsidR="008D3EC4" w:rsidRDefault="008D3EC4" w:rsidP="00167EC7">
            <w:pPr>
              <w:pStyle w:val="TAL"/>
              <w:rPr>
                <w:lang w:eastAsia="zh-CN"/>
              </w:rPr>
            </w:pPr>
            <w:r>
              <w:rPr>
                <w:rFonts w:cs="Arial"/>
                <w:szCs w:val="18"/>
                <w:lang w:val="en-US" w:eastAsia="zh-CN"/>
              </w:rPr>
              <w:t xml:space="preserve">This IE may be present if </w:t>
            </w:r>
            <w:r>
              <w:rPr>
                <w:lang w:eastAsia="zh-CN"/>
              </w:rPr>
              <w:t>the UPF has indicated it supports MTE feature as specified in clause 8.2.25.</w:t>
            </w:r>
          </w:p>
          <w:p w14:paraId="50B7197C" w14:textId="77777777" w:rsidR="008D3EC4" w:rsidRPr="00ED493B" w:rsidRDefault="008D3EC4" w:rsidP="00167EC7">
            <w:pPr>
              <w:pStyle w:val="TAL"/>
              <w:rPr>
                <w:rFonts w:cs="Arial"/>
                <w:szCs w:val="18"/>
                <w:lang w:eastAsia="zh-CN"/>
              </w:rPr>
            </w:pPr>
          </w:p>
          <w:p w14:paraId="1B5980F7" w14:textId="77777777" w:rsidR="008D3EC4" w:rsidRDefault="008D3EC4" w:rsidP="00167EC7">
            <w:pPr>
              <w:pStyle w:val="TAL"/>
              <w:rPr>
                <w:rFonts w:cs="Arial"/>
                <w:szCs w:val="18"/>
                <w:lang w:val="x-none"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QoS Flow Identifier to match for the incoming packet received from the traffic endpoint.</w:t>
            </w:r>
          </w:p>
          <w:p w14:paraId="53B5522E" w14:textId="77777777" w:rsidR="008D3EC4" w:rsidRDefault="008D3EC4" w:rsidP="00167EC7">
            <w:pPr>
              <w:pStyle w:val="TAL"/>
              <w:rPr>
                <w:rFonts w:cs="Arial"/>
                <w:szCs w:val="18"/>
                <w:lang w:eastAsia="zh-CN"/>
              </w:rPr>
            </w:pPr>
          </w:p>
          <w:p w14:paraId="6E1E8F5E" w14:textId="77777777" w:rsidR="008D3EC4" w:rsidRDefault="008D3EC4" w:rsidP="00167EC7">
            <w:pPr>
              <w:pStyle w:val="TAL"/>
              <w:rPr>
                <w:rFonts w:cs="Arial"/>
                <w:szCs w:val="18"/>
                <w:lang w:val="en-US" w:eastAsia="zh-CN"/>
              </w:rPr>
            </w:pPr>
            <w:r>
              <w:rPr>
                <w:lang w:eastAsia="zh-CN"/>
              </w:rPr>
              <w:t>Several IEs with the same IE type may be present to provision a list of QFIs. When present, the full set of applicable QFIs shall be provided.</w:t>
            </w:r>
          </w:p>
        </w:tc>
        <w:tc>
          <w:tcPr>
            <w:tcW w:w="425" w:type="dxa"/>
            <w:tcBorders>
              <w:top w:val="single" w:sz="4" w:space="0" w:color="auto"/>
              <w:left w:val="single" w:sz="4" w:space="0" w:color="auto"/>
              <w:bottom w:val="single" w:sz="4" w:space="0" w:color="auto"/>
              <w:right w:val="single" w:sz="4" w:space="0" w:color="auto"/>
            </w:tcBorders>
            <w:hideMark/>
          </w:tcPr>
          <w:p w14:paraId="256EEF21" w14:textId="77777777" w:rsidR="008D3EC4" w:rsidRDefault="008D3EC4" w:rsidP="00167EC7">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2BD880B5"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BCE70AE"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29C57D48"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864043B" w14:textId="77777777" w:rsidR="008D3EC4" w:rsidRDefault="008D3EC4" w:rsidP="00167EC7">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50031370" w14:textId="77777777" w:rsidR="008D3EC4" w:rsidRDefault="008D3EC4" w:rsidP="00167EC7">
            <w:pPr>
              <w:pStyle w:val="TAC"/>
              <w:rPr>
                <w:lang w:val="x-none"/>
              </w:rPr>
            </w:pPr>
            <w:r>
              <w:t>QFI</w:t>
            </w:r>
          </w:p>
        </w:tc>
      </w:tr>
      <w:tr w:rsidR="008D3EC4" w14:paraId="3EE1607D"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950CDC" w14:textId="77777777" w:rsidR="008D3EC4" w:rsidRDefault="008D3EC4" w:rsidP="00167EC7">
            <w:pPr>
              <w:pStyle w:val="TAL"/>
            </w:pPr>
            <w:r>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4B1B15B5" w14:textId="77777777" w:rsidR="008D3EC4" w:rsidRDefault="008D3EC4" w:rsidP="00823058">
            <w:pPr>
              <w:pStyle w:val="TAC"/>
            </w:pPr>
            <w:r w:rsidRPr="00823058">
              <w:t>O</w:t>
            </w:r>
          </w:p>
        </w:tc>
        <w:tc>
          <w:tcPr>
            <w:tcW w:w="4163" w:type="dxa"/>
            <w:tcBorders>
              <w:top w:val="single" w:sz="4" w:space="0" w:color="auto"/>
              <w:left w:val="single" w:sz="4" w:space="0" w:color="auto"/>
              <w:bottom w:val="single" w:sz="4" w:space="0" w:color="auto"/>
              <w:right w:val="single" w:sz="4" w:space="0" w:color="auto"/>
            </w:tcBorders>
            <w:hideMark/>
          </w:tcPr>
          <w:p w14:paraId="691CAD06" w14:textId="77777777" w:rsidR="008D3EC4" w:rsidRDefault="008D3EC4" w:rsidP="00167EC7">
            <w:pPr>
              <w:pStyle w:val="TAL"/>
              <w:rPr>
                <w:szCs w:val="18"/>
                <w:lang w:val="en-US" w:eastAsia="zh-CN"/>
              </w:rPr>
            </w:pPr>
            <w:r>
              <w:rPr>
                <w:szCs w:val="18"/>
                <w:lang w:val="en-US" w:eastAsia="zh-CN"/>
              </w:rPr>
              <w:t>This IE may be present to indicate the 3GPP interface type of the source interface, if required by functionalities in the UP Function, e.g. for performance measurements.</w:t>
            </w:r>
          </w:p>
          <w:p w14:paraId="0C26AB14" w14:textId="77777777" w:rsidR="008D3EC4" w:rsidRDefault="008D3EC4" w:rsidP="00167EC7">
            <w:pPr>
              <w:pStyle w:val="TAL"/>
              <w:rPr>
                <w:rFonts w:cs="Arial"/>
                <w:szCs w:val="18"/>
                <w:lang w:val="en-US" w:eastAsia="zh-CN"/>
              </w:rPr>
            </w:pPr>
            <w:r>
              <w:rPr>
                <w:szCs w:val="18"/>
                <w:lang w:val="en-US" w:eastAsia="zh-CN"/>
              </w:rPr>
              <w:t>(NOTE 4)</w:t>
            </w:r>
          </w:p>
        </w:tc>
        <w:tc>
          <w:tcPr>
            <w:tcW w:w="425" w:type="dxa"/>
            <w:tcBorders>
              <w:top w:val="single" w:sz="4" w:space="0" w:color="auto"/>
              <w:left w:val="single" w:sz="4" w:space="0" w:color="auto"/>
              <w:bottom w:val="single" w:sz="4" w:space="0" w:color="auto"/>
              <w:right w:val="single" w:sz="4" w:space="0" w:color="auto"/>
            </w:tcBorders>
            <w:hideMark/>
          </w:tcPr>
          <w:p w14:paraId="427DE752" w14:textId="77777777" w:rsidR="008D3EC4" w:rsidRDefault="008D3EC4" w:rsidP="00167EC7">
            <w:pPr>
              <w:pStyle w:val="TAC"/>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73201272" w14:textId="77777777" w:rsidR="008D3EC4" w:rsidRDefault="008D3EC4" w:rsidP="00167EC7">
            <w:pPr>
              <w:pStyle w:val="TAC"/>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3070A191" w14:textId="77777777" w:rsidR="008D3EC4" w:rsidRDefault="008D3EC4" w:rsidP="00167EC7">
            <w:pPr>
              <w:pStyle w:val="TAC"/>
            </w:pPr>
            <w:r>
              <w:rPr>
                <w:lang w:val="de-D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6BF2FEC8" w14:textId="77777777" w:rsidR="008D3EC4" w:rsidRDefault="008D3EC4" w:rsidP="00167EC7">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642526F4"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005458DA" w14:textId="77777777" w:rsidR="008D3EC4" w:rsidRDefault="008D3EC4" w:rsidP="00167EC7">
            <w:pPr>
              <w:pStyle w:val="TAC"/>
            </w:pPr>
            <w:r>
              <w:rPr>
                <w:lang w:eastAsia="zh-CN"/>
              </w:rPr>
              <w:t>3GPP Interface Type</w:t>
            </w:r>
          </w:p>
        </w:tc>
      </w:tr>
      <w:tr w:rsidR="008D3EC4" w14:paraId="5DCD5D62" w14:textId="77777777" w:rsidTr="00167EC7">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73F6537" w14:textId="77777777" w:rsidR="008D3EC4" w:rsidRDefault="008D3EC4" w:rsidP="00167EC7">
            <w:pPr>
              <w:pStyle w:val="TAL"/>
              <w:rPr>
                <w:lang w:eastAsia="zh-CN"/>
              </w:rPr>
            </w:pPr>
            <w:r>
              <w:t>Local Ingress Tunnel</w:t>
            </w:r>
          </w:p>
        </w:tc>
        <w:tc>
          <w:tcPr>
            <w:tcW w:w="336" w:type="dxa"/>
            <w:gridSpan w:val="2"/>
            <w:tcBorders>
              <w:top w:val="single" w:sz="4" w:space="0" w:color="auto"/>
              <w:left w:val="single" w:sz="4" w:space="0" w:color="auto"/>
              <w:bottom w:val="single" w:sz="4" w:space="0" w:color="auto"/>
              <w:right w:val="single" w:sz="4" w:space="0" w:color="auto"/>
            </w:tcBorders>
          </w:tcPr>
          <w:p w14:paraId="061AD3FD" w14:textId="187720D8" w:rsidR="008D3EC4" w:rsidRDefault="008D3EC4" w:rsidP="00823058">
            <w:pPr>
              <w:pStyle w:val="TAC"/>
              <w:rPr>
                <w:lang w:eastAsia="zh-CN"/>
              </w:rPr>
            </w:pPr>
            <w:r w:rsidRPr="00823058">
              <w:t>C</w:t>
            </w:r>
          </w:p>
        </w:tc>
        <w:tc>
          <w:tcPr>
            <w:tcW w:w="4163" w:type="dxa"/>
            <w:tcBorders>
              <w:top w:val="single" w:sz="4" w:space="0" w:color="auto"/>
              <w:left w:val="single" w:sz="4" w:space="0" w:color="auto"/>
              <w:bottom w:val="single" w:sz="4" w:space="0" w:color="auto"/>
              <w:right w:val="single" w:sz="4" w:space="0" w:color="auto"/>
            </w:tcBorders>
          </w:tcPr>
          <w:p w14:paraId="4E433EB1" w14:textId="77777777" w:rsidR="008D3EC4" w:rsidRPr="00F024C1" w:rsidRDefault="008D3EC4" w:rsidP="00167EC7">
            <w:pPr>
              <w:pStyle w:val="TAL"/>
              <w:rPr>
                <w:lang w:val="en-US"/>
              </w:rPr>
            </w:pPr>
            <w:r>
              <w:rPr>
                <w:rFonts w:cs="Arial"/>
                <w:szCs w:val="18"/>
                <w:lang w:eastAsia="zh-CN"/>
              </w:rPr>
              <w:t xml:space="preserve">This IE shall be present over N4mb, if unicast transport is used over N6mb or Nmb9, </w:t>
            </w:r>
            <w:r>
              <w:rPr>
                <w:szCs w:val="18"/>
                <w:lang w:val="en-US" w:eastAsia="zh-CN"/>
              </w:rPr>
              <w:t>if Traffic Endpoint ID is present in the DL PDR</w:t>
            </w:r>
            <w:r>
              <w:rPr>
                <w:rFonts w:cs="Arial"/>
                <w:szCs w:val="18"/>
                <w:lang w:eastAsia="zh-CN"/>
              </w:rPr>
              <w:t>.</w:t>
            </w:r>
          </w:p>
          <w:p w14:paraId="04C8E578" w14:textId="77777777" w:rsidR="008D3EC4" w:rsidRDefault="008D3EC4" w:rsidP="00167EC7">
            <w:pPr>
              <w:pStyle w:val="TAL"/>
              <w:rPr>
                <w:szCs w:val="18"/>
                <w:lang w:val="en-US" w:eastAsia="zh-CN"/>
              </w:rPr>
            </w:pPr>
          </w:p>
          <w:p w14:paraId="2FAC20C8" w14:textId="77777777" w:rsidR="00981985" w:rsidRDefault="008D3EC4" w:rsidP="00167EC7">
            <w:pPr>
              <w:pStyle w:val="TAL"/>
              <w:rPr>
                <w:szCs w:val="18"/>
                <w:lang w:val="en-US" w:eastAsia="zh-CN"/>
              </w:rPr>
            </w:pPr>
            <w:r>
              <w:rPr>
                <w:szCs w:val="18"/>
                <w:lang w:val="en-US" w:eastAsia="zh-CN"/>
              </w:rPr>
              <w:t>If present, this IE shall identify the IP address and the UDP port for a UDP/IP tunnel.</w:t>
            </w:r>
          </w:p>
          <w:p w14:paraId="71DC1A1F" w14:textId="79726B60" w:rsidR="008D3EC4" w:rsidRDefault="008D3EC4" w:rsidP="00167EC7">
            <w:pPr>
              <w:pStyle w:val="TAL"/>
              <w:rPr>
                <w:szCs w:val="18"/>
                <w:lang w:val="en-US" w:eastAsia="zh-CN"/>
              </w:rPr>
            </w:pPr>
          </w:p>
          <w:p w14:paraId="23E3087B" w14:textId="77777777" w:rsidR="008D3EC4" w:rsidRDefault="008D3EC4" w:rsidP="00167EC7">
            <w:pPr>
              <w:pStyle w:val="TAL"/>
              <w:rPr>
                <w:szCs w:val="18"/>
                <w:lang w:val="en-US" w:eastAsia="zh-CN"/>
              </w:rPr>
            </w:pPr>
            <w:r>
              <w:rPr>
                <w:szCs w:val="18"/>
                <w:lang w:val="en-US" w:eastAsia="zh-CN"/>
              </w:rPr>
              <w:t>The CP function shall set the CHOOSE (CH) bit to 1 if the CP function requests the UP function to assign a local ingress tunnel to the PDR.</w:t>
            </w:r>
          </w:p>
          <w:p w14:paraId="57C91BD7" w14:textId="77777777" w:rsidR="008D3EC4" w:rsidRDefault="008D3EC4" w:rsidP="00167EC7">
            <w:pPr>
              <w:pStyle w:val="TAL"/>
              <w:rPr>
                <w:szCs w:val="18"/>
                <w:lang w:val="en-US" w:eastAsia="zh-CN"/>
              </w:rPr>
            </w:pPr>
          </w:p>
        </w:tc>
        <w:tc>
          <w:tcPr>
            <w:tcW w:w="425" w:type="dxa"/>
            <w:tcBorders>
              <w:top w:val="single" w:sz="4" w:space="0" w:color="auto"/>
              <w:left w:val="single" w:sz="4" w:space="0" w:color="auto"/>
              <w:bottom w:val="single" w:sz="4" w:space="0" w:color="auto"/>
              <w:right w:val="single" w:sz="4" w:space="0" w:color="auto"/>
            </w:tcBorders>
          </w:tcPr>
          <w:p w14:paraId="593DFA0B"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9AE6A43"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32F6640" w14:textId="77777777" w:rsidR="008D3EC4" w:rsidRDefault="008D3EC4" w:rsidP="00167EC7">
            <w:pPr>
              <w:pStyle w:val="TAC"/>
              <w:rPr>
                <w:lang w:val="de-DE" w:eastAsia="zh-CN"/>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7C72A440" w14:textId="77777777" w:rsidR="008D3EC4" w:rsidRDefault="008D3EC4" w:rsidP="00167EC7">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51426F5"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01275AA7" w14:textId="77777777" w:rsidR="008D3EC4" w:rsidRDefault="008D3EC4" w:rsidP="00167EC7">
            <w:pPr>
              <w:pStyle w:val="TAC"/>
              <w:rPr>
                <w:lang w:eastAsia="zh-CN"/>
              </w:rPr>
            </w:pPr>
            <w:r>
              <w:t>Local Ingress Tunnel</w:t>
            </w:r>
          </w:p>
        </w:tc>
      </w:tr>
      <w:tr w:rsidR="008D3EC4" w14:paraId="591B0516" w14:textId="77777777" w:rsidTr="00167EC7">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A845298" w14:textId="77777777" w:rsidR="008D3EC4" w:rsidRDefault="008D3EC4" w:rsidP="00167EC7">
            <w:pPr>
              <w:pStyle w:val="TAL"/>
            </w:pPr>
            <w:r>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316155EE" w14:textId="77777777" w:rsidR="008D3EC4" w:rsidRDefault="008D3EC4" w:rsidP="00823058">
            <w:pPr>
              <w:pStyle w:val="TAC"/>
              <w:rPr>
                <w:szCs w:val="18"/>
                <w:lang w:eastAsia="zh-CN"/>
              </w:rPr>
            </w:pPr>
            <w:r w:rsidRPr="00823058">
              <w:t>C</w:t>
            </w:r>
          </w:p>
        </w:tc>
        <w:tc>
          <w:tcPr>
            <w:tcW w:w="4163" w:type="dxa"/>
            <w:tcBorders>
              <w:top w:val="single" w:sz="4" w:space="0" w:color="auto"/>
              <w:left w:val="single" w:sz="4" w:space="0" w:color="auto"/>
              <w:bottom w:val="single" w:sz="4" w:space="0" w:color="auto"/>
              <w:right w:val="single" w:sz="4" w:space="0" w:color="auto"/>
            </w:tcBorders>
          </w:tcPr>
          <w:p w14:paraId="7E2A5496" w14:textId="77777777" w:rsidR="008D3EC4" w:rsidRPr="00F024C1" w:rsidRDefault="008D3EC4" w:rsidP="00167EC7">
            <w:pPr>
              <w:pStyle w:val="TAL"/>
              <w:rPr>
                <w:lang w:val="en-US"/>
              </w:rPr>
            </w:pPr>
            <w:r>
              <w:rPr>
                <w:rFonts w:cs="Arial"/>
                <w:szCs w:val="18"/>
                <w:lang w:eastAsia="zh-CN"/>
              </w:rPr>
              <w:t xml:space="preserve">This IE shall be present over N4mb, if multicast transport is used over N6mb or Nmb9, </w:t>
            </w:r>
            <w:r>
              <w:rPr>
                <w:szCs w:val="18"/>
                <w:lang w:val="en-US" w:eastAsia="zh-CN"/>
              </w:rPr>
              <w:t>if Traffic Endpoint ID is present in the DL PDR</w:t>
            </w:r>
            <w:r>
              <w:rPr>
                <w:rFonts w:cs="Arial"/>
                <w:szCs w:val="18"/>
                <w:lang w:eastAsia="zh-CN"/>
              </w:rPr>
              <w:t>.</w:t>
            </w:r>
          </w:p>
          <w:p w14:paraId="38FC097C" w14:textId="77777777" w:rsidR="008D3EC4" w:rsidRDefault="008D3EC4" w:rsidP="00167EC7">
            <w:pPr>
              <w:pStyle w:val="TAL"/>
              <w:rPr>
                <w:szCs w:val="18"/>
                <w:lang w:val="en-US" w:eastAsia="zh-CN"/>
              </w:rPr>
            </w:pPr>
            <w:r>
              <w:rPr>
                <w:szCs w:val="18"/>
                <w:lang w:val="en-US" w:eastAsia="zh-CN"/>
              </w:rPr>
              <w:t xml:space="preserve">See </w:t>
            </w:r>
            <w:r>
              <w:t>Table 7.5.2.2-4.</w:t>
            </w:r>
          </w:p>
        </w:tc>
        <w:tc>
          <w:tcPr>
            <w:tcW w:w="425" w:type="dxa"/>
            <w:tcBorders>
              <w:top w:val="single" w:sz="4" w:space="0" w:color="auto"/>
              <w:left w:val="single" w:sz="4" w:space="0" w:color="auto"/>
              <w:bottom w:val="single" w:sz="4" w:space="0" w:color="auto"/>
              <w:right w:val="single" w:sz="4" w:space="0" w:color="auto"/>
            </w:tcBorders>
          </w:tcPr>
          <w:p w14:paraId="3804B1CA"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272560C2"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FFDCC2A" w14:textId="77777777" w:rsidR="008D3EC4" w:rsidRDefault="008D3EC4" w:rsidP="00167EC7">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268E515C"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CD3F1B1" w14:textId="77777777" w:rsidR="008D3EC4" w:rsidRDefault="008D3EC4" w:rsidP="00167EC7">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29EBE0C7" w14:textId="77777777" w:rsidR="008D3EC4" w:rsidRDefault="008D3EC4" w:rsidP="00167EC7">
            <w:pPr>
              <w:pStyle w:val="TAC"/>
            </w:pPr>
            <w:r>
              <w:rPr>
                <w:lang w:val="fr-FR"/>
              </w:rPr>
              <w:t>IP Multicast Addressing Info</w:t>
            </w:r>
          </w:p>
        </w:tc>
      </w:tr>
      <w:tr w:rsidR="00317AC2" w14:paraId="30FA82E2" w14:textId="77777777" w:rsidTr="00346DAC">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4D4CC4A9" w14:textId="1171E93A" w:rsidR="00317AC2" w:rsidRDefault="00317AC2" w:rsidP="00317AC2">
            <w:pPr>
              <w:pStyle w:val="TAL"/>
              <w:rPr>
                <w:lang w:val="fr-FR"/>
              </w:rPr>
            </w:pPr>
            <w:r>
              <w:t>MBS Session Identifier</w:t>
            </w:r>
          </w:p>
        </w:tc>
        <w:tc>
          <w:tcPr>
            <w:tcW w:w="336" w:type="dxa"/>
            <w:gridSpan w:val="2"/>
            <w:tcBorders>
              <w:top w:val="single" w:sz="4" w:space="0" w:color="auto"/>
              <w:left w:val="single" w:sz="4" w:space="0" w:color="auto"/>
              <w:bottom w:val="single" w:sz="4" w:space="0" w:color="auto"/>
              <w:right w:val="single" w:sz="4" w:space="0" w:color="auto"/>
            </w:tcBorders>
          </w:tcPr>
          <w:p w14:paraId="152170BF" w14:textId="5A0D2186" w:rsidR="00317AC2" w:rsidRDefault="00317AC2" w:rsidP="00823058">
            <w:pPr>
              <w:pStyle w:val="TAC"/>
              <w:rPr>
                <w:lang w:val="fr-FR"/>
              </w:rPr>
            </w:pPr>
            <w:r w:rsidRPr="00823058">
              <w:t>C</w:t>
            </w:r>
          </w:p>
        </w:tc>
        <w:tc>
          <w:tcPr>
            <w:tcW w:w="4163" w:type="dxa"/>
            <w:tcBorders>
              <w:top w:val="single" w:sz="4" w:space="0" w:color="auto"/>
              <w:left w:val="single" w:sz="4" w:space="0" w:color="auto"/>
              <w:bottom w:val="single" w:sz="4" w:space="0" w:color="auto"/>
              <w:right w:val="single" w:sz="4" w:space="0" w:color="auto"/>
            </w:tcBorders>
          </w:tcPr>
          <w:p w14:paraId="3EEF11B3" w14:textId="188263AE" w:rsidR="00317AC2" w:rsidRDefault="00317AC2" w:rsidP="00317AC2">
            <w:pPr>
              <w:pStyle w:val="TAL"/>
              <w:rPr>
                <w:rFonts w:cs="Arial"/>
                <w:szCs w:val="18"/>
                <w:lang w:eastAsia="zh-CN"/>
              </w:rPr>
            </w:pPr>
            <w:r w:rsidRPr="00B605FA">
              <w:t xml:space="preserve">This </w:t>
            </w:r>
            <w:r w:rsidRPr="00AA69A5">
              <w:t>IE</w:t>
            </w:r>
            <w:r>
              <w:t xml:space="preserve"> shall be present when the PDR is created to receive MBS session data. (NOTE 7)</w:t>
            </w:r>
          </w:p>
        </w:tc>
        <w:tc>
          <w:tcPr>
            <w:tcW w:w="425" w:type="dxa"/>
            <w:tcBorders>
              <w:top w:val="single" w:sz="4" w:space="0" w:color="auto"/>
              <w:left w:val="single" w:sz="4" w:space="0" w:color="auto"/>
              <w:bottom w:val="single" w:sz="4" w:space="0" w:color="auto"/>
              <w:right w:val="single" w:sz="4" w:space="0" w:color="auto"/>
            </w:tcBorders>
          </w:tcPr>
          <w:p w14:paraId="7486D059" w14:textId="5D95C4CE" w:rsidR="00317AC2" w:rsidRDefault="00317AC2" w:rsidP="00317AC2">
            <w:pPr>
              <w:pStyle w:val="TAC"/>
              <w:rPr>
                <w:lang w:val="de-DE"/>
              </w:rPr>
            </w:pPr>
            <w:r>
              <w:t>-</w:t>
            </w:r>
          </w:p>
        </w:tc>
        <w:tc>
          <w:tcPr>
            <w:tcW w:w="425" w:type="dxa"/>
            <w:tcBorders>
              <w:top w:val="single" w:sz="4" w:space="0" w:color="auto"/>
              <w:left w:val="single" w:sz="4" w:space="0" w:color="auto"/>
              <w:bottom w:val="single" w:sz="4" w:space="0" w:color="auto"/>
              <w:right w:val="single" w:sz="4" w:space="0" w:color="auto"/>
            </w:tcBorders>
          </w:tcPr>
          <w:p w14:paraId="72F3DBBE" w14:textId="55AC0C38" w:rsidR="00317AC2" w:rsidRDefault="00317AC2" w:rsidP="00317AC2">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1041FA24" w14:textId="445DA413" w:rsidR="00317AC2" w:rsidRDefault="00317AC2" w:rsidP="00317AC2">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4E260321" w14:textId="576C3DAD" w:rsidR="00317AC2" w:rsidRDefault="00317AC2" w:rsidP="00317AC2">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352F0D7" w14:textId="6E86E857" w:rsidR="00317AC2" w:rsidRDefault="00317AC2" w:rsidP="00317AC2">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tcPr>
          <w:p w14:paraId="3FEE3881" w14:textId="488C5148" w:rsidR="00317AC2" w:rsidRDefault="00317AC2" w:rsidP="00317AC2">
            <w:pPr>
              <w:pStyle w:val="TAC"/>
              <w:rPr>
                <w:lang w:val="fr-FR"/>
              </w:rPr>
            </w:pPr>
            <w:r>
              <w:t>MBS Session Identifier</w:t>
            </w:r>
          </w:p>
        </w:tc>
      </w:tr>
      <w:tr w:rsidR="00AC7BFA" w14:paraId="23320257" w14:textId="77777777" w:rsidTr="00346DAC">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9302CB1" w14:textId="69B8B047" w:rsidR="00AC7BFA" w:rsidRDefault="00AC7BFA" w:rsidP="00AC7BFA">
            <w:pPr>
              <w:pStyle w:val="TAL"/>
            </w:pPr>
            <w:r>
              <w:t>Area Session ID</w:t>
            </w:r>
          </w:p>
        </w:tc>
        <w:tc>
          <w:tcPr>
            <w:tcW w:w="336" w:type="dxa"/>
            <w:gridSpan w:val="2"/>
            <w:tcBorders>
              <w:top w:val="single" w:sz="4" w:space="0" w:color="auto"/>
              <w:left w:val="single" w:sz="4" w:space="0" w:color="auto"/>
              <w:bottom w:val="single" w:sz="4" w:space="0" w:color="auto"/>
              <w:right w:val="single" w:sz="4" w:space="0" w:color="auto"/>
            </w:tcBorders>
          </w:tcPr>
          <w:p w14:paraId="082F50FB" w14:textId="6D4F7B57" w:rsidR="00AC7BFA" w:rsidRDefault="00AC7BFA" w:rsidP="00AC7BFA">
            <w:pPr>
              <w:pStyle w:val="TAL"/>
              <w:jc w:val="center"/>
            </w:pPr>
            <w:r>
              <w:t>C</w:t>
            </w:r>
          </w:p>
        </w:tc>
        <w:tc>
          <w:tcPr>
            <w:tcW w:w="4163" w:type="dxa"/>
            <w:tcBorders>
              <w:top w:val="single" w:sz="4" w:space="0" w:color="auto"/>
              <w:left w:val="single" w:sz="4" w:space="0" w:color="auto"/>
              <w:bottom w:val="single" w:sz="4" w:space="0" w:color="auto"/>
              <w:right w:val="single" w:sz="4" w:space="0" w:color="auto"/>
            </w:tcBorders>
          </w:tcPr>
          <w:p w14:paraId="1A425606" w14:textId="1D3BB9DC" w:rsidR="00AC7BFA" w:rsidRPr="00B605FA" w:rsidRDefault="00AC7BFA" w:rsidP="00AC7BFA">
            <w:pPr>
              <w:pStyle w:val="TAL"/>
            </w:pPr>
            <w:r>
              <w:t>This IE shall be present for a location dependent MBS service. When present, it shall contain the Area Session ID, which together with the MBS Session Identifier, uniquely identify the service area part of the content data of the MBS service. (NOTE 7)</w:t>
            </w:r>
          </w:p>
        </w:tc>
        <w:tc>
          <w:tcPr>
            <w:tcW w:w="425" w:type="dxa"/>
            <w:tcBorders>
              <w:top w:val="single" w:sz="4" w:space="0" w:color="auto"/>
              <w:left w:val="single" w:sz="4" w:space="0" w:color="auto"/>
              <w:bottom w:val="single" w:sz="4" w:space="0" w:color="auto"/>
              <w:right w:val="single" w:sz="4" w:space="0" w:color="auto"/>
            </w:tcBorders>
          </w:tcPr>
          <w:p w14:paraId="7DEAD76D" w14:textId="1755ED23" w:rsidR="00AC7BFA" w:rsidRDefault="00AC7BFA" w:rsidP="00AC7BFA">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5577A18" w14:textId="567724BD" w:rsidR="00AC7BFA" w:rsidRDefault="00AC7BFA" w:rsidP="00AC7BFA">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7F3AA2E" w14:textId="33C95C60" w:rsidR="00AC7BFA" w:rsidRDefault="00AC7BFA" w:rsidP="00AC7BFA">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59D4A124" w14:textId="4EE99010" w:rsidR="00AC7BFA" w:rsidRDefault="00AC7BFA" w:rsidP="00AC7BFA">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D36DACA" w14:textId="714890B3" w:rsidR="00AC7BFA" w:rsidRDefault="00AC7BFA" w:rsidP="00AC7BFA">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tcPr>
          <w:p w14:paraId="4C7442C3" w14:textId="07E40988" w:rsidR="00AC7BFA" w:rsidRDefault="00AC7BFA" w:rsidP="00AC7BFA">
            <w:pPr>
              <w:pStyle w:val="TAC"/>
            </w:pPr>
            <w:r>
              <w:t>Area Session ID</w:t>
            </w:r>
          </w:p>
        </w:tc>
      </w:tr>
      <w:tr w:rsidR="008D3EC4" w14:paraId="5D08AAB1" w14:textId="77777777" w:rsidTr="00167EC7">
        <w:trPr>
          <w:gridBefore w:val="1"/>
          <w:gridAfter w:val="1"/>
          <w:wBefore w:w="32" w:type="dxa"/>
          <w:wAfter w:w="30" w:type="dxa"/>
          <w:jc w:val="center"/>
        </w:trPr>
        <w:tc>
          <w:tcPr>
            <w:tcW w:w="9448" w:type="dxa"/>
            <w:gridSpan w:val="12"/>
            <w:tcBorders>
              <w:top w:val="single" w:sz="4" w:space="0" w:color="auto"/>
              <w:left w:val="single" w:sz="4" w:space="0" w:color="auto"/>
              <w:bottom w:val="single" w:sz="4" w:space="0" w:color="auto"/>
              <w:right w:val="single" w:sz="4" w:space="0" w:color="auto"/>
            </w:tcBorders>
            <w:hideMark/>
          </w:tcPr>
          <w:p w14:paraId="7C9F122D" w14:textId="77777777" w:rsidR="008D3EC4" w:rsidRDefault="008D3EC4" w:rsidP="00167EC7">
            <w:pPr>
              <w:pStyle w:val="TAN"/>
              <w:rPr>
                <w:lang w:val="en-US"/>
              </w:rPr>
            </w:pPr>
            <w:r>
              <w:rPr>
                <w:lang w:val="en-US"/>
              </w:rPr>
              <w:t>NOTE 1:</w:t>
            </w:r>
            <w:r>
              <w:rPr>
                <w:lang w:val="en-US"/>
              </w:rPr>
              <w:tab/>
              <w:t>The Network Instance parameter is needed e.g. in the following cases:</w:t>
            </w:r>
          </w:p>
          <w:p w14:paraId="7D894BD8" w14:textId="77777777" w:rsidR="008D3EC4" w:rsidRDefault="008D3EC4" w:rsidP="00167EC7">
            <w:pPr>
              <w:pStyle w:val="TAN"/>
              <w:rPr>
                <w:lang w:val="x-none"/>
              </w:rPr>
            </w:pPr>
            <w:r>
              <w:tab/>
              <w:t>-</w:t>
            </w:r>
            <w:r>
              <w:tab/>
              <w:t>PGW/TDF UP function supports multiple PDNs with overlapping IP addresses;</w:t>
            </w:r>
          </w:p>
          <w:p w14:paraId="172F9548" w14:textId="77777777" w:rsidR="008D3EC4" w:rsidRDefault="008D3EC4" w:rsidP="00167EC7">
            <w:pPr>
              <w:pStyle w:val="TAN"/>
            </w:pPr>
            <w:r>
              <w:tab/>
              <w:t>-</w:t>
            </w:r>
            <w:r>
              <w:tab/>
              <w:t>SGW UP function is connected to PGWs in different IP domains (S5/S8);</w:t>
            </w:r>
          </w:p>
          <w:p w14:paraId="177EAFB8" w14:textId="77777777" w:rsidR="008D3EC4" w:rsidRDefault="008D3EC4" w:rsidP="00167EC7">
            <w:pPr>
              <w:pStyle w:val="TAN"/>
            </w:pPr>
            <w:r>
              <w:tab/>
              <w:t>-</w:t>
            </w:r>
            <w:r>
              <w:tab/>
              <w:t>PGW UP function is connected to SGWs in different IP domains (S5/S8);</w:t>
            </w:r>
          </w:p>
          <w:p w14:paraId="7227E109" w14:textId="77777777" w:rsidR="008D3EC4" w:rsidRDefault="008D3EC4" w:rsidP="00167EC7">
            <w:pPr>
              <w:pStyle w:val="TAN"/>
              <w:rPr>
                <w:lang w:val="en-US"/>
              </w:rPr>
            </w:pPr>
            <w:r>
              <w:rPr>
                <w:lang w:val="en-US"/>
              </w:rPr>
              <w:tab/>
              <w:t>-</w:t>
            </w:r>
            <w:r>
              <w:rPr>
                <w:lang w:val="en-US"/>
              </w:rPr>
              <w:tab/>
              <w:t>SGW UP function is connected to eNodeBs in different IP domains;</w:t>
            </w:r>
          </w:p>
          <w:p w14:paraId="7EF10323" w14:textId="77777777" w:rsidR="008D3EC4" w:rsidRDefault="008D3EC4" w:rsidP="00167EC7">
            <w:pPr>
              <w:pStyle w:val="TAN"/>
            </w:pPr>
            <w:r>
              <w:tab/>
            </w:r>
            <w:r>
              <w:rPr>
                <w:lang w:val="en-US"/>
              </w:rPr>
              <w:t>-</w:t>
            </w:r>
            <w:r>
              <w:rPr>
                <w:lang w:val="en-US"/>
              </w:rPr>
              <w:tab/>
            </w:r>
            <w:r>
              <w:t>UPF is connected to 5G-ANs in different IP domains;</w:t>
            </w:r>
          </w:p>
          <w:p w14:paraId="7F125311" w14:textId="77777777" w:rsidR="008D3EC4" w:rsidRDefault="008D3EC4" w:rsidP="00167EC7">
            <w:pPr>
              <w:pStyle w:val="TAN"/>
              <w:rPr>
                <w:lang w:val="en-US"/>
              </w:rPr>
            </w:pPr>
            <w:r>
              <w:tab/>
            </w:r>
            <w:r>
              <w:rPr>
                <w:lang w:val="en-US"/>
              </w:rPr>
              <w:t>-</w:t>
            </w:r>
            <w:r>
              <w:rPr>
                <w:lang w:val="en-US"/>
              </w:rPr>
              <w:tab/>
              <w:t>Separation of multiple</w:t>
            </w:r>
            <w:r>
              <w:t xml:space="preserve"> 5G VN groups communication in the UPF</w:t>
            </w:r>
            <w:r>
              <w:rPr>
                <w:lang w:val="en-US"/>
              </w:rPr>
              <w:t>.</w:t>
            </w:r>
          </w:p>
          <w:p w14:paraId="7D09AF07" w14:textId="77777777" w:rsidR="008D3EC4" w:rsidRDefault="008D3EC4" w:rsidP="00167EC7">
            <w:pPr>
              <w:pStyle w:val="TAN"/>
              <w:rPr>
                <w:lang w:val="en-US"/>
              </w:rPr>
            </w:pPr>
            <w:r>
              <w:rPr>
                <w:lang w:val="en-US"/>
              </w:rPr>
              <w:t>NOTE 2:</w:t>
            </w:r>
            <w:r>
              <w:rPr>
                <w:lang w:val="en-US"/>
              </w:rPr>
              <w:tab/>
              <w:t xml:space="preserve">When a Local F-TEID is provisioned in the </w:t>
            </w:r>
            <w:r>
              <w:rPr>
                <w:szCs w:val="18"/>
              </w:rPr>
              <w:t>Traffic Endpoint</w:t>
            </w:r>
            <w:r>
              <w:rPr>
                <w:lang w:val="en-US"/>
              </w:rPr>
              <w:t>, the Network Instance shall relate to the IP address of the F-TEID. Otherwise, the Network Instance shall relate to the UE IP address.</w:t>
            </w:r>
          </w:p>
          <w:p w14:paraId="778CA97C" w14:textId="77777777" w:rsidR="008D3EC4" w:rsidRDefault="008D3EC4" w:rsidP="00167EC7">
            <w:pPr>
              <w:pStyle w:val="TAN"/>
            </w:pPr>
            <w:r>
              <w:t>NOTE 3:</w:t>
            </w:r>
            <w:r>
              <w:tab/>
              <w:t>If both the UE IP Address and the Framed-Route (or Framed-IPv6-Route) are present, the packets which are considered being matching the PDR shall match at least one of them.</w:t>
            </w:r>
          </w:p>
          <w:p w14:paraId="6A4EE352" w14:textId="77777777" w:rsidR="008D3EC4" w:rsidRDefault="008D3EC4" w:rsidP="00167EC7">
            <w:pPr>
              <w:pStyle w:val="TAN"/>
            </w:pPr>
            <w:r>
              <w:t>NOTE 4:</w:t>
            </w:r>
            <w:r>
              <w:tab/>
              <w:t>If the Source Interface Type is provisioned at the traffic endpoint, it shall not be provisioned in individual PDRs associated to the traffic endpoint.</w:t>
            </w:r>
          </w:p>
          <w:p w14:paraId="6F73A291" w14:textId="77777777" w:rsidR="008D3EC4" w:rsidRDefault="008D3EC4" w:rsidP="00167EC7">
            <w:pPr>
              <w:pStyle w:val="TAN"/>
            </w:pPr>
            <w:r>
              <w:t>NOTE 5:</w:t>
            </w:r>
            <w:r>
              <w:tab/>
              <w:t>In this release of specification, the UP function shall announce the IP route(s) for Framed-Route(s) or Framed-IPv6-Route(s) to the PDN regardless of the value of the Framed-Routing.</w:t>
            </w:r>
          </w:p>
          <w:p w14:paraId="479D59A9" w14:textId="77777777" w:rsidR="008D3EC4" w:rsidRDefault="008D3EC4" w:rsidP="00167EC7">
            <w:pPr>
              <w:pStyle w:val="TAN"/>
            </w:pPr>
            <w:r>
              <w:t>NOTE 6</w:t>
            </w:r>
            <w:r>
              <w:rPr>
                <w:lang w:eastAsia="zh-CN"/>
              </w:rPr>
              <w:t>:</w:t>
            </w:r>
            <w:r>
              <w:tab/>
              <w:t xml:space="preserve">The </w:t>
            </w:r>
            <w:r w:rsidRPr="009A5045">
              <w:rPr>
                <w:lang w:val="en-US" w:eastAsia="zh-CN"/>
              </w:rPr>
              <w:t>CP IP Address</w:t>
            </w:r>
            <w:r>
              <w:t xml:space="preserve"> parameter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p w14:paraId="42309674" w14:textId="6A3592DC" w:rsidR="00317AC2" w:rsidRDefault="00317AC2" w:rsidP="00167EC7">
            <w:pPr>
              <w:pStyle w:val="TAN"/>
            </w:pPr>
            <w:r>
              <w:t>NOTE 7:</w:t>
            </w:r>
            <w:r>
              <w:tab/>
            </w:r>
            <w:r w:rsidR="00AC7BFA">
              <w:t>The Inclusion of the MBS Session Identifier, or MBS Session Identifier and Area Session ID for a location dependent MBS session, enables the UPF to allocate the same N19mb tunnel for the same MBS Session, or for the same MBS Session Identifier and Area Session ID for a location dependent MBS session, when receiving multiple PFCP Session Establishment or Modification Request messages for different PFCP sessions being associated with the same MBS session, or with the same MBS session and Area Session ID for a location dependent MBS session, and also helps the UPF to identify the PFCP sessions associated with a MBS Session, or with the same MBS session and Area Session ID for a location dependent MBS session.</w:t>
            </w:r>
          </w:p>
        </w:tc>
      </w:tr>
    </w:tbl>
    <w:p w14:paraId="30893E3D" w14:textId="77777777" w:rsidR="008D3EC4" w:rsidRDefault="008D3EC4" w:rsidP="008D3EC4"/>
    <w:p w14:paraId="47C84BA1" w14:textId="77777777" w:rsidR="00EE5860" w:rsidRPr="00441CD0" w:rsidRDefault="00EE5860" w:rsidP="001A3E8D">
      <w:pPr>
        <w:pStyle w:val="Heading4"/>
        <w:rPr>
          <w:lang w:eastAsia="zh-CN"/>
        </w:rPr>
      </w:pPr>
      <w:bookmarkStart w:id="4227" w:name="_Toc98235842"/>
      <w:r w:rsidRPr="00441CD0">
        <w:t>7.5.2.8</w:t>
      </w:r>
      <w:r w:rsidRPr="00441CD0">
        <w:tab/>
        <w:t>Create MAR</w:t>
      </w:r>
      <w:r w:rsidRPr="00441CD0">
        <w:rPr>
          <w:lang w:val="en-US"/>
        </w:rPr>
        <w:t xml:space="preserve"> IE</w:t>
      </w:r>
      <w:r w:rsidRPr="00441CD0">
        <w:t xml:space="preserve"> within PFCP Session Establishment Request</w:t>
      </w:r>
      <w:bookmarkEnd w:id="4213"/>
      <w:bookmarkEnd w:id="4214"/>
      <w:bookmarkEnd w:id="4215"/>
      <w:bookmarkEnd w:id="4216"/>
      <w:bookmarkEnd w:id="4217"/>
      <w:bookmarkEnd w:id="4218"/>
      <w:bookmarkEnd w:id="4219"/>
      <w:bookmarkEnd w:id="4220"/>
      <w:bookmarkEnd w:id="4221"/>
      <w:bookmarkEnd w:id="4222"/>
      <w:bookmarkEnd w:id="4223"/>
      <w:bookmarkEnd w:id="4224"/>
      <w:bookmarkEnd w:id="4227"/>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bookmarkStart w:id="4228" w:name="_PERM_MCCTEMPBM_CRPT0502046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bookmarkStart w:id="4229" w:name="_PERM_MCCTEMPBM_CRPT05020462___7"/>
            <w:bookmarkEnd w:id="4229"/>
          </w:p>
        </w:tc>
      </w:tr>
      <w:bookmarkEnd w:id="4228"/>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823058">
            <w:pPr>
              <w:pStyle w:val="TAC"/>
              <w:rPr>
                <w:lang w:val="de-DE"/>
              </w:rPr>
            </w:pPr>
            <w:r w:rsidRPr="00823058">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206641FB" w:rsidR="00EE5860" w:rsidRPr="00441CD0" w:rsidRDefault="00EE5860" w:rsidP="00BB0E1F">
            <w:pPr>
              <w:pStyle w:val="TAL"/>
              <w:rPr>
                <w:szCs w:val="18"/>
                <w:lang w:val="fr-FR"/>
              </w:rPr>
            </w:pPr>
            <w:r w:rsidRPr="00441CD0">
              <w:rPr>
                <w:szCs w:val="18"/>
                <w:lang w:val="fr-FR"/>
              </w:rPr>
              <w:t>(NOTE</w:t>
            </w:r>
            <w:r w:rsidR="000C2907">
              <w:rPr>
                <w:szCs w:val="18"/>
                <w:lang w:val="fr-FR"/>
              </w:rPr>
              <w:t> 1</w:t>
            </w:r>
            <w:r w:rsidRPr="00441CD0">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3C47D3" w:rsidRPr="00441CD0" w14:paraId="3DCBEC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8538620" w14:textId="24D95D92" w:rsidR="003C47D3" w:rsidRPr="00441CD0" w:rsidRDefault="003C47D3" w:rsidP="003C47D3">
            <w:pPr>
              <w:pStyle w:val="TAL"/>
              <w:rPr>
                <w:lang w:val="fr-FR"/>
              </w:rPr>
            </w:pPr>
            <w:r>
              <w:rPr>
                <w:lang w:eastAsia="zh-CN"/>
              </w:rPr>
              <w:t xml:space="preserve">Threshold </w:t>
            </w:r>
            <w:r w:rsidR="000C2907">
              <w:rPr>
                <w:lang w:eastAsia="zh-CN"/>
              </w:rPr>
              <w:t>Values</w:t>
            </w:r>
          </w:p>
        </w:tc>
        <w:tc>
          <w:tcPr>
            <w:tcW w:w="336" w:type="dxa"/>
            <w:tcBorders>
              <w:top w:val="single" w:sz="4" w:space="0" w:color="auto"/>
              <w:left w:val="single" w:sz="4" w:space="0" w:color="auto"/>
              <w:bottom w:val="single" w:sz="4" w:space="0" w:color="auto"/>
              <w:right w:val="single" w:sz="4" w:space="0" w:color="auto"/>
            </w:tcBorders>
          </w:tcPr>
          <w:p w14:paraId="474D65D2" w14:textId="1183C13F" w:rsidR="003C47D3" w:rsidRPr="00441CD0" w:rsidRDefault="003C47D3"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06994FC1" w14:textId="77777777" w:rsidR="003C47D3" w:rsidRDefault="003C47D3" w:rsidP="003C47D3">
            <w:pPr>
              <w:pStyle w:val="TAL"/>
              <w:rPr>
                <w:szCs w:val="18"/>
                <w:lang w:val="fr-FR"/>
              </w:rPr>
            </w:pPr>
            <w:r w:rsidRPr="00441CD0">
              <w:t xml:space="preserve">This IE </w:t>
            </w:r>
            <w:r>
              <w:t>shall</w:t>
            </w:r>
            <w:r w:rsidRPr="00441CD0">
              <w:t xml:space="preserve"> be present </w:t>
            </w:r>
            <w:r>
              <w:t xml:space="preserve">if the </w:t>
            </w:r>
            <w:r w:rsidRPr="00441CD0">
              <w:rPr>
                <w:szCs w:val="18"/>
                <w:lang w:val="fr-FR"/>
              </w:rPr>
              <w:t>steering mode is "</w:t>
            </w:r>
            <w:r w:rsidRPr="00441CD0">
              <w:rPr>
                <w:lang w:eastAsia="zh-CN"/>
              </w:rPr>
              <w:t>Load Balanci</w:t>
            </w:r>
            <w:r w:rsidRPr="00441CD0">
              <w:t>ng</w:t>
            </w:r>
            <w:r w:rsidRPr="006F7EAB">
              <w:t xml:space="preserve">" </w:t>
            </w:r>
            <w:r>
              <w:t xml:space="preserve">with </w:t>
            </w:r>
            <w:r w:rsidRPr="001C1232">
              <w:t>fixed split p</w:t>
            </w:r>
            <w:r>
              <w:t>er</w:t>
            </w:r>
            <w:r w:rsidRPr="001C1232">
              <w:t>centages</w:t>
            </w:r>
            <w:r w:rsidRPr="006F7EAB">
              <w:t xml:space="preserve"> o</w:t>
            </w:r>
            <w:r w:rsidRPr="006F7EAB">
              <w:rPr>
                <w:lang w:eastAsia="zh-CN"/>
              </w:rPr>
              <w:t xml:space="preserve">r "Priority-based" </w:t>
            </w:r>
            <w:r>
              <w:rPr>
                <w:szCs w:val="18"/>
                <w:lang w:val="fr-FR"/>
              </w:rPr>
              <w:t>and if available.</w:t>
            </w:r>
          </w:p>
          <w:p w14:paraId="429545A0" w14:textId="77777777" w:rsidR="003C47D3" w:rsidRDefault="003C47D3" w:rsidP="003C47D3">
            <w:pPr>
              <w:pStyle w:val="TAL"/>
            </w:pPr>
          </w:p>
          <w:p w14:paraId="464B2F23" w14:textId="77777777" w:rsidR="000C2907" w:rsidRDefault="003C47D3" w:rsidP="000C2907">
            <w:pPr>
              <w:pStyle w:val="TAL"/>
              <w:rPr>
                <w:lang w:val="en-US"/>
              </w:rPr>
            </w:pPr>
            <w:r w:rsidRPr="00441CD0">
              <w:rPr>
                <w:lang w:eastAsia="zh-CN"/>
              </w:rPr>
              <w:t>When present, this IE shall contain</w:t>
            </w:r>
            <w:r w:rsidRPr="00441CD0">
              <w:t xml:space="preserve"> </w:t>
            </w:r>
            <w:r>
              <w:t xml:space="preserve">the </w:t>
            </w:r>
            <w:r w:rsidRPr="0021179F">
              <w:rPr>
                <w:lang w:val="en-US"/>
              </w:rPr>
              <w:t>RTT and/or a Packet Loss Rate</w:t>
            </w:r>
            <w:r>
              <w:rPr>
                <w:lang w:val="en-US"/>
              </w:rPr>
              <w:t>.</w:t>
            </w:r>
          </w:p>
          <w:p w14:paraId="7F480E37" w14:textId="4D5C3332" w:rsidR="003C47D3" w:rsidRPr="00441CD0" w:rsidRDefault="000C2907" w:rsidP="000C2907">
            <w:pPr>
              <w:pStyle w:val="TAL"/>
              <w:rPr>
                <w:szCs w:val="18"/>
                <w:lang w:val="fr-FR"/>
              </w:rPr>
            </w:pPr>
            <w:r>
              <w:rPr>
                <w:lang w:val="en-US"/>
              </w:rPr>
              <w:t>(NOTE 2)</w:t>
            </w:r>
          </w:p>
        </w:tc>
        <w:tc>
          <w:tcPr>
            <w:tcW w:w="370" w:type="dxa"/>
            <w:tcBorders>
              <w:top w:val="single" w:sz="4" w:space="0" w:color="auto"/>
              <w:left w:val="single" w:sz="4" w:space="0" w:color="auto"/>
              <w:bottom w:val="single" w:sz="4" w:space="0" w:color="auto"/>
              <w:right w:val="single" w:sz="4" w:space="0" w:color="auto"/>
            </w:tcBorders>
          </w:tcPr>
          <w:p w14:paraId="0A564786" w14:textId="671F5158"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B0296C1" w14:textId="37809D79"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D5E30FF" w14:textId="5C25F223"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18A7A08" w14:textId="36C717FC"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7878651C" w14:textId="0EEFEE46" w:rsidR="003C47D3" w:rsidRPr="00441CD0" w:rsidRDefault="003C47D3" w:rsidP="003C47D3">
            <w:pPr>
              <w:pStyle w:val="TAC"/>
              <w:rPr>
                <w:lang w:val="fr-FR"/>
              </w:rPr>
            </w:pPr>
            <w:r>
              <w:rPr>
                <w:lang w:eastAsia="zh-CN"/>
              </w:rPr>
              <w:t>Thresholds</w:t>
            </w:r>
          </w:p>
        </w:tc>
      </w:tr>
      <w:tr w:rsidR="003C47D3" w:rsidRPr="00441CD0" w14:paraId="599E0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2E9CCC" w14:textId="629E9816" w:rsidR="003C47D3" w:rsidRDefault="003C47D3" w:rsidP="003C47D3">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03422331" w14:textId="793D61B9" w:rsidR="003C47D3" w:rsidRDefault="003C47D3" w:rsidP="00823058">
            <w:pPr>
              <w:pStyle w:val="TAC"/>
              <w:rPr>
                <w:lang w:val="de-DE"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2DAFF53" w14:textId="77777777" w:rsidR="003C47D3" w:rsidRDefault="003C47D3" w:rsidP="003C47D3">
            <w:pPr>
              <w:pStyle w:val="TAL"/>
            </w:pPr>
            <w:r w:rsidRPr="00441CD0">
              <w:t xml:space="preserve">This IE shall be </w:t>
            </w:r>
            <w:r>
              <w:t>included</w:t>
            </w:r>
            <w:r w:rsidRPr="00441CD0">
              <w:t xml:space="preserve"> </w:t>
            </w:r>
            <w:r w:rsidRPr="002A0AFA">
              <w:t xml:space="preserve">if </w:t>
            </w:r>
            <w:r>
              <w:t>at least one of the flags is set to "1":</w:t>
            </w:r>
          </w:p>
          <w:p w14:paraId="6681FC93" w14:textId="77777777" w:rsidR="003C47D3" w:rsidRPr="00480F16" w:rsidRDefault="003C47D3" w:rsidP="003C47D3">
            <w:pPr>
              <w:pStyle w:val="B1"/>
              <w:rPr>
                <w:rFonts w:ascii="Arial" w:hAnsi="Arial" w:cs="Arial"/>
                <w:sz w:val="18"/>
                <w:szCs w:val="18"/>
                <w:lang w:val="fr-FR"/>
              </w:rPr>
            </w:pPr>
            <w:bookmarkStart w:id="4230" w:name="_PERM_MCCTEMPBM_CRPT05020470___7"/>
            <w:r w:rsidRPr="00441CD0">
              <w:rPr>
                <w:rFonts w:ascii="Arial" w:hAnsi="Arial" w:cs="Arial"/>
                <w:sz w:val="18"/>
                <w:szCs w:val="18"/>
                <w:lang w:val="fr-FR"/>
              </w:rPr>
              <w:t>-</w:t>
            </w:r>
            <w:r w:rsidRPr="00441CD0">
              <w:rPr>
                <w:rFonts w:ascii="Arial" w:hAnsi="Arial" w:cs="Arial"/>
                <w:sz w:val="18"/>
                <w:szCs w:val="18"/>
                <w:lang w:val="fr-FR"/>
              </w:rPr>
              <w:tab/>
            </w:r>
            <w:r>
              <w:rPr>
                <w:rFonts w:ascii="Arial" w:hAnsi="Arial" w:cs="Arial"/>
                <w:sz w:val="18"/>
                <w:szCs w:val="18"/>
                <w:lang w:val="fr-FR"/>
              </w:rPr>
              <w:t>ALBI (</w:t>
            </w:r>
            <w:r w:rsidRPr="00480F16">
              <w:rPr>
                <w:rFonts w:ascii="Arial" w:hAnsi="Arial" w:cs="Arial"/>
                <w:sz w:val="18"/>
                <w:szCs w:val="18"/>
                <w:lang w:val="fr-FR"/>
              </w:rPr>
              <w:t>Autonomous Load Balancing Indicator</w:t>
            </w:r>
            <w:r>
              <w:rPr>
                <w:rFonts w:ascii="Arial" w:hAnsi="Arial" w:cs="Arial"/>
                <w:sz w:val="18"/>
                <w:szCs w:val="18"/>
                <w:lang w:val="fr-FR"/>
              </w:rPr>
              <w:t>)</w:t>
            </w:r>
            <w:r w:rsidRPr="00480F16">
              <w:rPr>
                <w:rFonts w:ascii="Arial" w:hAnsi="Arial" w:cs="Arial"/>
                <w:sz w:val="18"/>
                <w:szCs w:val="18"/>
                <w:lang w:val="fr-FR"/>
              </w:rPr>
              <w:t>: this flag shall be set to "1" if the SMF allows the UPF to apply autonomous load-balance when the Steering Mode is Load-Balancing;</w:t>
            </w:r>
          </w:p>
          <w:p w14:paraId="704138DD" w14:textId="77777777" w:rsidR="000C2907" w:rsidRPr="00346DAC" w:rsidRDefault="003C47D3" w:rsidP="00346DAC">
            <w:pPr>
              <w:pStyle w:val="B1"/>
              <w:rPr>
                <w:rFonts w:ascii="Arial" w:hAnsi="Arial" w:cs="Arial"/>
                <w:sz w:val="18"/>
                <w:szCs w:val="18"/>
                <w:lang w:val="fr-FR"/>
              </w:rPr>
            </w:pPr>
            <w:r w:rsidRPr="00346DAC">
              <w:rPr>
                <w:rFonts w:ascii="Arial" w:hAnsi="Arial" w:cs="Arial"/>
                <w:sz w:val="18"/>
                <w:szCs w:val="18"/>
                <w:lang w:val="fr-FR"/>
              </w:rPr>
              <w:t>-</w:t>
            </w:r>
            <w:r w:rsidRPr="00346DAC">
              <w:rPr>
                <w:rFonts w:ascii="Arial" w:hAnsi="Arial" w:cs="Arial"/>
                <w:sz w:val="18"/>
                <w:szCs w:val="18"/>
                <w:lang w:val="fr-FR"/>
              </w:rPr>
              <w:tab/>
              <w:t>UEAI (UE Assistance Indicator): this flag shall be set to "1" if the SMF allows UE assistant load-balance when the Steering Mode is Load-Balancing.</w:t>
            </w:r>
          </w:p>
          <w:bookmarkEnd w:id="4230"/>
          <w:p w14:paraId="1B4CC38E" w14:textId="112F7837" w:rsidR="003C47D3" w:rsidRPr="00441CD0" w:rsidRDefault="000C2907" w:rsidP="000C2907">
            <w:pPr>
              <w:pStyle w:val="TAL"/>
            </w:pPr>
            <w:r>
              <w:rPr>
                <w:rFonts w:cs="Arial"/>
                <w:szCs w:val="18"/>
                <w:lang w:val="fr-FR"/>
              </w:rPr>
              <w:t>(NOTE 2)</w:t>
            </w:r>
          </w:p>
        </w:tc>
        <w:tc>
          <w:tcPr>
            <w:tcW w:w="370" w:type="dxa"/>
            <w:tcBorders>
              <w:top w:val="single" w:sz="4" w:space="0" w:color="auto"/>
              <w:left w:val="single" w:sz="4" w:space="0" w:color="auto"/>
              <w:bottom w:val="single" w:sz="4" w:space="0" w:color="auto"/>
              <w:right w:val="single" w:sz="4" w:space="0" w:color="auto"/>
            </w:tcBorders>
          </w:tcPr>
          <w:p w14:paraId="6AF6CD44" w14:textId="1E872F90"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2DA0C4" w14:textId="433876BD"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D4ACF" w14:textId="682FF8D0"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FABA53E" w14:textId="136940B2"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6EEFE49" w14:textId="47E3AD2D" w:rsidR="003C47D3" w:rsidRDefault="003C47D3" w:rsidP="003C47D3">
            <w:pPr>
              <w:pStyle w:val="TAC"/>
              <w:rPr>
                <w:lang w:eastAsia="zh-CN"/>
              </w:rPr>
            </w:pPr>
            <w:r>
              <w:t>Steering Mode Indicator</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0EF37E0C" w14:textId="77777777" w:rsidR="000C2907" w:rsidRDefault="00EE5860" w:rsidP="000C2907">
            <w:pPr>
              <w:pStyle w:val="TAN"/>
              <w:rPr>
                <w:lang w:val="en-US"/>
              </w:rPr>
            </w:pPr>
            <w:r w:rsidRPr="00441CD0">
              <w:rPr>
                <w:lang w:val="en-US"/>
              </w:rPr>
              <w:t>NOTE</w:t>
            </w:r>
            <w:r w:rsidR="000C2907">
              <w:rPr>
                <w:lang w:val="en-US"/>
              </w:rPr>
              <w:t> 1</w:t>
            </w:r>
            <w:r w:rsidRPr="00441CD0">
              <w:rPr>
                <w:lang w:val="en-US"/>
              </w:rPr>
              <w:t>:</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p w14:paraId="2579C4D7" w14:textId="2E374204" w:rsidR="00EE5860" w:rsidRPr="00441CD0" w:rsidRDefault="000C2907" w:rsidP="000C2907">
            <w:pPr>
              <w:pStyle w:val="TAN"/>
            </w:pPr>
            <w:r w:rsidRPr="00441CD0">
              <w:rPr>
                <w:lang w:val="en-US"/>
              </w:rPr>
              <w:t>NOTE</w:t>
            </w:r>
            <w:r>
              <w:rPr>
                <w:lang w:val="en-US"/>
              </w:rPr>
              <w:t> 2</w:t>
            </w:r>
            <w:r w:rsidRPr="00441CD0">
              <w:rPr>
                <w:lang w:val="en-US"/>
              </w:rPr>
              <w:t>:</w:t>
            </w:r>
            <w:r w:rsidRPr="00441CD0">
              <w:rPr>
                <w:lang w:val="en-US"/>
              </w:rPr>
              <w:tab/>
            </w:r>
            <w:r>
              <w:rPr>
                <w:lang w:val="en-US"/>
              </w:rPr>
              <w:t>The Threshold Values IE and the Steering Mode Indicator IE shall not be present together</w:t>
            </w:r>
            <w:r w:rsidRPr="00441CD0">
              <w:rPr>
                <w:lang w:val="en-US"/>
              </w:rPr>
              <w:t>.</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bookmarkStart w:id="4231" w:name="_PERM_MCCTEMPBM_CRPT0502047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bookmarkStart w:id="4232" w:name="_PERM_MCCTEMPBM_CRPT05020472___7"/>
            <w:bookmarkEnd w:id="4232"/>
          </w:p>
        </w:tc>
      </w:tr>
      <w:bookmarkEnd w:id="4231"/>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823058">
            <w:pPr>
              <w:pStyle w:val="TAC"/>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823058">
            <w:pPr>
              <w:pStyle w:val="TAC"/>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823058">
            <w:pPr>
              <w:pStyle w:val="TAC"/>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823058">
            <w:pPr>
              <w:pStyle w:val="TAC"/>
              <w:rPr>
                <w:lang w:val="sv-SE" w:eastAsia="zh-CN"/>
              </w:rPr>
            </w:pPr>
            <w:r w:rsidRPr="00823058">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564F9A9" w14:textId="77777777" w:rsidR="003C47D3" w:rsidRPr="00441CD0" w:rsidRDefault="00EE5860" w:rsidP="003C47D3">
            <w:pPr>
              <w:pStyle w:val="TAN"/>
            </w:pPr>
            <w:r w:rsidRPr="00441CD0">
              <w:rPr>
                <w:lang w:val="en-US"/>
              </w:rPr>
              <w:t>NOTE 1:</w:t>
            </w:r>
            <w:r w:rsidRPr="00441CD0">
              <w:rPr>
                <w:lang w:val="en-US"/>
              </w:rPr>
              <w:tab/>
            </w:r>
            <w:r w:rsidR="003C47D3" w:rsidRPr="00441CD0">
              <w:t>The weights for all FARs included in both 3GPP Access Forwarding Action Information and Non 3GPP Access Forwarding Action Information need to sum up to 100.</w:t>
            </w:r>
            <w:r w:rsidR="003C47D3">
              <w:rPr>
                <w:lang w:eastAsia="ko-KR"/>
              </w:rPr>
              <w:t xml:space="preserve"> If the autonomous load balance operation is allowed, the Weights shall be treated as the default percentages.</w:t>
            </w:r>
          </w:p>
          <w:p w14:paraId="21C9249A" w14:textId="7DCA956B"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0FC452AB" w:rsidR="00EE5860" w:rsidRPr="00441CD0" w:rsidRDefault="00EE5860" w:rsidP="00BB0E1F">
            <w:pPr>
              <w:pStyle w:val="TAN"/>
            </w:pPr>
            <w:r w:rsidRPr="00441CD0">
              <w:t>NOTE 3:</w:t>
            </w:r>
            <w:r w:rsidRPr="00441CD0">
              <w:tab/>
              <w:t>One or more URRs may still be provisioned in the Create PDR IE when a</w:t>
            </w:r>
            <w:r w:rsidR="00D77DBB">
              <w:t>n</w:t>
            </w:r>
            <w:r w:rsidRPr="00441CD0">
              <w:t xml:space="preserve">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bookmarkStart w:id="4233" w:name="_PERM_MCCTEMPBM_CRPT0502047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bookmarkStart w:id="4234" w:name="_PERM_MCCTEMPBM_CRPT05020478___7"/>
            <w:bookmarkEnd w:id="4234"/>
          </w:p>
        </w:tc>
      </w:tr>
      <w:bookmarkEnd w:id="4233"/>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1A3E8D">
      <w:pPr>
        <w:pStyle w:val="Heading4"/>
      </w:pPr>
      <w:bookmarkStart w:id="4235" w:name="_Toc27490782"/>
      <w:bookmarkStart w:id="4236" w:name="_Toc27557075"/>
      <w:bookmarkStart w:id="4237" w:name="_Toc27723992"/>
      <w:bookmarkStart w:id="4238" w:name="_Toc36031064"/>
      <w:bookmarkStart w:id="4239" w:name="_Toc36042984"/>
      <w:bookmarkStart w:id="4240" w:name="_Toc36814309"/>
      <w:bookmarkStart w:id="4241" w:name="_Toc44689163"/>
      <w:bookmarkStart w:id="4242" w:name="_Toc44923917"/>
      <w:bookmarkStart w:id="4243" w:name="_Toc51860887"/>
      <w:bookmarkStart w:id="4244" w:name="_Toc57930658"/>
      <w:bookmarkStart w:id="4245" w:name="_Toc57931288"/>
      <w:bookmarkStart w:id="4246" w:name="_Toc98235843"/>
      <w:r w:rsidRPr="00441CD0">
        <w:t>7.5.2.9</w:t>
      </w:r>
      <w:r w:rsidRPr="00441CD0">
        <w:tab/>
        <w:t>Create SRR IE within PFCP Session Establishment Request</w:t>
      </w:r>
      <w:bookmarkEnd w:id="4235"/>
      <w:bookmarkEnd w:id="4236"/>
      <w:bookmarkEnd w:id="4237"/>
      <w:bookmarkEnd w:id="4238"/>
      <w:bookmarkEnd w:id="4239"/>
      <w:bookmarkEnd w:id="4240"/>
      <w:bookmarkEnd w:id="4241"/>
      <w:bookmarkEnd w:id="4242"/>
      <w:bookmarkEnd w:id="4243"/>
      <w:bookmarkEnd w:id="4244"/>
      <w:bookmarkEnd w:id="4245"/>
      <w:bookmarkEnd w:id="4246"/>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bookmarkStart w:id="4247" w:name="_PERM_MCCTEMPBM_CRPT050204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bookmarkStart w:id="4248" w:name="_PERM_MCCTEMPBM_CRPT05020480___7"/>
            <w:bookmarkEnd w:id="4248"/>
          </w:p>
        </w:tc>
      </w:tr>
      <w:bookmarkEnd w:id="4247"/>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823058">
            <w:pPr>
              <w:pStyle w:val="TAC"/>
              <w:rPr>
                <w:lang w:val="fr-FR"/>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823058">
            <w:pPr>
              <w:pStyle w:val="TAC"/>
            </w:pPr>
            <w:r w:rsidRPr="00823058">
              <w:rPr>
                <w:rFonts w:hint="eastAsia"/>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r w:rsidR="001F3B36" w:rsidRPr="00441CD0" w14:paraId="3379A2F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2EE6C4B7" w14:textId="09451596" w:rsidR="001F3B36" w:rsidRPr="00441CD0" w:rsidRDefault="001F3B36" w:rsidP="001F3B36">
            <w:pPr>
              <w:pStyle w:val="TAL"/>
              <w:rPr>
                <w:lang w:val="sv-SE"/>
              </w:rPr>
            </w:pPr>
            <w:r>
              <w:rPr>
                <w:lang w:val="sv-SE"/>
              </w:rPr>
              <w:t>Direct Reporting Information</w:t>
            </w:r>
          </w:p>
        </w:tc>
        <w:tc>
          <w:tcPr>
            <w:tcW w:w="336" w:type="dxa"/>
            <w:tcBorders>
              <w:top w:val="single" w:sz="4" w:space="0" w:color="auto"/>
              <w:left w:val="single" w:sz="4" w:space="0" w:color="auto"/>
              <w:bottom w:val="single" w:sz="4" w:space="0" w:color="auto"/>
              <w:right w:val="single" w:sz="4" w:space="0" w:color="auto"/>
            </w:tcBorders>
          </w:tcPr>
          <w:p w14:paraId="661563FD" w14:textId="3A59C8AD" w:rsidR="001F3B36" w:rsidRPr="00441CD0" w:rsidRDefault="001F3B36" w:rsidP="00823058">
            <w:pPr>
              <w:pStyle w:val="TAC"/>
              <w:rPr>
                <w:lang w:val="de-DE"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21745CA2" w14:textId="1FA2B826" w:rsidR="001F3B36" w:rsidRDefault="001F3B36" w:rsidP="001F3B36">
            <w:pPr>
              <w:pStyle w:val="TAL"/>
              <w:rPr>
                <w:lang w:eastAsia="zh-CN"/>
              </w:rPr>
            </w:pPr>
            <w:r>
              <w:rPr>
                <w:lang w:eastAsia="zh-CN"/>
              </w:rPr>
              <w:t>This IE shall be present if the UPF indicated support of the DRQOS feature and if the QoS monitoring events shall be reported by the UPF directly to a Local NEF or AF, or both to the SMF and Local NEF/AF (see clause </w:t>
            </w:r>
            <w:r w:rsidR="0085573E">
              <w:rPr>
                <w:lang w:eastAsia="zh-CN"/>
              </w:rPr>
              <w:t>5.33.5</w:t>
            </w:r>
            <w:r>
              <w:rPr>
                <w:lang w:eastAsia="zh-CN"/>
              </w:rPr>
              <w:t>).</w:t>
            </w:r>
          </w:p>
          <w:p w14:paraId="5DA9D400" w14:textId="081266C8" w:rsidR="001F3B36" w:rsidRPr="00441CD0" w:rsidRDefault="001F3B36" w:rsidP="001F3B36">
            <w:pPr>
              <w:pStyle w:val="TAL"/>
              <w:rPr>
                <w:lang w:eastAsia="zh-CN"/>
              </w:rPr>
            </w:pPr>
            <w:r>
              <w:rPr>
                <w:lang w:eastAsia="zh-CN"/>
              </w:rPr>
              <w:t>(NOTE)</w:t>
            </w:r>
          </w:p>
        </w:tc>
        <w:tc>
          <w:tcPr>
            <w:tcW w:w="370" w:type="dxa"/>
            <w:tcBorders>
              <w:top w:val="single" w:sz="4" w:space="0" w:color="auto"/>
              <w:left w:val="single" w:sz="4" w:space="0" w:color="auto"/>
              <w:bottom w:val="single" w:sz="4" w:space="0" w:color="auto"/>
              <w:right w:val="single" w:sz="4" w:space="0" w:color="auto"/>
            </w:tcBorders>
          </w:tcPr>
          <w:p w14:paraId="5736DDD7" w14:textId="44FDB569"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EE952C6" w14:textId="5425642C"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81975B0" w14:textId="3980BC75"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3C488E0" w14:textId="1ACAB17E" w:rsidR="001F3B36" w:rsidRPr="00441CD0" w:rsidRDefault="001F3B36" w:rsidP="001F3B36">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5C3CC19" w14:textId="6D07F235" w:rsidR="001F3B36" w:rsidRPr="00441CD0" w:rsidRDefault="001F3B36" w:rsidP="001F3B36">
            <w:pPr>
              <w:pStyle w:val="TAC"/>
              <w:rPr>
                <w:lang w:val="sv-SE"/>
              </w:rPr>
            </w:pPr>
            <w:r>
              <w:rPr>
                <w:lang w:val="sv-SE"/>
              </w:rPr>
              <w:t>Direct Reporting Information</w:t>
            </w:r>
          </w:p>
        </w:tc>
      </w:tr>
      <w:tr w:rsidR="001F3B36" w:rsidRPr="00441CD0" w14:paraId="1DC39378" w14:textId="77777777" w:rsidTr="001F3B36">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0936FE39" w14:textId="64E3C760" w:rsidR="001F3B36" w:rsidRPr="00441CD0" w:rsidRDefault="001F3B36" w:rsidP="001F3B36">
            <w:pPr>
              <w:pStyle w:val="TAN"/>
              <w:rPr>
                <w:lang w:val="sv-SE"/>
              </w:rPr>
            </w:pPr>
            <w:r>
              <w:rPr>
                <w:lang w:val="sv-SE"/>
              </w:rPr>
              <w:t>NOTE:</w:t>
            </w:r>
            <w:r>
              <w:rPr>
                <w:lang w:val="sv-SE"/>
              </w:rPr>
              <w:tab/>
              <w:t>In this release of the specification, the Direct Reporting Information shall only be used for direct reporting of QoS monitoring per QoS flow.</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bookmarkStart w:id="4249" w:name="_PERM_MCCTEMPBM_CRPT0502048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bookmarkStart w:id="4250" w:name="_PERM_MCCTEMPBM_CRPT05020486___7"/>
            <w:bookmarkEnd w:id="4250"/>
          </w:p>
        </w:tc>
      </w:tr>
      <w:bookmarkEnd w:id="4249"/>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823058">
            <w:pPr>
              <w:pStyle w:val="TAC"/>
              <w:rPr>
                <w:lang w:val="sv-SE"/>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823058">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823058">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823058">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823058">
            <w:pPr>
              <w:pStyle w:val="TAC"/>
              <w:rPr>
                <w:lang w:val="sv-SE"/>
              </w:rPr>
            </w:pPr>
            <w:r w:rsidRPr="00823058">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70EFA3A0" w14:textId="77777777" w:rsidR="00EE5860" w:rsidRPr="00441CD0" w:rsidRDefault="00EE5860" w:rsidP="00EE5860">
      <w:pPr>
        <w:pStyle w:val="TH"/>
        <w:outlineLvl w:val="0"/>
        <w:rPr>
          <w:lang w:val="en-US"/>
        </w:rPr>
      </w:pPr>
      <w:r w:rsidRPr="00441CD0">
        <w:t>Table 7.5.2</w:t>
      </w:r>
      <w:r w:rsidRPr="0067687A">
        <w:rPr>
          <w:lang w:val="en-US"/>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AC5D4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6522A4"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6EECE9D"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2791921" w14:textId="77777777" w:rsidR="00EE5860" w:rsidRPr="00441CD0" w:rsidRDefault="00EE5860" w:rsidP="00BB0E1F">
            <w:pPr>
              <w:pStyle w:val="TAC"/>
              <w:rPr>
                <w:lang w:val="sv-SE"/>
              </w:rPr>
            </w:pPr>
            <w:r w:rsidRPr="00441CD0">
              <w:rPr>
                <w:lang w:val="sv-SE"/>
              </w:rPr>
              <w:t>QoS Monitoring per QoS flow Control Information = 242 (decimal)</w:t>
            </w:r>
          </w:p>
        </w:tc>
      </w:tr>
      <w:tr w:rsidR="00EE5860" w:rsidRPr="00441CD0" w14:paraId="018A80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71CC28"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1ED7B"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EF03E15" w14:textId="77777777" w:rsidR="00EE5860" w:rsidRPr="00441CD0" w:rsidRDefault="00EE5860" w:rsidP="00BB0E1F">
            <w:pPr>
              <w:pStyle w:val="TAC"/>
              <w:rPr>
                <w:lang w:val="sv-SE"/>
              </w:rPr>
            </w:pPr>
            <w:r w:rsidRPr="00441CD0">
              <w:rPr>
                <w:lang w:val="sv-SE"/>
              </w:rPr>
              <w:t>Length = n</w:t>
            </w:r>
          </w:p>
        </w:tc>
      </w:tr>
      <w:tr w:rsidR="00EE5860" w:rsidRPr="00441CD0" w14:paraId="1365F5C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7166CD"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81A3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62F506"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5ED387"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E5AE8B" w14:textId="77777777" w:rsidR="00EE5860" w:rsidRPr="00441CD0" w:rsidRDefault="00EE5860" w:rsidP="00BB0E1F">
            <w:pPr>
              <w:pStyle w:val="TAH"/>
              <w:rPr>
                <w:lang w:val="sv-SE"/>
              </w:rPr>
            </w:pPr>
            <w:r w:rsidRPr="00441CD0">
              <w:rPr>
                <w:lang w:val="sv-SE"/>
              </w:rPr>
              <w:t>IE Type</w:t>
            </w:r>
          </w:p>
        </w:tc>
      </w:tr>
      <w:tr w:rsidR="00EE5860" w:rsidRPr="00441CD0" w14:paraId="7FB0FD6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934AC8" w14:textId="77777777" w:rsidR="00EE5860" w:rsidRPr="00441CD0" w:rsidRDefault="00EE5860" w:rsidP="00BB0E1F">
            <w:pPr>
              <w:spacing w:after="0"/>
              <w:rPr>
                <w:rFonts w:ascii="Arial" w:hAnsi="Arial"/>
                <w:b/>
                <w:sz w:val="18"/>
                <w:lang w:val="sv-SE"/>
              </w:rPr>
            </w:pPr>
            <w:bookmarkStart w:id="4251" w:name="_PERM_MCCTEMPBM_CRPT0502048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A8B2EC"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CE4E087"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38657E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E665D3"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8DD18A3"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506D58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23B1568" w14:textId="77777777" w:rsidR="00EE5860" w:rsidRPr="00441CD0" w:rsidRDefault="00EE5860" w:rsidP="00BB0E1F">
            <w:pPr>
              <w:spacing w:after="0"/>
              <w:rPr>
                <w:rFonts w:ascii="Arial" w:hAnsi="Arial"/>
                <w:b/>
                <w:sz w:val="18"/>
                <w:lang w:val="sv-SE"/>
              </w:rPr>
            </w:pPr>
            <w:bookmarkStart w:id="4252" w:name="_PERM_MCCTEMPBM_CRPT05020490___7"/>
            <w:bookmarkEnd w:id="4252"/>
          </w:p>
        </w:tc>
      </w:tr>
      <w:bookmarkEnd w:id="4251"/>
      <w:tr w:rsidR="00EE5860" w:rsidRPr="00441CD0" w14:paraId="53D2D31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F7968B" w14:textId="77777777" w:rsidR="00EE5860" w:rsidRPr="00441CD0" w:rsidRDefault="00EE5860" w:rsidP="00BB0E1F">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C5718DB" w14:textId="77777777" w:rsidR="00EE5860" w:rsidRPr="00441CD0" w:rsidRDefault="00EE5860" w:rsidP="00823058">
            <w:pPr>
              <w:pStyle w:val="TAC"/>
              <w:rPr>
                <w:lang w:val="sv-SE"/>
              </w:rPr>
            </w:pPr>
            <w:r w:rsidRPr="00823058">
              <w:rPr>
                <w:rFonts w:hint="eastAsia"/>
              </w:rPr>
              <w:t>M</w:t>
            </w:r>
          </w:p>
        </w:tc>
        <w:tc>
          <w:tcPr>
            <w:tcW w:w="4670" w:type="dxa"/>
            <w:tcBorders>
              <w:top w:val="single" w:sz="4" w:space="0" w:color="auto"/>
              <w:left w:val="single" w:sz="4" w:space="0" w:color="auto"/>
              <w:bottom w:val="single" w:sz="4" w:space="0" w:color="auto"/>
              <w:right w:val="single" w:sz="4" w:space="0" w:color="auto"/>
            </w:tcBorders>
          </w:tcPr>
          <w:p w14:paraId="0461528B" w14:textId="77777777" w:rsidR="00EE5860" w:rsidRPr="00441CD0" w:rsidRDefault="00EE5860" w:rsidP="00BB0E1F">
            <w:pPr>
              <w:pStyle w:val="TAL"/>
              <w:rPr>
                <w:lang w:val="sv-SE"/>
              </w:rPr>
            </w:pPr>
            <w:r w:rsidRPr="00441CD0">
              <w:rPr>
                <w:rFonts w:hint="eastAsia"/>
                <w:lang w:val="sv-SE"/>
              </w:rPr>
              <w:t>T</w:t>
            </w:r>
            <w:r w:rsidRPr="00441CD0">
              <w:rPr>
                <w:lang w:val="sv-SE"/>
              </w:rPr>
              <w:t>his IE shall identify the QoS Flow Identifier for which QoS monitoring is required.</w:t>
            </w:r>
          </w:p>
          <w:p w14:paraId="24A84ED4" w14:textId="77777777" w:rsidR="00EE5860" w:rsidRPr="00441CD0" w:rsidRDefault="00EE5860" w:rsidP="00BB0E1F">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67E4D48F" w14:textId="77777777" w:rsidR="00EE5860" w:rsidRPr="00441CD0" w:rsidRDefault="00EE5860" w:rsidP="00823058">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50BB5EF8" w14:textId="77777777" w:rsidR="00EE5860" w:rsidRPr="00441CD0" w:rsidRDefault="00EE5860" w:rsidP="00823058">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3F3734F3" w14:textId="77777777" w:rsidR="00EE5860" w:rsidRPr="00441CD0" w:rsidRDefault="00EE5860" w:rsidP="00823058">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43F7147C" w14:textId="77777777" w:rsidR="00EE5860" w:rsidRPr="00441CD0" w:rsidRDefault="00EE5860" w:rsidP="00823058">
            <w:pPr>
              <w:pStyle w:val="TAC"/>
              <w:rPr>
                <w:lang w:val="sv-SE"/>
              </w:rPr>
            </w:pPr>
            <w:r w:rsidRPr="00823058">
              <w:t>X</w:t>
            </w:r>
          </w:p>
        </w:tc>
        <w:tc>
          <w:tcPr>
            <w:tcW w:w="1404" w:type="dxa"/>
            <w:tcBorders>
              <w:top w:val="single" w:sz="4" w:space="0" w:color="auto"/>
              <w:left w:val="single" w:sz="4" w:space="0" w:color="auto"/>
              <w:bottom w:val="single" w:sz="4" w:space="0" w:color="auto"/>
              <w:right w:val="single" w:sz="4" w:space="0" w:color="auto"/>
            </w:tcBorders>
            <w:vAlign w:val="center"/>
          </w:tcPr>
          <w:p w14:paraId="78D9BA73" w14:textId="77777777" w:rsidR="00EE5860" w:rsidRPr="00441CD0" w:rsidRDefault="00EE5860" w:rsidP="00BB0E1F">
            <w:pPr>
              <w:pStyle w:val="TAL"/>
              <w:jc w:val="center"/>
              <w:rPr>
                <w:lang w:val="sv-SE"/>
              </w:rPr>
            </w:pPr>
            <w:r w:rsidRPr="00441CD0">
              <w:rPr>
                <w:rFonts w:hint="eastAsia"/>
                <w:lang w:val="sv-SE"/>
              </w:rPr>
              <w:t>Q</w:t>
            </w:r>
            <w:r w:rsidRPr="00441CD0">
              <w:rPr>
                <w:lang w:val="sv-SE"/>
              </w:rPr>
              <w:t>FI</w:t>
            </w:r>
          </w:p>
        </w:tc>
      </w:tr>
      <w:tr w:rsidR="00EE5860" w:rsidRPr="00441CD0" w14:paraId="12A654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9F85F23" w14:textId="77777777" w:rsidR="00EE5860" w:rsidRPr="00441CD0" w:rsidRDefault="00EE5860" w:rsidP="00BB0E1F">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28669663" w14:textId="77777777" w:rsidR="00EE5860" w:rsidRPr="00441CD0" w:rsidRDefault="00EE5860" w:rsidP="00823058">
            <w:pPr>
              <w:pStyle w:val="TAC"/>
              <w:rPr>
                <w:lang w:val="sv-SE"/>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02A4112F" w14:textId="77777777" w:rsidR="00EE5860" w:rsidRPr="00441CD0" w:rsidRDefault="00EE5860" w:rsidP="00BB0E1F">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6B33FAE8"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42D9763"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157A2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FCAF3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6DACAE5" w14:textId="77777777" w:rsidR="00EE5860" w:rsidRPr="00441CD0" w:rsidRDefault="00EE5860" w:rsidP="00BB0E1F">
            <w:pPr>
              <w:pStyle w:val="TAC"/>
              <w:rPr>
                <w:lang w:val="sv-SE"/>
              </w:rPr>
            </w:pPr>
            <w:r w:rsidRPr="00441CD0">
              <w:t xml:space="preserve">Requested </w:t>
            </w:r>
            <w:r w:rsidRPr="00441CD0">
              <w:rPr>
                <w:noProof/>
                <w:lang w:eastAsia="zh-CN"/>
              </w:rPr>
              <w:t>QoS Monitoring</w:t>
            </w:r>
          </w:p>
        </w:tc>
      </w:tr>
      <w:tr w:rsidR="00EE5860" w:rsidRPr="00441CD0" w14:paraId="1967C2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08BEF7" w14:textId="77777777" w:rsidR="00EE5860" w:rsidRPr="00441CD0" w:rsidRDefault="00EE5860" w:rsidP="00BB0E1F">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7492B87C" w14:textId="77777777" w:rsidR="00EE5860" w:rsidRPr="00441CD0" w:rsidRDefault="00EE5860" w:rsidP="00823058">
            <w:pPr>
              <w:pStyle w:val="TAC"/>
              <w:rPr>
                <w:lang w:val="sv-SE" w:eastAsia="zh-CN"/>
              </w:rPr>
            </w:pPr>
            <w:r w:rsidRPr="00823058">
              <w:rPr>
                <w:rFonts w:hint="eastAsia"/>
              </w:rPr>
              <w:t>M</w:t>
            </w:r>
          </w:p>
        </w:tc>
        <w:tc>
          <w:tcPr>
            <w:tcW w:w="4670" w:type="dxa"/>
            <w:tcBorders>
              <w:top w:val="single" w:sz="4" w:space="0" w:color="auto"/>
              <w:left w:val="single" w:sz="4" w:space="0" w:color="auto"/>
              <w:bottom w:val="single" w:sz="4" w:space="0" w:color="auto"/>
              <w:right w:val="single" w:sz="4" w:space="0" w:color="auto"/>
            </w:tcBorders>
          </w:tcPr>
          <w:p w14:paraId="3BBC5413" w14:textId="77777777" w:rsidR="00EE5860" w:rsidRPr="00441CD0" w:rsidRDefault="00EE5860" w:rsidP="00BB0E1F">
            <w:pPr>
              <w:pStyle w:val="TAL"/>
              <w:rPr>
                <w:lang w:eastAsia="ko-KR"/>
              </w:rPr>
            </w:pPr>
            <w:r w:rsidRPr="00441CD0">
              <w:rPr>
                <w:lang w:eastAsia="ko-KR"/>
              </w:rPr>
              <w:t xml:space="preserve">This IE shall indicate the </w:t>
            </w:r>
            <w:r w:rsidRPr="00ED493B">
              <w:rPr>
                <w:lang w:eastAsia="ko-KR"/>
              </w:rPr>
              <w:t>frequency for the reporting, i.e</w:t>
            </w:r>
            <w:r w:rsidRPr="00ED493B">
              <w:rPr>
                <w:rFonts w:hint="eastAsia"/>
                <w:lang w:eastAsia="ko-KR"/>
              </w:rPr>
              <w:t>.</w:t>
            </w:r>
            <w:r w:rsidRPr="00ED493B">
              <w:rPr>
                <w:lang w:eastAsia="ko-KR"/>
              </w:rPr>
              <w:t xml:space="preserve"> </w:t>
            </w:r>
            <w:r w:rsidRPr="00441CD0">
              <w:rPr>
                <w:lang w:eastAsia="ko-KR"/>
              </w:rPr>
              <w:t xml:space="preserve">event triggered, </w:t>
            </w:r>
            <w:r w:rsidRPr="00ED493B">
              <w:rPr>
                <w:lang w:eastAsia="ko-KR"/>
              </w:rPr>
              <w:t>periodic, or when the PDU Session is released.</w:t>
            </w:r>
          </w:p>
        </w:tc>
        <w:tc>
          <w:tcPr>
            <w:tcW w:w="370" w:type="dxa"/>
            <w:tcBorders>
              <w:top w:val="single" w:sz="4" w:space="0" w:color="auto"/>
              <w:left w:val="single" w:sz="4" w:space="0" w:color="auto"/>
              <w:bottom w:val="single" w:sz="4" w:space="0" w:color="auto"/>
              <w:right w:val="single" w:sz="4" w:space="0" w:color="auto"/>
            </w:tcBorders>
          </w:tcPr>
          <w:p w14:paraId="42F22D7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FC678B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C12839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4FE4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CF12010" w14:textId="77777777" w:rsidR="00EE5860" w:rsidRPr="00441CD0" w:rsidRDefault="00EE5860" w:rsidP="00BB0E1F">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1F3B36" w:rsidRPr="00441CD0" w14:paraId="7CAB57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C9DADA6" w14:textId="77777777" w:rsidR="001F3B36" w:rsidRPr="00441CD0" w:rsidRDefault="001F3B36" w:rsidP="001F3B36">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81B8A88" w14:textId="77777777" w:rsidR="001F3B36" w:rsidRPr="00441CD0" w:rsidRDefault="001F3B36" w:rsidP="00823058">
            <w:pPr>
              <w:pStyle w:val="TAC"/>
              <w:rPr>
                <w:lang w:val="sv-SE" w:eastAsia="zh-CN"/>
              </w:rPr>
            </w:pPr>
            <w:r w:rsidRPr="00823058">
              <w:rPr>
                <w:rFonts w:hint="eastAsia"/>
              </w:rPr>
              <w:t>C</w:t>
            </w:r>
          </w:p>
        </w:tc>
        <w:tc>
          <w:tcPr>
            <w:tcW w:w="4670" w:type="dxa"/>
            <w:tcBorders>
              <w:top w:val="single" w:sz="4" w:space="0" w:color="auto"/>
              <w:left w:val="single" w:sz="4" w:space="0" w:color="auto"/>
              <w:bottom w:val="single" w:sz="4" w:space="0" w:color="auto"/>
              <w:right w:val="single" w:sz="4" w:space="0" w:color="auto"/>
            </w:tcBorders>
          </w:tcPr>
          <w:p w14:paraId="0BC9A35B" w14:textId="77777777" w:rsidR="001F3B36" w:rsidRPr="00ED493B" w:rsidRDefault="001F3B36" w:rsidP="001F3B36">
            <w:pPr>
              <w:pStyle w:val="TAL"/>
              <w:rPr>
                <w:lang w:eastAsia="ko-KR"/>
              </w:rPr>
            </w:pPr>
            <w:r w:rsidRPr="00ED493B">
              <w:rPr>
                <w:lang w:eastAsia="ko-KR"/>
              </w:rPr>
              <w:t>This IE shall be present if event triggered QoS monitoring reporting is used and reporting is required upon reaching a delay threshold. When present, it shall indicate the packet delay after which the UP function shall report QoS monitoring result to the CP function or Local NEF or AF for this SRR.</w:t>
            </w:r>
          </w:p>
          <w:p w14:paraId="0716D481" w14:textId="518C98C6" w:rsidR="001F3B36" w:rsidRPr="00ED493B" w:rsidRDefault="001F3B36" w:rsidP="001F3B36">
            <w:pPr>
              <w:pStyle w:val="TAL"/>
              <w:rPr>
                <w:lang w:eastAsia="ko-KR"/>
              </w:rPr>
            </w:pPr>
            <w:r w:rsidRPr="00ED493B">
              <w:rPr>
                <w:lang w:eastAsia="ko-KR"/>
              </w:rPr>
              <w:t>(NOTE 1)</w:t>
            </w:r>
          </w:p>
        </w:tc>
        <w:tc>
          <w:tcPr>
            <w:tcW w:w="370" w:type="dxa"/>
            <w:tcBorders>
              <w:top w:val="single" w:sz="4" w:space="0" w:color="auto"/>
              <w:left w:val="single" w:sz="4" w:space="0" w:color="auto"/>
              <w:bottom w:val="single" w:sz="4" w:space="0" w:color="auto"/>
              <w:right w:val="single" w:sz="4" w:space="0" w:color="auto"/>
            </w:tcBorders>
          </w:tcPr>
          <w:p w14:paraId="11E2FC02" w14:textId="77777777" w:rsidR="001F3B36" w:rsidRPr="00441CD0" w:rsidRDefault="001F3B36" w:rsidP="001F3B36">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BEA9378" w14:textId="77777777" w:rsidR="001F3B36" w:rsidRPr="00441CD0" w:rsidRDefault="001F3B36" w:rsidP="001F3B3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284C06" w14:textId="77777777" w:rsidR="001F3B36" w:rsidRPr="00441CD0" w:rsidRDefault="001F3B36" w:rsidP="001F3B3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F9251A"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E10FC49" w14:textId="77777777" w:rsidR="001F3B36" w:rsidRPr="00441CD0" w:rsidRDefault="001F3B36" w:rsidP="001F3B36">
            <w:pPr>
              <w:pStyle w:val="TAC"/>
              <w:rPr>
                <w:noProof/>
                <w:lang w:eastAsia="zh-CN"/>
              </w:rPr>
            </w:pPr>
            <w:r w:rsidRPr="00441CD0">
              <w:t>Packet Delay Thresholds</w:t>
            </w:r>
          </w:p>
        </w:tc>
      </w:tr>
      <w:tr w:rsidR="001F3B36" w:rsidRPr="00441CD0" w14:paraId="5CBC13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467041" w14:textId="77777777" w:rsidR="001F3B36" w:rsidRPr="00441CD0" w:rsidRDefault="001F3B36" w:rsidP="001F3B36">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2D4D3E2A" w14:textId="77777777" w:rsidR="001F3B36" w:rsidRPr="00441CD0" w:rsidRDefault="001F3B36" w:rsidP="00823058">
            <w:pPr>
              <w:pStyle w:val="TAC"/>
              <w:rPr>
                <w:lang w:val="de-DE" w:eastAsia="zh-CN"/>
              </w:rPr>
            </w:pPr>
            <w:r w:rsidRPr="00823058">
              <w:rPr>
                <w:rFonts w:hint="eastAsia"/>
              </w:rPr>
              <w:t>C</w:t>
            </w:r>
          </w:p>
        </w:tc>
        <w:tc>
          <w:tcPr>
            <w:tcW w:w="4670" w:type="dxa"/>
            <w:tcBorders>
              <w:top w:val="single" w:sz="4" w:space="0" w:color="auto"/>
              <w:left w:val="single" w:sz="4" w:space="0" w:color="auto"/>
              <w:bottom w:val="single" w:sz="4" w:space="0" w:color="auto"/>
              <w:right w:val="single" w:sz="4" w:space="0" w:color="auto"/>
            </w:tcBorders>
          </w:tcPr>
          <w:p w14:paraId="07568EDA" w14:textId="0526DE0B" w:rsidR="001F3B36" w:rsidRPr="00ED493B" w:rsidRDefault="001F3B36" w:rsidP="001F3B36">
            <w:pPr>
              <w:pStyle w:val="TAL"/>
              <w:rPr>
                <w:lang w:eastAsia="ko-KR"/>
              </w:rPr>
            </w:pPr>
            <w:r w:rsidRPr="00ED493B">
              <w:rPr>
                <w:rFonts w:hint="eastAsia"/>
                <w:lang w:eastAsia="ko-KR"/>
              </w:rPr>
              <w:t>T</w:t>
            </w:r>
            <w:r w:rsidRPr="00ED493B">
              <w:rPr>
                <w:lang w:eastAsia="ko-KR"/>
              </w:rPr>
              <w:t>his IE shall be present if event triggered QoS monitoring reporting is required. When present, it shall indicate the minimum waiting time between two consecutive reports after which the UP function may report new QoS monitoring result to the CP function or Local NEF or AF for this SRR.</w:t>
            </w:r>
          </w:p>
        </w:tc>
        <w:tc>
          <w:tcPr>
            <w:tcW w:w="370" w:type="dxa"/>
            <w:tcBorders>
              <w:top w:val="single" w:sz="4" w:space="0" w:color="auto"/>
              <w:left w:val="single" w:sz="4" w:space="0" w:color="auto"/>
              <w:bottom w:val="single" w:sz="4" w:space="0" w:color="auto"/>
              <w:right w:val="single" w:sz="4" w:space="0" w:color="auto"/>
            </w:tcBorders>
          </w:tcPr>
          <w:p w14:paraId="1EB30083" w14:textId="77777777" w:rsidR="001F3B36" w:rsidRPr="00441CD0" w:rsidRDefault="001F3B36" w:rsidP="001F3B36">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42767B9" w14:textId="77777777" w:rsidR="001F3B36" w:rsidRPr="00441CD0" w:rsidRDefault="001F3B36" w:rsidP="001F3B36">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6C2FEA6"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1AFE300"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3A42F6C" w14:textId="77777777" w:rsidR="001F3B36" w:rsidRPr="00441CD0" w:rsidRDefault="001F3B36" w:rsidP="001F3B36">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EE5860" w:rsidRPr="00441CD0" w14:paraId="1940F1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6435C73" w14:textId="77777777" w:rsidR="00EE5860" w:rsidRPr="00441CD0" w:rsidRDefault="00EE5860" w:rsidP="00BB0E1F">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513E85A9" w14:textId="77777777" w:rsidR="00EE5860" w:rsidRPr="00441CD0" w:rsidRDefault="00EE5860" w:rsidP="00823058">
            <w:pPr>
              <w:pStyle w:val="TAC"/>
              <w:rPr>
                <w:lang w:val="de-DE" w:eastAsia="zh-CN"/>
              </w:rPr>
            </w:pPr>
            <w:r w:rsidRPr="00823058">
              <w:rPr>
                <w:rFonts w:hint="eastAsia"/>
              </w:rPr>
              <w:t>C</w:t>
            </w:r>
          </w:p>
        </w:tc>
        <w:tc>
          <w:tcPr>
            <w:tcW w:w="4670" w:type="dxa"/>
            <w:tcBorders>
              <w:top w:val="single" w:sz="4" w:space="0" w:color="auto"/>
              <w:left w:val="single" w:sz="4" w:space="0" w:color="auto"/>
              <w:bottom w:val="single" w:sz="4" w:space="0" w:color="auto"/>
              <w:right w:val="single" w:sz="4" w:space="0" w:color="auto"/>
            </w:tcBorders>
          </w:tcPr>
          <w:p w14:paraId="669A9516" w14:textId="77777777" w:rsidR="00EE5860" w:rsidRPr="00441CD0" w:rsidRDefault="00EE5860" w:rsidP="00BB0E1F">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53564E06" w14:textId="77777777" w:rsidR="00EE5860" w:rsidRPr="00441CD0" w:rsidRDefault="00EE5860" w:rsidP="00BB0E1F">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30FC1EA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30209D"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601939"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B499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05F0B4A" w14:textId="77777777" w:rsidR="00EE5860" w:rsidRPr="00441CD0" w:rsidRDefault="00EE5860" w:rsidP="00BB0E1F">
            <w:pPr>
              <w:pStyle w:val="TAC"/>
              <w:rPr>
                <w:lang w:val="sv-SE"/>
              </w:rPr>
            </w:pPr>
            <w:r w:rsidRPr="00441CD0">
              <w:t>Measurement Period</w:t>
            </w:r>
          </w:p>
        </w:tc>
      </w:tr>
      <w:tr w:rsidR="001F3B36" w:rsidRPr="00441CD0" w14:paraId="2A41E7B1"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19AAE4DE" w14:textId="77777777" w:rsidR="001F3B36" w:rsidRPr="00441CD0" w:rsidRDefault="001F3B36" w:rsidP="001F3B36">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r>
              <w:rPr>
                <w:lang w:eastAsia="zh-CN"/>
              </w:rPr>
              <w:t xml:space="preserve"> or Local NEF or AF</w:t>
            </w:r>
            <w:r w:rsidRPr="00441CD0">
              <w:t>.</w:t>
            </w:r>
          </w:p>
          <w:p w14:paraId="3440852D" w14:textId="4C1AE573" w:rsidR="001F3B36" w:rsidRPr="00441CD0" w:rsidRDefault="001F3B36" w:rsidP="001F3B36">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r>
              <w:rPr>
                <w:lang w:eastAsia="zh-CN"/>
              </w:rPr>
              <w:t xml:space="preserve"> or Local NEF or AF</w:t>
            </w:r>
            <w:r w:rsidRPr="00441CD0">
              <w:t>.</w:t>
            </w:r>
          </w:p>
        </w:tc>
      </w:tr>
    </w:tbl>
    <w:p w14:paraId="40CE5477" w14:textId="77777777" w:rsidR="001F3B36" w:rsidRDefault="001F3B36" w:rsidP="001F3B36"/>
    <w:p w14:paraId="12B3959A" w14:textId="4C930FB4" w:rsidR="001F3B36" w:rsidRPr="00441CD0" w:rsidRDefault="001F3B36" w:rsidP="001F3B36">
      <w:r w:rsidRPr="00441CD0">
        <w:t xml:space="preserve">The </w:t>
      </w:r>
      <w:r>
        <w:rPr>
          <w:lang w:val="sv-SE"/>
        </w:rPr>
        <w:t>Direct Reporting</w:t>
      </w:r>
      <w:r w:rsidRPr="00441CD0">
        <w:rPr>
          <w:lang w:val="sv-SE"/>
        </w:rPr>
        <w:t xml:space="preserve">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w:t>
      </w:r>
      <w:r>
        <w:t>4.</w:t>
      </w:r>
    </w:p>
    <w:p w14:paraId="0E7EE594" w14:textId="0C7734C7" w:rsidR="001F3B36" w:rsidRPr="00441CD0" w:rsidRDefault="001F3B36" w:rsidP="001F3B36">
      <w:pPr>
        <w:pStyle w:val="TH"/>
        <w:outlineLvl w:val="0"/>
        <w:rPr>
          <w:lang w:val="en-US"/>
        </w:rPr>
      </w:pPr>
      <w:r w:rsidRPr="00441CD0">
        <w:t>Table 7.5.2</w:t>
      </w:r>
      <w:r w:rsidRPr="0067687A">
        <w:rPr>
          <w:lang w:val="en-US"/>
        </w:rPr>
        <w:t>.9</w:t>
      </w:r>
      <w:r w:rsidRPr="00441CD0">
        <w:t>-</w:t>
      </w:r>
      <w:r>
        <w:t>4</w:t>
      </w:r>
      <w:r w:rsidRPr="00441CD0">
        <w:t xml:space="preserve">: </w:t>
      </w:r>
      <w:r>
        <w:rPr>
          <w:lang w:val="sv-SE"/>
        </w:rPr>
        <w:t>Direct Reporting</w:t>
      </w:r>
      <w:r w:rsidRPr="00441CD0">
        <w:rPr>
          <w:lang w:val="sv-SE"/>
        </w:rPr>
        <w:t xml:space="preserve">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1F3B36" w:rsidRPr="00441CD0" w14:paraId="6D138AD8"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3A0DD2" w14:textId="77777777" w:rsidR="001F3B36" w:rsidRPr="00441CD0" w:rsidRDefault="001F3B36" w:rsidP="001F3B36">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F310DD4" w14:textId="77777777" w:rsidR="001F3B36" w:rsidRPr="00441CD0" w:rsidRDefault="001F3B36" w:rsidP="001F3B36">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EC3E01" w14:textId="3F902B1F" w:rsidR="001F3B36" w:rsidRPr="00441CD0" w:rsidRDefault="001F3B36" w:rsidP="001F3B36">
            <w:pPr>
              <w:pStyle w:val="TAC"/>
              <w:rPr>
                <w:lang w:val="sv-SE"/>
              </w:rPr>
            </w:pPr>
            <w:r>
              <w:rPr>
                <w:lang w:val="sv-SE"/>
              </w:rPr>
              <w:t>Direct Reporting</w:t>
            </w:r>
            <w:r w:rsidRPr="00441CD0">
              <w:rPr>
                <w:lang w:val="sv-SE"/>
              </w:rPr>
              <w:t xml:space="preserve"> Information = </w:t>
            </w:r>
            <w:r>
              <w:rPr>
                <w:lang w:val="sv-SE"/>
              </w:rPr>
              <w:t>295</w:t>
            </w:r>
            <w:r w:rsidRPr="00441CD0">
              <w:rPr>
                <w:lang w:val="sv-SE"/>
              </w:rPr>
              <w:t xml:space="preserve"> (decimal)</w:t>
            </w:r>
          </w:p>
        </w:tc>
      </w:tr>
      <w:tr w:rsidR="001F3B36" w:rsidRPr="00441CD0" w14:paraId="63B7F407"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1C2828C" w14:textId="77777777" w:rsidR="001F3B36" w:rsidRPr="00441CD0" w:rsidRDefault="001F3B36" w:rsidP="001F3B36">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E16F4EC" w14:textId="77777777" w:rsidR="001F3B36" w:rsidRPr="00441CD0" w:rsidRDefault="001F3B36" w:rsidP="001F3B36">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1BEE731" w14:textId="77777777" w:rsidR="001F3B36" w:rsidRPr="00441CD0" w:rsidRDefault="001F3B36" w:rsidP="001F3B36">
            <w:pPr>
              <w:pStyle w:val="TAC"/>
              <w:rPr>
                <w:lang w:val="sv-SE"/>
              </w:rPr>
            </w:pPr>
            <w:r w:rsidRPr="00441CD0">
              <w:rPr>
                <w:lang w:val="sv-SE"/>
              </w:rPr>
              <w:t>Length = n</w:t>
            </w:r>
          </w:p>
        </w:tc>
      </w:tr>
      <w:tr w:rsidR="001F3B36" w:rsidRPr="00441CD0" w14:paraId="7B5B206A" w14:textId="77777777" w:rsidTr="001F3B3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3199759" w14:textId="77777777" w:rsidR="001F3B36" w:rsidRPr="00441CD0" w:rsidRDefault="001F3B36" w:rsidP="001F3B36">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7CFECE7" w14:textId="77777777" w:rsidR="001F3B36" w:rsidRPr="00441CD0" w:rsidRDefault="001F3B36" w:rsidP="001F3B36">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EC01CE7" w14:textId="77777777" w:rsidR="001F3B36" w:rsidRPr="00441CD0" w:rsidRDefault="001F3B36" w:rsidP="001F3B36">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B21B297" w14:textId="77777777" w:rsidR="001F3B36" w:rsidRPr="00441CD0" w:rsidRDefault="001F3B36" w:rsidP="001F3B36">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6CD419E" w14:textId="77777777" w:rsidR="001F3B36" w:rsidRPr="00441CD0" w:rsidRDefault="001F3B36" w:rsidP="001F3B36">
            <w:pPr>
              <w:pStyle w:val="TAH"/>
              <w:rPr>
                <w:lang w:val="sv-SE"/>
              </w:rPr>
            </w:pPr>
            <w:r w:rsidRPr="00441CD0">
              <w:rPr>
                <w:lang w:val="sv-SE"/>
              </w:rPr>
              <w:t>IE Type</w:t>
            </w:r>
          </w:p>
        </w:tc>
      </w:tr>
      <w:tr w:rsidR="001F3B36" w:rsidRPr="00441CD0" w14:paraId="7D293F7E" w14:textId="77777777" w:rsidTr="001F3B3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F7706D" w14:textId="77777777" w:rsidR="001F3B36" w:rsidRPr="00441CD0" w:rsidRDefault="001F3B36" w:rsidP="001F3B36">
            <w:pPr>
              <w:spacing w:after="0"/>
              <w:rPr>
                <w:rFonts w:ascii="Arial" w:hAnsi="Arial"/>
                <w:b/>
                <w:sz w:val="18"/>
                <w:lang w:val="sv-SE"/>
              </w:rPr>
            </w:pPr>
            <w:bookmarkStart w:id="4253" w:name="_PERM_MCCTEMPBM_CRPT0502049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CA0F16C" w14:textId="77777777" w:rsidR="001F3B36" w:rsidRPr="00441CD0" w:rsidRDefault="001F3B36" w:rsidP="001F3B36">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5A7E66" w14:textId="77777777" w:rsidR="001F3B36" w:rsidRPr="00441CD0" w:rsidRDefault="001F3B36" w:rsidP="001F3B36">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7BAFD170" w14:textId="77777777" w:rsidR="001F3B36" w:rsidRPr="00441CD0" w:rsidRDefault="001F3B36" w:rsidP="001F3B36">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2302B358" w14:textId="77777777" w:rsidR="001F3B36" w:rsidRPr="00441CD0" w:rsidRDefault="001F3B36" w:rsidP="001F3B36">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701F9" w14:textId="77777777" w:rsidR="001F3B36" w:rsidRPr="00441CD0" w:rsidRDefault="001F3B36" w:rsidP="001F3B36">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703807A" w14:textId="77777777" w:rsidR="001F3B36" w:rsidRPr="00441CD0" w:rsidRDefault="001F3B36" w:rsidP="001F3B36">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C64AC0D" w14:textId="77777777" w:rsidR="001F3B36" w:rsidRPr="00441CD0" w:rsidRDefault="001F3B36" w:rsidP="001F3B36">
            <w:pPr>
              <w:spacing w:after="0"/>
              <w:rPr>
                <w:rFonts w:ascii="Arial" w:hAnsi="Arial"/>
                <w:b/>
                <w:sz w:val="18"/>
                <w:lang w:val="sv-SE"/>
              </w:rPr>
            </w:pPr>
            <w:bookmarkStart w:id="4254" w:name="_PERM_MCCTEMPBM_CRPT05020499___7"/>
            <w:bookmarkEnd w:id="4254"/>
          </w:p>
        </w:tc>
      </w:tr>
      <w:bookmarkEnd w:id="4253"/>
      <w:tr w:rsidR="001F3B36" w:rsidRPr="00441CD0" w14:paraId="40B84A64"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275BDA2" w14:textId="77777777" w:rsidR="001F3B36" w:rsidRPr="00441CD0" w:rsidRDefault="001F3B36" w:rsidP="001F3B36">
            <w:pPr>
              <w:pStyle w:val="TAL"/>
              <w:rPr>
                <w:lang w:val="sv-SE"/>
              </w:rPr>
            </w:pPr>
            <w:r>
              <w:rPr>
                <w:lang w:val="sv-SE"/>
              </w:rPr>
              <w:t>Event Notification URI</w:t>
            </w:r>
          </w:p>
        </w:tc>
        <w:tc>
          <w:tcPr>
            <w:tcW w:w="336" w:type="dxa"/>
            <w:tcBorders>
              <w:top w:val="single" w:sz="4" w:space="0" w:color="auto"/>
              <w:left w:val="single" w:sz="4" w:space="0" w:color="auto"/>
              <w:bottom w:val="single" w:sz="4" w:space="0" w:color="auto"/>
              <w:right w:val="single" w:sz="4" w:space="0" w:color="auto"/>
            </w:tcBorders>
          </w:tcPr>
          <w:p w14:paraId="69F8C93D" w14:textId="77777777" w:rsidR="001F3B36" w:rsidRPr="00441CD0" w:rsidRDefault="001F3B36" w:rsidP="00823058">
            <w:pPr>
              <w:pStyle w:val="TAC"/>
              <w:rPr>
                <w:lang w:val="sv-SE"/>
              </w:rPr>
            </w:pPr>
            <w:r w:rsidRPr="00823058">
              <w:rPr>
                <w:rFonts w:hint="eastAsia"/>
              </w:rPr>
              <w:t>M</w:t>
            </w:r>
          </w:p>
        </w:tc>
        <w:tc>
          <w:tcPr>
            <w:tcW w:w="4670" w:type="dxa"/>
            <w:tcBorders>
              <w:top w:val="single" w:sz="4" w:space="0" w:color="auto"/>
              <w:left w:val="single" w:sz="4" w:space="0" w:color="auto"/>
              <w:bottom w:val="single" w:sz="4" w:space="0" w:color="auto"/>
              <w:right w:val="single" w:sz="4" w:space="0" w:color="auto"/>
            </w:tcBorders>
          </w:tcPr>
          <w:p w14:paraId="084D1DC1" w14:textId="77777777" w:rsidR="001F3B36" w:rsidRPr="00441CD0" w:rsidRDefault="001F3B36" w:rsidP="001F3B36">
            <w:pPr>
              <w:pStyle w:val="TAL"/>
              <w:rPr>
                <w:lang w:val="sv-SE"/>
              </w:rPr>
            </w:pPr>
            <w:r w:rsidRPr="00441CD0">
              <w:rPr>
                <w:rFonts w:hint="eastAsia"/>
                <w:lang w:val="sv-SE"/>
              </w:rPr>
              <w:t>T</w:t>
            </w:r>
            <w:r w:rsidRPr="00441CD0">
              <w:rPr>
                <w:lang w:val="sv-SE"/>
              </w:rPr>
              <w:t xml:space="preserve">his IE shall </w:t>
            </w:r>
            <w:r>
              <w:rPr>
                <w:lang w:val="sv-SE"/>
              </w:rPr>
              <w:t xml:space="preserve">contain the notification URI to be used for sending the UPF event notifications. </w:t>
            </w:r>
          </w:p>
        </w:tc>
        <w:tc>
          <w:tcPr>
            <w:tcW w:w="370" w:type="dxa"/>
            <w:tcBorders>
              <w:top w:val="single" w:sz="4" w:space="0" w:color="auto"/>
              <w:left w:val="single" w:sz="4" w:space="0" w:color="auto"/>
              <w:bottom w:val="single" w:sz="4" w:space="0" w:color="auto"/>
              <w:right w:val="single" w:sz="4" w:space="0" w:color="auto"/>
            </w:tcBorders>
          </w:tcPr>
          <w:p w14:paraId="117B1A81" w14:textId="77777777" w:rsidR="001F3B36" w:rsidRPr="00441CD0" w:rsidRDefault="001F3B36" w:rsidP="00823058">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3AB492D7" w14:textId="77777777" w:rsidR="001F3B36" w:rsidRPr="00441CD0" w:rsidRDefault="001F3B36" w:rsidP="00823058">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3C7222FD" w14:textId="77777777" w:rsidR="001F3B36" w:rsidRPr="00441CD0" w:rsidRDefault="001F3B36" w:rsidP="00823058">
            <w:pPr>
              <w:pStyle w:val="TAC"/>
              <w:rPr>
                <w:lang w:val="sv-SE"/>
              </w:rPr>
            </w:pPr>
            <w:r w:rsidRPr="00823058">
              <w:t>-</w:t>
            </w:r>
          </w:p>
        </w:tc>
        <w:tc>
          <w:tcPr>
            <w:tcW w:w="370" w:type="dxa"/>
            <w:tcBorders>
              <w:top w:val="single" w:sz="4" w:space="0" w:color="auto"/>
              <w:left w:val="single" w:sz="4" w:space="0" w:color="auto"/>
              <w:bottom w:val="single" w:sz="4" w:space="0" w:color="auto"/>
              <w:right w:val="single" w:sz="4" w:space="0" w:color="auto"/>
            </w:tcBorders>
          </w:tcPr>
          <w:p w14:paraId="01B5186F" w14:textId="77777777" w:rsidR="001F3B36" w:rsidRPr="00441CD0" w:rsidRDefault="001F3B36" w:rsidP="00823058">
            <w:pPr>
              <w:pStyle w:val="TAC"/>
              <w:rPr>
                <w:lang w:val="sv-SE"/>
              </w:rPr>
            </w:pPr>
            <w:r w:rsidRPr="00823058">
              <w:t>X</w:t>
            </w:r>
          </w:p>
        </w:tc>
        <w:tc>
          <w:tcPr>
            <w:tcW w:w="1404" w:type="dxa"/>
            <w:tcBorders>
              <w:top w:val="single" w:sz="4" w:space="0" w:color="auto"/>
              <w:left w:val="single" w:sz="4" w:space="0" w:color="auto"/>
              <w:bottom w:val="single" w:sz="4" w:space="0" w:color="auto"/>
              <w:right w:val="single" w:sz="4" w:space="0" w:color="auto"/>
            </w:tcBorders>
            <w:vAlign w:val="center"/>
          </w:tcPr>
          <w:p w14:paraId="1B77099B" w14:textId="77777777" w:rsidR="001F3B36" w:rsidRPr="00441CD0" w:rsidRDefault="001F3B36" w:rsidP="001F3B36">
            <w:pPr>
              <w:pStyle w:val="TAL"/>
              <w:jc w:val="center"/>
              <w:rPr>
                <w:lang w:val="sv-SE"/>
              </w:rPr>
            </w:pPr>
            <w:r>
              <w:rPr>
                <w:lang w:val="sv-SE"/>
              </w:rPr>
              <w:t>Event Notification URI</w:t>
            </w:r>
          </w:p>
        </w:tc>
      </w:tr>
      <w:tr w:rsidR="001F3B36" w:rsidRPr="00441CD0" w14:paraId="7E8D4688"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hideMark/>
          </w:tcPr>
          <w:p w14:paraId="790AA8F4" w14:textId="77777777" w:rsidR="001F3B36" w:rsidRPr="00441CD0" w:rsidRDefault="001F3B36" w:rsidP="001F3B36">
            <w:pPr>
              <w:pStyle w:val="TAL"/>
              <w:rPr>
                <w:lang w:val="sv-SE"/>
              </w:rPr>
            </w:pPr>
            <w:r>
              <w:t>Notification Correlation ID</w:t>
            </w:r>
          </w:p>
        </w:tc>
        <w:tc>
          <w:tcPr>
            <w:tcW w:w="336" w:type="dxa"/>
            <w:tcBorders>
              <w:top w:val="single" w:sz="4" w:space="0" w:color="auto"/>
              <w:left w:val="single" w:sz="4" w:space="0" w:color="auto"/>
              <w:bottom w:val="single" w:sz="4" w:space="0" w:color="auto"/>
              <w:right w:val="single" w:sz="4" w:space="0" w:color="auto"/>
            </w:tcBorders>
            <w:hideMark/>
          </w:tcPr>
          <w:p w14:paraId="2900958C" w14:textId="77777777" w:rsidR="001F3B36" w:rsidRPr="00441CD0" w:rsidRDefault="001F3B36"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675EDE9" w14:textId="77777777" w:rsidR="001F3B36" w:rsidRPr="00441CD0" w:rsidRDefault="001F3B36" w:rsidP="001F3B36">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Pr>
                <w:rFonts w:cs="Arial"/>
                <w:noProof/>
                <w:szCs w:val="18"/>
                <w:lang w:eastAsia="zh-CN"/>
              </w:rPr>
              <w:t>the notification correlation id to be included in the UPF event notifications. It shall be present if it is available.</w:t>
            </w:r>
          </w:p>
        </w:tc>
        <w:tc>
          <w:tcPr>
            <w:tcW w:w="370" w:type="dxa"/>
            <w:tcBorders>
              <w:top w:val="single" w:sz="4" w:space="0" w:color="auto"/>
              <w:left w:val="single" w:sz="4" w:space="0" w:color="auto"/>
              <w:bottom w:val="single" w:sz="4" w:space="0" w:color="auto"/>
              <w:right w:val="single" w:sz="4" w:space="0" w:color="auto"/>
            </w:tcBorders>
            <w:hideMark/>
          </w:tcPr>
          <w:p w14:paraId="4534B326" w14:textId="77777777" w:rsidR="001F3B36" w:rsidRPr="00441CD0" w:rsidRDefault="001F3B36" w:rsidP="001F3B36">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1C998CA"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4B01"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056C76"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1EB186" w14:textId="77777777" w:rsidR="001F3B36" w:rsidRPr="00441CD0" w:rsidRDefault="001F3B36" w:rsidP="001F3B36">
            <w:pPr>
              <w:pStyle w:val="TAC"/>
              <w:rPr>
                <w:lang w:val="sv-SE"/>
              </w:rPr>
            </w:pPr>
            <w:r>
              <w:t>Notification Correlation ID</w:t>
            </w:r>
          </w:p>
        </w:tc>
      </w:tr>
      <w:tr w:rsidR="001F3B36" w:rsidRPr="00441CD0" w14:paraId="58E0F53D"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tcPr>
          <w:p w14:paraId="0CD7BBFB" w14:textId="77777777" w:rsidR="001F3B36" w:rsidRDefault="001F3B36" w:rsidP="001F3B36">
            <w:pPr>
              <w:pStyle w:val="TAL"/>
            </w:pPr>
            <w:r>
              <w:t>Reporting Flags</w:t>
            </w:r>
          </w:p>
        </w:tc>
        <w:tc>
          <w:tcPr>
            <w:tcW w:w="336" w:type="dxa"/>
            <w:tcBorders>
              <w:top w:val="single" w:sz="4" w:space="0" w:color="auto"/>
              <w:left w:val="single" w:sz="4" w:space="0" w:color="auto"/>
              <w:bottom w:val="single" w:sz="4" w:space="0" w:color="auto"/>
              <w:right w:val="single" w:sz="4" w:space="0" w:color="auto"/>
            </w:tcBorders>
          </w:tcPr>
          <w:p w14:paraId="4B53474D" w14:textId="77777777" w:rsidR="001F3B36" w:rsidRPr="00823058" w:rsidRDefault="001F3B36" w:rsidP="00823058">
            <w:pPr>
              <w:pStyle w:val="TAC"/>
            </w:pPr>
          </w:p>
        </w:tc>
        <w:tc>
          <w:tcPr>
            <w:tcW w:w="4670" w:type="dxa"/>
            <w:tcBorders>
              <w:top w:val="single" w:sz="4" w:space="0" w:color="auto"/>
              <w:left w:val="single" w:sz="4" w:space="0" w:color="auto"/>
              <w:bottom w:val="single" w:sz="4" w:space="0" w:color="auto"/>
              <w:right w:val="single" w:sz="4" w:space="0" w:color="auto"/>
            </w:tcBorders>
          </w:tcPr>
          <w:p w14:paraId="54E33AE0" w14:textId="77777777" w:rsidR="001F3B36" w:rsidRDefault="001F3B36" w:rsidP="001F3B36">
            <w:pPr>
              <w:pStyle w:val="TAL"/>
              <w:rPr>
                <w:lang w:val="sv-SE"/>
              </w:rPr>
            </w:pPr>
            <w:r w:rsidRPr="00441CD0">
              <w:rPr>
                <w:lang w:val="sv-SE"/>
              </w:rPr>
              <w:t>This IE shall be included if at least one of the flags is set to "1".</w:t>
            </w:r>
          </w:p>
          <w:p w14:paraId="2C567E6A" w14:textId="77777777" w:rsidR="001F3B36" w:rsidRPr="005E4925" w:rsidRDefault="001F3B36" w:rsidP="001F3B36">
            <w:pPr>
              <w:pStyle w:val="B1"/>
            </w:pPr>
            <w:bookmarkStart w:id="4255" w:name="_PERM_MCCTEMPBM_CRPT05020504___7"/>
            <w:r w:rsidRPr="005E4925">
              <w:rPr>
                <w:rFonts w:ascii="Arial" w:hAnsi="Arial"/>
                <w:sz w:val="18"/>
                <w:lang w:val="sv-SE"/>
              </w:rPr>
              <w:t>-</w:t>
            </w:r>
            <w:r w:rsidRPr="005E4925">
              <w:rPr>
                <w:rFonts w:ascii="Arial" w:hAnsi="Arial"/>
                <w:sz w:val="18"/>
                <w:lang w:val="sv-SE"/>
              </w:rPr>
              <w:tab/>
            </w:r>
            <w:r>
              <w:rPr>
                <w:rFonts w:ascii="Arial" w:hAnsi="Arial"/>
                <w:sz w:val="18"/>
                <w:lang w:val="sv-SE"/>
              </w:rPr>
              <w:t>DUPL</w:t>
            </w:r>
            <w:r w:rsidRPr="005E4925">
              <w:rPr>
                <w:rFonts w:ascii="Arial" w:hAnsi="Arial"/>
                <w:sz w:val="18"/>
                <w:lang w:val="sv-SE"/>
              </w:rPr>
              <w:t xml:space="preserve"> (</w:t>
            </w:r>
            <w:r>
              <w:rPr>
                <w:rFonts w:ascii="Arial" w:hAnsi="Arial"/>
                <w:sz w:val="18"/>
                <w:lang w:val="sv-SE"/>
              </w:rPr>
              <w:t>Duplicate notification</w:t>
            </w:r>
            <w:r w:rsidRPr="005E4925">
              <w:rPr>
                <w:rFonts w:ascii="Arial" w:hAnsi="Arial"/>
                <w:sz w:val="18"/>
                <w:lang w:val="sv-SE"/>
              </w:rPr>
              <w:t xml:space="preserve">): this IE shall be </w:t>
            </w:r>
            <w:r>
              <w:rPr>
                <w:rFonts w:ascii="Arial" w:hAnsi="Arial"/>
                <w:sz w:val="18"/>
                <w:lang w:val="sv-SE"/>
              </w:rPr>
              <w:t xml:space="preserve">set to "1" if event notifications shall be sent over N4 and directly to the notification URI indicated in the </w:t>
            </w:r>
            <w:r w:rsidRPr="001D0FD9">
              <w:rPr>
                <w:rFonts w:ascii="Arial" w:hAnsi="Arial"/>
                <w:sz w:val="18"/>
                <w:lang w:val="sv-SE"/>
              </w:rPr>
              <w:t xml:space="preserve">Event </w:t>
            </w:r>
            <w:r>
              <w:rPr>
                <w:rFonts w:ascii="Arial" w:hAnsi="Arial"/>
                <w:sz w:val="18"/>
                <w:lang w:val="sv-SE"/>
              </w:rPr>
              <w:t xml:space="preserve">Notification URI IE. When this flag is set to "0", this indicates that the UPF shall only send the event notifications directly to the notification URI indicated in the Event Notification URI IE. </w:t>
            </w:r>
            <w:bookmarkEnd w:id="4255"/>
          </w:p>
        </w:tc>
        <w:tc>
          <w:tcPr>
            <w:tcW w:w="370" w:type="dxa"/>
            <w:tcBorders>
              <w:top w:val="single" w:sz="4" w:space="0" w:color="auto"/>
              <w:left w:val="single" w:sz="4" w:space="0" w:color="auto"/>
              <w:bottom w:val="single" w:sz="4" w:space="0" w:color="auto"/>
              <w:right w:val="single" w:sz="4" w:space="0" w:color="auto"/>
            </w:tcBorders>
          </w:tcPr>
          <w:p w14:paraId="0D3C7696" w14:textId="77777777"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39E164E" w14:textId="7777777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42CAA8EB" w14:textId="7777777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3BF1F80" w14:textId="77777777" w:rsidR="001F3B36" w:rsidRPr="00441CD0" w:rsidRDefault="001F3B36" w:rsidP="001F3B3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628736E" w14:textId="77777777" w:rsidR="001F3B36" w:rsidRDefault="001F3B36" w:rsidP="001F3B36">
            <w:pPr>
              <w:pStyle w:val="TAC"/>
            </w:pPr>
            <w:r>
              <w:t>Reporting Flags</w:t>
            </w:r>
          </w:p>
        </w:tc>
      </w:tr>
    </w:tbl>
    <w:p w14:paraId="3D622AB2" w14:textId="77777777" w:rsidR="00EE5860" w:rsidRPr="00441CD0" w:rsidRDefault="00EE5860" w:rsidP="00EE5860"/>
    <w:p w14:paraId="7A0CCDBF" w14:textId="77777777" w:rsidR="00EE5860" w:rsidRPr="00441CD0" w:rsidRDefault="00EE5860" w:rsidP="001A3E8D">
      <w:pPr>
        <w:pStyle w:val="Heading4"/>
        <w:rPr>
          <w:rFonts w:cs="Arial"/>
          <w:bCs/>
          <w:lang w:eastAsia="zh-CN"/>
        </w:rPr>
      </w:pPr>
      <w:bookmarkStart w:id="4256" w:name="_Toc27490783"/>
      <w:bookmarkStart w:id="4257" w:name="_Toc27557076"/>
      <w:bookmarkStart w:id="4258" w:name="_Toc27723993"/>
      <w:bookmarkStart w:id="4259" w:name="_Toc36031065"/>
      <w:bookmarkStart w:id="4260" w:name="_Toc36042985"/>
      <w:bookmarkStart w:id="4261" w:name="_Toc36814310"/>
      <w:bookmarkStart w:id="4262" w:name="_Toc44689164"/>
      <w:bookmarkStart w:id="4263" w:name="_Toc44923918"/>
      <w:bookmarkStart w:id="4264" w:name="_Toc51860888"/>
      <w:bookmarkStart w:id="4265" w:name="_Toc57930659"/>
      <w:bookmarkStart w:id="4266" w:name="_Toc57931289"/>
      <w:bookmarkStart w:id="4267" w:name="_Toc98235844"/>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256"/>
      <w:bookmarkEnd w:id="4257"/>
      <w:bookmarkEnd w:id="4258"/>
      <w:bookmarkEnd w:id="4259"/>
      <w:bookmarkEnd w:id="4260"/>
      <w:bookmarkEnd w:id="4261"/>
      <w:bookmarkEnd w:id="4262"/>
      <w:bookmarkEnd w:id="4263"/>
      <w:bookmarkEnd w:id="4264"/>
      <w:bookmarkEnd w:id="4265"/>
      <w:bookmarkEnd w:id="4266"/>
      <w:bookmarkEnd w:id="4267"/>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bookmarkStart w:id="4268" w:name="_PERM_MCCTEMPBM_CRPT0502050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bookmarkStart w:id="4269" w:name="_PERM_MCCTEMPBM_CRPT05020506___7"/>
            <w:bookmarkEnd w:id="4269"/>
          </w:p>
        </w:tc>
      </w:tr>
      <w:bookmarkEnd w:id="4268"/>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823058">
            <w:pPr>
              <w:pStyle w:val="TAC"/>
              <w:rPr>
                <w:lang w:val="fr-FR" w:eastAsia="zh-CN"/>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9A41906" w:rsidR="00EE5860" w:rsidRPr="00441CD0" w:rsidRDefault="00EE5860" w:rsidP="00BB0E1F">
            <w:pPr>
              <w:pStyle w:val="TAL"/>
              <w:rPr>
                <w:lang w:val="fr-FR"/>
              </w:rPr>
            </w:pPr>
            <w:r w:rsidRPr="00441CD0">
              <w:rPr>
                <w:szCs w:val="18"/>
                <w:lang w:val="en-US" w:eastAsia="zh-CN"/>
              </w:rPr>
              <w:t>This IE shall be present if the PDU session is a</w:t>
            </w:r>
            <w:r w:rsidR="00D77DBB">
              <w:rPr>
                <w:szCs w:val="18"/>
                <w:lang w:val="en-US" w:eastAsia="zh-CN"/>
              </w:rPr>
              <w:t>n</w:t>
            </w:r>
            <w:r w:rsidRPr="00441CD0">
              <w:rPr>
                <w:szCs w:val="18"/>
                <w:lang w:val="en-US" w:eastAsia="zh-CN"/>
              </w:rPr>
              <w:t xml:space="preserve">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823058">
            <w:pPr>
              <w:pStyle w:val="TAC"/>
              <w:rPr>
                <w:lang w:val="sv-SE" w:eastAsia="zh-CN"/>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2760F025" w:rsidR="00EE5860" w:rsidRPr="00441CD0" w:rsidRDefault="00EE5860" w:rsidP="00BB0E1F">
            <w:pPr>
              <w:pStyle w:val="TAL"/>
              <w:rPr>
                <w:szCs w:val="18"/>
                <w:lang w:val="fr-FR"/>
              </w:rPr>
            </w:pPr>
            <w:r w:rsidRPr="00441CD0">
              <w:rPr>
                <w:szCs w:val="18"/>
                <w:lang w:val="en-US" w:eastAsia="zh-CN"/>
              </w:rPr>
              <w:t>This IE shall be present if the PDU session is a</w:t>
            </w:r>
            <w:r w:rsidR="00D77DBB">
              <w:rPr>
                <w:szCs w:val="18"/>
                <w:lang w:val="en-US" w:eastAsia="zh-CN"/>
              </w:rPr>
              <w:t>n</w:t>
            </w:r>
            <w:r w:rsidRPr="00441CD0">
              <w:rPr>
                <w:szCs w:val="18"/>
                <w:lang w:val="en-US" w:eastAsia="zh-CN"/>
              </w:rPr>
              <w:t xml:space="preserve">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823058">
            <w:pPr>
              <w:pStyle w:val="TAC"/>
              <w:rPr>
                <w:lang w:val="sv-SE" w:eastAsia="zh-CN"/>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4CE983BF" w:rsidR="00EE5860" w:rsidRPr="00441CD0" w:rsidRDefault="00EE5860" w:rsidP="00BB0E1F">
            <w:pPr>
              <w:pStyle w:val="TAL"/>
              <w:rPr>
                <w:szCs w:val="18"/>
                <w:lang w:val="en-US" w:eastAsia="zh-CN"/>
              </w:rPr>
            </w:pPr>
            <w:r w:rsidRPr="00441CD0">
              <w:rPr>
                <w:szCs w:val="18"/>
                <w:lang w:val="en-US" w:eastAsia="zh-CN"/>
              </w:rPr>
              <w:t>This IE shall be present if the PDU session is a</w:t>
            </w:r>
            <w:r w:rsidR="00D77DBB">
              <w:rPr>
                <w:szCs w:val="18"/>
                <w:lang w:val="en-US" w:eastAsia="zh-CN"/>
              </w:rPr>
              <w:t>n</w:t>
            </w:r>
            <w:r w:rsidRPr="00441CD0">
              <w:rPr>
                <w:szCs w:val="18"/>
                <w:lang w:val="en-US" w:eastAsia="zh-CN"/>
              </w:rPr>
              <w:t xml:space="preserve">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1A3E8D">
      <w:pPr>
        <w:pStyle w:val="Heading4"/>
        <w:rPr>
          <w:rFonts w:cs="Arial"/>
          <w:bCs/>
          <w:lang w:eastAsia="zh-CN"/>
        </w:rPr>
      </w:pPr>
      <w:bookmarkStart w:id="4270" w:name="_Toc44689165"/>
      <w:bookmarkStart w:id="4271" w:name="_Toc44923919"/>
      <w:bookmarkStart w:id="4272" w:name="_Toc51860889"/>
      <w:bookmarkStart w:id="4273" w:name="_Toc57930660"/>
      <w:bookmarkStart w:id="4274" w:name="_Toc57931290"/>
      <w:bookmarkStart w:id="4275" w:name="_Toc98235845"/>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270"/>
      <w:bookmarkEnd w:id="4271"/>
      <w:bookmarkEnd w:id="4272"/>
      <w:bookmarkEnd w:id="4273"/>
      <w:bookmarkEnd w:id="4274"/>
      <w:bookmarkEnd w:id="4275"/>
    </w:p>
    <w:p w14:paraId="516040D1" w14:textId="55BF0CED"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igure</w:t>
      </w:r>
      <w:r w:rsidR="00FE6632">
        <w:rPr>
          <w:lang w:eastAsia="ja-JP"/>
        </w:rPr>
        <w:t>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bookmarkStart w:id="4276" w:name="_PERM_MCCTEMPBM_CRPT0502051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bookmarkStart w:id="4277" w:name="_PERM_MCCTEMPBM_CRPT05020511___7"/>
            <w:bookmarkEnd w:id="4277"/>
          </w:p>
        </w:tc>
      </w:tr>
      <w:bookmarkEnd w:id="4276"/>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823058">
            <w:pPr>
              <w:pStyle w:val="TAC"/>
              <w:rPr>
                <w:lang w:val="sv-SE" w:eastAsia="zh-CN"/>
              </w:rPr>
            </w:pPr>
            <w:r w:rsidRPr="00823058">
              <w:rPr>
                <w:rFonts w:hint="eastAsia"/>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1A3E8D">
      <w:pPr>
        <w:pStyle w:val="Heading3"/>
      </w:pPr>
      <w:bookmarkStart w:id="4278" w:name="_Toc19717292"/>
      <w:bookmarkStart w:id="4279" w:name="_Toc27490784"/>
      <w:bookmarkStart w:id="4280" w:name="_Toc27557077"/>
      <w:bookmarkStart w:id="4281" w:name="_Toc27723994"/>
      <w:bookmarkStart w:id="4282" w:name="_Toc36031066"/>
      <w:bookmarkStart w:id="4283" w:name="_Toc36042986"/>
      <w:bookmarkStart w:id="4284" w:name="_Toc36814311"/>
      <w:bookmarkStart w:id="4285" w:name="_Toc44689166"/>
      <w:bookmarkStart w:id="4286" w:name="_Toc44923920"/>
      <w:bookmarkStart w:id="4287" w:name="_Toc51860890"/>
      <w:bookmarkStart w:id="4288" w:name="_Toc57930661"/>
      <w:bookmarkStart w:id="4289" w:name="_Toc57931291"/>
      <w:bookmarkStart w:id="4290" w:name="_Toc98235846"/>
      <w:r w:rsidRPr="00441CD0">
        <w:t>7.5.3</w:t>
      </w:r>
      <w:r w:rsidRPr="00441CD0">
        <w:tab/>
      </w:r>
      <w:r w:rsidRPr="00441CD0">
        <w:rPr>
          <w:lang w:val="en-US"/>
        </w:rPr>
        <w:t xml:space="preserve">PFCP </w:t>
      </w:r>
      <w:r w:rsidRPr="00441CD0">
        <w:t>Session Establishment Response</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5EEB4455" w14:textId="77777777" w:rsidR="00EE5860" w:rsidRPr="00441CD0" w:rsidRDefault="00EE5860" w:rsidP="001A3E8D">
      <w:pPr>
        <w:pStyle w:val="Heading4"/>
        <w:rPr>
          <w:rFonts w:cs="Arial"/>
          <w:bCs/>
        </w:rPr>
      </w:pPr>
      <w:bookmarkStart w:id="4291" w:name="_Toc19717293"/>
      <w:bookmarkStart w:id="4292" w:name="_Toc27490785"/>
      <w:bookmarkStart w:id="4293" w:name="_Toc27557078"/>
      <w:bookmarkStart w:id="4294" w:name="_Toc27723995"/>
      <w:bookmarkStart w:id="4295" w:name="_Toc36031067"/>
      <w:bookmarkStart w:id="4296" w:name="_Toc36042987"/>
      <w:bookmarkStart w:id="4297" w:name="_Toc36814312"/>
      <w:bookmarkStart w:id="4298" w:name="_Toc44689167"/>
      <w:bookmarkStart w:id="4299" w:name="_Toc44923921"/>
      <w:bookmarkStart w:id="4300" w:name="_Toc51860891"/>
      <w:bookmarkStart w:id="4301" w:name="_Toc57930662"/>
      <w:bookmarkStart w:id="4302" w:name="_Toc57931292"/>
      <w:bookmarkStart w:id="4303" w:name="_Toc98235847"/>
      <w:r w:rsidRPr="00441CD0">
        <w:t>7.5.3.1</w:t>
      </w:r>
      <w:r w:rsidRPr="00441CD0">
        <w:tab/>
        <w:t>General</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02A94CBF" w14:textId="77777777" w:rsidR="00EE5860" w:rsidRPr="00441CD0" w:rsidRDefault="00EE5860" w:rsidP="00862100">
      <w:bookmarkStart w:id="4304" w:name="_PERM_MCCTEMPBM_CRPT05020513___7"/>
      <w:r w:rsidRPr="00441CD0">
        <w:t>The PFCP Session Establishment Response shall be sent over the Sxa, Sxb, Sxc and N4 interface by the UP function to the CP function as a reply to the PFCP Session Establishment Request.</w:t>
      </w:r>
    </w:p>
    <w:bookmarkEnd w:id="4304"/>
    <w:p w14:paraId="275A2ADD" w14:textId="77777777" w:rsidR="008D3EC4" w:rsidRDefault="008D3EC4" w:rsidP="008D3EC4">
      <w:pPr>
        <w:pStyle w:val="TH"/>
        <w:rPr>
          <w:lang w:val="en-US"/>
        </w:rPr>
      </w:pPr>
      <w:r>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8D3EC4" w14:paraId="6EA865D3"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92B1855" w14:textId="77777777" w:rsidR="008D3EC4" w:rsidRDefault="008D3EC4" w:rsidP="00167EC7">
            <w:pPr>
              <w:pStyle w:val="TAH"/>
              <w:rPr>
                <w:lang w:val="x-none"/>
              </w:rPr>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55149A0" w14:textId="77777777" w:rsidR="008D3EC4" w:rsidRDefault="008D3EC4" w:rsidP="00167EC7">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6A82434F"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25D12C8"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67A63767" w14:textId="77777777" w:rsidR="008D3EC4" w:rsidRDefault="008D3EC4" w:rsidP="00167EC7">
            <w:pPr>
              <w:pStyle w:val="TAH"/>
            </w:pPr>
            <w:r>
              <w:t>IE Type</w:t>
            </w:r>
          </w:p>
        </w:tc>
      </w:tr>
      <w:tr w:rsidR="008D3EC4" w14:paraId="783A5E1F"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572FB6" w14:textId="77777777" w:rsidR="008D3EC4" w:rsidRDefault="008D3EC4" w:rsidP="00167EC7">
            <w:pPr>
              <w:spacing w:after="0"/>
              <w:rPr>
                <w:rFonts w:ascii="Arial" w:hAnsi="Arial"/>
                <w:b/>
                <w:sz w:val="18"/>
                <w:lang w:val="x-none"/>
              </w:rPr>
            </w:pPr>
            <w:bookmarkStart w:id="4305" w:name="_PERM_MCCTEMPBM_CRPT0502051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4CE2DDD" w14:textId="77777777" w:rsidR="008D3EC4" w:rsidRDefault="008D3EC4" w:rsidP="00167EC7">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14C23B79"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7A704FA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41AD5499"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319346A0"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7A09482E" w14:textId="77777777" w:rsidR="008D3EC4" w:rsidRDefault="008D3EC4" w:rsidP="00167EC7">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512307AB"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7EA07CF" w14:textId="77777777" w:rsidR="008D3EC4" w:rsidRDefault="008D3EC4" w:rsidP="00167EC7">
            <w:pPr>
              <w:spacing w:after="0"/>
              <w:rPr>
                <w:rFonts w:ascii="Arial" w:hAnsi="Arial"/>
                <w:b/>
                <w:sz w:val="18"/>
              </w:rPr>
            </w:pPr>
            <w:bookmarkStart w:id="4306" w:name="_PERM_MCCTEMPBM_CRPT05020515___7"/>
            <w:bookmarkEnd w:id="4306"/>
          </w:p>
        </w:tc>
      </w:tr>
      <w:bookmarkEnd w:id="4305"/>
      <w:tr w:rsidR="008D3EC4" w14:paraId="45B891AF"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239C7DD" w14:textId="77777777" w:rsidR="008D3EC4" w:rsidRDefault="008D3EC4" w:rsidP="00167EC7">
            <w:pPr>
              <w:pStyle w:val="TAL"/>
              <w:rPr>
                <w:szCs w:val="18"/>
                <w:lang w:val="de-DE"/>
              </w:rPr>
            </w:pPr>
            <w:r>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DB56C30" w14:textId="77777777" w:rsidR="008D3EC4" w:rsidRDefault="008D3EC4" w:rsidP="00823058">
            <w:pPr>
              <w:pStyle w:val="TAC"/>
              <w:rPr>
                <w:lang w:val="x-none"/>
              </w:rPr>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24042D81" w14:textId="77777777" w:rsidR="008D3EC4" w:rsidRDefault="008D3EC4" w:rsidP="00167EC7">
            <w:pPr>
              <w:pStyle w:val="TAL"/>
              <w:rPr>
                <w:szCs w:val="18"/>
                <w:lang w:val="en-US"/>
              </w:rPr>
            </w:pPr>
            <w:r>
              <w:rPr>
                <w:szCs w:val="18"/>
                <w:lang w:val="en-US"/>
              </w:rPr>
              <w:t>This IE shall contain the unique identifier of the sending Node.</w:t>
            </w:r>
          </w:p>
        </w:tc>
        <w:tc>
          <w:tcPr>
            <w:tcW w:w="425" w:type="dxa"/>
            <w:tcBorders>
              <w:top w:val="single" w:sz="4" w:space="0" w:color="auto"/>
              <w:left w:val="single" w:sz="4" w:space="0" w:color="auto"/>
              <w:bottom w:val="single" w:sz="4" w:space="0" w:color="auto"/>
              <w:right w:val="single" w:sz="4" w:space="0" w:color="auto"/>
            </w:tcBorders>
            <w:hideMark/>
          </w:tcPr>
          <w:p w14:paraId="4F526CF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82AA43C"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6EB523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0CBEA9BB" w14:textId="77777777" w:rsidR="008D3EC4" w:rsidRDefault="008D3EC4" w:rsidP="00167EC7">
            <w:pPr>
              <w:pStyle w:val="TAC"/>
            </w:pPr>
            <w:r>
              <w:rPr>
                <w:lang w:val="sv-SE" w:eastAsia="zh-CN"/>
              </w:rPr>
              <w:t>X</w:t>
            </w:r>
          </w:p>
        </w:tc>
        <w:tc>
          <w:tcPr>
            <w:tcW w:w="425" w:type="dxa"/>
            <w:tcBorders>
              <w:top w:val="single" w:sz="4" w:space="0" w:color="auto"/>
              <w:left w:val="single" w:sz="4" w:space="0" w:color="auto"/>
              <w:bottom w:val="single" w:sz="4" w:space="0" w:color="auto"/>
              <w:right w:val="single" w:sz="4" w:space="0" w:color="auto"/>
            </w:tcBorders>
          </w:tcPr>
          <w:p w14:paraId="09822DEC"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228790B" w14:textId="77777777" w:rsidR="008D3EC4" w:rsidRDefault="008D3EC4" w:rsidP="00167EC7">
            <w:pPr>
              <w:pStyle w:val="TAC"/>
              <w:rPr>
                <w:lang w:val="sv-SE" w:eastAsia="zh-CN"/>
              </w:rPr>
            </w:pPr>
            <w:r>
              <w:rPr>
                <w:lang w:val="sv-SE" w:eastAsia="zh-CN"/>
              </w:rPr>
              <w:t>Node ID</w:t>
            </w:r>
          </w:p>
        </w:tc>
      </w:tr>
      <w:tr w:rsidR="008D3EC4" w14:paraId="095F5F24"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4B9B59F" w14:textId="77777777" w:rsidR="008D3EC4" w:rsidRDefault="008D3EC4" w:rsidP="00167EC7">
            <w:pPr>
              <w:pStyle w:val="TAL"/>
              <w:rPr>
                <w:lang w:val="x-none"/>
              </w:rPr>
            </w:pPr>
            <w:r>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37986CD" w14:textId="77777777" w:rsidR="008D3EC4" w:rsidRDefault="008D3EC4" w:rsidP="00823058">
            <w:pPr>
              <w:pStyle w:val="TAC"/>
            </w:pPr>
            <w:r w:rsidRPr="00823058">
              <w:t>M</w:t>
            </w:r>
          </w:p>
        </w:tc>
        <w:tc>
          <w:tcPr>
            <w:tcW w:w="4195" w:type="dxa"/>
            <w:tcBorders>
              <w:top w:val="single" w:sz="4" w:space="0" w:color="auto"/>
              <w:left w:val="single" w:sz="4" w:space="0" w:color="auto"/>
              <w:bottom w:val="single" w:sz="4" w:space="0" w:color="auto"/>
              <w:right w:val="single" w:sz="4" w:space="0" w:color="auto"/>
            </w:tcBorders>
            <w:hideMark/>
          </w:tcPr>
          <w:p w14:paraId="183551D9" w14:textId="77777777" w:rsidR="008D3EC4" w:rsidRDefault="008D3EC4" w:rsidP="00167EC7">
            <w:pPr>
              <w:pStyle w:val="TAL"/>
            </w:pPr>
            <w:r>
              <w:t>This IE shall indicate the acceptance, partial acceptance or rejection of the corresponding request message.</w:t>
            </w:r>
          </w:p>
        </w:tc>
        <w:tc>
          <w:tcPr>
            <w:tcW w:w="425" w:type="dxa"/>
            <w:tcBorders>
              <w:top w:val="single" w:sz="4" w:space="0" w:color="auto"/>
              <w:left w:val="single" w:sz="4" w:space="0" w:color="auto"/>
              <w:bottom w:val="single" w:sz="4" w:space="0" w:color="auto"/>
              <w:right w:val="single" w:sz="4" w:space="0" w:color="auto"/>
            </w:tcBorders>
            <w:hideMark/>
          </w:tcPr>
          <w:p w14:paraId="5091B08C"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02EC5F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D6DB681"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4FF2C90" w14:textId="77777777" w:rsidR="008D3EC4" w:rsidRDefault="008D3EC4" w:rsidP="00167EC7">
            <w:pPr>
              <w:pStyle w:val="TAC"/>
            </w:pPr>
            <w:r>
              <w:rPr>
                <w:lang w:val="sv-SE"/>
              </w:rPr>
              <w:t>X</w:t>
            </w:r>
          </w:p>
        </w:tc>
        <w:tc>
          <w:tcPr>
            <w:tcW w:w="425" w:type="dxa"/>
            <w:tcBorders>
              <w:top w:val="single" w:sz="4" w:space="0" w:color="auto"/>
              <w:left w:val="single" w:sz="4" w:space="0" w:color="auto"/>
              <w:bottom w:val="single" w:sz="4" w:space="0" w:color="auto"/>
              <w:right w:val="single" w:sz="4" w:space="0" w:color="auto"/>
            </w:tcBorders>
          </w:tcPr>
          <w:p w14:paraId="1C5D4CEF"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25D1E47" w14:textId="77777777" w:rsidR="008D3EC4" w:rsidRDefault="008D3EC4" w:rsidP="00167EC7">
            <w:pPr>
              <w:pStyle w:val="TAC"/>
            </w:pPr>
            <w:r>
              <w:t>Cause</w:t>
            </w:r>
          </w:p>
        </w:tc>
      </w:tr>
      <w:tr w:rsidR="008D3EC4" w14:paraId="557BF53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D19749" w14:textId="77777777" w:rsidR="008D3EC4" w:rsidRDefault="008D3EC4" w:rsidP="00167EC7">
            <w:pPr>
              <w:pStyle w:val="TAL"/>
              <w:rPr>
                <w:szCs w:val="18"/>
                <w:lang w:val="de-DE"/>
              </w:rPr>
            </w:pPr>
            <w:r>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5A58FA1" w14:textId="77777777" w:rsidR="008D3EC4" w:rsidRDefault="008D3EC4" w:rsidP="00823058">
            <w:pPr>
              <w:pStyle w:val="TAC"/>
              <w:rPr>
                <w:lang w:val="x-none"/>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7B83F198" w14:textId="77777777" w:rsidR="008D3EC4" w:rsidRDefault="008D3EC4" w:rsidP="00167EC7">
            <w:pPr>
              <w:pStyle w:val="TAL"/>
            </w:pPr>
            <w:r>
              <w:t>This IE shall be included if the rejection is due to a conditional or mandatory IE missing or faulty.</w:t>
            </w:r>
          </w:p>
        </w:tc>
        <w:tc>
          <w:tcPr>
            <w:tcW w:w="425" w:type="dxa"/>
            <w:tcBorders>
              <w:top w:val="single" w:sz="4" w:space="0" w:color="auto"/>
              <w:left w:val="single" w:sz="4" w:space="0" w:color="auto"/>
              <w:bottom w:val="single" w:sz="4" w:space="0" w:color="auto"/>
              <w:right w:val="single" w:sz="4" w:space="0" w:color="auto"/>
            </w:tcBorders>
            <w:hideMark/>
          </w:tcPr>
          <w:p w14:paraId="0FD859D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FA7BAB"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96739AC"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81C3A5A" w14:textId="77777777" w:rsidR="008D3EC4" w:rsidRDefault="008D3EC4" w:rsidP="00167EC7">
            <w:pPr>
              <w:pStyle w:val="TAC"/>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5DF75161"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3F9E966" w14:textId="77777777" w:rsidR="008D3EC4" w:rsidRDefault="008D3EC4" w:rsidP="00167EC7">
            <w:pPr>
              <w:pStyle w:val="TAC"/>
              <w:rPr>
                <w:lang w:val="sv-SE"/>
              </w:rPr>
            </w:pPr>
            <w:r>
              <w:rPr>
                <w:szCs w:val="18"/>
                <w:lang w:val="de-DE"/>
              </w:rPr>
              <w:t>Offending IE</w:t>
            </w:r>
          </w:p>
        </w:tc>
      </w:tr>
      <w:tr w:rsidR="008D3EC4" w14:paraId="7277FF8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7B7FA0" w14:textId="77777777" w:rsidR="008D3EC4" w:rsidRDefault="008D3EC4" w:rsidP="00167EC7">
            <w:pPr>
              <w:pStyle w:val="TAL"/>
              <w:rPr>
                <w:szCs w:val="18"/>
                <w:lang w:val="de-DE"/>
              </w:rPr>
            </w:pPr>
            <w:r>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0FDBD087" w14:textId="77777777" w:rsidR="008D3EC4" w:rsidRDefault="008D3EC4" w:rsidP="00823058">
            <w:pPr>
              <w:pStyle w:val="TAC"/>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7EDB95BE" w14:textId="77777777" w:rsidR="008D3EC4" w:rsidRDefault="008D3EC4" w:rsidP="00167EC7">
            <w:pPr>
              <w:pStyle w:val="TAL"/>
            </w:pPr>
            <w:r>
              <w:rPr>
                <w:szCs w:val="18"/>
                <w:lang w:val="en-US"/>
              </w:rPr>
              <w:t xml:space="preserve">This IE shall </w:t>
            </w:r>
            <w:r>
              <w:rPr>
                <w:szCs w:val="18"/>
                <w:lang w:val="en-US" w:eastAsia="zh-CN"/>
              </w:rPr>
              <w:t>be present if the cause is set to "</w:t>
            </w:r>
            <w:r>
              <w:t>Request accepted (success)</w:t>
            </w:r>
            <w:r>
              <w:rPr>
                <w:szCs w:val="18"/>
                <w:lang w:val="en-US" w:eastAsia="zh-CN"/>
              </w:rPr>
              <w:t>". When present, it shall</w:t>
            </w:r>
            <w:r>
              <w:rPr>
                <w:szCs w:val="18"/>
                <w:lang w:val="en-US"/>
              </w:rPr>
              <w:t xml:space="preserve"> contain the unique identifier allocated by the UP function identifying the session.</w:t>
            </w:r>
          </w:p>
        </w:tc>
        <w:tc>
          <w:tcPr>
            <w:tcW w:w="425" w:type="dxa"/>
            <w:tcBorders>
              <w:top w:val="single" w:sz="4" w:space="0" w:color="auto"/>
              <w:left w:val="single" w:sz="4" w:space="0" w:color="auto"/>
              <w:bottom w:val="single" w:sz="4" w:space="0" w:color="auto"/>
              <w:right w:val="single" w:sz="4" w:space="0" w:color="auto"/>
            </w:tcBorders>
            <w:hideMark/>
          </w:tcPr>
          <w:p w14:paraId="490C9DE6"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4124E69"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D56BB0E"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352E8AC" w14:textId="77777777" w:rsidR="008D3EC4" w:rsidRDefault="008D3EC4" w:rsidP="00167EC7">
            <w:pPr>
              <w:pStyle w:val="TAC"/>
            </w:pPr>
            <w:r>
              <w:rPr>
                <w:lang w:val="sv-SE" w:eastAsia="zh-CN"/>
              </w:rPr>
              <w:t>X</w:t>
            </w:r>
          </w:p>
        </w:tc>
        <w:tc>
          <w:tcPr>
            <w:tcW w:w="425" w:type="dxa"/>
            <w:tcBorders>
              <w:top w:val="single" w:sz="4" w:space="0" w:color="auto"/>
              <w:left w:val="single" w:sz="4" w:space="0" w:color="auto"/>
              <w:bottom w:val="single" w:sz="4" w:space="0" w:color="auto"/>
              <w:right w:val="single" w:sz="4" w:space="0" w:color="auto"/>
            </w:tcBorders>
          </w:tcPr>
          <w:p w14:paraId="6EB4C721"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848231E" w14:textId="77777777" w:rsidR="008D3EC4" w:rsidRDefault="008D3EC4" w:rsidP="00167EC7">
            <w:pPr>
              <w:pStyle w:val="TAC"/>
            </w:pPr>
            <w:r>
              <w:rPr>
                <w:lang w:val="sv-SE" w:eastAsia="zh-CN"/>
              </w:rPr>
              <w:t>F-SEID</w:t>
            </w:r>
          </w:p>
        </w:tc>
      </w:tr>
      <w:tr w:rsidR="008D3EC4" w14:paraId="220C4D6B"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3B345" w14:textId="77777777" w:rsidR="008D3EC4" w:rsidRDefault="008D3EC4" w:rsidP="00167EC7">
            <w:pPr>
              <w:pStyle w:val="TAL"/>
              <w:rPr>
                <w:szCs w:val="18"/>
                <w:lang w:val="de-DE"/>
              </w:rPr>
            </w:pPr>
            <w:r>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3D511909" w14:textId="77777777" w:rsidR="008D3EC4" w:rsidRDefault="008D3EC4" w:rsidP="00823058">
            <w:pPr>
              <w:pStyle w:val="TAC"/>
            </w:pPr>
            <w:r w:rsidRPr="00823058">
              <w:rPr>
                <w:rFonts w:eastAsia="SimSun"/>
              </w:rPr>
              <w:t>C</w:t>
            </w:r>
          </w:p>
        </w:tc>
        <w:tc>
          <w:tcPr>
            <w:tcW w:w="4195" w:type="dxa"/>
            <w:tcBorders>
              <w:top w:val="single" w:sz="4" w:space="0" w:color="auto"/>
              <w:left w:val="single" w:sz="4" w:space="0" w:color="auto"/>
              <w:bottom w:val="single" w:sz="4" w:space="0" w:color="auto"/>
              <w:right w:val="single" w:sz="4" w:space="0" w:color="auto"/>
            </w:tcBorders>
            <w:hideMark/>
          </w:tcPr>
          <w:p w14:paraId="6B3A463C" w14:textId="77777777" w:rsidR="008D3EC4" w:rsidRDefault="008D3EC4" w:rsidP="00167EC7">
            <w:pPr>
              <w:pStyle w:val="TAL"/>
              <w:rPr>
                <w:szCs w:val="18"/>
                <w:lang w:val="en-US" w:eastAsia="zh-CN"/>
              </w:rPr>
            </w:pPr>
            <w:r>
              <w:rPr>
                <w:szCs w:val="18"/>
                <w:lang w:val="en-US" w:eastAsia="zh-CN"/>
              </w:rPr>
              <w:t>This IE shall be present if the cause is set to "success" and the UP function was requested to allocate a local F-TEID or a UE IP address/prefix for the PDR.</w:t>
            </w:r>
          </w:p>
          <w:p w14:paraId="35A55A8B" w14:textId="77777777" w:rsidR="008D3EC4" w:rsidRDefault="008D3EC4" w:rsidP="00167EC7">
            <w:pPr>
              <w:pStyle w:val="TAL"/>
              <w:rPr>
                <w:szCs w:val="18"/>
                <w:lang w:val="en-US" w:eastAsia="zh-CN"/>
              </w:rPr>
            </w:pPr>
            <w:r>
              <w:rPr>
                <w:szCs w:val="18"/>
                <w:lang w:val="en-US" w:eastAsia="zh-CN"/>
              </w:rPr>
              <w:t>When present, this IE shall contain the PDR information associated to the PFCP session. There may be several instances of this IE.</w:t>
            </w:r>
          </w:p>
          <w:p w14:paraId="238F4BF5" w14:textId="77777777" w:rsidR="008D3EC4" w:rsidRDefault="008D3EC4" w:rsidP="00167EC7">
            <w:pPr>
              <w:pStyle w:val="TAL"/>
              <w:rPr>
                <w:lang w:val="x-none"/>
              </w:rPr>
            </w:pPr>
            <w:r>
              <w:rPr>
                <w:lang w:eastAsia="zh-CN"/>
              </w:rPr>
              <w:t xml:space="preserve">See </w:t>
            </w:r>
            <w:r>
              <w:t>table 7.5.3.2-1</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B61B81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EE02C2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0A1620"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2FFBA8C" w14:textId="77777777" w:rsidR="008D3EC4" w:rsidRDefault="008D3EC4" w:rsidP="00167EC7">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77A43624"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1BE0680" w14:textId="77777777" w:rsidR="008D3EC4" w:rsidRDefault="008D3EC4" w:rsidP="00167EC7">
            <w:pPr>
              <w:pStyle w:val="TAC"/>
            </w:pPr>
            <w:r>
              <w:rPr>
                <w:lang w:val="en-US"/>
              </w:rPr>
              <w:t>Created PDR</w:t>
            </w:r>
          </w:p>
        </w:tc>
      </w:tr>
      <w:tr w:rsidR="008D3EC4" w14:paraId="7412E8C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2D185" w14:textId="77777777" w:rsidR="008D3EC4" w:rsidRDefault="008D3EC4" w:rsidP="00167EC7">
            <w:pPr>
              <w:pStyle w:val="TAL"/>
            </w:pPr>
            <w: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02CB862" w14:textId="77777777" w:rsidR="008D3EC4" w:rsidRDefault="008D3EC4" w:rsidP="00823058">
            <w:pPr>
              <w:pStyle w:val="TAC"/>
              <w:rPr>
                <w:rFonts w:eastAsia="SimSun"/>
                <w:lang w:val="de-DE"/>
              </w:rPr>
            </w:pPr>
            <w:r w:rsidRPr="00823058">
              <w:rPr>
                <w:rFonts w:eastAsia="SimSun"/>
              </w:rPr>
              <w:t>O</w:t>
            </w:r>
          </w:p>
        </w:tc>
        <w:tc>
          <w:tcPr>
            <w:tcW w:w="4195" w:type="dxa"/>
            <w:tcBorders>
              <w:top w:val="single" w:sz="4" w:space="0" w:color="auto"/>
              <w:left w:val="single" w:sz="4" w:space="0" w:color="auto"/>
              <w:bottom w:val="single" w:sz="4" w:space="0" w:color="auto"/>
              <w:right w:val="single" w:sz="4" w:space="0" w:color="auto"/>
            </w:tcBorders>
            <w:hideMark/>
          </w:tcPr>
          <w:p w14:paraId="4EAA2BA4" w14:textId="77777777" w:rsidR="008D3EC4" w:rsidRDefault="008D3EC4" w:rsidP="00167EC7">
            <w:pPr>
              <w:pStyle w:val="TAL"/>
              <w:rPr>
                <w:szCs w:val="18"/>
                <w:lang w:val="en-US" w:eastAsia="zh-CN"/>
              </w:rPr>
            </w:pPr>
            <w:r>
              <w:rPr>
                <w:szCs w:val="18"/>
                <w:lang w:val="en-US" w:eastAsia="zh-CN"/>
              </w:rPr>
              <w:t>The UP function may include this IE if it supports the load control feature and the feature is activated in the network.</w:t>
            </w:r>
          </w:p>
          <w:p w14:paraId="71591A94" w14:textId="77777777" w:rsidR="008D3EC4" w:rsidRDefault="008D3EC4" w:rsidP="00167EC7">
            <w:pPr>
              <w:pStyle w:val="TAL"/>
              <w:rPr>
                <w:szCs w:val="18"/>
                <w:lang w:val="en-US" w:eastAsia="zh-CN"/>
              </w:rPr>
            </w:pPr>
            <w:r>
              <w:t>See Table 7.5.3.3</w:t>
            </w:r>
            <w:r>
              <w:rPr>
                <w:lang w:val="de-DE"/>
              </w:rPr>
              <w:t>-1</w:t>
            </w:r>
            <w:r>
              <w:t>.</w:t>
            </w:r>
          </w:p>
        </w:tc>
        <w:tc>
          <w:tcPr>
            <w:tcW w:w="425" w:type="dxa"/>
            <w:tcBorders>
              <w:top w:val="single" w:sz="4" w:space="0" w:color="auto"/>
              <w:left w:val="single" w:sz="4" w:space="0" w:color="auto"/>
              <w:bottom w:val="single" w:sz="4" w:space="0" w:color="auto"/>
              <w:right w:val="single" w:sz="4" w:space="0" w:color="auto"/>
            </w:tcBorders>
            <w:hideMark/>
          </w:tcPr>
          <w:p w14:paraId="025D8C7E"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9E3607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2F892E6"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528279F"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084BCBB"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4924BB" w14:textId="77777777" w:rsidR="008D3EC4" w:rsidRDefault="008D3EC4" w:rsidP="00167EC7">
            <w:pPr>
              <w:pStyle w:val="TAC"/>
              <w:rPr>
                <w:lang w:val="en-US"/>
              </w:rPr>
            </w:pPr>
            <w:r>
              <w:rPr>
                <w:lang w:val="en-US"/>
              </w:rPr>
              <w:t>Load Control Information</w:t>
            </w:r>
          </w:p>
        </w:tc>
      </w:tr>
      <w:tr w:rsidR="008D3EC4" w14:paraId="3588A2F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78379E" w14:textId="77777777" w:rsidR="008D3EC4" w:rsidRDefault="008D3EC4" w:rsidP="00167EC7">
            <w:pPr>
              <w:pStyle w:val="TAL"/>
              <w:rPr>
                <w:lang w:val="x-none"/>
              </w:rPr>
            </w:pPr>
            <w: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2FA537B" w14:textId="77777777" w:rsidR="008D3EC4" w:rsidRDefault="008D3EC4" w:rsidP="00823058">
            <w:pPr>
              <w:pStyle w:val="TAC"/>
              <w:rPr>
                <w:rFonts w:eastAsia="SimSun"/>
                <w:lang w:val="de-DE"/>
              </w:rPr>
            </w:pPr>
            <w:r w:rsidRPr="00823058">
              <w:rPr>
                <w:rFonts w:eastAsia="SimSun"/>
              </w:rPr>
              <w:t>O</w:t>
            </w:r>
          </w:p>
        </w:tc>
        <w:tc>
          <w:tcPr>
            <w:tcW w:w="4195" w:type="dxa"/>
            <w:tcBorders>
              <w:top w:val="single" w:sz="4" w:space="0" w:color="auto"/>
              <w:left w:val="single" w:sz="4" w:space="0" w:color="auto"/>
              <w:bottom w:val="single" w:sz="4" w:space="0" w:color="auto"/>
              <w:right w:val="single" w:sz="4" w:space="0" w:color="auto"/>
            </w:tcBorders>
            <w:hideMark/>
          </w:tcPr>
          <w:p w14:paraId="38618088" w14:textId="77777777" w:rsidR="008D3EC4" w:rsidRDefault="008D3EC4" w:rsidP="00167EC7">
            <w:pPr>
              <w:pStyle w:val="TAL"/>
              <w:rPr>
                <w:szCs w:val="18"/>
                <w:lang w:val="en-US" w:eastAsia="zh-CN"/>
              </w:rPr>
            </w:pPr>
            <w:r>
              <w:rPr>
                <w:szCs w:val="18"/>
                <w:lang w:val="en-US" w:eastAsia="zh-CN"/>
              </w:rPr>
              <w:t>During an overload condition, the UP function may include this IE if it supports the overload control feature and the feature is activated in the network.</w:t>
            </w:r>
          </w:p>
          <w:p w14:paraId="0F8CBBFF" w14:textId="77777777" w:rsidR="008D3EC4" w:rsidRDefault="008D3EC4" w:rsidP="00167EC7">
            <w:pPr>
              <w:pStyle w:val="TAL"/>
              <w:rPr>
                <w:szCs w:val="18"/>
                <w:lang w:val="en-US" w:eastAsia="zh-CN"/>
              </w:rPr>
            </w:pPr>
            <w:r>
              <w:t>See Table 7.5.3.</w:t>
            </w:r>
            <w:r>
              <w:rPr>
                <w:lang w:val="de-DE"/>
              </w:rPr>
              <w:t>4-1</w:t>
            </w:r>
            <w:r>
              <w:t>.</w:t>
            </w:r>
          </w:p>
        </w:tc>
        <w:tc>
          <w:tcPr>
            <w:tcW w:w="425" w:type="dxa"/>
            <w:tcBorders>
              <w:top w:val="single" w:sz="4" w:space="0" w:color="auto"/>
              <w:left w:val="single" w:sz="4" w:space="0" w:color="auto"/>
              <w:bottom w:val="single" w:sz="4" w:space="0" w:color="auto"/>
              <w:right w:val="single" w:sz="4" w:space="0" w:color="auto"/>
            </w:tcBorders>
            <w:hideMark/>
          </w:tcPr>
          <w:p w14:paraId="2514F04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F52373F"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01E3DDD"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337EFD3"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3F82F65"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33F1154" w14:textId="77777777" w:rsidR="008D3EC4" w:rsidRDefault="008D3EC4" w:rsidP="00167EC7">
            <w:pPr>
              <w:pStyle w:val="TAC"/>
              <w:rPr>
                <w:lang w:val="en-US"/>
              </w:rPr>
            </w:pPr>
            <w:r>
              <w:rPr>
                <w:lang w:val="en-US"/>
              </w:rPr>
              <w:t>Overload Control Information</w:t>
            </w:r>
          </w:p>
        </w:tc>
      </w:tr>
      <w:tr w:rsidR="008D3EC4" w14:paraId="761C499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5E11408" w14:textId="77777777" w:rsidR="008D3EC4" w:rsidRDefault="008D3EC4" w:rsidP="00167EC7">
            <w:pPr>
              <w:pStyle w:val="TAL"/>
              <w:rPr>
                <w:lang w:val="x-none"/>
              </w:rPr>
            </w:pPr>
            <w:r>
              <w:t>PGW-U/SGW-U /UPF FQ-CSID</w:t>
            </w:r>
          </w:p>
        </w:tc>
        <w:tc>
          <w:tcPr>
            <w:tcW w:w="336" w:type="dxa"/>
            <w:tcBorders>
              <w:top w:val="single" w:sz="4" w:space="0" w:color="auto"/>
              <w:left w:val="single" w:sz="4" w:space="0" w:color="auto"/>
              <w:bottom w:val="single" w:sz="4" w:space="0" w:color="auto"/>
              <w:right w:val="single" w:sz="4" w:space="0" w:color="auto"/>
            </w:tcBorders>
            <w:hideMark/>
          </w:tcPr>
          <w:p w14:paraId="36CA4E20" w14:textId="77777777" w:rsidR="008D3EC4" w:rsidRDefault="008D3EC4" w:rsidP="00823058">
            <w:pPr>
              <w:pStyle w:val="TAC"/>
              <w:rPr>
                <w:rFonts w:eastAsia="SimSun"/>
                <w:lang w:val="de-DE"/>
              </w:rPr>
            </w:pPr>
            <w:r w:rsidRPr="00823058">
              <w:rPr>
                <w:rFonts w:eastAsia="SimSun"/>
              </w:rPr>
              <w:t>C</w:t>
            </w:r>
          </w:p>
        </w:tc>
        <w:tc>
          <w:tcPr>
            <w:tcW w:w="4195" w:type="dxa"/>
            <w:tcBorders>
              <w:top w:val="single" w:sz="4" w:space="0" w:color="auto"/>
              <w:left w:val="single" w:sz="4" w:space="0" w:color="auto"/>
              <w:bottom w:val="single" w:sz="4" w:space="0" w:color="auto"/>
              <w:right w:val="single" w:sz="4" w:space="0" w:color="auto"/>
            </w:tcBorders>
            <w:hideMark/>
          </w:tcPr>
          <w:p w14:paraId="0A23E597" w14:textId="17D7C015" w:rsidR="008D3EC4" w:rsidRDefault="008D3EC4" w:rsidP="00167EC7">
            <w:pPr>
              <w:pStyle w:val="TAL"/>
              <w:rPr>
                <w:szCs w:val="18"/>
                <w:lang w:val="en-US" w:eastAsia="zh-CN"/>
              </w:rPr>
            </w:pPr>
            <w:r>
              <w:rPr>
                <w:szCs w:val="18"/>
                <w:lang w:val="en-US" w:eastAsia="zh-CN"/>
              </w:rPr>
              <w:t>This IE shall be included according to the requirements in clause 23 of 3GPP TS 23.007 [24]</w:t>
            </w:r>
            <w:r>
              <w:rPr>
                <w:szCs w:val="18"/>
              </w:rPr>
              <w:t xml:space="preserve"> and clause 4.6 of </w:t>
            </w:r>
            <w:r w:rsidR="00981985">
              <w:rPr>
                <w:szCs w:val="18"/>
              </w:rPr>
              <w:t>3GPP TS</w:t>
            </w:r>
            <w:r>
              <w:rPr>
                <w:szCs w:val="18"/>
              </w:rPr>
              <w:t> 23.527 [40]</w:t>
            </w:r>
            <w:r>
              <w:rPr>
                <w:szCs w:val="18"/>
                <w:lang w:val="en-US"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E2B7BAB"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534103D"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5FA1B8" w14:textId="77777777" w:rsidR="008D3EC4" w:rsidRDefault="008D3EC4" w:rsidP="00167EC7">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24CBD41B" w14:textId="77777777" w:rsidR="008D3EC4" w:rsidRDefault="008D3EC4" w:rsidP="00167EC7">
            <w:pPr>
              <w:pStyle w:val="TAC"/>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A94D57E"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CF19C3" w14:textId="77777777" w:rsidR="008D3EC4" w:rsidRDefault="008D3EC4" w:rsidP="00167EC7">
            <w:pPr>
              <w:pStyle w:val="TAC"/>
              <w:rPr>
                <w:lang w:val="en-US"/>
              </w:rPr>
            </w:pPr>
            <w:r>
              <w:rPr>
                <w:lang w:val="en-US"/>
              </w:rPr>
              <w:t>FQ-CSID</w:t>
            </w:r>
          </w:p>
        </w:tc>
      </w:tr>
      <w:tr w:rsidR="008D3EC4" w14:paraId="658CA13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641354D" w14:textId="77777777" w:rsidR="008D3EC4" w:rsidRDefault="008D3EC4" w:rsidP="00167EC7">
            <w:pPr>
              <w:pStyle w:val="TAL"/>
              <w:rPr>
                <w:lang w:val="x-none"/>
              </w:rPr>
            </w:pPr>
            <w:r>
              <w:t>Failed Rule ID</w:t>
            </w:r>
          </w:p>
        </w:tc>
        <w:tc>
          <w:tcPr>
            <w:tcW w:w="336" w:type="dxa"/>
            <w:tcBorders>
              <w:top w:val="single" w:sz="4" w:space="0" w:color="auto"/>
              <w:left w:val="single" w:sz="4" w:space="0" w:color="auto"/>
              <w:bottom w:val="single" w:sz="4" w:space="0" w:color="auto"/>
              <w:right w:val="single" w:sz="4" w:space="0" w:color="auto"/>
            </w:tcBorders>
            <w:hideMark/>
          </w:tcPr>
          <w:p w14:paraId="7EA68B08" w14:textId="77777777" w:rsidR="008D3EC4" w:rsidRDefault="008D3EC4" w:rsidP="00823058">
            <w:pPr>
              <w:pStyle w:val="TAC"/>
              <w:rPr>
                <w:rFonts w:eastAsia="SimSun"/>
                <w:lang w:val="de-DE"/>
              </w:rPr>
            </w:pPr>
            <w:r w:rsidRPr="00823058">
              <w:rPr>
                <w:rFonts w:eastAsia="SimSun"/>
              </w:rPr>
              <w:t>C</w:t>
            </w:r>
          </w:p>
        </w:tc>
        <w:tc>
          <w:tcPr>
            <w:tcW w:w="4195" w:type="dxa"/>
            <w:tcBorders>
              <w:top w:val="single" w:sz="4" w:space="0" w:color="auto"/>
              <w:left w:val="single" w:sz="4" w:space="0" w:color="auto"/>
              <w:bottom w:val="single" w:sz="4" w:space="0" w:color="auto"/>
              <w:right w:val="single" w:sz="4" w:space="0" w:color="auto"/>
            </w:tcBorders>
            <w:hideMark/>
          </w:tcPr>
          <w:p w14:paraId="5630BDB9" w14:textId="77777777" w:rsidR="008D3EC4" w:rsidRDefault="008D3EC4" w:rsidP="00167EC7">
            <w:pPr>
              <w:pStyle w:val="TAL"/>
              <w:rPr>
                <w:szCs w:val="18"/>
                <w:lang w:val="en-US" w:eastAsia="zh-CN"/>
              </w:rPr>
            </w:pPr>
            <w:r>
              <w:rPr>
                <w:szCs w:val="18"/>
                <w:lang w:val="en-US" w:eastAsia="zh-CN"/>
              </w:rPr>
              <w:t xml:space="preserve">This IE shall be included if the Cause IE indicates a rejection due to a rule creation or modification failure. </w:t>
            </w:r>
          </w:p>
        </w:tc>
        <w:tc>
          <w:tcPr>
            <w:tcW w:w="425" w:type="dxa"/>
            <w:tcBorders>
              <w:top w:val="single" w:sz="4" w:space="0" w:color="auto"/>
              <w:left w:val="single" w:sz="4" w:space="0" w:color="auto"/>
              <w:bottom w:val="single" w:sz="4" w:space="0" w:color="auto"/>
              <w:right w:val="single" w:sz="4" w:space="0" w:color="auto"/>
            </w:tcBorders>
            <w:hideMark/>
          </w:tcPr>
          <w:p w14:paraId="26EB39F3"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91AEDA7"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91BF95C" w14:textId="77777777" w:rsidR="008D3EC4" w:rsidRDefault="008D3EC4" w:rsidP="00167EC7">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13A0229" w14:textId="77777777" w:rsidR="008D3EC4" w:rsidRDefault="008D3EC4" w:rsidP="00167EC7">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79719A29"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6340ABD" w14:textId="77777777" w:rsidR="008D3EC4" w:rsidRDefault="008D3EC4" w:rsidP="00167EC7">
            <w:pPr>
              <w:pStyle w:val="TAC"/>
              <w:rPr>
                <w:lang w:val="en-US"/>
              </w:rPr>
            </w:pPr>
            <w:r>
              <w:rPr>
                <w:lang w:val="en-US"/>
              </w:rPr>
              <w:t>Failed Rule ID</w:t>
            </w:r>
          </w:p>
        </w:tc>
      </w:tr>
      <w:tr w:rsidR="008D3EC4" w14:paraId="4D7D503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12A448" w14:textId="77777777" w:rsidR="008D3EC4" w:rsidRDefault="008D3EC4" w:rsidP="00167EC7">
            <w:pPr>
              <w:pStyle w:val="TAL"/>
              <w:rPr>
                <w:lang w:val="x-none"/>
              </w:rPr>
            </w:pPr>
            <w:r>
              <w:t xml:space="preserve">Created Traffic </w:t>
            </w:r>
            <w:r>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69355969" w14:textId="77777777" w:rsidR="008D3EC4" w:rsidRDefault="008D3EC4" w:rsidP="00823058">
            <w:pPr>
              <w:pStyle w:val="TAC"/>
              <w:rPr>
                <w:lang w:val="de-DE"/>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3EB409A1" w14:textId="77777777" w:rsidR="008D3EC4" w:rsidRDefault="008D3EC4" w:rsidP="00167EC7">
            <w:pPr>
              <w:pStyle w:val="TAL"/>
              <w:rPr>
                <w:szCs w:val="18"/>
                <w:lang w:val="x-none"/>
              </w:rPr>
            </w:pPr>
            <w:r>
              <w:rPr>
                <w:szCs w:val="18"/>
                <w:lang w:val="en-US" w:eastAsia="zh-CN"/>
              </w:rPr>
              <w:t>This IE shall be present if the cause is set to "success" and the UP function was requested to allocate a local F-TEID or a UE IP address/prefix in a Create Traffic Endpoint IE</w:t>
            </w:r>
            <w:r>
              <w:rPr>
                <w:szCs w:val="18"/>
              </w:rPr>
              <w:t>. When present, it shall contain the local F-TEID or UE IP address/prefix to be used for this Traffic Endpoint.</w:t>
            </w:r>
          </w:p>
          <w:p w14:paraId="1BE24254" w14:textId="77777777" w:rsidR="008D3EC4" w:rsidRDefault="008D3EC4" w:rsidP="00167EC7">
            <w:pPr>
              <w:pStyle w:val="TAL"/>
              <w:rPr>
                <w:szCs w:val="18"/>
                <w:lang w:val="en-US" w:eastAsia="zh-CN"/>
              </w:rPr>
            </w:pPr>
            <w:r>
              <w:rPr>
                <w:szCs w:val="18"/>
                <w:lang w:val="en-US" w:eastAsia="zh-CN"/>
              </w:rPr>
              <w:t>There may be several instances of this IE.</w:t>
            </w:r>
          </w:p>
        </w:tc>
        <w:tc>
          <w:tcPr>
            <w:tcW w:w="425" w:type="dxa"/>
            <w:tcBorders>
              <w:top w:val="single" w:sz="4" w:space="0" w:color="auto"/>
              <w:left w:val="single" w:sz="4" w:space="0" w:color="auto"/>
              <w:bottom w:val="single" w:sz="4" w:space="0" w:color="auto"/>
              <w:right w:val="single" w:sz="4" w:space="0" w:color="auto"/>
            </w:tcBorders>
            <w:hideMark/>
          </w:tcPr>
          <w:p w14:paraId="52174603" w14:textId="77777777" w:rsidR="008D3EC4" w:rsidRDefault="008D3EC4" w:rsidP="00167EC7">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61E5D574" w14:textId="77777777" w:rsidR="008D3EC4" w:rsidRDefault="008D3EC4" w:rsidP="00167EC7">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493AA05A" w14:textId="77777777" w:rsidR="008D3EC4" w:rsidRDefault="008D3EC4" w:rsidP="00167EC7">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hideMark/>
          </w:tcPr>
          <w:p w14:paraId="69267509" w14:textId="77777777" w:rsidR="008D3EC4" w:rsidRDefault="008D3EC4" w:rsidP="00167EC7">
            <w:pPr>
              <w:pStyle w:val="TAC"/>
              <w:rPr>
                <w:lang w:val="en-US"/>
              </w:rPr>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0364BA08" w14:textId="77777777" w:rsidR="008D3EC4" w:rsidRDefault="008D3EC4" w:rsidP="00167EC7">
            <w:pPr>
              <w:pStyle w:val="TAC"/>
              <w:rPr>
                <w:lang w:val="en-US"/>
              </w:rPr>
            </w:pPr>
            <w:r>
              <w:rPr>
                <w:lang w:val="en-US"/>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A417DA0" w14:textId="77777777" w:rsidR="008D3EC4" w:rsidRDefault="008D3EC4" w:rsidP="00167EC7">
            <w:pPr>
              <w:pStyle w:val="TAC"/>
              <w:rPr>
                <w:lang w:val="en-US"/>
              </w:rPr>
            </w:pPr>
            <w:r>
              <w:t xml:space="preserve">Created Traffic </w:t>
            </w:r>
            <w:r>
              <w:rPr>
                <w:lang w:val="en-US"/>
              </w:rPr>
              <w:t>Endpoint</w:t>
            </w:r>
          </w:p>
        </w:tc>
      </w:tr>
      <w:tr w:rsidR="008D3EC4" w14:paraId="32786A9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B7B602A" w14:textId="77777777" w:rsidR="008D3EC4" w:rsidRPr="00ED493B" w:rsidRDefault="008D3EC4" w:rsidP="00167EC7">
            <w:pPr>
              <w:pStyle w:val="TAL"/>
              <w:rPr>
                <w:lang w:val="en-US"/>
              </w:rPr>
            </w:pPr>
            <w:r w:rsidRPr="00ED493B">
              <w:rPr>
                <w:lang w:val="en-US"/>
              </w:rPr>
              <w:t>Created Bridge Info for TSC</w:t>
            </w:r>
          </w:p>
        </w:tc>
        <w:tc>
          <w:tcPr>
            <w:tcW w:w="336" w:type="dxa"/>
            <w:tcBorders>
              <w:top w:val="single" w:sz="4" w:space="0" w:color="auto"/>
              <w:left w:val="single" w:sz="4" w:space="0" w:color="auto"/>
              <w:bottom w:val="single" w:sz="4" w:space="0" w:color="auto"/>
              <w:right w:val="single" w:sz="4" w:space="0" w:color="auto"/>
            </w:tcBorders>
            <w:hideMark/>
          </w:tcPr>
          <w:p w14:paraId="272513B6" w14:textId="77777777" w:rsidR="008D3EC4" w:rsidRDefault="008D3EC4" w:rsidP="00823058">
            <w:pPr>
              <w:pStyle w:val="TAC"/>
              <w:rPr>
                <w:lang w:val="de-DE"/>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5471E889" w14:textId="77777777" w:rsidR="008D3EC4" w:rsidRDefault="008D3EC4" w:rsidP="00167EC7">
            <w:pPr>
              <w:pStyle w:val="TAL"/>
              <w:rPr>
                <w:lang w:val="en-US"/>
              </w:rPr>
            </w:pPr>
            <w:r>
              <w:rPr>
                <w:lang w:val="en-US"/>
              </w:rPr>
              <w:t>This IE shall be present if the UPF was requested to provide Bridge information for TSC in the PFCP Session Establishment Request. When present, it shall contain the Bridge information for TSC for the PFCP session.</w:t>
            </w:r>
          </w:p>
          <w:p w14:paraId="30F2AB2F" w14:textId="77777777" w:rsidR="008D3EC4" w:rsidRDefault="008D3EC4" w:rsidP="00167EC7">
            <w:pPr>
              <w:pStyle w:val="TAL"/>
              <w:rPr>
                <w:szCs w:val="18"/>
                <w:lang w:val="en-US" w:eastAsia="zh-CN"/>
              </w:rPr>
            </w:pPr>
            <w:r>
              <w:rPr>
                <w:lang w:val="fr-FR" w:eastAsia="zh-CN"/>
              </w:rPr>
              <w:t xml:space="preserve">See </w:t>
            </w:r>
            <w:r>
              <w:rPr>
                <w:lang w:val="fr-FR"/>
              </w:rPr>
              <w:t>Table 7.5.3</w:t>
            </w:r>
            <w:r>
              <w:rPr>
                <w:lang w:val="de-DE"/>
              </w:rPr>
              <w:t>.6</w:t>
            </w:r>
            <w:r>
              <w:rPr>
                <w:lang w:val="fr-FR"/>
              </w:rPr>
              <w:t>-</w:t>
            </w:r>
            <w:r>
              <w:rPr>
                <w:lang w:val="de-DE"/>
              </w:rPr>
              <w:t>1</w:t>
            </w:r>
            <w:r>
              <w:rPr>
                <w:lang w:val="fr-FR"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89DF4A0" w14:textId="77777777" w:rsidR="008D3EC4" w:rsidRDefault="008D3EC4" w:rsidP="00167EC7">
            <w:pPr>
              <w:pStyle w:val="TAC"/>
              <w:rPr>
                <w:lang w:val="sv-SE"/>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0EBE9411" w14:textId="77777777" w:rsidR="008D3EC4" w:rsidRDefault="008D3EC4" w:rsidP="00167EC7">
            <w:pPr>
              <w:pStyle w:val="TAC"/>
              <w:rPr>
                <w:lang w:val="sv-SE"/>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042FFE8" w14:textId="77777777" w:rsidR="008D3EC4" w:rsidRDefault="008D3EC4" w:rsidP="00167EC7">
            <w:pPr>
              <w:pStyle w:val="TAC"/>
              <w:rPr>
                <w:lang w:val="sv-SE"/>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656035CE" w14:textId="77777777" w:rsidR="008D3EC4" w:rsidRDefault="008D3EC4" w:rsidP="00167EC7">
            <w:pPr>
              <w:pStyle w:val="TAC"/>
              <w:rPr>
                <w:lang w:val="en-US"/>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36FD0776" w14:textId="77777777" w:rsidR="008D3EC4" w:rsidRDefault="008D3EC4" w:rsidP="00167EC7">
            <w:pPr>
              <w:pStyle w:val="TAC"/>
              <w:rPr>
                <w:lang w:val="en-US"/>
              </w:rPr>
            </w:pPr>
            <w:r>
              <w:rPr>
                <w:lang w:val="en-US"/>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4141BBA" w14:textId="77777777" w:rsidR="008D3EC4" w:rsidRPr="00ED493B" w:rsidRDefault="008D3EC4" w:rsidP="00167EC7">
            <w:pPr>
              <w:pStyle w:val="TAC"/>
              <w:rPr>
                <w:lang w:val="en-US"/>
              </w:rPr>
            </w:pPr>
            <w:r w:rsidRPr="00ED493B">
              <w:rPr>
                <w:lang w:val="en-US"/>
              </w:rPr>
              <w:t>Created Bridge Info for TSC</w:t>
            </w:r>
          </w:p>
        </w:tc>
      </w:tr>
      <w:tr w:rsidR="008D3EC4" w14:paraId="0D1D28E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9DE94A" w14:textId="77777777" w:rsidR="008D3EC4" w:rsidRDefault="008D3EC4" w:rsidP="00167EC7">
            <w:pPr>
              <w:pStyle w:val="TAL"/>
              <w:rPr>
                <w:lang w:val="fr-FR"/>
              </w:rPr>
            </w:pPr>
            <w:r>
              <w:rPr>
                <w:lang w:val="fr-FR"/>
              </w:rPr>
              <w:t xml:space="preserve">ATSSS </w:t>
            </w:r>
            <w:r>
              <w:rPr>
                <w:lang w:val="fr-FR" w:eastAsia="zh-CN"/>
              </w:rPr>
              <w:t>Control</w:t>
            </w:r>
            <w:r>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hideMark/>
          </w:tcPr>
          <w:p w14:paraId="550B8BD5" w14:textId="77777777" w:rsidR="008D3EC4" w:rsidRDefault="008D3EC4" w:rsidP="00823058">
            <w:pPr>
              <w:pStyle w:val="TAC"/>
              <w:rPr>
                <w:lang w:val="de-DE"/>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37003CF3" w14:textId="77777777" w:rsidR="008D3EC4" w:rsidRDefault="008D3EC4" w:rsidP="00167EC7">
            <w:pPr>
              <w:pStyle w:val="TAL"/>
              <w:rPr>
                <w:szCs w:val="18"/>
                <w:lang w:val="en-US" w:eastAsia="zh-CN"/>
              </w:rPr>
            </w:pPr>
            <w:r>
              <w:rPr>
                <w:szCs w:val="18"/>
                <w:lang w:val="en-US" w:eastAsia="zh-CN"/>
              </w:rPr>
              <w:t>This IE shall be present if ATSSS functionality is required in the request message and the UPF allocates the resources and parameters corresponding to the required ATSSS functionality.</w:t>
            </w:r>
          </w:p>
          <w:p w14:paraId="1F2F1690" w14:textId="7BCE20CD" w:rsidR="008D3EC4" w:rsidRDefault="008D3EC4" w:rsidP="00F100C3">
            <w:pPr>
              <w:pStyle w:val="TAL"/>
              <w:rPr>
                <w:szCs w:val="18"/>
                <w:lang w:val="en-US" w:eastAsia="zh-CN"/>
              </w:rPr>
            </w:pPr>
            <w:r>
              <w:rPr>
                <w:lang w:val="fr-FR"/>
              </w:rPr>
              <w:t>See Table</w:t>
            </w:r>
            <w:r w:rsidR="00F100C3">
              <w:rPr>
                <w:lang w:val="fr-FR"/>
              </w:rPr>
              <w:t> </w:t>
            </w:r>
            <w:r>
              <w:rPr>
                <w:lang w:val="fr-FR"/>
              </w:rPr>
              <w:t>7.5.3.</w:t>
            </w:r>
            <w:r>
              <w:rPr>
                <w:lang w:val="de-DE"/>
              </w:rPr>
              <w:t>7-1</w:t>
            </w: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C815572" w14:textId="77777777" w:rsidR="008D3EC4" w:rsidRDefault="008D3EC4" w:rsidP="00167EC7">
            <w:pPr>
              <w:pStyle w:val="TAC"/>
              <w:rPr>
                <w:lang w:val="sv-SE" w:eastAsia="zh-CN"/>
              </w:rPr>
            </w:pPr>
            <w:r>
              <w:rPr>
                <w:lang w:val="sv-S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8B7ED07" w14:textId="77777777" w:rsidR="008D3EC4" w:rsidRDefault="008D3EC4" w:rsidP="00167EC7">
            <w:pPr>
              <w:pStyle w:val="TAC"/>
              <w:rPr>
                <w:lang w:val="sv-SE" w:eastAsia="zh-CN"/>
              </w:rPr>
            </w:pPr>
            <w:r>
              <w:rPr>
                <w:lang w:val="sv-S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30CEDB4" w14:textId="77777777" w:rsidR="008D3EC4" w:rsidRDefault="008D3EC4" w:rsidP="00167EC7">
            <w:pPr>
              <w:pStyle w:val="TAC"/>
              <w:rPr>
                <w:lang w:val="sv-SE" w:eastAsia="zh-CN"/>
              </w:rPr>
            </w:pPr>
            <w:r>
              <w:rPr>
                <w:lang w:val="sv-S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207C2CC" w14:textId="77777777" w:rsidR="008D3EC4" w:rsidRDefault="008D3EC4" w:rsidP="00167EC7">
            <w:pPr>
              <w:pStyle w:val="TAC"/>
              <w:rPr>
                <w:lang w:val="en-US" w:eastAsia="zh-CN"/>
              </w:rPr>
            </w:pPr>
            <w:r>
              <w:rPr>
                <w:lang w:val="en-US" w:eastAsia="zh-CN"/>
              </w:rPr>
              <w:t>X</w:t>
            </w:r>
          </w:p>
        </w:tc>
        <w:tc>
          <w:tcPr>
            <w:tcW w:w="425" w:type="dxa"/>
            <w:tcBorders>
              <w:top w:val="single" w:sz="4" w:space="0" w:color="auto"/>
              <w:left w:val="single" w:sz="4" w:space="0" w:color="auto"/>
              <w:bottom w:val="single" w:sz="4" w:space="0" w:color="auto"/>
              <w:right w:val="single" w:sz="4" w:space="0" w:color="auto"/>
            </w:tcBorders>
          </w:tcPr>
          <w:p w14:paraId="1EC8CCA1" w14:textId="77777777" w:rsidR="008D3EC4" w:rsidRDefault="008D3EC4" w:rsidP="00167EC7">
            <w:pPr>
              <w:pStyle w:val="TAC"/>
              <w:rPr>
                <w:lang w:val="en-US" w:eastAsia="zh-CN"/>
              </w:rPr>
            </w:pPr>
            <w:r>
              <w:rPr>
                <w:lang w:val="en-US"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85EEFAB" w14:textId="77777777" w:rsidR="008D3EC4" w:rsidRDefault="008D3EC4" w:rsidP="00167EC7">
            <w:pPr>
              <w:pStyle w:val="TAC"/>
              <w:rPr>
                <w:lang w:val="fr-FR"/>
              </w:rPr>
            </w:pPr>
            <w:r>
              <w:rPr>
                <w:lang w:val="fr-FR"/>
              </w:rPr>
              <w:t xml:space="preserve">ATSSS </w:t>
            </w:r>
            <w:r>
              <w:rPr>
                <w:lang w:val="fr-FR" w:eastAsia="zh-CN"/>
              </w:rPr>
              <w:t>Control</w:t>
            </w:r>
            <w:r>
              <w:rPr>
                <w:lang w:val="fr-FR"/>
              </w:rPr>
              <w:t xml:space="preserve"> Parameters</w:t>
            </w:r>
          </w:p>
        </w:tc>
      </w:tr>
      <w:tr w:rsidR="008D3EC4" w14:paraId="724B21C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2B7A93F" w14:textId="77777777" w:rsidR="008D3EC4" w:rsidRDefault="008D3EC4" w:rsidP="00167EC7">
            <w:pPr>
              <w:pStyle w:val="TAL"/>
              <w:rPr>
                <w:lang w:val="fr-FR"/>
              </w:rPr>
            </w:pPr>
            <w:r>
              <w:rPr>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hideMark/>
          </w:tcPr>
          <w:p w14:paraId="4AE4A29D" w14:textId="77777777" w:rsidR="008D3EC4" w:rsidRDefault="008D3EC4" w:rsidP="00823058">
            <w:pPr>
              <w:pStyle w:val="TAC"/>
              <w:rPr>
                <w:lang w:val="de-DE"/>
              </w:rPr>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403F3AE0" w14:textId="77777777" w:rsidR="008D3EC4" w:rsidRDefault="008D3EC4" w:rsidP="00167EC7">
            <w:pPr>
              <w:pStyle w:val="TAL"/>
              <w:rPr>
                <w:szCs w:val="18"/>
                <w:lang w:val="en-US" w:eastAsia="zh-CN"/>
              </w:rPr>
            </w:pPr>
            <w:r>
              <w:rPr>
                <w:lang w:val="en-US"/>
              </w:rPr>
              <w:t xml:space="preserve">When present, this IE shall contain the </w:t>
            </w:r>
            <w:r>
              <w:rPr>
                <w:lang w:val="en-US" w:eastAsia="zh-CN"/>
              </w:rPr>
              <w:t>RDS configuration information</w:t>
            </w:r>
            <w:r>
              <w:rPr>
                <w:lang w:val="en-US"/>
              </w:rPr>
              <w:t xml:space="preserve"> the UP function </w:t>
            </w:r>
            <w:r>
              <w:rPr>
                <w:lang w:val="en-US" w:eastAsia="zh-CN"/>
              </w:rPr>
              <w:t xml:space="preserve">supported </w:t>
            </w:r>
            <w:r>
              <w:rPr>
                <w:lang w:val="en-US"/>
              </w:rPr>
              <w:t>for this PFCP session.</w:t>
            </w:r>
          </w:p>
        </w:tc>
        <w:tc>
          <w:tcPr>
            <w:tcW w:w="425" w:type="dxa"/>
            <w:tcBorders>
              <w:top w:val="single" w:sz="4" w:space="0" w:color="auto"/>
              <w:left w:val="single" w:sz="4" w:space="0" w:color="auto"/>
              <w:bottom w:val="single" w:sz="4" w:space="0" w:color="auto"/>
              <w:right w:val="single" w:sz="4" w:space="0" w:color="auto"/>
            </w:tcBorders>
            <w:hideMark/>
          </w:tcPr>
          <w:p w14:paraId="54C2750C" w14:textId="77777777" w:rsidR="008D3EC4" w:rsidRDefault="008D3EC4" w:rsidP="00167EC7">
            <w:pPr>
              <w:pStyle w:val="TAC"/>
              <w:rPr>
                <w:lang w:val="sv-SE" w:eastAsia="zh-CN"/>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31126C0" w14:textId="77777777" w:rsidR="008D3EC4" w:rsidRDefault="008D3EC4" w:rsidP="00167EC7">
            <w:pPr>
              <w:pStyle w:val="TAC"/>
              <w:rPr>
                <w:lang w:val="sv-SE" w:eastAsia="zh-CN"/>
              </w:rPr>
            </w:pPr>
            <w:r>
              <w:t>X</w:t>
            </w:r>
          </w:p>
        </w:tc>
        <w:tc>
          <w:tcPr>
            <w:tcW w:w="425" w:type="dxa"/>
            <w:tcBorders>
              <w:top w:val="single" w:sz="4" w:space="0" w:color="auto"/>
              <w:left w:val="single" w:sz="4" w:space="0" w:color="auto"/>
              <w:bottom w:val="single" w:sz="4" w:space="0" w:color="auto"/>
              <w:right w:val="single" w:sz="4" w:space="0" w:color="auto"/>
            </w:tcBorders>
            <w:hideMark/>
          </w:tcPr>
          <w:p w14:paraId="040861FB" w14:textId="77777777" w:rsidR="008D3EC4" w:rsidRDefault="008D3EC4" w:rsidP="00167EC7">
            <w:pPr>
              <w:pStyle w:val="TAC"/>
              <w:rPr>
                <w:lang w:val="sv-SE" w:eastAsia="zh-CN"/>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50A37F92" w14:textId="77777777" w:rsidR="008D3EC4" w:rsidRDefault="008D3EC4" w:rsidP="00167EC7">
            <w:pPr>
              <w:pStyle w:val="TAC"/>
              <w:rPr>
                <w:lang w:val="en-US" w:eastAsia="zh-CN"/>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2B61F662" w14:textId="77777777" w:rsidR="008D3EC4" w:rsidRDefault="008D3EC4" w:rsidP="00167EC7">
            <w:pPr>
              <w:pStyle w:val="TAC"/>
              <w:rPr>
                <w:lang w:val="en-US" w:eastAsia="zh-CN"/>
              </w:rPr>
            </w:pPr>
            <w:r>
              <w:rPr>
                <w:lang w:val="en-US"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835C81E" w14:textId="77777777" w:rsidR="008D3EC4" w:rsidRDefault="008D3EC4" w:rsidP="00167EC7">
            <w:pPr>
              <w:pStyle w:val="TAC"/>
              <w:rPr>
                <w:lang w:val="fr-FR"/>
              </w:rPr>
            </w:pPr>
            <w:r>
              <w:rPr>
                <w:lang w:val="fr-FR" w:eastAsia="zh-CN"/>
              </w:rPr>
              <w:t>RDS configuration information</w:t>
            </w:r>
          </w:p>
        </w:tc>
      </w:tr>
      <w:tr w:rsidR="008D3EC4" w14:paraId="5AEA1E6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75BCB4D" w14:textId="77777777" w:rsidR="008D3EC4" w:rsidRDefault="008D3EC4" w:rsidP="00167EC7">
            <w:pPr>
              <w:pStyle w:val="TAL"/>
              <w:rPr>
                <w:lang w:val="fr-FR" w:eastAsia="zh-CN"/>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hideMark/>
          </w:tcPr>
          <w:p w14:paraId="27931421" w14:textId="77777777" w:rsidR="008D3EC4" w:rsidRDefault="008D3EC4" w:rsidP="00823058">
            <w:pPr>
              <w:pStyle w:val="TAC"/>
              <w:rPr>
                <w:lang w:val="fr-FR"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hideMark/>
          </w:tcPr>
          <w:p w14:paraId="5077F095" w14:textId="295E1B3C" w:rsidR="008D3EC4" w:rsidRPr="00ED493B" w:rsidRDefault="008D3EC4" w:rsidP="00167EC7">
            <w:pPr>
              <w:pStyle w:val="TAL"/>
              <w:rPr>
                <w:lang w:val="en-US"/>
              </w:rPr>
            </w:pPr>
            <w:r>
              <w:rPr>
                <w:lang w:val="en-US"/>
              </w:rPr>
              <w:t>This IE shall be present if the Cause IE indicates partial acceptance of the request to provide failure information related to a failed rule. See Table</w:t>
            </w:r>
            <w:r w:rsidR="00F100C3">
              <w:rPr>
                <w:lang w:val="en-US"/>
              </w:rPr>
              <w:t> </w:t>
            </w:r>
            <w:r w:rsidRPr="00ED493B">
              <w:rPr>
                <w:lang w:val="en-US"/>
              </w:rPr>
              <w:t>7.5.3.1-2.</w:t>
            </w:r>
          </w:p>
          <w:p w14:paraId="24555F9E" w14:textId="77777777" w:rsidR="008D3EC4" w:rsidRDefault="008D3EC4" w:rsidP="00167EC7">
            <w:pPr>
              <w:pStyle w:val="TAL"/>
              <w:rPr>
                <w:lang w:val="en-US"/>
              </w:rPr>
            </w:pPr>
            <w:r w:rsidRPr="00ED493B">
              <w:rPr>
                <w:lang w:val="en-US" w:eastAsia="zh-CN"/>
              </w:rPr>
              <w:t>Several IEs within the same IE type may be present to report failures to apply multiple rules.</w:t>
            </w:r>
          </w:p>
        </w:tc>
        <w:tc>
          <w:tcPr>
            <w:tcW w:w="425" w:type="dxa"/>
            <w:tcBorders>
              <w:top w:val="single" w:sz="4" w:space="0" w:color="auto"/>
              <w:left w:val="single" w:sz="4" w:space="0" w:color="auto"/>
              <w:bottom w:val="single" w:sz="4" w:space="0" w:color="auto"/>
              <w:right w:val="single" w:sz="4" w:space="0" w:color="auto"/>
            </w:tcBorders>
            <w:hideMark/>
          </w:tcPr>
          <w:p w14:paraId="7A4201EB"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51508630" w14:textId="77777777" w:rsidR="008D3EC4" w:rsidRDefault="008D3EC4" w:rsidP="00167EC7">
            <w:pPr>
              <w:pStyle w:val="TAC"/>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938B5FB" w14:textId="77777777" w:rsidR="008D3EC4" w:rsidRDefault="008D3EC4" w:rsidP="00167EC7">
            <w:pPr>
              <w:pStyle w:val="TAC"/>
              <w:rPr>
                <w:lang w:val="fr-FR"/>
              </w:rPr>
            </w:pPr>
            <w:r>
              <w:rPr>
                <w:lang w:val="en-US"/>
              </w:rPr>
              <w:t>X</w:t>
            </w:r>
          </w:p>
        </w:tc>
        <w:tc>
          <w:tcPr>
            <w:tcW w:w="426" w:type="dxa"/>
            <w:tcBorders>
              <w:top w:val="single" w:sz="4" w:space="0" w:color="auto"/>
              <w:left w:val="single" w:sz="4" w:space="0" w:color="auto"/>
              <w:bottom w:val="single" w:sz="4" w:space="0" w:color="auto"/>
              <w:right w:val="single" w:sz="4" w:space="0" w:color="auto"/>
            </w:tcBorders>
            <w:hideMark/>
          </w:tcPr>
          <w:p w14:paraId="2FAA3028" w14:textId="77777777" w:rsidR="008D3EC4" w:rsidRDefault="008D3EC4" w:rsidP="00167EC7">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2F063D6F" w14:textId="77777777" w:rsidR="008D3EC4" w:rsidRDefault="008D3EC4" w:rsidP="00167EC7">
            <w:pPr>
              <w:pStyle w:val="TAC"/>
              <w:rPr>
                <w:szCs w:val="18"/>
                <w:lang w:val="de-DE"/>
              </w:rPr>
            </w:pPr>
            <w:r>
              <w:rPr>
                <w:szCs w:val="18"/>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D6F8911" w14:textId="77777777" w:rsidR="008D3EC4" w:rsidRDefault="008D3EC4" w:rsidP="00167EC7">
            <w:pPr>
              <w:pStyle w:val="TAC"/>
              <w:rPr>
                <w:lang w:val="fr-FR" w:eastAsia="zh-CN"/>
              </w:rPr>
            </w:pPr>
            <w:r>
              <w:rPr>
                <w:lang w:val="en-US" w:eastAsia="zh-CN"/>
              </w:rPr>
              <w:t>Partial Failure Information</w:t>
            </w:r>
          </w:p>
        </w:tc>
      </w:tr>
      <w:tr w:rsidR="008D3EC4" w14:paraId="2775E12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29E1FDA" w14:textId="77777777" w:rsidR="008D3EC4" w:rsidRDefault="008D3EC4" w:rsidP="00167EC7">
            <w:pPr>
              <w:pStyle w:val="TAL"/>
              <w:rPr>
                <w:lang w:val="fr-FR" w:eastAsia="zh-CN"/>
              </w:rPr>
            </w:pPr>
            <w:r>
              <w:rPr>
                <w:lang w:eastAsia="zh-CN"/>
              </w:rPr>
              <w:t>Created L2TP Session</w:t>
            </w:r>
          </w:p>
        </w:tc>
        <w:tc>
          <w:tcPr>
            <w:tcW w:w="336" w:type="dxa"/>
            <w:tcBorders>
              <w:top w:val="single" w:sz="4" w:space="0" w:color="auto"/>
              <w:left w:val="single" w:sz="4" w:space="0" w:color="auto"/>
              <w:bottom w:val="single" w:sz="4" w:space="0" w:color="auto"/>
              <w:right w:val="single" w:sz="4" w:space="0" w:color="auto"/>
            </w:tcBorders>
            <w:hideMark/>
          </w:tcPr>
          <w:p w14:paraId="6738C962" w14:textId="77777777" w:rsidR="008D3EC4" w:rsidRDefault="008D3EC4" w:rsidP="00823058">
            <w:pPr>
              <w:pStyle w:val="TAC"/>
              <w:rPr>
                <w:lang w:val="fr-FR" w:eastAsia="zh-CN"/>
              </w:rPr>
            </w:pPr>
            <w:r w:rsidRPr="00823058">
              <w:t>O</w:t>
            </w:r>
          </w:p>
        </w:tc>
        <w:tc>
          <w:tcPr>
            <w:tcW w:w="4195" w:type="dxa"/>
            <w:tcBorders>
              <w:top w:val="single" w:sz="4" w:space="0" w:color="auto"/>
              <w:left w:val="single" w:sz="4" w:space="0" w:color="auto"/>
              <w:bottom w:val="single" w:sz="4" w:space="0" w:color="auto"/>
              <w:right w:val="single" w:sz="4" w:space="0" w:color="auto"/>
            </w:tcBorders>
            <w:hideMark/>
          </w:tcPr>
          <w:p w14:paraId="0892909E" w14:textId="77777777" w:rsidR="008D3EC4" w:rsidRDefault="008D3EC4" w:rsidP="00167EC7">
            <w:pPr>
              <w:pStyle w:val="TAL"/>
              <w:rPr>
                <w:lang w:val="en-US"/>
              </w:rPr>
            </w:pPr>
            <w:r>
              <w:rPr>
                <w:lang w:val="en-US"/>
              </w:rPr>
              <w:t>This IE may be present to include information for the Created L2TP session if the Cause IE indicates a success.</w:t>
            </w:r>
          </w:p>
        </w:tc>
        <w:tc>
          <w:tcPr>
            <w:tcW w:w="425" w:type="dxa"/>
            <w:tcBorders>
              <w:top w:val="single" w:sz="4" w:space="0" w:color="auto"/>
              <w:left w:val="single" w:sz="4" w:space="0" w:color="auto"/>
              <w:bottom w:val="single" w:sz="4" w:space="0" w:color="auto"/>
              <w:right w:val="single" w:sz="4" w:space="0" w:color="auto"/>
            </w:tcBorders>
            <w:hideMark/>
          </w:tcPr>
          <w:p w14:paraId="79C2B2F8" w14:textId="77777777" w:rsidR="008D3EC4" w:rsidRDefault="008D3EC4" w:rsidP="00167EC7">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3D58CF6D"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31A61D7" w14:textId="77777777" w:rsidR="008D3EC4" w:rsidRDefault="008D3EC4" w:rsidP="00167EC7">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hideMark/>
          </w:tcPr>
          <w:p w14:paraId="76283564" w14:textId="77777777" w:rsidR="008D3EC4" w:rsidRDefault="008D3EC4" w:rsidP="00167EC7">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7F9537AF" w14:textId="77777777" w:rsidR="008D3EC4" w:rsidRDefault="008D3EC4" w:rsidP="00167EC7">
            <w:pPr>
              <w:pStyle w:val="TAC"/>
              <w:rPr>
                <w:szCs w:val="18"/>
                <w:lang w:val="de-DE"/>
              </w:rPr>
            </w:pPr>
            <w:r>
              <w:rPr>
                <w:szCs w:val="18"/>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A86263E" w14:textId="77777777" w:rsidR="008D3EC4" w:rsidRDefault="008D3EC4" w:rsidP="00167EC7">
            <w:pPr>
              <w:pStyle w:val="TAC"/>
              <w:rPr>
                <w:lang w:val="en-US" w:eastAsia="zh-CN"/>
              </w:rPr>
            </w:pPr>
            <w:r>
              <w:rPr>
                <w:lang w:eastAsia="zh-CN"/>
              </w:rPr>
              <w:t xml:space="preserve">Created L2TP Session </w:t>
            </w:r>
          </w:p>
        </w:tc>
      </w:tr>
      <w:tr w:rsidR="008D3EC4" w14:paraId="714C6FA5"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704A8933" w14:textId="77777777" w:rsidR="008D3EC4" w:rsidRDefault="008D3EC4" w:rsidP="00167EC7">
            <w:pPr>
              <w:pStyle w:val="TAL"/>
              <w:rPr>
                <w:lang w:eastAsia="zh-CN"/>
              </w:rPr>
            </w:pPr>
            <w:r>
              <w:rPr>
                <w:lang w:val="fr-FR"/>
              </w:rPr>
              <w:t>MBS Session N4mb Information</w:t>
            </w:r>
          </w:p>
        </w:tc>
        <w:tc>
          <w:tcPr>
            <w:tcW w:w="336" w:type="dxa"/>
            <w:tcBorders>
              <w:top w:val="single" w:sz="4" w:space="0" w:color="auto"/>
              <w:left w:val="single" w:sz="4" w:space="0" w:color="auto"/>
              <w:bottom w:val="single" w:sz="4" w:space="0" w:color="auto"/>
              <w:right w:val="single" w:sz="4" w:space="0" w:color="auto"/>
            </w:tcBorders>
          </w:tcPr>
          <w:p w14:paraId="767E5E0A" w14:textId="77777777" w:rsidR="008D3EC4" w:rsidRDefault="008D3EC4" w:rsidP="00823058">
            <w:pPr>
              <w:pStyle w:val="TAC"/>
              <w:rPr>
                <w:lang w:val="fr-FR"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68EA90DA" w14:textId="77777777" w:rsidR="008D3EC4" w:rsidRDefault="008D3EC4" w:rsidP="00167EC7">
            <w:pPr>
              <w:pStyle w:val="TAL"/>
              <w:rPr>
                <w:lang w:val="en-US"/>
              </w:rPr>
            </w:pPr>
            <w:r>
              <w:rPr>
                <w:lang w:val="en-US"/>
              </w:rPr>
              <w:t>This IE shall be present if any IE in this grouped IE needs to be included.</w:t>
            </w:r>
          </w:p>
        </w:tc>
        <w:tc>
          <w:tcPr>
            <w:tcW w:w="425" w:type="dxa"/>
            <w:tcBorders>
              <w:top w:val="single" w:sz="4" w:space="0" w:color="auto"/>
              <w:left w:val="single" w:sz="4" w:space="0" w:color="auto"/>
              <w:bottom w:val="single" w:sz="4" w:space="0" w:color="auto"/>
              <w:right w:val="single" w:sz="4" w:space="0" w:color="auto"/>
            </w:tcBorders>
          </w:tcPr>
          <w:p w14:paraId="09C3F8B4" w14:textId="77777777" w:rsidR="008D3EC4" w:rsidRDefault="008D3EC4" w:rsidP="00167EC7">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E28CE62" w14:textId="77777777" w:rsidR="008D3EC4" w:rsidRDefault="008D3EC4" w:rsidP="00167EC7">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tcPr>
          <w:p w14:paraId="3E8259E5" w14:textId="77777777" w:rsidR="008D3EC4" w:rsidRDefault="008D3EC4" w:rsidP="00167EC7">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tcPr>
          <w:p w14:paraId="29BF8D4B" w14:textId="77777777" w:rsidR="008D3EC4" w:rsidRDefault="008D3EC4" w:rsidP="00167EC7">
            <w:pPr>
              <w:pStyle w:val="TAC"/>
              <w:rPr>
                <w:szCs w:val="18"/>
                <w:lang w:val="de-DE"/>
              </w:rPr>
            </w:pPr>
            <w:r>
              <w:rPr>
                <w:szCs w:val="18"/>
                <w:lang w:val="de-DE"/>
              </w:rPr>
              <w:t>-</w:t>
            </w:r>
          </w:p>
        </w:tc>
        <w:tc>
          <w:tcPr>
            <w:tcW w:w="425" w:type="dxa"/>
            <w:tcBorders>
              <w:top w:val="single" w:sz="4" w:space="0" w:color="auto"/>
              <w:left w:val="single" w:sz="4" w:space="0" w:color="auto"/>
              <w:bottom w:val="single" w:sz="4" w:space="0" w:color="auto"/>
              <w:right w:val="single" w:sz="4" w:space="0" w:color="auto"/>
            </w:tcBorders>
          </w:tcPr>
          <w:p w14:paraId="349C4DB0" w14:textId="77777777" w:rsidR="008D3EC4" w:rsidRDefault="008D3EC4" w:rsidP="00167EC7">
            <w:pPr>
              <w:pStyle w:val="TAC"/>
              <w:rPr>
                <w:szCs w:val="18"/>
                <w:lang w:val="de-DE"/>
              </w:rPr>
            </w:pPr>
            <w:r>
              <w:rPr>
                <w:szCs w:val="18"/>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6B5D31CD" w14:textId="77777777" w:rsidR="008D3EC4" w:rsidRDefault="008D3EC4" w:rsidP="00167EC7">
            <w:pPr>
              <w:pStyle w:val="TAC"/>
              <w:rPr>
                <w:lang w:eastAsia="zh-CN"/>
              </w:rPr>
            </w:pPr>
            <w:r>
              <w:rPr>
                <w:lang w:val="fr-FR"/>
              </w:rPr>
              <w:t>MBS Session N4mb Information</w:t>
            </w:r>
          </w:p>
        </w:tc>
      </w:tr>
      <w:tr w:rsidR="00317AC2" w14:paraId="3EC2C14E" w14:textId="77777777" w:rsidTr="00346DAC">
        <w:trPr>
          <w:jc w:val="center"/>
        </w:trPr>
        <w:tc>
          <w:tcPr>
            <w:tcW w:w="1560" w:type="dxa"/>
            <w:tcBorders>
              <w:top w:val="single" w:sz="4" w:space="0" w:color="auto"/>
              <w:left w:val="single" w:sz="4" w:space="0" w:color="auto"/>
              <w:bottom w:val="single" w:sz="4" w:space="0" w:color="auto"/>
              <w:right w:val="single" w:sz="4" w:space="0" w:color="auto"/>
            </w:tcBorders>
          </w:tcPr>
          <w:p w14:paraId="4C2F7D42" w14:textId="3773D091" w:rsidR="00317AC2" w:rsidRDefault="00317AC2" w:rsidP="00317AC2">
            <w:pPr>
              <w:pStyle w:val="TAL"/>
              <w:rPr>
                <w:lang w:val="fr-FR"/>
              </w:rPr>
            </w:pPr>
            <w:r>
              <w:rPr>
                <w:lang w:val="fr-FR"/>
              </w:rPr>
              <w:t>MBS Session N4 Information</w:t>
            </w:r>
          </w:p>
        </w:tc>
        <w:tc>
          <w:tcPr>
            <w:tcW w:w="336" w:type="dxa"/>
            <w:tcBorders>
              <w:top w:val="single" w:sz="4" w:space="0" w:color="auto"/>
              <w:left w:val="single" w:sz="4" w:space="0" w:color="auto"/>
              <w:bottom w:val="single" w:sz="4" w:space="0" w:color="auto"/>
              <w:right w:val="single" w:sz="4" w:space="0" w:color="auto"/>
            </w:tcBorders>
          </w:tcPr>
          <w:p w14:paraId="54E52CE2" w14:textId="71151CA5" w:rsidR="00317AC2" w:rsidRDefault="00317AC2" w:rsidP="00823058">
            <w:pPr>
              <w:pStyle w:val="TAC"/>
              <w:rPr>
                <w:lang w:val="fr-FR" w:eastAsia="zh-CN"/>
              </w:rPr>
            </w:pPr>
            <w:r w:rsidRPr="00823058">
              <w:t>C</w:t>
            </w:r>
          </w:p>
        </w:tc>
        <w:tc>
          <w:tcPr>
            <w:tcW w:w="4195" w:type="dxa"/>
            <w:tcBorders>
              <w:top w:val="single" w:sz="4" w:space="0" w:color="auto"/>
              <w:left w:val="single" w:sz="4" w:space="0" w:color="auto"/>
              <w:bottom w:val="single" w:sz="4" w:space="0" w:color="auto"/>
              <w:right w:val="single" w:sz="4" w:space="0" w:color="auto"/>
            </w:tcBorders>
          </w:tcPr>
          <w:p w14:paraId="51F8DB34" w14:textId="02BF05E7" w:rsidR="00317AC2" w:rsidRDefault="00317AC2" w:rsidP="00317AC2">
            <w:pPr>
              <w:pStyle w:val="TAL"/>
              <w:rPr>
                <w:lang w:val="en-US"/>
              </w:rPr>
            </w:pPr>
            <w:r>
              <w:rPr>
                <w:lang w:val="en-US"/>
              </w:rPr>
              <w:t xml:space="preserve">This IE shall be included if any IE in this </w:t>
            </w:r>
            <w:r w:rsidRPr="00AA69A5">
              <w:rPr>
                <w:lang w:val="en-US"/>
              </w:rPr>
              <w:t>grouped</w:t>
            </w:r>
            <w:r>
              <w:rPr>
                <w:lang w:val="en-US"/>
              </w:rPr>
              <w:t xml:space="preserve"> IE </w:t>
            </w:r>
            <w:r w:rsidRPr="00B605FA">
              <w:rPr>
                <w:lang w:val="en-US"/>
              </w:rPr>
              <w:t>need</w:t>
            </w:r>
            <w:r w:rsidRPr="00AA69A5">
              <w:rPr>
                <w:lang w:val="en-US"/>
              </w:rPr>
              <w:t>s</w:t>
            </w:r>
            <w:r>
              <w:rPr>
                <w:lang w:val="en-US"/>
              </w:rPr>
              <w:t xml:space="preserve"> to be included as specified in </w:t>
            </w:r>
            <w:r w:rsidR="00981985">
              <w:rPr>
                <w:lang w:val="en-US"/>
              </w:rPr>
              <w:t>clause 5</w:t>
            </w:r>
            <w:r>
              <w:rPr>
                <w:lang w:val="en-US"/>
              </w:rPr>
              <w:t>.</w:t>
            </w:r>
            <w:r w:rsidR="00E54682">
              <w:rPr>
                <w:lang w:val="en-US"/>
              </w:rPr>
              <w:t>3</w:t>
            </w:r>
            <w:r w:rsidR="00023B63">
              <w:rPr>
                <w:lang w:val="en-US"/>
              </w:rPr>
              <w:t>4</w:t>
            </w:r>
            <w:r>
              <w:rPr>
                <w:lang w:val="en-US"/>
              </w:rPr>
              <w:t>.1.</w:t>
            </w:r>
          </w:p>
          <w:p w14:paraId="52FE3E12" w14:textId="77777777" w:rsidR="00317AC2" w:rsidRDefault="00317AC2" w:rsidP="00317AC2">
            <w:pPr>
              <w:pStyle w:val="TAL"/>
              <w:rPr>
                <w:lang w:val="en-US"/>
              </w:rPr>
            </w:pPr>
          </w:p>
          <w:p w14:paraId="76F7C71F" w14:textId="7EA00CC1" w:rsidR="00317AC2" w:rsidRDefault="00317AC2" w:rsidP="00317AC2">
            <w:pPr>
              <w:pStyle w:val="TAL"/>
              <w:rPr>
                <w:lang w:val="en-US"/>
              </w:rPr>
            </w:pPr>
            <w:r>
              <w:rPr>
                <w:lang w:val="en-US"/>
              </w:rPr>
              <w:t>Several IE with the same IE type may be present to contain N4 Information for several MBS Sessions respectively.</w:t>
            </w:r>
          </w:p>
        </w:tc>
        <w:tc>
          <w:tcPr>
            <w:tcW w:w="425" w:type="dxa"/>
            <w:tcBorders>
              <w:top w:val="single" w:sz="4" w:space="0" w:color="auto"/>
              <w:left w:val="single" w:sz="4" w:space="0" w:color="auto"/>
              <w:bottom w:val="single" w:sz="4" w:space="0" w:color="auto"/>
              <w:right w:val="single" w:sz="4" w:space="0" w:color="auto"/>
            </w:tcBorders>
          </w:tcPr>
          <w:p w14:paraId="1A9ED51E" w14:textId="5D164E9C" w:rsidR="00317AC2" w:rsidRDefault="00317AC2" w:rsidP="00317AC2">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5A62A641" w14:textId="3BD2924F" w:rsidR="00317AC2" w:rsidRDefault="00317AC2" w:rsidP="00317AC2">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tcPr>
          <w:p w14:paraId="1590FAF6" w14:textId="1843C029" w:rsidR="00317AC2" w:rsidRDefault="00317AC2" w:rsidP="00317AC2">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tcPr>
          <w:p w14:paraId="75F85FB1" w14:textId="7A2FA81A" w:rsidR="00317AC2" w:rsidRDefault="00317AC2" w:rsidP="00317AC2">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547C0F92" w14:textId="1150EB07" w:rsidR="00317AC2" w:rsidRDefault="00317AC2" w:rsidP="00317AC2">
            <w:pPr>
              <w:pStyle w:val="TAC"/>
              <w:rPr>
                <w:szCs w:val="18"/>
                <w:lang w:val="de-DE"/>
              </w:rPr>
            </w:pPr>
            <w:r>
              <w:rPr>
                <w:szCs w:val="18"/>
                <w:lang w:val="de-DE"/>
              </w:rPr>
              <w:t>-</w:t>
            </w:r>
          </w:p>
        </w:tc>
        <w:tc>
          <w:tcPr>
            <w:tcW w:w="1233" w:type="dxa"/>
            <w:tcBorders>
              <w:top w:val="single" w:sz="4" w:space="0" w:color="auto"/>
              <w:left w:val="single" w:sz="4" w:space="0" w:color="auto"/>
              <w:bottom w:val="single" w:sz="4" w:space="0" w:color="auto"/>
              <w:right w:val="single" w:sz="4" w:space="0" w:color="auto"/>
            </w:tcBorders>
          </w:tcPr>
          <w:p w14:paraId="366E4110" w14:textId="68552F80" w:rsidR="00317AC2" w:rsidRDefault="00317AC2" w:rsidP="00317AC2">
            <w:pPr>
              <w:pStyle w:val="TAC"/>
              <w:rPr>
                <w:lang w:val="fr-FR"/>
              </w:rPr>
            </w:pPr>
            <w:r>
              <w:rPr>
                <w:lang w:val="fr-FR"/>
              </w:rPr>
              <w:t>MBS Session N4 Information</w:t>
            </w:r>
          </w:p>
        </w:tc>
      </w:tr>
    </w:tbl>
    <w:p w14:paraId="1C63F59E" w14:textId="77777777" w:rsidR="008D3EC4" w:rsidRDefault="008D3EC4" w:rsidP="008D3EC4"/>
    <w:p w14:paraId="30D058BB" w14:textId="77777777" w:rsidR="008D3EC4" w:rsidRDefault="008D3EC4" w:rsidP="008D3EC4">
      <w:pPr>
        <w:pStyle w:val="TH"/>
        <w:rPr>
          <w:lang w:val="en-US"/>
        </w:rPr>
      </w:pPr>
      <w:r>
        <w:t>Table 7.5.3.1-2: Information Elements in a Partial Failure Information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68"/>
        <w:gridCol w:w="341"/>
        <w:gridCol w:w="1263"/>
      </w:tblGrid>
      <w:tr w:rsidR="008D3EC4" w14:paraId="7A6CCF0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3E8D680" w14:textId="77777777" w:rsidR="008D3EC4" w:rsidRDefault="008D3EC4" w:rsidP="00167EC7">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679BACD" w14:textId="77777777" w:rsidR="008D3EC4" w:rsidRDefault="008D3EC4" w:rsidP="00167EC7">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7001D32" w14:textId="77777777" w:rsidR="008D3EC4" w:rsidRDefault="008D3EC4" w:rsidP="00167EC7">
            <w:pPr>
              <w:pStyle w:val="TAC"/>
              <w:rPr>
                <w:lang w:val="en-US" w:eastAsia="zh-CN"/>
              </w:rPr>
            </w:pPr>
            <w:r>
              <w:rPr>
                <w:lang w:val="en-US" w:eastAsia="zh-CN"/>
              </w:rPr>
              <w:t>Partial Failure Information IE Type = 272 (decimal)</w:t>
            </w:r>
          </w:p>
        </w:tc>
      </w:tr>
      <w:tr w:rsidR="008D3EC4" w14:paraId="402252B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B4ED413" w14:textId="77777777" w:rsidR="008D3EC4" w:rsidRDefault="008D3EC4" w:rsidP="00167EC7">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2AAE0C" w14:textId="77777777" w:rsidR="008D3EC4" w:rsidRDefault="008D3EC4" w:rsidP="00167EC7">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3263F7B3" w14:textId="77777777" w:rsidR="008D3EC4" w:rsidRDefault="008D3EC4" w:rsidP="00167EC7">
            <w:pPr>
              <w:pStyle w:val="TAC"/>
              <w:rPr>
                <w:lang w:val="fr-FR"/>
              </w:rPr>
            </w:pPr>
            <w:r>
              <w:rPr>
                <w:lang w:val="fr-FR"/>
              </w:rPr>
              <w:t>Length = n</w:t>
            </w:r>
          </w:p>
        </w:tc>
      </w:tr>
      <w:tr w:rsidR="008D3EC4" w14:paraId="1EA09B77"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FCCE5C9" w14:textId="77777777" w:rsidR="008D3EC4" w:rsidRDefault="008D3EC4" w:rsidP="00167EC7">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985B02" w14:textId="77777777" w:rsidR="008D3EC4" w:rsidRDefault="008D3EC4" w:rsidP="00167EC7">
            <w:pPr>
              <w:pStyle w:val="TAH"/>
              <w:rPr>
                <w:lang w:val="fr-FR"/>
              </w:rPr>
            </w:pPr>
            <w:r>
              <w:rPr>
                <w:lang w:val="fr-FR"/>
              </w:rP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59E859D4" w14:textId="77777777" w:rsidR="008D3EC4" w:rsidRDefault="008D3EC4" w:rsidP="00167EC7">
            <w:pPr>
              <w:pStyle w:val="TAH"/>
              <w:rPr>
                <w:lang w:val="fr-FR"/>
              </w:rPr>
            </w:pPr>
            <w:r>
              <w:rPr>
                <w:lang w:val="fr-FR"/>
              </w:rP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41CB0ED4" w14:textId="77777777" w:rsidR="008D3EC4" w:rsidRDefault="008D3EC4" w:rsidP="00167EC7">
            <w:pPr>
              <w:pStyle w:val="TAH"/>
              <w:rPr>
                <w:lang w:val="fr-FR"/>
              </w:rPr>
            </w:pPr>
            <w:r>
              <w:rPr>
                <w:lang w:val="fr-FR"/>
              </w:rP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2604BBAD" w14:textId="77777777" w:rsidR="008D3EC4" w:rsidRDefault="008D3EC4" w:rsidP="00167EC7">
            <w:pPr>
              <w:pStyle w:val="TAH"/>
              <w:rPr>
                <w:lang w:val="fr-FR"/>
              </w:rPr>
            </w:pPr>
            <w:r>
              <w:rPr>
                <w:lang w:val="fr-FR"/>
              </w:rPr>
              <w:t>IE Type</w:t>
            </w:r>
          </w:p>
        </w:tc>
      </w:tr>
      <w:tr w:rsidR="008D3EC4" w14:paraId="59B672DB"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78DFE0" w14:textId="77777777" w:rsidR="008D3EC4" w:rsidRDefault="008D3EC4" w:rsidP="00167EC7">
            <w:pPr>
              <w:spacing w:after="0"/>
              <w:rPr>
                <w:rFonts w:ascii="Arial" w:hAnsi="Arial"/>
                <w:b/>
                <w:sz w:val="18"/>
                <w:lang w:val="fr-FR"/>
              </w:rPr>
            </w:pPr>
            <w:bookmarkStart w:id="4307" w:name="_PERM_MCCTEMPBM_CRPT0502053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315E54" w14:textId="77777777" w:rsidR="008D3EC4" w:rsidRDefault="008D3EC4" w:rsidP="00167EC7">
            <w:pPr>
              <w:spacing w:after="0"/>
              <w:rPr>
                <w:rFonts w:ascii="Arial" w:hAnsi="Arial"/>
                <w:b/>
                <w:sz w:val="18"/>
                <w:lang w:val="fr-FR"/>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7AFCA111" w14:textId="77777777" w:rsidR="008D3EC4" w:rsidRDefault="008D3EC4" w:rsidP="00167EC7">
            <w:pPr>
              <w:spacing w:after="0"/>
              <w:rPr>
                <w:rFonts w:ascii="Arial" w:hAnsi="Arial"/>
                <w:b/>
                <w:sz w:val="18"/>
                <w:lang w:val="fr-FR"/>
              </w:rPr>
            </w:pPr>
          </w:p>
        </w:tc>
        <w:tc>
          <w:tcPr>
            <w:tcW w:w="426" w:type="dxa"/>
            <w:tcBorders>
              <w:top w:val="single" w:sz="4" w:space="0" w:color="auto"/>
              <w:left w:val="single" w:sz="4" w:space="0" w:color="auto"/>
              <w:bottom w:val="single" w:sz="4" w:space="0" w:color="auto"/>
              <w:right w:val="single" w:sz="4" w:space="0" w:color="auto"/>
            </w:tcBorders>
            <w:hideMark/>
          </w:tcPr>
          <w:p w14:paraId="48BC003D" w14:textId="77777777" w:rsidR="008D3EC4" w:rsidRDefault="008D3EC4" w:rsidP="00167EC7">
            <w:pPr>
              <w:pStyle w:val="TAH"/>
              <w:rPr>
                <w:lang w:val="fr-FR"/>
              </w:rPr>
            </w:pPr>
            <w:r>
              <w:rPr>
                <w:lang w:val="fr-FR"/>
              </w:rPr>
              <w:t>Sxa</w:t>
            </w:r>
          </w:p>
        </w:tc>
        <w:tc>
          <w:tcPr>
            <w:tcW w:w="425" w:type="dxa"/>
            <w:tcBorders>
              <w:top w:val="single" w:sz="4" w:space="0" w:color="auto"/>
              <w:left w:val="single" w:sz="4" w:space="0" w:color="auto"/>
              <w:bottom w:val="single" w:sz="4" w:space="0" w:color="auto"/>
              <w:right w:val="single" w:sz="4" w:space="0" w:color="auto"/>
            </w:tcBorders>
            <w:hideMark/>
          </w:tcPr>
          <w:p w14:paraId="6F61EFC3" w14:textId="77777777" w:rsidR="008D3EC4" w:rsidRDefault="008D3EC4" w:rsidP="00167EC7">
            <w:pPr>
              <w:pStyle w:val="TAH"/>
              <w:rPr>
                <w:lang w:val="fr-FR"/>
              </w:rPr>
            </w:pPr>
            <w:r>
              <w:rPr>
                <w:lang w:val="fr-FR"/>
              </w:rPr>
              <w:t>Sxb</w:t>
            </w:r>
          </w:p>
        </w:tc>
        <w:tc>
          <w:tcPr>
            <w:tcW w:w="425" w:type="dxa"/>
            <w:tcBorders>
              <w:top w:val="single" w:sz="4" w:space="0" w:color="auto"/>
              <w:left w:val="single" w:sz="4" w:space="0" w:color="auto"/>
              <w:bottom w:val="single" w:sz="4" w:space="0" w:color="auto"/>
              <w:right w:val="single" w:sz="4" w:space="0" w:color="auto"/>
            </w:tcBorders>
            <w:hideMark/>
          </w:tcPr>
          <w:p w14:paraId="1B37F03F" w14:textId="77777777" w:rsidR="008D3EC4" w:rsidRDefault="008D3EC4" w:rsidP="00167EC7">
            <w:pPr>
              <w:pStyle w:val="TAH"/>
              <w:rPr>
                <w:lang w:val="fr-FR"/>
              </w:rPr>
            </w:pPr>
            <w:r>
              <w:rPr>
                <w:lang w:val="fr-FR"/>
              </w:rPr>
              <w:t>Sxc</w:t>
            </w:r>
          </w:p>
        </w:tc>
        <w:tc>
          <w:tcPr>
            <w:tcW w:w="368" w:type="dxa"/>
            <w:tcBorders>
              <w:top w:val="single" w:sz="4" w:space="0" w:color="auto"/>
              <w:left w:val="single" w:sz="4" w:space="0" w:color="auto"/>
              <w:bottom w:val="single" w:sz="4" w:space="0" w:color="auto"/>
              <w:right w:val="single" w:sz="4" w:space="0" w:color="auto"/>
            </w:tcBorders>
            <w:hideMark/>
          </w:tcPr>
          <w:p w14:paraId="4C0863A6" w14:textId="77777777" w:rsidR="008D3EC4" w:rsidRDefault="008D3EC4" w:rsidP="00167EC7">
            <w:pPr>
              <w:pStyle w:val="TAH"/>
              <w:rPr>
                <w:lang w:val="de-DE"/>
              </w:rPr>
            </w:pPr>
            <w:r>
              <w:rPr>
                <w:lang w:val="de-DE"/>
              </w:rPr>
              <w:t>N4</w:t>
            </w:r>
          </w:p>
        </w:tc>
        <w:tc>
          <w:tcPr>
            <w:tcW w:w="341" w:type="dxa"/>
            <w:tcBorders>
              <w:top w:val="single" w:sz="4" w:space="0" w:color="auto"/>
              <w:left w:val="single" w:sz="4" w:space="0" w:color="auto"/>
              <w:bottom w:val="single" w:sz="4" w:space="0" w:color="auto"/>
              <w:right w:val="single" w:sz="4" w:space="0" w:color="auto"/>
            </w:tcBorders>
          </w:tcPr>
          <w:p w14:paraId="78E3AB12" w14:textId="77777777" w:rsidR="008D3EC4" w:rsidRDefault="008D3EC4" w:rsidP="00167EC7">
            <w:pPr>
              <w:pStyle w:val="TAH"/>
              <w:rPr>
                <w:lang w:val="de-DE"/>
              </w:rPr>
            </w:pPr>
            <w:r>
              <w:rPr>
                <w:lang w:val="de-DE"/>
              </w:rP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5126D497" w14:textId="77777777" w:rsidR="008D3EC4" w:rsidRDefault="008D3EC4" w:rsidP="00167EC7">
            <w:pPr>
              <w:spacing w:after="0"/>
              <w:rPr>
                <w:rFonts w:ascii="Arial" w:hAnsi="Arial"/>
                <w:b/>
                <w:sz w:val="18"/>
                <w:lang w:val="fr-FR"/>
              </w:rPr>
            </w:pPr>
            <w:bookmarkStart w:id="4308" w:name="_PERM_MCCTEMPBM_CRPT05020534___7"/>
            <w:bookmarkEnd w:id="4308"/>
          </w:p>
        </w:tc>
      </w:tr>
      <w:bookmarkEnd w:id="4307"/>
      <w:tr w:rsidR="008D3EC4" w14:paraId="1EE8C956"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6118C5" w14:textId="77777777" w:rsidR="008D3EC4" w:rsidRDefault="008D3EC4" w:rsidP="00167EC7">
            <w:pPr>
              <w:pStyle w:val="TAL"/>
              <w:rPr>
                <w:lang w:val="fr-FR" w:eastAsia="zh-CN"/>
              </w:rPr>
            </w:pPr>
            <w:r>
              <w:rPr>
                <w:lang w:val="fr-FR"/>
              </w:rPr>
              <w:t>Failed Rule ID</w:t>
            </w:r>
          </w:p>
        </w:tc>
        <w:tc>
          <w:tcPr>
            <w:tcW w:w="336" w:type="dxa"/>
            <w:tcBorders>
              <w:top w:val="single" w:sz="4" w:space="0" w:color="auto"/>
              <w:left w:val="single" w:sz="4" w:space="0" w:color="auto"/>
              <w:bottom w:val="single" w:sz="4" w:space="0" w:color="auto"/>
              <w:right w:val="single" w:sz="4" w:space="0" w:color="auto"/>
            </w:tcBorders>
            <w:hideMark/>
          </w:tcPr>
          <w:p w14:paraId="730015E7" w14:textId="77777777" w:rsidR="008D3EC4" w:rsidRDefault="008D3EC4" w:rsidP="00823058">
            <w:pPr>
              <w:pStyle w:val="TAC"/>
              <w:rPr>
                <w:lang w:val="fr-FR" w:eastAsia="zh-CN"/>
              </w:rPr>
            </w:pPr>
            <w:r w:rsidRPr="00823058">
              <w:rPr>
                <w:rFonts w:eastAsia="SimSun"/>
              </w:rPr>
              <w:t>M</w:t>
            </w:r>
          </w:p>
        </w:tc>
        <w:tc>
          <w:tcPr>
            <w:tcW w:w="4336" w:type="dxa"/>
            <w:tcBorders>
              <w:top w:val="single" w:sz="4" w:space="0" w:color="auto"/>
              <w:left w:val="single" w:sz="4" w:space="0" w:color="auto"/>
              <w:bottom w:val="single" w:sz="4" w:space="0" w:color="auto"/>
              <w:right w:val="single" w:sz="4" w:space="0" w:color="auto"/>
            </w:tcBorders>
            <w:hideMark/>
          </w:tcPr>
          <w:p w14:paraId="6555450A" w14:textId="77777777" w:rsidR="008D3EC4" w:rsidRDefault="008D3EC4" w:rsidP="00167EC7">
            <w:pPr>
              <w:pStyle w:val="TAL"/>
              <w:rPr>
                <w:szCs w:val="18"/>
                <w:lang w:val="en-US" w:eastAsia="zh-CN"/>
              </w:rPr>
            </w:pPr>
            <w:r>
              <w:rPr>
                <w:szCs w:val="18"/>
                <w:lang w:val="en-US" w:eastAsia="zh-CN"/>
              </w:rPr>
              <w:t>This IE shall indicate the rule that failed to be applied.</w:t>
            </w:r>
          </w:p>
        </w:tc>
        <w:tc>
          <w:tcPr>
            <w:tcW w:w="426" w:type="dxa"/>
            <w:tcBorders>
              <w:top w:val="single" w:sz="4" w:space="0" w:color="auto"/>
              <w:left w:val="single" w:sz="4" w:space="0" w:color="auto"/>
              <w:bottom w:val="single" w:sz="4" w:space="0" w:color="auto"/>
              <w:right w:val="single" w:sz="4" w:space="0" w:color="auto"/>
            </w:tcBorders>
            <w:hideMark/>
          </w:tcPr>
          <w:p w14:paraId="13466FDF" w14:textId="77777777" w:rsidR="008D3EC4" w:rsidRDefault="008D3EC4" w:rsidP="00167EC7">
            <w:pPr>
              <w:pStyle w:val="TAC"/>
              <w:rPr>
                <w:lang w:val="en-US"/>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03E6C52"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5CE4301" w14:textId="77777777" w:rsidR="008D3EC4" w:rsidRDefault="008D3EC4" w:rsidP="00167EC7">
            <w:pPr>
              <w:pStyle w:val="TAC"/>
              <w:rPr>
                <w:lang w:val="en-US"/>
              </w:rPr>
            </w:pPr>
            <w:r>
              <w:rPr>
                <w:lang w:val="fr-FR"/>
              </w:rPr>
              <w:t>X</w:t>
            </w:r>
          </w:p>
        </w:tc>
        <w:tc>
          <w:tcPr>
            <w:tcW w:w="368" w:type="dxa"/>
            <w:tcBorders>
              <w:top w:val="single" w:sz="4" w:space="0" w:color="auto"/>
              <w:left w:val="single" w:sz="4" w:space="0" w:color="auto"/>
              <w:bottom w:val="single" w:sz="4" w:space="0" w:color="auto"/>
              <w:right w:val="single" w:sz="4" w:space="0" w:color="auto"/>
            </w:tcBorders>
            <w:hideMark/>
          </w:tcPr>
          <w:p w14:paraId="14ED6691" w14:textId="77777777" w:rsidR="008D3EC4" w:rsidRDefault="008D3EC4" w:rsidP="00167EC7">
            <w:pPr>
              <w:pStyle w:val="TAC"/>
              <w:rPr>
                <w:szCs w:val="18"/>
                <w:lang w:val="de-DE"/>
              </w:rPr>
            </w:pPr>
            <w:r>
              <w:rPr>
                <w:lang w:val="en-US"/>
              </w:rPr>
              <w:t>X</w:t>
            </w:r>
          </w:p>
        </w:tc>
        <w:tc>
          <w:tcPr>
            <w:tcW w:w="341" w:type="dxa"/>
            <w:tcBorders>
              <w:top w:val="single" w:sz="4" w:space="0" w:color="auto"/>
              <w:left w:val="single" w:sz="4" w:space="0" w:color="auto"/>
              <w:bottom w:val="single" w:sz="4" w:space="0" w:color="auto"/>
              <w:right w:val="single" w:sz="4" w:space="0" w:color="auto"/>
            </w:tcBorders>
          </w:tcPr>
          <w:p w14:paraId="72847D0C" w14:textId="77777777" w:rsidR="008D3EC4" w:rsidRDefault="008D3EC4" w:rsidP="00167EC7">
            <w:pPr>
              <w:pStyle w:val="TAC"/>
              <w:rPr>
                <w:szCs w:val="18"/>
                <w:lang w:val="de-DE"/>
              </w:rPr>
            </w:pPr>
            <w:r>
              <w:rPr>
                <w:szCs w:val="18"/>
                <w:lang w:val="de-DE"/>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FBE3449" w14:textId="77777777" w:rsidR="008D3EC4" w:rsidRDefault="008D3EC4" w:rsidP="00167EC7">
            <w:pPr>
              <w:pStyle w:val="TAC"/>
              <w:rPr>
                <w:lang w:val="fr-FR"/>
              </w:rPr>
            </w:pPr>
            <w:r>
              <w:rPr>
                <w:lang w:val="en-US"/>
              </w:rPr>
              <w:t>Failed Rule ID</w:t>
            </w:r>
          </w:p>
        </w:tc>
      </w:tr>
      <w:tr w:rsidR="008D3EC4" w14:paraId="52694CC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380A289" w14:textId="77777777" w:rsidR="008D3EC4" w:rsidRDefault="008D3EC4" w:rsidP="00167EC7">
            <w:pPr>
              <w:pStyle w:val="TAL"/>
              <w:rPr>
                <w:lang w:val="fr-FR"/>
              </w:rPr>
            </w:pPr>
            <w:r>
              <w:rPr>
                <w:lang w:val="fr-FR" w:eastAsia="zh-CN"/>
              </w:rPr>
              <w:t>Failure Cause</w:t>
            </w:r>
          </w:p>
        </w:tc>
        <w:tc>
          <w:tcPr>
            <w:tcW w:w="336" w:type="dxa"/>
            <w:tcBorders>
              <w:top w:val="single" w:sz="4" w:space="0" w:color="auto"/>
              <w:left w:val="single" w:sz="4" w:space="0" w:color="auto"/>
              <w:bottom w:val="single" w:sz="4" w:space="0" w:color="auto"/>
              <w:right w:val="single" w:sz="4" w:space="0" w:color="auto"/>
            </w:tcBorders>
            <w:hideMark/>
          </w:tcPr>
          <w:p w14:paraId="58E847BF" w14:textId="77777777" w:rsidR="008D3EC4" w:rsidRDefault="008D3EC4" w:rsidP="00823058">
            <w:pPr>
              <w:pStyle w:val="TAC"/>
              <w:rPr>
                <w:lang w:val="fr-FR" w:eastAsia="zh-CN"/>
              </w:rPr>
            </w:pPr>
            <w:r w:rsidRPr="00823058">
              <w:t>M</w:t>
            </w:r>
          </w:p>
        </w:tc>
        <w:tc>
          <w:tcPr>
            <w:tcW w:w="4336" w:type="dxa"/>
            <w:tcBorders>
              <w:top w:val="single" w:sz="4" w:space="0" w:color="auto"/>
              <w:left w:val="single" w:sz="4" w:space="0" w:color="auto"/>
              <w:bottom w:val="single" w:sz="4" w:space="0" w:color="auto"/>
              <w:right w:val="single" w:sz="4" w:space="0" w:color="auto"/>
            </w:tcBorders>
            <w:hideMark/>
          </w:tcPr>
          <w:p w14:paraId="62154C64" w14:textId="77777777" w:rsidR="008D3EC4" w:rsidRDefault="008D3EC4" w:rsidP="00167EC7">
            <w:pPr>
              <w:pStyle w:val="TAL"/>
              <w:rPr>
                <w:szCs w:val="18"/>
                <w:lang w:val="en-US" w:eastAsia="zh-CN"/>
              </w:rPr>
            </w:pPr>
            <w:r>
              <w:rPr>
                <w:szCs w:val="18"/>
                <w:lang w:val="en-US" w:eastAsia="zh-CN"/>
              </w:rPr>
              <w:t>This IE shall indicate the reason why the rule could not be applied.</w:t>
            </w:r>
          </w:p>
        </w:tc>
        <w:tc>
          <w:tcPr>
            <w:tcW w:w="426" w:type="dxa"/>
            <w:tcBorders>
              <w:top w:val="single" w:sz="4" w:space="0" w:color="auto"/>
              <w:left w:val="single" w:sz="4" w:space="0" w:color="auto"/>
              <w:bottom w:val="single" w:sz="4" w:space="0" w:color="auto"/>
              <w:right w:val="single" w:sz="4" w:space="0" w:color="auto"/>
            </w:tcBorders>
            <w:hideMark/>
          </w:tcPr>
          <w:p w14:paraId="662088A5"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09270680"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393106D6" w14:textId="77777777" w:rsidR="008D3EC4" w:rsidRDefault="008D3EC4" w:rsidP="00167EC7">
            <w:pPr>
              <w:pStyle w:val="TAC"/>
              <w:rPr>
                <w:lang w:val="fr-FR"/>
              </w:rPr>
            </w:pPr>
            <w:r>
              <w:rPr>
                <w:lang w:val="en-US"/>
              </w:rPr>
              <w:t>X</w:t>
            </w:r>
          </w:p>
        </w:tc>
        <w:tc>
          <w:tcPr>
            <w:tcW w:w="368" w:type="dxa"/>
            <w:tcBorders>
              <w:top w:val="single" w:sz="4" w:space="0" w:color="auto"/>
              <w:left w:val="single" w:sz="4" w:space="0" w:color="auto"/>
              <w:bottom w:val="single" w:sz="4" w:space="0" w:color="auto"/>
              <w:right w:val="single" w:sz="4" w:space="0" w:color="auto"/>
            </w:tcBorders>
            <w:hideMark/>
          </w:tcPr>
          <w:p w14:paraId="28E00B46" w14:textId="77777777" w:rsidR="008D3EC4" w:rsidRDefault="008D3EC4" w:rsidP="00167EC7">
            <w:pPr>
              <w:pStyle w:val="TAC"/>
              <w:rPr>
                <w:lang w:val="de-DE"/>
              </w:rPr>
            </w:pPr>
            <w:r>
              <w:rPr>
                <w:szCs w:val="18"/>
                <w:lang w:val="de-DE"/>
              </w:rPr>
              <w:t>X</w:t>
            </w:r>
          </w:p>
        </w:tc>
        <w:tc>
          <w:tcPr>
            <w:tcW w:w="341" w:type="dxa"/>
            <w:tcBorders>
              <w:top w:val="single" w:sz="4" w:space="0" w:color="auto"/>
              <w:left w:val="single" w:sz="4" w:space="0" w:color="auto"/>
              <w:bottom w:val="single" w:sz="4" w:space="0" w:color="auto"/>
              <w:right w:val="single" w:sz="4" w:space="0" w:color="auto"/>
            </w:tcBorders>
          </w:tcPr>
          <w:p w14:paraId="361D3381" w14:textId="77777777" w:rsidR="008D3EC4" w:rsidRDefault="008D3EC4" w:rsidP="00167EC7">
            <w:pPr>
              <w:pStyle w:val="TAC"/>
              <w:rPr>
                <w:lang w:val="de-DE"/>
              </w:rPr>
            </w:pPr>
            <w:r>
              <w:rPr>
                <w:lang w:val="de-DE"/>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94DA2C0" w14:textId="77777777" w:rsidR="008D3EC4" w:rsidRDefault="008D3EC4" w:rsidP="00167EC7">
            <w:pPr>
              <w:pStyle w:val="TAC"/>
              <w:rPr>
                <w:lang w:val="fr-FR" w:eastAsia="zh-CN"/>
              </w:rPr>
            </w:pPr>
            <w:r>
              <w:rPr>
                <w:lang w:val="fr-FR"/>
              </w:rPr>
              <w:t>Cause</w:t>
            </w:r>
          </w:p>
        </w:tc>
      </w:tr>
      <w:tr w:rsidR="008D3EC4" w14:paraId="774CCEF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CB374DE" w14:textId="77777777" w:rsidR="008D3EC4" w:rsidRDefault="008D3EC4" w:rsidP="00167EC7">
            <w:pPr>
              <w:pStyle w:val="TAL"/>
              <w:rPr>
                <w:lang w:val="fr-FR"/>
              </w:rPr>
            </w:pPr>
            <w:r>
              <w:rPr>
                <w:lang w:val="fr-FR" w:eastAsia="zh-CN"/>
              </w:rPr>
              <w:t>Offending IE Information</w:t>
            </w:r>
          </w:p>
        </w:tc>
        <w:tc>
          <w:tcPr>
            <w:tcW w:w="336" w:type="dxa"/>
            <w:tcBorders>
              <w:top w:val="single" w:sz="4" w:space="0" w:color="auto"/>
              <w:left w:val="single" w:sz="4" w:space="0" w:color="auto"/>
              <w:bottom w:val="single" w:sz="4" w:space="0" w:color="auto"/>
              <w:right w:val="single" w:sz="4" w:space="0" w:color="auto"/>
            </w:tcBorders>
            <w:hideMark/>
          </w:tcPr>
          <w:p w14:paraId="7B9724D0" w14:textId="77777777" w:rsidR="008D3EC4" w:rsidRDefault="008D3EC4" w:rsidP="00823058">
            <w:pPr>
              <w:pStyle w:val="TAC"/>
              <w:rPr>
                <w:lang w:val="de-DE"/>
              </w:rPr>
            </w:pPr>
            <w:r w:rsidRPr="00823058">
              <w:t>M</w:t>
            </w:r>
          </w:p>
        </w:tc>
        <w:tc>
          <w:tcPr>
            <w:tcW w:w="4336" w:type="dxa"/>
            <w:tcBorders>
              <w:top w:val="single" w:sz="4" w:space="0" w:color="auto"/>
              <w:left w:val="single" w:sz="4" w:space="0" w:color="auto"/>
              <w:bottom w:val="single" w:sz="4" w:space="0" w:color="auto"/>
              <w:right w:val="single" w:sz="4" w:space="0" w:color="auto"/>
            </w:tcBorders>
            <w:hideMark/>
          </w:tcPr>
          <w:p w14:paraId="706C3A4B" w14:textId="77777777" w:rsidR="008D3EC4" w:rsidRDefault="008D3EC4" w:rsidP="00167EC7">
            <w:pPr>
              <w:pStyle w:val="TAL"/>
              <w:rPr>
                <w:szCs w:val="18"/>
                <w:lang w:val="en-US" w:eastAsia="zh-CN"/>
              </w:rPr>
            </w:pPr>
            <w:r>
              <w:rPr>
                <w:szCs w:val="18"/>
                <w:lang w:val="en-US" w:eastAsia="zh-CN"/>
              </w:rPr>
              <w:t>This IE shall be included to report the offending IE which caused the rule activation failure, e.g. an unknown predefined rule name included in Activate Predefined Rules IE or an unknown Application ID in the PDI.</w:t>
            </w:r>
          </w:p>
          <w:p w14:paraId="03053D78" w14:textId="77777777" w:rsidR="008D3EC4" w:rsidRPr="00ED493B" w:rsidRDefault="008D3EC4" w:rsidP="00167EC7">
            <w:pPr>
              <w:pStyle w:val="TAL"/>
              <w:rPr>
                <w:lang w:val="en-US"/>
              </w:rPr>
            </w:pPr>
            <w:r w:rsidRPr="00ED493B">
              <w:rPr>
                <w:lang w:val="en-US" w:eastAsia="zh-CN"/>
              </w:rPr>
              <w:t>Several IEs within the same IE type may be present to report multiple offending IEs.</w:t>
            </w:r>
          </w:p>
        </w:tc>
        <w:tc>
          <w:tcPr>
            <w:tcW w:w="426" w:type="dxa"/>
            <w:tcBorders>
              <w:top w:val="single" w:sz="4" w:space="0" w:color="auto"/>
              <w:left w:val="single" w:sz="4" w:space="0" w:color="auto"/>
              <w:bottom w:val="single" w:sz="4" w:space="0" w:color="auto"/>
              <w:right w:val="single" w:sz="4" w:space="0" w:color="auto"/>
            </w:tcBorders>
            <w:hideMark/>
          </w:tcPr>
          <w:p w14:paraId="7B13DF8F" w14:textId="77777777" w:rsidR="008D3EC4" w:rsidRDefault="008D3EC4" w:rsidP="00167EC7">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44746F48" w14:textId="77777777" w:rsidR="008D3EC4" w:rsidRDefault="008D3EC4" w:rsidP="00167EC7">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1DDF127" w14:textId="77777777" w:rsidR="008D3EC4" w:rsidRDefault="008D3EC4" w:rsidP="00167EC7">
            <w:pPr>
              <w:pStyle w:val="TAC"/>
              <w:rPr>
                <w:lang w:val="fr-FR"/>
              </w:rPr>
            </w:pPr>
            <w:r>
              <w:rPr>
                <w:lang w:val="en-US"/>
              </w:rPr>
              <w:t>X</w:t>
            </w:r>
          </w:p>
        </w:tc>
        <w:tc>
          <w:tcPr>
            <w:tcW w:w="368" w:type="dxa"/>
            <w:tcBorders>
              <w:top w:val="single" w:sz="4" w:space="0" w:color="auto"/>
              <w:left w:val="single" w:sz="4" w:space="0" w:color="auto"/>
              <w:bottom w:val="single" w:sz="4" w:space="0" w:color="auto"/>
              <w:right w:val="single" w:sz="4" w:space="0" w:color="auto"/>
            </w:tcBorders>
            <w:hideMark/>
          </w:tcPr>
          <w:p w14:paraId="7A793065" w14:textId="77777777" w:rsidR="008D3EC4" w:rsidRDefault="008D3EC4" w:rsidP="00167EC7">
            <w:pPr>
              <w:pStyle w:val="TAC"/>
              <w:rPr>
                <w:lang w:val="fr-FR"/>
              </w:rPr>
            </w:pPr>
            <w:r>
              <w:rPr>
                <w:szCs w:val="18"/>
                <w:lang w:val="de-DE"/>
              </w:rPr>
              <w:t>X</w:t>
            </w:r>
          </w:p>
        </w:tc>
        <w:tc>
          <w:tcPr>
            <w:tcW w:w="341" w:type="dxa"/>
            <w:tcBorders>
              <w:top w:val="single" w:sz="4" w:space="0" w:color="auto"/>
              <w:left w:val="single" w:sz="4" w:space="0" w:color="auto"/>
              <w:bottom w:val="single" w:sz="4" w:space="0" w:color="auto"/>
              <w:right w:val="single" w:sz="4" w:space="0" w:color="auto"/>
            </w:tcBorders>
          </w:tcPr>
          <w:p w14:paraId="16427A9F" w14:textId="77777777" w:rsidR="008D3EC4" w:rsidRDefault="008D3EC4" w:rsidP="00167EC7">
            <w:pPr>
              <w:pStyle w:val="TAC"/>
              <w:rPr>
                <w:lang w:val="fr-FR"/>
              </w:rPr>
            </w:pPr>
            <w:r>
              <w:rPr>
                <w:lang w:val="fr-FR"/>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F66D6D8" w14:textId="77777777" w:rsidR="008D3EC4" w:rsidRDefault="008D3EC4" w:rsidP="00167EC7">
            <w:pPr>
              <w:pStyle w:val="TAC"/>
              <w:rPr>
                <w:lang w:val="fr-FR"/>
              </w:rPr>
            </w:pPr>
            <w:r>
              <w:rPr>
                <w:lang w:val="fr-FR"/>
              </w:rPr>
              <w:t>Offending IE Information</w:t>
            </w:r>
          </w:p>
        </w:tc>
      </w:tr>
    </w:tbl>
    <w:p w14:paraId="58ACEA44" w14:textId="77777777" w:rsidR="008D3EC4" w:rsidRDefault="008D3EC4" w:rsidP="008D3EC4">
      <w:pPr>
        <w:rPr>
          <w:lang w:val="sv-SE"/>
        </w:rPr>
      </w:pPr>
    </w:p>
    <w:p w14:paraId="26899FD7" w14:textId="77777777" w:rsidR="00952B54" w:rsidRPr="00441CD0" w:rsidRDefault="00952B54" w:rsidP="00952B54">
      <w:pPr>
        <w:pStyle w:val="TH"/>
        <w:rPr>
          <w:lang w:val="en-US"/>
        </w:rPr>
      </w:pPr>
      <w:r w:rsidRPr="00441CD0">
        <w:t>Table 7.5.</w:t>
      </w:r>
      <w:r>
        <w:t>3</w:t>
      </w:r>
      <w:r w:rsidRPr="00441CD0">
        <w:t>.</w:t>
      </w:r>
      <w:r>
        <w:t>1</w:t>
      </w:r>
      <w:r w:rsidRPr="00441CD0">
        <w:t>-</w:t>
      </w:r>
      <w:r>
        <w:t>3</w:t>
      </w:r>
      <w:r w:rsidRPr="00441CD0">
        <w:t xml:space="preserve">: </w:t>
      </w:r>
      <w:r>
        <w:rPr>
          <w:lang w:eastAsia="zh-CN"/>
        </w:rPr>
        <w:t xml:space="preserve">Created L2TP Session </w:t>
      </w:r>
      <w:r w:rsidRPr="00441CD0">
        <w:rPr>
          <w:lang w:val="en-US"/>
        </w:rPr>
        <w:t>IE</w:t>
      </w:r>
      <w:r w:rsidRPr="00441CD0">
        <w:t xml:space="preserve"> in </w:t>
      </w:r>
      <w:r>
        <w:t xml:space="preserve">the </w:t>
      </w:r>
      <w:r w:rsidRPr="00441CD0">
        <w:t xml:space="preserve">PFCP Session Establishment </w:t>
      </w:r>
      <w:r>
        <w:t>Response</w:t>
      </w:r>
      <w:r w:rsidRPr="00441CD0">
        <w:t xml:space="preserve"> </w:t>
      </w:r>
      <w:r>
        <w:t>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952B54" w:rsidRPr="00441CD0" w14:paraId="6D3B5E0C"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C5BC4D" w14:textId="77777777" w:rsidR="00952B54" w:rsidRPr="00441CD0" w:rsidRDefault="00952B54" w:rsidP="00906C7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D57B24"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CE1CB27" w14:textId="0F689D88" w:rsidR="00952B54" w:rsidRPr="0067687A" w:rsidRDefault="00952B54" w:rsidP="00906C77">
            <w:pPr>
              <w:pStyle w:val="TAC"/>
              <w:rPr>
                <w:lang w:val="en-US" w:eastAsia="zh-CN"/>
              </w:rPr>
            </w:pPr>
            <w:r>
              <w:rPr>
                <w:lang w:eastAsia="zh-CN"/>
              </w:rPr>
              <w:t xml:space="preserve">Created L2TP Session </w:t>
            </w:r>
            <w:r w:rsidRPr="00441CD0">
              <w:rPr>
                <w:lang w:val="en-US"/>
              </w:rPr>
              <w:t>IE</w:t>
            </w:r>
            <w:r w:rsidRPr="00441CD0">
              <w:t xml:space="preserve"> </w:t>
            </w:r>
            <w:r w:rsidRPr="0067687A">
              <w:rPr>
                <w:lang w:val="en-US" w:eastAsia="zh-CN"/>
              </w:rPr>
              <w:t xml:space="preserve">Type = </w:t>
            </w:r>
            <w:r w:rsidR="00A37F36" w:rsidRPr="0067687A">
              <w:rPr>
                <w:lang w:val="en-US" w:eastAsia="zh-CN"/>
              </w:rPr>
              <w:t>279</w:t>
            </w:r>
            <w:r w:rsidRPr="0067687A">
              <w:rPr>
                <w:lang w:val="en-US" w:eastAsia="zh-CN"/>
              </w:rPr>
              <w:t xml:space="preserve"> (decimal)</w:t>
            </w:r>
          </w:p>
        </w:tc>
      </w:tr>
      <w:tr w:rsidR="00952B54" w:rsidRPr="00441CD0" w14:paraId="6AE4F0DD"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93EC1F" w14:textId="77777777" w:rsidR="00952B54" w:rsidRPr="00441CD0" w:rsidRDefault="00952B54" w:rsidP="00906C7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D61B2E"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2DD9D35" w14:textId="77777777" w:rsidR="00952B54" w:rsidRPr="00441CD0" w:rsidRDefault="00952B54" w:rsidP="00906C77">
            <w:pPr>
              <w:pStyle w:val="TAC"/>
              <w:rPr>
                <w:lang w:val="fr-FR"/>
              </w:rPr>
            </w:pPr>
            <w:r w:rsidRPr="00441CD0">
              <w:rPr>
                <w:lang w:val="fr-FR"/>
              </w:rPr>
              <w:t>Length = n</w:t>
            </w:r>
          </w:p>
        </w:tc>
      </w:tr>
      <w:tr w:rsidR="00952B54" w:rsidRPr="00441CD0" w14:paraId="08A578D8" w14:textId="77777777" w:rsidTr="00906C7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BF93CBA" w14:textId="77777777" w:rsidR="00952B54" w:rsidRPr="00441CD0" w:rsidRDefault="00952B54" w:rsidP="00906C7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9BA1E2" w14:textId="77777777" w:rsidR="00952B54" w:rsidRPr="00441CD0" w:rsidRDefault="00952B54" w:rsidP="00906C77">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49E2DC0" w14:textId="77777777" w:rsidR="00952B54" w:rsidRPr="00441CD0" w:rsidRDefault="00952B54" w:rsidP="00906C77">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34DDFA4" w14:textId="77777777" w:rsidR="00952B54" w:rsidRPr="00441CD0" w:rsidRDefault="00952B54" w:rsidP="00906C77">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D895598" w14:textId="77777777" w:rsidR="00952B54" w:rsidRPr="00441CD0" w:rsidRDefault="00952B54" w:rsidP="00906C77">
            <w:pPr>
              <w:pStyle w:val="TAH"/>
              <w:rPr>
                <w:lang w:val="fr-FR"/>
              </w:rPr>
            </w:pPr>
            <w:r w:rsidRPr="00441CD0">
              <w:rPr>
                <w:lang w:val="fr-FR"/>
              </w:rPr>
              <w:t>IE Type</w:t>
            </w:r>
          </w:p>
        </w:tc>
      </w:tr>
      <w:tr w:rsidR="00952B54" w:rsidRPr="00441CD0" w14:paraId="6A717F86" w14:textId="77777777" w:rsidTr="00906C7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19BB07" w14:textId="77777777" w:rsidR="00952B54" w:rsidRPr="00441CD0" w:rsidRDefault="00952B54" w:rsidP="00906C77">
            <w:pPr>
              <w:spacing w:after="0"/>
              <w:rPr>
                <w:rFonts w:ascii="Arial" w:hAnsi="Arial"/>
                <w:b/>
                <w:sz w:val="18"/>
                <w:lang w:val="fr-FR"/>
              </w:rPr>
            </w:pPr>
            <w:bookmarkStart w:id="4309" w:name="_PERM_MCCTEMPBM_CRPT0502053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28DD1A" w14:textId="77777777" w:rsidR="00952B54" w:rsidRPr="00441CD0" w:rsidRDefault="00952B54" w:rsidP="00906C77">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FB6F4F5" w14:textId="77777777" w:rsidR="00952B54" w:rsidRPr="00441CD0" w:rsidRDefault="00952B54" w:rsidP="00906C7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00B8F" w14:textId="77777777" w:rsidR="00952B54" w:rsidRPr="00441CD0" w:rsidRDefault="00952B54" w:rsidP="00906C7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6283B66" w14:textId="77777777" w:rsidR="00952B54" w:rsidRPr="00441CD0" w:rsidRDefault="00952B54" w:rsidP="00906C7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07B98B6" w14:textId="77777777" w:rsidR="00952B54" w:rsidRPr="00441CD0" w:rsidRDefault="00952B54" w:rsidP="00906C77">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09E6419" w14:textId="77777777" w:rsidR="00952B54" w:rsidRPr="00441CD0" w:rsidRDefault="00952B54" w:rsidP="00906C77">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772CEB9" w14:textId="77777777" w:rsidR="00952B54" w:rsidRPr="00441CD0" w:rsidRDefault="00952B54" w:rsidP="00906C77">
            <w:pPr>
              <w:spacing w:after="0"/>
              <w:rPr>
                <w:rFonts w:ascii="Arial" w:hAnsi="Arial"/>
                <w:b/>
                <w:sz w:val="18"/>
                <w:lang w:val="fr-FR"/>
              </w:rPr>
            </w:pPr>
            <w:bookmarkStart w:id="4310" w:name="_PERM_MCCTEMPBM_CRPT05020539___7"/>
            <w:bookmarkEnd w:id="4310"/>
          </w:p>
        </w:tc>
      </w:tr>
      <w:bookmarkEnd w:id="4309"/>
      <w:tr w:rsidR="00952B54" w:rsidRPr="00441CD0" w14:paraId="232017F3"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1F3627B3" w14:textId="77777777" w:rsidR="00952B54" w:rsidRDefault="00952B54" w:rsidP="00906C77">
            <w:pPr>
              <w:pStyle w:val="TAL"/>
            </w:pPr>
            <w:r>
              <w:t>DNS Server Address</w:t>
            </w:r>
          </w:p>
        </w:tc>
        <w:tc>
          <w:tcPr>
            <w:tcW w:w="336" w:type="dxa"/>
            <w:tcBorders>
              <w:top w:val="single" w:sz="4" w:space="0" w:color="auto"/>
              <w:left w:val="single" w:sz="4" w:space="0" w:color="auto"/>
              <w:bottom w:val="single" w:sz="4" w:space="0" w:color="auto"/>
              <w:right w:val="single" w:sz="4" w:space="0" w:color="auto"/>
            </w:tcBorders>
          </w:tcPr>
          <w:p w14:paraId="7B9DC6B4" w14:textId="77777777" w:rsidR="00952B54" w:rsidRPr="00441CD0" w:rsidRDefault="00952B54" w:rsidP="00823058">
            <w:pPr>
              <w:pStyle w:val="TAC"/>
              <w:rPr>
                <w:lang w:val="fr-FR" w:eastAsia="zh-CN"/>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6EDCEEEF" w14:textId="77777777" w:rsidR="00952B54" w:rsidRDefault="00952B54" w:rsidP="00906C77">
            <w:pPr>
              <w:pStyle w:val="TAL"/>
              <w:rPr>
                <w:lang w:eastAsia="zh-CN"/>
              </w:rPr>
            </w:pPr>
            <w:r>
              <w:rPr>
                <w:lang w:eastAsia="zh-CN"/>
              </w:rPr>
              <w:t>This IE may be present to include a DNS server address.</w:t>
            </w:r>
          </w:p>
          <w:p w14:paraId="2CC7374B" w14:textId="77777777" w:rsidR="00952B54" w:rsidRDefault="00952B54" w:rsidP="00906C77">
            <w:pPr>
              <w:pStyle w:val="TAL"/>
              <w:rPr>
                <w:lang w:eastAsia="zh-CN"/>
              </w:rPr>
            </w:pPr>
          </w:p>
          <w:p w14:paraId="71A10472" w14:textId="77777777" w:rsidR="00952B54" w:rsidRDefault="00952B54" w:rsidP="00906C77">
            <w:pPr>
              <w:pStyle w:val="TAL"/>
              <w:rPr>
                <w:lang w:eastAsia="zh-CN"/>
              </w:rPr>
            </w:pPr>
            <w:r>
              <w:rPr>
                <w:lang w:eastAsia="zh-CN"/>
              </w:rPr>
              <w:t>Several IEs with the same IE type may be present to represent multiple DNS server addresses.</w:t>
            </w:r>
          </w:p>
          <w:p w14:paraId="49347F33" w14:textId="77777777" w:rsidR="00952B54" w:rsidRDefault="00952B54" w:rsidP="00906C77">
            <w:pPr>
              <w:pStyle w:val="TAL"/>
              <w:rPr>
                <w:lang w:eastAsia="zh-CN"/>
              </w:rPr>
            </w:pPr>
          </w:p>
          <w:p w14:paraId="7E00B60B" w14:textId="77777777" w:rsidR="00952B54" w:rsidRDefault="00952B54" w:rsidP="00906C77">
            <w:pPr>
              <w:pStyle w:val="TAL"/>
              <w:rPr>
                <w:lang w:eastAsia="zh-CN"/>
              </w:rPr>
            </w:pPr>
            <w:r>
              <w:t>The order of the IEs in the message indicates the priority, i.e. the first IE shall contain the primary DNS server address and the second IE shall contain the secondary DNS server address.</w:t>
            </w:r>
          </w:p>
          <w:p w14:paraId="7C54C11F"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5A81CFA6"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1080A37"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6C7CC3EF"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09758D81"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7DC25411" w14:textId="77777777" w:rsidR="00952B54" w:rsidRPr="00441CD0" w:rsidRDefault="00952B54" w:rsidP="00906C77">
            <w:pPr>
              <w:pStyle w:val="TAC"/>
            </w:pPr>
            <w:r>
              <w:t>DNS Server Address</w:t>
            </w:r>
          </w:p>
        </w:tc>
      </w:tr>
      <w:tr w:rsidR="00952B54" w:rsidRPr="00441CD0" w14:paraId="101500BD"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21437DDA" w14:textId="77777777" w:rsidR="00952B54" w:rsidRDefault="00952B54" w:rsidP="00906C77">
            <w:pPr>
              <w:pStyle w:val="TAL"/>
            </w:pPr>
            <w:r>
              <w:t>NBNS Server Address</w:t>
            </w:r>
          </w:p>
        </w:tc>
        <w:tc>
          <w:tcPr>
            <w:tcW w:w="336" w:type="dxa"/>
            <w:tcBorders>
              <w:top w:val="single" w:sz="4" w:space="0" w:color="auto"/>
              <w:left w:val="single" w:sz="4" w:space="0" w:color="auto"/>
              <w:bottom w:val="single" w:sz="4" w:space="0" w:color="auto"/>
              <w:right w:val="single" w:sz="4" w:space="0" w:color="auto"/>
            </w:tcBorders>
          </w:tcPr>
          <w:p w14:paraId="353FCCFE" w14:textId="77777777" w:rsidR="00952B54" w:rsidRPr="00441CD0" w:rsidRDefault="00952B54" w:rsidP="00823058">
            <w:pPr>
              <w:pStyle w:val="TAC"/>
              <w:rPr>
                <w:lang w:val="fr-FR" w:eastAsia="zh-CN"/>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6BA7F9F9" w14:textId="0A427113" w:rsidR="00952B54" w:rsidRDefault="00952B54" w:rsidP="00906C77">
            <w:pPr>
              <w:pStyle w:val="TAL"/>
              <w:rPr>
                <w:lang w:eastAsia="zh-CN"/>
              </w:rPr>
            </w:pPr>
            <w:r>
              <w:rPr>
                <w:lang w:eastAsia="zh-CN"/>
              </w:rPr>
              <w:t>This IE may be present to include a</w:t>
            </w:r>
            <w:r w:rsidR="001B5F8D">
              <w:rPr>
                <w:lang w:eastAsia="zh-CN"/>
              </w:rPr>
              <w:t>n</w:t>
            </w:r>
            <w:r>
              <w:rPr>
                <w:lang w:eastAsia="zh-CN"/>
              </w:rPr>
              <w:t xml:space="preserve"> NBNS server address.</w:t>
            </w:r>
          </w:p>
          <w:p w14:paraId="262DAD29" w14:textId="77777777" w:rsidR="00952B54" w:rsidRDefault="00952B54" w:rsidP="00906C77">
            <w:pPr>
              <w:pStyle w:val="TAL"/>
              <w:rPr>
                <w:lang w:eastAsia="zh-CN"/>
              </w:rPr>
            </w:pPr>
            <w:r>
              <w:rPr>
                <w:lang w:eastAsia="zh-CN"/>
              </w:rPr>
              <w:t>Several IEs with the same IE type may be present to represent multiple NBNS server addresses.</w:t>
            </w:r>
          </w:p>
          <w:p w14:paraId="4158C05B" w14:textId="77777777" w:rsidR="00952B54" w:rsidRDefault="00952B54" w:rsidP="00906C77">
            <w:pPr>
              <w:pStyle w:val="TAL"/>
              <w:rPr>
                <w:lang w:eastAsia="zh-CN"/>
              </w:rPr>
            </w:pPr>
          </w:p>
          <w:p w14:paraId="04D84153" w14:textId="77777777" w:rsidR="00952B54" w:rsidRDefault="00952B54" w:rsidP="00906C77">
            <w:pPr>
              <w:pStyle w:val="TAL"/>
              <w:rPr>
                <w:lang w:eastAsia="zh-CN"/>
              </w:rPr>
            </w:pPr>
            <w:r>
              <w:t xml:space="preserve">The order of the IEs in the message indicates the priority, i.e. the first IE shall contain the primary </w:t>
            </w:r>
            <w:r>
              <w:rPr>
                <w:lang w:eastAsia="zh-CN"/>
              </w:rPr>
              <w:t xml:space="preserve">NBNS server </w:t>
            </w:r>
            <w:r>
              <w:t xml:space="preserve">address and the second IE shall contain the secondary </w:t>
            </w:r>
            <w:r>
              <w:rPr>
                <w:lang w:eastAsia="zh-CN"/>
              </w:rPr>
              <w:t xml:space="preserve">NBNS server </w:t>
            </w:r>
            <w:r>
              <w:t>address.</w:t>
            </w:r>
          </w:p>
          <w:p w14:paraId="774EAD98"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20669303"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22980F"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C30333E"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02AA96B"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1FB223D2" w14:textId="77777777" w:rsidR="00952B54" w:rsidRPr="00441CD0" w:rsidRDefault="00952B54" w:rsidP="00906C77">
            <w:pPr>
              <w:pStyle w:val="TAC"/>
            </w:pPr>
            <w:r>
              <w:t>NBNS Server Address</w:t>
            </w:r>
          </w:p>
        </w:tc>
      </w:tr>
      <w:tr w:rsidR="00CD100F" w:rsidRPr="00441CD0" w14:paraId="15F72150"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06B7B5D5" w14:textId="7965FA91" w:rsidR="00CD100F" w:rsidRDefault="00CD100F" w:rsidP="00CD100F">
            <w:pPr>
              <w:pStyle w:val="TAL"/>
            </w:pPr>
            <w:r>
              <w:t>LNS Address</w:t>
            </w:r>
          </w:p>
        </w:tc>
        <w:tc>
          <w:tcPr>
            <w:tcW w:w="336" w:type="dxa"/>
            <w:tcBorders>
              <w:top w:val="single" w:sz="4" w:space="0" w:color="auto"/>
              <w:left w:val="single" w:sz="4" w:space="0" w:color="auto"/>
              <w:bottom w:val="single" w:sz="4" w:space="0" w:color="auto"/>
              <w:right w:val="single" w:sz="4" w:space="0" w:color="auto"/>
            </w:tcBorders>
          </w:tcPr>
          <w:p w14:paraId="50C76878" w14:textId="584A86E2" w:rsidR="00CD100F" w:rsidRDefault="00CD100F" w:rsidP="00823058">
            <w:pPr>
              <w:pStyle w:val="TAC"/>
              <w:rPr>
                <w:lang w:val="fr-FR" w:eastAsia="zh-CN"/>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3E256FD5" w14:textId="77777777" w:rsidR="00CD100F" w:rsidRDefault="00CD100F" w:rsidP="00CD100F">
            <w:pPr>
              <w:pStyle w:val="TAL"/>
            </w:pPr>
            <w:r>
              <w:t>This IE may be present to include the used Tunnel Server Endpoint, i.e., the LNS IP address, for the PFCP Session.</w:t>
            </w:r>
          </w:p>
          <w:p w14:paraId="0CFFB75D" w14:textId="77777777" w:rsidR="00CD100F" w:rsidRDefault="00CD100F" w:rsidP="00CD100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492A1040" w14:textId="3D400F27" w:rsidR="00CD100F" w:rsidRPr="00441CD0" w:rsidRDefault="00CD100F" w:rsidP="00CD100F">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6DBE3A31" w14:textId="5D921DAA" w:rsidR="00CD100F" w:rsidRDefault="00CD100F" w:rsidP="00CD100F">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5CB6CED" w14:textId="4988DC12" w:rsidR="00CD100F" w:rsidRPr="00441CD0" w:rsidRDefault="00CD100F" w:rsidP="00CD100F">
            <w:pPr>
              <w:pStyle w:val="TAC"/>
              <w:rPr>
                <w:lang w:val="fr-FR"/>
              </w:rPr>
            </w:pPr>
            <w:r>
              <w:rPr>
                <w:lang w:val="fr-FR"/>
              </w:rPr>
              <w:t>-</w:t>
            </w:r>
          </w:p>
        </w:tc>
        <w:tc>
          <w:tcPr>
            <w:tcW w:w="400" w:type="dxa"/>
            <w:tcBorders>
              <w:top w:val="single" w:sz="4" w:space="0" w:color="auto"/>
              <w:left w:val="single" w:sz="4" w:space="0" w:color="auto"/>
              <w:bottom w:val="single" w:sz="4" w:space="0" w:color="auto"/>
              <w:right w:val="single" w:sz="4" w:space="0" w:color="auto"/>
            </w:tcBorders>
          </w:tcPr>
          <w:p w14:paraId="581E9524" w14:textId="226F8C29" w:rsidR="00CD100F" w:rsidRPr="00441CD0" w:rsidRDefault="00CD100F" w:rsidP="00CD100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84C6623" w14:textId="2C60D0C5" w:rsidR="00CD100F" w:rsidRDefault="00CD100F" w:rsidP="00CD100F">
            <w:pPr>
              <w:pStyle w:val="TAC"/>
            </w:pPr>
            <w:r>
              <w:t>LNS Address</w:t>
            </w:r>
          </w:p>
        </w:tc>
      </w:tr>
    </w:tbl>
    <w:p w14:paraId="555650EA" w14:textId="7F5BAF37" w:rsidR="00433965" w:rsidRDefault="00433965" w:rsidP="00EE5860"/>
    <w:p w14:paraId="23472DC6" w14:textId="713194C4" w:rsidR="008D3EC4" w:rsidRDefault="008D3EC4" w:rsidP="008D3EC4">
      <w:pPr>
        <w:pStyle w:val="TH"/>
        <w:rPr>
          <w:lang w:val="en-US"/>
        </w:rPr>
      </w:pPr>
      <w:r>
        <w:t xml:space="preserve">Table </w:t>
      </w:r>
      <w:r w:rsidR="00431CA9">
        <w:t>7.5.3.1-4</w:t>
      </w:r>
      <w:r>
        <w:t xml:space="preserve">: </w:t>
      </w:r>
      <w:r>
        <w:rPr>
          <w:lang w:val="fr-FR"/>
        </w:rPr>
        <w:t>MBS Session N4mb Information</w:t>
      </w:r>
      <w:r>
        <w:rPr>
          <w:lang w:val="en-US"/>
        </w:rPr>
        <w:t xml:space="preserve"> IE</w:t>
      </w:r>
      <w:r>
        <w:t xml:space="preserve"> within PFCP Session Establishment Response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329"/>
        <w:gridCol w:w="426"/>
        <w:gridCol w:w="425"/>
        <w:gridCol w:w="425"/>
        <w:gridCol w:w="377"/>
        <w:gridCol w:w="332"/>
        <w:gridCol w:w="1263"/>
      </w:tblGrid>
      <w:tr w:rsidR="008D3EC4" w:rsidRPr="00C54B96" w14:paraId="5276D8B1"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7CB3D147" w14:textId="77777777" w:rsidR="008D3EC4" w:rsidRDefault="008D3EC4" w:rsidP="00167EC7">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19709485" w14:textId="77777777" w:rsidR="008D3EC4" w:rsidRDefault="008D3EC4" w:rsidP="00167EC7">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0EFE7262" w14:textId="2C1AEB74" w:rsidR="008D3EC4" w:rsidRPr="00ED493B" w:rsidRDefault="008D3EC4" w:rsidP="00167EC7">
            <w:pPr>
              <w:pStyle w:val="TAC"/>
              <w:rPr>
                <w:lang w:val="fr-FR"/>
              </w:rPr>
            </w:pPr>
            <w:r>
              <w:rPr>
                <w:lang w:val="fr-FR"/>
              </w:rPr>
              <w:t>MBS Session N4 Information IE Type = 303 (</w:t>
            </w:r>
            <w:r w:rsidRPr="00ED493B">
              <w:rPr>
                <w:lang w:val="fr-FR"/>
              </w:rPr>
              <w:t>decimal</w:t>
            </w:r>
            <w:r>
              <w:rPr>
                <w:lang w:val="fr-FR"/>
              </w:rPr>
              <w:t>)</w:t>
            </w:r>
          </w:p>
        </w:tc>
      </w:tr>
      <w:tr w:rsidR="008D3EC4" w14:paraId="4FB72E4B"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3463D5E5" w14:textId="77777777" w:rsidR="008D3EC4" w:rsidRDefault="008D3EC4" w:rsidP="00167EC7">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751172A0" w14:textId="77777777" w:rsidR="008D3EC4" w:rsidRDefault="008D3EC4" w:rsidP="00167EC7">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39676C6C" w14:textId="77777777" w:rsidR="008D3EC4" w:rsidRDefault="008D3EC4" w:rsidP="00167EC7">
            <w:pPr>
              <w:pStyle w:val="TAC"/>
            </w:pPr>
            <w:r>
              <w:t>Length = n</w:t>
            </w:r>
          </w:p>
        </w:tc>
      </w:tr>
      <w:tr w:rsidR="008D3EC4" w14:paraId="3B15E804" w14:textId="77777777" w:rsidTr="00167EC7">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4177E2E4" w14:textId="77777777" w:rsidR="008D3EC4" w:rsidRDefault="008D3EC4" w:rsidP="00167EC7">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2F481108" w14:textId="77777777" w:rsidR="008D3EC4" w:rsidRDefault="008D3EC4" w:rsidP="00167EC7">
            <w:pPr>
              <w:pStyle w:val="TAH"/>
            </w:pPr>
            <w:r>
              <w:t>P</w:t>
            </w:r>
          </w:p>
        </w:tc>
        <w:tc>
          <w:tcPr>
            <w:tcW w:w="4329" w:type="dxa"/>
            <w:vMerge w:val="restart"/>
            <w:tcBorders>
              <w:top w:val="single" w:sz="4" w:space="0" w:color="auto"/>
              <w:left w:val="single" w:sz="4" w:space="0" w:color="auto"/>
              <w:bottom w:val="single" w:sz="4" w:space="0" w:color="auto"/>
              <w:right w:val="single" w:sz="4" w:space="0" w:color="auto"/>
            </w:tcBorders>
            <w:hideMark/>
          </w:tcPr>
          <w:p w14:paraId="7AC22F54"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069E980A" w14:textId="77777777" w:rsidR="008D3EC4" w:rsidRDefault="008D3EC4" w:rsidP="00167EC7">
            <w:pPr>
              <w:pStyle w:val="TAH"/>
            </w:pPr>
            <w: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0D3B681D" w14:textId="77777777" w:rsidR="008D3EC4" w:rsidRDefault="008D3EC4" w:rsidP="00167EC7">
            <w:pPr>
              <w:pStyle w:val="TAH"/>
            </w:pPr>
            <w:r>
              <w:t>IE Type</w:t>
            </w:r>
          </w:p>
        </w:tc>
      </w:tr>
      <w:tr w:rsidR="008D3EC4" w14:paraId="3A2BEDC8" w14:textId="77777777" w:rsidTr="00167EC7">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272C63B" w14:textId="77777777" w:rsidR="008D3EC4" w:rsidRDefault="008D3EC4" w:rsidP="00167EC7">
            <w:pPr>
              <w:spacing w:after="0"/>
              <w:rPr>
                <w:rFonts w:ascii="Arial" w:hAnsi="Arial"/>
                <w:b/>
                <w:sz w:val="18"/>
              </w:rPr>
            </w:pPr>
            <w:bookmarkStart w:id="4311" w:name="_PERM_MCCTEMPBM_CRPT05020543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182BAB0A" w14:textId="77777777" w:rsidR="008D3EC4" w:rsidRDefault="008D3EC4" w:rsidP="00167EC7">
            <w:pPr>
              <w:spacing w:after="0"/>
              <w:rPr>
                <w:rFonts w:ascii="Arial" w:hAnsi="Arial"/>
                <w:b/>
                <w:sz w:val="18"/>
              </w:rPr>
            </w:pPr>
          </w:p>
        </w:tc>
        <w:tc>
          <w:tcPr>
            <w:tcW w:w="4329" w:type="dxa"/>
            <w:vMerge/>
            <w:tcBorders>
              <w:top w:val="single" w:sz="4" w:space="0" w:color="auto"/>
              <w:left w:val="single" w:sz="4" w:space="0" w:color="auto"/>
              <w:bottom w:val="single" w:sz="4" w:space="0" w:color="auto"/>
              <w:right w:val="single" w:sz="4" w:space="0" w:color="auto"/>
            </w:tcBorders>
            <w:vAlign w:val="center"/>
            <w:hideMark/>
          </w:tcPr>
          <w:p w14:paraId="5E4D5DCC"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591439A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7F537CC"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156A95C8" w14:textId="77777777" w:rsidR="008D3EC4" w:rsidRDefault="008D3EC4" w:rsidP="00167EC7">
            <w:pPr>
              <w:pStyle w:val="TAH"/>
            </w:pPr>
            <w:r>
              <w:t>Sxc</w:t>
            </w:r>
          </w:p>
        </w:tc>
        <w:tc>
          <w:tcPr>
            <w:tcW w:w="377" w:type="dxa"/>
            <w:tcBorders>
              <w:top w:val="single" w:sz="4" w:space="0" w:color="auto"/>
              <w:left w:val="single" w:sz="4" w:space="0" w:color="auto"/>
              <w:bottom w:val="single" w:sz="4" w:space="0" w:color="auto"/>
              <w:right w:val="single" w:sz="4" w:space="0" w:color="auto"/>
            </w:tcBorders>
            <w:hideMark/>
          </w:tcPr>
          <w:p w14:paraId="3500D91F" w14:textId="77777777" w:rsidR="008D3EC4" w:rsidRDefault="008D3EC4" w:rsidP="00167EC7">
            <w:pPr>
              <w:pStyle w:val="TAH"/>
            </w:pPr>
            <w:r>
              <w:rPr>
                <w:lang w:val="de-DE"/>
              </w:rPr>
              <w:t>N4</w:t>
            </w:r>
          </w:p>
        </w:tc>
        <w:tc>
          <w:tcPr>
            <w:tcW w:w="332" w:type="dxa"/>
            <w:tcBorders>
              <w:top w:val="single" w:sz="4" w:space="0" w:color="auto"/>
              <w:left w:val="single" w:sz="4" w:space="0" w:color="auto"/>
              <w:bottom w:val="single" w:sz="4" w:space="0" w:color="auto"/>
              <w:right w:val="single" w:sz="4" w:space="0" w:color="auto"/>
            </w:tcBorders>
          </w:tcPr>
          <w:p w14:paraId="7C964E54" w14:textId="77777777" w:rsidR="008D3EC4" w:rsidRDefault="008D3EC4" w:rsidP="00167EC7">
            <w:pPr>
              <w:pStyle w:val="TAH"/>
            </w:pPr>
            <w: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2D47E514" w14:textId="77777777" w:rsidR="008D3EC4" w:rsidRDefault="008D3EC4" w:rsidP="00167EC7">
            <w:pPr>
              <w:spacing w:after="0"/>
              <w:rPr>
                <w:rFonts w:ascii="Arial" w:hAnsi="Arial"/>
                <w:b/>
                <w:sz w:val="18"/>
              </w:rPr>
            </w:pPr>
            <w:bookmarkStart w:id="4312" w:name="_PERM_MCCTEMPBM_CRPT05020544___7"/>
            <w:bookmarkEnd w:id="4312"/>
          </w:p>
        </w:tc>
      </w:tr>
      <w:bookmarkEnd w:id="4311"/>
      <w:tr w:rsidR="008D3EC4" w14:paraId="7181A496" w14:textId="77777777" w:rsidTr="00167EC7">
        <w:trPr>
          <w:jc w:val="center"/>
        </w:trPr>
        <w:tc>
          <w:tcPr>
            <w:tcW w:w="1566" w:type="dxa"/>
            <w:tcBorders>
              <w:top w:val="single" w:sz="4" w:space="0" w:color="auto"/>
              <w:left w:val="single" w:sz="4" w:space="0" w:color="auto"/>
              <w:bottom w:val="single" w:sz="4" w:space="0" w:color="auto"/>
              <w:right w:val="single" w:sz="4" w:space="0" w:color="auto"/>
            </w:tcBorders>
          </w:tcPr>
          <w:p w14:paraId="424DF05E" w14:textId="77777777" w:rsidR="008D3EC4" w:rsidRDefault="008D3EC4" w:rsidP="00167EC7">
            <w:pPr>
              <w:pStyle w:val="TAL"/>
            </w:pPr>
            <w:r>
              <w:t>Multicast Transport Information</w:t>
            </w:r>
          </w:p>
        </w:tc>
        <w:tc>
          <w:tcPr>
            <w:tcW w:w="337" w:type="dxa"/>
            <w:tcBorders>
              <w:top w:val="single" w:sz="4" w:space="0" w:color="auto"/>
              <w:left w:val="single" w:sz="4" w:space="0" w:color="auto"/>
              <w:bottom w:val="single" w:sz="4" w:space="0" w:color="auto"/>
              <w:right w:val="single" w:sz="4" w:space="0" w:color="auto"/>
            </w:tcBorders>
          </w:tcPr>
          <w:p w14:paraId="430B1067" w14:textId="77777777" w:rsidR="008D3EC4" w:rsidRDefault="008D3EC4" w:rsidP="00823058">
            <w:pPr>
              <w:pStyle w:val="TAC"/>
            </w:pPr>
            <w:r w:rsidRPr="00823058">
              <w:t>C</w:t>
            </w:r>
          </w:p>
        </w:tc>
        <w:tc>
          <w:tcPr>
            <w:tcW w:w="4329" w:type="dxa"/>
            <w:tcBorders>
              <w:top w:val="single" w:sz="4" w:space="0" w:color="auto"/>
              <w:left w:val="single" w:sz="4" w:space="0" w:color="auto"/>
              <w:bottom w:val="single" w:sz="4" w:space="0" w:color="auto"/>
              <w:right w:val="single" w:sz="4" w:space="0" w:color="auto"/>
            </w:tcBorders>
          </w:tcPr>
          <w:p w14:paraId="1A81197C" w14:textId="77777777" w:rsidR="008D3EC4" w:rsidRDefault="008D3EC4" w:rsidP="00167EC7">
            <w:pPr>
              <w:pStyle w:val="TAL"/>
            </w:pPr>
            <w:r>
              <w:t>This IE shall be present to include a low layer source specific multicast address information (i.e. multicast destination address and related source IP address) and a GTP-U Common Tunnel EndPoint Identifier (C-TEID) if the CP function has requested to allocate such information for multicast transport over N3mb and/or N9mb.</w:t>
            </w:r>
          </w:p>
        </w:tc>
        <w:tc>
          <w:tcPr>
            <w:tcW w:w="426" w:type="dxa"/>
            <w:tcBorders>
              <w:top w:val="single" w:sz="4" w:space="0" w:color="auto"/>
              <w:left w:val="single" w:sz="4" w:space="0" w:color="auto"/>
              <w:bottom w:val="single" w:sz="4" w:space="0" w:color="auto"/>
              <w:right w:val="single" w:sz="4" w:space="0" w:color="auto"/>
            </w:tcBorders>
          </w:tcPr>
          <w:p w14:paraId="65BB6A42"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1E8595D" w14:textId="77777777" w:rsidR="008D3EC4" w:rsidRDefault="008D3EC4" w:rsidP="00167EC7">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29B93A80" w14:textId="77777777" w:rsidR="008D3EC4" w:rsidRDefault="008D3EC4" w:rsidP="00167EC7">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420601B0" w14:textId="77777777" w:rsidR="008D3EC4" w:rsidRDefault="008D3EC4" w:rsidP="00167EC7">
            <w:pPr>
              <w:pStyle w:val="TAC"/>
              <w:rPr>
                <w:lang w:val="de-DE"/>
              </w:rPr>
            </w:pPr>
            <w:r>
              <w:rPr>
                <w:lang w:val="de-DE"/>
              </w:rPr>
              <w:t>-</w:t>
            </w:r>
          </w:p>
        </w:tc>
        <w:tc>
          <w:tcPr>
            <w:tcW w:w="332" w:type="dxa"/>
            <w:tcBorders>
              <w:top w:val="single" w:sz="4" w:space="0" w:color="auto"/>
              <w:left w:val="single" w:sz="4" w:space="0" w:color="auto"/>
              <w:bottom w:val="single" w:sz="4" w:space="0" w:color="auto"/>
              <w:right w:val="single" w:sz="4" w:space="0" w:color="auto"/>
            </w:tcBorders>
          </w:tcPr>
          <w:p w14:paraId="7B7B97D2" w14:textId="77777777" w:rsidR="008D3EC4" w:rsidRDefault="008D3EC4" w:rsidP="00167EC7">
            <w:pPr>
              <w:pStyle w:val="TAC"/>
              <w:rPr>
                <w:lang w:val="de-DE"/>
              </w:rPr>
            </w:pPr>
            <w:r>
              <w:rPr>
                <w:lang w:val="de-DE"/>
              </w:rPr>
              <w:t>X</w:t>
            </w:r>
          </w:p>
        </w:tc>
        <w:tc>
          <w:tcPr>
            <w:tcW w:w="1263" w:type="dxa"/>
            <w:tcBorders>
              <w:top w:val="single" w:sz="4" w:space="0" w:color="auto"/>
              <w:left w:val="single" w:sz="4" w:space="0" w:color="auto"/>
              <w:bottom w:val="single" w:sz="4" w:space="0" w:color="auto"/>
              <w:right w:val="single" w:sz="4" w:space="0" w:color="auto"/>
            </w:tcBorders>
          </w:tcPr>
          <w:p w14:paraId="4F7C6027" w14:textId="77777777" w:rsidR="008D3EC4" w:rsidRDefault="008D3EC4" w:rsidP="00167EC7">
            <w:pPr>
              <w:pStyle w:val="TAC"/>
            </w:pPr>
            <w:r>
              <w:t>Multicast Transport Information</w:t>
            </w:r>
          </w:p>
        </w:tc>
      </w:tr>
    </w:tbl>
    <w:p w14:paraId="7B5DC3B1" w14:textId="1FCCAD42" w:rsidR="008D3EC4" w:rsidRDefault="008D3EC4" w:rsidP="00EE5860"/>
    <w:p w14:paraId="1733820F" w14:textId="6563B6B1" w:rsidR="00E54682" w:rsidRDefault="00E54682" w:rsidP="00E54682">
      <w:pPr>
        <w:pStyle w:val="TH"/>
        <w:rPr>
          <w:lang w:val="en-US"/>
        </w:rPr>
      </w:pPr>
      <w:r>
        <w:t xml:space="preserve">Table 7.5.3.1-5: </w:t>
      </w:r>
      <w:r>
        <w:rPr>
          <w:lang w:val="fr-FR"/>
        </w:rPr>
        <w:t>MBS Session N4 Information</w:t>
      </w:r>
      <w:r>
        <w:rPr>
          <w:lang w:val="en-US"/>
        </w:rPr>
        <w:t xml:space="preserve"> IE</w:t>
      </w:r>
      <w:r>
        <w:t xml:space="preserve"> within PFCP Session Establishment Response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329"/>
        <w:gridCol w:w="426"/>
        <w:gridCol w:w="425"/>
        <w:gridCol w:w="425"/>
        <w:gridCol w:w="377"/>
        <w:gridCol w:w="332"/>
        <w:gridCol w:w="1263"/>
      </w:tblGrid>
      <w:tr w:rsidR="00E54682" w:rsidRPr="00C54B96" w14:paraId="725BCDFF"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2E113C5D" w14:textId="77777777" w:rsidR="00E54682" w:rsidRDefault="00E54682" w:rsidP="00331E11">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66457720" w14:textId="77777777" w:rsidR="00E54682" w:rsidRDefault="00E54682" w:rsidP="00331E11">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11F80170" w14:textId="639D66B5" w:rsidR="00E54682" w:rsidRPr="00ED493B" w:rsidRDefault="00E54682" w:rsidP="00331E11">
            <w:pPr>
              <w:pStyle w:val="TAC"/>
              <w:rPr>
                <w:lang w:val="fr-FR"/>
              </w:rPr>
            </w:pPr>
            <w:r>
              <w:rPr>
                <w:lang w:val="fr-FR"/>
              </w:rPr>
              <w:t>MBS Session N4 Information IE Type = 311 (</w:t>
            </w:r>
            <w:r w:rsidRPr="00ED493B">
              <w:rPr>
                <w:lang w:val="fr-FR"/>
              </w:rPr>
              <w:t>decimal</w:t>
            </w:r>
            <w:r>
              <w:rPr>
                <w:lang w:val="fr-FR"/>
              </w:rPr>
              <w:t>)</w:t>
            </w:r>
          </w:p>
        </w:tc>
      </w:tr>
      <w:tr w:rsidR="00E54682" w14:paraId="2E998FE6"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46FAA533" w14:textId="77777777" w:rsidR="00E54682" w:rsidRDefault="00E54682" w:rsidP="00331E11">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18A06F38" w14:textId="77777777" w:rsidR="00E54682" w:rsidRDefault="00E54682" w:rsidP="00331E11">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5DD77B14" w14:textId="77777777" w:rsidR="00E54682" w:rsidRDefault="00E54682" w:rsidP="00331E11">
            <w:pPr>
              <w:pStyle w:val="TAC"/>
            </w:pPr>
            <w:r>
              <w:t>Length = n</w:t>
            </w:r>
          </w:p>
        </w:tc>
      </w:tr>
      <w:tr w:rsidR="00E54682" w14:paraId="31DF32D1" w14:textId="77777777" w:rsidTr="00331E11">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54323808" w14:textId="77777777" w:rsidR="00E54682" w:rsidRDefault="00E54682" w:rsidP="00331E11">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259C5DB4" w14:textId="77777777" w:rsidR="00E54682" w:rsidRDefault="00E54682" w:rsidP="00331E11">
            <w:pPr>
              <w:pStyle w:val="TAH"/>
            </w:pPr>
            <w:r>
              <w:t>P</w:t>
            </w:r>
          </w:p>
        </w:tc>
        <w:tc>
          <w:tcPr>
            <w:tcW w:w="4329" w:type="dxa"/>
            <w:vMerge w:val="restart"/>
            <w:tcBorders>
              <w:top w:val="single" w:sz="4" w:space="0" w:color="auto"/>
              <w:left w:val="single" w:sz="4" w:space="0" w:color="auto"/>
              <w:bottom w:val="single" w:sz="4" w:space="0" w:color="auto"/>
              <w:right w:val="single" w:sz="4" w:space="0" w:color="auto"/>
            </w:tcBorders>
            <w:hideMark/>
          </w:tcPr>
          <w:p w14:paraId="7AC39136" w14:textId="77777777" w:rsidR="00E54682" w:rsidRDefault="00E54682" w:rsidP="00331E11">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3BA6C81E" w14:textId="77777777" w:rsidR="00E54682" w:rsidRDefault="00E54682" w:rsidP="00331E11">
            <w:pPr>
              <w:pStyle w:val="TAH"/>
            </w:pPr>
            <w: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0857F859" w14:textId="77777777" w:rsidR="00E54682" w:rsidRDefault="00E54682" w:rsidP="00331E11">
            <w:pPr>
              <w:pStyle w:val="TAH"/>
            </w:pPr>
            <w:r>
              <w:t>IE Type</w:t>
            </w:r>
          </w:p>
        </w:tc>
      </w:tr>
      <w:tr w:rsidR="00E54682" w14:paraId="5AF5FC2C" w14:textId="77777777" w:rsidTr="00331E11">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AAD5683" w14:textId="77777777" w:rsidR="00E54682" w:rsidRDefault="00E54682" w:rsidP="00331E11">
            <w:pPr>
              <w:spacing w:after="0"/>
              <w:rPr>
                <w:rFonts w:ascii="Arial" w:hAnsi="Arial"/>
                <w:b/>
                <w:sz w:val="18"/>
              </w:rPr>
            </w:pPr>
            <w:bookmarkStart w:id="4313" w:name="_PERM_MCCTEMPBM_CRPT05020546___7" w:colFirst="0" w:colLast="1"/>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46DCD095" w14:textId="77777777" w:rsidR="00E54682" w:rsidRDefault="00E54682" w:rsidP="00331E11">
            <w:pPr>
              <w:spacing w:after="0"/>
              <w:rPr>
                <w:rFonts w:ascii="Arial" w:hAnsi="Arial"/>
                <w:b/>
                <w:sz w:val="18"/>
              </w:rPr>
            </w:pPr>
          </w:p>
        </w:tc>
        <w:tc>
          <w:tcPr>
            <w:tcW w:w="4329" w:type="dxa"/>
            <w:vMerge/>
            <w:tcBorders>
              <w:top w:val="single" w:sz="4" w:space="0" w:color="auto"/>
              <w:left w:val="single" w:sz="4" w:space="0" w:color="auto"/>
              <w:bottom w:val="single" w:sz="4" w:space="0" w:color="auto"/>
              <w:right w:val="single" w:sz="4" w:space="0" w:color="auto"/>
            </w:tcBorders>
            <w:vAlign w:val="center"/>
            <w:hideMark/>
          </w:tcPr>
          <w:p w14:paraId="203ABAAC" w14:textId="77777777" w:rsidR="00E54682" w:rsidRDefault="00E54682" w:rsidP="00331E11">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08182A76" w14:textId="77777777" w:rsidR="00E54682" w:rsidRDefault="00E54682" w:rsidP="00331E11">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22219968" w14:textId="77777777" w:rsidR="00E54682" w:rsidRDefault="00E54682" w:rsidP="00331E11">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7E06E885" w14:textId="77777777" w:rsidR="00E54682" w:rsidRDefault="00E54682" w:rsidP="00331E11">
            <w:pPr>
              <w:pStyle w:val="TAH"/>
            </w:pPr>
            <w:r>
              <w:t>Sxc</w:t>
            </w:r>
          </w:p>
        </w:tc>
        <w:tc>
          <w:tcPr>
            <w:tcW w:w="377" w:type="dxa"/>
            <w:tcBorders>
              <w:top w:val="single" w:sz="4" w:space="0" w:color="auto"/>
              <w:left w:val="single" w:sz="4" w:space="0" w:color="auto"/>
              <w:bottom w:val="single" w:sz="4" w:space="0" w:color="auto"/>
              <w:right w:val="single" w:sz="4" w:space="0" w:color="auto"/>
            </w:tcBorders>
            <w:hideMark/>
          </w:tcPr>
          <w:p w14:paraId="6A1329EE" w14:textId="77777777" w:rsidR="00E54682" w:rsidRDefault="00E54682" w:rsidP="00331E11">
            <w:pPr>
              <w:pStyle w:val="TAH"/>
            </w:pPr>
            <w:r>
              <w:rPr>
                <w:lang w:val="de-DE"/>
              </w:rPr>
              <w:t>N4</w:t>
            </w:r>
          </w:p>
        </w:tc>
        <w:tc>
          <w:tcPr>
            <w:tcW w:w="332" w:type="dxa"/>
            <w:tcBorders>
              <w:top w:val="single" w:sz="4" w:space="0" w:color="auto"/>
              <w:left w:val="single" w:sz="4" w:space="0" w:color="auto"/>
              <w:bottom w:val="single" w:sz="4" w:space="0" w:color="auto"/>
              <w:right w:val="single" w:sz="4" w:space="0" w:color="auto"/>
            </w:tcBorders>
          </w:tcPr>
          <w:p w14:paraId="7C3C73C9" w14:textId="77777777" w:rsidR="00E54682" w:rsidRDefault="00E54682" w:rsidP="00331E11">
            <w:pPr>
              <w:pStyle w:val="TAH"/>
            </w:pPr>
            <w: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3632EE8A" w14:textId="77777777" w:rsidR="00E54682" w:rsidRDefault="00E54682" w:rsidP="00331E11">
            <w:pPr>
              <w:spacing w:after="0"/>
              <w:rPr>
                <w:rFonts w:ascii="Arial" w:hAnsi="Arial"/>
                <w:b/>
                <w:sz w:val="18"/>
              </w:rPr>
            </w:pPr>
            <w:bookmarkStart w:id="4314" w:name="_PERM_MCCTEMPBM_CRPT05020547___7"/>
            <w:bookmarkEnd w:id="4314"/>
          </w:p>
        </w:tc>
      </w:tr>
      <w:bookmarkEnd w:id="4313"/>
      <w:tr w:rsidR="00E54682" w14:paraId="1209BBBA"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29D80E3C" w14:textId="77777777" w:rsidR="00E54682" w:rsidRDefault="00E54682" w:rsidP="00331E11">
            <w:pPr>
              <w:pStyle w:val="TAL"/>
            </w:pPr>
            <w:r>
              <w:t>MBS Session Identifier</w:t>
            </w:r>
          </w:p>
        </w:tc>
        <w:tc>
          <w:tcPr>
            <w:tcW w:w="337" w:type="dxa"/>
            <w:tcBorders>
              <w:top w:val="single" w:sz="4" w:space="0" w:color="auto"/>
              <w:left w:val="single" w:sz="4" w:space="0" w:color="auto"/>
              <w:bottom w:val="single" w:sz="4" w:space="0" w:color="auto"/>
              <w:right w:val="single" w:sz="4" w:space="0" w:color="auto"/>
            </w:tcBorders>
          </w:tcPr>
          <w:p w14:paraId="60A6DD00" w14:textId="77777777" w:rsidR="00E54682" w:rsidRDefault="00E54682" w:rsidP="00823058">
            <w:pPr>
              <w:pStyle w:val="TAC"/>
            </w:pPr>
            <w:r w:rsidRPr="00823058">
              <w:t>M</w:t>
            </w:r>
          </w:p>
        </w:tc>
        <w:tc>
          <w:tcPr>
            <w:tcW w:w="4329" w:type="dxa"/>
            <w:tcBorders>
              <w:top w:val="single" w:sz="4" w:space="0" w:color="auto"/>
              <w:left w:val="single" w:sz="4" w:space="0" w:color="auto"/>
              <w:bottom w:val="single" w:sz="4" w:space="0" w:color="auto"/>
              <w:right w:val="single" w:sz="4" w:space="0" w:color="auto"/>
            </w:tcBorders>
          </w:tcPr>
          <w:p w14:paraId="7C793498" w14:textId="77777777" w:rsidR="00E54682" w:rsidRDefault="00E54682" w:rsidP="00331E11">
            <w:pPr>
              <w:pStyle w:val="TAL"/>
            </w:pPr>
          </w:p>
        </w:tc>
        <w:tc>
          <w:tcPr>
            <w:tcW w:w="426" w:type="dxa"/>
            <w:tcBorders>
              <w:top w:val="single" w:sz="4" w:space="0" w:color="auto"/>
              <w:left w:val="single" w:sz="4" w:space="0" w:color="auto"/>
              <w:bottom w:val="single" w:sz="4" w:space="0" w:color="auto"/>
              <w:right w:val="single" w:sz="4" w:space="0" w:color="auto"/>
            </w:tcBorders>
          </w:tcPr>
          <w:p w14:paraId="50E3A520"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842AAD8"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0A101BA" w14:textId="77777777" w:rsidR="00E54682" w:rsidRDefault="00E54682" w:rsidP="00331E11">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7BCC0D91" w14:textId="77777777" w:rsidR="00E54682" w:rsidRDefault="00E54682" w:rsidP="00331E11">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5E315B13" w14:textId="77777777" w:rsidR="00E54682" w:rsidRDefault="00E54682" w:rsidP="00331E11">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267FDB38" w14:textId="77777777" w:rsidR="00E54682" w:rsidRDefault="00E54682" w:rsidP="00331E11">
            <w:pPr>
              <w:pStyle w:val="TAC"/>
            </w:pPr>
            <w:r>
              <w:t>MBS Session Identifier</w:t>
            </w:r>
          </w:p>
        </w:tc>
      </w:tr>
      <w:tr w:rsidR="00AC7BFA" w14:paraId="5FB11C8C"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29465EC6" w14:textId="696321A9" w:rsidR="00AC7BFA" w:rsidRDefault="00AC7BFA" w:rsidP="00AC7BFA">
            <w:pPr>
              <w:pStyle w:val="TAL"/>
            </w:pPr>
            <w:r>
              <w:t>Area Session ID</w:t>
            </w:r>
          </w:p>
        </w:tc>
        <w:tc>
          <w:tcPr>
            <w:tcW w:w="337" w:type="dxa"/>
            <w:tcBorders>
              <w:top w:val="single" w:sz="4" w:space="0" w:color="auto"/>
              <w:left w:val="single" w:sz="4" w:space="0" w:color="auto"/>
              <w:bottom w:val="single" w:sz="4" w:space="0" w:color="auto"/>
              <w:right w:val="single" w:sz="4" w:space="0" w:color="auto"/>
            </w:tcBorders>
          </w:tcPr>
          <w:p w14:paraId="0BAE8F26" w14:textId="1B0F49B5" w:rsidR="00AC7BFA" w:rsidRDefault="00AC7BFA" w:rsidP="00AC7BFA">
            <w:pPr>
              <w:pStyle w:val="TAL"/>
              <w:jc w:val="center"/>
            </w:pPr>
            <w:r>
              <w:t>C</w:t>
            </w:r>
          </w:p>
        </w:tc>
        <w:tc>
          <w:tcPr>
            <w:tcW w:w="4329" w:type="dxa"/>
            <w:tcBorders>
              <w:top w:val="single" w:sz="4" w:space="0" w:color="auto"/>
              <w:left w:val="single" w:sz="4" w:space="0" w:color="auto"/>
              <w:bottom w:val="single" w:sz="4" w:space="0" w:color="auto"/>
              <w:right w:val="single" w:sz="4" w:space="0" w:color="auto"/>
            </w:tcBorders>
          </w:tcPr>
          <w:p w14:paraId="42B667A4" w14:textId="348B5B27" w:rsidR="00AC7BFA" w:rsidRDefault="00AC7BFA" w:rsidP="00AC7BFA">
            <w:pPr>
              <w:pStyle w:val="TAL"/>
            </w:pPr>
            <w:r>
              <w:t xml:space="preserve">This IE shall be present for a location dependent MBS service. When present, it shall contain the Area Session ID, which together with the MBS Session Identifier, uniquely identify the service area part of the content data of the MBS service. </w:t>
            </w:r>
          </w:p>
        </w:tc>
        <w:tc>
          <w:tcPr>
            <w:tcW w:w="426" w:type="dxa"/>
            <w:tcBorders>
              <w:top w:val="single" w:sz="4" w:space="0" w:color="auto"/>
              <w:left w:val="single" w:sz="4" w:space="0" w:color="auto"/>
              <w:bottom w:val="single" w:sz="4" w:space="0" w:color="auto"/>
              <w:right w:val="single" w:sz="4" w:space="0" w:color="auto"/>
            </w:tcBorders>
          </w:tcPr>
          <w:p w14:paraId="6AB2D950" w14:textId="6134BC0F" w:rsidR="00AC7BFA" w:rsidRDefault="00AC7BFA" w:rsidP="00AC7BFA">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A47D0FD" w14:textId="3F1F83EF" w:rsidR="00AC7BFA" w:rsidRDefault="00AC7BFA" w:rsidP="00AC7BFA">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0296E92" w14:textId="371544A9" w:rsidR="00AC7BFA" w:rsidRDefault="00AC7BFA" w:rsidP="00AC7BFA">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3083D020" w14:textId="45F7E342" w:rsidR="00AC7BFA" w:rsidRDefault="00AC7BFA" w:rsidP="00AC7BFA">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4BD4237B" w14:textId="51D628FA" w:rsidR="00AC7BFA" w:rsidRDefault="00AC7BFA" w:rsidP="00AC7BFA">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246206F1" w14:textId="1FEEDC09" w:rsidR="00AC7BFA" w:rsidRDefault="00AC7BFA" w:rsidP="00AC7BFA">
            <w:pPr>
              <w:pStyle w:val="TAC"/>
            </w:pPr>
            <w:r>
              <w:t>Area Session ID</w:t>
            </w:r>
          </w:p>
        </w:tc>
      </w:tr>
      <w:tr w:rsidR="00E54682" w14:paraId="3DDE7793"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1A7393E2" w14:textId="77777777" w:rsidR="00E54682" w:rsidRDefault="00E54682" w:rsidP="00331E11">
            <w:pPr>
              <w:pStyle w:val="TAL"/>
            </w:pPr>
            <w:r>
              <w:t>N19mb DL Tunnel ID</w:t>
            </w:r>
          </w:p>
        </w:tc>
        <w:tc>
          <w:tcPr>
            <w:tcW w:w="337" w:type="dxa"/>
            <w:tcBorders>
              <w:top w:val="single" w:sz="4" w:space="0" w:color="auto"/>
              <w:left w:val="single" w:sz="4" w:space="0" w:color="auto"/>
              <w:bottom w:val="single" w:sz="4" w:space="0" w:color="auto"/>
              <w:right w:val="single" w:sz="4" w:space="0" w:color="auto"/>
            </w:tcBorders>
          </w:tcPr>
          <w:p w14:paraId="5EFCF940" w14:textId="77777777" w:rsidR="00E54682" w:rsidRDefault="00E54682" w:rsidP="00823058">
            <w:pPr>
              <w:pStyle w:val="TAC"/>
            </w:pPr>
            <w:r w:rsidRPr="00823058">
              <w:t>C</w:t>
            </w:r>
          </w:p>
        </w:tc>
        <w:tc>
          <w:tcPr>
            <w:tcW w:w="4329" w:type="dxa"/>
            <w:tcBorders>
              <w:top w:val="single" w:sz="4" w:space="0" w:color="auto"/>
              <w:left w:val="single" w:sz="4" w:space="0" w:color="auto"/>
              <w:bottom w:val="single" w:sz="4" w:space="0" w:color="auto"/>
              <w:right w:val="single" w:sz="4" w:space="0" w:color="auto"/>
            </w:tcBorders>
          </w:tcPr>
          <w:p w14:paraId="29F2F646" w14:textId="12A26A6D" w:rsidR="00E54682" w:rsidRDefault="00E54682" w:rsidP="00331E11">
            <w:pPr>
              <w:pStyle w:val="TAL"/>
            </w:pPr>
            <w:r>
              <w:t>This IE shall be present when the SMF has requested the UPF to allocate a Local F-TEID in the PDI or in the Create Traffic Endpoint IE. (NOTE 1)</w:t>
            </w:r>
          </w:p>
        </w:tc>
        <w:tc>
          <w:tcPr>
            <w:tcW w:w="426" w:type="dxa"/>
            <w:tcBorders>
              <w:top w:val="single" w:sz="4" w:space="0" w:color="auto"/>
              <w:left w:val="single" w:sz="4" w:space="0" w:color="auto"/>
              <w:bottom w:val="single" w:sz="4" w:space="0" w:color="auto"/>
              <w:right w:val="single" w:sz="4" w:space="0" w:color="auto"/>
            </w:tcBorders>
          </w:tcPr>
          <w:p w14:paraId="68DEB617"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2FC8851"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D065DD8" w14:textId="77777777" w:rsidR="00E54682" w:rsidRDefault="00E54682" w:rsidP="00331E11">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284B202E" w14:textId="77777777" w:rsidR="00E54682" w:rsidRDefault="00E54682" w:rsidP="00331E11">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651E5029" w14:textId="77777777" w:rsidR="00E54682" w:rsidRDefault="00E54682" w:rsidP="00331E11">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56F631B9" w14:textId="77777777" w:rsidR="00E54682" w:rsidRDefault="00E54682" w:rsidP="00331E11">
            <w:pPr>
              <w:pStyle w:val="TAC"/>
            </w:pPr>
            <w:r w:rsidRPr="00441CD0">
              <w:rPr>
                <w:lang w:val="fr-FR"/>
              </w:rPr>
              <w:t>F-TEID</w:t>
            </w:r>
          </w:p>
        </w:tc>
      </w:tr>
      <w:tr w:rsidR="00E54682" w14:paraId="2AEEE87B" w14:textId="77777777" w:rsidTr="00331E11">
        <w:trPr>
          <w:jc w:val="center"/>
        </w:trPr>
        <w:tc>
          <w:tcPr>
            <w:tcW w:w="1566" w:type="dxa"/>
            <w:tcBorders>
              <w:top w:val="single" w:sz="4" w:space="0" w:color="auto"/>
              <w:left w:val="single" w:sz="4" w:space="0" w:color="auto"/>
              <w:bottom w:val="single" w:sz="4" w:space="0" w:color="auto"/>
              <w:right w:val="single" w:sz="4" w:space="0" w:color="auto"/>
            </w:tcBorders>
          </w:tcPr>
          <w:p w14:paraId="1A9E156D" w14:textId="77777777" w:rsidR="00E54682" w:rsidRDefault="00E54682" w:rsidP="00331E11">
            <w:pPr>
              <w:pStyle w:val="TAL"/>
            </w:pPr>
            <w:r>
              <w:rPr>
                <w:lang w:val="de-DE"/>
              </w:rPr>
              <w:t>MBSN4Resp-Flags</w:t>
            </w:r>
          </w:p>
        </w:tc>
        <w:tc>
          <w:tcPr>
            <w:tcW w:w="337" w:type="dxa"/>
            <w:tcBorders>
              <w:top w:val="single" w:sz="4" w:space="0" w:color="auto"/>
              <w:left w:val="single" w:sz="4" w:space="0" w:color="auto"/>
              <w:bottom w:val="single" w:sz="4" w:space="0" w:color="auto"/>
              <w:right w:val="single" w:sz="4" w:space="0" w:color="auto"/>
            </w:tcBorders>
          </w:tcPr>
          <w:p w14:paraId="3DA8B3F7" w14:textId="77777777" w:rsidR="00E54682" w:rsidRDefault="00E54682" w:rsidP="00823058">
            <w:pPr>
              <w:pStyle w:val="TAC"/>
            </w:pPr>
            <w:r w:rsidRPr="00823058">
              <w:t>C</w:t>
            </w:r>
          </w:p>
        </w:tc>
        <w:tc>
          <w:tcPr>
            <w:tcW w:w="4329" w:type="dxa"/>
            <w:tcBorders>
              <w:top w:val="single" w:sz="4" w:space="0" w:color="auto"/>
              <w:left w:val="single" w:sz="4" w:space="0" w:color="auto"/>
              <w:bottom w:val="single" w:sz="4" w:space="0" w:color="auto"/>
              <w:right w:val="single" w:sz="4" w:space="0" w:color="auto"/>
            </w:tcBorders>
          </w:tcPr>
          <w:p w14:paraId="0C0CDB82" w14:textId="6A213430" w:rsidR="00E54682" w:rsidRDefault="00E54682" w:rsidP="00331E11">
            <w:pPr>
              <w:pStyle w:val="TAL"/>
              <w:rPr>
                <w:rFonts w:cs="Arial"/>
                <w:szCs w:val="18"/>
              </w:rPr>
            </w:pPr>
            <w:r>
              <w:t>This IE shall be included if at least one of the flags is set to</w:t>
            </w:r>
            <w:r>
              <w:rPr>
                <w:rFonts w:cs="Arial"/>
                <w:szCs w:val="18"/>
              </w:rPr>
              <w:t xml:space="preserve"> "1".</w:t>
            </w:r>
            <w:r w:rsidR="005572C6">
              <w:rPr>
                <w:rFonts w:cs="Arial"/>
                <w:szCs w:val="18"/>
              </w:rPr>
              <w:t xml:space="preserve"> NOTE 2.</w:t>
            </w:r>
          </w:p>
          <w:p w14:paraId="644DB65C" w14:textId="77777777" w:rsidR="00E54682" w:rsidRDefault="00E54682" w:rsidP="00331E11">
            <w:pPr>
              <w:pStyle w:val="TAL"/>
              <w:rPr>
                <w:rFonts w:cs="Arial"/>
                <w:szCs w:val="18"/>
              </w:rPr>
            </w:pPr>
          </w:p>
          <w:p w14:paraId="25BDDA0A" w14:textId="04C6748C" w:rsidR="00981985" w:rsidRPr="003B21B1" w:rsidRDefault="00E54682" w:rsidP="00331E11">
            <w:pPr>
              <w:pStyle w:val="B1"/>
              <w:rPr>
                <w:rFonts w:ascii="Arial" w:hAnsi="Arial" w:cs="Arial"/>
                <w:sz w:val="18"/>
                <w:szCs w:val="18"/>
              </w:rPr>
            </w:pPr>
            <w:bookmarkStart w:id="4315" w:name="_PERM_MCCTEMPBM_CRPT05020551___7"/>
            <w:r w:rsidRPr="003B21B1">
              <w:rPr>
                <w:rFonts w:ascii="Arial" w:hAnsi="Arial" w:cs="Arial"/>
                <w:sz w:val="18"/>
                <w:szCs w:val="18"/>
              </w:rPr>
              <w:t>-</w:t>
            </w:r>
            <w:r w:rsidRPr="003B21B1">
              <w:rPr>
                <w:rFonts w:ascii="Arial" w:hAnsi="Arial" w:cs="Arial"/>
                <w:sz w:val="18"/>
                <w:szCs w:val="18"/>
              </w:rPr>
              <w:tab/>
              <w:t>NN19DT (New N19</w:t>
            </w:r>
            <w:r>
              <w:rPr>
                <w:rFonts w:ascii="Arial" w:hAnsi="Arial" w:cs="Arial"/>
                <w:sz w:val="18"/>
                <w:szCs w:val="18"/>
              </w:rPr>
              <w:t>mb</w:t>
            </w:r>
            <w:r w:rsidRPr="003B21B1">
              <w:rPr>
                <w:rFonts w:ascii="Arial" w:hAnsi="Arial" w:cs="Arial"/>
                <w:sz w:val="18"/>
                <w:szCs w:val="18"/>
              </w:rPr>
              <w:t xml:space="preserve"> Downlink Tunnel): the UPF shall set this flag if it has allocated a </w:t>
            </w:r>
            <w:r>
              <w:rPr>
                <w:rFonts w:ascii="Arial" w:hAnsi="Arial" w:cs="Arial"/>
                <w:sz w:val="18"/>
                <w:szCs w:val="18"/>
              </w:rPr>
              <w:t xml:space="preserve">new </w:t>
            </w:r>
            <w:r w:rsidRPr="003B21B1">
              <w:rPr>
                <w:rFonts w:ascii="Arial" w:hAnsi="Arial" w:cs="Arial"/>
                <w:sz w:val="18"/>
                <w:szCs w:val="18"/>
              </w:rPr>
              <w:t xml:space="preserve">N19mb DL TEID for the MBS </w:t>
            </w:r>
            <w:r>
              <w:rPr>
                <w:rFonts w:ascii="Arial" w:hAnsi="Arial" w:cs="Arial"/>
                <w:sz w:val="18"/>
                <w:szCs w:val="18"/>
              </w:rPr>
              <w:t>s</w:t>
            </w:r>
            <w:r w:rsidRPr="003B21B1">
              <w:rPr>
                <w:rFonts w:ascii="Arial" w:hAnsi="Arial" w:cs="Arial"/>
                <w:sz w:val="18"/>
                <w:szCs w:val="18"/>
              </w:rPr>
              <w:t>ession;</w:t>
            </w:r>
          </w:p>
          <w:p w14:paraId="484DBC1E" w14:textId="77777777" w:rsidR="00981985" w:rsidRDefault="00E54682" w:rsidP="00331E11">
            <w:pPr>
              <w:pStyle w:val="B1"/>
              <w:rPr>
                <w:rFonts w:ascii="Arial" w:hAnsi="Arial" w:cs="Arial"/>
                <w:sz w:val="18"/>
                <w:szCs w:val="18"/>
              </w:rPr>
            </w:pPr>
            <w:r w:rsidRPr="003B21B1">
              <w:rPr>
                <w:rFonts w:ascii="Arial" w:hAnsi="Arial" w:cs="Arial"/>
                <w:sz w:val="18"/>
                <w:szCs w:val="18"/>
              </w:rPr>
              <w:t>-</w:t>
            </w:r>
            <w:r w:rsidRPr="003B21B1">
              <w:rPr>
                <w:rFonts w:ascii="Arial" w:hAnsi="Arial" w:cs="Arial"/>
                <w:sz w:val="18"/>
                <w:szCs w:val="18"/>
              </w:rPr>
              <w:tab/>
              <w:t xml:space="preserve">JMTI (Joined </w:t>
            </w:r>
            <w:r>
              <w:rPr>
                <w:rFonts w:ascii="Arial" w:hAnsi="Arial" w:cs="Arial"/>
                <w:sz w:val="18"/>
                <w:szCs w:val="18"/>
              </w:rPr>
              <w:t xml:space="preserve">N19mb </w:t>
            </w:r>
            <w:r w:rsidRPr="003B21B1">
              <w:rPr>
                <w:rFonts w:ascii="Arial" w:hAnsi="Arial" w:cs="Arial"/>
                <w:sz w:val="18"/>
                <w:szCs w:val="18"/>
              </w:rPr>
              <w:t xml:space="preserve">Multicast Tree Indication): the UPF shall set this flag if it has joined the multicast tree from </w:t>
            </w:r>
            <w:r>
              <w:rPr>
                <w:rFonts w:ascii="Arial" w:hAnsi="Arial" w:cs="Arial"/>
                <w:sz w:val="18"/>
                <w:szCs w:val="18"/>
              </w:rPr>
              <w:t xml:space="preserve">the </w:t>
            </w:r>
            <w:r w:rsidRPr="003B21B1">
              <w:rPr>
                <w:rFonts w:ascii="Arial" w:hAnsi="Arial" w:cs="Arial"/>
                <w:sz w:val="18"/>
                <w:szCs w:val="18"/>
              </w:rPr>
              <w:t>MB-UPF</w:t>
            </w:r>
            <w:r>
              <w:rPr>
                <w:rFonts w:ascii="Arial" w:hAnsi="Arial" w:cs="Arial"/>
                <w:sz w:val="18"/>
                <w:szCs w:val="18"/>
              </w:rPr>
              <w:t>;</w:t>
            </w:r>
          </w:p>
          <w:p w14:paraId="100BDC3F" w14:textId="693698F9" w:rsidR="00E54682" w:rsidRPr="003B21B1" w:rsidRDefault="00E54682" w:rsidP="00331E11">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230CDD">
              <w:rPr>
                <w:rFonts w:ascii="Arial" w:hAnsi="Arial" w:cs="Arial"/>
                <w:sz w:val="18"/>
                <w:szCs w:val="18"/>
              </w:rPr>
              <w:t>N19DTR</w:t>
            </w:r>
            <w:r>
              <w:rPr>
                <w:rFonts w:ascii="Arial" w:hAnsi="Arial" w:cs="Arial"/>
                <w:sz w:val="18"/>
                <w:szCs w:val="18"/>
              </w:rPr>
              <w:t xml:space="preserve"> (N19mb Downlink Tunnel Removal): the UPF shall set this flag if it is about to remove </w:t>
            </w:r>
            <w:r w:rsidRPr="00230CDD">
              <w:rPr>
                <w:rFonts w:ascii="Arial" w:hAnsi="Arial" w:cs="Arial"/>
                <w:sz w:val="18"/>
                <w:szCs w:val="18"/>
              </w:rPr>
              <w:t>the N19mb DL Tunnel</w:t>
            </w:r>
            <w:r>
              <w:rPr>
                <w:rFonts w:ascii="Arial" w:hAnsi="Arial" w:cs="Arial"/>
                <w:sz w:val="18"/>
                <w:szCs w:val="18"/>
              </w:rPr>
              <w:t xml:space="preserve"> for receiving the MBS session data.</w:t>
            </w:r>
          </w:p>
          <w:bookmarkEnd w:id="4315"/>
          <w:p w14:paraId="320D287E" w14:textId="77777777" w:rsidR="00E54682" w:rsidRDefault="00E54682" w:rsidP="00331E11">
            <w:pPr>
              <w:pStyle w:val="TAL"/>
            </w:pPr>
            <w:r>
              <w:rPr>
                <w:rFonts w:cs="Arial"/>
                <w:szCs w:val="18"/>
                <w:lang w:eastAsia="zh-CN"/>
              </w:rPr>
              <w:t xml:space="preserve"> </w:t>
            </w:r>
          </w:p>
        </w:tc>
        <w:tc>
          <w:tcPr>
            <w:tcW w:w="426" w:type="dxa"/>
            <w:tcBorders>
              <w:top w:val="single" w:sz="4" w:space="0" w:color="auto"/>
              <w:left w:val="single" w:sz="4" w:space="0" w:color="auto"/>
              <w:bottom w:val="single" w:sz="4" w:space="0" w:color="auto"/>
              <w:right w:val="single" w:sz="4" w:space="0" w:color="auto"/>
            </w:tcBorders>
          </w:tcPr>
          <w:p w14:paraId="3DD727D1"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21F3FB1" w14:textId="77777777" w:rsidR="00E54682" w:rsidRDefault="00E54682" w:rsidP="00331E1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3DB16B6" w14:textId="77777777" w:rsidR="00E54682" w:rsidRDefault="00E54682" w:rsidP="00331E11">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0702FA72" w14:textId="77777777" w:rsidR="00E54682" w:rsidRDefault="00E54682" w:rsidP="00331E11">
            <w:pPr>
              <w:pStyle w:val="TAC"/>
              <w:rPr>
                <w:lang w:val="de-DE"/>
              </w:rPr>
            </w:pPr>
            <w:r>
              <w:rPr>
                <w:lang w:val="de-DE"/>
              </w:rPr>
              <w:t>X</w:t>
            </w:r>
          </w:p>
        </w:tc>
        <w:tc>
          <w:tcPr>
            <w:tcW w:w="332" w:type="dxa"/>
            <w:tcBorders>
              <w:top w:val="single" w:sz="4" w:space="0" w:color="auto"/>
              <w:left w:val="single" w:sz="4" w:space="0" w:color="auto"/>
              <w:bottom w:val="single" w:sz="4" w:space="0" w:color="auto"/>
              <w:right w:val="single" w:sz="4" w:space="0" w:color="auto"/>
            </w:tcBorders>
          </w:tcPr>
          <w:p w14:paraId="184EA5F9" w14:textId="77777777" w:rsidR="00E54682" w:rsidRDefault="00E54682" w:rsidP="00331E11">
            <w:pPr>
              <w:pStyle w:val="TAC"/>
              <w:rPr>
                <w:lang w:val="de-DE"/>
              </w:rPr>
            </w:pPr>
            <w:r>
              <w:rPr>
                <w:lang w:val="de-DE"/>
              </w:rPr>
              <w:t>-</w:t>
            </w:r>
          </w:p>
        </w:tc>
        <w:tc>
          <w:tcPr>
            <w:tcW w:w="1263" w:type="dxa"/>
            <w:tcBorders>
              <w:top w:val="single" w:sz="4" w:space="0" w:color="auto"/>
              <w:left w:val="single" w:sz="4" w:space="0" w:color="auto"/>
              <w:bottom w:val="single" w:sz="4" w:space="0" w:color="auto"/>
              <w:right w:val="single" w:sz="4" w:space="0" w:color="auto"/>
            </w:tcBorders>
          </w:tcPr>
          <w:p w14:paraId="1C41FF61" w14:textId="77777777" w:rsidR="00E54682" w:rsidRDefault="00E54682" w:rsidP="00331E11">
            <w:pPr>
              <w:pStyle w:val="TAC"/>
            </w:pPr>
            <w:r>
              <w:rPr>
                <w:lang w:val="de-DE"/>
              </w:rPr>
              <w:t>MBSN4Resp-Flags</w:t>
            </w:r>
          </w:p>
        </w:tc>
      </w:tr>
      <w:tr w:rsidR="00E54682" w14:paraId="4943B3C4" w14:textId="77777777" w:rsidTr="00331E11">
        <w:trPr>
          <w:jc w:val="center"/>
        </w:trPr>
        <w:tc>
          <w:tcPr>
            <w:tcW w:w="9480" w:type="dxa"/>
            <w:gridSpan w:val="9"/>
            <w:tcBorders>
              <w:top w:val="single" w:sz="4" w:space="0" w:color="auto"/>
              <w:left w:val="single" w:sz="4" w:space="0" w:color="auto"/>
              <w:bottom w:val="single" w:sz="4" w:space="0" w:color="auto"/>
              <w:right w:val="single" w:sz="4" w:space="0" w:color="auto"/>
            </w:tcBorders>
          </w:tcPr>
          <w:p w14:paraId="1BD12704" w14:textId="172F87E8" w:rsidR="00E54682" w:rsidRDefault="00E54682" w:rsidP="00331E11">
            <w:pPr>
              <w:pStyle w:val="TAN"/>
            </w:pPr>
            <w:r w:rsidRPr="00BC600A">
              <w:rPr>
                <w:lang w:val="en-US"/>
              </w:rPr>
              <w:t>NOTE</w:t>
            </w:r>
            <w:r w:rsidR="005572C6">
              <w:rPr>
                <w:lang w:val="en-US"/>
              </w:rPr>
              <w:t> </w:t>
            </w:r>
            <w:r w:rsidRPr="00BC600A">
              <w:rPr>
                <w:lang w:val="en-US"/>
              </w:rPr>
              <w:t>1:</w:t>
            </w:r>
            <w:r w:rsidRPr="00BC600A">
              <w:rPr>
                <w:lang w:val="en-US"/>
              </w:rPr>
              <w:tab/>
              <w:t xml:space="preserve">The UPF need not include </w:t>
            </w:r>
            <w:r>
              <w:t>Created PDR or Created Traffic Endpoint to return the newly allocated N19mb DL TEID.</w:t>
            </w:r>
          </w:p>
          <w:p w14:paraId="2A599206" w14:textId="27D5A645" w:rsidR="005572C6" w:rsidRPr="00BC600A" w:rsidRDefault="005572C6" w:rsidP="00331E11">
            <w:pPr>
              <w:pStyle w:val="TAN"/>
              <w:rPr>
                <w:lang w:val="en-US"/>
              </w:rPr>
            </w:pPr>
            <w:r>
              <w:t>N</w:t>
            </w:r>
            <w:r w:rsidRPr="00BC600A">
              <w:rPr>
                <w:lang w:val="en-US"/>
              </w:rPr>
              <w:t>OTE</w:t>
            </w:r>
            <w:r>
              <w:rPr>
                <w:lang w:val="en-US"/>
              </w:rPr>
              <w:t> 2</w:t>
            </w:r>
            <w:r w:rsidRPr="00BC600A">
              <w:rPr>
                <w:lang w:val="en-US"/>
              </w:rPr>
              <w:t>:</w:t>
            </w:r>
            <w:r w:rsidRPr="00BC600A">
              <w:rPr>
                <w:lang w:val="en-US"/>
              </w:rPr>
              <w:tab/>
            </w:r>
            <w:r w:rsidR="009F7A3F">
              <w:rPr>
                <w:lang w:val="en-US"/>
              </w:rPr>
              <w:t>C</w:t>
            </w:r>
            <w:r w:rsidR="009F7A3F" w:rsidRPr="00507A34">
              <w:rPr>
                <w:lang w:val="en-US"/>
              </w:rPr>
              <w:t>lause</w:t>
            </w:r>
            <w:r w:rsidR="009F7A3F">
              <w:rPr>
                <w:lang w:val="en-US"/>
              </w:rPr>
              <w:t> </w:t>
            </w:r>
            <w:r w:rsidR="009F7A3F" w:rsidRPr="00507A34">
              <w:rPr>
                <w:lang w:val="en-US"/>
              </w:rPr>
              <w:t>5</w:t>
            </w:r>
            <w:r w:rsidRPr="00507A34">
              <w:rPr>
                <w:lang w:val="en-US"/>
              </w:rPr>
              <w:t>.34.3.2</w:t>
            </w:r>
            <w:r>
              <w:rPr>
                <w:lang w:val="en-US"/>
              </w:rPr>
              <w:t xml:space="preserve"> explains what is indicated by</w:t>
            </w:r>
            <w:r w:rsidRPr="00507A34">
              <w:rPr>
                <w:lang w:val="en-US"/>
              </w:rPr>
              <w:t xml:space="preserve"> the absence of the MBSN4Resp-Flags</w:t>
            </w:r>
            <w:r>
              <w:t>.</w:t>
            </w:r>
          </w:p>
        </w:tc>
      </w:tr>
    </w:tbl>
    <w:p w14:paraId="0A1F813D" w14:textId="77777777" w:rsidR="00E54682" w:rsidRPr="00441CD0" w:rsidRDefault="00E54682" w:rsidP="00EE5860"/>
    <w:p w14:paraId="3BE0BFD2" w14:textId="77777777" w:rsidR="00EE5860" w:rsidRPr="00441CD0" w:rsidRDefault="00EE5860" w:rsidP="001A3E8D">
      <w:pPr>
        <w:pStyle w:val="Heading4"/>
        <w:rPr>
          <w:rFonts w:cs="Arial"/>
          <w:bCs/>
        </w:rPr>
      </w:pPr>
      <w:bookmarkStart w:id="4316" w:name="_Toc19717294"/>
      <w:bookmarkStart w:id="4317" w:name="_Toc27490786"/>
      <w:bookmarkStart w:id="4318" w:name="_Toc27557079"/>
      <w:bookmarkStart w:id="4319" w:name="_Toc27723996"/>
      <w:bookmarkStart w:id="4320" w:name="_Toc36031068"/>
      <w:bookmarkStart w:id="4321" w:name="_Toc36042988"/>
      <w:bookmarkStart w:id="4322" w:name="_Toc36814313"/>
      <w:bookmarkStart w:id="4323" w:name="_Toc44689168"/>
      <w:bookmarkStart w:id="4324" w:name="_Toc44923922"/>
      <w:bookmarkStart w:id="4325" w:name="_Toc51860892"/>
      <w:bookmarkStart w:id="4326" w:name="_Toc57930663"/>
      <w:bookmarkStart w:id="4327" w:name="_Toc57931293"/>
      <w:bookmarkStart w:id="4328" w:name="_Toc98235848"/>
      <w:r w:rsidRPr="00441CD0">
        <w:t>7.5.3.2</w:t>
      </w:r>
      <w:r w:rsidRPr="00441CD0">
        <w:tab/>
        <w:t>Created PDR IE within PFCP Session Establishment Response</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1A0EE101" w14:textId="77777777" w:rsidR="008D3EC4" w:rsidRDefault="008D3EC4" w:rsidP="008D3EC4">
      <w:pPr>
        <w:pStyle w:val="TH"/>
        <w:rPr>
          <w:lang w:val="en-US"/>
        </w:rPr>
      </w:pPr>
      <w:bookmarkStart w:id="4329" w:name="_Toc19717295"/>
      <w:bookmarkStart w:id="4330" w:name="_Toc27490787"/>
      <w:bookmarkStart w:id="4331" w:name="_Toc27557080"/>
      <w:bookmarkStart w:id="4332" w:name="_Toc27723997"/>
      <w:bookmarkStart w:id="4333" w:name="_Toc36031069"/>
      <w:bookmarkStart w:id="4334" w:name="_Toc36042989"/>
      <w:bookmarkStart w:id="4335" w:name="_Toc36814314"/>
      <w:bookmarkStart w:id="4336" w:name="_Toc44689169"/>
      <w:bookmarkStart w:id="4337" w:name="_Toc44923923"/>
      <w:bookmarkStart w:id="4338" w:name="_Toc51860893"/>
      <w:bookmarkStart w:id="4339" w:name="_Toc57930664"/>
      <w:bookmarkStart w:id="4340" w:name="_Toc57931294"/>
      <w:r>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5131DB5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DAAA9F" w14:textId="77777777" w:rsidR="008D3EC4" w:rsidRDefault="008D3EC4" w:rsidP="00167EC7">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AD065A3"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7D7E9D2" w14:textId="77777777" w:rsidR="008D3EC4" w:rsidRDefault="008D3EC4" w:rsidP="00167EC7">
            <w:pPr>
              <w:pStyle w:val="TAC"/>
            </w:pPr>
            <w:r>
              <w:rPr>
                <w:lang w:val="en-US"/>
              </w:rPr>
              <w:t>Created PDR IE Type = 8 (decimal)</w:t>
            </w:r>
          </w:p>
        </w:tc>
      </w:tr>
      <w:tr w:rsidR="008D3EC4" w14:paraId="7615453E"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B80EA5"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30167D59"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9D39C04" w14:textId="77777777" w:rsidR="008D3EC4" w:rsidRDefault="008D3EC4" w:rsidP="00167EC7">
            <w:pPr>
              <w:pStyle w:val="TAC"/>
            </w:pPr>
            <w:r>
              <w:t>Length = n</w:t>
            </w:r>
          </w:p>
        </w:tc>
      </w:tr>
      <w:tr w:rsidR="008D3EC4" w14:paraId="50E3D917"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90E4061"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C88F99"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0339A991"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562AD001"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437A9646" w14:textId="77777777" w:rsidR="008D3EC4" w:rsidRDefault="008D3EC4" w:rsidP="00167EC7">
            <w:pPr>
              <w:pStyle w:val="TAH"/>
            </w:pPr>
            <w:r>
              <w:t>IE Type</w:t>
            </w:r>
          </w:p>
        </w:tc>
      </w:tr>
      <w:tr w:rsidR="008D3EC4" w14:paraId="7D635891"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00C2324" w14:textId="77777777" w:rsidR="008D3EC4" w:rsidRDefault="008D3EC4" w:rsidP="00167EC7">
            <w:pPr>
              <w:spacing w:after="0"/>
              <w:rPr>
                <w:rFonts w:ascii="Arial" w:hAnsi="Arial"/>
                <w:b/>
                <w:sz w:val="18"/>
              </w:rPr>
            </w:pPr>
            <w:bookmarkStart w:id="4341" w:name="_PERM_MCCTEMPBM_CRPT0502055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AD0978"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551484B"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6A4F16EC"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72F45FB"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6B9C9DC0"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725CBA6B"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6A689BD2"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A2EB85B" w14:textId="77777777" w:rsidR="008D3EC4" w:rsidRDefault="008D3EC4" w:rsidP="00167EC7">
            <w:pPr>
              <w:spacing w:after="0"/>
              <w:rPr>
                <w:rFonts w:ascii="Arial" w:hAnsi="Arial"/>
                <w:b/>
                <w:sz w:val="18"/>
              </w:rPr>
            </w:pPr>
            <w:bookmarkStart w:id="4342" w:name="_PERM_MCCTEMPBM_CRPT05020553___7"/>
            <w:bookmarkEnd w:id="4342"/>
          </w:p>
        </w:tc>
      </w:tr>
      <w:bookmarkEnd w:id="4341"/>
      <w:tr w:rsidR="008D3EC4" w14:paraId="7FB85E4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49A6E3" w14:textId="77777777" w:rsidR="008D3EC4" w:rsidRDefault="008D3EC4" w:rsidP="00167EC7">
            <w:pPr>
              <w:pStyle w:val="TAL"/>
            </w:pPr>
            <w:r>
              <w:rPr>
                <w:lang w:val="de-DE"/>
              </w:rPr>
              <w:t xml:space="preserve">PDR </w:t>
            </w:r>
            <w:r>
              <w:t>ID</w:t>
            </w:r>
          </w:p>
        </w:tc>
        <w:tc>
          <w:tcPr>
            <w:tcW w:w="336" w:type="dxa"/>
            <w:tcBorders>
              <w:top w:val="single" w:sz="4" w:space="0" w:color="auto"/>
              <w:left w:val="single" w:sz="4" w:space="0" w:color="auto"/>
              <w:bottom w:val="single" w:sz="4" w:space="0" w:color="auto"/>
              <w:right w:val="single" w:sz="4" w:space="0" w:color="auto"/>
            </w:tcBorders>
            <w:hideMark/>
          </w:tcPr>
          <w:p w14:paraId="0F94482E" w14:textId="77777777" w:rsidR="008D3EC4" w:rsidRDefault="008D3EC4" w:rsidP="00823058">
            <w:pPr>
              <w:pStyle w:val="TAC"/>
            </w:pPr>
            <w:r w:rsidRPr="00823058">
              <w:rPr>
                <w:rFonts w:eastAsia="SimSun"/>
              </w:rPr>
              <w:t>M</w:t>
            </w:r>
          </w:p>
        </w:tc>
        <w:tc>
          <w:tcPr>
            <w:tcW w:w="4336" w:type="dxa"/>
            <w:tcBorders>
              <w:top w:val="single" w:sz="4" w:space="0" w:color="auto"/>
              <w:left w:val="single" w:sz="4" w:space="0" w:color="auto"/>
              <w:bottom w:val="single" w:sz="4" w:space="0" w:color="auto"/>
              <w:right w:val="single" w:sz="4" w:space="0" w:color="auto"/>
            </w:tcBorders>
          </w:tcPr>
          <w:p w14:paraId="46A1CDE6" w14:textId="77777777" w:rsidR="008D3EC4" w:rsidRDefault="008D3EC4" w:rsidP="00167EC7">
            <w:pPr>
              <w:pStyle w:val="TAL"/>
            </w:pPr>
          </w:p>
        </w:tc>
        <w:tc>
          <w:tcPr>
            <w:tcW w:w="426" w:type="dxa"/>
            <w:tcBorders>
              <w:top w:val="single" w:sz="4" w:space="0" w:color="auto"/>
              <w:left w:val="single" w:sz="4" w:space="0" w:color="auto"/>
              <w:bottom w:val="single" w:sz="4" w:space="0" w:color="auto"/>
              <w:right w:val="single" w:sz="4" w:space="0" w:color="auto"/>
            </w:tcBorders>
            <w:hideMark/>
          </w:tcPr>
          <w:p w14:paraId="4864CB71"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DDD948D"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898D1A6"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39AF7A6A"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BF7F553"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28B2934" w14:textId="77777777" w:rsidR="008D3EC4" w:rsidRDefault="008D3EC4" w:rsidP="00167EC7">
            <w:pPr>
              <w:pStyle w:val="TAC"/>
              <w:rPr>
                <w:lang w:val="x-none"/>
              </w:rPr>
            </w:pPr>
            <w:r>
              <w:t>PDR ID</w:t>
            </w:r>
          </w:p>
        </w:tc>
      </w:tr>
      <w:tr w:rsidR="008D3EC4" w14:paraId="34A5EDE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F05679D" w14:textId="77777777" w:rsidR="008D3EC4" w:rsidRDefault="008D3EC4" w:rsidP="00167EC7">
            <w:pPr>
              <w:pStyle w:val="TAL"/>
              <w:rPr>
                <w:lang w:val="de-DE"/>
              </w:rPr>
            </w:pPr>
            <w:r>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6D64D743" w14:textId="77777777" w:rsidR="008D3EC4" w:rsidRDefault="008D3EC4" w:rsidP="00823058">
            <w:pPr>
              <w:pStyle w:val="TAC"/>
              <w:rPr>
                <w:rFonts w:eastAsia="SimSun"/>
                <w:lang w:val="x-none"/>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50A30E63" w14:textId="77777777" w:rsidR="008D3EC4" w:rsidRDefault="008D3EC4" w:rsidP="00167EC7">
            <w:pPr>
              <w:pStyle w:val="TAL"/>
            </w:pPr>
            <w:r>
              <w:rPr>
                <w:szCs w:val="18"/>
              </w:rPr>
              <w:t>If the UP function allocates the F-TEID, this IE shall be present and shall contain the local F-TEID to be used for this PDR.</w:t>
            </w:r>
          </w:p>
        </w:tc>
        <w:tc>
          <w:tcPr>
            <w:tcW w:w="426" w:type="dxa"/>
            <w:tcBorders>
              <w:top w:val="single" w:sz="4" w:space="0" w:color="auto"/>
              <w:left w:val="single" w:sz="4" w:space="0" w:color="auto"/>
              <w:bottom w:val="single" w:sz="4" w:space="0" w:color="auto"/>
              <w:right w:val="single" w:sz="4" w:space="0" w:color="auto"/>
            </w:tcBorders>
            <w:hideMark/>
          </w:tcPr>
          <w:p w14:paraId="1A6BDF4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761958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5B29471"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EF58D91"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D44B756"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03A38E7" w14:textId="77777777" w:rsidR="008D3EC4" w:rsidRDefault="008D3EC4" w:rsidP="00167EC7">
            <w:pPr>
              <w:pStyle w:val="TAC"/>
              <w:rPr>
                <w:lang w:val="x-none"/>
              </w:rPr>
            </w:pPr>
            <w:r>
              <w:t>F-TEID</w:t>
            </w:r>
          </w:p>
        </w:tc>
      </w:tr>
      <w:tr w:rsidR="008D3EC4" w14:paraId="70AC6BE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CA3A328" w14:textId="77777777" w:rsidR="008D3EC4" w:rsidRDefault="008D3EC4" w:rsidP="00167EC7">
            <w:pPr>
              <w:pStyle w:val="TAL"/>
              <w:rPr>
                <w:szCs w:val="18"/>
              </w:rPr>
            </w:pPr>
            <w:r>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0CB72E3F" w14:textId="77777777" w:rsidR="008D3EC4" w:rsidRDefault="008D3EC4" w:rsidP="00823058">
            <w:pPr>
              <w:pStyle w:val="TAC"/>
              <w:rPr>
                <w:lang w:eastAsia="zh-CN"/>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6A75CBE6" w14:textId="77777777" w:rsidR="008D3EC4" w:rsidRDefault="008D3EC4" w:rsidP="00167EC7">
            <w:pPr>
              <w:pStyle w:val="TAL"/>
              <w:rPr>
                <w:szCs w:val="18"/>
              </w:rPr>
            </w:pPr>
            <w:r>
              <w:rPr>
                <w:szCs w:val="18"/>
              </w:rPr>
              <w:t>This IE shall be present and shall contain the local F-TEID used for this PDR for the reception of redundant uplink packets</w:t>
            </w:r>
            <w:r>
              <w:rPr>
                <w:szCs w:val="18"/>
                <w:lang w:val="en-US" w:eastAsia="zh-CN"/>
              </w:rPr>
              <w:t xml:space="preserve"> on N3/N9 interfaces, if the CP function requested a Local F-TEID to be assigned for redundant transmission</w:t>
            </w:r>
            <w:r>
              <w:rPr>
                <w:szCs w:val="18"/>
              </w:rPr>
              <w:t>.</w:t>
            </w:r>
          </w:p>
        </w:tc>
        <w:tc>
          <w:tcPr>
            <w:tcW w:w="426" w:type="dxa"/>
            <w:tcBorders>
              <w:top w:val="single" w:sz="4" w:space="0" w:color="auto"/>
              <w:left w:val="single" w:sz="4" w:space="0" w:color="auto"/>
              <w:bottom w:val="single" w:sz="4" w:space="0" w:color="auto"/>
              <w:right w:val="single" w:sz="4" w:space="0" w:color="auto"/>
            </w:tcBorders>
            <w:hideMark/>
          </w:tcPr>
          <w:p w14:paraId="441C2C6B"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7E0D400"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731B048"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2844A169"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6BF0F828"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66D0D85" w14:textId="77777777" w:rsidR="008D3EC4" w:rsidRDefault="008D3EC4" w:rsidP="00167EC7">
            <w:pPr>
              <w:pStyle w:val="TAC"/>
            </w:pPr>
            <w:r>
              <w:t>F-TEID</w:t>
            </w:r>
          </w:p>
        </w:tc>
      </w:tr>
      <w:tr w:rsidR="008D3EC4" w14:paraId="528E3AB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1B351EF" w14:textId="77777777" w:rsidR="008D3EC4" w:rsidRDefault="008D3EC4" w:rsidP="00167EC7">
            <w:pPr>
              <w:pStyle w:val="TAL"/>
              <w:rPr>
                <w:szCs w:val="18"/>
              </w:rPr>
            </w:pPr>
            <w:r>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775B047B" w14:textId="77777777" w:rsidR="008D3EC4" w:rsidRDefault="008D3EC4" w:rsidP="00823058">
            <w:pPr>
              <w:pStyle w:val="TAC"/>
              <w:rPr>
                <w:lang w:eastAsia="zh-CN"/>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79C7C789" w14:textId="77777777" w:rsidR="008D3EC4" w:rsidRDefault="008D3EC4" w:rsidP="00167EC7">
            <w:pPr>
              <w:pStyle w:val="TAL"/>
              <w:rPr>
                <w:szCs w:val="18"/>
              </w:rPr>
            </w:pPr>
            <w:r>
              <w:rPr>
                <w:szCs w:val="18"/>
              </w:rPr>
              <w:t>If the UP function allocates the UE IP address/prefix, this IE shall be present and shall contain the UE IP address/ prefix assigned by the UP function.</w:t>
            </w:r>
          </w:p>
          <w:p w14:paraId="003EBF7F" w14:textId="77777777" w:rsidR="008D3EC4" w:rsidRDefault="008D3EC4" w:rsidP="000A1449">
            <w:pPr>
              <w:pStyle w:val="TAL"/>
              <w:rPr>
                <w:szCs w:val="18"/>
              </w:rPr>
            </w:pPr>
            <w:r w:rsidRPr="000A1449">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02450DD5"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E305BAE"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039E603"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839C371"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7B0B86AC"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43A7B06" w14:textId="77777777" w:rsidR="008D3EC4" w:rsidRDefault="008D3EC4" w:rsidP="00167EC7">
            <w:pPr>
              <w:pStyle w:val="TAC"/>
              <w:rPr>
                <w:lang w:val="x-none"/>
              </w:rPr>
            </w:pPr>
            <w:r>
              <w:t>UE IP Address</w:t>
            </w:r>
          </w:p>
        </w:tc>
      </w:tr>
      <w:tr w:rsidR="008D3EC4" w14:paraId="50CE278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356F7EC2" w14:textId="77777777" w:rsidR="008D3EC4" w:rsidRDefault="008D3EC4" w:rsidP="00167EC7">
            <w:pPr>
              <w:pStyle w:val="TAL"/>
              <w:rPr>
                <w:szCs w:val="18"/>
              </w:rPr>
            </w:pPr>
            <w:r>
              <w:t>Local Ingress Tunnel</w:t>
            </w:r>
          </w:p>
        </w:tc>
        <w:tc>
          <w:tcPr>
            <w:tcW w:w="336" w:type="dxa"/>
            <w:tcBorders>
              <w:top w:val="single" w:sz="4" w:space="0" w:color="auto"/>
              <w:left w:val="single" w:sz="4" w:space="0" w:color="auto"/>
              <w:bottom w:val="single" w:sz="4" w:space="0" w:color="auto"/>
              <w:right w:val="single" w:sz="4" w:space="0" w:color="auto"/>
            </w:tcBorders>
          </w:tcPr>
          <w:p w14:paraId="115EB11F" w14:textId="77777777" w:rsidR="008D3EC4" w:rsidRDefault="008D3EC4" w:rsidP="00823058">
            <w:pPr>
              <w:pStyle w:val="TAC"/>
              <w:rPr>
                <w:lang w:eastAsia="zh-CN"/>
              </w:rPr>
            </w:pPr>
            <w:r w:rsidRPr="00823058">
              <w:t>C</w:t>
            </w:r>
          </w:p>
        </w:tc>
        <w:tc>
          <w:tcPr>
            <w:tcW w:w="4336" w:type="dxa"/>
            <w:tcBorders>
              <w:top w:val="single" w:sz="4" w:space="0" w:color="auto"/>
              <w:left w:val="single" w:sz="4" w:space="0" w:color="auto"/>
              <w:bottom w:val="single" w:sz="4" w:space="0" w:color="auto"/>
              <w:right w:val="single" w:sz="4" w:space="0" w:color="auto"/>
            </w:tcBorders>
          </w:tcPr>
          <w:p w14:paraId="78BDA12A" w14:textId="77777777" w:rsidR="008D3EC4" w:rsidRDefault="008D3EC4" w:rsidP="00167EC7">
            <w:pPr>
              <w:pStyle w:val="TAL"/>
              <w:rPr>
                <w:szCs w:val="18"/>
              </w:rPr>
            </w:pPr>
            <w:r>
              <w:rPr>
                <w:szCs w:val="18"/>
              </w:rPr>
              <w:t xml:space="preserve">If the UP function allocates the </w:t>
            </w:r>
            <w:r>
              <w:t>Local Ingress Tunnel</w:t>
            </w:r>
            <w:r>
              <w:rPr>
                <w:szCs w:val="18"/>
              </w:rPr>
              <w:t xml:space="preserve">, this IE shall be present and shall contain the </w:t>
            </w:r>
            <w:r>
              <w:t>Local Ingress Tunnel</w:t>
            </w:r>
            <w:r>
              <w:rPr>
                <w:szCs w:val="18"/>
              </w:rPr>
              <w:t xml:space="preserve"> to be used for this PDR.</w:t>
            </w:r>
          </w:p>
        </w:tc>
        <w:tc>
          <w:tcPr>
            <w:tcW w:w="426" w:type="dxa"/>
            <w:tcBorders>
              <w:top w:val="single" w:sz="4" w:space="0" w:color="auto"/>
              <w:left w:val="single" w:sz="4" w:space="0" w:color="auto"/>
              <w:bottom w:val="single" w:sz="4" w:space="0" w:color="auto"/>
              <w:right w:val="single" w:sz="4" w:space="0" w:color="auto"/>
            </w:tcBorders>
          </w:tcPr>
          <w:p w14:paraId="1DDCBD39"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853FC0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8F7E3CC"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8EAC162"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1098FE3"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76E1D5A6" w14:textId="77777777" w:rsidR="008D3EC4" w:rsidRDefault="008D3EC4" w:rsidP="00167EC7">
            <w:pPr>
              <w:pStyle w:val="TAC"/>
            </w:pPr>
            <w:r>
              <w:t>Local Ingress Tunnel</w:t>
            </w:r>
          </w:p>
        </w:tc>
      </w:tr>
    </w:tbl>
    <w:p w14:paraId="0FCE76C7" w14:textId="77777777" w:rsidR="008D3EC4" w:rsidRDefault="008D3EC4" w:rsidP="008D3EC4">
      <w:pPr>
        <w:rPr>
          <w:noProof/>
        </w:rPr>
      </w:pPr>
    </w:p>
    <w:p w14:paraId="4B7B04C2" w14:textId="77777777" w:rsidR="00EE5860" w:rsidRPr="00441CD0" w:rsidRDefault="00EE5860" w:rsidP="001A3E8D">
      <w:pPr>
        <w:pStyle w:val="Heading4"/>
        <w:rPr>
          <w:lang w:eastAsia="zh-CN"/>
        </w:rPr>
      </w:pPr>
      <w:bookmarkStart w:id="4343" w:name="_Toc98235849"/>
      <w:r w:rsidRPr="00441CD0">
        <w:t>7.5.3.3</w:t>
      </w:r>
      <w:r w:rsidRPr="00441CD0">
        <w:tab/>
        <w:t>Load Control Information IE within PFCP Session Establishment Response</w:t>
      </w:r>
      <w:bookmarkEnd w:id="4329"/>
      <w:bookmarkEnd w:id="4330"/>
      <w:bookmarkEnd w:id="4331"/>
      <w:bookmarkEnd w:id="4332"/>
      <w:bookmarkEnd w:id="4333"/>
      <w:bookmarkEnd w:id="4334"/>
      <w:bookmarkEnd w:id="4335"/>
      <w:bookmarkEnd w:id="4336"/>
      <w:bookmarkEnd w:id="4337"/>
      <w:bookmarkEnd w:id="4338"/>
      <w:bookmarkEnd w:id="4339"/>
      <w:bookmarkEnd w:id="4340"/>
      <w:bookmarkEnd w:id="4343"/>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bookmarkStart w:id="4344" w:name="_PERM_MCCTEMPBM_CRPT0502056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bookmarkStart w:id="4345" w:name="_PERM_MCCTEMPBM_CRPT05020561___7"/>
            <w:bookmarkEnd w:id="4345"/>
          </w:p>
        </w:tc>
      </w:tr>
      <w:bookmarkEnd w:id="4344"/>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823058">
            <w:pPr>
              <w:pStyle w:val="TAC"/>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823058">
            <w:pPr>
              <w:pStyle w:val="TAC"/>
              <w:rPr>
                <w:rFonts w:eastAsia="SimSun"/>
                <w:lang w:val="x-none"/>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1A3E8D">
      <w:pPr>
        <w:pStyle w:val="Heading4"/>
        <w:rPr>
          <w:lang w:eastAsia="zh-CN"/>
        </w:rPr>
      </w:pPr>
      <w:bookmarkStart w:id="4346" w:name="_Toc19717296"/>
      <w:bookmarkStart w:id="4347" w:name="_Toc27490788"/>
      <w:bookmarkStart w:id="4348" w:name="_Toc27557081"/>
      <w:bookmarkStart w:id="4349" w:name="_Toc27723998"/>
      <w:bookmarkStart w:id="4350" w:name="_Toc36031070"/>
      <w:bookmarkStart w:id="4351" w:name="_Toc36042990"/>
      <w:bookmarkStart w:id="4352" w:name="_Toc36814315"/>
      <w:bookmarkStart w:id="4353" w:name="_Toc44689170"/>
      <w:bookmarkStart w:id="4354" w:name="_Toc44923924"/>
      <w:bookmarkStart w:id="4355" w:name="_Toc51860894"/>
      <w:bookmarkStart w:id="4356" w:name="_Toc57930665"/>
      <w:bookmarkStart w:id="4357" w:name="_Toc57931295"/>
      <w:bookmarkStart w:id="4358" w:name="_Toc98235850"/>
      <w:r w:rsidRPr="00441CD0">
        <w:t>7.5.3.4</w:t>
      </w:r>
      <w:r w:rsidRPr="00441CD0">
        <w:tab/>
        <w:t>Overload Control Information IE within PFCP Session Establishment Response</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bookmarkStart w:id="4359" w:name="MCCQCTEMPBM_0000008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bookmarkStart w:id="4360" w:name="_PERM_MCCTEMPBM_CRPT0502056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bookmarkStart w:id="4361" w:name="_PERM_MCCTEMPBM_CRPT05020565___7"/>
            <w:bookmarkEnd w:id="4361"/>
          </w:p>
        </w:tc>
      </w:tr>
      <w:bookmarkEnd w:id="4360"/>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823058">
            <w:pPr>
              <w:pStyle w:val="TAC"/>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823058">
            <w:pPr>
              <w:pStyle w:val="TAC"/>
              <w:rPr>
                <w:rFonts w:eastAsia="SimSun"/>
                <w:lang w:val="x-none"/>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823058">
            <w:pPr>
              <w:pStyle w:val="TAC"/>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823058">
            <w:pPr>
              <w:pStyle w:val="TAC"/>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bookmarkEnd w:id="4359"/>
    </w:tbl>
    <w:p w14:paraId="4133087C" w14:textId="77777777" w:rsidR="00EE5860" w:rsidRPr="00441CD0" w:rsidRDefault="00EE5860" w:rsidP="00EE5860">
      <w:pPr>
        <w:rPr>
          <w:lang w:eastAsia="zh-CN"/>
        </w:rPr>
      </w:pPr>
    </w:p>
    <w:p w14:paraId="5DD959BB" w14:textId="77777777" w:rsidR="00EE5860" w:rsidRPr="00441CD0" w:rsidRDefault="00EE5860" w:rsidP="001A3E8D">
      <w:pPr>
        <w:pStyle w:val="Heading4"/>
        <w:rPr>
          <w:rFonts w:cs="Arial"/>
          <w:bCs/>
        </w:rPr>
      </w:pPr>
      <w:bookmarkStart w:id="4362" w:name="_Toc19717297"/>
      <w:bookmarkStart w:id="4363" w:name="_Toc27490789"/>
      <w:bookmarkStart w:id="4364" w:name="_Toc27557082"/>
      <w:bookmarkStart w:id="4365" w:name="_Toc27723999"/>
      <w:bookmarkStart w:id="4366" w:name="_Toc36031071"/>
      <w:bookmarkStart w:id="4367" w:name="_Toc36042991"/>
      <w:bookmarkStart w:id="4368" w:name="_Toc36814316"/>
      <w:bookmarkStart w:id="4369" w:name="_Toc44689171"/>
      <w:bookmarkStart w:id="4370" w:name="_Toc44923925"/>
      <w:bookmarkStart w:id="4371" w:name="_Toc51860895"/>
      <w:bookmarkStart w:id="4372" w:name="_Toc57930666"/>
      <w:bookmarkStart w:id="4373" w:name="_Toc57931296"/>
      <w:bookmarkStart w:id="4374" w:name="_Toc98235851"/>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30E6A3A3" w14:textId="77777777" w:rsidR="008D3EC4" w:rsidRDefault="008D3EC4" w:rsidP="008D3EC4">
      <w:pPr>
        <w:pStyle w:val="TH"/>
      </w:pPr>
      <w:bookmarkStart w:id="4375" w:name="_Toc27490790"/>
      <w:bookmarkStart w:id="4376" w:name="_Toc27557083"/>
      <w:bookmarkStart w:id="4377" w:name="_Toc27724000"/>
      <w:bookmarkStart w:id="4378" w:name="_Toc36031072"/>
      <w:bookmarkStart w:id="4379" w:name="_Toc36042992"/>
      <w:bookmarkStart w:id="4380" w:name="_Toc36814317"/>
      <w:bookmarkStart w:id="4381" w:name="_Toc44689172"/>
      <w:bookmarkStart w:id="4382" w:name="_Toc44923926"/>
      <w:bookmarkStart w:id="4383" w:name="_Toc51860896"/>
      <w:bookmarkStart w:id="4384" w:name="_Toc57930667"/>
      <w:bookmarkStart w:id="4385" w:name="_Toc57931297"/>
      <w:r>
        <w:t xml:space="preserve">Table 7.5.3.5-1: </w:t>
      </w:r>
      <w:r>
        <w:rPr>
          <w:lang w:val="en-US"/>
        </w:rPr>
        <w:t>Created Traffic Endpoint IE</w:t>
      </w:r>
      <w:r>
        <w:t xml:space="preserve"> within </w:t>
      </w:r>
      <w:r>
        <w:rPr>
          <w:lang w:eastAsia="zh-CN"/>
        </w:rPr>
        <w:t>PFCP</w:t>
      </w:r>
      <w:r>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4F1511B0"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2083E7" w14:textId="77777777" w:rsidR="008D3EC4" w:rsidRDefault="008D3EC4" w:rsidP="00167EC7">
            <w:pPr>
              <w:pStyle w:val="TAL"/>
              <w:rPr>
                <w:lang w:val="x-none"/>
              </w:rPr>
            </w:pPr>
            <w:bookmarkStart w:id="4386" w:name="MCCQCTEMPBM_00000083"/>
            <w:r>
              <w:t>Octet 1 and 2</w:t>
            </w:r>
          </w:p>
        </w:tc>
        <w:tc>
          <w:tcPr>
            <w:tcW w:w="336" w:type="dxa"/>
            <w:tcBorders>
              <w:top w:val="single" w:sz="4" w:space="0" w:color="auto"/>
              <w:left w:val="single" w:sz="4" w:space="0" w:color="auto"/>
              <w:bottom w:val="single" w:sz="4" w:space="0" w:color="auto"/>
              <w:right w:val="nil"/>
            </w:tcBorders>
            <w:shd w:val="clear" w:color="auto" w:fill="D9D9D9"/>
          </w:tcPr>
          <w:p w14:paraId="4970E6AC"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B4E1F57" w14:textId="77777777" w:rsidR="008D3EC4" w:rsidRDefault="008D3EC4" w:rsidP="00167EC7">
            <w:pPr>
              <w:pStyle w:val="TAC"/>
            </w:pPr>
            <w:r>
              <w:rPr>
                <w:lang w:val="en-US"/>
              </w:rPr>
              <w:t>Created Traffic Endpoint IE Type = 128 (decimal)</w:t>
            </w:r>
          </w:p>
        </w:tc>
      </w:tr>
      <w:tr w:rsidR="008D3EC4" w14:paraId="3E47868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5478E8"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21AF52AC"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E0343A9" w14:textId="77777777" w:rsidR="008D3EC4" w:rsidRDefault="008D3EC4" w:rsidP="00167EC7">
            <w:pPr>
              <w:pStyle w:val="TAC"/>
            </w:pPr>
            <w:r>
              <w:t>Length = n</w:t>
            </w:r>
          </w:p>
        </w:tc>
      </w:tr>
      <w:tr w:rsidR="008D3EC4" w14:paraId="46EEF6E5"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1DF75"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E67E98"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2093670F"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51E57C1F"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6BD78AA6" w14:textId="77777777" w:rsidR="008D3EC4" w:rsidRDefault="008D3EC4" w:rsidP="00167EC7">
            <w:pPr>
              <w:pStyle w:val="TAH"/>
            </w:pPr>
            <w:r>
              <w:t>IE Type</w:t>
            </w:r>
          </w:p>
        </w:tc>
      </w:tr>
      <w:tr w:rsidR="008D3EC4" w14:paraId="0D12FBDB"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8827AF1" w14:textId="77777777" w:rsidR="008D3EC4" w:rsidRDefault="008D3EC4" w:rsidP="00167EC7">
            <w:pPr>
              <w:spacing w:after="0"/>
              <w:rPr>
                <w:rFonts w:ascii="Arial" w:hAnsi="Arial"/>
                <w:b/>
                <w:sz w:val="18"/>
              </w:rPr>
            </w:pPr>
            <w:bookmarkStart w:id="4387" w:name="_PERM_MCCTEMPBM_CRPT0502057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B361E5"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CBF48B6"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15542A2"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6EEA3CDB"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B2D8F14"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0DD6ACF0"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7FB52F47"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4E3AA8E" w14:textId="77777777" w:rsidR="008D3EC4" w:rsidRDefault="008D3EC4" w:rsidP="00167EC7">
            <w:pPr>
              <w:spacing w:after="0"/>
              <w:rPr>
                <w:rFonts w:ascii="Arial" w:hAnsi="Arial"/>
                <w:b/>
                <w:sz w:val="18"/>
              </w:rPr>
            </w:pPr>
            <w:bookmarkStart w:id="4388" w:name="_PERM_MCCTEMPBM_CRPT05020571___7"/>
            <w:bookmarkEnd w:id="4388"/>
          </w:p>
        </w:tc>
      </w:tr>
      <w:bookmarkEnd w:id="4387"/>
      <w:tr w:rsidR="008D3EC4" w14:paraId="065E788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54B41C" w14:textId="77777777" w:rsidR="008D3EC4" w:rsidRDefault="008D3EC4" w:rsidP="00167EC7">
            <w:pPr>
              <w:pStyle w:val="TAL"/>
            </w:pPr>
            <w:r>
              <w:rPr>
                <w:lang w:val="en-US"/>
              </w:rPr>
              <w:t>Traffic Endpoint</w:t>
            </w:r>
            <w: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488E6ED0" w14:textId="77777777" w:rsidR="008D3EC4" w:rsidRDefault="008D3EC4" w:rsidP="00823058">
            <w:pPr>
              <w:pStyle w:val="TAC"/>
            </w:pPr>
            <w:r w:rsidRPr="00823058">
              <w:t>M</w:t>
            </w:r>
          </w:p>
        </w:tc>
        <w:tc>
          <w:tcPr>
            <w:tcW w:w="4336" w:type="dxa"/>
            <w:tcBorders>
              <w:top w:val="single" w:sz="4" w:space="0" w:color="auto"/>
              <w:left w:val="single" w:sz="4" w:space="0" w:color="auto"/>
              <w:bottom w:val="single" w:sz="4" w:space="0" w:color="auto"/>
              <w:right w:val="single" w:sz="4" w:space="0" w:color="auto"/>
            </w:tcBorders>
            <w:hideMark/>
          </w:tcPr>
          <w:p w14:paraId="1B3DF6D5" w14:textId="77777777" w:rsidR="008D3EC4" w:rsidRDefault="008D3EC4" w:rsidP="00167EC7">
            <w:pPr>
              <w:pStyle w:val="TAL"/>
            </w:pPr>
            <w:r>
              <w:t xml:space="preserve">This IE shall uniquely identify </w:t>
            </w:r>
            <w:r>
              <w:rPr>
                <w:lang w:val="en-US"/>
              </w:rPr>
              <w:t>the Traffic Endpoint</w:t>
            </w:r>
            <w:r>
              <w:t xml:space="preserve"> for that </w:t>
            </w:r>
            <w:r>
              <w:rPr>
                <w:lang w:eastAsia="zh-CN"/>
              </w:rPr>
              <w:t>PFCP</w:t>
            </w:r>
            <w:r>
              <w:t xml:space="preserve"> session.</w:t>
            </w:r>
          </w:p>
        </w:tc>
        <w:tc>
          <w:tcPr>
            <w:tcW w:w="426" w:type="dxa"/>
            <w:tcBorders>
              <w:top w:val="single" w:sz="4" w:space="0" w:color="auto"/>
              <w:left w:val="single" w:sz="4" w:space="0" w:color="auto"/>
              <w:bottom w:val="single" w:sz="4" w:space="0" w:color="auto"/>
              <w:right w:val="single" w:sz="4" w:space="0" w:color="auto"/>
            </w:tcBorders>
            <w:hideMark/>
          </w:tcPr>
          <w:p w14:paraId="333317FB"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A2BC06A"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B81803F"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0221AD48"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61016611"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hideMark/>
          </w:tcPr>
          <w:p w14:paraId="0DB57BE3" w14:textId="77777777" w:rsidR="008D3EC4" w:rsidRDefault="008D3EC4" w:rsidP="00167EC7">
            <w:pPr>
              <w:pStyle w:val="TAC"/>
              <w:rPr>
                <w:lang w:val="x-none"/>
              </w:rPr>
            </w:pPr>
            <w:r>
              <w:rPr>
                <w:lang w:val="en-US"/>
              </w:rPr>
              <w:t>Traffic Endpoint</w:t>
            </w:r>
            <w:r>
              <w:t xml:space="preserve"> ID</w:t>
            </w:r>
          </w:p>
        </w:tc>
      </w:tr>
      <w:tr w:rsidR="008D3EC4" w14:paraId="0C0532F0"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71437ED4" w14:textId="77777777" w:rsidR="008D3EC4" w:rsidRDefault="008D3EC4" w:rsidP="00167EC7">
            <w:pPr>
              <w:pStyle w:val="TAL"/>
              <w:rPr>
                <w:lang w:val="de-DE"/>
              </w:rPr>
            </w:pPr>
            <w: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45658167" w14:textId="77777777" w:rsidR="008D3EC4" w:rsidRDefault="008D3EC4" w:rsidP="00823058">
            <w:pPr>
              <w:pStyle w:val="TAC"/>
            </w:pPr>
            <w:r w:rsidRPr="00823058">
              <w:t>C</w:t>
            </w:r>
          </w:p>
        </w:tc>
        <w:tc>
          <w:tcPr>
            <w:tcW w:w="4336" w:type="dxa"/>
            <w:tcBorders>
              <w:top w:val="single" w:sz="4" w:space="0" w:color="auto"/>
              <w:left w:val="single" w:sz="4" w:space="0" w:color="auto"/>
              <w:bottom w:val="single" w:sz="4" w:space="0" w:color="auto"/>
              <w:right w:val="single" w:sz="4" w:space="0" w:color="auto"/>
            </w:tcBorders>
          </w:tcPr>
          <w:p w14:paraId="622225F5" w14:textId="77777777" w:rsidR="008D3EC4" w:rsidRDefault="008D3EC4" w:rsidP="00167EC7">
            <w:pPr>
              <w:pStyle w:val="TAL"/>
              <w:rPr>
                <w:szCs w:val="18"/>
                <w:lang w:val="en-US" w:eastAsia="zh-CN"/>
              </w:rPr>
            </w:pPr>
            <w:r>
              <w:rPr>
                <w:szCs w:val="18"/>
              </w:rPr>
              <w:t xml:space="preserve">If the UP function allocates the F-TEID, this IE shall be present and shall contain the local F-TEID to be used for this </w:t>
            </w:r>
            <w:r w:rsidRPr="00ED493B">
              <w:rPr>
                <w:szCs w:val="18"/>
                <w:lang w:val="en-US"/>
              </w:rPr>
              <w:t>Traffic Endpoint.</w:t>
            </w:r>
          </w:p>
          <w:p w14:paraId="5317042A" w14:textId="77777777" w:rsidR="008D3EC4" w:rsidRDefault="008D3EC4" w:rsidP="00167EC7">
            <w:pPr>
              <w:pStyle w:val="TAL"/>
              <w:rPr>
                <w:lang w:val="x-none"/>
              </w:rPr>
            </w:pPr>
          </w:p>
        </w:tc>
        <w:tc>
          <w:tcPr>
            <w:tcW w:w="426" w:type="dxa"/>
            <w:tcBorders>
              <w:top w:val="single" w:sz="4" w:space="0" w:color="auto"/>
              <w:left w:val="single" w:sz="4" w:space="0" w:color="auto"/>
              <w:bottom w:val="single" w:sz="4" w:space="0" w:color="auto"/>
              <w:right w:val="single" w:sz="4" w:space="0" w:color="auto"/>
            </w:tcBorders>
            <w:hideMark/>
          </w:tcPr>
          <w:p w14:paraId="3507A92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1F04A15"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A56BB1A"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6C54CC7B"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0C357B28"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C2535E" w14:textId="77777777" w:rsidR="008D3EC4" w:rsidRDefault="008D3EC4" w:rsidP="00167EC7">
            <w:pPr>
              <w:pStyle w:val="TAC"/>
              <w:rPr>
                <w:lang w:val="x-none"/>
              </w:rPr>
            </w:pPr>
            <w:r>
              <w:t>F-TEID</w:t>
            </w:r>
          </w:p>
        </w:tc>
      </w:tr>
      <w:tr w:rsidR="008D3EC4" w14:paraId="3E948EE6"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3E7FE958" w14:textId="77777777" w:rsidR="008D3EC4" w:rsidRDefault="008D3EC4" w:rsidP="00167EC7">
            <w:pPr>
              <w:pStyle w:val="TAL"/>
            </w:pPr>
            <w:r>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4C27ABBC" w14:textId="77777777" w:rsidR="008D3EC4" w:rsidRDefault="008D3EC4" w:rsidP="00823058">
            <w:pPr>
              <w:pStyle w:val="TAC"/>
              <w:rPr>
                <w:lang w:val="sv-SE"/>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28F4322D" w14:textId="77777777" w:rsidR="008D3EC4" w:rsidRDefault="008D3EC4" w:rsidP="00167EC7">
            <w:pPr>
              <w:pStyle w:val="TAL"/>
              <w:rPr>
                <w:szCs w:val="18"/>
              </w:rPr>
            </w:pPr>
            <w:r>
              <w:rPr>
                <w:szCs w:val="18"/>
              </w:rPr>
              <w:t xml:space="preserve">This IE shall be present and shall contain the local F-TEID to be used for this PDR for the reception of redundant uplink packets </w:t>
            </w:r>
            <w:r>
              <w:rPr>
                <w:szCs w:val="18"/>
                <w:lang w:val="en-US" w:eastAsia="zh-CN"/>
              </w:rPr>
              <w:t>on N3/N9 interfaces, if the CP function requested a Local F-TEID to be assigned for redundant transmission</w:t>
            </w:r>
            <w:r>
              <w:rPr>
                <w:szCs w:val="18"/>
              </w:rPr>
              <w:t>.</w:t>
            </w:r>
          </w:p>
        </w:tc>
        <w:tc>
          <w:tcPr>
            <w:tcW w:w="426" w:type="dxa"/>
            <w:tcBorders>
              <w:top w:val="single" w:sz="4" w:space="0" w:color="auto"/>
              <w:left w:val="single" w:sz="4" w:space="0" w:color="auto"/>
              <w:bottom w:val="single" w:sz="4" w:space="0" w:color="auto"/>
              <w:right w:val="single" w:sz="4" w:space="0" w:color="auto"/>
            </w:tcBorders>
            <w:hideMark/>
          </w:tcPr>
          <w:p w14:paraId="3B35AAE2"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4E98555"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DACD090"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49CA177A"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68F38420"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120B38A" w14:textId="77777777" w:rsidR="008D3EC4" w:rsidRDefault="008D3EC4" w:rsidP="00167EC7">
            <w:pPr>
              <w:pStyle w:val="TAC"/>
            </w:pPr>
            <w:r>
              <w:t>F-TEID</w:t>
            </w:r>
          </w:p>
        </w:tc>
      </w:tr>
      <w:tr w:rsidR="008D3EC4" w14:paraId="0AE4D706"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643AD842" w14:textId="77777777" w:rsidR="008D3EC4" w:rsidRDefault="008D3EC4" w:rsidP="00167EC7">
            <w:pPr>
              <w:pStyle w:val="TAL"/>
            </w:pPr>
            <w:r>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4087397D" w14:textId="77777777" w:rsidR="008D3EC4" w:rsidRDefault="008D3EC4" w:rsidP="00823058">
            <w:pPr>
              <w:pStyle w:val="TAC"/>
              <w:rPr>
                <w:lang w:val="sv-SE"/>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1EB53E43" w14:textId="77777777" w:rsidR="008D3EC4" w:rsidRDefault="008D3EC4" w:rsidP="00167EC7">
            <w:pPr>
              <w:pStyle w:val="TAL"/>
              <w:rPr>
                <w:szCs w:val="18"/>
              </w:rPr>
            </w:pPr>
            <w:r>
              <w:rPr>
                <w:szCs w:val="18"/>
              </w:rPr>
              <w:t>If the UP function allocates the UE IP address/prefix, this IE shall be present and shall contain the UE IP address/ prefix assigned by the UP function.</w:t>
            </w:r>
          </w:p>
          <w:p w14:paraId="2A225F9E" w14:textId="77777777" w:rsidR="008D3EC4" w:rsidRDefault="008D3EC4" w:rsidP="000A1449">
            <w:pPr>
              <w:pStyle w:val="TAL"/>
              <w:rPr>
                <w:szCs w:val="18"/>
                <w:lang w:val="x-none"/>
              </w:rPr>
            </w:pPr>
            <w:r w:rsidRPr="000A1449">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03BAEA9F"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4C78E69"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6AF11E8"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654EE139"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E232FC9"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ECF0F6" w14:textId="77777777" w:rsidR="008D3EC4" w:rsidRDefault="008D3EC4" w:rsidP="00167EC7">
            <w:pPr>
              <w:pStyle w:val="TAC"/>
              <w:rPr>
                <w:lang w:val="x-none"/>
              </w:rPr>
            </w:pPr>
            <w:r>
              <w:t>UE IP Address</w:t>
            </w:r>
          </w:p>
        </w:tc>
      </w:tr>
      <w:tr w:rsidR="008D3EC4" w14:paraId="406403FD"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0819C9DD" w14:textId="77777777" w:rsidR="008D3EC4" w:rsidRDefault="008D3EC4" w:rsidP="00167EC7">
            <w:pPr>
              <w:pStyle w:val="TAL"/>
              <w:rPr>
                <w:szCs w:val="18"/>
              </w:rPr>
            </w:pPr>
            <w:r>
              <w:t>Local Ingress Tunnel</w:t>
            </w:r>
          </w:p>
        </w:tc>
        <w:tc>
          <w:tcPr>
            <w:tcW w:w="336" w:type="dxa"/>
            <w:tcBorders>
              <w:top w:val="single" w:sz="4" w:space="0" w:color="auto"/>
              <w:left w:val="single" w:sz="4" w:space="0" w:color="auto"/>
              <w:bottom w:val="single" w:sz="4" w:space="0" w:color="auto"/>
              <w:right w:val="single" w:sz="4" w:space="0" w:color="auto"/>
            </w:tcBorders>
          </w:tcPr>
          <w:p w14:paraId="6061DE1A" w14:textId="77777777" w:rsidR="008D3EC4" w:rsidRDefault="008D3EC4" w:rsidP="00823058">
            <w:pPr>
              <w:pStyle w:val="TAC"/>
              <w:rPr>
                <w:lang w:eastAsia="zh-CN"/>
              </w:rPr>
            </w:pPr>
            <w:r w:rsidRPr="00823058">
              <w:t>C</w:t>
            </w:r>
          </w:p>
        </w:tc>
        <w:tc>
          <w:tcPr>
            <w:tcW w:w="4336" w:type="dxa"/>
            <w:tcBorders>
              <w:top w:val="single" w:sz="4" w:space="0" w:color="auto"/>
              <w:left w:val="single" w:sz="4" w:space="0" w:color="auto"/>
              <w:bottom w:val="single" w:sz="4" w:space="0" w:color="auto"/>
              <w:right w:val="single" w:sz="4" w:space="0" w:color="auto"/>
            </w:tcBorders>
          </w:tcPr>
          <w:p w14:paraId="25927BD7" w14:textId="77777777" w:rsidR="008D3EC4" w:rsidRDefault="008D3EC4" w:rsidP="00167EC7">
            <w:pPr>
              <w:pStyle w:val="TAL"/>
              <w:rPr>
                <w:szCs w:val="18"/>
              </w:rPr>
            </w:pPr>
            <w:r>
              <w:rPr>
                <w:szCs w:val="18"/>
              </w:rPr>
              <w:t xml:space="preserve">If the UP function allocates the </w:t>
            </w:r>
            <w:r>
              <w:t>Local Ingress Tunnel</w:t>
            </w:r>
            <w:r>
              <w:rPr>
                <w:szCs w:val="18"/>
              </w:rPr>
              <w:t xml:space="preserve">, this IE shall be present and shall contain the </w:t>
            </w:r>
            <w:r>
              <w:t>Local Ingress Tunnel</w:t>
            </w:r>
            <w:r>
              <w:rPr>
                <w:szCs w:val="18"/>
              </w:rPr>
              <w:t xml:space="preserve"> to be used for this PDR.</w:t>
            </w:r>
          </w:p>
        </w:tc>
        <w:tc>
          <w:tcPr>
            <w:tcW w:w="426" w:type="dxa"/>
            <w:tcBorders>
              <w:top w:val="single" w:sz="4" w:space="0" w:color="auto"/>
              <w:left w:val="single" w:sz="4" w:space="0" w:color="auto"/>
              <w:bottom w:val="single" w:sz="4" w:space="0" w:color="auto"/>
              <w:right w:val="single" w:sz="4" w:space="0" w:color="auto"/>
            </w:tcBorders>
          </w:tcPr>
          <w:p w14:paraId="7FA5AC43"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1CE7948"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90F8B36"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45C581B"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5ACD436"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5255CB45" w14:textId="77777777" w:rsidR="008D3EC4" w:rsidRDefault="008D3EC4" w:rsidP="00167EC7">
            <w:pPr>
              <w:pStyle w:val="TAC"/>
            </w:pPr>
            <w:r>
              <w:t>Local Ingress Tunnel</w:t>
            </w:r>
          </w:p>
        </w:tc>
      </w:tr>
      <w:bookmarkEnd w:id="4386"/>
    </w:tbl>
    <w:p w14:paraId="57F9C64B" w14:textId="77777777" w:rsidR="008D3EC4" w:rsidRDefault="008D3EC4" w:rsidP="008D3EC4">
      <w:pPr>
        <w:rPr>
          <w:noProof/>
        </w:rPr>
      </w:pPr>
    </w:p>
    <w:p w14:paraId="485EB062" w14:textId="77777777" w:rsidR="00EE5860" w:rsidRPr="00441CD0" w:rsidRDefault="00EE5860" w:rsidP="001A3E8D">
      <w:pPr>
        <w:pStyle w:val="Heading4"/>
        <w:rPr>
          <w:lang w:eastAsia="zh-CN"/>
        </w:rPr>
      </w:pPr>
      <w:bookmarkStart w:id="4389" w:name="_Toc98235852"/>
      <w:r w:rsidRPr="00441CD0">
        <w:t>7.5.3.6</w:t>
      </w:r>
      <w:r w:rsidRPr="00441CD0">
        <w:tab/>
        <w:t>Created Bridge Info for TSC</w:t>
      </w:r>
      <w:r w:rsidRPr="00441CD0">
        <w:rPr>
          <w:lang w:val="en-US"/>
        </w:rPr>
        <w:t xml:space="preserve"> IE</w:t>
      </w:r>
      <w:r w:rsidRPr="00441CD0">
        <w:t xml:space="preserve"> within PFCP Session Establishment Response</w:t>
      </w:r>
      <w:bookmarkEnd w:id="4375"/>
      <w:bookmarkEnd w:id="4376"/>
      <w:bookmarkEnd w:id="4377"/>
      <w:bookmarkEnd w:id="4378"/>
      <w:bookmarkEnd w:id="4379"/>
      <w:bookmarkEnd w:id="4380"/>
      <w:bookmarkEnd w:id="4381"/>
      <w:bookmarkEnd w:id="4382"/>
      <w:bookmarkEnd w:id="4383"/>
      <w:bookmarkEnd w:id="4384"/>
      <w:bookmarkEnd w:id="4385"/>
      <w:bookmarkEnd w:id="4389"/>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bookmarkStart w:id="4390" w:name="MCCQCTEMPBM_00000084"/>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bookmarkStart w:id="4391" w:name="_PERM_MCCTEMPBM_CRPT0502057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bookmarkStart w:id="4392" w:name="_PERM_MCCTEMPBM_CRPT05020579___7"/>
            <w:bookmarkEnd w:id="4392"/>
          </w:p>
        </w:tc>
      </w:tr>
      <w:bookmarkEnd w:id="4391"/>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823058">
            <w:pPr>
              <w:pStyle w:val="TAC"/>
              <w:rPr>
                <w:rFonts w:eastAsia="SimSun"/>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6E4D72"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2C290898" w:rsidR="006E4D72" w:rsidRPr="00441CD0" w:rsidRDefault="006E4D72" w:rsidP="006E4D72">
            <w:pPr>
              <w:pStyle w:val="TAL"/>
              <w:rPr>
                <w:lang w:val="fr-FR"/>
              </w:rPr>
            </w:pPr>
            <w:r>
              <w:rPr>
                <w:szCs w:val="18"/>
                <w:lang w:val="fr-FR"/>
              </w:rPr>
              <w:t xml:space="preserve">5GS </w:t>
            </w:r>
            <w:r w:rsidR="004D36E4">
              <w:rPr>
                <w:lang w:val="en-US"/>
              </w:rPr>
              <w:t>User Plane Node</w:t>
            </w:r>
          </w:p>
        </w:tc>
        <w:tc>
          <w:tcPr>
            <w:tcW w:w="336" w:type="dxa"/>
            <w:tcBorders>
              <w:top w:val="single" w:sz="4" w:space="0" w:color="auto"/>
              <w:left w:val="single" w:sz="4" w:space="0" w:color="auto"/>
              <w:bottom w:val="single" w:sz="4" w:space="0" w:color="auto"/>
              <w:right w:val="single" w:sz="4" w:space="0" w:color="auto"/>
            </w:tcBorders>
            <w:hideMark/>
          </w:tcPr>
          <w:p w14:paraId="70CE1FF5" w14:textId="370B95C0" w:rsidR="006E4D72" w:rsidRPr="00441CD0" w:rsidRDefault="006E4D72" w:rsidP="00823058">
            <w:pPr>
              <w:pStyle w:val="TAC"/>
              <w:rPr>
                <w:rFonts w:eastAsia="SimSun"/>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3A9B7841" w:rsidR="006E4D72" w:rsidRPr="00441CD0" w:rsidRDefault="006E4D72" w:rsidP="006E4D72">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xml:space="preserve">, this IE shall be present and shall contain the </w:t>
            </w:r>
            <w:r>
              <w:rPr>
                <w:szCs w:val="18"/>
              </w:rPr>
              <w:t>5GS</w:t>
            </w:r>
            <w:r w:rsidR="004D36E4">
              <w:rPr>
                <w:lang w:val="en-US"/>
              </w:rPr>
              <w:t xml:space="preserve"> User Plane Node</w:t>
            </w:r>
            <w:r w:rsidRPr="00441CD0">
              <w:rPr>
                <w:szCs w:val="18"/>
              </w:rPr>
              <w:t xml:space="preserve">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2BE1B67F"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0F3F33F9"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1A977C05"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2BA2B9BC" w:rsidR="006E4D72" w:rsidRPr="00441CD0" w:rsidRDefault="006E4D72" w:rsidP="006E4D7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2DE5011C" w:rsidR="006E4D72" w:rsidRPr="00441CD0" w:rsidRDefault="006E4D72" w:rsidP="006E4D72">
            <w:pPr>
              <w:pStyle w:val="TAC"/>
              <w:rPr>
                <w:lang w:val="fr-FR"/>
              </w:rPr>
            </w:pPr>
            <w:r>
              <w:rPr>
                <w:szCs w:val="18"/>
                <w:lang w:val="fr-FR"/>
              </w:rPr>
              <w:t xml:space="preserve">5GS </w:t>
            </w:r>
            <w:r w:rsidR="004D36E4">
              <w:rPr>
                <w:lang w:val="en-US"/>
              </w:rPr>
              <w:t>User Plane Node</w:t>
            </w:r>
          </w:p>
        </w:tc>
      </w:tr>
      <w:bookmarkEnd w:id="4390"/>
    </w:tbl>
    <w:p w14:paraId="5C5ED3FB" w14:textId="77777777" w:rsidR="00EE5860" w:rsidRPr="00441CD0" w:rsidRDefault="00EE5860" w:rsidP="00EE5860">
      <w:pPr>
        <w:rPr>
          <w:lang w:eastAsia="zh-CN"/>
        </w:rPr>
      </w:pPr>
    </w:p>
    <w:p w14:paraId="3CF72C56" w14:textId="77777777" w:rsidR="00EE5860" w:rsidRPr="00441CD0" w:rsidRDefault="00EE5860" w:rsidP="001A3E8D">
      <w:pPr>
        <w:pStyle w:val="Heading4"/>
        <w:rPr>
          <w:rFonts w:cs="Arial"/>
          <w:bCs/>
        </w:rPr>
      </w:pPr>
      <w:bookmarkStart w:id="4393" w:name="_Toc27490791"/>
      <w:bookmarkStart w:id="4394" w:name="_Toc27557084"/>
      <w:bookmarkStart w:id="4395" w:name="_Toc27724001"/>
      <w:bookmarkStart w:id="4396" w:name="_Toc36031073"/>
      <w:bookmarkStart w:id="4397" w:name="_Toc36042993"/>
      <w:bookmarkStart w:id="4398" w:name="_Toc36814318"/>
      <w:bookmarkStart w:id="4399" w:name="_Toc44689173"/>
      <w:bookmarkStart w:id="4400" w:name="_Toc44923927"/>
      <w:bookmarkStart w:id="4401" w:name="_Toc51860897"/>
      <w:bookmarkStart w:id="4402" w:name="_Toc57930668"/>
      <w:bookmarkStart w:id="4403" w:name="_Toc57931298"/>
      <w:bookmarkStart w:id="4404" w:name="_Toc98235853"/>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393"/>
      <w:bookmarkEnd w:id="4394"/>
      <w:bookmarkEnd w:id="4395"/>
      <w:bookmarkEnd w:id="4396"/>
      <w:bookmarkEnd w:id="4397"/>
      <w:bookmarkEnd w:id="4398"/>
      <w:bookmarkEnd w:id="4399"/>
      <w:bookmarkEnd w:id="4400"/>
      <w:bookmarkEnd w:id="4401"/>
      <w:bookmarkEnd w:id="4402"/>
      <w:bookmarkEnd w:id="4403"/>
      <w:bookmarkEnd w:id="4404"/>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bookmarkStart w:id="4405" w:name="MCCQCTEMPBM_00000085"/>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bookmarkStart w:id="4406" w:name="_PERM_MCCTEMPBM_CRPT0502058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bookmarkStart w:id="4407" w:name="_PERM_MCCTEMPBM_CRPT05020583___7"/>
            <w:bookmarkEnd w:id="4407"/>
          </w:p>
        </w:tc>
      </w:tr>
      <w:bookmarkEnd w:id="4406"/>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823058">
            <w:pPr>
              <w:pStyle w:val="TAC"/>
              <w:rPr>
                <w:lang w:val="fr-FR" w:eastAsia="zh-CN"/>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823058">
            <w:pPr>
              <w:pStyle w:val="TAC"/>
              <w:rPr>
                <w:lang w:val="sv-SE"/>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823058">
            <w:pPr>
              <w:pStyle w:val="TAC"/>
              <w:rPr>
                <w:lang w:val="sv-SE"/>
              </w:rPr>
            </w:pPr>
            <w:r w:rsidRPr="00823058">
              <w:t>C</w:t>
            </w:r>
          </w:p>
        </w:tc>
        <w:tc>
          <w:tcPr>
            <w:tcW w:w="4672" w:type="dxa"/>
            <w:tcBorders>
              <w:top w:val="single" w:sz="4" w:space="0" w:color="auto"/>
              <w:left w:val="single" w:sz="4" w:space="0" w:color="auto"/>
              <w:bottom w:val="single" w:sz="4" w:space="0" w:color="auto"/>
              <w:right w:val="single" w:sz="4" w:space="0" w:color="auto"/>
            </w:tcBorders>
            <w:hideMark/>
          </w:tcPr>
          <w:p w14:paraId="5A62E6CB" w14:textId="77777777" w:rsidR="00BB1B8C" w:rsidRDefault="00EE5860" w:rsidP="00BB1B8C">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p w14:paraId="55F534E3" w14:textId="1F3CE725" w:rsidR="00EE5860" w:rsidRPr="00441CD0" w:rsidRDefault="00BB1B8C" w:rsidP="00BB1B8C">
            <w:pPr>
              <w:pStyle w:val="TAL"/>
              <w:rPr>
                <w:szCs w:val="18"/>
                <w:lang w:val="en-US" w:eastAsia="zh-CN"/>
              </w:rPr>
            </w:pPr>
            <w:r>
              <w:rPr>
                <w:lang w:val="fr-FR" w:eastAsia="zh-CN"/>
              </w:rPr>
              <w:t xml:space="preserve">Several IEs with the same IE type may be present to provide multiple </w:t>
            </w:r>
            <w:r w:rsidRPr="00441CD0">
              <w:rPr>
                <w:lang w:val="fr-FR" w:eastAsia="zh-CN"/>
              </w:rPr>
              <w:t>PMF Parameters</w:t>
            </w:r>
            <w:r>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bookmarkEnd w:id="4405"/>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bookmarkStart w:id="4408" w:name="MCCQCTEMPBM_00000086"/>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bookmarkStart w:id="4409" w:name="_PERM_MCCTEMPBM_CRPT0502058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bookmarkStart w:id="4410" w:name="_PERM_MCCTEMPBM_CRPT05020588___7"/>
            <w:bookmarkEnd w:id="4410"/>
          </w:p>
        </w:tc>
      </w:tr>
      <w:bookmarkEnd w:id="4409"/>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823058">
            <w:pPr>
              <w:pStyle w:val="TAC"/>
              <w:rPr>
                <w:lang w:val="fr-FR" w:eastAsia="zh-CN"/>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823058">
            <w:pPr>
              <w:pStyle w:val="TAC"/>
              <w:rPr>
                <w:lang w:val="sv-SE" w:eastAsia="zh-CN"/>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bookmarkEnd w:id="4408"/>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bookmarkStart w:id="4411" w:name="MCCQCTEMPBM_00000087"/>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bookmarkStart w:id="4412" w:name="_PERM_MCCTEMPBM_CRPT0502059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bookmarkStart w:id="4413" w:name="_PERM_MCCTEMPBM_CRPT05020592___7"/>
            <w:bookmarkEnd w:id="4413"/>
          </w:p>
        </w:tc>
      </w:tr>
      <w:bookmarkEnd w:id="4412"/>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823058">
            <w:pPr>
              <w:pStyle w:val="TAC"/>
              <w:rPr>
                <w:lang w:val="fr-FR" w:eastAsia="zh-CN"/>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bookmarkEnd w:id="4411"/>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bookmarkStart w:id="4414" w:name="MCCQCTEMPBM_00000088"/>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1B8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1B8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bookmarkStart w:id="4415" w:name="_PERM_MCCTEMPBM_CRPT050205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bookmarkStart w:id="4416" w:name="_PERM_MCCTEMPBM_CRPT05020595___7"/>
            <w:bookmarkEnd w:id="4416"/>
          </w:p>
        </w:tc>
      </w:tr>
      <w:bookmarkEnd w:id="4415"/>
      <w:tr w:rsidR="00EE5860" w:rsidRPr="00441CD0" w14:paraId="1F118CBD"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823058">
            <w:pPr>
              <w:pStyle w:val="TAC"/>
              <w:rPr>
                <w:lang w:val="fr-FR" w:eastAsia="zh-CN"/>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r w:rsidR="00BB1B8C" w:rsidRPr="00441CD0" w14:paraId="313854F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45BACA5B" w14:textId="79AC0213" w:rsidR="00BB1B8C" w:rsidRPr="00441CD0" w:rsidRDefault="00BB1B8C" w:rsidP="00BB1B8C">
            <w:pPr>
              <w:pStyle w:val="TAL"/>
              <w:rPr>
                <w:lang w:val="en-US" w:eastAsia="zh-CN"/>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tcPr>
          <w:p w14:paraId="29F1E5CB" w14:textId="56D89B1F" w:rsidR="00BB1B8C" w:rsidRPr="00441CD0" w:rsidRDefault="00BB1B8C" w:rsidP="00823058">
            <w:pPr>
              <w:pStyle w:val="TAC"/>
              <w:rPr>
                <w:lang w:val="fr-FR" w:eastAsia="zh-CN"/>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40096354" w14:textId="4EC3D6CB" w:rsidR="00BB1B8C" w:rsidRPr="00441CD0" w:rsidRDefault="00BB1B8C" w:rsidP="00BB1B8C">
            <w:pPr>
              <w:pStyle w:val="TAL"/>
              <w:rPr>
                <w:szCs w:val="18"/>
                <w:lang w:val="en-US"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w:t>
            </w:r>
            <w:r>
              <w:rPr>
                <w:rFonts w:cs="Arial"/>
                <w:szCs w:val="18"/>
                <w:lang w:eastAsia="zh-CN"/>
              </w:rPr>
              <w:t xml:space="preserve"> of the QoS flow related to the PMF address information</w:t>
            </w:r>
            <w:r>
              <w:rPr>
                <w:rFonts w:cs="Arial" w:hint="eastAsia"/>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43346B67" w14:textId="4A13FE1D" w:rsidR="00BB1B8C" w:rsidRPr="00441CD0" w:rsidRDefault="00BB1B8C" w:rsidP="00BB1B8C">
            <w:pPr>
              <w:pStyle w:val="TAC"/>
              <w:rPr>
                <w:lang w:val="fr-FR" w:eastAsia="zh-CN"/>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D0918BF" w14:textId="7C088C9A" w:rsidR="00BB1B8C" w:rsidRPr="00441CD0" w:rsidRDefault="00BB1B8C" w:rsidP="00BB1B8C">
            <w:pPr>
              <w:pStyle w:val="TAC"/>
              <w:rPr>
                <w:lang w:val="fr-FR" w:eastAsia="zh-CN"/>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107386B" w14:textId="6F06E9A0" w:rsidR="00BB1B8C" w:rsidRPr="00441CD0" w:rsidRDefault="00BB1B8C" w:rsidP="00BB1B8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D0C4354" w14:textId="773D9EBA" w:rsidR="00BB1B8C" w:rsidRPr="00441CD0" w:rsidRDefault="00BB1B8C" w:rsidP="00BB1B8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A7FBB12" w14:textId="11FF2C4D" w:rsidR="00BB1B8C" w:rsidRPr="00441CD0" w:rsidRDefault="00BB1B8C" w:rsidP="00BB1B8C">
            <w:pPr>
              <w:pStyle w:val="TAC"/>
              <w:rPr>
                <w:lang w:val="en-US" w:eastAsia="zh-CN"/>
              </w:rPr>
            </w:pPr>
            <w:r w:rsidRPr="00441CD0">
              <w:rPr>
                <w:lang w:val="de-DE"/>
              </w:rPr>
              <w:t>QFI</w:t>
            </w:r>
          </w:p>
        </w:tc>
      </w:tr>
      <w:bookmarkEnd w:id="4414"/>
    </w:tbl>
    <w:p w14:paraId="7F50E5BB" w14:textId="77777777" w:rsidR="00EE5860" w:rsidRDefault="00EE5860" w:rsidP="00EE5860">
      <w:pPr>
        <w:rPr>
          <w:lang w:eastAsia="zh-CN"/>
        </w:rPr>
      </w:pPr>
    </w:p>
    <w:p w14:paraId="5D8A242D" w14:textId="77777777" w:rsidR="00EE5860" w:rsidRPr="00867BF5" w:rsidRDefault="00EE5860" w:rsidP="001A3E8D">
      <w:pPr>
        <w:pStyle w:val="Heading4"/>
        <w:rPr>
          <w:rFonts w:cs="Arial"/>
          <w:bCs/>
        </w:rPr>
      </w:pPr>
      <w:bookmarkStart w:id="4417" w:name="_Toc57930669"/>
      <w:bookmarkStart w:id="4418" w:name="_Toc57931299"/>
      <w:bookmarkStart w:id="4419" w:name="_Toc98235854"/>
      <w:bookmarkStart w:id="4420" w:name="_Toc19717298"/>
      <w:bookmarkStart w:id="4421" w:name="_Toc27490792"/>
      <w:bookmarkStart w:id="4422" w:name="_Toc27557085"/>
      <w:bookmarkStart w:id="4423" w:name="_Toc27724002"/>
      <w:bookmarkStart w:id="4424" w:name="_Toc36031074"/>
      <w:bookmarkStart w:id="4425" w:name="_Toc36042994"/>
      <w:bookmarkStart w:id="4426" w:name="_Toc36814319"/>
      <w:bookmarkStart w:id="4427" w:name="_Toc44689175"/>
      <w:bookmarkStart w:id="4428" w:name="_Toc44923929"/>
      <w:bookmarkStart w:id="4429" w:name="_Toc51860899"/>
      <w:r w:rsidRPr="00867BF5">
        <w:t>7.5.3.</w:t>
      </w:r>
      <w:r>
        <w:rPr>
          <w:lang w:eastAsia="zh-CN"/>
        </w:rPr>
        <w:t>8</w:t>
      </w:r>
      <w:r w:rsidRPr="00867BF5">
        <w:tab/>
      </w:r>
      <w:r>
        <w:t>Void</w:t>
      </w:r>
      <w:bookmarkEnd w:id="4417"/>
      <w:bookmarkEnd w:id="4418"/>
      <w:bookmarkEnd w:id="4419"/>
    </w:p>
    <w:p w14:paraId="179ACC42" w14:textId="77777777" w:rsidR="00EE5860" w:rsidRDefault="00EE5860" w:rsidP="00EE5860">
      <w:pPr>
        <w:rPr>
          <w:noProof/>
        </w:rPr>
      </w:pPr>
    </w:p>
    <w:p w14:paraId="289AC7C2" w14:textId="77777777" w:rsidR="00EE5860" w:rsidRPr="00441CD0" w:rsidRDefault="00EE5860" w:rsidP="001A3E8D">
      <w:pPr>
        <w:pStyle w:val="Heading3"/>
        <w:rPr>
          <w:rFonts w:cs="Arial"/>
          <w:bCs/>
        </w:rPr>
      </w:pPr>
      <w:bookmarkStart w:id="4430" w:name="_Toc57930670"/>
      <w:bookmarkStart w:id="4431" w:name="_Toc57931300"/>
      <w:bookmarkStart w:id="4432" w:name="_Toc98235855"/>
      <w:r w:rsidRPr="00441CD0">
        <w:t>7.5.4</w:t>
      </w:r>
      <w:r w:rsidRPr="00441CD0">
        <w:tab/>
      </w:r>
      <w:r w:rsidRPr="00441CD0">
        <w:rPr>
          <w:lang w:val="fr-FR"/>
        </w:rPr>
        <w:t xml:space="preserve">PFCP </w:t>
      </w:r>
      <w:r w:rsidRPr="00441CD0">
        <w:t>Session Modification Request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4EE37C4" w14:textId="77777777" w:rsidR="00EE5860" w:rsidRPr="00441CD0" w:rsidRDefault="00EE5860" w:rsidP="001A3E8D">
      <w:pPr>
        <w:pStyle w:val="Heading4"/>
        <w:rPr>
          <w:rFonts w:cs="Arial"/>
          <w:bCs/>
        </w:rPr>
      </w:pPr>
      <w:bookmarkStart w:id="4433" w:name="_Toc19717299"/>
      <w:bookmarkStart w:id="4434" w:name="_Toc27490793"/>
      <w:bookmarkStart w:id="4435" w:name="_Toc27557086"/>
      <w:bookmarkStart w:id="4436" w:name="_Toc27724003"/>
      <w:bookmarkStart w:id="4437" w:name="_Toc36031075"/>
      <w:bookmarkStart w:id="4438" w:name="_Toc36042995"/>
      <w:bookmarkStart w:id="4439" w:name="_Toc36814320"/>
      <w:bookmarkStart w:id="4440" w:name="_Toc44689176"/>
      <w:bookmarkStart w:id="4441" w:name="_Toc44923930"/>
      <w:bookmarkStart w:id="4442" w:name="_Toc51860900"/>
      <w:bookmarkStart w:id="4443" w:name="_Toc57930671"/>
      <w:bookmarkStart w:id="4444" w:name="_Toc57931301"/>
      <w:bookmarkStart w:id="4445" w:name="_Toc98235856"/>
      <w:r w:rsidRPr="00441CD0">
        <w:t>7.5.4.1</w:t>
      </w:r>
      <w:r w:rsidRPr="00441CD0">
        <w:tab/>
        <w:t>General</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44C97DA" w14:textId="59E3E9B0" w:rsidR="00457BB5" w:rsidRPr="00441CD0" w:rsidRDefault="00457BB5" w:rsidP="00457BB5">
      <w:pPr>
        <w:rPr>
          <w:lang w:val="en-US" w:eastAsia="zh-CN"/>
        </w:rPr>
      </w:pPr>
      <w:bookmarkStart w:id="4446" w:name="_Toc19717300"/>
      <w:bookmarkStart w:id="4447" w:name="_Toc27490794"/>
      <w:bookmarkStart w:id="4448" w:name="_Toc27557087"/>
      <w:bookmarkStart w:id="4449" w:name="_Toc27724004"/>
      <w:bookmarkStart w:id="4450" w:name="_Toc36031076"/>
      <w:bookmarkStart w:id="4451" w:name="_Toc36042996"/>
      <w:bookmarkStart w:id="4452" w:name="_Toc36814321"/>
      <w:bookmarkStart w:id="4453" w:name="_Toc44689177"/>
      <w:bookmarkStart w:id="4454" w:name="_Toc44923931"/>
      <w:bookmarkStart w:id="4455" w:name="_Toc51860901"/>
      <w:bookmarkStart w:id="4456" w:name="_Toc57930672"/>
      <w:bookmarkStart w:id="4457" w:name="_Toc57931302"/>
      <w:r w:rsidRPr="00441CD0">
        <w:rPr>
          <w:lang w:val="en-US" w:eastAsia="zh-CN"/>
        </w:rPr>
        <w:t>The PFCP Session Modification Request is used over the Sxa, Sxb, Sxc</w:t>
      </w:r>
      <w:r>
        <w:rPr>
          <w:lang w:val="en-US" w:eastAsia="zh-CN"/>
        </w:rPr>
        <w:t>,</w:t>
      </w:r>
      <w:r w:rsidRPr="00441CD0">
        <w:rPr>
          <w:lang w:val="en-US" w:eastAsia="zh-CN"/>
        </w:rPr>
        <w:t xml:space="preserve"> N4 </w:t>
      </w:r>
      <w:r>
        <w:rPr>
          <w:lang w:val="en-US" w:eastAsia="zh-CN"/>
        </w:rPr>
        <w:t xml:space="preserve">and N4mb </w:t>
      </w:r>
      <w:r w:rsidRPr="00441CD0">
        <w:rPr>
          <w:lang w:val="en-US" w:eastAsia="zh-CN"/>
        </w:rPr>
        <w:t>interface by the CP function to request the UP function to modify the PFCP session.</w:t>
      </w:r>
    </w:p>
    <w:p w14:paraId="296A5DDD" w14:textId="77777777" w:rsidR="00457BB5" w:rsidRPr="00441CD0" w:rsidRDefault="00457BB5" w:rsidP="00457BB5">
      <w:pPr>
        <w:pStyle w:val="TH"/>
        <w:rPr>
          <w:lang w:val="en-US"/>
        </w:rPr>
      </w:pPr>
      <w:r w:rsidRPr="00441CD0">
        <w:t>Table 7.5.4.1-1: Information Elements in a PFCP Session Modification Request</w:t>
      </w:r>
    </w:p>
    <w:tbl>
      <w:tblPr>
        <w:tblW w:w="9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5"/>
      </w:tblGrid>
      <w:tr w:rsidR="00457BB5" w:rsidRPr="00441CD0" w14:paraId="4496B463"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09FAEB0" w14:textId="77777777" w:rsidR="00457BB5" w:rsidRPr="00441CD0" w:rsidRDefault="00457BB5" w:rsidP="001F0756">
            <w:pPr>
              <w:pStyle w:val="TAH"/>
              <w:rPr>
                <w:lang w:val="x-none"/>
              </w:rPr>
            </w:pPr>
            <w:bookmarkStart w:id="4458" w:name="MCCQCTEMPBM_00000089"/>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8FD9A1D" w14:textId="77777777" w:rsidR="00457BB5" w:rsidRPr="00441CD0" w:rsidRDefault="00457BB5" w:rsidP="001F0756">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40E0DE5" w14:textId="77777777" w:rsidR="00457BB5" w:rsidRPr="00441CD0" w:rsidRDefault="00457BB5"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A37EF58" w14:textId="77777777" w:rsidR="00457BB5" w:rsidRPr="00441CD0" w:rsidRDefault="00457BB5" w:rsidP="001F0756">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EE5E533" w14:textId="77777777" w:rsidR="00457BB5" w:rsidRPr="00441CD0" w:rsidRDefault="00457BB5" w:rsidP="001F0756">
            <w:pPr>
              <w:pStyle w:val="TAH"/>
            </w:pPr>
            <w:r w:rsidRPr="00441CD0">
              <w:t>IE Type</w:t>
            </w:r>
          </w:p>
        </w:tc>
      </w:tr>
      <w:tr w:rsidR="00457BB5" w:rsidRPr="00441CD0" w14:paraId="163C7E1C"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4931227" w14:textId="77777777" w:rsidR="00457BB5" w:rsidRPr="00441CD0" w:rsidRDefault="00457BB5" w:rsidP="001F0756">
            <w:pPr>
              <w:spacing w:after="0"/>
              <w:rPr>
                <w:rFonts w:ascii="Arial" w:hAnsi="Arial"/>
                <w:b/>
                <w:sz w:val="18"/>
                <w:lang w:val="x-none"/>
              </w:rPr>
            </w:pPr>
            <w:bookmarkStart w:id="4459" w:name="_PERM_MCCTEMPBM_CRPT0502059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92C5A5A" w14:textId="77777777" w:rsidR="00457BB5" w:rsidRPr="00441CD0" w:rsidRDefault="00457BB5" w:rsidP="001F0756">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931606" w14:textId="77777777" w:rsidR="00457BB5" w:rsidRPr="00441CD0" w:rsidRDefault="00457BB5"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6C0AA3C" w14:textId="77777777" w:rsidR="00457BB5" w:rsidRPr="00441CD0" w:rsidRDefault="00457BB5"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4FB9A2" w14:textId="77777777" w:rsidR="00457BB5" w:rsidRPr="00441CD0" w:rsidRDefault="00457BB5"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5913CA9" w14:textId="77777777" w:rsidR="00457BB5" w:rsidRPr="00441CD0" w:rsidRDefault="00457BB5"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FD1242A" w14:textId="77777777" w:rsidR="00457BB5" w:rsidRPr="00441CD0" w:rsidRDefault="00457BB5"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75655A5D" w14:textId="77777777" w:rsidR="00457BB5" w:rsidRPr="00441CD0" w:rsidRDefault="00457BB5" w:rsidP="001F0756">
            <w:pPr>
              <w:pStyle w:val="TAH"/>
            </w:pPr>
            <w:r w:rsidRPr="00441CD0">
              <w:rPr>
                <w:lang w:val="de-DE"/>
              </w:rPr>
              <w:t>N4</w:t>
            </w:r>
            <w:r>
              <w:rPr>
                <w:lang w:val="de-DE"/>
              </w:rPr>
              <w:t>mb</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C488C55" w14:textId="77777777" w:rsidR="00457BB5" w:rsidRPr="00441CD0" w:rsidRDefault="00457BB5" w:rsidP="001F0756">
            <w:pPr>
              <w:spacing w:after="0"/>
              <w:rPr>
                <w:rFonts w:ascii="Arial" w:hAnsi="Arial"/>
                <w:b/>
                <w:sz w:val="18"/>
                <w:lang w:val="x-none"/>
              </w:rPr>
            </w:pPr>
            <w:bookmarkStart w:id="4460" w:name="_PERM_MCCTEMPBM_CRPT05020599___7"/>
            <w:bookmarkEnd w:id="4460"/>
          </w:p>
        </w:tc>
      </w:tr>
      <w:bookmarkEnd w:id="4459"/>
      <w:tr w:rsidR="00457BB5" w:rsidRPr="00441CD0" w14:paraId="555187FA"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BEBADC" w14:textId="77777777" w:rsidR="00457BB5" w:rsidRPr="001046A9" w:rsidRDefault="00457BB5" w:rsidP="001046A9">
            <w:pPr>
              <w:pStyle w:val="TAL"/>
              <w:rPr>
                <w:szCs w:val="18"/>
                <w:lang w:val="de-DE"/>
              </w:rPr>
            </w:pPr>
            <w:r w:rsidRPr="001046A9">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151356BA" w14:textId="77777777" w:rsidR="00457BB5" w:rsidRPr="00441CD0" w:rsidRDefault="00457BB5" w:rsidP="001F0756">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1F2D804" w14:textId="77777777" w:rsidR="00457BB5" w:rsidRPr="00441CD0" w:rsidRDefault="00457BB5" w:rsidP="001F0756">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7C55DF00" w14:textId="77777777" w:rsidR="00457BB5" w:rsidRPr="00441CD0" w:rsidRDefault="00457BB5" w:rsidP="001F0756">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5590322" w14:textId="77777777" w:rsidR="00457BB5" w:rsidRPr="00441CD0" w:rsidRDefault="00457BB5" w:rsidP="001F0756">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42D9D3D8" w14:textId="77777777" w:rsidR="00457BB5" w:rsidRPr="00441CD0" w:rsidRDefault="00457BB5" w:rsidP="001F0756">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tcPr>
          <w:p w14:paraId="39A0CA8E" w14:textId="77777777" w:rsidR="00457BB5" w:rsidRPr="00441CD0" w:rsidRDefault="00457BB5" w:rsidP="001F0756">
            <w:pPr>
              <w:pStyle w:val="TAH"/>
              <w:rPr>
                <w:b w:val="0"/>
                <w:lang w:val="de-DE"/>
              </w:rPr>
            </w:pPr>
            <w:r w:rsidRPr="00441CD0">
              <w:rPr>
                <w:b w:val="0"/>
                <w:lang w:val="de-DE"/>
              </w:rPr>
              <w:t>X</w:t>
            </w:r>
          </w:p>
        </w:tc>
        <w:tc>
          <w:tcPr>
            <w:tcW w:w="370" w:type="dxa"/>
            <w:tcBorders>
              <w:top w:val="single" w:sz="4" w:space="0" w:color="auto"/>
              <w:left w:val="single" w:sz="4" w:space="0" w:color="auto"/>
              <w:bottom w:val="single" w:sz="4" w:space="0" w:color="auto"/>
              <w:right w:val="single" w:sz="4" w:space="0" w:color="auto"/>
            </w:tcBorders>
          </w:tcPr>
          <w:p w14:paraId="68876F31" w14:textId="77777777" w:rsidR="00457BB5" w:rsidRPr="00441CD0" w:rsidRDefault="00457BB5" w:rsidP="001F0756">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EC1A130" w14:textId="77777777" w:rsidR="00457BB5" w:rsidRPr="00441CD0" w:rsidRDefault="00457BB5" w:rsidP="001F0756">
            <w:pPr>
              <w:pStyle w:val="TAC"/>
            </w:pPr>
            <w:r w:rsidRPr="00441CD0">
              <w:t>F-SEID</w:t>
            </w:r>
          </w:p>
        </w:tc>
      </w:tr>
      <w:tr w:rsidR="00457BB5" w:rsidRPr="00441CD0" w14:paraId="60C9D51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A5DFC" w14:textId="77777777" w:rsidR="00457BB5" w:rsidRPr="00441CD0" w:rsidRDefault="00457BB5" w:rsidP="001F0756">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5B54500E"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C901C2D" w14:textId="77777777" w:rsidR="00457BB5" w:rsidRPr="00441CD0" w:rsidRDefault="00457BB5" w:rsidP="001F0756">
            <w:pPr>
              <w:pStyle w:val="TAL"/>
              <w:rPr>
                <w:lang w:eastAsia="zh-CN"/>
              </w:rPr>
            </w:pPr>
            <w:r w:rsidRPr="00441CD0">
              <w:t xml:space="preserve">When present, this IE shall contain </w:t>
            </w:r>
            <w:r w:rsidRPr="00092EBE">
              <w:rPr>
                <w:lang w:val="en-US"/>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4F95C430" w14:textId="77777777" w:rsidR="00457BB5" w:rsidRPr="00441CD0" w:rsidRDefault="00457BB5" w:rsidP="001F0756">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F94371C"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130690" w14:textId="77777777" w:rsidR="00457BB5" w:rsidRPr="00441CD0" w:rsidRDefault="00457BB5" w:rsidP="001F0756">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EF9089"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988C9E2"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FB5D572" w14:textId="77777777" w:rsidR="00457BB5" w:rsidRPr="00441CD0" w:rsidRDefault="00457BB5" w:rsidP="001F0756">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CA3115" w14:textId="77777777" w:rsidR="00457BB5" w:rsidRPr="00441CD0" w:rsidRDefault="00457BB5" w:rsidP="001F0756">
            <w:pPr>
              <w:pStyle w:val="TAC"/>
            </w:pPr>
            <w:r w:rsidRPr="00441CD0">
              <w:t>Remove PDR</w:t>
            </w:r>
          </w:p>
        </w:tc>
      </w:tr>
      <w:tr w:rsidR="00457BB5" w:rsidRPr="00441CD0" w14:paraId="0D03102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007A65" w14:textId="77777777" w:rsidR="00457BB5" w:rsidRPr="00441CD0" w:rsidRDefault="00457BB5" w:rsidP="001F0756">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3F644085"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40C0144" w14:textId="77777777" w:rsidR="00457BB5" w:rsidRPr="00441CD0" w:rsidRDefault="00457BB5" w:rsidP="001F0756">
            <w:pPr>
              <w:pStyle w:val="TAL"/>
              <w:rPr>
                <w:lang w:eastAsia="zh-CN"/>
              </w:rPr>
            </w:pPr>
            <w:r w:rsidRPr="00441CD0">
              <w:t xml:space="preserve">When present, this IE shall contain </w:t>
            </w:r>
            <w:r w:rsidRPr="00092EBE">
              <w:rPr>
                <w:lang w:val="en-US"/>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5B99441A" w14:textId="77777777" w:rsidR="00457BB5" w:rsidRPr="00441CD0" w:rsidRDefault="00457BB5" w:rsidP="001F0756">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21D66E57"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A53D1BA"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A1A968"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0ECD6A5"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8F345F1" w14:textId="77777777" w:rsidR="00457BB5" w:rsidRPr="00441CD0" w:rsidRDefault="00457BB5" w:rsidP="001F0756">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CF0BC2" w14:textId="77777777" w:rsidR="00457BB5" w:rsidRPr="00441CD0" w:rsidRDefault="00457BB5" w:rsidP="001F0756">
            <w:pPr>
              <w:pStyle w:val="TAC"/>
            </w:pPr>
            <w:r w:rsidRPr="00441CD0">
              <w:t>Remove FAR</w:t>
            </w:r>
          </w:p>
        </w:tc>
      </w:tr>
      <w:tr w:rsidR="00457BB5" w:rsidRPr="00441CD0" w14:paraId="42E2D14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9909478" w14:textId="77777777" w:rsidR="00457BB5" w:rsidRPr="00441CD0" w:rsidRDefault="00457BB5" w:rsidP="001F0756">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4A9C9EAD"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5803FF1" w14:textId="77777777" w:rsidR="00457BB5" w:rsidRPr="00441CD0" w:rsidRDefault="00457BB5" w:rsidP="001F0756">
            <w:pPr>
              <w:pStyle w:val="TAL"/>
              <w:rPr>
                <w:lang w:eastAsia="zh-CN"/>
              </w:rPr>
            </w:pPr>
            <w:r w:rsidRPr="00441CD0">
              <w:t xml:space="preserve">When present, this shall contain </w:t>
            </w:r>
            <w:r w:rsidRPr="00092EBE">
              <w:rPr>
                <w:lang w:val="en-US"/>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5421EC5F" w14:textId="77777777" w:rsidR="00457BB5" w:rsidRPr="00441CD0" w:rsidRDefault="00457BB5" w:rsidP="001F0756">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3475E10A"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946FF05"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23A1C"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76C0F1B"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78C247F" w14:textId="77777777" w:rsidR="00457BB5" w:rsidRPr="00441CD0" w:rsidRDefault="00457BB5" w:rsidP="001F0756">
            <w:pPr>
              <w:pStyle w:val="TAC"/>
            </w:pPr>
            <w:r>
              <w:t>FFS</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66103FD" w14:textId="77777777" w:rsidR="00457BB5" w:rsidRPr="00441CD0" w:rsidRDefault="00457BB5" w:rsidP="001F0756">
            <w:pPr>
              <w:pStyle w:val="TAC"/>
            </w:pPr>
            <w:r w:rsidRPr="00441CD0">
              <w:t>Remove URR</w:t>
            </w:r>
          </w:p>
        </w:tc>
      </w:tr>
      <w:tr w:rsidR="00457BB5" w:rsidRPr="00441CD0" w14:paraId="37472B2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28499B8" w14:textId="77777777" w:rsidR="00457BB5" w:rsidRPr="00441CD0" w:rsidRDefault="00457BB5" w:rsidP="001F0756">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0409EF67"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C3207CE" w14:textId="77777777" w:rsidR="00457BB5" w:rsidRPr="00441CD0" w:rsidRDefault="00457BB5" w:rsidP="001F0756">
            <w:pPr>
              <w:pStyle w:val="TAL"/>
              <w:rPr>
                <w:lang w:eastAsia="zh-CN"/>
              </w:rPr>
            </w:pPr>
            <w:r w:rsidRPr="00441CD0">
              <w:t xml:space="preserve">When present, this IE shall contain </w:t>
            </w:r>
            <w:r w:rsidRPr="00092EBE">
              <w:rPr>
                <w:lang w:val="en-US"/>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66224F4" w14:textId="77777777" w:rsidR="00457BB5" w:rsidRPr="00441CD0" w:rsidRDefault="00457BB5" w:rsidP="001F0756">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2E308A8B"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73FD189" w14:textId="77777777" w:rsidR="00457BB5" w:rsidRPr="00441CD0" w:rsidRDefault="00457BB5" w:rsidP="001F0756">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5642D9"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64F3CA6"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8D68087" w14:textId="77777777" w:rsidR="00457BB5" w:rsidRPr="00441CD0" w:rsidRDefault="00457BB5" w:rsidP="001F0756">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0D74CF" w14:textId="77777777" w:rsidR="00457BB5" w:rsidRPr="00441CD0" w:rsidRDefault="00457BB5" w:rsidP="001F0756">
            <w:pPr>
              <w:pStyle w:val="TAC"/>
            </w:pPr>
            <w:r w:rsidRPr="00441CD0">
              <w:t>Remove QER</w:t>
            </w:r>
          </w:p>
        </w:tc>
      </w:tr>
      <w:tr w:rsidR="00457BB5" w:rsidRPr="00441CD0" w14:paraId="189CA32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04E4344" w14:textId="77777777" w:rsidR="00457BB5" w:rsidRPr="00441CD0" w:rsidRDefault="00457BB5" w:rsidP="001F0756">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15775CF9"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F368B0F" w14:textId="77777777" w:rsidR="00457BB5" w:rsidRPr="00441CD0" w:rsidRDefault="00457BB5" w:rsidP="001F0756">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A8186AF"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9EF3" w14:textId="77777777" w:rsidR="00457BB5" w:rsidRPr="00441CD0" w:rsidRDefault="00457BB5" w:rsidP="001F0756">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9968CAC"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F9F6565"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101B565" w14:textId="77777777" w:rsidR="00457BB5" w:rsidRPr="00441CD0" w:rsidRDefault="00457BB5" w:rsidP="001F0756">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998DE80" w14:textId="77777777" w:rsidR="00457BB5" w:rsidRPr="00441CD0" w:rsidRDefault="00457BB5" w:rsidP="001F0756">
            <w:pPr>
              <w:pStyle w:val="TAC"/>
            </w:pPr>
            <w:r w:rsidRPr="00441CD0">
              <w:t>Remove BAR</w:t>
            </w:r>
          </w:p>
        </w:tc>
      </w:tr>
      <w:tr w:rsidR="00457BB5" w:rsidRPr="00441CD0" w14:paraId="4D38A00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2CC48C" w14:textId="77777777" w:rsidR="00457BB5" w:rsidRPr="00441CD0" w:rsidRDefault="00457BB5" w:rsidP="001F0756">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6C7D0879"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3BAED17" w14:textId="77777777" w:rsidR="00457BB5" w:rsidRPr="00441CD0" w:rsidRDefault="00457BB5" w:rsidP="001F0756">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05264AD3" w14:textId="77777777" w:rsidR="00457BB5" w:rsidRPr="00441CD0" w:rsidRDefault="00457BB5" w:rsidP="001F0756">
            <w:pPr>
              <w:pStyle w:val="TAL"/>
              <w:rPr>
                <w:szCs w:val="18"/>
                <w:lang w:val="en-US" w:eastAsia="zh-CN"/>
              </w:rPr>
            </w:pPr>
            <w:r w:rsidRPr="00441CD0">
              <w:rPr>
                <w:szCs w:val="18"/>
                <w:lang w:val="en-US" w:eastAsia="zh-CN"/>
              </w:rPr>
              <w:t>All the PDRs that refer to the removed Traffic Endpoint shall be deleted.</w:t>
            </w:r>
          </w:p>
          <w:p w14:paraId="29112E5C" w14:textId="77777777" w:rsidR="00457BB5" w:rsidRPr="00441CD0" w:rsidRDefault="00457BB5" w:rsidP="001F0756">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2C519F"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43FE34"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7BE8A2"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1985D3A"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3D53C3" w14:textId="77777777" w:rsidR="00457BB5" w:rsidRPr="00441CD0" w:rsidRDefault="00457BB5" w:rsidP="001F0756">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C32394" w14:textId="77777777" w:rsidR="00457BB5" w:rsidRPr="00441CD0" w:rsidRDefault="00457BB5" w:rsidP="001F0756">
            <w:pPr>
              <w:pStyle w:val="TAC"/>
              <w:rPr>
                <w:lang w:val="x-none"/>
              </w:rPr>
            </w:pPr>
            <w:r w:rsidRPr="00441CD0">
              <w:rPr>
                <w:szCs w:val="18"/>
                <w:lang w:val="de-DE"/>
              </w:rPr>
              <w:t>Remove Traffic Endpoint</w:t>
            </w:r>
          </w:p>
        </w:tc>
      </w:tr>
      <w:tr w:rsidR="00457BB5" w:rsidRPr="00441CD0" w14:paraId="1509810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6046C0" w14:textId="77777777" w:rsidR="00457BB5" w:rsidRPr="00441CD0" w:rsidRDefault="00457BB5" w:rsidP="001F0756">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5886E02E"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95339E6" w14:textId="77777777" w:rsidR="00457BB5" w:rsidRPr="00441CD0" w:rsidRDefault="00457BB5" w:rsidP="001F0756">
            <w:pPr>
              <w:pStyle w:val="TAL"/>
              <w:rPr>
                <w:lang w:val="en-US"/>
              </w:rPr>
            </w:pPr>
            <w:r w:rsidRPr="00441CD0">
              <w:t>This IE shall be present if the CP function requests the UP function to create a new PDR.</w:t>
            </w:r>
          </w:p>
          <w:p w14:paraId="18E109B1" w14:textId="77777777" w:rsidR="00457BB5" w:rsidRPr="00441CD0" w:rsidRDefault="00457BB5" w:rsidP="001F0756">
            <w:pPr>
              <w:pStyle w:val="TAL"/>
              <w:rPr>
                <w:lang w:eastAsia="zh-CN"/>
              </w:rPr>
            </w:pPr>
            <w:r w:rsidRPr="00441CD0">
              <w:rPr>
                <w:lang w:val="en-US"/>
              </w:rPr>
              <w:t>S</w:t>
            </w:r>
            <w:r w:rsidRPr="00441CD0">
              <w:rPr>
                <w:lang w:eastAsia="zh-CN"/>
              </w:rPr>
              <w:t xml:space="preserve">ee </w:t>
            </w:r>
            <w:r w:rsidRPr="00441CD0">
              <w:t>Table</w:t>
            </w:r>
            <w:r>
              <w:t> </w:t>
            </w:r>
            <w:r w:rsidRPr="00441CD0">
              <w:t>7.5.2.2-1</w:t>
            </w:r>
            <w:r w:rsidRPr="00441CD0">
              <w:rPr>
                <w:lang w:eastAsia="zh-CN"/>
              </w:rPr>
              <w:t>.</w:t>
            </w:r>
          </w:p>
          <w:p w14:paraId="0C3D9CAD" w14:textId="77777777" w:rsidR="00457BB5" w:rsidRPr="00441CD0" w:rsidRDefault="00457BB5" w:rsidP="001F0756">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32B0565D"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1EE0C7F"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622E65"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59A8C65"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508BEE7"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B90974F" w14:textId="77777777" w:rsidR="00457BB5" w:rsidRPr="00441CD0" w:rsidRDefault="00457BB5" w:rsidP="001F0756">
            <w:pPr>
              <w:pStyle w:val="TAC"/>
            </w:pPr>
            <w:r w:rsidRPr="00441CD0">
              <w:rPr>
                <w:szCs w:val="18"/>
              </w:rPr>
              <w:t>Create PDR</w:t>
            </w:r>
          </w:p>
        </w:tc>
      </w:tr>
      <w:tr w:rsidR="00457BB5" w:rsidRPr="00441CD0" w14:paraId="5F4723E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8A890E9" w14:textId="77777777" w:rsidR="00457BB5" w:rsidRPr="00441CD0" w:rsidRDefault="00457BB5" w:rsidP="001F0756">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65CC1588"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6162E8E8" w14:textId="77777777" w:rsidR="00457BB5" w:rsidRPr="00441CD0" w:rsidRDefault="00457BB5" w:rsidP="001F0756">
            <w:pPr>
              <w:pStyle w:val="TAL"/>
              <w:rPr>
                <w:lang w:eastAsia="zh-CN"/>
              </w:rPr>
            </w:pPr>
            <w:r w:rsidRPr="00441CD0">
              <w:rPr>
                <w:lang w:val="en-US"/>
              </w:rPr>
              <w:t>This IE shall be present if the CP function requests the UP function to create a new FAR.</w:t>
            </w:r>
            <w:r>
              <w:rPr>
                <w:lang w:val="en-US"/>
              </w:rPr>
              <w:t xml:space="preserve"> </w:t>
            </w:r>
            <w:r w:rsidRPr="00441CD0">
              <w:rPr>
                <w:lang w:val="en-US"/>
              </w:rPr>
              <w:t>S</w:t>
            </w:r>
            <w:r w:rsidRPr="00441CD0">
              <w:rPr>
                <w:lang w:eastAsia="zh-CN"/>
              </w:rPr>
              <w:t xml:space="preserve">ee </w:t>
            </w:r>
            <w:r w:rsidRPr="00441CD0">
              <w:t>Table 7.5.2.3-1</w:t>
            </w:r>
            <w:r w:rsidRPr="00441CD0">
              <w:rPr>
                <w:lang w:eastAsia="zh-CN"/>
              </w:rPr>
              <w:t>.</w:t>
            </w:r>
          </w:p>
          <w:p w14:paraId="2A8DF8B4" w14:textId="77777777" w:rsidR="00457BB5" w:rsidRPr="00441CD0" w:rsidRDefault="00457BB5" w:rsidP="001F0756">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238AE4DD"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7AB31A"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35A47E"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CF44A85"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2DB9480"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DCD795" w14:textId="77777777" w:rsidR="00457BB5" w:rsidRPr="00441CD0" w:rsidRDefault="00457BB5" w:rsidP="001F0756">
            <w:pPr>
              <w:pStyle w:val="TAC"/>
              <w:rPr>
                <w:szCs w:val="18"/>
              </w:rPr>
            </w:pPr>
            <w:r w:rsidRPr="00441CD0">
              <w:rPr>
                <w:szCs w:val="18"/>
              </w:rPr>
              <w:t>Create FAR</w:t>
            </w:r>
          </w:p>
        </w:tc>
      </w:tr>
      <w:tr w:rsidR="00457BB5" w:rsidRPr="00441CD0" w14:paraId="27354A1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3843C8" w14:textId="77777777" w:rsidR="00457BB5" w:rsidRPr="00441CD0" w:rsidRDefault="00457BB5" w:rsidP="001F0756">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548D2FB7"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76C5413" w14:textId="77777777" w:rsidR="00457BB5" w:rsidRPr="00441CD0" w:rsidRDefault="00457BB5" w:rsidP="001F0756">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21E23984" w14:textId="77777777" w:rsidR="00457BB5" w:rsidRPr="00441CD0" w:rsidRDefault="00457BB5" w:rsidP="001F0756">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7EC543E8"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CB1C01"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AFE54F7"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A0E5249"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2778A18" w14:textId="77777777" w:rsidR="00457BB5" w:rsidRPr="00441CD0" w:rsidRDefault="00457BB5" w:rsidP="001F0756">
            <w:pPr>
              <w:pStyle w:val="TAC"/>
            </w:pPr>
            <w:r>
              <w:t>FFS</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EF990CF" w14:textId="77777777" w:rsidR="00457BB5" w:rsidRPr="00441CD0" w:rsidRDefault="00457BB5" w:rsidP="001F0756">
            <w:pPr>
              <w:pStyle w:val="TAC"/>
              <w:rPr>
                <w:szCs w:val="18"/>
              </w:rPr>
            </w:pPr>
            <w:r w:rsidRPr="00441CD0">
              <w:rPr>
                <w:szCs w:val="18"/>
              </w:rPr>
              <w:t>Create URR</w:t>
            </w:r>
          </w:p>
        </w:tc>
      </w:tr>
      <w:tr w:rsidR="00457BB5" w:rsidRPr="00441CD0" w14:paraId="6F1DA97A"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68159E" w14:textId="77777777" w:rsidR="00457BB5" w:rsidRPr="00441CD0" w:rsidRDefault="00457BB5" w:rsidP="001F0756">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2E123042"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AD20FFF" w14:textId="77777777" w:rsidR="00457BB5" w:rsidRPr="00441CD0" w:rsidRDefault="00457BB5" w:rsidP="001F0756">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37BC7012" w14:textId="77777777" w:rsidR="00457BB5" w:rsidRPr="00441CD0" w:rsidRDefault="00457BB5" w:rsidP="001F0756">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5324327D"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B1B7FC"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F877"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1A7D6BA"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7EE5942E"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8729728" w14:textId="77777777" w:rsidR="00457BB5" w:rsidRPr="00441CD0" w:rsidRDefault="00457BB5" w:rsidP="001F0756">
            <w:pPr>
              <w:pStyle w:val="TAC"/>
              <w:rPr>
                <w:szCs w:val="18"/>
              </w:rPr>
            </w:pPr>
            <w:r w:rsidRPr="00441CD0">
              <w:rPr>
                <w:szCs w:val="18"/>
              </w:rPr>
              <w:t>Create QER</w:t>
            </w:r>
          </w:p>
        </w:tc>
      </w:tr>
      <w:tr w:rsidR="00457BB5" w:rsidRPr="00441CD0" w14:paraId="5F66882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FBA641" w14:textId="77777777" w:rsidR="00457BB5" w:rsidRPr="00441CD0" w:rsidRDefault="00457BB5" w:rsidP="001F0756">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5425EC0C"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DDD596E" w14:textId="77777777" w:rsidR="00457BB5" w:rsidRPr="00441CD0" w:rsidRDefault="00457BB5" w:rsidP="001F0756">
            <w:pPr>
              <w:pStyle w:val="TAL"/>
              <w:rPr>
                <w:lang w:val="en-US"/>
              </w:rPr>
            </w:pPr>
            <w:r w:rsidRPr="00441CD0">
              <w:t>This IE shall be present if the CP function requests the UP function to create a new BAR.</w:t>
            </w:r>
          </w:p>
          <w:p w14:paraId="3FBCBF55" w14:textId="77777777" w:rsidR="00457BB5" w:rsidRPr="00441CD0" w:rsidRDefault="00457BB5" w:rsidP="001F0756">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04E8B6"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6056E0"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4F19129"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25ABE2B"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0E3E3D28" w14:textId="77777777" w:rsidR="00457BB5" w:rsidRPr="00441CD0" w:rsidRDefault="00457BB5" w:rsidP="001F0756">
            <w:pPr>
              <w:pStyle w:val="TAC"/>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BCF097" w14:textId="77777777" w:rsidR="00457BB5" w:rsidRPr="00441CD0" w:rsidRDefault="00457BB5" w:rsidP="001F0756">
            <w:pPr>
              <w:pStyle w:val="TAC"/>
              <w:rPr>
                <w:szCs w:val="18"/>
              </w:rPr>
            </w:pPr>
            <w:r w:rsidRPr="00441CD0">
              <w:rPr>
                <w:szCs w:val="18"/>
              </w:rPr>
              <w:t>Create BAR</w:t>
            </w:r>
          </w:p>
        </w:tc>
      </w:tr>
      <w:tr w:rsidR="00457BB5" w:rsidRPr="00441CD0" w14:paraId="6B6C03B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B821BF4" w14:textId="77777777" w:rsidR="00457BB5" w:rsidRPr="00441CD0" w:rsidRDefault="00457BB5" w:rsidP="001F0756">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9774D09"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0D3339B" w14:textId="77777777" w:rsidR="00457BB5" w:rsidRPr="00441CD0" w:rsidRDefault="00457BB5" w:rsidP="001F0756">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16F72E9"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9837EC"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657E3"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D8682C0"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7C52A6B6" w14:textId="77777777" w:rsidR="00457BB5" w:rsidRPr="00441CD0" w:rsidRDefault="00457BB5" w:rsidP="001F0756">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9D27F58" w14:textId="77777777" w:rsidR="00457BB5" w:rsidRPr="00441CD0" w:rsidRDefault="00457BB5" w:rsidP="001F0756">
            <w:pPr>
              <w:pStyle w:val="TAC"/>
              <w:rPr>
                <w:szCs w:val="18"/>
                <w:lang w:val="x-none"/>
              </w:rPr>
            </w:pPr>
            <w:r w:rsidRPr="00441CD0">
              <w:rPr>
                <w:szCs w:val="18"/>
              </w:rPr>
              <w:t xml:space="preserve">Create </w:t>
            </w:r>
            <w:r w:rsidRPr="00441CD0">
              <w:rPr>
                <w:szCs w:val="18"/>
                <w:lang w:val="de-DE"/>
              </w:rPr>
              <w:t>Traffic Endpoint</w:t>
            </w:r>
          </w:p>
        </w:tc>
      </w:tr>
      <w:tr w:rsidR="00457BB5" w:rsidRPr="00441CD0" w14:paraId="01016F1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D899BE" w14:textId="77777777" w:rsidR="00457BB5" w:rsidRPr="00441CD0" w:rsidRDefault="00457BB5" w:rsidP="001F0756">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758EE277"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C733690" w14:textId="77777777" w:rsidR="009F7A3F" w:rsidRDefault="00457BB5" w:rsidP="001F0756">
            <w:pPr>
              <w:pStyle w:val="TAL"/>
              <w:rPr>
                <w:lang w:val="en-US"/>
              </w:rPr>
            </w:pPr>
            <w:r w:rsidRPr="00441CD0">
              <w:rPr>
                <w:lang w:val="en-US"/>
              </w:rPr>
              <w:t>This IE shall be present if a PDR previously created for the PFCP session need to be modified.</w:t>
            </w:r>
          </w:p>
          <w:p w14:paraId="6F4BFA6A" w14:textId="4B0115E4" w:rsidR="00457BB5" w:rsidRPr="00441CD0" w:rsidRDefault="00457BB5" w:rsidP="001F0756">
            <w:pPr>
              <w:pStyle w:val="TAL"/>
              <w:rPr>
                <w:lang w:eastAsia="zh-CN"/>
              </w:rPr>
            </w:pPr>
            <w:r w:rsidRPr="00441CD0">
              <w:rPr>
                <w:lang w:val="en-US"/>
              </w:rPr>
              <w:t>S</w:t>
            </w:r>
            <w:r w:rsidRPr="00441CD0">
              <w:rPr>
                <w:lang w:eastAsia="zh-CN"/>
              </w:rPr>
              <w:t xml:space="preserve">ee </w:t>
            </w:r>
            <w:r w:rsidRPr="00441CD0">
              <w:t>Table</w:t>
            </w:r>
            <w:r>
              <w:t> </w:t>
            </w:r>
            <w:r w:rsidRPr="00441CD0">
              <w:t>7.5.4.2-1</w:t>
            </w:r>
            <w:r w:rsidRPr="00441CD0">
              <w:rPr>
                <w:lang w:eastAsia="zh-CN"/>
              </w:rPr>
              <w:t>.</w:t>
            </w:r>
          </w:p>
          <w:p w14:paraId="50D29C0F" w14:textId="77777777" w:rsidR="00457BB5" w:rsidRPr="00441CD0" w:rsidRDefault="00457BB5" w:rsidP="001F0756">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3AB9C67D"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00777D"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F4B43A"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6B2E94A"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78AC9C03"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0EA2105" w14:textId="77777777" w:rsidR="00457BB5" w:rsidRPr="00441CD0" w:rsidRDefault="00457BB5" w:rsidP="001F0756">
            <w:pPr>
              <w:pStyle w:val="TAC"/>
              <w:rPr>
                <w:szCs w:val="18"/>
              </w:rPr>
            </w:pPr>
            <w:r w:rsidRPr="00441CD0">
              <w:rPr>
                <w:szCs w:val="18"/>
              </w:rPr>
              <w:t>Update PDR</w:t>
            </w:r>
          </w:p>
        </w:tc>
      </w:tr>
      <w:tr w:rsidR="00457BB5" w:rsidRPr="00441CD0" w14:paraId="603D4BA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0FC0FD" w14:textId="77777777" w:rsidR="00457BB5" w:rsidRPr="00441CD0" w:rsidRDefault="00457BB5" w:rsidP="001F0756">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0A6B7884"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7FB0D52" w14:textId="77777777" w:rsidR="00457BB5" w:rsidRPr="00441CD0" w:rsidRDefault="00457BB5" w:rsidP="001F0756">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553AEF2C"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F64E30"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227429"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8CF11E1"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0AED9512"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7C8D15" w14:textId="77777777" w:rsidR="00457BB5" w:rsidRPr="00441CD0" w:rsidRDefault="00457BB5" w:rsidP="001F0756">
            <w:pPr>
              <w:pStyle w:val="TAC"/>
              <w:rPr>
                <w:szCs w:val="18"/>
              </w:rPr>
            </w:pPr>
            <w:r w:rsidRPr="00441CD0">
              <w:rPr>
                <w:szCs w:val="18"/>
              </w:rPr>
              <w:t>Update FAR</w:t>
            </w:r>
          </w:p>
        </w:tc>
      </w:tr>
      <w:tr w:rsidR="00457BB5" w:rsidRPr="00441CD0" w14:paraId="2B8CE5E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8C0429" w14:textId="77777777" w:rsidR="00457BB5" w:rsidRPr="00441CD0" w:rsidRDefault="00457BB5" w:rsidP="001F0756">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58885F1A"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2B549DB" w14:textId="77777777" w:rsidR="00457BB5" w:rsidRPr="00441CD0" w:rsidRDefault="00457BB5" w:rsidP="001F0756">
            <w:pPr>
              <w:pStyle w:val="TAL"/>
              <w:rPr>
                <w:lang w:val="en-US"/>
              </w:rPr>
            </w:pPr>
            <w:r w:rsidRPr="00441CD0">
              <w:rPr>
                <w:lang w:val="en-US"/>
              </w:rPr>
              <w:t>This IE shall be present if URR(s) previously created for the PFCP session need to be modified.</w:t>
            </w:r>
          </w:p>
          <w:p w14:paraId="2396AAB9" w14:textId="77777777" w:rsidR="009F7A3F" w:rsidRDefault="00457BB5" w:rsidP="001F0756">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w:t>
            </w:r>
          </w:p>
          <w:p w14:paraId="2B544427" w14:textId="66204981" w:rsidR="00457BB5" w:rsidRPr="00441CD0" w:rsidRDefault="00457BB5" w:rsidP="001F0756">
            <w:pPr>
              <w:pStyle w:val="TAL"/>
              <w:rPr>
                <w:lang w:val="en-US"/>
              </w:rPr>
            </w:pPr>
            <w:r w:rsidRPr="00441CD0">
              <w:rPr>
                <w:lang w:val="en-US"/>
              </w:rPr>
              <w:t>S</w:t>
            </w:r>
            <w:r w:rsidRPr="00441CD0">
              <w:rPr>
                <w:lang w:eastAsia="zh-CN"/>
              </w:rPr>
              <w:t xml:space="preserve">ee </w:t>
            </w:r>
            <w:r w:rsidRPr="00441CD0">
              <w:t>Table</w:t>
            </w:r>
            <w:r>
              <w:t> </w:t>
            </w:r>
            <w:r w:rsidRPr="00441CD0">
              <w:t>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AC74A95"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A851BBC"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85BA76"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84F1F6D"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E757B47" w14:textId="77777777" w:rsidR="00457BB5" w:rsidRPr="00441CD0" w:rsidRDefault="00457BB5" w:rsidP="001F0756">
            <w:pPr>
              <w:pStyle w:val="TAC"/>
            </w:pPr>
            <w:r>
              <w:t>FFS</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07351A" w14:textId="77777777" w:rsidR="00457BB5" w:rsidRPr="00441CD0" w:rsidRDefault="00457BB5" w:rsidP="001F0756">
            <w:pPr>
              <w:pStyle w:val="TAC"/>
              <w:rPr>
                <w:szCs w:val="18"/>
              </w:rPr>
            </w:pPr>
            <w:r w:rsidRPr="00441CD0">
              <w:rPr>
                <w:szCs w:val="18"/>
              </w:rPr>
              <w:t>Update URR</w:t>
            </w:r>
          </w:p>
        </w:tc>
      </w:tr>
      <w:tr w:rsidR="00457BB5" w:rsidRPr="00441CD0" w14:paraId="2B7C71A4"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CEFB7" w14:textId="77777777" w:rsidR="00457BB5" w:rsidRPr="00441CD0" w:rsidRDefault="00457BB5" w:rsidP="001F0756">
            <w:pPr>
              <w:pStyle w:val="TAL"/>
              <w:rPr>
                <w:szCs w:val="18"/>
              </w:rPr>
            </w:pPr>
            <w:r w:rsidRPr="00441CD0">
              <w:rPr>
                <w:szCs w:val="18"/>
              </w:rPr>
              <w:t>Update QER</w:t>
            </w:r>
          </w:p>
        </w:tc>
        <w:tc>
          <w:tcPr>
            <w:tcW w:w="336" w:type="dxa"/>
            <w:tcBorders>
              <w:top w:val="single" w:sz="4" w:space="0" w:color="auto"/>
              <w:left w:val="single" w:sz="4" w:space="0" w:color="auto"/>
              <w:bottom w:val="single" w:sz="4" w:space="0" w:color="auto"/>
              <w:right w:val="single" w:sz="4" w:space="0" w:color="auto"/>
            </w:tcBorders>
            <w:hideMark/>
          </w:tcPr>
          <w:p w14:paraId="236511AE"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763FDA6" w14:textId="77777777" w:rsidR="00457BB5" w:rsidRPr="00441CD0" w:rsidRDefault="00457BB5" w:rsidP="001F0756">
            <w:pPr>
              <w:pStyle w:val="TAL"/>
              <w:rPr>
                <w:lang w:val="en-US"/>
              </w:rPr>
            </w:pPr>
            <w:r w:rsidRPr="00441CD0">
              <w:rPr>
                <w:lang w:val="en-US"/>
              </w:rPr>
              <w:t>This IE shall be present if QER(s) previously created for the PFCP session need to be modified.</w:t>
            </w:r>
          </w:p>
          <w:p w14:paraId="5206C769" w14:textId="77777777" w:rsidR="00457BB5" w:rsidRPr="00441CD0" w:rsidRDefault="00457BB5" w:rsidP="001F0756">
            <w:pPr>
              <w:pStyle w:val="TAL"/>
              <w:rPr>
                <w:lang w:eastAsia="zh-CN"/>
              </w:rPr>
            </w:pPr>
            <w:r w:rsidRPr="00441CD0">
              <w:rPr>
                <w:lang w:eastAsia="zh-CN"/>
              </w:rPr>
              <w:t>Several IEs within the same IE type may be present to represent a list of modified QERs.</w:t>
            </w:r>
          </w:p>
          <w:p w14:paraId="691CD598" w14:textId="77777777" w:rsidR="00457BB5" w:rsidRPr="00441CD0" w:rsidRDefault="00457BB5" w:rsidP="001F0756">
            <w:pPr>
              <w:pStyle w:val="TAL"/>
              <w:rPr>
                <w:lang w:val="en-US"/>
              </w:rPr>
            </w:pPr>
            <w:r w:rsidRPr="00441CD0">
              <w:rPr>
                <w:lang w:eastAsia="zh-CN"/>
              </w:rPr>
              <w:t>Previously created QERs that are not modified shall not be included.</w:t>
            </w:r>
          </w:p>
          <w:p w14:paraId="123B08E1" w14:textId="77777777" w:rsidR="00457BB5" w:rsidRPr="00441CD0" w:rsidRDefault="00457BB5" w:rsidP="001F0756">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D05F59"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E6E1B4"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6D8058"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CE19486"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050BA962" w14:textId="77777777" w:rsidR="00457BB5" w:rsidRPr="00441CD0" w:rsidRDefault="00457BB5" w:rsidP="001F0756">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B6DB9C5" w14:textId="77777777" w:rsidR="00457BB5" w:rsidRPr="00441CD0" w:rsidRDefault="00457BB5" w:rsidP="001F0756">
            <w:pPr>
              <w:pStyle w:val="TAC"/>
              <w:rPr>
                <w:szCs w:val="18"/>
              </w:rPr>
            </w:pPr>
            <w:r w:rsidRPr="00441CD0">
              <w:rPr>
                <w:szCs w:val="18"/>
              </w:rPr>
              <w:t>Update QER</w:t>
            </w:r>
          </w:p>
        </w:tc>
      </w:tr>
      <w:tr w:rsidR="00457BB5" w:rsidRPr="00441CD0" w14:paraId="1B95FC5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0206775" w14:textId="77777777" w:rsidR="00457BB5" w:rsidRPr="00441CD0" w:rsidRDefault="00457BB5" w:rsidP="001F0756">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562DED43"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AF4038C" w14:textId="77777777" w:rsidR="00457BB5" w:rsidRPr="00441CD0" w:rsidRDefault="00457BB5" w:rsidP="001F0756">
            <w:pPr>
              <w:pStyle w:val="TAL"/>
              <w:rPr>
                <w:lang w:val="en-US"/>
              </w:rPr>
            </w:pPr>
            <w:r w:rsidRPr="00441CD0">
              <w:rPr>
                <w:lang w:val="en-US"/>
              </w:rPr>
              <w:t>This IE shall be present if a BAR previously created for the PFCP session needs to be modified.</w:t>
            </w:r>
          </w:p>
          <w:p w14:paraId="3E38F464" w14:textId="77777777" w:rsidR="00457BB5" w:rsidRPr="00441CD0" w:rsidRDefault="00457BB5" w:rsidP="001F0756">
            <w:pPr>
              <w:pStyle w:val="TAL"/>
              <w:rPr>
                <w:lang w:val="en-US"/>
              </w:rPr>
            </w:pPr>
            <w:r w:rsidRPr="00441CD0">
              <w:rPr>
                <w:lang w:val="en-US" w:eastAsia="zh-CN"/>
              </w:rPr>
              <w:t>A p</w:t>
            </w:r>
            <w:r w:rsidRPr="00441CD0">
              <w:rPr>
                <w:lang w:eastAsia="zh-CN"/>
              </w:rPr>
              <w:t>reviously created BAR that is not modified shall not be included.</w:t>
            </w:r>
          </w:p>
          <w:p w14:paraId="2A0474B3" w14:textId="77777777" w:rsidR="00457BB5" w:rsidRPr="00441CD0" w:rsidRDefault="00457BB5" w:rsidP="001F0756">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7FDBEBD"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8B059E"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6357A3"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25EEDE"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5C498ECB" w14:textId="77777777" w:rsidR="00457BB5" w:rsidRPr="00441CD0" w:rsidRDefault="00457BB5" w:rsidP="001F0756">
            <w:pPr>
              <w:pStyle w:val="TAC"/>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F7DAEA" w14:textId="77777777" w:rsidR="00457BB5" w:rsidRPr="00441CD0" w:rsidRDefault="00457BB5" w:rsidP="001F0756">
            <w:pPr>
              <w:pStyle w:val="TAC"/>
              <w:rPr>
                <w:szCs w:val="18"/>
              </w:rPr>
            </w:pPr>
            <w:r w:rsidRPr="00441CD0">
              <w:rPr>
                <w:szCs w:val="18"/>
              </w:rPr>
              <w:t>Update BAR</w:t>
            </w:r>
          </w:p>
        </w:tc>
      </w:tr>
      <w:tr w:rsidR="00457BB5" w:rsidRPr="00441CD0" w14:paraId="224ED1E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FDFAA1" w14:textId="77777777" w:rsidR="00457BB5" w:rsidRPr="001046A9" w:rsidRDefault="00457BB5" w:rsidP="001F0756">
            <w:pPr>
              <w:pStyle w:val="TAL"/>
              <w:rPr>
                <w:szCs w:val="18"/>
                <w:lang w:val="de-DE"/>
              </w:rPr>
            </w:pPr>
            <w:r w:rsidRPr="001046A9">
              <w:rPr>
                <w:szCs w:val="18"/>
                <w:lang w:val="de-DE"/>
              </w:rPr>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2184E3B5"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02205BD8" w14:textId="77777777" w:rsidR="00457BB5" w:rsidRPr="00441CD0" w:rsidRDefault="00457BB5" w:rsidP="001F0756">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2E700CB7" w14:textId="77777777" w:rsidR="00457BB5" w:rsidRPr="00441CD0" w:rsidRDefault="00457BB5" w:rsidP="001F0756">
            <w:pPr>
              <w:pStyle w:val="TAL"/>
              <w:rPr>
                <w:szCs w:val="18"/>
                <w:lang w:val="en-US" w:eastAsia="zh-CN"/>
              </w:rPr>
            </w:pPr>
          </w:p>
          <w:p w14:paraId="1BA49882" w14:textId="77777777" w:rsidR="00457BB5" w:rsidRPr="00441CD0" w:rsidRDefault="00457BB5" w:rsidP="001F0756">
            <w:pPr>
              <w:pStyle w:val="TAL"/>
              <w:rPr>
                <w:szCs w:val="18"/>
                <w:lang w:val="en-US" w:eastAsia="zh-CN"/>
              </w:rPr>
            </w:pPr>
            <w:r w:rsidRPr="00441CD0">
              <w:rPr>
                <w:szCs w:val="18"/>
                <w:lang w:val="en-US" w:eastAsia="zh-CN"/>
              </w:rPr>
              <w:t>All the PDRs that refer to the Traffic Endpoint shall use the updated Traffic Endpoint information.</w:t>
            </w:r>
          </w:p>
          <w:p w14:paraId="147B7D69" w14:textId="77777777" w:rsidR="00457BB5" w:rsidRPr="00441CD0" w:rsidRDefault="00457BB5" w:rsidP="001F0756">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086D1E0" w14:textId="77777777" w:rsidR="00457BB5" w:rsidRPr="00441CD0" w:rsidRDefault="00457BB5" w:rsidP="001F0756">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2E6913"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81CA8E"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8447C74"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6676A4C" w14:textId="77777777" w:rsidR="00457BB5" w:rsidRPr="00441CD0" w:rsidRDefault="00457BB5" w:rsidP="001F0756">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65BE9F" w14:textId="77777777" w:rsidR="00457BB5" w:rsidRPr="00441CD0" w:rsidRDefault="00457BB5" w:rsidP="001F0756">
            <w:pPr>
              <w:pStyle w:val="TAC"/>
              <w:rPr>
                <w:szCs w:val="18"/>
                <w:lang w:val="x-none"/>
              </w:rPr>
            </w:pPr>
            <w:r w:rsidRPr="00441CD0">
              <w:t xml:space="preserve">Update </w:t>
            </w:r>
            <w:r w:rsidRPr="00441CD0">
              <w:rPr>
                <w:szCs w:val="18"/>
                <w:lang w:val="de-DE"/>
              </w:rPr>
              <w:t>Traffic Endpoint</w:t>
            </w:r>
          </w:p>
        </w:tc>
      </w:tr>
      <w:tr w:rsidR="00457BB5" w:rsidRPr="00441CD0" w14:paraId="42AE0B12"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4D6385F" w14:textId="77777777" w:rsidR="00457BB5" w:rsidRPr="001046A9" w:rsidRDefault="00457BB5" w:rsidP="001046A9">
            <w:pPr>
              <w:pStyle w:val="TAL"/>
              <w:rPr>
                <w:szCs w:val="18"/>
                <w:lang w:val="de-DE"/>
              </w:rPr>
            </w:pPr>
            <w:bookmarkStart w:id="4461" w:name="_PERM_MCCTEMPBM_CRPT05020619___7" w:colFirst="2" w:colLast="2"/>
            <w:r w:rsidRPr="001046A9">
              <w:rPr>
                <w:szCs w:val="18"/>
                <w:lang w:val="de-DE"/>
              </w:rPr>
              <w:t>PFCPSMReq-Flags</w:t>
            </w:r>
          </w:p>
        </w:tc>
        <w:tc>
          <w:tcPr>
            <w:tcW w:w="336" w:type="dxa"/>
            <w:tcBorders>
              <w:top w:val="single" w:sz="4" w:space="0" w:color="auto"/>
              <w:left w:val="single" w:sz="4" w:space="0" w:color="auto"/>
              <w:bottom w:val="single" w:sz="4" w:space="0" w:color="auto"/>
              <w:right w:val="single" w:sz="4" w:space="0" w:color="auto"/>
            </w:tcBorders>
            <w:hideMark/>
          </w:tcPr>
          <w:p w14:paraId="693D5E9D"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2639F86" w14:textId="77777777" w:rsidR="00457BB5" w:rsidRPr="00D91F01" w:rsidRDefault="00457BB5" w:rsidP="001F0756">
            <w:pPr>
              <w:pStyle w:val="TAL"/>
              <w:rPr>
                <w:rFonts w:cs="Arial"/>
                <w:szCs w:val="18"/>
              </w:rPr>
            </w:pPr>
            <w:r w:rsidRPr="001A7CA8">
              <w:t>This IE shall be included if at least one of the flags is set to</w:t>
            </w:r>
            <w:r w:rsidRPr="00D91F01">
              <w:rPr>
                <w:rFonts w:cs="Arial"/>
                <w:szCs w:val="18"/>
              </w:rPr>
              <w:t xml:space="preserve"> "1".</w:t>
            </w:r>
          </w:p>
          <w:p w14:paraId="72EBC67F" w14:textId="77777777" w:rsidR="00457BB5" w:rsidRPr="00D91F01" w:rsidRDefault="00457BB5" w:rsidP="001F0756">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DROBU (Drop Buffered Packets): the CP function shall set this flag if the UP function is requested to drop the packets currently buffered for this PFCP session (see NOTE 1).</w:t>
            </w:r>
          </w:p>
          <w:p w14:paraId="5A2AE8DA" w14:textId="77777777" w:rsidR="00457BB5" w:rsidRPr="00D91F01" w:rsidRDefault="00457BB5" w:rsidP="001F0756">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QAURR (Query All URRs): the CP function shall set this flag if the CP function requests immediate usage report(s) for all the URRs previously provisioned for this PFCP session (see NOTE 3).</w:t>
            </w:r>
          </w:p>
          <w:p w14:paraId="3B33D0A2" w14:textId="77777777" w:rsidR="00457BB5" w:rsidRPr="00D91F01" w:rsidRDefault="00457BB5" w:rsidP="001F0756">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p w14:paraId="4DD79DBC" w14:textId="77777777" w:rsidR="00457BB5" w:rsidRPr="00441CD0" w:rsidRDefault="00457BB5" w:rsidP="001F0756">
            <w:pPr>
              <w:pStyle w:val="B1"/>
            </w:pPr>
            <w:r w:rsidRPr="00D91F01">
              <w:rPr>
                <w:rFonts w:ascii="Arial" w:hAnsi="Arial" w:cs="Arial"/>
                <w:sz w:val="18"/>
                <w:szCs w:val="18"/>
              </w:rPr>
              <w:t>-</w:t>
            </w:r>
            <w:r w:rsidRPr="00D91F01">
              <w:rPr>
                <w:rFonts w:ascii="Arial" w:hAnsi="Arial" w:cs="Arial"/>
                <w:sz w:val="18"/>
                <w:szCs w:val="18"/>
              </w:rPr>
              <w:tab/>
              <w:t xml:space="preserve">RUMUC (Resume Usage Measurement to Un-pause Charging): the CP function, e.g. PGW-C or (H-)SMF, shall set this flag if the usage measurement for the URRs which are applicable for charging (i.e. with the "ASPOC" flag set to "1") shall be resumed in the UP function. </w:t>
            </w:r>
          </w:p>
        </w:tc>
        <w:tc>
          <w:tcPr>
            <w:tcW w:w="370" w:type="dxa"/>
            <w:tcBorders>
              <w:top w:val="single" w:sz="4" w:space="0" w:color="auto"/>
              <w:left w:val="single" w:sz="4" w:space="0" w:color="auto"/>
              <w:bottom w:val="single" w:sz="4" w:space="0" w:color="auto"/>
              <w:right w:val="single" w:sz="4" w:space="0" w:color="auto"/>
            </w:tcBorders>
          </w:tcPr>
          <w:p w14:paraId="63CB08B1" w14:textId="77777777" w:rsidR="00457BB5" w:rsidRPr="00441CD0" w:rsidRDefault="00457BB5" w:rsidP="001F0756">
            <w:pPr>
              <w:pStyle w:val="TAC"/>
            </w:pPr>
          </w:p>
          <w:p w14:paraId="7F194E81" w14:textId="77777777" w:rsidR="00457BB5" w:rsidRPr="00441CD0" w:rsidRDefault="00457BB5" w:rsidP="001F0756">
            <w:pPr>
              <w:pStyle w:val="TAC"/>
            </w:pPr>
          </w:p>
          <w:p w14:paraId="08E5B3C3" w14:textId="77777777" w:rsidR="00457BB5" w:rsidRPr="00441CD0" w:rsidRDefault="00457BB5" w:rsidP="001F0756">
            <w:pPr>
              <w:pStyle w:val="TAC"/>
              <w:rPr>
                <w:lang w:val="de-DE"/>
              </w:rPr>
            </w:pPr>
            <w:r w:rsidRPr="00441CD0">
              <w:rPr>
                <w:lang w:val="de-DE"/>
              </w:rPr>
              <w:t>X</w:t>
            </w:r>
          </w:p>
          <w:p w14:paraId="6F2DEDEB" w14:textId="77777777" w:rsidR="00457BB5" w:rsidRPr="00441CD0" w:rsidRDefault="00457BB5" w:rsidP="001F0756">
            <w:pPr>
              <w:pStyle w:val="TAC"/>
              <w:rPr>
                <w:lang w:val="de-DE"/>
              </w:rPr>
            </w:pPr>
          </w:p>
          <w:p w14:paraId="500D4569" w14:textId="77777777" w:rsidR="00457BB5" w:rsidRPr="00441CD0" w:rsidRDefault="00457BB5" w:rsidP="001F0756">
            <w:pPr>
              <w:pStyle w:val="TAC"/>
              <w:rPr>
                <w:lang w:val="de-DE"/>
              </w:rPr>
            </w:pPr>
          </w:p>
          <w:p w14:paraId="282C9C7F" w14:textId="77777777" w:rsidR="00457BB5" w:rsidRPr="00441CD0" w:rsidRDefault="00457BB5" w:rsidP="001F0756">
            <w:pPr>
              <w:pStyle w:val="TAC"/>
              <w:rPr>
                <w:lang w:val="de-DE"/>
              </w:rPr>
            </w:pPr>
          </w:p>
          <w:p w14:paraId="527C7553" w14:textId="77777777" w:rsidR="00457BB5" w:rsidRDefault="00457BB5" w:rsidP="001F0756">
            <w:pPr>
              <w:pStyle w:val="TAC"/>
              <w:rPr>
                <w:lang w:val="de-DE"/>
              </w:rPr>
            </w:pPr>
            <w:r w:rsidRPr="00441CD0">
              <w:rPr>
                <w:lang w:val="de-DE"/>
              </w:rPr>
              <w:t>X</w:t>
            </w:r>
          </w:p>
          <w:p w14:paraId="0BADCC0B" w14:textId="77777777" w:rsidR="00457BB5" w:rsidRDefault="00457BB5" w:rsidP="001F0756">
            <w:pPr>
              <w:pStyle w:val="TAC"/>
              <w:rPr>
                <w:lang w:val="de-DE"/>
              </w:rPr>
            </w:pPr>
          </w:p>
          <w:p w14:paraId="25798223" w14:textId="77777777" w:rsidR="00457BB5" w:rsidRDefault="00457BB5" w:rsidP="001F0756">
            <w:pPr>
              <w:pStyle w:val="TAC"/>
              <w:rPr>
                <w:lang w:val="de-DE"/>
              </w:rPr>
            </w:pPr>
          </w:p>
          <w:p w14:paraId="41823EC6" w14:textId="77777777" w:rsidR="00457BB5" w:rsidRDefault="00457BB5" w:rsidP="001F0756">
            <w:pPr>
              <w:pStyle w:val="TAC"/>
              <w:rPr>
                <w:lang w:val="de-DE"/>
              </w:rPr>
            </w:pPr>
          </w:p>
          <w:p w14:paraId="3CAF0566" w14:textId="77777777" w:rsidR="00457BB5" w:rsidRDefault="00457BB5" w:rsidP="001F0756">
            <w:pPr>
              <w:pStyle w:val="TAC"/>
              <w:rPr>
                <w:lang w:val="de-DE"/>
              </w:rPr>
            </w:pPr>
          </w:p>
          <w:p w14:paraId="216F013C" w14:textId="77777777" w:rsidR="00457BB5" w:rsidRDefault="00457BB5" w:rsidP="001F0756">
            <w:pPr>
              <w:pStyle w:val="TAC"/>
              <w:rPr>
                <w:lang w:val="de-DE"/>
              </w:rPr>
            </w:pPr>
          </w:p>
          <w:p w14:paraId="3A8F12D8" w14:textId="77777777" w:rsidR="00457BB5" w:rsidRDefault="00457BB5" w:rsidP="001F0756">
            <w:pPr>
              <w:pStyle w:val="TAC"/>
              <w:rPr>
                <w:lang w:val="de-DE"/>
              </w:rPr>
            </w:pPr>
            <w:r>
              <w:rPr>
                <w:lang w:val="de-DE"/>
              </w:rPr>
              <w:t>-</w:t>
            </w:r>
          </w:p>
          <w:p w14:paraId="1DD2BD37" w14:textId="77777777" w:rsidR="00457BB5" w:rsidRDefault="00457BB5" w:rsidP="001F0756">
            <w:pPr>
              <w:pStyle w:val="TAC"/>
              <w:rPr>
                <w:lang w:val="de-DE"/>
              </w:rPr>
            </w:pPr>
          </w:p>
          <w:p w14:paraId="38B1AB2A" w14:textId="77777777" w:rsidR="00457BB5" w:rsidRDefault="00457BB5" w:rsidP="001F0756">
            <w:pPr>
              <w:pStyle w:val="TAC"/>
              <w:rPr>
                <w:lang w:val="de-DE"/>
              </w:rPr>
            </w:pPr>
          </w:p>
          <w:p w14:paraId="13004F57" w14:textId="77777777" w:rsidR="00457BB5" w:rsidRDefault="00457BB5" w:rsidP="001F0756">
            <w:pPr>
              <w:pStyle w:val="TAC"/>
              <w:rPr>
                <w:lang w:val="de-DE"/>
              </w:rPr>
            </w:pPr>
          </w:p>
          <w:p w14:paraId="0DF0715C" w14:textId="77777777" w:rsidR="00457BB5" w:rsidRDefault="00457BB5" w:rsidP="001F0756">
            <w:pPr>
              <w:pStyle w:val="TAC"/>
              <w:rPr>
                <w:lang w:val="de-DE"/>
              </w:rPr>
            </w:pPr>
          </w:p>
          <w:p w14:paraId="5C39851A" w14:textId="77777777" w:rsidR="00457BB5" w:rsidRDefault="00457BB5" w:rsidP="001F0756">
            <w:pPr>
              <w:pStyle w:val="TAC"/>
              <w:rPr>
                <w:lang w:val="de-DE"/>
              </w:rPr>
            </w:pPr>
          </w:p>
          <w:p w14:paraId="25B41681" w14:textId="77777777" w:rsidR="00457BB5" w:rsidRDefault="00457BB5" w:rsidP="001F0756">
            <w:pPr>
              <w:pStyle w:val="TAC"/>
              <w:rPr>
                <w:lang w:val="de-DE"/>
              </w:rPr>
            </w:pPr>
          </w:p>
          <w:p w14:paraId="08D02776" w14:textId="77777777" w:rsidR="00457BB5" w:rsidRPr="00441CD0"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486901E" w14:textId="77777777" w:rsidR="00457BB5" w:rsidRPr="00441CD0" w:rsidRDefault="00457BB5" w:rsidP="001F0756">
            <w:pPr>
              <w:pStyle w:val="TAC"/>
              <w:rPr>
                <w:lang w:val="de-DE"/>
              </w:rPr>
            </w:pPr>
          </w:p>
          <w:p w14:paraId="295395DB" w14:textId="77777777" w:rsidR="00457BB5" w:rsidRPr="00441CD0" w:rsidRDefault="00457BB5" w:rsidP="001F0756">
            <w:pPr>
              <w:pStyle w:val="TAC"/>
              <w:rPr>
                <w:lang w:val="de-DE"/>
              </w:rPr>
            </w:pPr>
          </w:p>
          <w:p w14:paraId="06A8CCED" w14:textId="77777777" w:rsidR="00457BB5" w:rsidRPr="00441CD0" w:rsidRDefault="00457BB5" w:rsidP="001F0756">
            <w:pPr>
              <w:pStyle w:val="TAC"/>
              <w:rPr>
                <w:lang w:val="de-DE"/>
              </w:rPr>
            </w:pPr>
            <w:r w:rsidRPr="00441CD0">
              <w:rPr>
                <w:lang w:val="de-DE"/>
              </w:rPr>
              <w:t>-</w:t>
            </w:r>
          </w:p>
          <w:p w14:paraId="14CA55D3" w14:textId="77777777" w:rsidR="00457BB5" w:rsidRPr="00441CD0" w:rsidRDefault="00457BB5" w:rsidP="001F0756">
            <w:pPr>
              <w:pStyle w:val="TAC"/>
              <w:rPr>
                <w:lang w:val="de-DE"/>
              </w:rPr>
            </w:pPr>
          </w:p>
          <w:p w14:paraId="314B3C32" w14:textId="77777777" w:rsidR="00457BB5" w:rsidRPr="00441CD0" w:rsidRDefault="00457BB5" w:rsidP="001F0756">
            <w:pPr>
              <w:pStyle w:val="TAC"/>
              <w:rPr>
                <w:lang w:val="de-DE"/>
              </w:rPr>
            </w:pPr>
          </w:p>
          <w:p w14:paraId="2E511B03" w14:textId="77777777" w:rsidR="00457BB5" w:rsidRPr="00441CD0" w:rsidRDefault="00457BB5" w:rsidP="001F0756">
            <w:pPr>
              <w:pStyle w:val="TAC"/>
              <w:rPr>
                <w:lang w:val="de-DE"/>
              </w:rPr>
            </w:pPr>
          </w:p>
          <w:p w14:paraId="78861B8D" w14:textId="77777777" w:rsidR="00457BB5" w:rsidRDefault="00457BB5" w:rsidP="001F0756">
            <w:pPr>
              <w:pStyle w:val="TAC"/>
              <w:rPr>
                <w:lang w:val="de-DE"/>
              </w:rPr>
            </w:pPr>
            <w:r w:rsidRPr="00441CD0">
              <w:rPr>
                <w:lang w:val="de-DE"/>
              </w:rPr>
              <w:t>X</w:t>
            </w:r>
          </w:p>
          <w:p w14:paraId="4BDBEBC7" w14:textId="77777777" w:rsidR="00457BB5" w:rsidRDefault="00457BB5" w:rsidP="001F0756">
            <w:pPr>
              <w:pStyle w:val="TAC"/>
              <w:rPr>
                <w:lang w:val="de-DE"/>
              </w:rPr>
            </w:pPr>
          </w:p>
          <w:p w14:paraId="4EF11F5D" w14:textId="77777777" w:rsidR="00457BB5" w:rsidRDefault="00457BB5" w:rsidP="001F0756">
            <w:pPr>
              <w:pStyle w:val="TAC"/>
              <w:rPr>
                <w:lang w:val="de-DE"/>
              </w:rPr>
            </w:pPr>
          </w:p>
          <w:p w14:paraId="134D061C" w14:textId="77777777" w:rsidR="00457BB5" w:rsidRDefault="00457BB5" w:rsidP="001F0756">
            <w:pPr>
              <w:pStyle w:val="TAC"/>
              <w:rPr>
                <w:lang w:val="de-DE"/>
              </w:rPr>
            </w:pPr>
          </w:p>
          <w:p w14:paraId="0CF0130D" w14:textId="77777777" w:rsidR="00457BB5" w:rsidRDefault="00457BB5" w:rsidP="001F0756">
            <w:pPr>
              <w:pStyle w:val="TAC"/>
              <w:rPr>
                <w:lang w:val="de-DE"/>
              </w:rPr>
            </w:pPr>
          </w:p>
          <w:p w14:paraId="71179A02" w14:textId="77777777" w:rsidR="00457BB5" w:rsidRDefault="00457BB5" w:rsidP="001F0756">
            <w:pPr>
              <w:pStyle w:val="TAC"/>
              <w:rPr>
                <w:lang w:val="de-DE"/>
              </w:rPr>
            </w:pPr>
          </w:p>
          <w:p w14:paraId="317C3916" w14:textId="77777777" w:rsidR="00457BB5" w:rsidRDefault="00457BB5" w:rsidP="001F0756">
            <w:pPr>
              <w:pStyle w:val="TAC"/>
              <w:rPr>
                <w:lang w:val="de-DE"/>
              </w:rPr>
            </w:pPr>
            <w:r>
              <w:rPr>
                <w:lang w:val="de-DE"/>
              </w:rPr>
              <w:t>X</w:t>
            </w:r>
          </w:p>
          <w:p w14:paraId="05A6CC4D" w14:textId="77777777" w:rsidR="00457BB5" w:rsidRDefault="00457BB5" w:rsidP="001F0756">
            <w:pPr>
              <w:pStyle w:val="TAC"/>
              <w:rPr>
                <w:lang w:val="de-DE"/>
              </w:rPr>
            </w:pPr>
          </w:p>
          <w:p w14:paraId="6AF84823" w14:textId="77777777" w:rsidR="00457BB5" w:rsidRDefault="00457BB5" w:rsidP="001F0756">
            <w:pPr>
              <w:pStyle w:val="TAC"/>
              <w:rPr>
                <w:lang w:val="de-DE"/>
              </w:rPr>
            </w:pPr>
          </w:p>
          <w:p w14:paraId="51F46053" w14:textId="77777777" w:rsidR="00457BB5" w:rsidRDefault="00457BB5" w:rsidP="001F0756">
            <w:pPr>
              <w:pStyle w:val="TAC"/>
              <w:rPr>
                <w:lang w:val="de-DE"/>
              </w:rPr>
            </w:pPr>
          </w:p>
          <w:p w14:paraId="27202280" w14:textId="77777777" w:rsidR="00457BB5" w:rsidRDefault="00457BB5" w:rsidP="001F0756">
            <w:pPr>
              <w:pStyle w:val="TAC"/>
              <w:rPr>
                <w:lang w:val="de-DE"/>
              </w:rPr>
            </w:pPr>
          </w:p>
          <w:p w14:paraId="16D853E1" w14:textId="77777777" w:rsidR="00457BB5" w:rsidRDefault="00457BB5" w:rsidP="001F0756">
            <w:pPr>
              <w:pStyle w:val="TAC"/>
              <w:rPr>
                <w:lang w:val="de-DE"/>
              </w:rPr>
            </w:pPr>
          </w:p>
          <w:p w14:paraId="0416AE3E" w14:textId="77777777" w:rsidR="00457BB5" w:rsidRDefault="00457BB5" w:rsidP="001F0756">
            <w:pPr>
              <w:pStyle w:val="TAC"/>
              <w:rPr>
                <w:lang w:val="de-DE"/>
              </w:rPr>
            </w:pPr>
          </w:p>
          <w:p w14:paraId="75272948" w14:textId="77777777" w:rsidR="00457BB5" w:rsidRDefault="00457BB5" w:rsidP="001F0756">
            <w:pPr>
              <w:pStyle w:val="TAC"/>
              <w:rPr>
                <w:lang w:val="de-DE"/>
              </w:rPr>
            </w:pPr>
            <w:r>
              <w:rPr>
                <w:lang w:val="de-DE"/>
              </w:rPr>
              <w:t>X</w:t>
            </w:r>
          </w:p>
          <w:p w14:paraId="7A67A82A" w14:textId="77777777" w:rsidR="00457BB5" w:rsidRPr="00441CD0" w:rsidRDefault="00457BB5" w:rsidP="001F0756">
            <w:pPr>
              <w:pStyle w:val="TAC"/>
              <w:rPr>
                <w:lang w:val="de-DE"/>
              </w:rPr>
            </w:pPr>
          </w:p>
        </w:tc>
        <w:tc>
          <w:tcPr>
            <w:tcW w:w="370" w:type="dxa"/>
            <w:tcBorders>
              <w:top w:val="single" w:sz="4" w:space="0" w:color="auto"/>
              <w:left w:val="single" w:sz="4" w:space="0" w:color="auto"/>
              <w:bottom w:val="single" w:sz="4" w:space="0" w:color="auto"/>
              <w:right w:val="single" w:sz="4" w:space="0" w:color="auto"/>
            </w:tcBorders>
          </w:tcPr>
          <w:p w14:paraId="75AB3A95" w14:textId="77777777" w:rsidR="00457BB5" w:rsidRPr="00441CD0" w:rsidRDefault="00457BB5" w:rsidP="001F0756">
            <w:pPr>
              <w:pStyle w:val="TAC"/>
              <w:rPr>
                <w:lang w:val="de-DE"/>
              </w:rPr>
            </w:pPr>
          </w:p>
          <w:p w14:paraId="44F3528D" w14:textId="77777777" w:rsidR="00457BB5" w:rsidRPr="00441CD0" w:rsidRDefault="00457BB5" w:rsidP="001F0756">
            <w:pPr>
              <w:pStyle w:val="TAC"/>
              <w:rPr>
                <w:lang w:val="de-DE"/>
              </w:rPr>
            </w:pPr>
          </w:p>
          <w:p w14:paraId="45B2BEC5" w14:textId="77777777" w:rsidR="00457BB5" w:rsidRPr="00441CD0" w:rsidRDefault="00457BB5" w:rsidP="001F0756">
            <w:pPr>
              <w:pStyle w:val="TAC"/>
              <w:rPr>
                <w:lang w:val="de-DE"/>
              </w:rPr>
            </w:pPr>
            <w:r w:rsidRPr="00441CD0">
              <w:rPr>
                <w:lang w:val="de-DE"/>
              </w:rPr>
              <w:t>-</w:t>
            </w:r>
          </w:p>
          <w:p w14:paraId="754D5358" w14:textId="77777777" w:rsidR="00457BB5" w:rsidRPr="00441CD0" w:rsidRDefault="00457BB5" w:rsidP="001F0756">
            <w:pPr>
              <w:pStyle w:val="TAC"/>
              <w:rPr>
                <w:lang w:val="de-DE"/>
              </w:rPr>
            </w:pPr>
          </w:p>
          <w:p w14:paraId="3283579F" w14:textId="77777777" w:rsidR="00457BB5" w:rsidRPr="00441CD0" w:rsidRDefault="00457BB5" w:rsidP="001F0756">
            <w:pPr>
              <w:pStyle w:val="TAC"/>
              <w:rPr>
                <w:lang w:val="de-DE"/>
              </w:rPr>
            </w:pPr>
          </w:p>
          <w:p w14:paraId="73C543F4" w14:textId="77777777" w:rsidR="00457BB5" w:rsidRPr="00441CD0" w:rsidRDefault="00457BB5" w:rsidP="001F0756">
            <w:pPr>
              <w:pStyle w:val="TAC"/>
              <w:rPr>
                <w:lang w:val="de-DE"/>
              </w:rPr>
            </w:pPr>
          </w:p>
          <w:p w14:paraId="71CCD5A2" w14:textId="77777777" w:rsidR="00457BB5" w:rsidRDefault="00457BB5" w:rsidP="001F0756">
            <w:pPr>
              <w:pStyle w:val="TAC"/>
              <w:rPr>
                <w:lang w:val="de-DE"/>
              </w:rPr>
            </w:pPr>
            <w:r w:rsidRPr="00441CD0">
              <w:rPr>
                <w:lang w:val="de-DE"/>
              </w:rPr>
              <w:t>X</w:t>
            </w:r>
          </w:p>
          <w:p w14:paraId="5A2C9A91" w14:textId="77777777" w:rsidR="00457BB5" w:rsidRDefault="00457BB5" w:rsidP="001F0756">
            <w:pPr>
              <w:pStyle w:val="TAC"/>
              <w:rPr>
                <w:lang w:val="de-DE"/>
              </w:rPr>
            </w:pPr>
          </w:p>
          <w:p w14:paraId="7C328A1C" w14:textId="77777777" w:rsidR="00457BB5" w:rsidRDefault="00457BB5" w:rsidP="001F0756">
            <w:pPr>
              <w:pStyle w:val="TAC"/>
              <w:rPr>
                <w:lang w:val="de-DE"/>
              </w:rPr>
            </w:pPr>
          </w:p>
          <w:p w14:paraId="39E9416B" w14:textId="77777777" w:rsidR="00457BB5" w:rsidRDefault="00457BB5" w:rsidP="001F0756">
            <w:pPr>
              <w:pStyle w:val="TAC"/>
              <w:rPr>
                <w:lang w:val="de-DE"/>
              </w:rPr>
            </w:pPr>
          </w:p>
          <w:p w14:paraId="447F796B" w14:textId="77777777" w:rsidR="00457BB5" w:rsidRDefault="00457BB5" w:rsidP="001F0756">
            <w:pPr>
              <w:pStyle w:val="TAC"/>
              <w:rPr>
                <w:lang w:val="de-DE"/>
              </w:rPr>
            </w:pPr>
          </w:p>
          <w:p w14:paraId="6961C5A6" w14:textId="77777777" w:rsidR="00457BB5" w:rsidRDefault="00457BB5" w:rsidP="001F0756">
            <w:pPr>
              <w:pStyle w:val="TAC"/>
              <w:rPr>
                <w:lang w:val="de-DE"/>
              </w:rPr>
            </w:pPr>
          </w:p>
          <w:p w14:paraId="66E871F4" w14:textId="77777777" w:rsidR="00457BB5" w:rsidRDefault="00457BB5" w:rsidP="001F0756">
            <w:pPr>
              <w:pStyle w:val="TAC"/>
              <w:rPr>
                <w:lang w:val="de-DE"/>
              </w:rPr>
            </w:pPr>
            <w:r>
              <w:rPr>
                <w:lang w:val="de-DE"/>
              </w:rPr>
              <w:t>-</w:t>
            </w:r>
          </w:p>
          <w:p w14:paraId="7E68991E" w14:textId="77777777" w:rsidR="00457BB5" w:rsidRDefault="00457BB5" w:rsidP="001F0756">
            <w:pPr>
              <w:pStyle w:val="TAC"/>
              <w:rPr>
                <w:lang w:val="de-DE"/>
              </w:rPr>
            </w:pPr>
          </w:p>
          <w:p w14:paraId="0DC7214B" w14:textId="77777777" w:rsidR="00457BB5" w:rsidRDefault="00457BB5" w:rsidP="001F0756">
            <w:pPr>
              <w:pStyle w:val="TAC"/>
              <w:rPr>
                <w:lang w:val="de-DE"/>
              </w:rPr>
            </w:pPr>
          </w:p>
          <w:p w14:paraId="2B54E46F" w14:textId="77777777" w:rsidR="00457BB5" w:rsidRDefault="00457BB5" w:rsidP="001F0756">
            <w:pPr>
              <w:pStyle w:val="TAC"/>
              <w:rPr>
                <w:lang w:val="de-DE"/>
              </w:rPr>
            </w:pPr>
          </w:p>
          <w:p w14:paraId="72CC33EA" w14:textId="77777777" w:rsidR="00457BB5" w:rsidRDefault="00457BB5" w:rsidP="001F0756">
            <w:pPr>
              <w:pStyle w:val="TAC"/>
              <w:rPr>
                <w:lang w:val="de-DE"/>
              </w:rPr>
            </w:pPr>
          </w:p>
          <w:p w14:paraId="1EF07DB0" w14:textId="77777777" w:rsidR="00457BB5" w:rsidRDefault="00457BB5" w:rsidP="001F0756">
            <w:pPr>
              <w:pStyle w:val="TAC"/>
              <w:rPr>
                <w:lang w:val="de-DE"/>
              </w:rPr>
            </w:pPr>
          </w:p>
          <w:p w14:paraId="0B128F26" w14:textId="77777777" w:rsidR="00457BB5" w:rsidRDefault="00457BB5" w:rsidP="001F0756">
            <w:pPr>
              <w:pStyle w:val="TAC"/>
              <w:rPr>
                <w:lang w:val="de-DE"/>
              </w:rPr>
            </w:pPr>
          </w:p>
          <w:p w14:paraId="620A5FD9" w14:textId="77777777" w:rsidR="00457BB5" w:rsidRDefault="00457BB5" w:rsidP="001F0756">
            <w:pPr>
              <w:pStyle w:val="TAC"/>
              <w:rPr>
                <w:lang w:val="de-DE"/>
              </w:rPr>
            </w:pPr>
            <w:r>
              <w:rPr>
                <w:lang w:val="de-DE"/>
              </w:rPr>
              <w:t>-</w:t>
            </w:r>
          </w:p>
          <w:p w14:paraId="430BE6C4" w14:textId="77777777" w:rsidR="00457BB5" w:rsidRPr="00441CD0" w:rsidRDefault="00457BB5" w:rsidP="001F0756">
            <w:pPr>
              <w:pStyle w:val="TAC"/>
              <w:rPr>
                <w:lang w:val="de-DE"/>
              </w:rPr>
            </w:pPr>
          </w:p>
        </w:tc>
        <w:tc>
          <w:tcPr>
            <w:tcW w:w="370" w:type="dxa"/>
            <w:tcBorders>
              <w:top w:val="single" w:sz="4" w:space="0" w:color="auto"/>
              <w:left w:val="single" w:sz="4" w:space="0" w:color="auto"/>
              <w:bottom w:val="single" w:sz="4" w:space="0" w:color="auto"/>
              <w:right w:val="single" w:sz="4" w:space="0" w:color="auto"/>
            </w:tcBorders>
          </w:tcPr>
          <w:p w14:paraId="3AA0CC5D" w14:textId="77777777" w:rsidR="00457BB5" w:rsidRPr="00441CD0" w:rsidRDefault="00457BB5" w:rsidP="001F0756">
            <w:pPr>
              <w:pStyle w:val="TAC"/>
              <w:rPr>
                <w:szCs w:val="18"/>
                <w:lang w:val="de-DE"/>
              </w:rPr>
            </w:pPr>
          </w:p>
          <w:p w14:paraId="45CCD97C" w14:textId="77777777" w:rsidR="00457BB5" w:rsidRPr="00441CD0" w:rsidRDefault="00457BB5" w:rsidP="001F0756">
            <w:pPr>
              <w:pStyle w:val="TAC"/>
              <w:rPr>
                <w:szCs w:val="18"/>
                <w:lang w:val="de-DE"/>
              </w:rPr>
            </w:pPr>
          </w:p>
          <w:p w14:paraId="5EC051BF" w14:textId="77777777" w:rsidR="00457BB5" w:rsidRPr="00441CD0" w:rsidRDefault="00457BB5" w:rsidP="001F0756">
            <w:pPr>
              <w:pStyle w:val="TAC"/>
              <w:rPr>
                <w:szCs w:val="18"/>
                <w:lang w:val="de-DE"/>
              </w:rPr>
            </w:pPr>
            <w:r w:rsidRPr="00441CD0">
              <w:rPr>
                <w:szCs w:val="18"/>
                <w:lang w:val="de-DE"/>
              </w:rPr>
              <w:t>X</w:t>
            </w:r>
          </w:p>
          <w:p w14:paraId="130CF537" w14:textId="77777777" w:rsidR="00457BB5" w:rsidRPr="00441CD0" w:rsidRDefault="00457BB5" w:rsidP="001F0756">
            <w:pPr>
              <w:pStyle w:val="TAC"/>
              <w:rPr>
                <w:szCs w:val="18"/>
                <w:lang w:val="de-DE"/>
              </w:rPr>
            </w:pPr>
          </w:p>
          <w:p w14:paraId="7327F6E0" w14:textId="77777777" w:rsidR="00457BB5" w:rsidRPr="00441CD0" w:rsidRDefault="00457BB5" w:rsidP="001F0756">
            <w:pPr>
              <w:pStyle w:val="TAC"/>
              <w:rPr>
                <w:szCs w:val="18"/>
                <w:lang w:val="de-DE"/>
              </w:rPr>
            </w:pPr>
          </w:p>
          <w:p w14:paraId="5F36DC8B" w14:textId="77777777" w:rsidR="00457BB5" w:rsidRPr="00441CD0" w:rsidRDefault="00457BB5" w:rsidP="001F0756">
            <w:pPr>
              <w:pStyle w:val="TAC"/>
              <w:rPr>
                <w:szCs w:val="18"/>
                <w:lang w:val="de-DE"/>
              </w:rPr>
            </w:pPr>
          </w:p>
          <w:p w14:paraId="56B7B35C" w14:textId="77777777" w:rsidR="00457BB5" w:rsidRDefault="00457BB5" w:rsidP="001F0756">
            <w:pPr>
              <w:pStyle w:val="TAC"/>
              <w:rPr>
                <w:szCs w:val="18"/>
                <w:lang w:val="de-DE"/>
              </w:rPr>
            </w:pPr>
            <w:r w:rsidRPr="00441CD0">
              <w:rPr>
                <w:szCs w:val="18"/>
                <w:lang w:val="de-DE"/>
              </w:rPr>
              <w:t>X</w:t>
            </w:r>
          </w:p>
          <w:p w14:paraId="6068BBB8" w14:textId="77777777" w:rsidR="00457BB5" w:rsidRDefault="00457BB5" w:rsidP="001F0756">
            <w:pPr>
              <w:pStyle w:val="TAC"/>
              <w:rPr>
                <w:szCs w:val="18"/>
                <w:lang w:val="de-DE"/>
              </w:rPr>
            </w:pPr>
          </w:p>
          <w:p w14:paraId="2CF65FE1" w14:textId="77777777" w:rsidR="00457BB5" w:rsidRDefault="00457BB5" w:rsidP="001F0756">
            <w:pPr>
              <w:pStyle w:val="TAC"/>
              <w:rPr>
                <w:szCs w:val="18"/>
                <w:lang w:val="de-DE"/>
              </w:rPr>
            </w:pPr>
          </w:p>
          <w:p w14:paraId="02C91302" w14:textId="77777777" w:rsidR="00457BB5" w:rsidRDefault="00457BB5" w:rsidP="001F0756">
            <w:pPr>
              <w:pStyle w:val="TAC"/>
              <w:rPr>
                <w:szCs w:val="18"/>
                <w:lang w:val="de-DE"/>
              </w:rPr>
            </w:pPr>
          </w:p>
          <w:p w14:paraId="76EAE626" w14:textId="77777777" w:rsidR="00457BB5" w:rsidRDefault="00457BB5" w:rsidP="001F0756">
            <w:pPr>
              <w:pStyle w:val="TAC"/>
              <w:rPr>
                <w:szCs w:val="18"/>
                <w:lang w:val="de-DE"/>
              </w:rPr>
            </w:pPr>
          </w:p>
          <w:p w14:paraId="2C8C4960" w14:textId="77777777" w:rsidR="00457BB5" w:rsidRDefault="00457BB5" w:rsidP="001F0756">
            <w:pPr>
              <w:pStyle w:val="TAC"/>
              <w:rPr>
                <w:szCs w:val="18"/>
                <w:lang w:val="de-DE"/>
              </w:rPr>
            </w:pPr>
          </w:p>
          <w:p w14:paraId="1CE7C550" w14:textId="77777777" w:rsidR="00457BB5" w:rsidRDefault="00457BB5" w:rsidP="001F0756">
            <w:pPr>
              <w:pStyle w:val="TAC"/>
              <w:rPr>
                <w:szCs w:val="18"/>
                <w:lang w:val="de-DE"/>
              </w:rPr>
            </w:pPr>
            <w:r>
              <w:rPr>
                <w:szCs w:val="18"/>
                <w:lang w:val="de-DE"/>
              </w:rPr>
              <w:t>X</w:t>
            </w:r>
          </w:p>
          <w:p w14:paraId="028954F3" w14:textId="77777777" w:rsidR="00457BB5" w:rsidRDefault="00457BB5" w:rsidP="001F0756">
            <w:pPr>
              <w:pStyle w:val="TAC"/>
              <w:rPr>
                <w:szCs w:val="18"/>
                <w:lang w:val="de-DE"/>
              </w:rPr>
            </w:pPr>
          </w:p>
          <w:p w14:paraId="698C9B4F" w14:textId="77777777" w:rsidR="00457BB5" w:rsidRDefault="00457BB5" w:rsidP="001F0756">
            <w:pPr>
              <w:pStyle w:val="TAC"/>
              <w:rPr>
                <w:szCs w:val="18"/>
                <w:lang w:val="de-DE"/>
              </w:rPr>
            </w:pPr>
          </w:p>
          <w:p w14:paraId="522F05E9" w14:textId="77777777" w:rsidR="00457BB5" w:rsidRDefault="00457BB5" w:rsidP="001F0756">
            <w:pPr>
              <w:pStyle w:val="TAC"/>
              <w:rPr>
                <w:szCs w:val="18"/>
                <w:lang w:val="de-DE"/>
              </w:rPr>
            </w:pPr>
          </w:p>
          <w:p w14:paraId="71028ED0" w14:textId="77777777" w:rsidR="00457BB5" w:rsidRDefault="00457BB5" w:rsidP="001F0756">
            <w:pPr>
              <w:pStyle w:val="TAC"/>
              <w:rPr>
                <w:szCs w:val="18"/>
                <w:lang w:val="de-DE"/>
              </w:rPr>
            </w:pPr>
          </w:p>
          <w:p w14:paraId="0A2DB33B" w14:textId="77777777" w:rsidR="00457BB5" w:rsidRDefault="00457BB5" w:rsidP="001F0756">
            <w:pPr>
              <w:pStyle w:val="TAC"/>
              <w:rPr>
                <w:szCs w:val="18"/>
                <w:lang w:val="de-DE"/>
              </w:rPr>
            </w:pPr>
          </w:p>
          <w:p w14:paraId="1641A70B" w14:textId="77777777" w:rsidR="00457BB5" w:rsidRDefault="00457BB5" w:rsidP="001F0756">
            <w:pPr>
              <w:pStyle w:val="TAC"/>
              <w:rPr>
                <w:szCs w:val="18"/>
                <w:lang w:val="de-DE"/>
              </w:rPr>
            </w:pPr>
          </w:p>
          <w:p w14:paraId="6FB204D8" w14:textId="77777777" w:rsidR="00457BB5" w:rsidRPr="00441CD0" w:rsidRDefault="00457BB5" w:rsidP="001F0756">
            <w:pPr>
              <w:pStyle w:val="TAC"/>
              <w:rPr>
                <w:szCs w:val="18"/>
                <w:lang w:val="de-DE"/>
              </w:rPr>
            </w:pPr>
            <w:r>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1B70C6FC" w14:textId="77777777" w:rsidR="00457BB5" w:rsidRPr="00441CD0" w:rsidRDefault="00457BB5" w:rsidP="001F0756">
            <w:pPr>
              <w:pStyle w:val="TAC"/>
              <w:rPr>
                <w:szCs w:val="18"/>
                <w:lang w:val="de-DE"/>
              </w:rPr>
            </w:pPr>
          </w:p>
          <w:p w14:paraId="508E7668" w14:textId="77777777" w:rsidR="00457BB5" w:rsidRPr="00441CD0" w:rsidRDefault="00457BB5" w:rsidP="001F0756">
            <w:pPr>
              <w:pStyle w:val="TAC"/>
              <w:rPr>
                <w:szCs w:val="18"/>
                <w:lang w:val="de-DE"/>
              </w:rPr>
            </w:pPr>
          </w:p>
          <w:p w14:paraId="04614ADA" w14:textId="77777777" w:rsidR="00457BB5" w:rsidRPr="00441CD0" w:rsidRDefault="00457BB5" w:rsidP="001F0756">
            <w:pPr>
              <w:pStyle w:val="TAC"/>
              <w:rPr>
                <w:szCs w:val="18"/>
                <w:lang w:val="de-DE"/>
              </w:rPr>
            </w:pPr>
            <w:r>
              <w:rPr>
                <w:szCs w:val="18"/>
                <w:lang w:val="de-DE"/>
              </w:rPr>
              <w:t>-</w:t>
            </w:r>
          </w:p>
          <w:p w14:paraId="23814338" w14:textId="77777777" w:rsidR="00457BB5" w:rsidRPr="00441CD0" w:rsidRDefault="00457BB5" w:rsidP="001F0756">
            <w:pPr>
              <w:pStyle w:val="TAC"/>
              <w:rPr>
                <w:szCs w:val="18"/>
                <w:lang w:val="de-DE"/>
              </w:rPr>
            </w:pPr>
          </w:p>
          <w:p w14:paraId="30FC93C3" w14:textId="77777777" w:rsidR="00457BB5" w:rsidRPr="00441CD0" w:rsidRDefault="00457BB5" w:rsidP="001F0756">
            <w:pPr>
              <w:pStyle w:val="TAC"/>
              <w:rPr>
                <w:szCs w:val="18"/>
                <w:lang w:val="de-DE"/>
              </w:rPr>
            </w:pPr>
          </w:p>
          <w:p w14:paraId="64BD6034" w14:textId="77777777" w:rsidR="00457BB5" w:rsidRPr="00441CD0" w:rsidRDefault="00457BB5" w:rsidP="001F0756">
            <w:pPr>
              <w:pStyle w:val="TAC"/>
              <w:rPr>
                <w:szCs w:val="18"/>
                <w:lang w:val="de-DE"/>
              </w:rPr>
            </w:pPr>
          </w:p>
          <w:p w14:paraId="502085DA" w14:textId="77777777" w:rsidR="00457BB5" w:rsidRDefault="00457BB5" w:rsidP="001F0756">
            <w:pPr>
              <w:pStyle w:val="TAC"/>
              <w:rPr>
                <w:szCs w:val="18"/>
                <w:lang w:val="de-DE"/>
              </w:rPr>
            </w:pPr>
            <w:r>
              <w:rPr>
                <w:szCs w:val="18"/>
                <w:lang w:val="de-DE"/>
              </w:rPr>
              <w:t>FFS</w:t>
            </w:r>
          </w:p>
          <w:p w14:paraId="0ABBE9AB" w14:textId="77777777" w:rsidR="00457BB5" w:rsidRDefault="00457BB5" w:rsidP="001F0756">
            <w:pPr>
              <w:pStyle w:val="TAC"/>
              <w:rPr>
                <w:szCs w:val="18"/>
                <w:lang w:val="de-DE"/>
              </w:rPr>
            </w:pPr>
          </w:p>
          <w:p w14:paraId="6600070E" w14:textId="77777777" w:rsidR="00457BB5" w:rsidRDefault="00457BB5" w:rsidP="001F0756">
            <w:pPr>
              <w:pStyle w:val="TAC"/>
              <w:rPr>
                <w:szCs w:val="18"/>
                <w:lang w:val="de-DE"/>
              </w:rPr>
            </w:pPr>
          </w:p>
          <w:p w14:paraId="2A1B9E4C" w14:textId="77777777" w:rsidR="00457BB5" w:rsidRDefault="00457BB5" w:rsidP="001F0756">
            <w:pPr>
              <w:pStyle w:val="TAC"/>
              <w:rPr>
                <w:szCs w:val="18"/>
                <w:lang w:val="de-DE"/>
              </w:rPr>
            </w:pPr>
          </w:p>
          <w:p w14:paraId="009486E8" w14:textId="77777777" w:rsidR="00457BB5" w:rsidRDefault="00457BB5" w:rsidP="001F0756">
            <w:pPr>
              <w:pStyle w:val="TAC"/>
              <w:rPr>
                <w:szCs w:val="18"/>
                <w:lang w:val="de-DE"/>
              </w:rPr>
            </w:pPr>
          </w:p>
          <w:p w14:paraId="5D0815B9" w14:textId="77777777" w:rsidR="00457BB5" w:rsidRDefault="00457BB5" w:rsidP="001F0756">
            <w:pPr>
              <w:pStyle w:val="TAC"/>
              <w:rPr>
                <w:szCs w:val="18"/>
                <w:lang w:val="de-DE"/>
              </w:rPr>
            </w:pPr>
            <w:r>
              <w:rPr>
                <w:szCs w:val="18"/>
                <w:lang w:val="de-DE"/>
              </w:rPr>
              <w:t>-</w:t>
            </w:r>
          </w:p>
          <w:p w14:paraId="1A3630D4" w14:textId="77777777" w:rsidR="00457BB5" w:rsidRDefault="00457BB5" w:rsidP="001F0756">
            <w:pPr>
              <w:pStyle w:val="TAC"/>
              <w:rPr>
                <w:szCs w:val="18"/>
                <w:lang w:val="de-DE"/>
              </w:rPr>
            </w:pPr>
          </w:p>
          <w:p w14:paraId="2BFBF30F" w14:textId="77777777" w:rsidR="00457BB5" w:rsidRDefault="00457BB5" w:rsidP="001F0756">
            <w:pPr>
              <w:pStyle w:val="TAC"/>
              <w:rPr>
                <w:szCs w:val="18"/>
                <w:lang w:val="de-DE"/>
              </w:rPr>
            </w:pPr>
          </w:p>
          <w:p w14:paraId="7BA84935" w14:textId="77777777" w:rsidR="00457BB5" w:rsidRDefault="00457BB5" w:rsidP="001F0756">
            <w:pPr>
              <w:pStyle w:val="TAC"/>
              <w:rPr>
                <w:szCs w:val="18"/>
                <w:lang w:val="de-DE"/>
              </w:rPr>
            </w:pPr>
          </w:p>
          <w:p w14:paraId="020D7064" w14:textId="77777777" w:rsidR="00457BB5" w:rsidRDefault="00457BB5" w:rsidP="001F0756">
            <w:pPr>
              <w:pStyle w:val="TAC"/>
              <w:rPr>
                <w:szCs w:val="18"/>
                <w:lang w:val="de-DE"/>
              </w:rPr>
            </w:pPr>
          </w:p>
          <w:p w14:paraId="589D62CD" w14:textId="77777777" w:rsidR="00457BB5" w:rsidRDefault="00457BB5" w:rsidP="001F0756">
            <w:pPr>
              <w:pStyle w:val="TAC"/>
              <w:rPr>
                <w:szCs w:val="18"/>
                <w:lang w:val="de-DE"/>
              </w:rPr>
            </w:pPr>
          </w:p>
          <w:p w14:paraId="28E42E57" w14:textId="77777777" w:rsidR="00457BB5" w:rsidRDefault="00457BB5" w:rsidP="001F0756">
            <w:pPr>
              <w:pStyle w:val="TAC"/>
              <w:rPr>
                <w:szCs w:val="18"/>
                <w:lang w:val="de-DE"/>
              </w:rPr>
            </w:pPr>
          </w:p>
          <w:p w14:paraId="54D27E3F" w14:textId="77777777" w:rsidR="00457BB5" w:rsidRPr="00441CD0" w:rsidRDefault="00457BB5" w:rsidP="001F0756">
            <w:pPr>
              <w:pStyle w:val="TAC"/>
              <w:rPr>
                <w:lang w:val="de-DE"/>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420B08" w14:textId="77777777" w:rsidR="00457BB5" w:rsidRPr="00441CD0" w:rsidRDefault="00457BB5" w:rsidP="001F0756">
            <w:pPr>
              <w:pStyle w:val="TAC"/>
              <w:rPr>
                <w:szCs w:val="18"/>
                <w:lang w:val="x-none"/>
              </w:rPr>
            </w:pPr>
            <w:r w:rsidRPr="00441CD0">
              <w:rPr>
                <w:szCs w:val="18"/>
                <w:lang w:val="de-DE"/>
              </w:rPr>
              <w:t>PFCP</w:t>
            </w:r>
            <w:r w:rsidRPr="00441CD0">
              <w:rPr>
                <w:szCs w:val="18"/>
              </w:rPr>
              <w:t>SMReq-Flags</w:t>
            </w:r>
          </w:p>
        </w:tc>
      </w:tr>
      <w:bookmarkEnd w:id="4461"/>
      <w:tr w:rsidR="00457BB5" w:rsidRPr="00441CD0" w14:paraId="57ECF24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EB9139" w14:textId="77777777" w:rsidR="00457BB5" w:rsidRPr="00441CD0" w:rsidRDefault="00457BB5" w:rsidP="001F0756">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4D2F0FD2"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217EDC82" w14:textId="77777777" w:rsidR="00457BB5" w:rsidRPr="00441CD0" w:rsidRDefault="00457BB5" w:rsidP="001F0756">
            <w:pPr>
              <w:pStyle w:val="TAL"/>
              <w:rPr>
                <w:lang w:val="en-US"/>
              </w:rPr>
            </w:pPr>
            <w:r w:rsidRPr="00441CD0">
              <w:rPr>
                <w:lang w:val="en-US"/>
              </w:rPr>
              <w:t>This IE shall be present if the CP function requests immediate usage report(s) to the UP function.</w:t>
            </w:r>
          </w:p>
          <w:p w14:paraId="1ADE2C50" w14:textId="77777777" w:rsidR="00457BB5" w:rsidRPr="00441CD0" w:rsidRDefault="00457BB5" w:rsidP="001F0756">
            <w:pPr>
              <w:pStyle w:val="TAL"/>
              <w:rPr>
                <w:lang w:eastAsia="zh-CN"/>
              </w:rPr>
            </w:pPr>
            <w:r w:rsidRPr="00441CD0">
              <w:rPr>
                <w:lang w:eastAsia="zh-CN"/>
              </w:rPr>
              <w:t>Several IEs within the same IE type may be present to represent a list of URRs for which an immediate report is requested.</w:t>
            </w:r>
          </w:p>
          <w:p w14:paraId="5856BEAB" w14:textId="77777777" w:rsidR="00457BB5" w:rsidRPr="00441CD0" w:rsidRDefault="00457BB5" w:rsidP="001F0756">
            <w:pPr>
              <w:pStyle w:val="TAL"/>
              <w:rPr>
                <w:lang w:eastAsia="zh-CN"/>
              </w:rPr>
            </w:pPr>
            <w:r w:rsidRPr="00441CD0">
              <w:rPr>
                <w:lang w:eastAsia="zh-CN"/>
              </w:rPr>
              <w:t xml:space="preserve">See </w:t>
            </w:r>
            <w:r w:rsidRPr="00441CD0">
              <w:t>Table 7.5.4.10-1</w:t>
            </w:r>
            <w:r w:rsidRPr="00441CD0">
              <w:rPr>
                <w:lang w:eastAsia="zh-CN"/>
              </w:rPr>
              <w:t>.</w:t>
            </w:r>
          </w:p>
          <w:p w14:paraId="12DD9C83" w14:textId="77777777" w:rsidR="00457BB5" w:rsidRPr="00441CD0" w:rsidRDefault="00457BB5" w:rsidP="001F0756">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5ACA00C4"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28C3B5E"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CE48A9"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CC64820"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DC9A71A" w14:textId="77777777" w:rsidR="00457BB5" w:rsidRPr="00441CD0" w:rsidRDefault="00457BB5" w:rsidP="001F0756">
            <w:pPr>
              <w:pStyle w:val="TAC"/>
              <w:rPr>
                <w:lang w:val="de-DE"/>
              </w:rPr>
            </w:pPr>
            <w:r>
              <w:rPr>
                <w:lang w:val="de-DE"/>
              </w:rPr>
              <w:t>FFS</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C621E" w14:textId="77777777" w:rsidR="00457BB5" w:rsidRPr="00441CD0" w:rsidRDefault="00457BB5" w:rsidP="001F0756">
            <w:pPr>
              <w:pStyle w:val="TAC"/>
              <w:rPr>
                <w:szCs w:val="18"/>
                <w:lang w:val="x-none"/>
              </w:rPr>
            </w:pPr>
            <w:r w:rsidRPr="00441CD0">
              <w:rPr>
                <w:szCs w:val="18"/>
              </w:rPr>
              <w:t>Query URR</w:t>
            </w:r>
          </w:p>
        </w:tc>
      </w:tr>
      <w:tr w:rsidR="00457BB5" w:rsidRPr="00441CD0" w14:paraId="27402B52"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3817CF1C" w14:textId="77777777" w:rsidR="00457BB5" w:rsidRPr="0067687A" w:rsidRDefault="00457BB5" w:rsidP="001F0756">
            <w:pPr>
              <w:pStyle w:val="TAL"/>
              <w:rPr>
                <w:szCs w:val="18"/>
                <w:lang w:val="en-US"/>
              </w:rPr>
            </w:pPr>
            <w:r w:rsidRPr="00092EBE">
              <w:rPr>
                <w:lang w:val="en-US"/>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047130EE" w14:textId="77777777" w:rsidR="00457BB5" w:rsidRPr="00441CD0" w:rsidRDefault="00457BB5" w:rsidP="00823058">
            <w:pPr>
              <w:pStyle w:val="TAC"/>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56EC014" w14:textId="77777777" w:rsidR="00457BB5" w:rsidRPr="00441CD0" w:rsidRDefault="00457BB5" w:rsidP="001F0756">
            <w:pPr>
              <w:pStyle w:val="TAL"/>
              <w:rPr>
                <w:lang w:val="en-US"/>
              </w:rPr>
            </w:pPr>
            <w:r w:rsidRPr="00092EBE">
              <w:rPr>
                <w:szCs w:val="18"/>
                <w:lang w:val="en-US"/>
              </w:rPr>
              <w:t>This IE shall be included according to the requirements in clause 23 of 3GPP TS 23.007 [24] and clause 4.6 of 3GPP TS 23.527 [40].</w:t>
            </w:r>
          </w:p>
        </w:tc>
        <w:tc>
          <w:tcPr>
            <w:tcW w:w="370" w:type="dxa"/>
            <w:tcBorders>
              <w:top w:val="single" w:sz="4" w:space="0" w:color="auto"/>
              <w:left w:val="single" w:sz="4" w:space="0" w:color="auto"/>
              <w:bottom w:val="single" w:sz="4" w:space="0" w:color="auto"/>
              <w:right w:val="single" w:sz="4" w:space="0" w:color="auto"/>
            </w:tcBorders>
            <w:hideMark/>
          </w:tcPr>
          <w:p w14:paraId="04CB79CA"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D0BE88B" w14:textId="77777777" w:rsidR="00457BB5" w:rsidRPr="00441CD0" w:rsidRDefault="00457BB5" w:rsidP="001F0756">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E4CBC7" w14:textId="77777777" w:rsidR="00457BB5" w:rsidRPr="00441CD0" w:rsidRDefault="00457BB5" w:rsidP="001F075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06A5C60" w14:textId="77777777" w:rsidR="00457BB5" w:rsidRPr="00441CD0" w:rsidRDefault="00457BB5" w:rsidP="001F0756">
            <w:pPr>
              <w:pStyle w:val="TAC"/>
              <w:rPr>
                <w:szCs w:val="18"/>
                <w:lang w:val="de-DE"/>
              </w:rPr>
            </w:pPr>
            <w:r w:rsidRPr="00441CD0">
              <w:rPr>
                <w:szCs w:val="18"/>
                <w:lang w:val="de-DE"/>
              </w:rPr>
              <w:t>-</w:t>
            </w:r>
          </w:p>
        </w:tc>
        <w:tc>
          <w:tcPr>
            <w:tcW w:w="370" w:type="dxa"/>
            <w:tcBorders>
              <w:top w:val="single" w:sz="4" w:space="0" w:color="auto"/>
              <w:left w:val="single" w:sz="4" w:space="0" w:color="auto"/>
              <w:bottom w:val="single" w:sz="4" w:space="0" w:color="auto"/>
              <w:right w:val="single" w:sz="4" w:space="0" w:color="auto"/>
            </w:tcBorders>
          </w:tcPr>
          <w:p w14:paraId="5B668280" w14:textId="77777777" w:rsidR="00457BB5" w:rsidRPr="00441CD0" w:rsidRDefault="00457BB5" w:rsidP="001F0756">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A9481D" w14:textId="77777777" w:rsidR="00457BB5" w:rsidRPr="00441CD0" w:rsidRDefault="00457BB5" w:rsidP="001F0756">
            <w:pPr>
              <w:pStyle w:val="TAC"/>
              <w:rPr>
                <w:szCs w:val="18"/>
                <w:lang w:val="x-none"/>
              </w:rPr>
            </w:pPr>
            <w:r w:rsidRPr="00441CD0">
              <w:rPr>
                <w:szCs w:val="18"/>
              </w:rPr>
              <w:t>FQ-CSID</w:t>
            </w:r>
          </w:p>
        </w:tc>
      </w:tr>
      <w:tr w:rsidR="00457BB5" w:rsidRPr="00441CD0" w14:paraId="2ADB245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63CAB7C3" w14:textId="77777777" w:rsidR="00457BB5" w:rsidRPr="00441CD0" w:rsidRDefault="00457BB5" w:rsidP="001F0756">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2F89EE9" w14:textId="77777777" w:rsidR="00457BB5" w:rsidRPr="00441CD0" w:rsidRDefault="00457BB5" w:rsidP="00823058">
            <w:pPr>
              <w:pStyle w:val="TAC"/>
              <w:rPr>
                <w:rFonts w:eastAsia="SimSun"/>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6F54023" w14:textId="77777777" w:rsidR="00457BB5" w:rsidRPr="00441CD0" w:rsidRDefault="00457BB5" w:rsidP="001F0756">
            <w:pPr>
              <w:pStyle w:val="TAL"/>
              <w:rPr>
                <w:szCs w:val="18"/>
              </w:rPr>
            </w:pPr>
            <w:r w:rsidRPr="00441CD0">
              <w:rPr>
                <w:szCs w:val="18"/>
              </w:rPr>
              <w:t>This IE shall be included according to the requirements in clause</w:t>
            </w:r>
            <w:r>
              <w:rPr>
                <w:szCs w:val="18"/>
              </w:rPr>
              <w:t> </w:t>
            </w:r>
            <w:r w:rsidRPr="00441CD0">
              <w:rPr>
                <w:szCs w:val="18"/>
              </w:rPr>
              <w:t>23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49AA6358"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8B1FEA3"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827A9F"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BA70392" w14:textId="77777777" w:rsidR="00457BB5" w:rsidRPr="00441CD0" w:rsidRDefault="00457BB5" w:rsidP="001F0756">
            <w:pPr>
              <w:pStyle w:val="TAC"/>
              <w:rPr>
                <w:szCs w:val="18"/>
                <w:lang w:val="de-DE"/>
              </w:rPr>
            </w:pPr>
            <w:r w:rsidRPr="00441CD0">
              <w:rPr>
                <w:szCs w:val="18"/>
                <w:lang w:val="de-DE"/>
              </w:rPr>
              <w:t>-</w:t>
            </w:r>
          </w:p>
        </w:tc>
        <w:tc>
          <w:tcPr>
            <w:tcW w:w="370" w:type="dxa"/>
            <w:tcBorders>
              <w:top w:val="single" w:sz="4" w:space="0" w:color="auto"/>
              <w:left w:val="single" w:sz="4" w:space="0" w:color="auto"/>
              <w:bottom w:val="single" w:sz="4" w:space="0" w:color="auto"/>
              <w:right w:val="single" w:sz="4" w:space="0" w:color="auto"/>
            </w:tcBorders>
          </w:tcPr>
          <w:p w14:paraId="3140E1C4" w14:textId="77777777" w:rsidR="00457BB5" w:rsidRPr="00441CD0" w:rsidRDefault="00457BB5" w:rsidP="001F0756">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121DAFF" w14:textId="77777777" w:rsidR="00457BB5" w:rsidRPr="00441CD0" w:rsidRDefault="00457BB5" w:rsidP="001F0756">
            <w:pPr>
              <w:pStyle w:val="TAC"/>
              <w:rPr>
                <w:szCs w:val="18"/>
              </w:rPr>
            </w:pPr>
            <w:r w:rsidRPr="00441CD0">
              <w:rPr>
                <w:szCs w:val="18"/>
              </w:rPr>
              <w:t>FQ-CSID</w:t>
            </w:r>
          </w:p>
        </w:tc>
      </w:tr>
      <w:tr w:rsidR="00457BB5" w:rsidRPr="00441CD0" w14:paraId="0D094C1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340E87FB" w14:textId="77777777" w:rsidR="00457BB5" w:rsidRPr="00441CD0" w:rsidRDefault="00457BB5" w:rsidP="001F0756">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C83889E" w14:textId="77777777" w:rsidR="00457BB5" w:rsidRPr="00441CD0" w:rsidRDefault="00457BB5" w:rsidP="00823058">
            <w:pPr>
              <w:pStyle w:val="TAC"/>
              <w:rPr>
                <w:rFonts w:eastAsia="SimSun"/>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D1CE678" w14:textId="77777777" w:rsidR="00457BB5" w:rsidRPr="00441CD0" w:rsidRDefault="00457BB5" w:rsidP="001F0756">
            <w:pPr>
              <w:pStyle w:val="TAL"/>
              <w:rPr>
                <w:szCs w:val="18"/>
              </w:rPr>
            </w:pPr>
            <w:r w:rsidRPr="00441CD0">
              <w:rPr>
                <w:szCs w:val="18"/>
              </w:rPr>
              <w:t>This IE shall be included according to the requirements in clause</w:t>
            </w:r>
            <w:r>
              <w:rPr>
                <w:szCs w:val="18"/>
              </w:rPr>
              <w:t> </w:t>
            </w:r>
            <w:r w:rsidRPr="00441CD0">
              <w:rPr>
                <w:szCs w:val="18"/>
              </w:rPr>
              <w:t>23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68C277F6"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7810791"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0BE811"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FD2BC53" w14:textId="77777777" w:rsidR="00457BB5" w:rsidRPr="00441CD0" w:rsidRDefault="00457BB5" w:rsidP="001F0756">
            <w:pPr>
              <w:pStyle w:val="TAC"/>
              <w:rPr>
                <w:szCs w:val="18"/>
                <w:lang w:val="de-DE"/>
              </w:rPr>
            </w:pPr>
            <w:r w:rsidRPr="00441CD0">
              <w:rPr>
                <w:szCs w:val="18"/>
                <w:lang w:val="de-DE"/>
              </w:rPr>
              <w:t>-</w:t>
            </w:r>
          </w:p>
        </w:tc>
        <w:tc>
          <w:tcPr>
            <w:tcW w:w="370" w:type="dxa"/>
            <w:tcBorders>
              <w:top w:val="single" w:sz="4" w:space="0" w:color="auto"/>
              <w:left w:val="single" w:sz="4" w:space="0" w:color="auto"/>
              <w:bottom w:val="single" w:sz="4" w:space="0" w:color="auto"/>
              <w:right w:val="single" w:sz="4" w:space="0" w:color="auto"/>
            </w:tcBorders>
          </w:tcPr>
          <w:p w14:paraId="028FA894" w14:textId="77777777" w:rsidR="00457BB5" w:rsidRPr="00441CD0" w:rsidRDefault="00457BB5" w:rsidP="001F0756">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42E2F2" w14:textId="77777777" w:rsidR="00457BB5" w:rsidRPr="00441CD0" w:rsidRDefault="00457BB5" w:rsidP="001F0756">
            <w:pPr>
              <w:pStyle w:val="TAC"/>
              <w:rPr>
                <w:szCs w:val="18"/>
              </w:rPr>
            </w:pPr>
            <w:r w:rsidRPr="00441CD0">
              <w:rPr>
                <w:szCs w:val="18"/>
              </w:rPr>
              <w:t>FQ-CSID</w:t>
            </w:r>
          </w:p>
        </w:tc>
      </w:tr>
      <w:tr w:rsidR="00457BB5" w:rsidRPr="00441CD0" w14:paraId="7D0A4AE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38B7CCBE" w14:textId="77777777" w:rsidR="00457BB5" w:rsidRPr="00441CD0" w:rsidRDefault="00457BB5" w:rsidP="001F0756">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7E366112" w14:textId="77777777" w:rsidR="00457BB5" w:rsidRPr="00441CD0" w:rsidRDefault="00457BB5" w:rsidP="00823058">
            <w:pPr>
              <w:pStyle w:val="TAC"/>
              <w:rPr>
                <w:rFonts w:eastAsia="SimSun"/>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736FDC2" w14:textId="77777777" w:rsidR="00457BB5" w:rsidRPr="00441CD0" w:rsidRDefault="00457BB5" w:rsidP="001F0756">
            <w:pPr>
              <w:pStyle w:val="TAL"/>
              <w:rPr>
                <w:szCs w:val="18"/>
              </w:rPr>
            </w:pPr>
            <w:r w:rsidRPr="00441CD0">
              <w:rPr>
                <w:szCs w:val="18"/>
              </w:rPr>
              <w:t>This IE shall be included according to the requirements in clause</w:t>
            </w:r>
            <w:r>
              <w:rPr>
                <w:szCs w:val="18"/>
              </w:rPr>
              <w:t> </w:t>
            </w:r>
            <w:r w:rsidRPr="00441CD0">
              <w:rPr>
                <w:szCs w:val="18"/>
              </w:rPr>
              <w:t>23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63B1A5A9" w14:textId="77777777" w:rsidR="00457BB5" w:rsidRPr="00441CD0" w:rsidRDefault="00457BB5" w:rsidP="001F0756">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12D285A"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71C403"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3796D3A" w14:textId="77777777" w:rsidR="00457BB5" w:rsidRPr="00441CD0" w:rsidRDefault="00457BB5" w:rsidP="001F0756">
            <w:pPr>
              <w:pStyle w:val="TAC"/>
              <w:rPr>
                <w:szCs w:val="18"/>
                <w:lang w:val="de-DE"/>
              </w:rPr>
            </w:pPr>
            <w:r w:rsidRPr="00441CD0">
              <w:rPr>
                <w:szCs w:val="18"/>
                <w:lang w:val="de-DE"/>
              </w:rPr>
              <w:t>-</w:t>
            </w:r>
          </w:p>
        </w:tc>
        <w:tc>
          <w:tcPr>
            <w:tcW w:w="370" w:type="dxa"/>
            <w:tcBorders>
              <w:top w:val="single" w:sz="4" w:space="0" w:color="auto"/>
              <w:left w:val="single" w:sz="4" w:space="0" w:color="auto"/>
              <w:bottom w:val="single" w:sz="4" w:space="0" w:color="auto"/>
              <w:right w:val="single" w:sz="4" w:space="0" w:color="auto"/>
            </w:tcBorders>
          </w:tcPr>
          <w:p w14:paraId="045FFE26" w14:textId="77777777" w:rsidR="00457BB5" w:rsidRPr="00441CD0" w:rsidRDefault="00457BB5" w:rsidP="001F0756">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1A5B47E" w14:textId="77777777" w:rsidR="00457BB5" w:rsidRPr="00441CD0" w:rsidRDefault="00457BB5" w:rsidP="001F0756">
            <w:pPr>
              <w:pStyle w:val="TAC"/>
              <w:rPr>
                <w:szCs w:val="18"/>
              </w:rPr>
            </w:pPr>
            <w:r w:rsidRPr="00441CD0">
              <w:rPr>
                <w:szCs w:val="18"/>
              </w:rPr>
              <w:t>FQ-CSID</w:t>
            </w:r>
          </w:p>
        </w:tc>
      </w:tr>
      <w:tr w:rsidR="00457BB5" w:rsidRPr="00441CD0" w14:paraId="489233F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0EE91109" w14:textId="77777777" w:rsidR="00457BB5" w:rsidRPr="00441CD0" w:rsidRDefault="00457BB5" w:rsidP="001F0756">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E3F3CE5" w14:textId="77777777" w:rsidR="00457BB5" w:rsidRPr="00441CD0" w:rsidRDefault="00457BB5" w:rsidP="00823058">
            <w:pPr>
              <w:pStyle w:val="TAC"/>
              <w:rPr>
                <w:rFonts w:eastAsia="SimSun"/>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7B0FE0A0" w14:textId="77777777" w:rsidR="00457BB5" w:rsidRPr="00441CD0" w:rsidRDefault="00457BB5" w:rsidP="001F0756">
            <w:pPr>
              <w:pStyle w:val="TAL"/>
              <w:rPr>
                <w:szCs w:val="18"/>
              </w:rPr>
            </w:pPr>
            <w:r w:rsidRPr="00441CD0">
              <w:rPr>
                <w:szCs w:val="18"/>
              </w:rPr>
              <w:t>This IE shall be included according to the requirements in clause</w:t>
            </w:r>
            <w:r>
              <w:rPr>
                <w:szCs w:val="18"/>
              </w:rPr>
              <w:t> </w:t>
            </w:r>
            <w:r w:rsidRPr="00441CD0">
              <w:rPr>
                <w:szCs w:val="18"/>
              </w:rPr>
              <w:t>23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B294640" w14:textId="77777777" w:rsidR="00457BB5" w:rsidRPr="00441CD0" w:rsidRDefault="00457BB5" w:rsidP="001F0756">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978BCEB"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F48200"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A2C12CA" w14:textId="77777777" w:rsidR="00457BB5" w:rsidRPr="00441CD0" w:rsidRDefault="00457BB5" w:rsidP="001F0756">
            <w:pPr>
              <w:pStyle w:val="TAC"/>
              <w:rPr>
                <w:szCs w:val="18"/>
                <w:lang w:val="de-DE"/>
              </w:rPr>
            </w:pPr>
            <w:r w:rsidRPr="00441CD0">
              <w:rPr>
                <w:szCs w:val="18"/>
                <w:lang w:val="de-DE"/>
              </w:rPr>
              <w:t>-</w:t>
            </w:r>
          </w:p>
        </w:tc>
        <w:tc>
          <w:tcPr>
            <w:tcW w:w="370" w:type="dxa"/>
            <w:tcBorders>
              <w:top w:val="single" w:sz="4" w:space="0" w:color="auto"/>
              <w:left w:val="single" w:sz="4" w:space="0" w:color="auto"/>
              <w:bottom w:val="single" w:sz="4" w:space="0" w:color="auto"/>
              <w:right w:val="single" w:sz="4" w:space="0" w:color="auto"/>
            </w:tcBorders>
          </w:tcPr>
          <w:p w14:paraId="67D9B296" w14:textId="77777777" w:rsidR="00457BB5" w:rsidRPr="00441CD0" w:rsidRDefault="00457BB5" w:rsidP="001F0756">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5A51137" w14:textId="77777777" w:rsidR="00457BB5" w:rsidRPr="00441CD0" w:rsidRDefault="00457BB5" w:rsidP="001F0756">
            <w:pPr>
              <w:pStyle w:val="TAC"/>
              <w:rPr>
                <w:szCs w:val="18"/>
              </w:rPr>
            </w:pPr>
            <w:r w:rsidRPr="00441CD0">
              <w:rPr>
                <w:szCs w:val="18"/>
              </w:rPr>
              <w:t>FQ-CSID</w:t>
            </w:r>
          </w:p>
        </w:tc>
      </w:tr>
      <w:tr w:rsidR="00457BB5" w:rsidRPr="00441CD0" w14:paraId="7E83A0A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2BE03B10" w14:textId="77777777" w:rsidR="00457BB5" w:rsidRPr="00441CD0" w:rsidRDefault="00457BB5" w:rsidP="001F0756">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54468E5B" w14:textId="77777777" w:rsidR="00457BB5" w:rsidRPr="00441CD0" w:rsidRDefault="00457BB5" w:rsidP="00823058">
            <w:pPr>
              <w:pStyle w:val="TAC"/>
              <w:rPr>
                <w:rFonts w:eastAsia="SimSun"/>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1D02615" w14:textId="77777777" w:rsidR="00457BB5" w:rsidRPr="00441CD0" w:rsidRDefault="00457BB5" w:rsidP="001F0756">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951B21F" w14:textId="77777777" w:rsidR="00457BB5" w:rsidRPr="00441CD0" w:rsidRDefault="00457BB5" w:rsidP="001F0756">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E2B1578"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E37E01"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365A4F0"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7543FB" w14:textId="77777777" w:rsidR="00457BB5" w:rsidRPr="00441CD0" w:rsidRDefault="00457BB5" w:rsidP="001F0756">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BDE83F" w14:textId="77777777" w:rsidR="00457BB5" w:rsidRPr="00441CD0" w:rsidRDefault="00457BB5" w:rsidP="001F0756">
            <w:pPr>
              <w:pStyle w:val="TAC"/>
              <w:rPr>
                <w:szCs w:val="18"/>
                <w:lang w:val="x-none"/>
              </w:rPr>
            </w:pPr>
            <w:r w:rsidRPr="00441CD0">
              <w:t>User Plane Inactivity Timer</w:t>
            </w:r>
          </w:p>
        </w:tc>
      </w:tr>
      <w:tr w:rsidR="00457BB5" w:rsidRPr="00441CD0" w14:paraId="349FB24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hideMark/>
          </w:tcPr>
          <w:p w14:paraId="1AB76331" w14:textId="77777777" w:rsidR="00457BB5" w:rsidRPr="00441CD0" w:rsidRDefault="00457BB5" w:rsidP="001F0756">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08650294" w14:textId="77777777" w:rsidR="00457BB5" w:rsidRPr="00441CD0" w:rsidRDefault="00457BB5" w:rsidP="00823058">
            <w:pPr>
              <w:pStyle w:val="TAC"/>
              <w:rPr>
                <w:rFonts w:eastAsia="SimSun"/>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2620AEF3" w14:textId="77777777" w:rsidR="00457BB5" w:rsidRPr="00441CD0" w:rsidRDefault="00457BB5" w:rsidP="001F0756">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EE4692F" w14:textId="77777777" w:rsidR="00457BB5" w:rsidRPr="00441CD0" w:rsidRDefault="00457BB5" w:rsidP="001F0756">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BA3FFCD"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991923"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566405D"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EBFF1CC" w14:textId="77777777" w:rsidR="00457BB5" w:rsidRPr="00441CD0" w:rsidRDefault="00457BB5" w:rsidP="001F0756">
            <w:pPr>
              <w:pStyle w:val="TAC"/>
            </w:pPr>
            <w:r>
              <w:t>FFS</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ABF9EC" w14:textId="77777777" w:rsidR="00457BB5" w:rsidRPr="00441CD0" w:rsidRDefault="00457BB5" w:rsidP="001F0756">
            <w:pPr>
              <w:pStyle w:val="TAC"/>
              <w:rPr>
                <w:szCs w:val="18"/>
              </w:rPr>
            </w:pPr>
            <w:r w:rsidRPr="00441CD0">
              <w:rPr>
                <w:szCs w:val="18"/>
              </w:rPr>
              <w:t>Query URR Reference</w:t>
            </w:r>
          </w:p>
        </w:tc>
      </w:tr>
      <w:tr w:rsidR="00457BB5" w:rsidRPr="00441CD0" w14:paraId="7C54CA6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6D86CB3E" w14:textId="77777777" w:rsidR="00457BB5" w:rsidRPr="00441CD0" w:rsidRDefault="00457BB5" w:rsidP="001F0756">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673002FB" w14:textId="77777777" w:rsidR="00457BB5" w:rsidRPr="00441CD0" w:rsidRDefault="00457BB5" w:rsidP="00823058">
            <w:pPr>
              <w:pStyle w:val="TAC"/>
              <w:rPr>
                <w:rFonts w:eastAsia="SimSun"/>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37EF41F5" w14:textId="77777777" w:rsidR="00457BB5" w:rsidRPr="00441CD0" w:rsidRDefault="00457BB5" w:rsidP="001F0756">
            <w:pPr>
              <w:pStyle w:val="TAL"/>
              <w:rPr>
                <w:lang w:val="en-US"/>
              </w:rPr>
            </w:pPr>
            <w:r w:rsidRPr="00441CD0">
              <w:rPr>
                <w:lang w:val="en-US"/>
              </w:rPr>
              <w:t>When present, this IE shall contain the trace instructions to be applied by the UP function for this PFCP session.</w:t>
            </w:r>
          </w:p>
          <w:p w14:paraId="70C2279F" w14:textId="77777777" w:rsidR="00457BB5" w:rsidRPr="00441CD0" w:rsidRDefault="00457BB5" w:rsidP="001F0756">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6376F3DF"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576AE9E"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1515BFDD"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E6E3A4D"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5BFA4F1" w14:textId="77777777" w:rsidR="00457BB5" w:rsidRPr="00441CD0" w:rsidRDefault="00457BB5" w:rsidP="001F0756">
            <w:pPr>
              <w:pStyle w:val="TAC"/>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04278CE4" w14:textId="77777777" w:rsidR="00457BB5" w:rsidRPr="00441CD0" w:rsidRDefault="00457BB5" w:rsidP="001F0756">
            <w:pPr>
              <w:pStyle w:val="TAC"/>
              <w:rPr>
                <w:szCs w:val="18"/>
              </w:rPr>
            </w:pPr>
            <w:r w:rsidRPr="00441CD0">
              <w:rPr>
                <w:szCs w:val="18"/>
              </w:rPr>
              <w:t>Trace Information</w:t>
            </w:r>
          </w:p>
        </w:tc>
      </w:tr>
      <w:tr w:rsidR="00457BB5" w:rsidRPr="00441CD0" w14:paraId="037DACF3"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BE61834" w14:textId="77777777" w:rsidR="00457BB5" w:rsidRPr="00441CD0" w:rsidRDefault="00457BB5" w:rsidP="001F0756">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253B58AF"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0C60A96" w14:textId="77777777" w:rsidR="00457BB5" w:rsidRPr="00441CD0" w:rsidRDefault="00457BB5" w:rsidP="001F0756">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8911499" w14:textId="77777777" w:rsidR="00457BB5" w:rsidRPr="00441CD0" w:rsidRDefault="00457BB5" w:rsidP="001F0756">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70D03860" w14:textId="77777777" w:rsidR="00457BB5" w:rsidRPr="00441CD0" w:rsidRDefault="00457BB5" w:rsidP="001F0756">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F0FB262"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83B4F04"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531835"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CD4753C" w14:textId="77777777" w:rsidR="00457BB5" w:rsidRPr="00441CD0" w:rsidRDefault="00457BB5" w:rsidP="001F0756">
            <w:pPr>
              <w:pStyle w:val="TAC"/>
              <w:rPr>
                <w:szCs w:val="18"/>
                <w:lang w:val="de-DE"/>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6DA23950" w14:textId="77777777" w:rsidR="00457BB5" w:rsidRPr="00441CD0" w:rsidRDefault="00457BB5" w:rsidP="001F0756">
            <w:pPr>
              <w:pStyle w:val="TAC"/>
              <w:rPr>
                <w:szCs w:val="18"/>
                <w:lang w:val="x-none"/>
              </w:rPr>
            </w:pPr>
            <w:r w:rsidRPr="00441CD0">
              <w:rPr>
                <w:szCs w:val="18"/>
              </w:rPr>
              <w:t>Remove MAR</w:t>
            </w:r>
          </w:p>
        </w:tc>
      </w:tr>
      <w:tr w:rsidR="00457BB5" w:rsidRPr="00441CD0" w14:paraId="69D2C49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07609590" w14:textId="77777777" w:rsidR="00457BB5" w:rsidRPr="00441CD0" w:rsidRDefault="00457BB5" w:rsidP="001F0756">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F565A08"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43C05AF" w14:textId="77777777" w:rsidR="009F7A3F" w:rsidRDefault="00457BB5" w:rsidP="001F0756">
            <w:pPr>
              <w:pStyle w:val="TAL"/>
              <w:rPr>
                <w:lang w:val="en-US"/>
              </w:rPr>
            </w:pPr>
            <w:r w:rsidRPr="00441CD0">
              <w:rPr>
                <w:lang w:val="en-US"/>
              </w:rPr>
              <w:t>This IE shall be present if a</w:t>
            </w:r>
            <w:r>
              <w:rPr>
                <w:lang w:val="en-US"/>
              </w:rPr>
              <w:t>n</w:t>
            </w:r>
            <w:r w:rsidRPr="00441CD0">
              <w:rPr>
                <w:lang w:val="en-US"/>
              </w:rPr>
              <w:t xml:space="preserve"> MAR previously created for the PFCP session needs to be modified.</w:t>
            </w:r>
          </w:p>
          <w:p w14:paraId="00907905" w14:textId="4DB2E28A" w:rsidR="00457BB5" w:rsidRPr="00441CD0" w:rsidRDefault="00457BB5" w:rsidP="001F0756">
            <w:pPr>
              <w:pStyle w:val="TAL"/>
              <w:rPr>
                <w:lang w:eastAsia="zh-CN"/>
              </w:rPr>
            </w:pPr>
            <w:r w:rsidRPr="00441CD0">
              <w:rPr>
                <w:lang w:eastAsia="zh-CN"/>
              </w:rPr>
              <w:t xml:space="preserve">See </w:t>
            </w:r>
            <w:r w:rsidRPr="00441CD0">
              <w:t>Table</w:t>
            </w:r>
            <w:r>
              <w:t> </w:t>
            </w:r>
            <w:r w:rsidRPr="00441CD0">
              <w:t>7.5.4.16-1</w:t>
            </w:r>
            <w:r w:rsidRPr="00441CD0">
              <w:rPr>
                <w:lang w:eastAsia="zh-CN"/>
              </w:rPr>
              <w:t>.</w:t>
            </w:r>
          </w:p>
          <w:p w14:paraId="417F5F9A" w14:textId="77777777" w:rsidR="00457BB5" w:rsidRPr="00441CD0" w:rsidRDefault="00457BB5" w:rsidP="001F0756">
            <w:pPr>
              <w:pStyle w:val="TAL"/>
              <w:rPr>
                <w:lang w:eastAsia="zh-CN"/>
              </w:rPr>
            </w:pPr>
          </w:p>
          <w:p w14:paraId="4E8365EC" w14:textId="77777777" w:rsidR="00457BB5" w:rsidRPr="00441CD0" w:rsidRDefault="00457BB5" w:rsidP="001F0756">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21E9DEE9" w14:textId="77777777" w:rsidR="00457BB5" w:rsidRPr="00441CD0" w:rsidRDefault="00457BB5" w:rsidP="001F0756">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41951C2"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A625365"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263451"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39B1CD2F" w14:textId="77777777" w:rsidR="00457BB5" w:rsidRPr="00441CD0" w:rsidRDefault="00457BB5" w:rsidP="001F0756">
            <w:pPr>
              <w:pStyle w:val="TAC"/>
              <w:rPr>
                <w:szCs w:val="18"/>
                <w:lang w:val="de-DE"/>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75196208" w14:textId="77777777" w:rsidR="00457BB5" w:rsidRPr="00441CD0" w:rsidRDefault="00457BB5" w:rsidP="001F0756">
            <w:pPr>
              <w:pStyle w:val="TAC"/>
              <w:rPr>
                <w:szCs w:val="18"/>
                <w:lang w:val="x-none"/>
              </w:rPr>
            </w:pPr>
            <w:r w:rsidRPr="00441CD0">
              <w:rPr>
                <w:szCs w:val="18"/>
              </w:rPr>
              <w:t>Update MAR</w:t>
            </w:r>
          </w:p>
        </w:tc>
      </w:tr>
      <w:tr w:rsidR="00457BB5" w:rsidRPr="00441CD0" w14:paraId="3056117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5CBCBA9" w14:textId="77777777" w:rsidR="00457BB5" w:rsidRPr="00441CD0" w:rsidRDefault="00457BB5" w:rsidP="001F0756">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0650FC32"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BE7CFEC" w14:textId="77777777" w:rsidR="00457BB5" w:rsidRPr="00441CD0" w:rsidRDefault="00457BB5" w:rsidP="001F0756">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7206EB2" w14:textId="77777777" w:rsidR="00457BB5" w:rsidRPr="00441CD0" w:rsidRDefault="00457BB5" w:rsidP="001F0756">
            <w:pPr>
              <w:pStyle w:val="TAL"/>
              <w:rPr>
                <w:lang w:eastAsia="zh-CN"/>
              </w:rPr>
            </w:pPr>
          </w:p>
          <w:p w14:paraId="7243741C" w14:textId="77777777" w:rsidR="00457BB5" w:rsidRPr="00441CD0" w:rsidRDefault="00457BB5" w:rsidP="001F0756">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20CA4106"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A2D378F"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3B91B28"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F537577"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FCE4F50" w14:textId="77777777" w:rsidR="00457BB5" w:rsidRPr="00441CD0" w:rsidRDefault="00457BB5" w:rsidP="001F0756">
            <w:pPr>
              <w:pStyle w:val="TAC"/>
              <w:rPr>
                <w:szCs w:val="18"/>
                <w:lang w:val="de-DE"/>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58C59E48" w14:textId="77777777" w:rsidR="00457BB5" w:rsidRPr="00441CD0" w:rsidRDefault="00457BB5" w:rsidP="001F0756">
            <w:pPr>
              <w:pStyle w:val="TAC"/>
              <w:rPr>
                <w:szCs w:val="18"/>
                <w:lang w:val="x-none"/>
              </w:rPr>
            </w:pPr>
            <w:r w:rsidRPr="00441CD0">
              <w:rPr>
                <w:szCs w:val="18"/>
              </w:rPr>
              <w:t>Create MAR</w:t>
            </w:r>
          </w:p>
        </w:tc>
      </w:tr>
      <w:tr w:rsidR="00457BB5" w:rsidRPr="00441CD0" w14:paraId="32A645A4"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0E9C060" w14:textId="77777777" w:rsidR="00457BB5" w:rsidRPr="00441CD0" w:rsidRDefault="00457BB5" w:rsidP="001F0756">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2860627"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AA6F9EE" w14:textId="77777777" w:rsidR="00457BB5" w:rsidRPr="00441CD0" w:rsidRDefault="00457BB5" w:rsidP="001F0756">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clause</w:t>
            </w:r>
            <w:r>
              <w:rPr>
                <w:szCs w:val="18"/>
                <w:lang w:val="en-US"/>
              </w:rPr>
              <w:t> </w:t>
            </w:r>
            <w:r w:rsidRPr="00441CD0">
              <w:rPr>
                <w:szCs w:val="18"/>
                <w:lang w:val="en-US"/>
              </w:rPr>
              <w:t>5.22.3), takes over the control of the PFCP session.</w:t>
            </w:r>
          </w:p>
          <w:p w14:paraId="72CF11A6" w14:textId="77777777" w:rsidR="00457BB5" w:rsidRPr="00441CD0" w:rsidRDefault="00457BB5" w:rsidP="001F0756">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0CE5069E"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93B91DF"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7F3E1"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233A661"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2828E17" w14:textId="77777777" w:rsidR="00457BB5" w:rsidRPr="00441CD0" w:rsidRDefault="00457BB5" w:rsidP="001F0756">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591BA56" w14:textId="77777777" w:rsidR="00457BB5" w:rsidRPr="00441CD0" w:rsidRDefault="00457BB5" w:rsidP="001F0756">
            <w:pPr>
              <w:pStyle w:val="TAC"/>
              <w:rPr>
                <w:szCs w:val="18"/>
                <w:lang w:val="x-none"/>
              </w:rPr>
            </w:pPr>
            <w:r w:rsidRPr="00441CD0">
              <w:rPr>
                <w:lang w:val="sv-SE" w:eastAsia="zh-CN"/>
              </w:rPr>
              <w:t>Node ID</w:t>
            </w:r>
          </w:p>
        </w:tc>
      </w:tr>
      <w:tr w:rsidR="00457BB5" w:rsidRPr="00441CD0" w14:paraId="70969AD0"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CA7A99" w14:textId="77777777" w:rsidR="00457BB5" w:rsidRPr="00441CD0" w:rsidRDefault="00457BB5" w:rsidP="001F0756">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05CE0724"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BF4B576" w14:textId="77777777" w:rsidR="00457BB5" w:rsidRDefault="00457BB5" w:rsidP="001F0756">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05E2515A" w14:textId="77777777" w:rsidR="00457BB5" w:rsidRPr="008D3318" w:rsidRDefault="00457BB5" w:rsidP="001F0756">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57A93C"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C043DD5"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9C508D1"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F01E42"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64C585C4" w14:textId="77777777" w:rsidR="00457BB5" w:rsidRPr="00441CD0" w:rsidRDefault="00457BB5" w:rsidP="001F0756">
            <w:pPr>
              <w:pStyle w:val="TAC"/>
              <w:rPr>
                <w:szCs w:val="18"/>
                <w:lang w:val="de-DE"/>
              </w:rPr>
            </w:pPr>
            <w:r>
              <w:rPr>
                <w:lang w:val="sv-S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08A9AE76" w14:textId="77777777" w:rsidR="00457BB5" w:rsidRPr="00441CD0" w:rsidRDefault="00457BB5" w:rsidP="001F0756">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457BB5" w:rsidRPr="00441CD0" w14:paraId="49CA660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CBE155F" w14:textId="77777777" w:rsidR="00457BB5" w:rsidRPr="00441CD0" w:rsidRDefault="00457BB5" w:rsidP="001F0756">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0346C870"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D842BE1" w14:textId="77777777" w:rsidR="00457BB5" w:rsidRPr="00441CD0" w:rsidRDefault="00457BB5" w:rsidP="001F0756">
            <w:pPr>
              <w:pStyle w:val="TAL"/>
              <w:rPr>
                <w:lang w:eastAsia="zh-CN"/>
              </w:rPr>
            </w:pPr>
            <w:r w:rsidRPr="00441CD0">
              <w:t>When present, this shall indicate the SRR Rule which is requested to be removed. S</w:t>
            </w:r>
            <w:r w:rsidRPr="00441CD0">
              <w:rPr>
                <w:lang w:eastAsia="zh-CN"/>
              </w:rPr>
              <w:t xml:space="preserve">ee </w:t>
            </w:r>
            <w:r w:rsidRPr="00441CD0">
              <w:t>Table</w:t>
            </w:r>
            <w:r>
              <w:t> </w:t>
            </w:r>
            <w:r w:rsidRPr="00441CD0">
              <w:t>7.5.4-19-1</w:t>
            </w:r>
            <w:r w:rsidRPr="00441CD0">
              <w:rPr>
                <w:lang w:eastAsia="zh-CN"/>
              </w:rPr>
              <w:t>.</w:t>
            </w:r>
          </w:p>
          <w:p w14:paraId="6294439C" w14:textId="77777777" w:rsidR="00457BB5" w:rsidRPr="00441CD0" w:rsidRDefault="00457BB5" w:rsidP="001F0756">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6CF2A597"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3C77D9A"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72A5E95"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7B213D"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1B71A52" w14:textId="77777777" w:rsidR="00457BB5" w:rsidRPr="00441CD0" w:rsidRDefault="00457BB5" w:rsidP="001F0756">
            <w:pPr>
              <w:pStyle w:val="TAC"/>
              <w:rPr>
                <w:szCs w:val="18"/>
                <w:lang w:val="de-DE"/>
              </w:rPr>
            </w:pPr>
            <w:r>
              <w:rPr>
                <w:lang w:val="sv-S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58798AB0" w14:textId="77777777" w:rsidR="00457BB5" w:rsidRPr="00441CD0" w:rsidRDefault="00457BB5" w:rsidP="001F0756">
            <w:pPr>
              <w:pStyle w:val="TAC"/>
              <w:rPr>
                <w:szCs w:val="18"/>
                <w:lang w:val="fr-FR"/>
              </w:rPr>
            </w:pPr>
            <w:r w:rsidRPr="00441CD0">
              <w:rPr>
                <w:lang w:val="sv-SE" w:eastAsia="zh-CN"/>
              </w:rPr>
              <w:t>Remove SRR</w:t>
            </w:r>
          </w:p>
        </w:tc>
      </w:tr>
      <w:tr w:rsidR="00457BB5" w:rsidRPr="00441CD0" w14:paraId="09C44C6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4B9813F" w14:textId="77777777" w:rsidR="00457BB5" w:rsidRPr="00441CD0" w:rsidRDefault="00457BB5" w:rsidP="001F0756">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0BA03225"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1BB06A6B" w14:textId="77777777" w:rsidR="00457BB5" w:rsidRPr="00441CD0" w:rsidRDefault="00457BB5" w:rsidP="001F0756">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59EF4E75" w14:textId="77777777" w:rsidR="00457BB5" w:rsidRPr="00441CD0" w:rsidRDefault="00457BB5" w:rsidP="001F0756">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4CA1B233"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23E243E"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50156EF"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F70E4C5"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9051A28" w14:textId="77777777" w:rsidR="00457BB5" w:rsidRPr="00441CD0" w:rsidRDefault="00457BB5" w:rsidP="001F0756">
            <w:pPr>
              <w:pStyle w:val="TAC"/>
              <w:rPr>
                <w:szCs w:val="18"/>
                <w:lang w:val="de-DE"/>
              </w:rPr>
            </w:pPr>
            <w:r>
              <w:rPr>
                <w:lang w:val="sv-S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73C93A08" w14:textId="77777777" w:rsidR="00457BB5" w:rsidRPr="00441CD0" w:rsidRDefault="00457BB5" w:rsidP="001F0756">
            <w:pPr>
              <w:pStyle w:val="TAC"/>
              <w:rPr>
                <w:szCs w:val="18"/>
                <w:lang w:val="fr-FR"/>
              </w:rPr>
            </w:pPr>
            <w:r w:rsidRPr="00441CD0">
              <w:rPr>
                <w:lang w:val="sv-SE" w:eastAsia="zh-CN"/>
              </w:rPr>
              <w:t>Create SRR</w:t>
            </w:r>
          </w:p>
        </w:tc>
      </w:tr>
      <w:tr w:rsidR="00457BB5" w:rsidRPr="00441CD0" w14:paraId="1E60846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B2E84C" w14:textId="77777777" w:rsidR="00457BB5" w:rsidRPr="00441CD0" w:rsidRDefault="00457BB5" w:rsidP="001F0756">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4C869B41"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2FED8D0" w14:textId="77777777" w:rsidR="00457BB5" w:rsidRPr="00441CD0" w:rsidRDefault="00457BB5" w:rsidP="001F0756">
            <w:pPr>
              <w:pStyle w:val="TAL"/>
            </w:pPr>
            <w:r w:rsidRPr="00441CD0">
              <w:t>This IE shall be present if SRR(s) previously created for the PFCP session need to be modified.</w:t>
            </w:r>
          </w:p>
          <w:p w14:paraId="65D09959" w14:textId="77777777" w:rsidR="00457BB5" w:rsidRPr="00441CD0" w:rsidRDefault="00457BB5" w:rsidP="001F0756">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w:t>
            </w:r>
            <w:r>
              <w:t> </w:t>
            </w:r>
            <w:r w:rsidRPr="00441CD0">
              <w:t>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E97D9DB"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28D56F6"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34E023F"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B8ED7F"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B7C0D56" w14:textId="77777777" w:rsidR="00457BB5" w:rsidRPr="00441CD0" w:rsidRDefault="00457BB5" w:rsidP="001F0756">
            <w:pPr>
              <w:pStyle w:val="TAC"/>
              <w:rPr>
                <w:szCs w:val="18"/>
                <w:lang w:val="de-DE"/>
              </w:rPr>
            </w:pPr>
            <w:r>
              <w:rPr>
                <w:lang w:val="sv-S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01185AD0" w14:textId="77777777" w:rsidR="00457BB5" w:rsidRPr="00441CD0" w:rsidRDefault="00457BB5" w:rsidP="001F0756">
            <w:pPr>
              <w:pStyle w:val="TAC"/>
              <w:rPr>
                <w:szCs w:val="18"/>
                <w:lang w:val="fr-FR"/>
              </w:rPr>
            </w:pPr>
            <w:r w:rsidRPr="00441CD0">
              <w:rPr>
                <w:lang w:val="sv-SE" w:eastAsia="zh-CN"/>
              </w:rPr>
              <w:t>Update SRR</w:t>
            </w:r>
          </w:p>
        </w:tc>
      </w:tr>
      <w:tr w:rsidR="00457BB5" w:rsidRPr="00441CD0" w14:paraId="5AB7D4A8"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77C33429" w14:textId="77777777" w:rsidR="00457BB5" w:rsidRPr="00441CD0" w:rsidRDefault="00457BB5" w:rsidP="001F0756">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6B4F3B5"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36F62AB7" w14:textId="77777777" w:rsidR="00457BB5" w:rsidRPr="00441CD0" w:rsidRDefault="00457BB5" w:rsidP="001F0756">
            <w:pPr>
              <w:pStyle w:val="TAL"/>
              <w:rPr>
                <w:lang w:val="en-US"/>
              </w:rPr>
            </w:pPr>
            <w:r w:rsidRPr="00441CD0">
              <w:rPr>
                <w:lang w:val="en-US"/>
              </w:rPr>
              <w:t>This IE shall be present for PFCP session modification for a</w:t>
            </w:r>
            <w:r>
              <w:rPr>
                <w:lang w:val="en-US"/>
              </w:rPr>
              <w:t>n</w:t>
            </w:r>
            <w:r w:rsidRPr="00441CD0">
              <w:rPr>
                <w:lang w:val="en-US"/>
              </w:rPr>
              <w:t xml:space="preserve"> MA PDU session, if the ATSSS Control Information changes.</w:t>
            </w:r>
          </w:p>
          <w:p w14:paraId="1CD17EA8" w14:textId="77777777" w:rsidR="00457BB5" w:rsidRPr="00441CD0" w:rsidRDefault="00457BB5" w:rsidP="001F0756">
            <w:pPr>
              <w:pStyle w:val="TAL"/>
              <w:rPr>
                <w:lang w:val="en-US" w:eastAsia="zh-CN"/>
              </w:rPr>
            </w:pPr>
            <w:r w:rsidRPr="00441CD0">
              <w:rPr>
                <w:lang w:val="en-US"/>
              </w:rPr>
              <w:t>When present, this IE shall contain the required ATSSS functionalities for this MA PDU session.</w:t>
            </w:r>
          </w:p>
          <w:p w14:paraId="2BF4B425" w14:textId="77777777" w:rsidR="00457BB5" w:rsidRPr="00441CD0" w:rsidRDefault="00457BB5" w:rsidP="001F0756">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w:t>
            </w:r>
            <w:r>
              <w:rPr>
                <w:lang w:val="en-US" w:eastAsia="zh-CN"/>
              </w:rPr>
              <w:t> </w:t>
            </w:r>
            <w:r w:rsidRPr="00441CD0">
              <w:rPr>
                <w:lang w:val="en-US" w:eastAsia="zh-CN"/>
              </w:rPr>
              <w:t>4.</w:t>
            </w:r>
          </w:p>
          <w:p w14:paraId="65AFC35C" w14:textId="77777777" w:rsidR="00457BB5" w:rsidRPr="00441CD0" w:rsidRDefault="00457BB5" w:rsidP="001F0756">
            <w:pPr>
              <w:pStyle w:val="TAL"/>
              <w:rPr>
                <w:szCs w:val="18"/>
                <w:lang w:val="en-US"/>
              </w:rPr>
            </w:pPr>
            <w:r w:rsidRPr="00441CD0">
              <w:rPr>
                <w:lang w:val="fr-FR" w:eastAsia="zh-CN"/>
              </w:rPr>
              <w:t xml:space="preserve">See </w:t>
            </w:r>
            <w:r w:rsidRPr="00441CD0">
              <w:rPr>
                <w:lang w:val="fr-FR"/>
              </w:rPr>
              <w:t>Table</w:t>
            </w:r>
            <w:r>
              <w:rPr>
                <w:lang w:val="fr-FR"/>
              </w:rPr>
              <w:t> </w:t>
            </w:r>
            <w:r w:rsidRPr="00441CD0">
              <w:rPr>
                <w:lang w:val="fr-FR"/>
              </w:rPr>
              <w:t>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22E68B0C"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171110C"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A7A9FC"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312454"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584B9284" w14:textId="77777777" w:rsidR="00457BB5" w:rsidRPr="00441CD0" w:rsidRDefault="00457BB5" w:rsidP="001F0756">
            <w:pPr>
              <w:pStyle w:val="TAC"/>
              <w:rPr>
                <w:lang w:val="sv-SE" w:eastAsia="zh-CN"/>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6640B049" w14:textId="77777777" w:rsidR="00457BB5" w:rsidRPr="00441CD0" w:rsidRDefault="00457BB5" w:rsidP="001F0756">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457BB5" w:rsidRPr="00441CD0" w14:paraId="21EB17B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9661FB3" w14:textId="77777777" w:rsidR="00457BB5" w:rsidRPr="00441CD0" w:rsidRDefault="00457BB5" w:rsidP="001F0756">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DDAFABB"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14D1B692" w14:textId="77777777" w:rsidR="00457BB5" w:rsidRPr="00441CD0" w:rsidRDefault="00457BB5" w:rsidP="001F0756">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4C55C253"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10CC857"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6E7172"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02F2F6"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562FAB52" w14:textId="77777777" w:rsidR="00457BB5" w:rsidRPr="00441CD0" w:rsidRDefault="00457BB5" w:rsidP="001F0756">
            <w:pPr>
              <w:pStyle w:val="TAC"/>
              <w:rPr>
                <w:lang w:val="sv-SE" w:eastAsia="zh-CN"/>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7DCC4E77" w14:textId="77777777" w:rsidR="00457BB5" w:rsidRPr="00441CD0" w:rsidRDefault="00457BB5" w:rsidP="001F0756">
            <w:pPr>
              <w:pStyle w:val="TAC"/>
              <w:rPr>
                <w:lang w:val="sv-SE" w:eastAsia="zh-CN"/>
              </w:rPr>
            </w:pPr>
            <w:r w:rsidRPr="00441CD0">
              <w:rPr>
                <w:lang w:val="sv-SE" w:eastAsia="zh-CN"/>
              </w:rPr>
              <w:t>Ethernet Context Information</w:t>
            </w:r>
          </w:p>
        </w:tc>
      </w:tr>
      <w:tr w:rsidR="00457BB5" w:rsidRPr="00441CD0" w14:paraId="2D881CF4"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2FA1502" w14:textId="77777777" w:rsidR="00457BB5" w:rsidRPr="00441CD0" w:rsidRDefault="00457BB5" w:rsidP="001F0756">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5F04D0C8" w14:textId="77777777" w:rsidR="00457BB5" w:rsidRPr="00441CD0" w:rsidRDefault="00457BB5" w:rsidP="00823058">
            <w:pPr>
              <w:pStyle w:val="TAC"/>
              <w:rPr>
                <w:szCs w:val="18"/>
                <w:lang w:val="fr-FR"/>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56CA6771" w14:textId="77777777" w:rsidR="00457BB5" w:rsidRPr="00441CD0" w:rsidRDefault="00457BB5" w:rsidP="001F0756">
            <w:pPr>
              <w:pStyle w:val="TAL"/>
              <w:rPr>
                <w:szCs w:val="18"/>
                <w:lang w:val="en-US" w:eastAsia="zh-CN"/>
              </w:rPr>
            </w:pPr>
            <w:r w:rsidRPr="00441CD0">
              <w:rPr>
                <w:szCs w:val="18"/>
                <w:lang w:val="en-US" w:eastAsia="zh-CN"/>
              </w:rPr>
              <w:t>This IE may be present for a</w:t>
            </w:r>
            <w:r>
              <w:rPr>
                <w:szCs w:val="18"/>
                <w:lang w:val="en-US" w:eastAsia="zh-CN"/>
              </w:rPr>
              <w:t>n</w:t>
            </w:r>
            <w:r w:rsidRPr="00441CD0">
              <w:rPr>
                <w:szCs w:val="18"/>
                <w:lang w:val="en-US" w:eastAsia="zh-CN"/>
              </w:rPr>
              <w:t xml:space="preserve"> MA PDU session to signal that an access type has become transiently unavailable or has become available again (see clause</w:t>
            </w:r>
            <w:r>
              <w:rPr>
                <w:szCs w:val="18"/>
                <w:lang w:val="en-US" w:eastAsia="zh-CN"/>
              </w:rPr>
              <w:t> </w:t>
            </w:r>
            <w:r w:rsidRPr="00441CD0">
              <w:rPr>
                <w:szCs w:val="18"/>
                <w:lang w:val="en-US" w:eastAsia="zh-CN"/>
              </w:rPr>
              <w:t>5.20.5).</w:t>
            </w:r>
          </w:p>
          <w:p w14:paraId="2DEF2B46" w14:textId="77777777" w:rsidR="00457BB5" w:rsidRPr="00441CD0" w:rsidRDefault="00457BB5" w:rsidP="001F0756">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4B5BF25F" w14:textId="77777777" w:rsidR="00457BB5" w:rsidRPr="00441CD0" w:rsidRDefault="00457BB5" w:rsidP="001F0756">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216E0D77" w14:textId="77777777" w:rsidR="00457BB5" w:rsidRPr="00441CD0" w:rsidRDefault="00457BB5" w:rsidP="001F0756">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60757BD" w14:textId="77777777" w:rsidR="00457BB5" w:rsidRPr="00441CD0" w:rsidRDefault="00457BB5" w:rsidP="001F0756">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2BDA868" w14:textId="77777777" w:rsidR="00457BB5" w:rsidRPr="00441CD0" w:rsidRDefault="00457BB5" w:rsidP="001F0756">
            <w:pPr>
              <w:pStyle w:val="TAC"/>
              <w:rPr>
                <w:lang w:val="de-DE" w:eastAsia="zh-CN"/>
              </w:rPr>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30F260D8" w14:textId="77777777" w:rsidR="00457BB5" w:rsidRPr="00441CD0" w:rsidRDefault="00457BB5" w:rsidP="001F0756">
            <w:pPr>
              <w:pStyle w:val="TAC"/>
              <w:rPr>
                <w:szCs w:val="18"/>
                <w:lang w:val="de-DE"/>
              </w:rPr>
            </w:pPr>
            <w:r>
              <w:rPr>
                <w:lang w:val="de-DE" w:eastAsia="zh-CN"/>
              </w:rPr>
              <w:t>-</w:t>
            </w:r>
          </w:p>
        </w:tc>
        <w:tc>
          <w:tcPr>
            <w:tcW w:w="1405" w:type="dxa"/>
            <w:tcBorders>
              <w:top w:val="single" w:sz="4" w:space="0" w:color="auto"/>
              <w:left w:val="single" w:sz="4" w:space="0" w:color="auto"/>
              <w:bottom w:val="single" w:sz="4" w:space="0" w:color="auto"/>
              <w:right w:val="single" w:sz="4" w:space="0" w:color="auto"/>
            </w:tcBorders>
            <w:vAlign w:val="center"/>
          </w:tcPr>
          <w:p w14:paraId="5D7A07BF" w14:textId="77777777" w:rsidR="00457BB5" w:rsidRPr="00441CD0" w:rsidRDefault="00457BB5" w:rsidP="001F0756">
            <w:pPr>
              <w:pStyle w:val="TAC"/>
              <w:rPr>
                <w:lang w:val="fr-FR" w:eastAsia="zh-CN"/>
              </w:rPr>
            </w:pPr>
            <w:r w:rsidRPr="00441CD0">
              <w:rPr>
                <w:lang w:eastAsia="zh-CN"/>
              </w:rPr>
              <w:t>Access Availability Information</w:t>
            </w:r>
          </w:p>
        </w:tc>
      </w:tr>
      <w:tr w:rsidR="00457BB5" w:rsidRPr="00441CD0" w14:paraId="0FAC958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9CB8C10" w14:textId="77777777" w:rsidR="00457BB5" w:rsidRPr="00441CD0" w:rsidRDefault="00457BB5" w:rsidP="001F0756">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70C93054"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15003A5" w14:textId="77777777" w:rsidR="00457BB5" w:rsidRPr="00441CD0" w:rsidRDefault="00457BB5" w:rsidP="001F0756">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25A8B7F8" w14:textId="77777777" w:rsidR="00457BB5" w:rsidRPr="00441CD0" w:rsidRDefault="00457BB5" w:rsidP="001F0756">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54A675A4" w14:textId="77777777" w:rsidR="00457BB5" w:rsidRPr="00441CD0" w:rsidRDefault="00457BB5" w:rsidP="001F0756">
            <w:pPr>
              <w:pStyle w:val="TAL"/>
              <w:rPr>
                <w:lang w:val="de-DE"/>
              </w:rPr>
            </w:pPr>
            <w:r w:rsidRPr="00441CD0">
              <w:rPr>
                <w:lang w:eastAsia="zh-CN"/>
              </w:rPr>
              <w:t xml:space="preserve">See </w:t>
            </w:r>
            <w:r w:rsidRPr="00441CD0">
              <w:t>Table</w:t>
            </w:r>
            <w:r>
              <w:t> </w:t>
            </w:r>
            <w:r w:rsidRPr="00441CD0">
              <w:t>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0FBF889" w14:textId="77777777" w:rsidR="00457BB5" w:rsidRPr="00441CD0" w:rsidRDefault="00457BB5" w:rsidP="001F0756">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D7A5F16"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A9E9520" w14:textId="77777777" w:rsidR="00457BB5" w:rsidRPr="00441CD0"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0CBC710"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64A093DE" w14:textId="77777777" w:rsidR="00457BB5" w:rsidRPr="00441CD0" w:rsidRDefault="00457BB5" w:rsidP="001F0756">
            <w:pPr>
              <w:pStyle w:val="TAC"/>
              <w:rPr>
                <w:lang w:val="de-DE"/>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7F558A6E" w14:textId="77777777" w:rsidR="00457BB5" w:rsidRPr="00441CD0" w:rsidRDefault="00457BB5" w:rsidP="001F0756">
            <w:pPr>
              <w:pStyle w:val="TAC"/>
              <w:rPr>
                <w:szCs w:val="18"/>
                <w:lang w:val="x-none"/>
              </w:rPr>
            </w:pPr>
            <w:r w:rsidRPr="00441CD0">
              <w:rPr>
                <w:szCs w:val="18"/>
              </w:rPr>
              <w:t xml:space="preserve">Query </w:t>
            </w:r>
            <w:r>
              <w:rPr>
                <w:szCs w:val="18"/>
              </w:rPr>
              <w:t>Packet Rate Status</w:t>
            </w:r>
          </w:p>
        </w:tc>
      </w:tr>
      <w:tr w:rsidR="00457BB5" w:rsidRPr="00441CD0" w14:paraId="0D90663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6AF1F1CD" w14:textId="77777777" w:rsidR="00457BB5" w:rsidRPr="00441CD0" w:rsidRDefault="00457BB5" w:rsidP="001F0756">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5ED62C6C" w14:textId="77777777" w:rsidR="00457BB5" w:rsidRPr="00441CD0" w:rsidRDefault="00457BB5" w:rsidP="00823058">
            <w:pPr>
              <w:pStyle w:val="TAC"/>
            </w:pPr>
            <w:r w:rsidRPr="00823058">
              <w:t>O</w:t>
            </w:r>
          </w:p>
        </w:tc>
        <w:tc>
          <w:tcPr>
            <w:tcW w:w="4670" w:type="dxa"/>
            <w:tcBorders>
              <w:top w:val="single" w:sz="4" w:space="0" w:color="auto"/>
              <w:left w:val="single" w:sz="4" w:space="0" w:color="auto"/>
              <w:bottom w:val="single" w:sz="4" w:space="0" w:color="auto"/>
              <w:right w:val="single" w:sz="4" w:space="0" w:color="auto"/>
            </w:tcBorders>
          </w:tcPr>
          <w:p w14:paraId="59731B40" w14:textId="77777777" w:rsidR="00457BB5" w:rsidRPr="00441CD0" w:rsidRDefault="00457BB5" w:rsidP="001F0756">
            <w:pPr>
              <w:pStyle w:val="TAL"/>
              <w:rPr>
                <w:lang w:val="en-US"/>
              </w:rPr>
            </w:pPr>
            <w:r w:rsidRPr="00441CD0">
              <w:t xml:space="preserve">This IE </w:t>
            </w:r>
            <w:r>
              <w:t xml:space="preserve">may </w:t>
            </w:r>
            <w:r w:rsidRPr="00441CD0">
              <w:t>be present</w:t>
            </w:r>
            <w:r>
              <w:t xml:space="preserve"> to indicate the S-NSSAI of the PDU session or MBS session</w:t>
            </w:r>
            <w:r w:rsidRPr="00441CD0">
              <w:t xml:space="preserve">, </w:t>
            </w:r>
            <w:r>
              <w:t>if the S-NSSAI of the PDU Session or MBS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2FE9554C" w14:textId="77777777" w:rsidR="00457BB5" w:rsidRDefault="00457BB5" w:rsidP="001F0756">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579FF6E" w14:textId="77777777" w:rsidR="00457BB5" w:rsidRPr="00441CD0" w:rsidRDefault="00457BB5" w:rsidP="001F0756">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448E8FD" w14:textId="77777777" w:rsidR="00457BB5" w:rsidRDefault="00457BB5" w:rsidP="001F0756">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C1F1D70" w14:textId="77777777" w:rsidR="00457BB5" w:rsidRPr="00441CD0" w:rsidRDefault="00457BB5" w:rsidP="001F0756">
            <w:pPr>
              <w:pStyle w:val="TAC"/>
              <w:rPr>
                <w:szCs w:val="18"/>
                <w:lang w:val="de-DE" w:eastAsia="zh-CN"/>
              </w:rPr>
            </w:pPr>
            <w:r w:rsidRPr="00441CD0">
              <w:rPr>
                <w:szCs w:val="18"/>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20B8F7E7" w14:textId="77777777" w:rsidR="00457BB5" w:rsidRPr="00441CD0" w:rsidRDefault="00457BB5" w:rsidP="001F0756">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0B24D1" w14:textId="77777777" w:rsidR="00457BB5" w:rsidRPr="00441CD0" w:rsidRDefault="00457BB5" w:rsidP="001F0756">
            <w:pPr>
              <w:pStyle w:val="TAC"/>
              <w:rPr>
                <w:szCs w:val="18"/>
              </w:rPr>
            </w:pPr>
            <w:r>
              <w:rPr>
                <w:szCs w:val="18"/>
                <w:lang w:eastAsia="zh-CN"/>
              </w:rPr>
              <w:t>S-NSSAI</w:t>
            </w:r>
          </w:p>
        </w:tc>
      </w:tr>
      <w:tr w:rsidR="00457BB5" w:rsidRPr="00441CD0" w14:paraId="75B9344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7ADB187" w14:textId="77777777" w:rsidR="00457BB5" w:rsidRDefault="00457BB5" w:rsidP="001F0756">
            <w:pPr>
              <w:pStyle w:val="TAL"/>
              <w:rPr>
                <w:lang w:eastAsia="zh-CN"/>
              </w:rPr>
            </w:pPr>
            <w:r>
              <w:rPr>
                <w:szCs w:val="18"/>
                <w:lang w:val="de-DE"/>
              </w:rPr>
              <w:t>RAT Type</w:t>
            </w:r>
          </w:p>
        </w:tc>
        <w:tc>
          <w:tcPr>
            <w:tcW w:w="336" w:type="dxa"/>
            <w:tcBorders>
              <w:top w:val="single" w:sz="4" w:space="0" w:color="auto"/>
              <w:left w:val="single" w:sz="4" w:space="0" w:color="auto"/>
              <w:bottom w:val="single" w:sz="4" w:space="0" w:color="auto"/>
              <w:right w:val="single" w:sz="4" w:space="0" w:color="auto"/>
            </w:tcBorders>
          </w:tcPr>
          <w:p w14:paraId="5D8083AC" w14:textId="77777777" w:rsidR="00457BB5" w:rsidRPr="00823058" w:rsidRDefault="00457BB5" w:rsidP="00823058">
            <w:pPr>
              <w:pStyle w:val="TAC"/>
            </w:pPr>
          </w:p>
        </w:tc>
        <w:tc>
          <w:tcPr>
            <w:tcW w:w="4670" w:type="dxa"/>
            <w:tcBorders>
              <w:top w:val="single" w:sz="4" w:space="0" w:color="auto"/>
              <w:left w:val="single" w:sz="4" w:space="0" w:color="auto"/>
              <w:bottom w:val="single" w:sz="4" w:space="0" w:color="auto"/>
              <w:right w:val="single" w:sz="4" w:space="0" w:color="auto"/>
            </w:tcBorders>
          </w:tcPr>
          <w:p w14:paraId="26485299" w14:textId="77777777" w:rsidR="00457BB5" w:rsidRPr="00441CD0" w:rsidRDefault="00457BB5" w:rsidP="001F0756">
            <w:pPr>
              <w:pStyle w:val="TAL"/>
            </w:pPr>
            <w:r>
              <w:rPr>
                <w:lang w:val="en-US"/>
              </w:rPr>
              <w:t>This IE shall be present if there is a RAT change and the CP function wants to inform the UP Function about the new RAT Type.</w:t>
            </w:r>
          </w:p>
        </w:tc>
        <w:tc>
          <w:tcPr>
            <w:tcW w:w="370" w:type="dxa"/>
            <w:tcBorders>
              <w:top w:val="single" w:sz="4" w:space="0" w:color="auto"/>
              <w:left w:val="single" w:sz="4" w:space="0" w:color="auto"/>
              <w:bottom w:val="single" w:sz="4" w:space="0" w:color="auto"/>
              <w:right w:val="single" w:sz="4" w:space="0" w:color="auto"/>
            </w:tcBorders>
          </w:tcPr>
          <w:p w14:paraId="3F958DC0" w14:textId="77777777" w:rsidR="00457BB5" w:rsidRDefault="00457BB5" w:rsidP="001F0756">
            <w:pPr>
              <w:pStyle w:val="TAC"/>
              <w:rPr>
                <w:lang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676BD43E" w14:textId="77777777" w:rsidR="00457BB5" w:rsidRDefault="00457BB5" w:rsidP="001F0756">
            <w:pPr>
              <w:pStyle w:val="TAC"/>
              <w:rPr>
                <w:lang w:eastAsia="zh-CN"/>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BA3208" w14:textId="77777777" w:rsidR="00457BB5" w:rsidRPr="00441CD0" w:rsidRDefault="00457BB5" w:rsidP="001F0756">
            <w:pPr>
              <w:pStyle w:val="TAC"/>
              <w:rPr>
                <w:lang w:eastAsia="zh-CN"/>
              </w:rPr>
            </w:pPr>
            <w:r>
              <w:rPr>
                <w:lang w:val="de-DE"/>
              </w:rPr>
              <w:t xml:space="preserve">- </w:t>
            </w:r>
          </w:p>
        </w:tc>
        <w:tc>
          <w:tcPr>
            <w:tcW w:w="370" w:type="dxa"/>
            <w:tcBorders>
              <w:top w:val="single" w:sz="4" w:space="0" w:color="auto"/>
              <w:left w:val="single" w:sz="4" w:space="0" w:color="auto"/>
              <w:bottom w:val="single" w:sz="4" w:space="0" w:color="auto"/>
              <w:right w:val="single" w:sz="4" w:space="0" w:color="auto"/>
            </w:tcBorders>
          </w:tcPr>
          <w:p w14:paraId="381E18C6" w14:textId="77777777" w:rsidR="00457BB5" w:rsidRDefault="00457BB5" w:rsidP="001F0756">
            <w:pPr>
              <w:pStyle w:val="TAC"/>
              <w:rPr>
                <w:szCs w:val="18"/>
                <w:lang w:val="de-DE"/>
              </w:rPr>
            </w:pPr>
            <w:r>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75A942C9" w14:textId="77777777" w:rsidR="00457BB5" w:rsidRPr="00441CD0" w:rsidRDefault="00457BB5" w:rsidP="001F0756">
            <w:pPr>
              <w:pStyle w:val="TAC"/>
              <w:rPr>
                <w:szCs w:val="18"/>
                <w:lang w:val="de-DE" w:eastAsia="zh-CN"/>
              </w:rPr>
            </w:pPr>
            <w:r>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79741792" w14:textId="77777777" w:rsidR="00457BB5" w:rsidRDefault="00457BB5" w:rsidP="001F0756">
            <w:pPr>
              <w:pStyle w:val="TAC"/>
              <w:rPr>
                <w:szCs w:val="18"/>
                <w:lang w:eastAsia="zh-CN"/>
              </w:rPr>
            </w:pPr>
            <w:r>
              <w:rPr>
                <w:szCs w:val="18"/>
                <w:lang w:val="fr-FR"/>
              </w:rPr>
              <w:t>RAT Type</w:t>
            </w:r>
          </w:p>
        </w:tc>
      </w:tr>
      <w:tr w:rsidR="00457BB5" w:rsidRPr="00441CD0" w14:paraId="0662C73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5D1835FA" w14:textId="77777777" w:rsidR="00457BB5" w:rsidRDefault="00457BB5" w:rsidP="001F0756">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04DBA718" w14:textId="77777777" w:rsidR="00457BB5" w:rsidRDefault="00457BB5" w:rsidP="00823058">
            <w:pPr>
              <w:pStyle w:val="TAC"/>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79A5ED13" w14:textId="77777777" w:rsidR="00457BB5" w:rsidRDefault="00457BB5" w:rsidP="001F0756">
            <w:pPr>
              <w:pStyle w:val="TAL"/>
              <w:rPr>
                <w:lang w:eastAsia="zh-CN"/>
              </w:rPr>
            </w:pPr>
            <w:r w:rsidRPr="00441CD0">
              <w:rPr>
                <w:lang w:val="en-US"/>
              </w:rPr>
              <w:t xml:space="preserve">This IE </w:t>
            </w:r>
            <w:r>
              <w:rPr>
                <w:lang w:val="en-US"/>
              </w:rPr>
              <w:t>shall</w:t>
            </w:r>
            <w:r w:rsidRPr="00441CD0">
              <w:rPr>
                <w:lang w:val="en-US"/>
              </w:rPr>
              <w:t xml:space="preserve"> be included </w:t>
            </w:r>
            <w:r>
              <w:rPr>
                <w:lang w:val="en-US"/>
              </w:rPr>
              <w:t xml:space="preserve">by the CP function to indicate the new group identifier to which the PFCP session pertains, if it has been changed </w:t>
            </w:r>
            <w:r>
              <w:rPr>
                <w:lang w:eastAsia="zh-CN"/>
              </w:rPr>
              <w:t>(see clause 5.22.4).</w:t>
            </w:r>
          </w:p>
          <w:p w14:paraId="6D84FC4B" w14:textId="77777777" w:rsidR="00457BB5" w:rsidRDefault="00457BB5" w:rsidP="001F0756">
            <w:pPr>
              <w:pStyle w:val="TAL"/>
              <w:rPr>
                <w:lang w:eastAsia="zh-CN"/>
              </w:rPr>
            </w:pPr>
          </w:p>
          <w:p w14:paraId="21CFB5F8" w14:textId="77777777" w:rsidR="00457BB5" w:rsidRPr="00441CD0" w:rsidRDefault="00457BB5" w:rsidP="001F0756">
            <w:pPr>
              <w:pStyle w:val="TAL"/>
            </w:pPr>
            <w:r>
              <w:t>When present, the UP function shall replace any earlier value associated to the PFCP session with the new value.</w:t>
            </w:r>
          </w:p>
          <w:p w14:paraId="3884B426" w14:textId="77777777" w:rsidR="00457BB5" w:rsidRDefault="00457BB5" w:rsidP="001F0756">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55FFF377" w14:textId="77777777" w:rsidR="00457BB5" w:rsidRDefault="00457BB5" w:rsidP="001F0756">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572BF804" w14:textId="77777777" w:rsidR="00457BB5" w:rsidRDefault="00457BB5" w:rsidP="001F0756">
            <w:pPr>
              <w:pStyle w:val="TAC"/>
              <w:rPr>
                <w:lang w:val="de-DE"/>
              </w:rPr>
            </w:pPr>
            <w:r>
              <w:t>X</w:t>
            </w:r>
          </w:p>
        </w:tc>
        <w:tc>
          <w:tcPr>
            <w:tcW w:w="370" w:type="dxa"/>
            <w:tcBorders>
              <w:top w:val="single" w:sz="4" w:space="0" w:color="auto"/>
              <w:left w:val="single" w:sz="4" w:space="0" w:color="auto"/>
              <w:bottom w:val="single" w:sz="4" w:space="0" w:color="auto"/>
              <w:right w:val="single" w:sz="4" w:space="0" w:color="auto"/>
            </w:tcBorders>
          </w:tcPr>
          <w:p w14:paraId="4CD69ED9" w14:textId="77777777" w:rsidR="00457BB5" w:rsidRDefault="00457BB5" w:rsidP="001F0756">
            <w:pPr>
              <w:pStyle w:val="TAC"/>
              <w:rPr>
                <w:lang w:val="de-DE"/>
              </w:rPr>
            </w:pPr>
            <w:r>
              <w:t>-</w:t>
            </w:r>
          </w:p>
        </w:tc>
        <w:tc>
          <w:tcPr>
            <w:tcW w:w="370" w:type="dxa"/>
            <w:tcBorders>
              <w:top w:val="single" w:sz="4" w:space="0" w:color="auto"/>
              <w:left w:val="single" w:sz="4" w:space="0" w:color="auto"/>
              <w:bottom w:val="single" w:sz="4" w:space="0" w:color="auto"/>
              <w:right w:val="single" w:sz="4" w:space="0" w:color="auto"/>
            </w:tcBorders>
          </w:tcPr>
          <w:p w14:paraId="6098CC2A" w14:textId="77777777" w:rsidR="00457BB5" w:rsidRDefault="00457BB5" w:rsidP="001F0756">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60DD3F39" w14:textId="77777777" w:rsidR="00457BB5" w:rsidRDefault="00457BB5" w:rsidP="001F0756">
            <w:pPr>
              <w:pStyle w:val="TAC"/>
              <w:rPr>
                <w:szCs w:val="18"/>
                <w:lang w:val="de-DE"/>
              </w:rPr>
            </w:pPr>
            <w:r>
              <w:t>-</w:t>
            </w:r>
          </w:p>
        </w:tc>
        <w:tc>
          <w:tcPr>
            <w:tcW w:w="1405" w:type="dxa"/>
            <w:tcBorders>
              <w:top w:val="single" w:sz="4" w:space="0" w:color="auto"/>
              <w:left w:val="single" w:sz="4" w:space="0" w:color="auto"/>
              <w:bottom w:val="single" w:sz="4" w:space="0" w:color="auto"/>
              <w:right w:val="single" w:sz="4" w:space="0" w:color="auto"/>
            </w:tcBorders>
            <w:vAlign w:val="center"/>
          </w:tcPr>
          <w:p w14:paraId="22CF50FD" w14:textId="77777777" w:rsidR="00457BB5" w:rsidRDefault="00457BB5" w:rsidP="001F0756">
            <w:pPr>
              <w:pStyle w:val="TAC"/>
              <w:rPr>
                <w:szCs w:val="18"/>
                <w:lang w:val="fr-FR"/>
              </w:rPr>
            </w:pPr>
            <w:r>
              <w:rPr>
                <w:szCs w:val="18"/>
              </w:rPr>
              <w:t>Group Id</w:t>
            </w:r>
          </w:p>
        </w:tc>
      </w:tr>
      <w:tr w:rsidR="00457BB5" w:rsidRPr="00441CD0" w14:paraId="03BE630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16823406" w14:textId="77777777" w:rsidR="00457BB5" w:rsidRDefault="00457BB5" w:rsidP="001F0756">
            <w:pPr>
              <w:pStyle w:val="TAL"/>
            </w:pPr>
            <w:r>
              <w:rPr>
                <w:lang w:val="fr-FR"/>
              </w:rPr>
              <w:t>MBS Session N4 Control Information</w:t>
            </w:r>
          </w:p>
        </w:tc>
        <w:tc>
          <w:tcPr>
            <w:tcW w:w="336" w:type="dxa"/>
            <w:tcBorders>
              <w:top w:val="single" w:sz="4" w:space="0" w:color="auto"/>
              <w:left w:val="single" w:sz="4" w:space="0" w:color="auto"/>
              <w:bottom w:val="single" w:sz="4" w:space="0" w:color="auto"/>
              <w:right w:val="single" w:sz="4" w:space="0" w:color="auto"/>
            </w:tcBorders>
          </w:tcPr>
          <w:p w14:paraId="1C127AE3" w14:textId="77777777" w:rsidR="00457BB5" w:rsidRDefault="00457BB5" w:rsidP="00823058">
            <w:pPr>
              <w:pStyle w:val="TAC"/>
              <w:rPr>
                <w:rFonts w:eastAsia="SimSun"/>
                <w:szCs w:val="18"/>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0C010C7E" w14:textId="77777777" w:rsidR="00457BB5" w:rsidRDefault="00457BB5" w:rsidP="001F0756">
            <w:pPr>
              <w:pStyle w:val="TAL"/>
              <w:rPr>
                <w:lang w:val="en-US"/>
              </w:rPr>
            </w:pPr>
            <w:r>
              <w:rPr>
                <w:lang w:val="en-US"/>
              </w:rPr>
              <w:t>This IE shall be included if the correspond PDU session is being associated with an MBS session.</w:t>
            </w:r>
          </w:p>
          <w:p w14:paraId="1F48EFD4" w14:textId="77777777" w:rsidR="00457BB5" w:rsidRDefault="00457BB5" w:rsidP="001F0756">
            <w:pPr>
              <w:pStyle w:val="TAL"/>
              <w:rPr>
                <w:lang w:val="en-US"/>
              </w:rPr>
            </w:pPr>
          </w:p>
          <w:p w14:paraId="4C255861" w14:textId="77777777" w:rsidR="00457BB5" w:rsidRPr="00440F74" w:rsidRDefault="00457BB5" w:rsidP="001F0756">
            <w:pPr>
              <w:pStyle w:val="TAL"/>
              <w:rPr>
                <w:lang w:val="en-US"/>
              </w:rPr>
            </w:pPr>
            <w:r>
              <w:rPr>
                <w:lang w:val="en-US"/>
              </w:rPr>
              <w:t xml:space="preserve">Several IEs with the same IE type may be present to provide N4 control information for several </w:t>
            </w:r>
            <w:r w:rsidRPr="00440F74">
              <w:rPr>
                <w:lang w:val="en-US"/>
              </w:rPr>
              <w:t>MBS sessions, e.g. when the UE requests to join several MBS session</w:t>
            </w:r>
            <w:r>
              <w:rPr>
                <w:lang w:val="en-US"/>
              </w:rPr>
              <w:t>s</w:t>
            </w:r>
            <w:r w:rsidRPr="00440F74">
              <w:rPr>
                <w:lang w:val="en-US"/>
              </w:rPr>
              <w:t>.</w:t>
            </w:r>
          </w:p>
          <w:p w14:paraId="4FBC5C33" w14:textId="77777777" w:rsidR="00457BB5" w:rsidRPr="00440F74" w:rsidRDefault="00457BB5" w:rsidP="001F0756">
            <w:pPr>
              <w:pStyle w:val="TAL"/>
              <w:rPr>
                <w:lang w:val="en-US"/>
              </w:rPr>
            </w:pPr>
          </w:p>
          <w:p w14:paraId="0829FE00" w14:textId="4F69992F" w:rsidR="00457BB5" w:rsidRPr="00441CD0" w:rsidRDefault="00457BB5" w:rsidP="001F0756">
            <w:pPr>
              <w:pStyle w:val="TAL"/>
              <w:rPr>
                <w:lang w:val="en-US"/>
              </w:rPr>
            </w:pPr>
            <w:r w:rsidRPr="00440F74">
              <w:rPr>
                <w:lang w:val="en-US"/>
              </w:rPr>
              <w:t>See Table</w:t>
            </w:r>
            <w:r>
              <w:rPr>
                <w:lang w:val="en-US"/>
              </w:rPr>
              <w:t> </w:t>
            </w:r>
            <w:r w:rsidR="001046A9">
              <w:rPr>
                <w:lang w:val="en-US"/>
              </w:rPr>
              <w:t>7.5.2.1-5</w:t>
            </w:r>
            <w:r w:rsidRPr="00440F74">
              <w:rPr>
                <w:lang w:val="en-US"/>
              </w:rPr>
              <w:t xml:space="preserve"> for encoding.</w:t>
            </w:r>
          </w:p>
        </w:tc>
        <w:tc>
          <w:tcPr>
            <w:tcW w:w="370" w:type="dxa"/>
            <w:tcBorders>
              <w:top w:val="single" w:sz="4" w:space="0" w:color="auto"/>
              <w:left w:val="single" w:sz="4" w:space="0" w:color="auto"/>
              <w:bottom w:val="single" w:sz="4" w:space="0" w:color="auto"/>
              <w:right w:val="single" w:sz="4" w:space="0" w:color="auto"/>
            </w:tcBorders>
          </w:tcPr>
          <w:p w14:paraId="4E0207F0" w14:textId="77777777" w:rsidR="00457BB5" w:rsidRDefault="00457BB5" w:rsidP="001F0756">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EF75608" w14:textId="77777777" w:rsidR="00457BB5" w:rsidRDefault="00457BB5" w:rsidP="001F0756">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1AC5490" w14:textId="77777777" w:rsidR="00457BB5" w:rsidRDefault="00457BB5" w:rsidP="001F0756">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B34E21E" w14:textId="77777777" w:rsidR="00457BB5" w:rsidRDefault="00457BB5" w:rsidP="001F0756">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76D36F83" w14:textId="77777777" w:rsidR="00457BB5" w:rsidRDefault="00457BB5" w:rsidP="001F0756">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2869F3E5" w14:textId="77777777" w:rsidR="00457BB5" w:rsidRDefault="00457BB5" w:rsidP="001F0756">
            <w:pPr>
              <w:pStyle w:val="TAC"/>
              <w:rPr>
                <w:szCs w:val="18"/>
              </w:rPr>
            </w:pPr>
            <w:r>
              <w:rPr>
                <w:lang w:val="fr-FR"/>
              </w:rPr>
              <w:t>MBS Session N4 Control Information</w:t>
            </w:r>
          </w:p>
        </w:tc>
      </w:tr>
      <w:tr w:rsidR="004268CD" w:rsidRPr="00441CD0" w14:paraId="08BF3AB4"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1192F4C0" w14:textId="1069E958" w:rsidR="004268CD" w:rsidRDefault="004268CD" w:rsidP="004268CD">
            <w:pPr>
              <w:pStyle w:val="TAL"/>
              <w:rPr>
                <w:lang w:val="fr-FR"/>
              </w:rPr>
            </w:pPr>
            <w:r>
              <w:rPr>
                <w:lang w:val="en-US"/>
              </w:rPr>
              <w:t>DSCP to PPI Control Information</w:t>
            </w:r>
          </w:p>
        </w:tc>
        <w:tc>
          <w:tcPr>
            <w:tcW w:w="336" w:type="dxa"/>
            <w:tcBorders>
              <w:top w:val="single" w:sz="4" w:space="0" w:color="auto"/>
              <w:left w:val="single" w:sz="4" w:space="0" w:color="auto"/>
              <w:bottom w:val="single" w:sz="4" w:space="0" w:color="auto"/>
              <w:right w:val="single" w:sz="4" w:space="0" w:color="auto"/>
            </w:tcBorders>
          </w:tcPr>
          <w:p w14:paraId="4DC420F9" w14:textId="4A298FF0" w:rsidR="004268CD" w:rsidRDefault="004268CD" w:rsidP="004268CD">
            <w:pPr>
              <w:pStyle w:val="TAL"/>
              <w:jc w:val="center"/>
              <w:rPr>
                <w:lang w:val="fr-FR"/>
              </w:rPr>
            </w:pPr>
            <w:r>
              <w:rPr>
                <w:lang w:val="fr-FR"/>
              </w:rPr>
              <w:t>C</w:t>
            </w:r>
          </w:p>
        </w:tc>
        <w:tc>
          <w:tcPr>
            <w:tcW w:w="4670" w:type="dxa"/>
            <w:tcBorders>
              <w:top w:val="single" w:sz="4" w:space="0" w:color="auto"/>
              <w:left w:val="single" w:sz="4" w:space="0" w:color="auto"/>
              <w:bottom w:val="single" w:sz="4" w:space="0" w:color="auto"/>
              <w:right w:val="single" w:sz="4" w:space="0" w:color="auto"/>
            </w:tcBorders>
          </w:tcPr>
          <w:p w14:paraId="3783C227" w14:textId="77777777" w:rsidR="004268CD" w:rsidRDefault="004268CD" w:rsidP="004268CD">
            <w:pPr>
              <w:pStyle w:val="TAL"/>
              <w:rPr>
                <w:lang w:val="en-US"/>
              </w:rPr>
            </w:pPr>
            <w:r w:rsidRPr="00904B8B">
              <w:rPr>
                <w:lang w:val="en-US"/>
              </w:rPr>
              <w:t xml:space="preserve">This IE shall be present if </w:t>
            </w:r>
            <w:r>
              <w:rPr>
                <w:lang w:val="en-US"/>
              </w:rPr>
              <w:t>the DSCP to PPI Control Information needs to be changed. The UPF shall replace any value received previously by the new information received in this IE.</w:t>
            </w:r>
          </w:p>
          <w:p w14:paraId="54BC3572" w14:textId="77777777" w:rsidR="004268CD" w:rsidRDefault="004268CD" w:rsidP="004268CD">
            <w:pPr>
              <w:pStyle w:val="TAL"/>
              <w:rPr>
                <w:lang w:val="en-US"/>
              </w:rPr>
            </w:pPr>
          </w:p>
          <w:p w14:paraId="7831C546" w14:textId="44BDB775" w:rsidR="004268CD" w:rsidRDefault="004268CD" w:rsidP="00361423">
            <w:pPr>
              <w:pStyle w:val="TAL"/>
              <w:rPr>
                <w:lang w:val="en-US"/>
              </w:rPr>
            </w:pPr>
            <w:r>
              <w:rPr>
                <w:lang w:val="en-US"/>
              </w:rPr>
              <w:t xml:space="preserve">See </w:t>
            </w:r>
            <w:r w:rsidR="00361423">
              <w:rPr>
                <w:lang w:val="en-US"/>
              </w:rPr>
              <w:t>Table </w:t>
            </w:r>
            <w:r>
              <w:rPr>
                <w:lang w:val="en-US"/>
              </w:rPr>
              <w:t>7.5.2.1-</w:t>
            </w:r>
            <w:r w:rsidR="00361423">
              <w:rPr>
                <w:lang w:val="en-US"/>
              </w:rPr>
              <w:t xml:space="preserve">6 </w:t>
            </w:r>
            <w:r>
              <w:rPr>
                <w:lang w:val="en-US"/>
              </w:rPr>
              <w:t>for encoding.</w:t>
            </w:r>
          </w:p>
        </w:tc>
        <w:tc>
          <w:tcPr>
            <w:tcW w:w="370" w:type="dxa"/>
            <w:tcBorders>
              <w:top w:val="single" w:sz="4" w:space="0" w:color="auto"/>
              <w:left w:val="single" w:sz="4" w:space="0" w:color="auto"/>
              <w:bottom w:val="single" w:sz="4" w:space="0" w:color="auto"/>
              <w:right w:val="single" w:sz="4" w:space="0" w:color="auto"/>
            </w:tcBorders>
          </w:tcPr>
          <w:p w14:paraId="2869FFF3" w14:textId="7036B2AA" w:rsidR="004268CD" w:rsidRDefault="004268CD" w:rsidP="004268CD">
            <w:pPr>
              <w:pStyle w:val="TAC"/>
              <w:rPr>
                <w:lang w:val="de-DE"/>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058CC7F3" w14:textId="7D71212F" w:rsidR="004268CD" w:rsidRDefault="004268CD" w:rsidP="004268CD">
            <w:pPr>
              <w:pStyle w:val="TAC"/>
              <w:rPr>
                <w:lang w:val="de-DE"/>
              </w:rPr>
            </w:pPr>
            <w:r>
              <w:t>-</w:t>
            </w:r>
          </w:p>
        </w:tc>
        <w:tc>
          <w:tcPr>
            <w:tcW w:w="370" w:type="dxa"/>
            <w:tcBorders>
              <w:top w:val="single" w:sz="4" w:space="0" w:color="auto"/>
              <w:left w:val="single" w:sz="4" w:space="0" w:color="auto"/>
              <w:bottom w:val="single" w:sz="4" w:space="0" w:color="auto"/>
              <w:right w:val="single" w:sz="4" w:space="0" w:color="auto"/>
            </w:tcBorders>
          </w:tcPr>
          <w:p w14:paraId="04DF7160" w14:textId="78130AF9" w:rsidR="004268CD" w:rsidRDefault="004268CD" w:rsidP="004268CD">
            <w:pPr>
              <w:pStyle w:val="TAC"/>
              <w:rPr>
                <w:lang w:val="de-DE"/>
              </w:rPr>
            </w:pPr>
            <w:r>
              <w:t>-</w:t>
            </w:r>
          </w:p>
        </w:tc>
        <w:tc>
          <w:tcPr>
            <w:tcW w:w="370" w:type="dxa"/>
            <w:tcBorders>
              <w:top w:val="single" w:sz="4" w:space="0" w:color="auto"/>
              <w:left w:val="single" w:sz="4" w:space="0" w:color="auto"/>
              <w:bottom w:val="single" w:sz="4" w:space="0" w:color="auto"/>
              <w:right w:val="single" w:sz="4" w:space="0" w:color="auto"/>
            </w:tcBorders>
          </w:tcPr>
          <w:p w14:paraId="0B0D16EB" w14:textId="0D98D8E3" w:rsidR="004268CD" w:rsidRDefault="004268CD" w:rsidP="004268CD">
            <w:pPr>
              <w:pStyle w:val="TAC"/>
              <w:rPr>
                <w:lang w:val="de-DE"/>
              </w:rPr>
            </w:pPr>
            <w:r>
              <w:t>X</w:t>
            </w:r>
          </w:p>
        </w:tc>
        <w:tc>
          <w:tcPr>
            <w:tcW w:w="370" w:type="dxa"/>
            <w:tcBorders>
              <w:top w:val="single" w:sz="4" w:space="0" w:color="auto"/>
              <w:left w:val="single" w:sz="4" w:space="0" w:color="auto"/>
              <w:bottom w:val="single" w:sz="4" w:space="0" w:color="auto"/>
              <w:right w:val="single" w:sz="4" w:space="0" w:color="auto"/>
            </w:tcBorders>
          </w:tcPr>
          <w:p w14:paraId="1034DAD7" w14:textId="073D31A1" w:rsidR="004268CD" w:rsidRDefault="004268CD" w:rsidP="004268CD">
            <w:pPr>
              <w:pStyle w:val="TAC"/>
              <w:rPr>
                <w:lang w:val="de-DE"/>
              </w:rPr>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tcPr>
          <w:p w14:paraId="56BC16B0" w14:textId="22DA03BE" w:rsidR="004268CD" w:rsidRDefault="004268CD" w:rsidP="004268CD">
            <w:pPr>
              <w:pStyle w:val="TAC"/>
              <w:rPr>
                <w:lang w:val="fr-FR"/>
              </w:rPr>
            </w:pPr>
            <w:r>
              <w:rPr>
                <w:lang w:val="en-US"/>
              </w:rPr>
              <w:t>DSCP to PPI Control Information</w:t>
            </w:r>
          </w:p>
        </w:tc>
      </w:tr>
      <w:tr w:rsidR="00457BB5" w:rsidRPr="00441CD0" w14:paraId="3C076C02" w14:textId="77777777" w:rsidTr="001F0756">
        <w:trPr>
          <w:jc w:val="center"/>
        </w:trPr>
        <w:tc>
          <w:tcPr>
            <w:tcW w:w="9821" w:type="dxa"/>
            <w:gridSpan w:val="9"/>
            <w:tcBorders>
              <w:top w:val="single" w:sz="4" w:space="0" w:color="auto"/>
              <w:left w:val="single" w:sz="4" w:space="0" w:color="auto"/>
              <w:bottom w:val="single" w:sz="4" w:space="0" w:color="auto"/>
              <w:right w:val="single" w:sz="4" w:space="0" w:color="auto"/>
            </w:tcBorders>
          </w:tcPr>
          <w:p w14:paraId="39EA8872" w14:textId="17CD0367" w:rsidR="00457BB5" w:rsidRPr="00441CD0" w:rsidRDefault="00457BB5" w:rsidP="001F0756">
            <w:pPr>
              <w:pStyle w:val="TAN"/>
              <w:rPr>
                <w:lang w:val="en-US"/>
              </w:rPr>
            </w:pPr>
            <w:r w:rsidRPr="00441CD0">
              <w:t>NOTE</w:t>
            </w:r>
            <w:r w:rsidR="00361423">
              <w:t> </w:t>
            </w:r>
            <w:r w:rsidRPr="00441CD0">
              <w:t>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clause</w:t>
            </w:r>
            <w:r>
              <w:rPr>
                <w:lang w:val="en-US"/>
              </w:rPr>
              <w:t> </w:t>
            </w:r>
            <w:r w:rsidRPr="00441CD0">
              <w:rPr>
                <w:lang w:val="en-US"/>
              </w:rPr>
              <w:t>5.9.3 of 3GPP TS 23.214 [2].</w:t>
            </w:r>
          </w:p>
          <w:p w14:paraId="75814305" w14:textId="4C1525EF" w:rsidR="00457BB5" w:rsidRPr="00441CD0" w:rsidRDefault="00457BB5" w:rsidP="001F0756">
            <w:pPr>
              <w:pStyle w:val="TAN"/>
              <w:rPr>
                <w:lang w:val="en-US"/>
              </w:rPr>
            </w:pPr>
            <w:r w:rsidRPr="00441CD0">
              <w:rPr>
                <w:lang w:val="en-US"/>
              </w:rPr>
              <w:t>NOTE</w:t>
            </w:r>
            <w:r w:rsidR="00361423">
              <w:rPr>
                <w:lang w:val="en-US"/>
              </w:rPr>
              <w:t> </w:t>
            </w:r>
            <w:r w:rsidRPr="00441CD0">
              <w:rPr>
                <w:lang w:val="en-US"/>
              </w:rPr>
              <w:t>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7AF50D33" w14:textId="1ED86479" w:rsidR="00457BB5" w:rsidRPr="00441CD0" w:rsidRDefault="00457BB5" w:rsidP="001F0756">
            <w:pPr>
              <w:pStyle w:val="TAN"/>
              <w:rPr>
                <w:lang w:val="en-US"/>
              </w:rPr>
            </w:pPr>
            <w:r w:rsidRPr="00441CD0">
              <w:rPr>
                <w:lang w:val="en-US"/>
              </w:rPr>
              <w:t>NOTE</w:t>
            </w:r>
            <w:r w:rsidR="00361423">
              <w:rPr>
                <w:lang w:val="en-US"/>
              </w:rPr>
              <w:t> </w:t>
            </w:r>
            <w:r w:rsidRPr="00441CD0">
              <w:rPr>
                <w:lang w:val="en-US"/>
              </w:rPr>
              <w:t>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6085D6F" w14:textId="1187522D" w:rsidR="00457BB5" w:rsidRDefault="00457BB5" w:rsidP="001F0756">
            <w:pPr>
              <w:pStyle w:val="TAN"/>
              <w:rPr>
                <w:lang w:val="en-US"/>
              </w:rPr>
            </w:pPr>
            <w:r w:rsidRPr="00441CD0">
              <w:rPr>
                <w:lang w:val="en-US"/>
              </w:rPr>
              <w:t>NOTE</w:t>
            </w:r>
            <w:r w:rsidR="00361423">
              <w:rPr>
                <w:lang w:val="en-US"/>
              </w:rPr>
              <w:t> </w:t>
            </w:r>
            <w:r w:rsidRPr="00441CD0">
              <w:rPr>
                <w:rFonts w:hint="eastAsia"/>
                <w:lang w:val="en-US"/>
              </w:rPr>
              <w:t>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9F52133" w14:textId="71664DB2" w:rsidR="00457BB5" w:rsidRPr="00092EBE" w:rsidRDefault="00457BB5" w:rsidP="00361423">
            <w:pPr>
              <w:pStyle w:val="TAN"/>
              <w:rPr>
                <w:lang w:val="en-US" w:eastAsia="zh-CN"/>
              </w:rPr>
            </w:pPr>
            <w:r w:rsidRPr="00441CD0">
              <w:rPr>
                <w:lang w:val="en-US"/>
              </w:rPr>
              <w:t>NOTE</w:t>
            </w:r>
            <w:r w:rsidR="00361423">
              <w:rPr>
                <w:lang w:val="en-US"/>
              </w:rPr>
              <w:t>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 xml:space="preserve">4.11.1.3.3 of 3GPP TS 23.502 [29]. </w:t>
            </w:r>
            <w:r>
              <w:rPr>
                <w:lang w:val="en-US"/>
              </w:rPr>
              <w:t xml:space="preserve">The S-NSSAI may also be updated by SMF+PGW-C during EPS to 5GS handover in non-roaming or roaming-with-LBO case. </w:t>
            </w:r>
            <w:r w:rsidRPr="00564819">
              <w:rPr>
                <w:lang w:val="en-US"/>
              </w:rPr>
              <w:t>The S-NSSAI may be used by the UP function for performance measurement.</w:t>
            </w:r>
          </w:p>
        </w:tc>
      </w:tr>
      <w:bookmarkEnd w:id="4458"/>
    </w:tbl>
    <w:p w14:paraId="03C75156" w14:textId="77777777" w:rsidR="00457BB5" w:rsidRDefault="00457BB5" w:rsidP="00457BB5"/>
    <w:p w14:paraId="73C8982C" w14:textId="77777777" w:rsidR="00EE5860" w:rsidRPr="00441CD0" w:rsidRDefault="00EE5860" w:rsidP="001A3E8D">
      <w:pPr>
        <w:pStyle w:val="Heading4"/>
        <w:rPr>
          <w:rFonts w:cs="Arial"/>
          <w:bCs/>
        </w:rPr>
      </w:pPr>
      <w:bookmarkStart w:id="4462" w:name="_Toc98235857"/>
      <w:r w:rsidRPr="00441CD0">
        <w:t>7.5.4.2</w:t>
      </w:r>
      <w:r w:rsidRPr="00441CD0">
        <w:tab/>
        <w:t>Update PDR IE within PFCP Session Modification Request</w:t>
      </w:r>
      <w:bookmarkEnd w:id="4446"/>
      <w:bookmarkEnd w:id="4447"/>
      <w:bookmarkEnd w:id="4448"/>
      <w:bookmarkEnd w:id="4449"/>
      <w:bookmarkEnd w:id="4450"/>
      <w:bookmarkEnd w:id="4451"/>
      <w:bookmarkEnd w:id="4452"/>
      <w:bookmarkEnd w:id="4453"/>
      <w:bookmarkEnd w:id="4454"/>
      <w:bookmarkEnd w:id="4455"/>
      <w:bookmarkEnd w:id="4456"/>
      <w:bookmarkEnd w:id="4457"/>
      <w:bookmarkEnd w:id="4462"/>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bookmarkStart w:id="4463" w:name="MCCQCTEMPBM_0000009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bookmarkStart w:id="4464" w:name="_PERM_MCCTEMPBM_CRPT0502064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bookmarkStart w:id="4465" w:name="_PERM_MCCTEMPBM_CRPT05020646___7"/>
            <w:bookmarkEnd w:id="4465"/>
          </w:p>
        </w:tc>
      </w:tr>
      <w:bookmarkEnd w:id="4464"/>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823058">
            <w:pPr>
              <w:pStyle w:val="TAC"/>
            </w:pPr>
            <w:r w:rsidRPr="00823058">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823058">
            <w:pPr>
              <w:pStyle w:val="TAC"/>
              <w:rPr>
                <w:rFonts w:eastAsia="SimSun"/>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823058">
            <w:pPr>
              <w:pStyle w:val="TAC"/>
              <w:rPr>
                <w:rFonts w:eastAsia="SimSun"/>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030C68FC"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0A1449">
            <w:pPr>
              <w:pStyle w:val="TAL"/>
              <w:rPr>
                <w:lang w:eastAsia="zh-CN"/>
              </w:rPr>
            </w:pPr>
            <w:r w:rsidRPr="000A1449">
              <w:t>Several IEs with the same IE type may be present to represent multiple "Activate Predefined Rules" 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0A1449">
            <w:pPr>
              <w:pStyle w:val="TAL"/>
              <w:rPr>
                <w:lang w:eastAsia="zh-CN"/>
              </w:rPr>
            </w:pPr>
            <w:r w:rsidRPr="000A1449">
              <w:t>Several IEs with the same IE type may be present to represent multiple "Activate Predefined Rules" 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823058">
            <w:pPr>
              <w:pStyle w:val="TAC"/>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823058">
            <w:pPr>
              <w:pStyle w:val="TAC"/>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823058">
            <w:pPr>
              <w:pStyle w:val="TAC"/>
              <w:rPr>
                <w:lang w:val="fr-FR"/>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0A1449">
            <w:pPr>
              <w:pStyle w:val="TAL"/>
              <w:rPr>
                <w:lang w:val="en-US"/>
              </w:rPr>
            </w:pPr>
            <w:r w:rsidRPr="000A1449">
              <w:t>Several IEs with the same IE type may be present to represent multiple 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bookmarkEnd w:id="4463"/>
    </w:tbl>
    <w:p w14:paraId="60AD5D9D" w14:textId="77777777" w:rsidR="00EE5860" w:rsidRPr="00441CD0" w:rsidRDefault="00EE5860" w:rsidP="00EE5860"/>
    <w:p w14:paraId="75ED3928" w14:textId="77777777" w:rsidR="00EE5860" w:rsidRPr="00441CD0" w:rsidRDefault="00EE5860" w:rsidP="001A3E8D">
      <w:pPr>
        <w:pStyle w:val="Heading4"/>
        <w:rPr>
          <w:rFonts w:cs="Arial"/>
          <w:bCs/>
        </w:rPr>
      </w:pPr>
      <w:bookmarkStart w:id="4466" w:name="_Toc19717301"/>
      <w:bookmarkStart w:id="4467" w:name="_Toc27490795"/>
      <w:bookmarkStart w:id="4468" w:name="_Toc27557088"/>
      <w:bookmarkStart w:id="4469" w:name="_Toc27724005"/>
      <w:bookmarkStart w:id="4470" w:name="_Toc36031077"/>
      <w:bookmarkStart w:id="4471" w:name="_Toc36042997"/>
      <w:bookmarkStart w:id="4472" w:name="_Toc36814322"/>
      <w:bookmarkStart w:id="4473" w:name="_Toc44689178"/>
      <w:bookmarkStart w:id="4474" w:name="_Toc44923932"/>
      <w:bookmarkStart w:id="4475" w:name="_Toc51860902"/>
      <w:bookmarkStart w:id="4476" w:name="_Toc57930673"/>
      <w:bookmarkStart w:id="4477" w:name="_Toc57931303"/>
      <w:bookmarkStart w:id="4478" w:name="_Toc98235858"/>
      <w:r w:rsidRPr="00441CD0">
        <w:t>7.5.4.3</w:t>
      </w:r>
      <w:r w:rsidRPr="00441CD0">
        <w:tab/>
        <w:t>Update</w:t>
      </w:r>
      <w:r w:rsidRPr="00441CD0">
        <w:rPr>
          <w:lang w:val="en-US"/>
        </w:rPr>
        <w:t xml:space="preserve"> </w:t>
      </w:r>
      <w:r w:rsidRPr="00441CD0">
        <w:t>FAR IE within PFCP Session Modification Request</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1CF60E" w14:textId="77777777" w:rsidR="008D3EC4" w:rsidRDefault="008D3EC4" w:rsidP="008D3EC4">
      <w:pPr>
        <w:pStyle w:val="TH"/>
        <w:rPr>
          <w:lang w:val="en-US"/>
        </w:rPr>
      </w:pPr>
      <w:r>
        <w:t>Table 7.5.4.3-1: Update</w:t>
      </w:r>
      <w:r>
        <w:rPr>
          <w:lang w:val="en-US"/>
        </w:rPr>
        <w:t xml:space="preserve"> </w:t>
      </w:r>
      <w:r>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77C61883"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1828FE" w14:textId="77777777" w:rsidR="008D3EC4" w:rsidRDefault="008D3EC4" w:rsidP="00167EC7">
            <w:pPr>
              <w:pStyle w:val="TAL"/>
              <w:rPr>
                <w:lang w:val="x-none"/>
              </w:rPr>
            </w:pPr>
            <w:bookmarkStart w:id="4479" w:name="MCCQCTEMPBM_00000091"/>
            <w:r>
              <w:t>Octet 1 and 2</w:t>
            </w:r>
          </w:p>
        </w:tc>
        <w:tc>
          <w:tcPr>
            <w:tcW w:w="336" w:type="dxa"/>
            <w:tcBorders>
              <w:top w:val="single" w:sz="4" w:space="0" w:color="auto"/>
              <w:left w:val="single" w:sz="4" w:space="0" w:color="auto"/>
              <w:bottom w:val="single" w:sz="4" w:space="0" w:color="auto"/>
              <w:right w:val="nil"/>
            </w:tcBorders>
            <w:shd w:val="clear" w:color="auto" w:fill="D9D9D9"/>
          </w:tcPr>
          <w:p w14:paraId="7EE94AB3"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6E3AF3A" w14:textId="77777777" w:rsidR="008D3EC4" w:rsidRDefault="008D3EC4" w:rsidP="00167EC7">
            <w:pPr>
              <w:pStyle w:val="TAC"/>
            </w:pPr>
            <w:r>
              <w:t xml:space="preserve">Update FAR </w:t>
            </w:r>
            <w:r>
              <w:rPr>
                <w:lang w:val="en-US"/>
              </w:rPr>
              <w:t>IE Type = 10 (decimal)</w:t>
            </w:r>
          </w:p>
        </w:tc>
      </w:tr>
      <w:tr w:rsidR="008D3EC4" w14:paraId="280BBA49"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5A74EA2"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7E8045D5"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A040A4C" w14:textId="77777777" w:rsidR="008D3EC4" w:rsidRDefault="008D3EC4" w:rsidP="00167EC7">
            <w:pPr>
              <w:pStyle w:val="TAC"/>
            </w:pPr>
            <w:r>
              <w:t>Length = n</w:t>
            </w:r>
          </w:p>
        </w:tc>
      </w:tr>
      <w:tr w:rsidR="008D3EC4" w14:paraId="7D13FDDD"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4F65098"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7EBB66" w14:textId="77777777" w:rsidR="008D3EC4" w:rsidRDefault="008D3EC4" w:rsidP="00167EC7">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10E80C47" w14:textId="77777777" w:rsidR="008D3EC4" w:rsidRDefault="008D3EC4" w:rsidP="00167EC7">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312BB990"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757AA4DF" w14:textId="77777777" w:rsidR="008D3EC4" w:rsidRDefault="008D3EC4" w:rsidP="00167EC7">
            <w:pPr>
              <w:pStyle w:val="TAH"/>
            </w:pPr>
            <w:r>
              <w:t>IE Type</w:t>
            </w:r>
          </w:p>
        </w:tc>
      </w:tr>
      <w:tr w:rsidR="008D3EC4" w14:paraId="24B08FE1"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2FEF50F" w14:textId="77777777" w:rsidR="008D3EC4" w:rsidRDefault="008D3EC4" w:rsidP="00167EC7">
            <w:pPr>
              <w:spacing w:after="0"/>
              <w:rPr>
                <w:rFonts w:ascii="Arial" w:hAnsi="Arial"/>
                <w:b/>
                <w:sz w:val="18"/>
              </w:rPr>
            </w:pPr>
            <w:bookmarkStart w:id="4480" w:name="_PERM_MCCTEMPBM_CRPT0502066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A0BF7FA" w14:textId="77777777" w:rsidR="008D3EC4" w:rsidRDefault="008D3EC4" w:rsidP="00167EC7">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0834D5CB" w14:textId="77777777" w:rsidR="008D3EC4" w:rsidRDefault="008D3EC4" w:rsidP="00167EC7">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6DFA780B"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3CDC2E7E"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65F06B51" w14:textId="77777777" w:rsidR="008D3EC4" w:rsidRDefault="008D3EC4" w:rsidP="00167EC7">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5351F092" w14:textId="77777777" w:rsidR="008D3EC4" w:rsidRDefault="008D3EC4" w:rsidP="00167EC7">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0986EB55"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17FECAA3" w14:textId="77777777" w:rsidR="008D3EC4" w:rsidRDefault="008D3EC4" w:rsidP="00167EC7">
            <w:pPr>
              <w:spacing w:after="0"/>
              <w:rPr>
                <w:rFonts w:ascii="Arial" w:hAnsi="Arial"/>
                <w:b/>
                <w:sz w:val="18"/>
              </w:rPr>
            </w:pPr>
            <w:bookmarkStart w:id="4481" w:name="_PERM_MCCTEMPBM_CRPT05020664___7"/>
            <w:bookmarkEnd w:id="4481"/>
          </w:p>
        </w:tc>
      </w:tr>
      <w:bookmarkEnd w:id="4480"/>
      <w:tr w:rsidR="008D3EC4" w14:paraId="4A8D3343"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48C7B37" w14:textId="77777777" w:rsidR="008D3EC4" w:rsidRDefault="008D3EC4" w:rsidP="00167EC7">
            <w:pPr>
              <w:pStyle w:val="TAL"/>
            </w:pPr>
            <w:r>
              <w:t>FAR ID</w:t>
            </w:r>
          </w:p>
        </w:tc>
        <w:tc>
          <w:tcPr>
            <w:tcW w:w="336" w:type="dxa"/>
            <w:tcBorders>
              <w:top w:val="single" w:sz="4" w:space="0" w:color="auto"/>
              <w:left w:val="single" w:sz="4" w:space="0" w:color="auto"/>
              <w:bottom w:val="single" w:sz="4" w:space="0" w:color="auto"/>
              <w:right w:val="single" w:sz="4" w:space="0" w:color="auto"/>
            </w:tcBorders>
            <w:hideMark/>
          </w:tcPr>
          <w:p w14:paraId="3C5FA39B" w14:textId="77777777" w:rsidR="008D3EC4" w:rsidRDefault="008D3EC4" w:rsidP="00823058">
            <w:pPr>
              <w:pStyle w:val="TAC"/>
            </w:pPr>
            <w:r w:rsidRPr="00823058">
              <w:rPr>
                <w:rFonts w:eastAsia="SimSun"/>
              </w:rPr>
              <w:t>M</w:t>
            </w:r>
          </w:p>
        </w:tc>
        <w:tc>
          <w:tcPr>
            <w:tcW w:w="4336" w:type="dxa"/>
            <w:tcBorders>
              <w:top w:val="single" w:sz="4" w:space="0" w:color="auto"/>
              <w:left w:val="single" w:sz="4" w:space="0" w:color="auto"/>
              <w:bottom w:val="single" w:sz="4" w:space="0" w:color="auto"/>
              <w:right w:val="single" w:sz="4" w:space="0" w:color="auto"/>
            </w:tcBorders>
            <w:hideMark/>
          </w:tcPr>
          <w:p w14:paraId="3C1434BF" w14:textId="77777777" w:rsidR="008D3EC4" w:rsidRDefault="008D3EC4" w:rsidP="00167EC7">
            <w:pPr>
              <w:pStyle w:val="TAL"/>
            </w:pPr>
            <w:r>
              <w:rPr>
                <w:lang w:eastAsia="zh-CN"/>
              </w:rPr>
              <w:t>T</w:t>
            </w:r>
            <w:r>
              <w:rPr>
                <w:rFonts w:cs="Arial"/>
                <w:szCs w:val="18"/>
                <w:lang w:eastAsia="zh-CN"/>
              </w:rPr>
              <w:t>his IE shall identify the FAR to be updated.</w:t>
            </w:r>
          </w:p>
        </w:tc>
        <w:tc>
          <w:tcPr>
            <w:tcW w:w="426" w:type="dxa"/>
            <w:tcBorders>
              <w:top w:val="single" w:sz="4" w:space="0" w:color="auto"/>
              <w:left w:val="single" w:sz="4" w:space="0" w:color="auto"/>
              <w:bottom w:val="single" w:sz="4" w:space="0" w:color="auto"/>
              <w:right w:val="single" w:sz="4" w:space="0" w:color="auto"/>
            </w:tcBorders>
            <w:hideMark/>
          </w:tcPr>
          <w:p w14:paraId="6E384924"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05AEE68"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B78B6DE" w14:textId="77777777" w:rsidR="008D3EC4" w:rsidRDefault="008D3EC4" w:rsidP="00167EC7">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210C2723" w14:textId="77777777" w:rsidR="008D3EC4" w:rsidRDefault="008D3EC4" w:rsidP="00167EC7">
            <w:pPr>
              <w:pStyle w:val="TAC"/>
            </w:pPr>
            <w:r>
              <w:rPr>
                <w:lang w:val="sv-SE"/>
              </w:rPr>
              <w:t>X</w:t>
            </w:r>
          </w:p>
        </w:tc>
        <w:tc>
          <w:tcPr>
            <w:tcW w:w="356" w:type="dxa"/>
            <w:tcBorders>
              <w:top w:val="single" w:sz="4" w:space="0" w:color="auto"/>
              <w:left w:val="single" w:sz="4" w:space="0" w:color="auto"/>
              <w:bottom w:val="single" w:sz="4" w:space="0" w:color="auto"/>
              <w:right w:val="single" w:sz="4" w:space="0" w:color="auto"/>
            </w:tcBorders>
          </w:tcPr>
          <w:p w14:paraId="6A462C53"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11F585A" w14:textId="77777777" w:rsidR="008D3EC4" w:rsidRDefault="008D3EC4" w:rsidP="00167EC7">
            <w:pPr>
              <w:pStyle w:val="TAC"/>
            </w:pPr>
            <w:r>
              <w:t>FAR ID</w:t>
            </w:r>
          </w:p>
        </w:tc>
      </w:tr>
      <w:tr w:rsidR="008D3EC4" w14:paraId="6579FDCA"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25F45E85" w14:textId="77777777" w:rsidR="008D3EC4" w:rsidRDefault="008D3EC4" w:rsidP="00167EC7">
            <w:pPr>
              <w:pStyle w:val="TAL"/>
            </w:pPr>
            <w:r>
              <w:t>Apply Action</w:t>
            </w:r>
          </w:p>
        </w:tc>
        <w:tc>
          <w:tcPr>
            <w:tcW w:w="336" w:type="dxa"/>
            <w:tcBorders>
              <w:top w:val="single" w:sz="4" w:space="0" w:color="auto"/>
              <w:left w:val="single" w:sz="4" w:space="0" w:color="auto"/>
              <w:bottom w:val="single" w:sz="4" w:space="0" w:color="auto"/>
              <w:right w:val="single" w:sz="4" w:space="0" w:color="auto"/>
            </w:tcBorders>
            <w:hideMark/>
          </w:tcPr>
          <w:p w14:paraId="2ADACB3E" w14:textId="77777777" w:rsidR="008D3EC4" w:rsidRDefault="008D3EC4" w:rsidP="00823058">
            <w:pPr>
              <w:pStyle w:val="TAC"/>
              <w:rPr>
                <w:rFonts w:eastAsia="SimSun"/>
                <w:lang w:val="de-DE"/>
              </w:rPr>
            </w:pPr>
            <w:r w:rsidRPr="00823058">
              <w:rPr>
                <w:rFonts w:eastAsia="SimSun"/>
              </w:rPr>
              <w:t>C</w:t>
            </w:r>
          </w:p>
        </w:tc>
        <w:tc>
          <w:tcPr>
            <w:tcW w:w="4336" w:type="dxa"/>
            <w:tcBorders>
              <w:top w:val="single" w:sz="4" w:space="0" w:color="auto"/>
              <w:left w:val="single" w:sz="4" w:space="0" w:color="auto"/>
              <w:bottom w:val="single" w:sz="4" w:space="0" w:color="auto"/>
              <w:right w:val="single" w:sz="4" w:space="0" w:color="auto"/>
            </w:tcBorders>
            <w:hideMark/>
          </w:tcPr>
          <w:p w14:paraId="26B3C279" w14:textId="77777777" w:rsidR="008D3EC4" w:rsidRDefault="008D3EC4" w:rsidP="00167EC7">
            <w:pPr>
              <w:pStyle w:val="TAL"/>
              <w:rPr>
                <w:lang w:val="x-none" w:eastAsia="zh-CN"/>
              </w:rPr>
            </w:pPr>
            <w:r>
              <w:rPr>
                <w:szCs w:val="18"/>
              </w:rPr>
              <w:t>This IE shall</w:t>
            </w:r>
            <w:r>
              <w:rPr>
                <w:lang w:val="en-US"/>
              </w:rPr>
              <w:t xml:space="preserve"> be present if it is changed.</w:t>
            </w:r>
          </w:p>
        </w:tc>
        <w:tc>
          <w:tcPr>
            <w:tcW w:w="426" w:type="dxa"/>
            <w:tcBorders>
              <w:top w:val="single" w:sz="4" w:space="0" w:color="auto"/>
              <w:left w:val="single" w:sz="4" w:space="0" w:color="auto"/>
              <w:bottom w:val="single" w:sz="4" w:space="0" w:color="auto"/>
              <w:right w:val="single" w:sz="4" w:space="0" w:color="auto"/>
            </w:tcBorders>
            <w:hideMark/>
          </w:tcPr>
          <w:p w14:paraId="5938513B"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09123E4" w14:textId="77777777" w:rsidR="008D3EC4" w:rsidRDefault="008D3EC4" w:rsidP="00167EC7">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3B1ACB67" w14:textId="77777777" w:rsidR="008D3EC4" w:rsidRDefault="008D3EC4" w:rsidP="00167EC7">
            <w:pPr>
              <w:pStyle w:val="TAC"/>
              <w:rPr>
                <w:lang w:val="de-DE"/>
              </w:rPr>
            </w:pPr>
            <w:r>
              <w:rPr>
                <w:lang w:val="de-DE"/>
              </w:rPr>
              <w:t>X</w:t>
            </w:r>
          </w:p>
        </w:tc>
        <w:tc>
          <w:tcPr>
            <w:tcW w:w="353" w:type="dxa"/>
            <w:tcBorders>
              <w:top w:val="single" w:sz="4" w:space="0" w:color="auto"/>
              <w:left w:val="single" w:sz="4" w:space="0" w:color="auto"/>
              <w:bottom w:val="single" w:sz="4" w:space="0" w:color="auto"/>
              <w:right w:val="single" w:sz="4" w:space="0" w:color="auto"/>
            </w:tcBorders>
            <w:hideMark/>
          </w:tcPr>
          <w:p w14:paraId="0DFA05A3" w14:textId="77777777" w:rsidR="008D3EC4" w:rsidRDefault="008D3EC4" w:rsidP="00167EC7">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BB7022D" w14:textId="77777777" w:rsidR="008D3EC4" w:rsidRDefault="008D3EC4" w:rsidP="00167EC7">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DB4885" w14:textId="77777777" w:rsidR="008D3EC4" w:rsidRDefault="008D3EC4" w:rsidP="00167EC7">
            <w:pPr>
              <w:pStyle w:val="TAC"/>
              <w:rPr>
                <w:lang w:val="x-none"/>
              </w:rPr>
            </w:pPr>
            <w:r>
              <w:t>Apply Action</w:t>
            </w:r>
          </w:p>
        </w:tc>
      </w:tr>
      <w:tr w:rsidR="008D3EC4" w14:paraId="48DE0A5C"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140A28AB" w14:textId="77777777" w:rsidR="008D3EC4" w:rsidRDefault="008D3EC4" w:rsidP="00167EC7">
            <w:pPr>
              <w:pStyle w:val="TAL"/>
            </w:pPr>
            <w:r>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64C6EC61" w14:textId="77777777" w:rsidR="008D3EC4" w:rsidRDefault="008D3EC4" w:rsidP="00823058">
            <w:pPr>
              <w:pStyle w:val="TAC"/>
              <w:rPr>
                <w:rFonts w:eastAsia="SimSun"/>
                <w:lang w:val="de-DE"/>
              </w:rPr>
            </w:pPr>
            <w:r w:rsidRPr="00823058">
              <w:rPr>
                <w:rFonts w:eastAsia="SimSun"/>
              </w:rPr>
              <w:t>C</w:t>
            </w:r>
          </w:p>
        </w:tc>
        <w:tc>
          <w:tcPr>
            <w:tcW w:w="4336" w:type="dxa"/>
            <w:tcBorders>
              <w:top w:val="single" w:sz="4" w:space="0" w:color="auto"/>
              <w:left w:val="single" w:sz="4" w:space="0" w:color="auto"/>
              <w:bottom w:val="single" w:sz="4" w:space="0" w:color="auto"/>
              <w:right w:val="single" w:sz="4" w:space="0" w:color="auto"/>
            </w:tcBorders>
            <w:hideMark/>
          </w:tcPr>
          <w:p w14:paraId="3E673149" w14:textId="7C371C14" w:rsidR="008D3EC4" w:rsidRDefault="008D3EC4" w:rsidP="00167EC7">
            <w:pPr>
              <w:pStyle w:val="TAL"/>
              <w:rPr>
                <w:lang w:val="x-none" w:eastAsia="zh-CN"/>
              </w:rPr>
            </w:pPr>
            <w:r>
              <w:rPr>
                <w:lang w:eastAsia="zh-CN"/>
              </w:rPr>
              <w:t xml:space="preserve">This IE shall be present if it </w:t>
            </w:r>
            <w:r>
              <w:rPr>
                <w:lang w:val="en-US"/>
              </w:rPr>
              <w:t>is changed</w:t>
            </w:r>
            <w:r>
              <w:rPr>
                <w:lang w:eastAsia="zh-CN"/>
              </w:rPr>
              <w:t>.</w:t>
            </w:r>
            <w:r w:rsidR="000E3402">
              <w:rPr>
                <w:lang w:eastAsia="zh-CN"/>
              </w:rPr>
              <w:t xml:space="preserve"> </w:t>
            </w:r>
            <w:r>
              <w:rPr>
                <w:lang w:eastAsia="zh-CN"/>
              </w:rPr>
              <w:t>See table 7.5.4.3-2.</w:t>
            </w:r>
          </w:p>
        </w:tc>
        <w:tc>
          <w:tcPr>
            <w:tcW w:w="426" w:type="dxa"/>
            <w:tcBorders>
              <w:top w:val="single" w:sz="4" w:space="0" w:color="auto"/>
              <w:left w:val="single" w:sz="4" w:space="0" w:color="auto"/>
              <w:bottom w:val="single" w:sz="4" w:space="0" w:color="auto"/>
              <w:right w:val="single" w:sz="4" w:space="0" w:color="auto"/>
            </w:tcBorders>
            <w:hideMark/>
          </w:tcPr>
          <w:p w14:paraId="17DA9484"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7803B02"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D649843" w14:textId="77777777" w:rsidR="008D3EC4" w:rsidRDefault="008D3EC4" w:rsidP="00167EC7">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273228B2" w14:textId="77777777" w:rsidR="008D3EC4" w:rsidRDefault="008D3EC4" w:rsidP="00167EC7">
            <w:pPr>
              <w:pStyle w:val="TAC"/>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A4FECC9"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73BB6BB" w14:textId="77777777" w:rsidR="008D3EC4" w:rsidRDefault="008D3EC4" w:rsidP="00167EC7">
            <w:pPr>
              <w:pStyle w:val="TAC"/>
            </w:pPr>
            <w:r>
              <w:t>Update Forwarding Parameters</w:t>
            </w:r>
          </w:p>
        </w:tc>
      </w:tr>
      <w:tr w:rsidR="008D3EC4" w14:paraId="5A36CC2E"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094050F4" w14:textId="77777777" w:rsidR="008D3EC4" w:rsidRDefault="008D3EC4" w:rsidP="00167EC7">
            <w:pPr>
              <w:pStyle w:val="TAL"/>
            </w:pPr>
            <w:r>
              <w:t xml:space="preserve">Update </w:t>
            </w:r>
            <w:r>
              <w:rPr>
                <w:lang w:val="sv-SE"/>
              </w:rPr>
              <w:t>Duplicating P</w:t>
            </w:r>
            <w:r>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036E58D7" w14:textId="77777777" w:rsidR="008D3EC4" w:rsidRDefault="008D3EC4" w:rsidP="00823058">
            <w:pPr>
              <w:pStyle w:val="TAC"/>
              <w:rPr>
                <w:rFonts w:eastAsia="SimSun"/>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3B52EC6C" w14:textId="77777777" w:rsidR="008D3EC4" w:rsidRDefault="008D3EC4" w:rsidP="00167EC7">
            <w:pPr>
              <w:pStyle w:val="TAL"/>
              <w:rPr>
                <w:lang w:eastAsia="zh-CN"/>
              </w:rPr>
            </w:pPr>
            <w:r>
              <w:rPr>
                <w:lang w:eastAsia="zh-CN"/>
              </w:rPr>
              <w:t xml:space="preserve">This IE shall be present if it </w:t>
            </w:r>
            <w:r>
              <w:rPr>
                <w:lang w:val="en-US"/>
              </w:rPr>
              <w:t>is changed</w:t>
            </w:r>
            <w:r>
              <w:rPr>
                <w:lang w:eastAsia="zh-CN"/>
              </w:rPr>
              <w:t xml:space="preserve">. See </w:t>
            </w:r>
            <w:r>
              <w:t>table 7.5.4.3-3</w:t>
            </w:r>
            <w:r>
              <w:rPr>
                <w:lang w:eastAsia="zh-CN"/>
              </w:rPr>
              <w:t>.</w:t>
            </w:r>
          </w:p>
          <w:p w14:paraId="7744CD8A" w14:textId="77777777" w:rsidR="008D3EC4" w:rsidRDefault="008D3EC4" w:rsidP="00167EC7">
            <w:pPr>
              <w:pStyle w:val="TAL"/>
            </w:pPr>
            <w:r>
              <w:rPr>
                <w:lang w:eastAsia="zh-CN"/>
              </w:rPr>
              <w:t>Several IEs with the same IE type may be present to request to duplicate the packets to different destinations.</w:t>
            </w:r>
          </w:p>
        </w:tc>
        <w:tc>
          <w:tcPr>
            <w:tcW w:w="426" w:type="dxa"/>
            <w:tcBorders>
              <w:top w:val="single" w:sz="4" w:space="0" w:color="auto"/>
              <w:left w:val="single" w:sz="4" w:space="0" w:color="auto"/>
              <w:bottom w:val="single" w:sz="4" w:space="0" w:color="auto"/>
              <w:right w:val="single" w:sz="4" w:space="0" w:color="auto"/>
            </w:tcBorders>
            <w:hideMark/>
          </w:tcPr>
          <w:p w14:paraId="258E0CF6"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5940D83" w14:textId="77777777" w:rsidR="008D3EC4" w:rsidRDefault="008D3EC4" w:rsidP="00167EC7">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BD733C2"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79E952CB" w14:textId="77777777" w:rsidR="008D3EC4" w:rsidRDefault="008D3EC4" w:rsidP="00167EC7">
            <w:pPr>
              <w:pStyle w:val="TAC"/>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71A343B"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3525FED" w14:textId="77777777" w:rsidR="008D3EC4" w:rsidRDefault="008D3EC4" w:rsidP="00167EC7">
            <w:pPr>
              <w:pStyle w:val="TAC"/>
            </w:pPr>
            <w:r>
              <w:t xml:space="preserve">Update </w:t>
            </w:r>
            <w:r>
              <w:rPr>
                <w:lang w:val="sv-SE"/>
              </w:rPr>
              <w:t>Duplicating</w:t>
            </w:r>
            <w:r>
              <w:t xml:space="preserve"> Parameters</w:t>
            </w:r>
          </w:p>
        </w:tc>
      </w:tr>
      <w:tr w:rsidR="008D3EC4" w14:paraId="427C7DFE"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0343ECB0" w14:textId="77777777" w:rsidR="008D3EC4" w:rsidRDefault="008D3EC4" w:rsidP="00167EC7">
            <w:pPr>
              <w:pStyle w:val="TAL"/>
            </w:pPr>
            <w:r>
              <w:rPr>
                <w:lang w:val="de-DE" w:eastAsia="zh-CN"/>
              </w:rPr>
              <w:t>Redundant Transmission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5FDBC599" w14:textId="77777777" w:rsidR="008D3EC4" w:rsidRDefault="008D3EC4" w:rsidP="00823058">
            <w:pPr>
              <w:pStyle w:val="TAC"/>
              <w:rPr>
                <w:lang w:val="de-DE" w:eastAsia="zh-CN"/>
              </w:rPr>
            </w:pPr>
            <w:r w:rsidRPr="00823058">
              <w:t>C</w:t>
            </w:r>
          </w:p>
        </w:tc>
        <w:tc>
          <w:tcPr>
            <w:tcW w:w="4336" w:type="dxa"/>
            <w:tcBorders>
              <w:top w:val="single" w:sz="4" w:space="0" w:color="auto"/>
              <w:left w:val="single" w:sz="4" w:space="0" w:color="auto"/>
              <w:bottom w:val="single" w:sz="4" w:space="0" w:color="auto"/>
              <w:right w:val="single" w:sz="4" w:space="0" w:color="auto"/>
            </w:tcBorders>
            <w:hideMark/>
          </w:tcPr>
          <w:p w14:paraId="0D385821" w14:textId="77777777" w:rsidR="008D3EC4" w:rsidRDefault="008D3EC4" w:rsidP="00167EC7">
            <w:pPr>
              <w:pStyle w:val="TAL"/>
              <w:rPr>
                <w:lang w:eastAsia="zh-CN"/>
              </w:rPr>
            </w:pPr>
            <w:r>
              <w:rPr>
                <w:lang w:eastAsia="zh-CN"/>
              </w:rPr>
              <w:t xml:space="preserve">This IE shall be present if it </w:t>
            </w:r>
            <w:r>
              <w:rPr>
                <w:lang w:val="en-US"/>
              </w:rPr>
              <w:t>is changed</w:t>
            </w:r>
            <w:r>
              <w:rPr>
                <w:lang w:eastAsia="zh-CN"/>
              </w:rPr>
              <w:t>. See table </w:t>
            </w:r>
            <w:r>
              <w:t>7.5.2.3-4.</w:t>
            </w:r>
          </w:p>
        </w:tc>
        <w:tc>
          <w:tcPr>
            <w:tcW w:w="426" w:type="dxa"/>
            <w:tcBorders>
              <w:top w:val="single" w:sz="4" w:space="0" w:color="auto"/>
              <w:left w:val="single" w:sz="4" w:space="0" w:color="auto"/>
              <w:bottom w:val="single" w:sz="4" w:space="0" w:color="auto"/>
              <w:right w:val="single" w:sz="4" w:space="0" w:color="auto"/>
            </w:tcBorders>
            <w:hideMark/>
          </w:tcPr>
          <w:p w14:paraId="4599906D"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F468668" w14:textId="77777777" w:rsidR="008D3EC4" w:rsidRDefault="008D3EC4" w:rsidP="00167EC7">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F9F1155" w14:textId="77777777" w:rsidR="008D3EC4" w:rsidRDefault="008D3EC4" w:rsidP="00167EC7">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5468C3A4" w14:textId="77777777" w:rsidR="008D3EC4" w:rsidRDefault="008D3EC4" w:rsidP="00167EC7">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52265BA5" w14:textId="77777777" w:rsidR="008D3EC4" w:rsidRDefault="008D3EC4" w:rsidP="00167EC7">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496A674" w14:textId="77777777" w:rsidR="008D3EC4" w:rsidRDefault="008D3EC4" w:rsidP="00167EC7">
            <w:pPr>
              <w:pStyle w:val="TAC"/>
            </w:pPr>
            <w:r>
              <w:rPr>
                <w:lang w:val="de-DE" w:eastAsia="zh-CN"/>
              </w:rPr>
              <w:t>Redundant Transmission Forwarding Parameters</w:t>
            </w:r>
          </w:p>
        </w:tc>
      </w:tr>
      <w:tr w:rsidR="008D3EC4" w14:paraId="32A182F4"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hideMark/>
          </w:tcPr>
          <w:p w14:paraId="3CFA488C" w14:textId="77777777" w:rsidR="008D3EC4" w:rsidRDefault="008D3EC4" w:rsidP="00167EC7">
            <w:pPr>
              <w:pStyle w:val="TAL"/>
              <w:rPr>
                <w:lang w:val="de-DE"/>
              </w:rPr>
            </w:pPr>
            <w:r>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8BE0371" w14:textId="77777777" w:rsidR="008D3EC4" w:rsidRDefault="008D3EC4" w:rsidP="00823058">
            <w:pPr>
              <w:pStyle w:val="TAC"/>
              <w:rPr>
                <w:rFonts w:eastAsia="SimSun"/>
              </w:rPr>
            </w:pPr>
            <w:r w:rsidRPr="00823058">
              <w:rPr>
                <w:rFonts w:eastAsia="SimSun"/>
              </w:rPr>
              <w:t>C</w:t>
            </w:r>
          </w:p>
        </w:tc>
        <w:tc>
          <w:tcPr>
            <w:tcW w:w="4336" w:type="dxa"/>
            <w:tcBorders>
              <w:top w:val="single" w:sz="4" w:space="0" w:color="auto"/>
              <w:left w:val="single" w:sz="4" w:space="0" w:color="auto"/>
              <w:bottom w:val="single" w:sz="4" w:space="0" w:color="auto"/>
              <w:right w:val="single" w:sz="4" w:space="0" w:color="auto"/>
            </w:tcBorders>
            <w:hideMark/>
          </w:tcPr>
          <w:p w14:paraId="5C96E50F" w14:textId="77777777" w:rsidR="008D3EC4" w:rsidRDefault="008D3EC4" w:rsidP="00167EC7">
            <w:pPr>
              <w:pStyle w:val="TAL"/>
              <w:rPr>
                <w:lang w:val="en-US" w:eastAsia="zh-CN"/>
              </w:rPr>
            </w:pPr>
            <w:r>
              <w:t>This IE shall be present if the BAR ID associated to the FAR needs to be modified.</w:t>
            </w:r>
            <w:r>
              <w:rPr>
                <w:lang w:eastAsia="zh-CN"/>
              </w:rPr>
              <w:t xml:space="preserve"> </w:t>
            </w:r>
          </w:p>
        </w:tc>
        <w:tc>
          <w:tcPr>
            <w:tcW w:w="426" w:type="dxa"/>
            <w:tcBorders>
              <w:top w:val="single" w:sz="4" w:space="0" w:color="auto"/>
              <w:left w:val="single" w:sz="4" w:space="0" w:color="auto"/>
              <w:bottom w:val="single" w:sz="4" w:space="0" w:color="auto"/>
              <w:right w:val="single" w:sz="4" w:space="0" w:color="auto"/>
            </w:tcBorders>
            <w:hideMark/>
          </w:tcPr>
          <w:p w14:paraId="23DE5694" w14:textId="77777777" w:rsidR="008D3EC4" w:rsidRDefault="008D3EC4" w:rsidP="00167EC7">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3AC3559"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087590C"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036FE04E" w14:textId="77777777" w:rsidR="008D3EC4" w:rsidRDefault="008D3EC4" w:rsidP="00167EC7">
            <w:pPr>
              <w:pStyle w:val="TAC"/>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75FCB3A0" w14:textId="77777777" w:rsidR="008D3EC4" w:rsidRDefault="008D3EC4" w:rsidP="00167EC7">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83F02A" w14:textId="77777777" w:rsidR="008D3EC4" w:rsidRDefault="008D3EC4" w:rsidP="00167EC7">
            <w:pPr>
              <w:pStyle w:val="TAC"/>
              <w:rPr>
                <w:lang w:val="de-DE"/>
              </w:rPr>
            </w:pPr>
            <w:r>
              <w:rPr>
                <w:lang w:val="de-DE"/>
              </w:rPr>
              <w:t>BAR ID</w:t>
            </w:r>
          </w:p>
        </w:tc>
      </w:tr>
      <w:tr w:rsidR="008D3EC4" w14:paraId="074652AB"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7929A2AE" w14:textId="77777777" w:rsidR="008D3EC4" w:rsidRDefault="008D3EC4" w:rsidP="00167EC7">
            <w:pPr>
              <w:pStyle w:val="TAL"/>
              <w:rPr>
                <w:lang w:val="de-DE"/>
              </w:rPr>
            </w:pPr>
            <w:r>
              <w:t>Add MBS Unicast Parameters</w:t>
            </w:r>
          </w:p>
        </w:tc>
        <w:tc>
          <w:tcPr>
            <w:tcW w:w="336" w:type="dxa"/>
            <w:tcBorders>
              <w:top w:val="single" w:sz="4" w:space="0" w:color="auto"/>
              <w:left w:val="single" w:sz="4" w:space="0" w:color="auto"/>
              <w:bottom w:val="single" w:sz="4" w:space="0" w:color="auto"/>
              <w:right w:val="single" w:sz="4" w:space="0" w:color="auto"/>
            </w:tcBorders>
          </w:tcPr>
          <w:p w14:paraId="4D52D775" w14:textId="77777777" w:rsidR="008D3EC4" w:rsidRDefault="008D3EC4" w:rsidP="00823058">
            <w:pPr>
              <w:pStyle w:val="TAC"/>
              <w:rPr>
                <w:rFonts w:eastAsia="SimSun"/>
              </w:rPr>
            </w:pPr>
            <w:r w:rsidRPr="00823058">
              <w:rPr>
                <w:rFonts w:eastAsia="SimSun"/>
              </w:rPr>
              <w:t>C</w:t>
            </w:r>
          </w:p>
        </w:tc>
        <w:tc>
          <w:tcPr>
            <w:tcW w:w="4336" w:type="dxa"/>
            <w:tcBorders>
              <w:top w:val="single" w:sz="4" w:space="0" w:color="auto"/>
              <w:left w:val="single" w:sz="4" w:space="0" w:color="auto"/>
              <w:bottom w:val="single" w:sz="4" w:space="0" w:color="auto"/>
              <w:right w:val="single" w:sz="4" w:space="0" w:color="auto"/>
            </w:tcBorders>
          </w:tcPr>
          <w:p w14:paraId="7E209338" w14:textId="77777777" w:rsidR="008D3EC4" w:rsidRDefault="008D3EC4" w:rsidP="00167EC7">
            <w:pPr>
              <w:pStyle w:val="TAL"/>
            </w:pPr>
            <w:r>
              <w:t>This IE shall be present when the Apply Action is set to "MBSU" to request the MB-UPF to forward the MBS session data to a remote GTP-U peer for unicast transport.</w:t>
            </w:r>
          </w:p>
          <w:p w14:paraId="42BCC4E1" w14:textId="77777777" w:rsidR="008D3EC4" w:rsidRDefault="008D3EC4" w:rsidP="00167EC7">
            <w:pPr>
              <w:pStyle w:val="TAL"/>
            </w:pPr>
          </w:p>
          <w:p w14:paraId="5ED9B731" w14:textId="77777777" w:rsidR="008D3EC4" w:rsidRDefault="008D3EC4" w:rsidP="00167EC7">
            <w:pPr>
              <w:pStyle w:val="TAL"/>
            </w:pPr>
            <w:r>
              <w:t>Several IEs with the same IE type may be present to represent multiple remote GTP-U peers.</w:t>
            </w:r>
          </w:p>
          <w:p w14:paraId="6155A944" w14:textId="77777777" w:rsidR="008D3EC4" w:rsidRDefault="008D3EC4" w:rsidP="00167EC7">
            <w:pPr>
              <w:pStyle w:val="TAL"/>
            </w:pPr>
          </w:p>
          <w:p w14:paraId="2E4B8712" w14:textId="6A41A240" w:rsidR="008D3EC4" w:rsidRDefault="008D3EC4" w:rsidP="00167EC7">
            <w:pPr>
              <w:pStyle w:val="TAL"/>
            </w:pPr>
            <w:r>
              <w:t xml:space="preserve">See </w:t>
            </w:r>
            <w:r w:rsidRPr="009A5045">
              <w:t xml:space="preserve">Table </w:t>
            </w:r>
            <w:r w:rsidR="00431CA9">
              <w:t>7.5.2.3-6</w:t>
            </w:r>
            <w:r>
              <w:t>.</w:t>
            </w:r>
          </w:p>
        </w:tc>
        <w:tc>
          <w:tcPr>
            <w:tcW w:w="426" w:type="dxa"/>
            <w:tcBorders>
              <w:top w:val="single" w:sz="4" w:space="0" w:color="auto"/>
              <w:left w:val="single" w:sz="4" w:space="0" w:color="auto"/>
              <w:bottom w:val="single" w:sz="4" w:space="0" w:color="auto"/>
              <w:right w:val="single" w:sz="4" w:space="0" w:color="auto"/>
            </w:tcBorders>
          </w:tcPr>
          <w:p w14:paraId="22899090"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27BA1AF"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F660FC"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5F3760B"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8045D50"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2A7C8D52" w14:textId="77777777" w:rsidR="008D3EC4" w:rsidRDefault="008D3EC4" w:rsidP="00167EC7">
            <w:pPr>
              <w:pStyle w:val="TAC"/>
              <w:rPr>
                <w:lang w:val="de-DE"/>
              </w:rPr>
            </w:pPr>
            <w:r>
              <w:t>Add MBS Unicast Parameters</w:t>
            </w:r>
          </w:p>
        </w:tc>
      </w:tr>
      <w:tr w:rsidR="008D3EC4" w14:paraId="006E6B71"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2FDE0F5D" w14:textId="77777777" w:rsidR="008D3EC4" w:rsidRDefault="008D3EC4" w:rsidP="00167EC7">
            <w:pPr>
              <w:pStyle w:val="TAL"/>
            </w:pPr>
            <w:r>
              <w:t>Remove MBS Unicast Parameters</w:t>
            </w:r>
          </w:p>
        </w:tc>
        <w:tc>
          <w:tcPr>
            <w:tcW w:w="336" w:type="dxa"/>
            <w:tcBorders>
              <w:top w:val="single" w:sz="4" w:space="0" w:color="auto"/>
              <w:left w:val="single" w:sz="4" w:space="0" w:color="auto"/>
              <w:bottom w:val="single" w:sz="4" w:space="0" w:color="auto"/>
              <w:right w:val="single" w:sz="4" w:space="0" w:color="auto"/>
            </w:tcBorders>
          </w:tcPr>
          <w:p w14:paraId="750020D3" w14:textId="77777777" w:rsidR="008D3EC4" w:rsidRDefault="008D3EC4" w:rsidP="00823058">
            <w:pPr>
              <w:pStyle w:val="TAC"/>
              <w:rPr>
                <w:rFonts w:eastAsia="SimSun"/>
              </w:rPr>
            </w:pPr>
            <w:r w:rsidRPr="00823058">
              <w:rPr>
                <w:rFonts w:eastAsia="SimSun"/>
              </w:rPr>
              <w:t>C</w:t>
            </w:r>
          </w:p>
        </w:tc>
        <w:tc>
          <w:tcPr>
            <w:tcW w:w="4336" w:type="dxa"/>
            <w:tcBorders>
              <w:top w:val="single" w:sz="4" w:space="0" w:color="auto"/>
              <w:left w:val="single" w:sz="4" w:space="0" w:color="auto"/>
              <w:bottom w:val="single" w:sz="4" w:space="0" w:color="auto"/>
              <w:right w:val="single" w:sz="4" w:space="0" w:color="auto"/>
            </w:tcBorders>
          </w:tcPr>
          <w:p w14:paraId="20F827C7" w14:textId="77777777" w:rsidR="008D3EC4" w:rsidRDefault="008D3EC4" w:rsidP="00167EC7">
            <w:pPr>
              <w:pStyle w:val="TAL"/>
            </w:pPr>
            <w:r>
              <w:t>This IE shall be present when the MB-SMF to request the MB-UPF to delete a remote GTP-U peer to stop forwarding the MBS session data to that remote GTP-U peer for unicast transport.</w:t>
            </w:r>
          </w:p>
          <w:p w14:paraId="6B1AD123" w14:textId="77777777" w:rsidR="008D3EC4" w:rsidRDefault="008D3EC4" w:rsidP="00167EC7">
            <w:pPr>
              <w:pStyle w:val="TAL"/>
            </w:pPr>
          </w:p>
          <w:p w14:paraId="7ED60F5E" w14:textId="77777777" w:rsidR="008D3EC4" w:rsidRDefault="008D3EC4" w:rsidP="00167EC7">
            <w:pPr>
              <w:pStyle w:val="TAL"/>
            </w:pPr>
            <w:r>
              <w:t>Several IEs with the same IE type may be present to represent to delete multiple remote GTP-U peers.</w:t>
            </w:r>
          </w:p>
        </w:tc>
        <w:tc>
          <w:tcPr>
            <w:tcW w:w="426" w:type="dxa"/>
            <w:tcBorders>
              <w:top w:val="single" w:sz="4" w:space="0" w:color="auto"/>
              <w:left w:val="single" w:sz="4" w:space="0" w:color="auto"/>
              <w:bottom w:val="single" w:sz="4" w:space="0" w:color="auto"/>
              <w:right w:val="single" w:sz="4" w:space="0" w:color="auto"/>
            </w:tcBorders>
          </w:tcPr>
          <w:p w14:paraId="75187977"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6F8AEDC" w14:textId="77777777" w:rsidR="008D3EC4" w:rsidRDefault="008D3EC4" w:rsidP="00167EC7">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D5905AA" w14:textId="77777777" w:rsidR="008D3EC4" w:rsidRDefault="008D3EC4" w:rsidP="00167EC7">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6B3B1921" w14:textId="77777777" w:rsidR="008D3EC4" w:rsidRDefault="008D3EC4" w:rsidP="00167EC7">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540070A" w14:textId="77777777" w:rsidR="008D3EC4" w:rsidRDefault="008D3EC4" w:rsidP="00167EC7">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145AF4CF" w14:textId="77777777" w:rsidR="008D3EC4" w:rsidRDefault="008D3EC4" w:rsidP="00167EC7">
            <w:pPr>
              <w:pStyle w:val="TAC"/>
            </w:pPr>
            <w:r>
              <w:t>Remove MBS Unicast Parameters</w:t>
            </w:r>
          </w:p>
        </w:tc>
      </w:tr>
      <w:bookmarkEnd w:id="4479"/>
    </w:tbl>
    <w:p w14:paraId="271C710B" w14:textId="77777777" w:rsidR="008D3EC4" w:rsidRDefault="008D3EC4" w:rsidP="008D3EC4">
      <w:pPr>
        <w:rPr>
          <w:lang w:val="x-none" w:eastAsia="zh-CN"/>
        </w:rPr>
      </w:pPr>
    </w:p>
    <w:p w14:paraId="569DFD6E" w14:textId="3BB9259F" w:rsidR="00EE5860" w:rsidRPr="00441CD0" w:rsidRDefault="008D3EC4" w:rsidP="00EE5860">
      <w:pPr>
        <w:pStyle w:val="TH"/>
        <w:rPr>
          <w:lang w:val="en-US"/>
        </w:rPr>
      </w:pPr>
      <w:r>
        <w:t>Table 7.5.4.3-</w:t>
      </w:r>
      <w:r>
        <w:rPr>
          <w:lang w:val="en-US"/>
        </w:rPr>
        <w:t>2</w:t>
      </w:r>
      <w:r>
        <w:t>: Update Forwarding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bookmarkStart w:id="4482" w:name="MCCQCTEMPBM_00000092"/>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bookmarkStart w:id="4483" w:name="_PERM_MCCTEMPBM_CRPT0502067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bookmarkStart w:id="4484" w:name="_PERM_MCCTEMPBM_CRPT05020674___7"/>
            <w:bookmarkEnd w:id="4484"/>
          </w:p>
        </w:tc>
      </w:tr>
      <w:bookmarkEnd w:id="4483"/>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bookmarkStart w:id="4485" w:name="_PERM_MCCTEMPBM_CRPT05020683___7"/>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bookmarkEnd w:id="4485"/>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BD6D3F" w:rsidRPr="00441CD0" w14:paraId="6BC62C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3EF2DAF" w14:textId="714B49DB" w:rsidR="00BD6D3F" w:rsidRPr="00441CD0" w:rsidRDefault="00BD6D3F" w:rsidP="00BD6D3F">
            <w:pPr>
              <w:pStyle w:val="TAL"/>
              <w:rPr>
                <w:lang w:eastAsia="zh-CN"/>
              </w:rPr>
            </w:pPr>
            <w:r>
              <w:rPr>
                <w:lang w:eastAsia="zh-CN"/>
              </w:rPr>
              <w:t>IP Address and Port Number Replacement</w:t>
            </w:r>
          </w:p>
        </w:tc>
        <w:tc>
          <w:tcPr>
            <w:tcW w:w="336" w:type="dxa"/>
            <w:tcBorders>
              <w:top w:val="single" w:sz="4" w:space="0" w:color="auto"/>
              <w:left w:val="single" w:sz="4" w:space="0" w:color="auto"/>
              <w:bottom w:val="single" w:sz="4" w:space="0" w:color="auto"/>
              <w:right w:val="single" w:sz="4" w:space="0" w:color="auto"/>
            </w:tcBorders>
          </w:tcPr>
          <w:p w14:paraId="69B87C12" w14:textId="705D4586" w:rsidR="00BD6D3F" w:rsidRPr="00441CD0" w:rsidRDefault="00BD6D3F" w:rsidP="00823058">
            <w:pPr>
              <w:pStyle w:val="TAC"/>
              <w:rPr>
                <w:lang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57CB526" w14:textId="45412655" w:rsidR="00BD6D3F" w:rsidRPr="00441CD0" w:rsidRDefault="00BD6D3F" w:rsidP="00BD6D3F">
            <w:pPr>
              <w:pStyle w:val="TAL"/>
              <w:rPr>
                <w:szCs w:val="18"/>
                <w:lang w:val="en-US" w:eastAsia="zh-CN"/>
              </w:rPr>
            </w:pPr>
            <w:r w:rsidRPr="00441CD0">
              <w:rPr>
                <w:lang w:val="sv-SE"/>
              </w:rPr>
              <w:t xml:space="preserve">This IE shall only be provided if it is changed. </w:t>
            </w:r>
          </w:p>
        </w:tc>
        <w:tc>
          <w:tcPr>
            <w:tcW w:w="370" w:type="dxa"/>
            <w:tcBorders>
              <w:top w:val="single" w:sz="4" w:space="0" w:color="auto"/>
              <w:left w:val="single" w:sz="4" w:space="0" w:color="auto"/>
              <w:bottom w:val="single" w:sz="4" w:space="0" w:color="auto"/>
              <w:right w:val="single" w:sz="4" w:space="0" w:color="auto"/>
            </w:tcBorders>
          </w:tcPr>
          <w:p w14:paraId="7C3E613F" w14:textId="6F686012" w:rsidR="00BD6D3F" w:rsidRPr="00441CD0" w:rsidRDefault="00BD6D3F" w:rsidP="00BD6D3F">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025A40E" w14:textId="123A8089" w:rsidR="00BD6D3F" w:rsidRPr="00441CD0" w:rsidRDefault="00BD6D3F" w:rsidP="00BD6D3F">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F134B6F" w14:textId="6961D41F" w:rsidR="00BD6D3F" w:rsidRPr="00441CD0" w:rsidRDefault="00BD6D3F" w:rsidP="00BD6D3F">
            <w:pPr>
              <w:pStyle w:val="TAC"/>
              <w:rPr>
                <w:lang w:val="sv-SE" w:eastAsia="zh-CN"/>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241AA74" w14:textId="6913869F" w:rsidR="00BD6D3F" w:rsidRPr="00441CD0" w:rsidRDefault="00BD6D3F" w:rsidP="00BD6D3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351729" w14:textId="2D20680A" w:rsidR="00BD6D3F" w:rsidRPr="00441CD0" w:rsidRDefault="00BD6D3F" w:rsidP="00BD6D3F">
            <w:pPr>
              <w:pStyle w:val="TAC"/>
              <w:rPr>
                <w:lang w:eastAsia="zh-CN"/>
              </w:rPr>
            </w:pPr>
            <w:r>
              <w:rPr>
                <w:lang w:eastAsia="zh-CN"/>
              </w:rPr>
              <w:t>IP Address and Port Number Replacement</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bookmarkEnd w:id="4482"/>
    </w:tbl>
    <w:p w14:paraId="058A1D18" w14:textId="77777777" w:rsidR="00EE5860" w:rsidRPr="0067687A" w:rsidRDefault="00EE5860" w:rsidP="00EE5860">
      <w:pPr>
        <w:rPr>
          <w:lang w:val="en-US"/>
        </w:rPr>
      </w:pPr>
    </w:p>
    <w:p w14:paraId="2A673B5E" w14:textId="77777777" w:rsidR="008D3EC4" w:rsidRDefault="008D3EC4" w:rsidP="008D3EC4">
      <w:pPr>
        <w:pStyle w:val="TH"/>
        <w:rPr>
          <w:lang w:val="en-US"/>
        </w:rPr>
      </w:pPr>
      <w:r>
        <w:t>Table 7.5.4.3-</w:t>
      </w:r>
      <w:r>
        <w:rPr>
          <w:lang w:val="en-US"/>
        </w:rPr>
        <w:t>3</w:t>
      </w:r>
      <w:r>
        <w:t>: Update Duplicating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bookmarkStart w:id="4486" w:name="MCCQCTEMPBM_00000093"/>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8D3EC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bookmarkStart w:id="4487" w:name="_PERM_MCCTEMPBM_CRPT0502068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bookmarkStart w:id="4488" w:name="_PERM_MCCTEMPBM_CRPT05020689___7"/>
            <w:bookmarkEnd w:id="4488"/>
          </w:p>
        </w:tc>
      </w:tr>
      <w:bookmarkEnd w:id="4487"/>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bookmarkEnd w:id="4486"/>
    </w:tbl>
    <w:p w14:paraId="66285052" w14:textId="77777777" w:rsidR="008D3EC4" w:rsidRDefault="008D3EC4" w:rsidP="008D3EC4">
      <w:pPr>
        <w:rPr>
          <w:noProof/>
        </w:rPr>
      </w:pPr>
    </w:p>
    <w:p w14:paraId="339E4696" w14:textId="2BA7123A" w:rsidR="008D3EC4" w:rsidRDefault="008D3EC4" w:rsidP="008D3EC4">
      <w:pPr>
        <w:pStyle w:val="TH"/>
        <w:rPr>
          <w:lang w:val="en-US"/>
        </w:rPr>
      </w:pPr>
      <w:r>
        <w:t>Table 7.5.4.3-4: Remove MBS Unicast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8D3EC4" w14:paraId="54D7147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06B870" w14:textId="77777777" w:rsidR="008D3EC4" w:rsidRDefault="008D3EC4" w:rsidP="00167EC7">
            <w:pPr>
              <w:pStyle w:val="TAL"/>
              <w:rPr>
                <w:lang w:val="x-none"/>
              </w:rPr>
            </w:pPr>
            <w:bookmarkStart w:id="4489" w:name="MCCQCTEMPBM_00000094"/>
            <w:r>
              <w:t>Octet 1 and 2</w:t>
            </w:r>
          </w:p>
        </w:tc>
        <w:tc>
          <w:tcPr>
            <w:tcW w:w="336" w:type="dxa"/>
            <w:tcBorders>
              <w:top w:val="single" w:sz="4" w:space="0" w:color="auto"/>
              <w:left w:val="single" w:sz="4" w:space="0" w:color="auto"/>
              <w:bottom w:val="single" w:sz="4" w:space="0" w:color="auto"/>
              <w:right w:val="nil"/>
            </w:tcBorders>
            <w:shd w:val="clear" w:color="auto" w:fill="D9D9D9"/>
          </w:tcPr>
          <w:p w14:paraId="4EDE999F"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CB8490B" w14:textId="4AA6449B" w:rsidR="008D3EC4" w:rsidRDefault="008D3EC4" w:rsidP="00167EC7">
            <w:pPr>
              <w:pStyle w:val="TAC"/>
            </w:pPr>
            <w:r>
              <w:t xml:space="preserve">Remove MBS Unicast Parameters </w:t>
            </w:r>
            <w:r>
              <w:rPr>
                <w:lang w:val="en-US"/>
              </w:rPr>
              <w:t>Type = 304 (decimal)</w:t>
            </w:r>
          </w:p>
        </w:tc>
      </w:tr>
      <w:tr w:rsidR="008D3EC4" w14:paraId="65E12F87"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A1C62" w14:textId="77777777" w:rsidR="008D3EC4" w:rsidRDefault="008D3EC4" w:rsidP="00167EC7">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025FCA0D" w14:textId="77777777" w:rsidR="008D3EC4" w:rsidRDefault="008D3EC4" w:rsidP="00167EC7">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FD6FE29" w14:textId="77777777" w:rsidR="008D3EC4" w:rsidRDefault="008D3EC4" w:rsidP="00167EC7">
            <w:pPr>
              <w:pStyle w:val="TAC"/>
            </w:pPr>
            <w:r>
              <w:t>Length = n</w:t>
            </w:r>
          </w:p>
        </w:tc>
      </w:tr>
      <w:tr w:rsidR="008D3EC4" w14:paraId="6F094F2B" w14:textId="77777777" w:rsidTr="00167EC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AE94D93" w14:textId="77777777" w:rsidR="008D3EC4" w:rsidRDefault="008D3EC4" w:rsidP="00167EC7">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351B9B9" w14:textId="77777777" w:rsidR="008D3EC4" w:rsidRDefault="008D3EC4" w:rsidP="00167EC7">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614EC652" w14:textId="77777777" w:rsidR="008D3EC4" w:rsidRDefault="008D3EC4" w:rsidP="00167EC7">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61B2902" w14:textId="77777777" w:rsidR="008D3EC4" w:rsidRDefault="008D3EC4" w:rsidP="00167EC7">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7B00F6CF" w14:textId="77777777" w:rsidR="008D3EC4" w:rsidRDefault="008D3EC4" w:rsidP="00167EC7">
            <w:pPr>
              <w:pStyle w:val="TAH"/>
            </w:pPr>
            <w:r>
              <w:t>IE Type</w:t>
            </w:r>
          </w:p>
        </w:tc>
      </w:tr>
      <w:tr w:rsidR="008D3EC4" w14:paraId="5E5CF7E6" w14:textId="77777777" w:rsidTr="00167EC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32F1B15" w14:textId="77777777" w:rsidR="008D3EC4" w:rsidRDefault="008D3EC4" w:rsidP="00167EC7">
            <w:pPr>
              <w:spacing w:after="0"/>
              <w:rPr>
                <w:rFonts w:ascii="Arial" w:hAnsi="Arial"/>
                <w:b/>
                <w:sz w:val="18"/>
              </w:rPr>
            </w:pPr>
            <w:bookmarkStart w:id="4490" w:name="_PERM_MCCTEMPBM_CRPT050206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12ED536" w14:textId="77777777" w:rsidR="008D3EC4" w:rsidRDefault="008D3EC4" w:rsidP="00167EC7">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0CB657A1" w14:textId="77777777" w:rsidR="008D3EC4" w:rsidRDefault="008D3EC4" w:rsidP="00167EC7">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4A4C7B41" w14:textId="77777777" w:rsidR="008D3EC4" w:rsidRDefault="008D3EC4" w:rsidP="00167EC7">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3213631" w14:textId="77777777" w:rsidR="008D3EC4" w:rsidRDefault="008D3EC4" w:rsidP="00167EC7">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5C28DDE0" w14:textId="77777777" w:rsidR="008D3EC4" w:rsidRDefault="008D3EC4" w:rsidP="00167EC7">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26D4BFC1" w14:textId="77777777" w:rsidR="008D3EC4" w:rsidRDefault="008D3EC4" w:rsidP="00167EC7">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4ACD1FBC" w14:textId="77777777" w:rsidR="008D3EC4" w:rsidRDefault="008D3EC4" w:rsidP="00167EC7">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3A475A38" w14:textId="77777777" w:rsidR="008D3EC4" w:rsidRDefault="008D3EC4" w:rsidP="00167EC7">
            <w:pPr>
              <w:spacing w:after="0"/>
              <w:rPr>
                <w:rFonts w:ascii="Arial" w:hAnsi="Arial"/>
                <w:b/>
                <w:sz w:val="18"/>
              </w:rPr>
            </w:pPr>
            <w:bookmarkStart w:id="4491" w:name="_PERM_MCCTEMPBM_CRPT05020695___7"/>
            <w:bookmarkEnd w:id="4491"/>
          </w:p>
        </w:tc>
      </w:tr>
      <w:bookmarkEnd w:id="4490"/>
      <w:tr w:rsidR="008D3EC4" w14:paraId="434F3ABF" w14:textId="77777777" w:rsidTr="00167EC7">
        <w:trPr>
          <w:jc w:val="center"/>
        </w:trPr>
        <w:tc>
          <w:tcPr>
            <w:tcW w:w="1560" w:type="dxa"/>
            <w:tcBorders>
              <w:top w:val="single" w:sz="4" w:space="0" w:color="auto"/>
              <w:left w:val="single" w:sz="4" w:space="0" w:color="auto"/>
              <w:bottom w:val="single" w:sz="4" w:space="0" w:color="auto"/>
              <w:right w:val="single" w:sz="4" w:space="0" w:color="auto"/>
            </w:tcBorders>
          </w:tcPr>
          <w:p w14:paraId="2F9F1F6D" w14:textId="77777777" w:rsidR="008D3EC4" w:rsidRDefault="008D3EC4" w:rsidP="00167EC7">
            <w:pPr>
              <w:pStyle w:val="TAL"/>
            </w:pPr>
            <w:r w:rsidRPr="00084467">
              <w:t>MBS Unicast Parameters ID</w:t>
            </w:r>
          </w:p>
        </w:tc>
        <w:tc>
          <w:tcPr>
            <w:tcW w:w="336" w:type="dxa"/>
            <w:tcBorders>
              <w:top w:val="single" w:sz="4" w:space="0" w:color="auto"/>
              <w:left w:val="single" w:sz="4" w:space="0" w:color="auto"/>
              <w:bottom w:val="single" w:sz="4" w:space="0" w:color="auto"/>
              <w:right w:val="single" w:sz="4" w:space="0" w:color="auto"/>
            </w:tcBorders>
          </w:tcPr>
          <w:p w14:paraId="06856F85" w14:textId="77777777" w:rsidR="008D3EC4" w:rsidRDefault="008D3EC4" w:rsidP="00823058">
            <w:pPr>
              <w:pStyle w:val="TAC"/>
              <w:rPr>
                <w:szCs w:val="18"/>
              </w:rPr>
            </w:pPr>
            <w:r w:rsidRPr="00823058">
              <w:t>M</w:t>
            </w:r>
          </w:p>
        </w:tc>
        <w:tc>
          <w:tcPr>
            <w:tcW w:w="4195" w:type="dxa"/>
            <w:tcBorders>
              <w:top w:val="single" w:sz="4" w:space="0" w:color="auto"/>
              <w:left w:val="single" w:sz="4" w:space="0" w:color="auto"/>
              <w:bottom w:val="single" w:sz="4" w:space="0" w:color="auto"/>
              <w:right w:val="single" w:sz="4" w:space="0" w:color="auto"/>
            </w:tcBorders>
          </w:tcPr>
          <w:p w14:paraId="4813E967" w14:textId="77777777" w:rsidR="008D3EC4" w:rsidRDefault="008D3EC4" w:rsidP="00167EC7">
            <w:pPr>
              <w:pStyle w:val="TAL"/>
              <w:rPr>
                <w:rFonts w:cs="Arial"/>
                <w:szCs w:val="18"/>
                <w:lang w:eastAsia="zh-CN"/>
              </w:rPr>
            </w:pPr>
            <w:r w:rsidRPr="00084467">
              <w:t xml:space="preserve">This IE shall identify </w:t>
            </w:r>
            <w:r>
              <w:t>the</w:t>
            </w:r>
            <w:r w:rsidRPr="00084467">
              <w:t xml:space="preserve"> MBS Unicast Parameters IE</w:t>
            </w:r>
            <w:r>
              <w:t xml:space="preserve"> to be removed.</w:t>
            </w:r>
          </w:p>
        </w:tc>
        <w:tc>
          <w:tcPr>
            <w:tcW w:w="425" w:type="dxa"/>
            <w:tcBorders>
              <w:top w:val="single" w:sz="4" w:space="0" w:color="auto"/>
              <w:left w:val="single" w:sz="4" w:space="0" w:color="auto"/>
              <w:bottom w:val="single" w:sz="4" w:space="0" w:color="auto"/>
              <w:right w:val="single" w:sz="4" w:space="0" w:color="auto"/>
            </w:tcBorders>
          </w:tcPr>
          <w:p w14:paraId="3EEDF513"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49DFBFE1"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27D0FCBF" w14:textId="77777777" w:rsidR="008D3EC4" w:rsidRDefault="008D3EC4" w:rsidP="00167EC7">
            <w:pPr>
              <w:pStyle w:val="TAC"/>
            </w:pPr>
            <w:r w:rsidRPr="00084467">
              <w:t>-</w:t>
            </w:r>
          </w:p>
        </w:tc>
        <w:tc>
          <w:tcPr>
            <w:tcW w:w="426" w:type="dxa"/>
            <w:tcBorders>
              <w:top w:val="single" w:sz="4" w:space="0" w:color="auto"/>
              <w:left w:val="single" w:sz="4" w:space="0" w:color="auto"/>
              <w:bottom w:val="single" w:sz="4" w:space="0" w:color="auto"/>
              <w:right w:val="single" w:sz="4" w:space="0" w:color="auto"/>
            </w:tcBorders>
          </w:tcPr>
          <w:p w14:paraId="177CF558" w14:textId="77777777" w:rsidR="008D3EC4" w:rsidRDefault="008D3EC4" w:rsidP="00167EC7">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2FDCEF29" w14:textId="77777777" w:rsidR="008D3EC4" w:rsidRDefault="008D3EC4" w:rsidP="00167EC7">
            <w:pPr>
              <w:pStyle w:val="TAC"/>
            </w:pPr>
            <w:r w:rsidRPr="00084467">
              <w:t>X</w:t>
            </w:r>
          </w:p>
        </w:tc>
        <w:tc>
          <w:tcPr>
            <w:tcW w:w="1233" w:type="dxa"/>
            <w:tcBorders>
              <w:top w:val="single" w:sz="4" w:space="0" w:color="auto"/>
              <w:left w:val="single" w:sz="4" w:space="0" w:color="auto"/>
              <w:bottom w:val="single" w:sz="4" w:space="0" w:color="auto"/>
              <w:right w:val="single" w:sz="4" w:space="0" w:color="auto"/>
            </w:tcBorders>
          </w:tcPr>
          <w:p w14:paraId="49CFC898" w14:textId="77777777" w:rsidR="008D3EC4" w:rsidRDefault="008D3EC4" w:rsidP="00167EC7">
            <w:pPr>
              <w:pStyle w:val="TAC"/>
            </w:pPr>
            <w:r w:rsidRPr="00084467">
              <w:t>MBS Unicast Parameters ID</w:t>
            </w:r>
          </w:p>
        </w:tc>
      </w:tr>
      <w:bookmarkEnd w:id="4489"/>
    </w:tbl>
    <w:p w14:paraId="2F3243FA" w14:textId="77777777" w:rsidR="00EE5860" w:rsidRPr="00441CD0" w:rsidRDefault="00EE5860" w:rsidP="008D3EC4">
      <w:pPr>
        <w:rPr>
          <w:lang w:eastAsia="zh-CN"/>
        </w:rPr>
      </w:pPr>
    </w:p>
    <w:p w14:paraId="3666ACE8" w14:textId="77777777" w:rsidR="00EE5860" w:rsidRPr="00441CD0" w:rsidRDefault="00EE5860" w:rsidP="001A3E8D">
      <w:pPr>
        <w:pStyle w:val="Heading4"/>
      </w:pPr>
      <w:bookmarkStart w:id="4492" w:name="_Toc19717302"/>
      <w:bookmarkStart w:id="4493" w:name="_Toc27490796"/>
      <w:bookmarkStart w:id="4494" w:name="_Toc27557089"/>
      <w:bookmarkStart w:id="4495" w:name="_Toc27724006"/>
      <w:bookmarkStart w:id="4496" w:name="_Toc36031078"/>
      <w:bookmarkStart w:id="4497" w:name="_Toc36042998"/>
      <w:bookmarkStart w:id="4498" w:name="_Toc36814323"/>
      <w:bookmarkStart w:id="4499" w:name="_Toc44689179"/>
      <w:bookmarkStart w:id="4500" w:name="_Toc44923933"/>
      <w:bookmarkStart w:id="4501" w:name="_Toc51860903"/>
      <w:bookmarkStart w:id="4502" w:name="_Toc57930674"/>
      <w:bookmarkStart w:id="4503" w:name="_Toc57931304"/>
      <w:bookmarkStart w:id="4504" w:name="_Toc98235859"/>
      <w:r w:rsidRPr="00441CD0">
        <w:t>7.5.4.4</w:t>
      </w:r>
      <w:r w:rsidRPr="00441CD0">
        <w:tab/>
        <w:t>Update URR</w:t>
      </w:r>
      <w:r w:rsidRPr="00441CD0">
        <w:rPr>
          <w:lang w:eastAsia="zh-CN"/>
        </w:rPr>
        <w:t xml:space="preserve"> IE </w:t>
      </w:r>
      <w:r w:rsidRPr="00441CD0">
        <w:t>within PFCP Session Modification Request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bookmarkStart w:id="4505" w:name="MCCQCTEMPBM_00000095"/>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bookmarkStart w:id="4506" w:name="_PERM_MCCTEMPBM_CRPT05020697___7" w:colFirst="0" w:colLast="1"/>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bookmarkStart w:id="4507" w:name="_PERM_MCCTEMPBM_CRPT05020698___7"/>
            <w:bookmarkEnd w:id="4507"/>
          </w:p>
        </w:tc>
      </w:tr>
      <w:bookmarkEnd w:id="4506"/>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823058">
            <w:pPr>
              <w:pStyle w:val="TAC"/>
            </w:pPr>
            <w:r w:rsidRPr="00823058">
              <w:rPr>
                <w:rFonts w:eastAsia="SimSun"/>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823058">
            <w:pPr>
              <w:pStyle w:val="TAC"/>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823058">
            <w:pPr>
              <w:pStyle w:val="TAC"/>
              <w:rPr>
                <w:rFonts w:eastAsia="SimSun"/>
                <w:lang w:val="de-DE"/>
              </w:rPr>
            </w:pPr>
            <w:r w:rsidRPr="00823058">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823058">
            <w:pPr>
              <w:pStyle w:val="TAC"/>
              <w:rPr>
                <w:rFonts w:eastAsia="SimSun"/>
                <w:lang w:val="de-DE"/>
              </w:rPr>
            </w:pPr>
            <w:r w:rsidRPr="00823058">
              <w:rPr>
                <w:rFonts w:eastAsia="SimSun"/>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693E3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693E30" w:rsidRPr="00441CD0" w:rsidRDefault="00693E30" w:rsidP="00693E30">
            <w:pPr>
              <w:pStyle w:val="TAL"/>
            </w:pPr>
            <w:bookmarkStart w:id="4508" w:name="_PERM_MCCTEMPBM_CRPT05020724___7" w:colFirst="2" w:colLast="2"/>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693E30" w:rsidRPr="00441CD0" w:rsidRDefault="00693E30" w:rsidP="00823058">
            <w:pPr>
              <w:pStyle w:val="TAC"/>
              <w:rPr>
                <w:rFonts w:eastAsia="SimSun"/>
                <w:lang w:val="de-DE"/>
              </w:rPr>
            </w:pPr>
            <w:r w:rsidRPr="00823058">
              <w:rPr>
                <w:rFonts w:eastAsia="SimSun"/>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4422156" w14:textId="77777777" w:rsidR="00693E30" w:rsidRPr="001A7CA8" w:rsidRDefault="00693E30" w:rsidP="00693E30">
            <w:pPr>
              <w:pStyle w:val="TAL"/>
            </w:pPr>
            <w:r w:rsidRPr="001A7CA8">
              <w:t>his IE shall be included if any of the following flag is set to "1" or if the change of flag(s) from "1" to "0" results in the IE becoming set to all zeros.</w:t>
            </w:r>
          </w:p>
          <w:p w14:paraId="0805B118" w14:textId="77777777" w:rsidR="00693E30" w:rsidRPr="001A7CA8" w:rsidRDefault="00693E30" w:rsidP="00693E30">
            <w:pPr>
              <w:pStyle w:val="TAL"/>
            </w:pPr>
            <w:r w:rsidRPr="001A7CA8">
              <w:t>Applicable flags are:</w:t>
            </w:r>
          </w:p>
          <w:p w14:paraId="5D6798D2" w14:textId="77777777" w:rsidR="00693E30" w:rsidRPr="001A7CA8" w:rsidRDefault="00693E30" w:rsidP="00693E30">
            <w:pPr>
              <w:pStyle w:val="B1"/>
              <w:rPr>
                <w:rFonts w:ascii="Arial" w:hAnsi="Arial" w:cs="Arial"/>
                <w:sz w:val="18"/>
                <w:szCs w:val="18"/>
              </w:rPr>
            </w:pPr>
            <w:bookmarkStart w:id="4509" w:name="_PERM_MCCTEMPBM_CRPT05020722___7"/>
            <w:r w:rsidRPr="001A7CA8">
              <w:rPr>
                <w:rFonts w:ascii="Arial" w:hAnsi="Arial" w:cs="Arial"/>
                <w:sz w:val="18"/>
                <w:szCs w:val="18"/>
              </w:rPr>
              <w:t>-</w:t>
            </w:r>
            <w:r w:rsidRPr="001A7CA8">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6A5E857B" w14:textId="77777777" w:rsidR="00693E30" w:rsidRPr="001A7CA8" w:rsidRDefault="00693E30" w:rsidP="00693E30">
            <w:pPr>
              <w:pStyle w:val="B1"/>
              <w:rPr>
                <w:rFonts w:ascii="Arial" w:hAnsi="Arial" w:cs="Arial"/>
                <w:sz w:val="18"/>
                <w:szCs w:val="18"/>
                <w:lang w:eastAsia="zh-CN"/>
              </w:rPr>
            </w:pPr>
            <w:bookmarkStart w:id="4510" w:name="_PERM_MCCTEMPBM_CRPT05020723___7"/>
            <w:bookmarkEnd w:id="4509"/>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bookmarkEnd w:id="4510"/>
          <w:p w14:paraId="4733ADA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w:t>
            </w:r>
          </w:p>
          <w:p w14:paraId="249AB89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5EA749AC"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Applicable for Start of Pause of Charging Flag: this flag may be set to "1" if the URR is applicable for Start of Pause of Charging, so that the UP function shall stop the usage measurement for the URR when receiving Start Pause of Charging indication from the peer downstream GTP-U entity.</w:t>
            </w:r>
          </w:p>
          <w:p w14:paraId="35397FC9" w14:textId="52C231C3" w:rsidR="00693E30" w:rsidRPr="00441CD0" w:rsidRDefault="00693E30" w:rsidP="00693E30">
            <w:pPr>
              <w:pStyle w:val="B1"/>
              <w:rPr>
                <w:rFonts w:ascii="Arial" w:hAnsi="Arial" w:cs="Arial"/>
                <w:sz w:val="18"/>
                <w:szCs w:val="18"/>
              </w:rPr>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693E30" w:rsidRPr="00441CD0" w:rsidRDefault="00693E30" w:rsidP="00693E30">
            <w:pPr>
              <w:pStyle w:val="TAC"/>
            </w:pPr>
          </w:p>
          <w:p w14:paraId="56C9CC61" w14:textId="77777777" w:rsidR="00693E30" w:rsidRPr="00441CD0" w:rsidRDefault="00693E30" w:rsidP="00693E30">
            <w:pPr>
              <w:pStyle w:val="TAC"/>
            </w:pPr>
          </w:p>
          <w:p w14:paraId="16B28F6A" w14:textId="77777777" w:rsidR="00693E30" w:rsidRDefault="00693E30" w:rsidP="00693E30">
            <w:pPr>
              <w:pStyle w:val="TAC"/>
            </w:pPr>
          </w:p>
          <w:p w14:paraId="1BD22B2C" w14:textId="77777777" w:rsidR="00693E30" w:rsidRPr="00441CD0" w:rsidRDefault="00693E30" w:rsidP="00693E30">
            <w:pPr>
              <w:pStyle w:val="TAC"/>
            </w:pPr>
          </w:p>
          <w:p w14:paraId="5B3497BE" w14:textId="77777777" w:rsidR="00693E30" w:rsidRPr="00441CD0" w:rsidRDefault="00693E30" w:rsidP="00693E30">
            <w:pPr>
              <w:pStyle w:val="TAC"/>
              <w:rPr>
                <w:lang w:val="sv-SE"/>
              </w:rPr>
            </w:pPr>
            <w:r w:rsidRPr="00441CD0">
              <w:rPr>
                <w:lang w:val="sv-SE"/>
              </w:rPr>
              <w:t>-</w:t>
            </w:r>
          </w:p>
          <w:p w14:paraId="0BAE43BF" w14:textId="77777777" w:rsidR="00693E30" w:rsidRPr="00441CD0" w:rsidRDefault="00693E30" w:rsidP="00693E30">
            <w:pPr>
              <w:pStyle w:val="TAC"/>
              <w:rPr>
                <w:lang w:val="sv-SE"/>
              </w:rPr>
            </w:pPr>
          </w:p>
          <w:p w14:paraId="3769A332" w14:textId="77777777" w:rsidR="00693E30" w:rsidRPr="00441CD0" w:rsidRDefault="00693E30" w:rsidP="00693E30">
            <w:pPr>
              <w:pStyle w:val="TAC"/>
              <w:rPr>
                <w:lang w:val="sv-SE"/>
              </w:rPr>
            </w:pPr>
          </w:p>
          <w:p w14:paraId="6AA68077" w14:textId="77777777" w:rsidR="00693E30" w:rsidRPr="00441CD0" w:rsidRDefault="00693E30" w:rsidP="00693E30">
            <w:pPr>
              <w:pStyle w:val="TAC"/>
              <w:rPr>
                <w:lang w:val="sv-SE"/>
              </w:rPr>
            </w:pPr>
          </w:p>
          <w:p w14:paraId="109B4421" w14:textId="77777777" w:rsidR="00693E30" w:rsidRPr="00441CD0" w:rsidRDefault="00693E30" w:rsidP="00693E30">
            <w:pPr>
              <w:pStyle w:val="TAC"/>
              <w:rPr>
                <w:lang w:val="sv-SE"/>
              </w:rPr>
            </w:pPr>
          </w:p>
          <w:p w14:paraId="2F9152DF" w14:textId="77777777" w:rsidR="00693E30" w:rsidRPr="00441CD0" w:rsidRDefault="00693E30" w:rsidP="00693E30">
            <w:pPr>
              <w:pStyle w:val="TAC"/>
              <w:rPr>
                <w:lang w:val="sv-SE"/>
              </w:rPr>
            </w:pPr>
          </w:p>
          <w:p w14:paraId="75250748" w14:textId="77777777" w:rsidR="00693E30" w:rsidRPr="00441CD0" w:rsidRDefault="00693E30" w:rsidP="00693E30">
            <w:pPr>
              <w:pStyle w:val="TAC"/>
              <w:rPr>
                <w:lang w:val="sv-SE"/>
              </w:rPr>
            </w:pPr>
          </w:p>
          <w:p w14:paraId="28953FEE" w14:textId="77777777" w:rsidR="00693E30" w:rsidRPr="00441CD0" w:rsidRDefault="00693E30" w:rsidP="00693E30">
            <w:pPr>
              <w:pStyle w:val="TAC"/>
              <w:rPr>
                <w:lang w:val="sv-SE"/>
              </w:rPr>
            </w:pPr>
            <w:r w:rsidRPr="00441CD0">
              <w:rPr>
                <w:lang w:val="sv-SE"/>
              </w:rPr>
              <w:t>-</w:t>
            </w:r>
          </w:p>
          <w:p w14:paraId="00C26129" w14:textId="77777777" w:rsidR="00693E30" w:rsidRPr="00441CD0" w:rsidRDefault="00693E30" w:rsidP="00693E30">
            <w:pPr>
              <w:pStyle w:val="TAC"/>
              <w:rPr>
                <w:lang w:val="sv-SE"/>
              </w:rPr>
            </w:pPr>
          </w:p>
          <w:p w14:paraId="3C161140" w14:textId="77777777" w:rsidR="00693E30" w:rsidRPr="00441CD0" w:rsidRDefault="00693E30" w:rsidP="00693E30">
            <w:pPr>
              <w:pStyle w:val="TAC"/>
              <w:rPr>
                <w:lang w:val="sv-SE"/>
              </w:rPr>
            </w:pPr>
          </w:p>
          <w:p w14:paraId="35A0964C" w14:textId="77777777" w:rsidR="00693E30" w:rsidRPr="00441CD0" w:rsidRDefault="00693E30" w:rsidP="00693E30">
            <w:pPr>
              <w:pStyle w:val="TAC"/>
              <w:rPr>
                <w:lang w:val="sv-SE"/>
              </w:rPr>
            </w:pPr>
          </w:p>
          <w:p w14:paraId="6CB2C2F0" w14:textId="77777777" w:rsidR="00693E30" w:rsidRPr="00441CD0" w:rsidRDefault="00693E30" w:rsidP="00693E30">
            <w:pPr>
              <w:pStyle w:val="TAC"/>
              <w:rPr>
                <w:lang w:val="sv-SE"/>
              </w:rPr>
            </w:pPr>
          </w:p>
          <w:p w14:paraId="20ED6F85" w14:textId="77777777" w:rsidR="00693E30" w:rsidRPr="00441CD0" w:rsidRDefault="00693E30" w:rsidP="00693E30">
            <w:pPr>
              <w:pStyle w:val="TAC"/>
              <w:rPr>
                <w:lang w:val="sv-SE"/>
              </w:rPr>
            </w:pPr>
          </w:p>
          <w:p w14:paraId="4FDBFE62" w14:textId="77777777" w:rsidR="00693E30" w:rsidRPr="00441CD0" w:rsidRDefault="00693E30" w:rsidP="00693E30">
            <w:pPr>
              <w:pStyle w:val="TAC"/>
              <w:rPr>
                <w:lang w:val="sv-SE"/>
              </w:rPr>
            </w:pPr>
          </w:p>
          <w:p w14:paraId="56B69546" w14:textId="77777777" w:rsidR="00693E30" w:rsidRDefault="00693E30" w:rsidP="00693E30">
            <w:pPr>
              <w:pStyle w:val="TAC"/>
              <w:rPr>
                <w:lang w:val="sv-SE"/>
              </w:rPr>
            </w:pPr>
            <w:r w:rsidRPr="00441CD0">
              <w:rPr>
                <w:lang w:val="sv-SE"/>
              </w:rPr>
              <w:t>-</w:t>
            </w:r>
          </w:p>
          <w:p w14:paraId="38B13B5A" w14:textId="77777777" w:rsidR="00693E30" w:rsidRDefault="00693E30" w:rsidP="00693E30">
            <w:pPr>
              <w:pStyle w:val="TAC"/>
              <w:rPr>
                <w:lang w:val="sv-SE"/>
              </w:rPr>
            </w:pPr>
          </w:p>
          <w:p w14:paraId="4B4697C4" w14:textId="77777777" w:rsidR="00693E30" w:rsidRDefault="00693E30" w:rsidP="00693E30">
            <w:pPr>
              <w:pStyle w:val="TAC"/>
              <w:rPr>
                <w:lang w:val="sv-SE"/>
              </w:rPr>
            </w:pPr>
          </w:p>
          <w:p w14:paraId="2EF5A819" w14:textId="77777777" w:rsidR="00693E30" w:rsidRDefault="00693E30" w:rsidP="00693E30">
            <w:pPr>
              <w:pStyle w:val="TAC"/>
              <w:rPr>
                <w:lang w:val="sv-SE"/>
              </w:rPr>
            </w:pPr>
          </w:p>
          <w:p w14:paraId="48AAEE7E" w14:textId="77777777" w:rsidR="00693E30" w:rsidRDefault="00693E30" w:rsidP="00693E30">
            <w:pPr>
              <w:pStyle w:val="TAC"/>
              <w:rPr>
                <w:lang w:val="sv-SE"/>
              </w:rPr>
            </w:pPr>
          </w:p>
          <w:p w14:paraId="5D60EFA3" w14:textId="77777777" w:rsidR="00693E30" w:rsidRDefault="00693E30" w:rsidP="00693E30">
            <w:pPr>
              <w:pStyle w:val="TAC"/>
              <w:rPr>
                <w:lang w:val="sv-SE"/>
              </w:rPr>
            </w:pPr>
          </w:p>
          <w:p w14:paraId="143AFE99" w14:textId="77777777" w:rsidR="00693E30" w:rsidRDefault="00693E30" w:rsidP="00693E30">
            <w:pPr>
              <w:pStyle w:val="TAC"/>
              <w:rPr>
                <w:lang w:val="sv-SE"/>
              </w:rPr>
            </w:pPr>
          </w:p>
          <w:p w14:paraId="39EE2AAB" w14:textId="77777777" w:rsidR="00693E30" w:rsidRDefault="00693E30" w:rsidP="00693E30">
            <w:pPr>
              <w:pStyle w:val="TAC"/>
              <w:rPr>
                <w:lang w:val="sv-SE"/>
              </w:rPr>
            </w:pPr>
            <w:r>
              <w:rPr>
                <w:lang w:val="sv-SE"/>
              </w:rPr>
              <w:t>X</w:t>
            </w:r>
          </w:p>
          <w:p w14:paraId="49A82857" w14:textId="77777777" w:rsidR="00693E30" w:rsidRDefault="00693E30" w:rsidP="00693E30">
            <w:pPr>
              <w:pStyle w:val="TAC"/>
              <w:rPr>
                <w:lang w:val="sv-SE"/>
              </w:rPr>
            </w:pPr>
          </w:p>
          <w:p w14:paraId="4470CC77" w14:textId="77777777" w:rsidR="00693E30" w:rsidRDefault="00693E30" w:rsidP="00693E30">
            <w:pPr>
              <w:pStyle w:val="TAC"/>
              <w:rPr>
                <w:lang w:val="sv-SE"/>
              </w:rPr>
            </w:pPr>
          </w:p>
          <w:p w14:paraId="34C52199" w14:textId="77777777" w:rsidR="00693E30" w:rsidRDefault="00693E30" w:rsidP="00693E30">
            <w:pPr>
              <w:pStyle w:val="TAC"/>
              <w:rPr>
                <w:lang w:val="sv-SE"/>
              </w:rPr>
            </w:pPr>
          </w:p>
          <w:p w14:paraId="51BD4182" w14:textId="77777777" w:rsidR="00693E30" w:rsidRDefault="00693E30" w:rsidP="00693E30">
            <w:pPr>
              <w:pStyle w:val="TAC"/>
              <w:rPr>
                <w:lang w:val="sv-SE"/>
              </w:rPr>
            </w:pPr>
          </w:p>
          <w:p w14:paraId="7B58F009" w14:textId="77777777" w:rsidR="00693E30" w:rsidRDefault="00693E30" w:rsidP="00693E30">
            <w:pPr>
              <w:pStyle w:val="TAC"/>
              <w:rPr>
                <w:lang w:val="sv-SE"/>
              </w:rPr>
            </w:pPr>
          </w:p>
          <w:p w14:paraId="2F952838" w14:textId="77777777" w:rsidR="00693E30" w:rsidRDefault="00693E30" w:rsidP="00693E30">
            <w:pPr>
              <w:pStyle w:val="TAC"/>
              <w:rPr>
                <w:lang w:val="sv-SE"/>
              </w:rPr>
            </w:pPr>
          </w:p>
          <w:p w14:paraId="3686F603" w14:textId="77777777" w:rsidR="00693E30" w:rsidRDefault="00693E30" w:rsidP="00693E30">
            <w:pPr>
              <w:pStyle w:val="TAC"/>
              <w:rPr>
                <w:lang w:val="sv-SE"/>
              </w:rPr>
            </w:pPr>
            <w:r>
              <w:rPr>
                <w:lang w:val="sv-SE"/>
              </w:rPr>
              <w:t>-</w:t>
            </w:r>
          </w:p>
          <w:p w14:paraId="42FBC658" w14:textId="77777777" w:rsidR="00693E30" w:rsidRDefault="00693E30" w:rsidP="00693E30">
            <w:pPr>
              <w:pStyle w:val="TAC"/>
              <w:rPr>
                <w:lang w:val="sv-SE"/>
              </w:rPr>
            </w:pPr>
          </w:p>
          <w:p w14:paraId="1A3DFA0C" w14:textId="77777777" w:rsidR="00693E30" w:rsidRDefault="00693E30" w:rsidP="00693E30">
            <w:pPr>
              <w:pStyle w:val="TAC"/>
              <w:rPr>
                <w:lang w:val="sv-SE"/>
              </w:rPr>
            </w:pPr>
          </w:p>
          <w:p w14:paraId="4D130AD7" w14:textId="77777777" w:rsidR="00693E30" w:rsidRDefault="00693E30" w:rsidP="00693E30">
            <w:pPr>
              <w:pStyle w:val="TAC"/>
              <w:rPr>
                <w:lang w:val="sv-SE"/>
              </w:rPr>
            </w:pPr>
          </w:p>
          <w:p w14:paraId="14F2251C" w14:textId="77777777" w:rsidR="00693E30" w:rsidRDefault="00693E30" w:rsidP="00693E30">
            <w:pPr>
              <w:pStyle w:val="TAC"/>
              <w:rPr>
                <w:lang w:val="sv-SE"/>
              </w:rPr>
            </w:pPr>
          </w:p>
          <w:p w14:paraId="229D944D" w14:textId="77777777" w:rsidR="00693E30" w:rsidRDefault="00693E30" w:rsidP="00693E30">
            <w:pPr>
              <w:pStyle w:val="TAC"/>
              <w:rPr>
                <w:lang w:val="sv-SE"/>
              </w:rPr>
            </w:pPr>
          </w:p>
          <w:p w14:paraId="45BAD0DD" w14:textId="569EBBF5"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693E30" w:rsidRPr="00441CD0" w:rsidRDefault="00693E30" w:rsidP="00693E30">
            <w:pPr>
              <w:pStyle w:val="TAC"/>
              <w:rPr>
                <w:lang w:val="x-none"/>
              </w:rPr>
            </w:pPr>
          </w:p>
          <w:p w14:paraId="2A30B585" w14:textId="77777777" w:rsidR="00693E30" w:rsidRPr="00441CD0" w:rsidRDefault="00693E30" w:rsidP="00693E30">
            <w:pPr>
              <w:pStyle w:val="TAC"/>
            </w:pPr>
          </w:p>
          <w:p w14:paraId="29B084A9" w14:textId="77777777" w:rsidR="00693E30" w:rsidRDefault="00693E30" w:rsidP="00693E30">
            <w:pPr>
              <w:pStyle w:val="TAC"/>
            </w:pPr>
          </w:p>
          <w:p w14:paraId="68CEFF5D" w14:textId="77777777" w:rsidR="00693E30" w:rsidRPr="00441CD0" w:rsidRDefault="00693E30" w:rsidP="00693E30">
            <w:pPr>
              <w:pStyle w:val="TAC"/>
            </w:pPr>
          </w:p>
          <w:p w14:paraId="73DE1CF6" w14:textId="77777777" w:rsidR="00693E30" w:rsidRPr="00441CD0" w:rsidRDefault="00693E30" w:rsidP="00693E30">
            <w:pPr>
              <w:pStyle w:val="TAC"/>
              <w:rPr>
                <w:lang w:val="sv-SE"/>
              </w:rPr>
            </w:pPr>
            <w:r w:rsidRPr="00441CD0">
              <w:t>X</w:t>
            </w:r>
          </w:p>
          <w:p w14:paraId="2B09F3D8" w14:textId="77777777" w:rsidR="00693E30" w:rsidRPr="00441CD0" w:rsidRDefault="00693E30" w:rsidP="00693E30">
            <w:pPr>
              <w:pStyle w:val="TAC"/>
              <w:rPr>
                <w:lang w:val="sv-SE"/>
              </w:rPr>
            </w:pPr>
          </w:p>
          <w:p w14:paraId="37DC5D4B" w14:textId="77777777" w:rsidR="00693E30" w:rsidRPr="00441CD0" w:rsidRDefault="00693E30" w:rsidP="00693E30">
            <w:pPr>
              <w:pStyle w:val="TAC"/>
              <w:rPr>
                <w:lang w:val="sv-SE"/>
              </w:rPr>
            </w:pPr>
          </w:p>
          <w:p w14:paraId="1BF3C616" w14:textId="77777777" w:rsidR="00693E30" w:rsidRPr="00441CD0" w:rsidRDefault="00693E30" w:rsidP="00693E30">
            <w:pPr>
              <w:pStyle w:val="TAC"/>
              <w:rPr>
                <w:lang w:val="sv-SE"/>
              </w:rPr>
            </w:pPr>
          </w:p>
          <w:p w14:paraId="72030A8A" w14:textId="77777777" w:rsidR="00693E30" w:rsidRPr="00441CD0" w:rsidRDefault="00693E30" w:rsidP="00693E30">
            <w:pPr>
              <w:pStyle w:val="TAC"/>
              <w:rPr>
                <w:lang w:val="sv-SE"/>
              </w:rPr>
            </w:pPr>
          </w:p>
          <w:p w14:paraId="79B83415" w14:textId="77777777" w:rsidR="00693E30" w:rsidRPr="00441CD0" w:rsidRDefault="00693E30" w:rsidP="00693E30">
            <w:pPr>
              <w:pStyle w:val="TAC"/>
              <w:rPr>
                <w:lang w:val="sv-SE"/>
              </w:rPr>
            </w:pPr>
          </w:p>
          <w:p w14:paraId="2AB315D2" w14:textId="77777777" w:rsidR="00693E30" w:rsidRPr="00441CD0" w:rsidRDefault="00693E30" w:rsidP="00693E30">
            <w:pPr>
              <w:pStyle w:val="TAC"/>
              <w:rPr>
                <w:lang w:val="sv-SE"/>
              </w:rPr>
            </w:pPr>
          </w:p>
          <w:p w14:paraId="3358ED6F" w14:textId="77777777" w:rsidR="00693E30" w:rsidRPr="00441CD0" w:rsidRDefault="00693E30" w:rsidP="00693E30">
            <w:pPr>
              <w:pStyle w:val="TAC"/>
              <w:rPr>
                <w:lang w:val="sv-SE"/>
              </w:rPr>
            </w:pPr>
            <w:r w:rsidRPr="00441CD0">
              <w:rPr>
                <w:lang w:val="sv-SE"/>
              </w:rPr>
              <w:t>X</w:t>
            </w:r>
          </w:p>
          <w:p w14:paraId="7599947C" w14:textId="77777777" w:rsidR="00693E30" w:rsidRPr="00441CD0" w:rsidRDefault="00693E30" w:rsidP="00693E30">
            <w:pPr>
              <w:pStyle w:val="TAC"/>
              <w:rPr>
                <w:lang w:val="sv-SE"/>
              </w:rPr>
            </w:pPr>
          </w:p>
          <w:p w14:paraId="1FE25F19" w14:textId="77777777" w:rsidR="00693E30" w:rsidRPr="00441CD0" w:rsidRDefault="00693E30" w:rsidP="00693E30">
            <w:pPr>
              <w:pStyle w:val="TAC"/>
              <w:rPr>
                <w:lang w:val="sv-SE"/>
              </w:rPr>
            </w:pPr>
          </w:p>
          <w:p w14:paraId="4A66F3E9" w14:textId="77777777" w:rsidR="00693E30" w:rsidRPr="00441CD0" w:rsidRDefault="00693E30" w:rsidP="00693E30">
            <w:pPr>
              <w:pStyle w:val="TAC"/>
              <w:rPr>
                <w:lang w:val="sv-SE"/>
              </w:rPr>
            </w:pPr>
          </w:p>
          <w:p w14:paraId="6AA80377" w14:textId="77777777" w:rsidR="00693E30" w:rsidRPr="00441CD0" w:rsidRDefault="00693E30" w:rsidP="00693E30">
            <w:pPr>
              <w:pStyle w:val="TAC"/>
              <w:rPr>
                <w:lang w:val="sv-SE"/>
              </w:rPr>
            </w:pPr>
          </w:p>
          <w:p w14:paraId="4A99D38E" w14:textId="77777777" w:rsidR="00693E30" w:rsidRPr="00441CD0" w:rsidRDefault="00693E30" w:rsidP="00693E30">
            <w:pPr>
              <w:pStyle w:val="TAC"/>
              <w:rPr>
                <w:lang w:val="sv-SE"/>
              </w:rPr>
            </w:pPr>
          </w:p>
          <w:p w14:paraId="0A55DAF0" w14:textId="77777777" w:rsidR="00693E30" w:rsidRPr="00441CD0" w:rsidRDefault="00693E30" w:rsidP="00693E30">
            <w:pPr>
              <w:pStyle w:val="TAC"/>
              <w:rPr>
                <w:lang w:val="sv-SE"/>
              </w:rPr>
            </w:pPr>
          </w:p>
          <w:p w14:paraId="60C4D247" w14:textId="77777777" w:rsidR="00693E30" w:rsidRDefault="00693E30" w:rsidP="00693E30">
            <w:pPr>
              <w:pStyle w:val="TAC"/>
              <w:rPr>
                <w:lang w:val="sv-SE"/>
              </w:rPr>
            </w:pPr>
            <w:r w:rsidRPr="00441CD0">
              <w:rPr>
                <w:lang w:val="sv-SE"/>
              </w:rPr>
              <w:t>X</w:t>
            </w:r>
          </w:p>
          <w:p w14:paraId="3A89394B" w14:textId="77777777" w:rsidR="00693E30" w:rsidRDefault="00693E30" w:rsidP="00693E30">
            <w:pPr>
              <w:pStyle w:val="TAC"/>
              <w:rPr>
                <w:lang w:val="sv-SE"/>
              </w:rPr>
            </w:pPr>
          </w:p>
          <w:p w14:paraId="7398E334" w14:textId="77777777" w:rsidR="00693E30" w:rsidRDefault="00693E30" w:rsidP="00693E30">
            <w:pPr>
              <w:pStyle w:val="TAC"/>
              <w:rPr>
                <w:lang w:val="sv-SE"/>
              </w:rPr>
            </w:pPr>
          </w:p>
          <w:p w14:paraId="6C00FB6E" w14:textId="77777777" w:rsidR="00693E30" w:rsidRDefault="00693E30" w:rsidP="00693E30">
            <w:pPr>
              <w:pStyle w:val="TAC"/>
              <w:rPr>
                <w:lang w:val="sv-SE"/>
              </w:rPr>
            </w:pPr>
          </w:p>
          <w:p w14:paraId="67069DA0" w14:textId="77777777" w:rsidR="00693E30" w:rsidRDefault="00693E30" w:rsidP="00693E30">
            <w:pPr>
              <w:pStyle w:val="TAC"/>
              <w:rPr>
                <w:lang w:val="sv-SE"/>
              </w:rPr>
            </w:pPr>
          </w:p>
          <w:p w14:paraId="44D2EF59" w14:textId="77777777" w:rsidR="00693E30" w:rsidRDefault="00693E30" w:rsidP="00693E30">
            <w:pPr>
              <w:pStyle w:val="TAC"/>
              <w:rPr>
                <w:lang w:val="sv-SE"/>
              </w:rPr>
            </w:pPr>
          </w:p>
          <w:p w14:paraId="61A9D38D" w14:textId="77777777" w:rsidR="00693E30" w:rsidRDefault="00693E30" w:rsidP="00693E30">
            <w:pPr>
              <w:pStyle w:val="TAC"/>
              <w:rPr>
                <w:lang w:val="sv-SE"/>
              </w:rPr>
            </w:pPr>
          </w:p>
          <w:p w14:paraId="32C66E68" w14:textId="77777777" w:rsidR="00693E30" w:rsidRDefault="00693E30" w:rsidP="00693E30">
            <w:pPr>
              <w:pStyle w:val="TAC"/>
              <w:rPr>
                <w:lang w:val="sv-SE"/>
              </w:rPr>
            </w:pPr>
            <w:r>
              <w:rPr>
                <w:lang w:val="sv-SE"/>
              </w:rPr>
              <w:t>-</w:t>
            </w:r>
          </w:p>
          <w:p w14:paraId="3C254CE7" w14:textId="77777777" w:rsidR="00693E30" w:rsidRDefault="00693E30" w:rsidP="00693E30">
            <w:pPr>
              <w:pStyle w:val="TAC"/>
              <w:rPr>
                <w:lang w:val="sv-SE"/>
              </w:rPr>
            </w:pPr>
          </w:p>
          <w:p w14:paraId="42DBCD13" w14:textId="77777777" w:rsidR="00693E30" w:rsidRDefault="00693E30" w:rsidP="00693E30">
            <w:pPr>
              <w:pStyle w:val="TAC"/>
              <w:rPr>
                <w:lang w:val="sv-SE"/>
              </w:rPr>
            </w:pPr>
          </w:p>
          <w:p w14:paraId="36FAFC62" w14:textId="77777777" w:rsidR="00693E30" w:rsidRDefault="00693E30" w:rsidP="00693E30">
            <w:pPr>
              <w:pStyle w:val="TAC"/>
              <w:rPr>
                <w:lang w:val="sv-SE"/>
              </w:rPr>
            </w:pPr>
          </w:p>
          <w:p w14:paraId="11158ACE" w14:textId="77777777" w:rsidR="00693E30" w:rsidRDefault="00693E30" w:rsidP="00693E30">
            <w:pPr>
              <w:pStyle w:val="TAC"/>
              <w:rPr>
                <w:lang w:val="sv-SE"/>
              </w:rPr>
            </w:pPr>
          </w:p>
          <w:p w14:paraId="0DCCFB19" w14:textId="77777777" w:rsidR="00693E30" w:rsidRDefault="00693E30" w:rsidP="00693E30">
            <w:pPr>
              <w:pStyle w:val="TAC"/>
              <w:rPr>
                <w:lang w:val="sv-SE"/>
              </w:rPr>
            </w:pPr>
          </w:p>
          <w:p w14:paraId="06C03279" w14:textId="77777777" w:rsidR="00693E30" w:rsidRDefault="00693E30" w:rsidP="00693E30">
            <w:pPr>
              <w:pStyle w:val="TAC"/>
              <w:rPr>
                <w:lang w:val="sv-SE"/>
              </w:rPr>
            </w:pPr>
          </w:p>
          <w:p w14:paraId="62F8379D" w14:textId="77777777" w:rsidR="00693E30" w:rsidRDefault="00693E30" w:rsidP="00693E30">
            <w:pPr>
              <w:pStyle w:val="TAC"/>
              <w:rPr>
                <w:lang w:val="sv-SE"/>
              </w:rPr>
            </w:pPr>
            <w:r>
              <w:rPr>
                <w:lang w:val="sv-SE"/>
              </w:rPr>
              <w:t>X</w:t>
            </w:r>
          </w:p>
          <w:p w14:paraId="2ABA74B3" w14:textId="77777777" w:rsidR="00693E30" w:rsidRDefault="00693E30" w:rsidP="00693E30">
            <w:pPr>
              <w:pStyle w:val="TAC"/>
              <w:rPr>
                <w:lang w:val="sv-SE"/>
              </w:rPr>
            </w:pPr>
          </w:p>
          <w:p w14:paraId="2D4B828F" w14:textId="77777777" w:rsidR="00693E30" w:rsidRDefault="00693E30" w:rsidP="00693E30">
            <w:pPr>
              <w:pStyle w:val="TAC"/>
              <w:rPr>
                <w:lang w:val="sv-SE"/>
              </w:rPr>
            </w:pPr>
          </w:p>
          <w:p w14:paraId="787418BF" w14:textId="77777777" w:rsidR="00693E30" w:rsidRDefault="00693E30" w:rsidP="00693E30">
            <w:pPr>
              <w:pStyle w:val="TAC"/>
              <w:rPr>
                <w:lang w:val="sv-SE"/>
              </w:rPr>
            </w:pPr>
          </w:p>
          <w:p w14:paraId="0400F705" w14:textId="77777777" w:rsidR="00693E30" w:rsidRDefault="00693E30" w:rsidP="00693E30">
            <w:pPr>
              <w:pStyle w:val="TAC"/>
              <w:rPr>
                <w:lang w:val="sv-SE"/>
              </w:rPr>
            </w:pPr>
          </w:p>
          <w:p w14:paraId="1393124A" w14:textId="77777777" w:rsidR="00693E30" w:rsidRDefault="00693E30" w:rsidP="00693E30">
            <w:pPr>
              <w:pStyle w:val="TAC"/>
              <w:rPr>
                <w:lang w:val="sv-SE"/>
              </w:rPr>
            </w:pPr>
          </w:p>
          <w:p w14:paraId="1ABCCF54" w14:textId="78D4B790"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693E30" w:rsidRPr="00441CD0" w:rsidRDefault="00693E30" w:rsidP="00693E30">
            <w:pPr>
              <w:pStyle w:val="TAC"/>
            </w:pPr>
          </w:p>
          <w:p w14:paraId="0AE7AFD1" w14:textId="77777777" w:rsidR="00693E30" w:rsidRPr="00441CD0" w:rsidRDefault="00693E30" w:rsidP="00693E30">
            <w:pPr>
              <w:pStyle w:val="TAC"/>
            </w:pPr>
          </w:p>
          <w:p w14:paraId="755096D3" w14:textId="77777777" w:rsidR="00693E30" w:rsidRDefault="00693E30" w:rsidP="00693E30">
            <w:pPr>
              <w:pStyle w:val="TAC"/>
            </w:pPr>
          </w:p>
          <w:p w14:paraId="4C034F71" w14:textId="77777777" w:rsidR="00693E30" w:rsidRPr="00441CD0" w:rsidRDefault="00693E30" w:rsidP="00693E30">
            <w:pPr>
              <w:pStyle w:val="TAC"/>
            </w:pPr>
          </w:p>
          <w:p w14:paraId="2FB71BCF" w14:textId="77777777" w:rsidR="00693E30" w:rsidRPr="00441CD0" w:rsidRDefault="00693E30" w:rsidP="00693E30">
            <w:pPr>
              <w:pStyle w:val="TAC"/>
              <w:rPr>
                <w:lang w:val="sv-SE"/>
              </w:rPr>
            </w:pPr>
            <w:r w:rsidRPr="00441CD0">
              <w:t>-</w:t>
            </w:r>
          </w:p>
          <w:p w14:paraId="1EB2911E" w14:textId="77777777" w:rsidR="00693E30" w:rsidRPr="00441CD0" w:rsidRDefault="00693E30" w:rsidP="00693E30">
            <w:pPr>
              <w:pStyle w:val="TAC"/>
              <w:rPr>
                <w:lang w:val="sv-SE"/>
              </w:rPr>
            </w:pPr>
          </w:p>
          <w:p w14:paraId="4375F939" w14:textId="77777777" w:rsidR="00693E30" w:rsidRPr="00441CD0" w:rsidRDefault="00693E30" w:rsidP="00693E30">
            <w:pPr>
              <w:pStyle w:val="TAC"/>
              <w:rPr>
                <w:lang w:val="sv-SE"/>
              </w:rPr>
            </w:pPr>
          </w:p>
          <w:p w14:paraId="1FE6EAEF" w14:textId="77777777" w:rsidR="00693E30" w:rsidRPr="00441CD0" w:rsidRDefault="00693E30" w:rsidP="00693E30">
            <w:pPr>
              <w:pStyle w:val="TAC"/>
              <w:rPr>
                <w:lang w:val="sv-SE"/>
              </w:rPr>
            </w:pPr>
          </w:p>
          <w:p w14:paraId="78CF8386" w14:textId="77777777" w:rsidR="00693E30" w:rsidRPr="00441CD0" w:rsidRDefault="00693E30" w:rsidP="00693E30">
            <w:pPr>
              <w:pStyle w:val="TAC"/>
              <w:rPr>
                <w:lang w:val="sv-SE"/>
              </w:rPr>
            </w:pPr>
          </w:p>
          <w:p w14:paraId="4BF5AE6E" w14:textId="77777777" w:rsidR="00693E30" w:rsidRPr="00441CD0" w:rsidRDefault="00693E30" w:rsidP="00693E30">
            <w:pPr>
              <w:pStyle w:val="TAC"/>
              <w:rPr>
                <w:lang w:val="sv-SE"/>
              </w:rPr>
            </w:pPr>
          </w:p>
          <w:p w14:paraId="2B318A74" w14:textId="77777777" w:rsidR="00693E30" w:rsidRPr="00441CD0" w:rsidRDefault="00693E30" w:rsidP="00693E30">
            <w:pPr>
              <w:pStyle w:val="TAC"/>
              <w:rPr>
                <w:lang w:val="sv-SE"/>
              </w:rPr>
            </w:pPr>
          </w:p>
          <w:p w14:paraId="26994B79" w14:textId="77777777" w:rsidR="00693E30" w:rsidRPr="00441CD0" w:rsidRDefault="00693E30" w:rsidP="00693E30">
            <w:pPr>
              <w:pStyle w:val="TAC"/>
              <w:rPr>
                <w:lang w:val="sv-SE"/>
              </w:rPr>
            </w:pPr>
            <w:r w:rsidRPr="00441CD0">
              <w:rPr>
                <w:lang w:val="sv-SE"/>
              </w:rPr>
              <w:t>-</w:t>
            </w:r>
          </w:p>
          <w:p w14:paraId="61F137CC" w14:textId="77777777" w:rsidR="00693E30" w:rsidRPr="00441CD0" w:rsidRDefault="00693E30" w:rsidP="00693E30">
            <w:pPr>
              <w:pStyle w:val="TAC"/>
              <w:rPr>
                <w:lang w:val="sv-SE"/>
              </w:rPr>
            </w:pPr>
          </w:p>
          <w:p w14:paraId="7DF67AF3" w14:textId="77777777" w:rsidR="00693E30" w:rsidRPr="00441CD0" w:rsidRDefault="00693E30" w:rsidP="00693E30">
            <w:pPr>
              <w:pStyle w:val="TAC"/>
              <w:rPr>
                <w:lang w:val="sv-SE"/>
              </w:rPr>
            </w:pPr>
          </w:p>
          <w:p w14:paraId="73D7C76B" w14:textId="77777777" w:rsidR="00693E30" w:rsidRPr="00441CD0" w:rsidRDefault="00693E30" w:rsidP="00693E30">
            <w:pPr>
              <w:pStyle w:val="TAC"/>
              <w:rPr>
                <w:lang w:val="sv-SE"/>
              </w:rPr>
            </w:pPr>
          </w:p>
          <w:p w14:paraId="380A398D" w14:textId="77777777" w:rsidR="00693E30" w:rsidRPr="00441CD0" w:rsidRDefault="00693E30" w:rsidP="00693E30">
            <w:pPr>
              <w:pStyle w:val="TAC"/>
              <w:rPr>
                <w:lang w:val="sv-SE"/>
              </w:rPr>
            </w:pPr>
          </w:p>
          <w:p w14:paraId="7B4E9C6D" w14:textId="77777777" w:rsidR="00693E30" w:rsidRPr="00441CD0" w:rsidRDefault="00693E30" w:rsidP="00693E30">
            <w:pPr>
              <w:pStyle w:val="TAC"/>
              <w:rPr>
                <w:lang w:val="sv-SE"/>
              </w:rPr>
            </w:pPr>
          </w:p>
          <w:p w14:paraId="11D4095F" w14:textId="77777777" w:rsidR="00693E30" w:rsidRPr="00441CD0" w:rsidRDefault="00693E30" w:rsidP="00693E30">
            <w:pPr>
              <w:pStyle w:val="TAC"/>
              <w:rPr>
                <w:lang w:val="sv-SE"/>
              </w:rPr>
            </w:pPr>
          </w:p>
          <w:p w14:paraId="08BB7226" w14:textId="77777777" w:rsidR="00693E30" w:rsidRDefault="00693E30" w:rsidP="00693E30">
            <w:pPr>
              <w:pStyle w:val="TAC"/>
              <w:rPr>
                <w:lang w:val="sv-SE"/>
              </w:rPr>
            </w:pPr>
            <w:r w:rsidRPr="00441CD0">
              <w:rPr>
                <w:lang w:val="sv-SE"/>
              </w:rPr>
              <w:t>X</w:t>
            </w:r>
          </w:p>
          <w:p w14:paraId="5D0651FB" w14:textId="77777777" w:rsidR="00693E30" w:rsidRDefault="00693E30" w:rsidP="00693E30">
            <w:pPr>
              <w:pStyle w:val="TAC"/>
              <w:rPr>
                <w:lang w:val="sv-SE"/>
              </w:rPr>
            </w:pPr>
          </w:p>
          <w:p w14:paraId="130B62ED" w14:textId="77777777" w:rsidR="00693E30" w:rsidRDefault="00693E30" w:rsidP="00693E30">
            <w:pPr>
              <w:pStyle w:val="TAC"/>
              <w:rPr>
                <w:lang w:val="sv-SE"/>
              </w:rPr>
            </w:pPr>
          </w:p>
          <w:p w14:paraId="0590BBE7" w14:textId="77777777" w:rsidR="00693E30" w:rsidRDefault="00693E30" w:rsidP="00693E30">
            <w:pPr>
              <w:pStyle w:val="TAC"/>
              <w:rPr>
                <w:lang w:val="sv-SE"/>
              </w:rPr>
            </w:pPr>
          </w:p>
          <w:p w14:paraId="5079E875" w14:textId="77777777" w:rsidR="00693E30" w:rsidRDefault="00693E30" w:rsidP="00693E30">
            <w:pPr>
              <w:pStyle w:val="TAC"/>
              <w:rPr>
                <w:lang w:val="sv-SE"/>
              </w:rPr>
            </w:pPr>
          </w:p>
          <w:p w14:paraId="4A7833BB" w14:textId="77777777" w:rsidR="00693E30" w:rsidRDefault="00693E30" w:rsidP="00693E30">
            <w:pPr>
              <w:pStyle w:val="TAC"/>
              <w:rPr>
                <w:lang w:val="sv-SE"/>
              </w:rPr>
            </w:pPr>
          </w:p>
          <w:p w14:paraId="0B98A4F5" w14:textId="77777777" w:rsidR="00693E30" w:rsidRDefault="00693E30" w:rsidP="00693E30">
            <w:pPr>
              <w:pStyle w:val="TAC"/>
              <w:rPr>
                <w:lang w:val="sv-SE"/>
              </w:rPr>
            </w:pPr>
          </w:p>
          <w:p w14:paraId="5ACCC12C" w14:textId="77777777" w:rsidR="00693E30" w:rsidRDefault="00693E30" w:rsidP="00693E30">
            <w:pPr>
              <w:pStyle w:val="TAC"/>
              <w:rPr>
                <w:lang w:val="sv-SE"/>
              </w:rPr>
            </w:pPr>
            <w:r>
              <w:rPr>
                <w:lang w:val="sv-SE"/>
              </w:rPr>
              <w:t>-</w:t>
            </w:r>
          </w:p>
          <w:p w14:paraId="5F2723E7" w14:textId="77777777" w:rsidR="00693E30" w:rsidRDefault="00693E30" w:rsidP="00693E30">
            <w:pPr>
              <w:pStyle w:val="TAC"/>
              <w:rPr>
                <w:lang w:val="sv-SE"/>
              </w:rPr>
            </w:pPr>
          </w:p>
          <w:p w14:paraId="63A5E27B" w14:textId="77777777" w:rsidR="00693E30" w:rsidRDefault="00693E30" w:rsidP="00693E30">
            <w:pPr>
              <w:pStyle w:val="TAC"/>
              <w:rPr>
                <w:lang w:val="sv-SE"/>
              </w:rPr>
            </w:pPr>
          </w:p>
          <w:p w14:paraId="664BF7F1" w14:textId="77777777" w:rsidR="00693E30" w:rsidRDefault="00693E30" w:rsidP="00693E30">
            <w:pPr>
              <w:pStyle w:val="TAC"/>
              <w:rPr>
                <w:lang w:val="sv-SE"/>
              </w:rPr>
            </w:pPr>
          </w:p>
          <w:p w14:paraId="47693950" w14:textId="77777777" w:rsidR="00693E30" w:rsidRDefault="00693E30" w:rsidP="00693E30">
            <w:pPr>
              <w:pStyle w:val="TAC"/>
              <w:rPr>
                <w:lang w:val="sv-SE"/>
              </w:rPr>
            </w:pPr>
          </w:p>
          <w:p w14:paraId="333C1678" w14:textId="77777777" w:rsidR="00693E30" w:rsidRDefault="00693E30" w:rsidP="00693E30">
            <w:pPr>
              <w:pStyle w:val="TAC"/>
              <w:rPr>
                <w:lang w:val="sv-SE"/>
              </w:rPr>
            </w:pPr>
          </w:p>
          <w:p w14:paraId="71591ED1" w14:textId="77777777" w:rsidR="00693E30" w:rsidRDefault="00693E30" w:rsidP="00693E30">
            <w:pPr>
              <w:pStyle w:val="TAC"/>
              <w:rPr>
                <w:lang w:val="sv-SE"/>
              </w:rPr>
            </w:pPr>
          </w:p>
          <w:p w14:paraId="33B75A5F" w14:textId="77777777" w:rsidR="00693E30" w:rsidRDefault="00693E30" w:rsidP="00693E30">
            <w:pPr>
              <w:pStyle w:val="TAC"/>
              <w:rPr>
                <w:lang w:val="sv-SE"/>
              </w:rPr>
            </w:pPr>
            <w:r>
              <w:rPr>
                <w:lang w:val="sv-SE"/>
              </w:rPr>
              <w:t>-</w:t>
            </w:r>
          </w:p>
          <w:p w14:paraId="0F9BEB3E" w14:textId="77777777" w:rsidR="00693E30" w:rsidRDefault="00693E30" w:rsidP="00693E30">
            <w:pPr>
              <w:pStyle w:val="TAC"/>
              <w:rPr>
                <w:lang w:val="sv-SE"/>
              </w:rPr>
            </w:pPr>
          </w:p>
          <w:p w14:paraId="5D3AA019" w14:textId="77777777" w:rsidR="00693E30" w:rsidRDefault="00693E30" w:rsidP="00693E30">
            <w:pPr>
              <w:pStyle w:val="TAC"/>
              <w:rPr>
                <w:lang w:val="sv-SE"/>
              </w:rPr>
            </w:pPr>
          </w:p>
          <w:p w14:paraId="7C2ECF51" w14:textId="77777777" w:rsidR="00693E30" w:rsidRDefault="00693E30" w:rsidP="00693E30">
            <w:pPr>
              <w:pStyle w:val="TAC"/>
              <w:rPr>
                <w:lang w:val="sv-SE"/>
              </w:rPr>
            </w:pPr>
          </w:p>
          <w:p w14:paraId="48CFBE88" w14:textId="77777777" w:rsidR="00693E30" w:rsidRDefault="00693E30" w:rsidP="00693E30">
            <w:pPr>
              <w:pStyle w:val="TAC"/>
              <w:rPr>
                <w:lang w:val="sv-SE"/>
              </w:rPr>
            </w:pPr>
          </w:p>
          <w:p w14:paraId="18CD559D" w14:textId="77777777" w:rsidR="00693E30" w:rsidRDefault="00693E30" w:rsidP="00693E30">
            <w:pPr>
              <w:pStyle w:val="TAC"/>
              <w:rPr>
                <w:lang w:val="sv-SE"/>
              </w:rPr>
            </w:pPr>
          </w:p>
          <w:p w14:paraId="0E783A16" w14:textId="3385384B"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693E30" w:rsidRPr="00441CD0" w:rsidRDefault="00693E30" w:rsidP="00693E30">
            <w:pPr>
              <w:pStyle w:val="TAC"/>
              <w:rPr>
                <w:lang w:val="de-DE"/>
              </w:rPr>
            </w:pPr>
          </w:p>
          <w:p w14:paraId="35CC1116" w14:textId="77777777" w:rsidR="00693E30" w:rsidRPr="00441CD0" w:rsidRDefault="00693E30" w:rsidP="00693E30">
            <w:pPr>
              <w:pStyle w:val="TAC"/>
              <w:rPr>
                <w:lang w:val="de-DE"/>
              </w:rPr>
            </w:pPr>
          </w:p>
          <w:p w14:paraId="70B83A54" w14:textId="77777777" w:rsidR="00693E30" w:rsidRDefault="00693E30" w:rsidP="00693E30">
            <w:pPr>
              <w:pStyle w:val="TAC"/>
              <w:rPr>
                <w:lang w:val="de-DE"/>
              </w:rPr>
            </w:pPr>
          </w:p>
          <w:p w14:paraId="360B7D17" w14:textId="77777777" w:rsidR="00693E30" w:rsidRPr="00441CD0" w:rsidRDefault="00693E30" w:rsidP="00693E30">
            <w:pPr>
              <w:pStyle w:val="TAC"/>
              <w:rPr>
                <w:lang w:val="de-DE"/>
              </w:rPr>
            </w:pPr>
          </w:p>
          <w:p w14:paraId="66A29157" w14:textId="77777777" w:rsidR="00693E30" w:rsidRPr="00441CD0" w:rsidRDefault="00693E30" w:rsidP="00693E30">
            <w:pPr>
              <w:pStyle w:val="TAC"/>
              <w:rPr>
                <w:lang w:val="sv-SE"/>
              </w:rPr>
            </w:pPr>
            <w:r w:rsidRPr="00441CD0">
              <w:rPr>
                <w:lang w:val="de-DE"/>
              </w:rPr>
              <w:t>X</w:t>
            </w:r>
          </w:p>
          <w:p w14:paraId="05AE94F2" w14:textId="77777777" w:rsidR="00693E30" w:rsidRPr="00441CD0" w:rsidRDefault="00693E30" w:rsidP="00693E30">
            <w:pPr>
              <w:pStyle w:val="TAC"/>
              <w:rPr>
                <w:lang w:val="sv-SE"/>
              </w:rPr>
            </w:pPr>
          </w:p>
          <w:p w14:paraId="1594AF54" w14:textId="77777777" w:rsidR="00693E30" w:rsidRPr="00441CD0" w:rsidRDefault="00693E30" w:rsidP="00693E30">
            <w:pPr>
              <w:pStyle w:val="TAC"/>
              <w:rPr>
                <w:lang w:val="sv-SE"/>
              </w:rPr>
            </w:pPr>
          </w:p>
          <w:p w14:paraId="0416F1D3" w14:textId="77777777" w:rsidR="00693E30" w:rsidRPr="00441CD0" w:rsidRDefault="00693E30" w:rsidP="00693E30">
            <w:pPr>
              <w:pStyle w:val="TAC"/>
              <w:rPr>
                <w:lang w:val="sv-SE"/>
              </w:rPr>
            </w:pPr>
          </w:p>
          <w:p w14:paraId="7F47E9FD" w14:textId="77777777" w:rsidR="00693E30" w:rsidRPr="00441CD0" w:rsidRDefault="00693E30" w:rsidP="00693E30">
            <w:pPr>
              <w:pStyle w:val="TAC"/>
              <w:rPr>
                <w:lang w:val="sv-SE"/>
              </w:rPr>
            </w:pPr>
          </w:p>
          <w:p w14:paraId="04E893E9" w14:textId="77777777" w:rsidR="00693E30" w:rsidRPr="00441CD0" w:rsidRDefault="00693E30" w:rsidP="00693E30">
            <w:pPr>
              <w:pStyle w:val="TAC"/>
              <w:rPr>
                <w:lang w:val="sv-SE"/>
              </w:rPr>
            </w:pPr>
          </w:p>
          <w:p w14:paraId="697F1501" w14:textId="77777777" w:rsidR="00693E30" w:rsidRPr="00441CD0" w:rsidRDefault="00693E30" w:rsidP="00693E30">
            <w:pPr>
              <w:pStyle w:val="TAC"/>
              <w:rPr>
                <w:lang w:val="sv-SE"/>
              </w:rPr>
            </w:pPr>
          </w:p>
          <w:p w14:paraId="4B55AC84" w14:textId="77777777" w:rsidR="00693E30" w:rsidRPr="00441CD0" w:rsidRDefault="00693E30" w:rsidP="00693E30">
            <w:pPr>
              <w:pStyle w:val="TAC"/>
              <w:rPr>
                <w:lang w:val="sv-SE"/>
              </w:rPr>
            </w:pPr>
            <w:r w:rsidRPr="00441CD0">
              <w:rPr>
                <w:lang w:val="sv-SE"/>
              </w:rPr>
              <w:t>X</w:t>
            </w:r>
          </w:p>
          <w:p w14:paraId="30C82609" w14:textId="77777777" w:rsidR="00693E30" w:rsidRPr="00441CD0" w:rsidRDefault="00693E30" w:rsidP="00693E30">
            <w:pPr>
              <w:pStyle w:val="TAC"/>
              <w:rPr>
                <w:lang w:val="sv-SE"/>
              </w:rPr>
            </w:pPr>
          </w:p>
          <w:p w14:paraId="0967F832" w14:textId="77777777" w:rsidR="00693E30" w:rsidRPr="00441CD0" w:rsidRDefault="00693E30" w:rsidP="00693E30">
            <w:pPr>
              <w:pStyle w:val="TAC"/>
              <w:rPr>
                <w:lang w:val="sv-SE"/>
              </w:rPr>
            </w:pPr>
          </w:p>
          <w:p w14:paraId="74A9503B" w14:textId="77777777" w:rsidR="00693E30" w:rsidRPr="00441CD0" w:rsidRDefault="00693E30" w:rsidP="00693E30">
            <w:pPr>
              <w:pStyle w:val="TAC"/>
              <w:rPr>
                <w:lang w:val="sv-SE"/>
              </w:rPr>
            </w:pPr>
          </w:p>
          <w:p w14:paraId="1E77DEDF" w14:textId="77777777" w:rsidR="00693E30" w:rsidRPr="00441CD0" w:rsidRDefault="00693E30" w:rsidP="00693E30">
            <w:pPr>
              <w:pStyle w:val="TAC"/>
              <w:rPr>
                <w:lang w:val="sv-SE"/>
              </w:rPr>
            </w:pPr>
          </w:p>
          <w:p w14:paraId="77ADD92A" w14:textId="77777777" w:rsidR="00693E30" w:rsidRPr="00441CD0" w:rsidRDefault="00693E30" w:rsidP="00693E30">
            <w:pPr>
              <w:pStyle w:val="TAC"/>
              <w:rPr>
                <w:lang w:val="sv-SE"/>
              </w:rPr>
            </w:pPr>
          </w:p>
          <w:p w14:paraId="63711D63" w14:textId="77777777" w:rsidR="00693E30" w:rsidRPr="00441CD0" w:rsidRDefault="00693E30" w:rsidP="00693E30">
            <w:pPr>
              <w:pStyle w:val="TAC"/>
              <w:rPr>
                <w:lang w:val="sv-SE"/>
              </w:rPr>
            </w:pPr>
          </w:p>
          <w:p w14:paraId="21C3FD1A" w14:textId="77777777" w:rsidR="00693E30" w:rsidRDefault="00693E30" w:rsidP="00693E30">
            <w:pPr>
              <w:pStyle w:val="TAC"/>
              <w:rPr>
                <w:lang w:val="sv-SE"/>
              </w:rPr>
            </w:pPr>
            <w:r w:rsidRPr="00441CD0">
              <w:rPr>
                <w:lang w:val="sv-SE"/>
              </w:rPr>
              <w:t>X</w:t>
            </w:r>
          </w:p>
          <w:p w14:paraId="517AFCC2" w14:textId="77777777" w:rsidR="00693E30" w:rsidRDefault="00693E30" w:rsidP="00693E30">
            <w:pPr>
              <w:pStyle w:val="TAC"/>
              <w:rPr>
                <w:lang w:val="sv-SE"/>
              </w:rPr>
            </w:pPr>
          </w:p>
          <w:p w14:paraId="14AF6409" w14:textId="77777777" w:rsidR="00693E30" w:rsidRDefault="00693E30" w:rsidP="00693E30">
            <w:pPr>
              <w:pStyle w:val="TAC"/>
              <w:rPr>
                <w:lang w:val="sv-SE"/>
              </w:rPr>
            </w:pPr>
          </w:p>
          <w:p w14:paraId="1CE6B895" w14:textId="77777777" w:rsidR="00693E30" w:rsidRDefault="00693E30" w:rsidP="00693E30">
            <w:pPr>
              <w:pStyle w:val="TAC"/>
              <w:rPr>
                <w:lang w:val="sv-SE"/>
              </w:rPr>
            </w:pPr>
          </w:p>
          <w:p w14:paraId="403FD25B" w14:textId="77777777" w:rsidR="00693E30" w:rsidRDefault="00693E30" w:rsidP="00693E30">
            <w:pPr>
              <w:pStyle w:val="TAC"/>
              <w:rPr>
                <w:lang w:val="sv-SE"/>
              </w:rPr>
            </w:pPr>
          </w:p>
          <w:p w14:paraId="16958B53" w14:textId="77777777" w:rsidR="00693E30" w:rsidRDefault="00693E30" w:rsidP="00693E30">
            <w:pPr>
              <w:pStyle w:val="TAC"/>
              <w:rPr>
                <w:lang w:val="sv-SE"/>
              </w:rPr>
            </w:pPr>
          </w:p>
          <w:p w14:paraId="5353016F" w14:textId="77777777" w:rsidR="00693E30" w:rsidRDefault="00693E30" w:rsidP="00693E30">
            <w:pPr>
              <w:pStyle w:val="TAC"/>
              <w:rPr>
                <w:lang w:val="sv-SE"/>
              </w:rPr>
            </w:pPr>
          </w:p>
          <w:p w14:paraId="48C90CB9" w14:textId="77777777" w:rsidR="00693E30" w:rsidRDefault="00693E30" w:rsidP="00693E30">
            <w:pPr>
              <w:pStyle w:val="TAC"/>
              <w:rPr>
                <w:lang w:val="sv-SE"/>
              </w:rPr>
            </w:pPr>
            <w:r>
              <w:rPr>
                <w:lang w:val="sv-SE"/>
              </w:rPr>
              <w:t>X</w:t>
            </w:r>
          </w:p>
          <w:p w14:paraId="05F16C42" w14:textId="77777777" w:rsidR="00693E30" w:rsidRDefault="00693E30" w:rsidP="00693E30">
            <w:pPr>
              <w:pStyle w:val="TAC"/>
              <w:rPr>
                <w:lang w:val="sv-SE"/>
              </w:rPr>
            </w:pPr>
          </w:p>
          <w:p w14:paraId="1F95C9ED" w14:textId="77777777" w:rsidR="00693E30" w:rsidRDefault="00693E30" w:rsidP="00693E30">
            <w:pPr>
              <w:pStyle w:val="TAC"/>
              <w:rPr>
                <w:lang w:val="sv-SE"/>
              </w:rPr>
            </w:pPr>
          </w:p>
          <w:p w14:paraId="51D8CA22" w14:textId="77777777" w:rsidR="00693E30" w:rsidRDefault="00693E30" w:rsidP="00693E30">
            <w:pPr>
              <w:pStyle w:val="TAC"/>
              <w:rPr>
                <w:lang w:val="sv-SE"/>
              </w:rPr>
            </w:pPr>
          </w:p>
          <w:p w14:paraId="1B95B840" w14:textId="77777777" w:rsidR="00693E30" w:rsidRDefault="00693E30" w:rsidP="00693E30">
            <w:pPr>
              <w:pStyle w:val="TAC"/>
              <w:rPr>
                <w:lang w:val="sv-SE"/>
              </w:rPr>
            </w:pPr>
          </w:p>
          <w:p w14:paraId="39F968B5" w14:textId="77777777" w:rsidR="00693E30" w:rsidRDefault="00693E30" w:rsidP="00693E30">
            <w:pPr>
              <w:pStyle w:val="TAC"/>
              <w:rPr>
                <w:lang w:val="sv-SE"/>
              </w:rPr>
            </w:pPr>
          </w:p>
          <w:p w14:paraId="7AE51B7B" w14:textId="77777777" w:rsidR="00693E30" w:rsidRDefault="00693E30" w:rsidP="00693E30">
            <w:pPr>
              <w:pStyle w:val="TAC"/>
              <w:rPr>
                <w:lang w:val="sv-SE"/>
              </w:rPr>
            </w:pPr>
          </w:p>
          <w:p w14:paraId="0AB47FA0" w14:textId="77777777" w:rsidR="00693E30" w:rsidRDefault="00693E30" w:rsidP="00693E30">
            <w:pPr>
              <w:pStyle w:val="TAC"/>
              <w:rPr>
                <w:lang w:val="sv-SE"/>
              </w:rPr>
            </w:pPr>
            <w:r>
              <w:rPr>
                <w:lang w:val="sv-SE"/>
              </w:rPr>
              <w:t>X</w:t>
            </w:r>
          </w:p>
          <w:p w14:paraId="2CCB1B9C" w14:textId="77777777" w:rsidR="00693E30" w:rsidRDefault="00693E30" w:rsidP="00693E30">
            <w:pPr>
              <w:pStyle w:val="TAC"/>
              <w:rPr>
                <w:lang w:val="sv-SE"/>
              </w:rPr>
            </w:pPr>
          </w:p>
          <w:p w14:paraId="0D17307C" w14:textId="77777777" w:rsidR="00693E30" w:rsidRDefault="00693E30" w:rsidP="00693E30">
            <w:pPr>
              <w:pStyle w:val="TAC"/>
              <w:rPr>
                <w:lang w:val="sv-SE"/>
              </w:rPr>
            </w:pPr>
          </w:p>
          <w:p w14:paraId="2D118B4A" w14:textId="77777777" w:rsidR="00693E30" w:rsidRDefault="00693E30" w:rsidP="00693E30">
            <w:pPr>
              <w:pStyle w:val="TAC"/>
              <w:rPr>
                <w:lang w:val="sv-SE"/>
              </w:rPr>
            </w:pPr>
          </w:p>
          <w:p w14:paraId="708D3F16" w14:textId="77777777" w:rsidR="00693E30" w:rsidRDefault="00693E30" w:rsidP="00693E30">
            <w:pPr>
              <w:pStyle w:val="TAC"/>
              <w:rPr>
                <w:lang w:val="sv-SE"/>
              </w:rPr>
            </w:pPr>
          </w:p>
          <w:p w14:paraId="6CCBA285" w14:textId="77777777" w:rsidR="00693E30" w:rsidRDefault="00693E30" w:rsidP="00693E30">
            <w:pPr>
              <w:pStyle w:val="TAC"/>
              <w:rPr>
                <w:lang w:val="sv-SE"/>
              </w:rPr>
            </w:pPr>
          </w:p>
          <w:p w14:paraId="058145FF" w14:textId="4FE70585" w:rsidR="00693E30" w:rsidRPr="00441CD0" w:rsidRDefault="00693E30" w:rsidP="00693E30">
            <w:pPr>
              <w:pStyle w:val="TAC"/>
              <w:rPr>
                <w:lang w:val="x-none"/>
              </w:rPr>
            </w:pP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693E30" w:rsidRPr="00441CD0" w:rsidRDefault="00693E30" w:rsidP="00693E30">
            <w:pPr>
              <w:pStyle w:val="TAC"/>
            </w:pPr>
            <w:r w:rsidRPr="00441CD0">
              <w:t>Measurement Information</w:t>
            </w:r>
          </w:p>
        </w:tc>
      </w:tr>
      <w:bookmarkEnd w:id="4508"/>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823058">
            <w:pPr>
              <w:pStyle w:val="TAC"/>
              <w:rPr>
                <w:rFonts w:eastAsia="SimSun"/>
                <w:lang w:val="de-DE"/>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823058">
            <w:pPr>
              <w:pStyle w:val="TAC"/>
              <w:rPr>
                <w:lang w:val="de-DE"/>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823058">
            <w:pPr>
              <w:pStyle w:val="TAC"/>
              <w:rPr>
                <w:lang w:val="de-DE"/>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823058">
            <w:pPr>
              <w:pStyle w:val="TAC"/>
              <w:rPr>
                <w:lang w:val="de-DE"/>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823058">
            <w:pPr>
              <w:pStyle w:val="TAC"/>
              <w:rPr>
                <w:lang w:val="de-DE"/>
              </w:rPr>
            </w:pPr>
            <w:r w:rsidRPr="00823058">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823058">
            <w:pPr>
              <w:pStyle w:val="TAC"/>
              <w:rPr>
                <w:lang w:val="de-DE"/>
              </w:rPr>
            </w:pPr>
            <w:r w:rsidRPr="00823058">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50D07" w:rsidRPr="00441CD0" w14:paraId="354C99A4"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55250EF" w14:textId="059667B3"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1F7C65B" w14:textId="7614EE5A" w:rsidR="00E50D07" w:rsidRPr="00441CD0" w:rsidRDefault="00E50D07" w:rsidP="00823058">
            <w:pPr>
              <w:pStyle w:val="TAC"/>
              <w:rPr>
                <w:lang w:val="fr-FR"/>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tcPr>
          <w:p w14:paraId="38150687" w14:textId="77777777" w:rsidR="00075654" w:rsidRDefault="00E50D07" w:rsidP="00E50D07">
            <w:pPr>
              <w:pStyle w:val="TAL"/>
              <w:rPr>
                <w:lang w:val="fr-FR"/>
              </w:rPr>
            </w:pPr>
            <w:r>
              <w:rPr>
                <w:lang w:val="fr-FR"/>
              </w:rPr>
              <w:t>This IE shall be present if Application ID for Quota Action needs to be changed.</w:t>
            </w:r>
          </w:p>
          <w:p w14:paraId="1F4408C1" w14:textId="19A84BF3" w:rsidR="00E50D07" w:rsidRDefault="00E50D07" w:rsidP="00E50D07">
            <w:pPr>
              <w:pStyle w:val="TAL"/>
              <w:rPr>
                <w:lang w:val="x-none"/>
              </w:rPr>
            </w:pPr>
          </w:p>
          <w:p w14:paraId="101092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66D50A84" w14:textId="77777777" w:rsidR="00E50D07" w:rsidRDefault="00E50D07" w:rsidP="00E50D07">
            <w:pPr>
              <w:pStyle w:val="TAL"/>
              <w:rPr>
                <w:lang w:val="fr-FR"/>
              </w:rPr>
            </w:pPr>
          </w:p>
          <w:p w14:paraId="120F028D" w14:textId="77777777" w:rsidR="00075654" w:rsidRDefault="00E50D07" w:rsidP="00E50D07">
            <w:pPr>
              <w:pStyle w:val="TAL"/>
              <w:rPr>
                <w:lang w:val="fr-FR" w:eastAsia="zh-CN"/>
              </w:rPr>
            </w:pPr>
            <w:r>
              <w:rPr>
                <w:lang w:val="fr-FR" w:eastAsia="zh-CN"/>
              </w:rPr>
              <w:t>Several IEs with the same IE type may be present to provide multiple Application IDs.</w:t>
            </w:r>
          </w:p>
          <w:p w14:paraId="4AB4E75B" w14:textId="64E1A2DA" w:rsidR="00E50D07" w:rsidRDefault="00E50D07" w:rsidP="00E50D07">
            <w:pPr>
              <w:pStyle w:val="TAL"/>
              <w:rPr>
                <w:lang w:val="fr-FR" w:eastAsia="zh-CN"/>
              </w:rPr>
            </w:pPr>
          </w:p>
          <w:p w14:paraId="191C6D38"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Application IDs</w:t>
            </w:r>
            <w:r>
              <w:rPr>
                <w:lang w:val="fr-FR" w:eastAsia="zh-CN"/>
              </w:rPr>
              <w:t>.</w:t>
            </w:r>
          </w:p>
          <w:p w14:paraId="7296CB0B" w14:textId="77777777" w:rsidR="00E50D07" w:rsidRDefault="00E50D07" w:rsidP="00E50D07">
            <w:pPr>
              <w:pStyle w:val="TAL"/>
              <w:rPr>
                <w:lang w:val="fr-FR" w:eastAsia="zh-CN"/>
              </w:rPr>
            </w:pPr>
          </w:p>
          <w:p w14:paraId="1DF84CB3" w14:textId="501081E7" w:rsidR="00E50D07" w:rsidRDefault="00E50D07" w:rsidP="00E50D07">
            <w:pPr>
              <w:pStyle w:val="TAL"/>
              <w:rPr>
                <w:lang w:val="fr-FR" w:eastAsia="zh-CN"/>
              </w:rPr>
            </w:pPr>
            <w:r>
              <w:rPr>
                <w:lang w:val="fr-FR" w:eastAsia="zh-CN"/>
              </w:rPr>
              <w:t>See NOTE 3.</w:t>
            </w:r>
          </w:p>
          <w:p w14:paraId="19814942"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0FE4254D" w14:textId="59A3317D"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E77A78E" w14:textId="64AE66A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63CF5A" w14:textId="11A59B4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3165E3B" w14:textId="194358AD"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0C29A932" w14:textId="47ADA2D0" w:rsidR="00E50D07" w:rsidRPr="00441CD0" w:rsidRDefault="00E50D07" w:rsidP="00E50D07">
            <w:pPr>
              <w:pStyle w:val="TAC"/>
              <w:rPr>
                <w:lang w:val="fr-FR"/>
              </w:rPr>
            </w:pPr>
            <w:r>
              <w:rPr>
                <w:lang w:val="fr-FR"/>
              </w:rPr>
              <w:t>Application ID</w:t>
            </w:r>
          </w:p>
        </w:tc>
      </w:tr>
      <w:tr w:rsidR="00E50D07" w:rsidRPr="00441CD0" w14:paraId="42EC84D2"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A88EFEF" w14:textId="6B4BE7B7"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226990B2" w14:textId="5A0555BC" w:rsidR="00E50D07" w:rsidRPr="00441CD0" w:rsidRDefault="00E50D07" w:rsidP="00823058">
            <w:pPr>
              <w:pStyle w:val="TAC"/>
              <w:rPr>
                <w:lang w:val="fr-FR"/>
              </w:rPr>
            </w:pPr>
            <w:r w:rsidRPr="00823058">
              <w:t>C</w:t>
            </w:r>
          </w:p>
        </w:tc>
        <w:tc>
          <w:tcPr>
            <w:tcW w:w="4661" w:type="dxa"/>
            <w:gridSpan w:val="2"/>
            <w:tcBorders>
              <w:top w:val="single" w:sz="4" w:space="0" w:color="auto"/>
              <w:left w:val="single" w:sz="4" w:space="0" w:color="auto"/>
              <w:bottom w:val="single" w:sz="4" w:space="0" w:color="auto"/>
              <w:right w:val="single" w:sz="4" w:space="0" w:color="auto"/>
            </w:tcBorders>
          </w:tcPr>
          <w:p w14:paraId="19B6E9B0" w14:textId="77777777" w:rsidR="00E50D07" w:rsidRDefault="00E50D07" w:rsidP="00E50D07">
            <w:pPr>
              <w:pStyle w:val="TAL"/>
              <w:rPr>
                <w:lang w:val="fr-FR"/>
              </w:rPr>
            </w:pPr>
            <w:r>
              <w:rPr>
                <w:lang w:val="fr-FR"/>
              </w:rPr>
              <w:t>This IE shall be present if the SDF Filter for Quota Action needs to be changed.</w:t>
            </w:r>
          </w:p>
          <w:p w14:paraId="192FB6FE" w14:textId="77777777" w:rsidR="00E50D07" w:rsidRDefault="00E50D07" w:rsidP="00E50D07">
            <w:pPr>
              <w:pStyle w:val="TAL"/>
              <w:rPr>
                <w:lang w:val="x-none"/>
              </w:rPr>
            </w:pPr>
          </w:p>
          <w:p w14:paraId="568BEEA3" w14:textId="77777777" w:rsidR="00E50D07" w:rsidRDefault="00E50D07" w:rsidP="00E50D07">
            <w:pPr>
              <w:pStyle w:val="TAL"/>
              <w:rPr>
                <w:lang w:val="fr-FR"/>
              </w:rPr>
            </w:pPr>
            <w:r>
              <w:rPr>
                <w:lang w:val="fr-FR"/>
              </w:rPr>
              <w:t>When present, it shall contain a SDF Filter matching packets that shall be exempted from applying the FAR ID for Quota Action when the quota has been exhausted.</w:t>
            </w:r>
          </w:p>
          <w:p w14:paraId="514EBE2D" w14:textId="77777777" w:rsidR="00E50D07" w:rsidRDefault="00E50D07" w:rsidP="00E50D07">
            <w:pPr>
              <w:pStyle w:val="TAL"/>
              <w:rPr>
                <w:lang w:val="fr-FR"/>
              </w:rPr>
            </w:pPr>
          </w:p>
          <w:p w14:paraId="54E2B1D1" w14:textId="77777777" w:rsidR="00E50D07" w:rsidRDefault="00E50D07" w:rsidP="00E50D07">
            <w:pPr>
              <w:pStyle w:val="TAL"/>
              <w:rPr>
                <w:lang w:val="fr-FR" w:eastAsia="zh-CN"/>
              </w:rPr>
            </w:pPr>
            <w:r>
              <w:rPr>
                <w:lang w:val="fr-FR" w:eastAsia="zh-CN"/>
              </w:rPr>
              <w:t xml:space="preserve">Several IEs with the same IE type may be present to provide multiple </w:t>
            </w:r>
            <w:r>
              <w:rPr>
                <w:lang w:val="fr-FR"/>
              </w:rPr>
              <w:t>SDF Filters</w:t>
            </w:r>
            <w:r>
              <w:rPr>
                <w:lang w:val="fr-FR" w:eastAsia="zh-CN"/>
              </w:rPr>
              <w:t>.</w:t>
            </w:r>
          </w:p>
          <w:p w14:paraId="17CC873B" w14:textId="77777777" w:rsidR="00E50D07" w:rsidRDefault="00E50D07" w:rsidP="00E50D07">
            <w:pPr>
              <w:pStyle w:val="TAL"/>
              <w:rPr>
                <w:lang w:val="fr-FR" w:eastAsia="zh-CN"/>
              </w:rPr>
            </w:pPr>
          </w:p>
          <w:p w14:paraId="1C6C8FEB"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SDF Filters</w:t>
            </w:r>
            <w:r>
              <w:rPr>
                <w:lang w:val="fr-FR" w:eastAsia="zh-CN"/>
              </w:rPr>
              <w:t>.</w:t>
            </w:r>
          </w:p>
          <w:p w14:paraId="0BD9E7AA" w14:textId="77777777" w:rsidR="00E50D07" w:rsidRDefault="00E50D07" w:rsidP="00E50D07">
            <w:pPr>
              <w:pStyle w:val="TAL"/>
              <w:rPr>
                <w:lang w:val="fr-FR"/>
              </w:rPr>
            </w:pPr>
          </w:p>
          <w:p w14:paraId="46E0D395" w14:textId="3E1AADB0" w:rsidR="00E50D07" w:rsidRPr="00441CD0" w:rsidRDefault="00E50D07" w:rsidP="00E50D07">
            <w:pPr>
              <w:pStyle w:val="TAL"/>
              <w:rPr>
                <w:lang w:val="fr-FR"/>
              </w:rPr>
            </w:pPr>
            <w:r>
              <w:rPr>
                <w:lang w:val="fr-FR"/>
              </w:rPr>
              <w:t>See NOTE 3.</w:t>
            </w:r>
          </w:p>
        </w:tc>
        <w:tc>
          <w:tcPr>
            <w:tcW w:w="370" w:type="dxa"/>
            <w:gridSpan w:val="2"/>
            <w:tcBorders>
              <w:top w:val="single" w:sz="4" w:space="0" w:color="auto"/>
              <w:left w:val="single" w:sz="4" w:space="0" w:color="auto"/>
              <w:bottom w:val="single" w:sz="4" w:space="0" w:color="auto"/>
              <w:right w:val="single" w:sz="4" w:space="0" w:color="auto"/>
            </w:tcBorders>
          </w:tcPr>
          <w:p w14:paraId="3A21C994" w14:textId="2C9C20EE"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D3F136C" w14:textId="7CA82366"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7D8FC36" w14:textId="5962F132"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1A5085A0" w14:textId="43CBEFCB"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E231515" w14:textId="01BB166B" w:rsidR="00E50D07" w:rsidRPr="00441CD0" w:rsidRDefault="00E50D07" w:rsidP="00E50D07">
            <w:pPr>
              <w:pStyle w:val="TAC"/>
              <w:rPr>
                <w:lang w:val="fr-FR"/>
              </w:rPr>
            </w:pPr>
            <w:r>
              <w:rPr>
                <w:lang w:val="fr-FR"/>
              </w:rPr>
              <w:t>SDF Filter</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7152F488" w14:textId="77777777" w:rsidR="00455CE0" w:rsidRDefault="00455CE0" w:rsidP="00BB0E1F">
            <w:pPr>
              <w:pStyle w:val="TAN"/>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2B8034EE" w14:textId="0586CB7F" w:rsidR="00E50D07" w:rsidRPr="00441CD0" w:rsidRDefault="00E50D07" w:rsidP="00BB0E1F">
            <w:pPr>
              <w:pStyle w:val="TAN"/>
              <w:rPr>
                <w:lang w:val="x-none"/>
              </w:rPr>
            </w:pPr>
            <w:r>
              <w:t>NOTE 3:</w:t>
            </w:r>
            <w:r>
              <w:tab/>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p>
        </w:tc>
      </w:tr>
      <w:bookmarkEnd w:id="4505"/>
    </w:tbl>
    <w:p w14:paraId="469CE354" w14:textId="77777777" w:rsidR="00EE5860" w:rsidRPr="00441CD0" w:rsidRDefault="00EE5860" w:rsidP="00EE5860">
      <w:pPr>
        <w:rPr>
          <w:lang w:val="x-none"/>
        </w:rPr>
      </w:pPr>
    </w:p>
    <w:p w14:paraId="0BC9F332" w14:textId="77777777" w:rsidR="00EE5860" w:rsidRPr="00441CD0" w:rsidRDefault="00EE5860" w:rsidP="001A3E8D">
      <w:pPr>
        <w:pStyle w:val="Heading4"/>
        <w:rPr>
          <w:lang w:val="x-none" w:eastAsia="zh-CN"/>
        </w:rPr>
      </w:pPr>
      <w:bookmarkStart w:id="4511" w:name="_Toc19717303"/>
      <w:bookmarkStart w:id="4512" w:name="_Toc27490797"/>
      <w:bookmarkStart w:id="4513" w:name="_Toc27557090"/>
      <w:bookmarkStart w:id="4514" w:name="_Toc27724007"/>
      <w:bookmarkStart w:id="4515" w:name="_Toc36031079"/>
      <w:bookmarkStart w:id="4516" w:name="_Toc36042999"/>
      <w:bookmarkStart w:id="4517" w:name="_Toc36814324"/>
      <w:bookmarkStart w:id="4518" w:name="_Toc44689180"/>
      <w:bookmarkStart w:id="4519" w:name="_Toc44923934"/>
      <w:bookmarkStart w:id="4520" w:name="_Toc51860904"/>
      <w:bookmarkStart w:id="4521" w:name="_Toc57930675"/>
      <w:bookmarkStart w:id="4522" w:name="_Toc57931305"/>
      <w:bookmarkStart w:id="4523" w:name="_Toc98235860"/>
      <w:r w:rsidRPr="00441CD0">
        <w:t>7.5.4.5</w:t>
      </w:r>
      <w:r w:rsidRPr="00441CD0">
        <w:tab/>
        <w:t>Update QER IE within PFCP Session Modification Request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bookmarkStart w:id="4524" w:name="MCCQCTEMPBM_0000009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bookmarkStart w:id="4525" w:name="_PERM_MCCTEMPBM_CRPT0502073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bookmarkStart w:id="4526" w:name="_PERM_MCCTEMPBM_CRPT05020734___7"/>
            <w:bookmarkEnd w:id="4526"/>
          </w:p>
        </w:tc>
      </w:tr>
      <w:bookmarkEnd w:id="4525"/>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823058">
            <w:pPr>
              <w:pStyle w:val="TAC"/>
            </w:pPr>
            <w:r w:rsidRPr="00823058">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823058">
            <w:pPr>
              <w:pStyle w:val="TAC"/>
              <w:rPr>
                <w:rFonts w:eastAsia="SimSun"/>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bookmarkStart w:id="4527" w:name="_PERM_MCCTEMPBM_CRPT05020739___2"/>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bookmarkEnd w:id="4527"/>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bookmarkStart w:id="4528" w:name="_PERM_MCCTEMPBM_CRPT05020740___2"/>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bookmarkEnd w:id="4528"/>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bookmarkStart w:id="4529" w:name="_PERM_MCCTEMPBM_CRPT05020742___2"/>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bookmarkEnd w:id="4529"/>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823058">
            <w:pPr>
              <w:pStyle w:val="TAC"/>
              <w:rPr>
                <w:rFonts w:eastAsia="SimSun"/>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823058">
            <w:pPr>
              <w:pStyle w:val="TAC"/>
              <w:rPr>
                <w:rFonts w:eastAsia="SimSun"/>
                <w:szCs w:val="18"/>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823058">
            <w:pPr>
              <w:pStyle w:val="TAC"/>
              <w:rPr>
                <w:lang w:val="sv-SE"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823058">
            <w:pPr>
              <w:pStyle w:val="TAC"/>
            </w:pPr>
            <w:r w:rsidRPr="00823058">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bookmarkStart w:id="4530" w:name="_PERM_MCCTEMPBM_CRPT05020750___7"/>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bookmarkEnd w:id="4530"/>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bookmarkEnd w:id="4524"/>
    </w:tbl>
    <w:p w14:paraId="175CA656" w14:textId="77777777" w:rsidR="00EE5860" w:rsidRPr="00441CD0" w:rsidRDefault="00EE5860" w:rsidP="00EE5860">
      <w:pPr>
        <w:rPr>
          <w:lang w:eastAsia="zh-CN"/>
        </w:rPr>
      </w:pPr>
    </w:p>
    <w:p w14:paraId="5865E3D1" w14:textId="77777777" w:rsidR="00EE5860" w:rsidRPr="00441CD0" w:rsidRDefault="00EE5860" w:rsidP="001A3E8D">
      <w:pPr>
        <w:pStyle w:val="Heading4"/>
        <w:rPr>
          <w:lang w:eastAsia="zh-CN"/>
        </w:rPr>
      </w:pPr>
      <w:bookmarkStart w:id="4531" w:name="_Toc19717304"/>
      <w:bookmarkStart w:id="4532" w:name="_Toc27490798"/>
      <w:bookmarkStart w:id="4533" w:name="_Toc27557091"/>
      <w:bookmarkStart w:id="4534" w:name="_Toc27724008"/>
      <w:bookmarkStart w:id="4535" w:name="_Toc36031080"/>
      <w:bookmarkStart w:id="4536" w:name="_Toc36043000"/>
      <w:bookmarkStart w:id="4537" w:name="_Toc36814325"/>
      <w:bookmarkStart w:id="4538" w:name="_Toc44689181"/>
      <w:bookmarkStart w:id="4539" w:name="_Toc44923935"/>
      <w:bookmarkStart w:id="4540" w:name="_Toc51860905"/>
      <w:bookmarkStart w:id="4541" w:name="_Toc57930676"/>
      <w:bookmarkStart w:id="4542" w:name="_Toc57931306"/>
      <w:bookmarkStart w:id="4543" w:name="_Toc98235861"/>
      <w:r w:rsidRPr="00441CD0">
        <w:t>7.5.4.6</w:t>
      </w:r>
      <w:r w:rsidRPr="00441CD0">
        <w:tab/>
        <w:t>Remove PDR IE within PFCP Session Modification Request</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bookmarkStart w:id="4544" w:name="MCCQCTEMPBM_0000009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bookmarkStart w:id="4545" w:name="_PERM_MCCTEMPBM_CRPT0502075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bookmarkStart w:id="4546" w:name="_PERM_MCCTEMPBM_CRPT05020752___7"/>
            <w:bookmarkEnd w:id="4546"/>
          </w:p>
        </w:tc>
      </w:tr>
      <w:bookmarkEnd w:id="4545"/>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bookmarkEnd w:id="4544"/>
    </w:tbl>
    <w:p w14:paraId="663D4CA6" w14:textId="77777777" w:rsidR="00EE5860" w:rsidRPr="00441CD0" w:rsidRDefault="00EE5860" w:rsidP="00EE5860">
      <w:pPr>
        <w:rPr>
          <w:lang w:val="de-DE"/>
        </w:rPr>
      </w:pPr>
    </w:p>
    <w:p w14:paraId="58B25C49" w14:textId="77777777" w:rsidR="00EE5860" w:rsidRPr="00441CD0" w:rsidRDefault="00EE5860" w:rsidP="001A3E8D">
      <w:pPr>
        <w:pStyle w:val="Heading4"/>
        <w:rPr>
          <w:lang w:val="x-none" w:eastAsia="zh-CN"/>
        </w:rPr>
      </w:pPr>
      <w:bookmarkStart w:id="4547" w:name="_Toc19717305"/>
      <w:bookmarkStart w:id="4548" w:name="_Toc27490799"/>
      <w:bookmarkStart w:id="4549" w:name="_Toc27557092"/>
      <w:bookmarkStart w:id="4550" w:name="_Toc27724009"/>
      <w:bookmarkStart w:id="4551" w:name="_Toc36031081"/>
      <w:bookmarkStart w:id="4552" w:name="_Toc36043001"/>
      <w:bookmarkStart w:id="4553" w:name="_Toc36814326"/>
      <w:bookmarkStart w:id="4554" w:name="_Toc44689182"/>
      <w:bookmarkStart w:id="4555" w:name="_Toc44923936"/>
      <w:bookmarkStart w:id="4556" w:name="_Toc51860906"/>
      <w:bookmarkStart w:id="4557" w:name="_Toc57930677"/>
      <w:bookmarkStart w:id="4558" w:name="_Toc57931307"/>
      <w:bookmarkStart w:id="4559" w:name="_Toc98235862"/>
      <w:r w:rsidRPr="00441CD0">
        <w:t>7.5.4.7</w:t>
      </w:r>
      <w:r w:rsidRPr="00441CD0">
        <w:tab/>
        <w:t>Remove FAR IE within PFCP Session Modification Request</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bookmarkStart w:id="4560" w:name="MCCQCTEMPBM_0000009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bookmarkStart w:id="4561" w:name="_PERM_MCCTEMPBM_CRPT0502075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bookmarkStart w:id="4562" w:name="_PERM_MCCTEMPBM_CRPT05020755___7"/>
            <w:bookmarkEnd w:id="4562"/>
          </w:p>
        </w:tc>
      </w:tr>
      <w:bookmarkEnd w:id="4561"/>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bookmarkEnd w:id="4560"/>
    </w:tbl>
    <w:p w14:paraId="1CEFA3CE" w14:textId="77777777" w:rsidR="00EE5860" w:rsidRPr="00441CD0" w:rsidRDefault="00EE5860" w:rsidP="00EE5860">
      <w:pPr>
        <w:rPr>
          <w:lang w:val="de-DE"/>
        </w:rPr>
      </w:pPr>
    </w:p>
    <w:p w14:paraId="306BDE11" w14:textId="77777777" w:rsidR="00EE5860" w:rsidRPr="00441CD0" w:rsidRDefault="00EE5860" w:rsidP="001A3E8D">
      <w:pPr>
        <w:pStyle w:val="Heading4"/>
        <w:rPr>
          <w:lang w:val="x-none" w:eastAsia="zh-CN"/>
        </w:rPr>
      </w:pPr>
      <w:bookmarkStart w:id="4563" w:name="_Toc19717306"/>
      <w:bookmarkStart w:id="4564" w:name="_Toc27490800"/>
      <w:bookmarkStart w:id="4565" w:name="_Toc27557093"/>
      <w:bookmarkStart w:id="4566" w:name="_Toc27724010"/>
      <w:bookmarkStart w:id="4567" w:name="_Toc36031082"/>
      <w:bookmarkStart w:id="4568" w:name="_Toc36043002"/>
      <w:bookmarkStart w:id="4569" w:name="_Toc36814327"/>
      <w:bookmarkStart w:id="4570" w:name="_Toc44689183"/>
      <w:bookmarkStart w:id="4571" w:name="_Toc44923937"/>
      <w:bookmarkStart w:id="4572" w:name="_Toc51860907"/>
      <w:bookmarkStart w:id="4573" w:name="_Toc57930678"/>
      <w:bookmarkStart w:id="4574" w:name="_Toc57931308"/>
      <w:bookmarkStart w:id="4575" w:name="_Toc98235863"/>
      <w:r w:rsidRPr="00441CD0">
        <w:t>7.5.4.8</w:t>
      </w:r>
      <w:r w:rsidRPr="00441CD0">
        <w:tab/>
        <w:t>Remove URR</w:t>
      </w:r>
      <w:r w:rsidRPr="00441CD0">
        <w:rPr>
          <w:lang w:eastAsia="zh-CN"/>
        </w:rPr>
        <w:t xml:space="preserve"> IE </w:t>
      </w:r>
      <w:r w:rsidRPr="00441CD0">
        <w:t>within PFCP Session Modification Request</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bookmarkStart w:id="4576" w:name="MCCQCTEMPBM_0000009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bookmarkStart w:id="4577" w:name="_PERM_MCCTEMPBM_CRPT0502075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bookmarkStart w:id="4578" w:name="_PERM_MCCTEMPBM_CRPT05020758___7"/>
            <w:bookmarkEnd w:id="4578"/>
          </w:p>
        </w:tc>
      </w:tr>
      <w:bookmarkEnd w:id="4577"/>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bookmarkEnd w:id="4576"/>
    </w:tbl>
    <w:p w14:paraId="7DE8570B" w14:textId="77777777" w:rsidR="00EE5860" w:rsidRPr="00441CD0" w:rsidRDefault="00EE5860" w:rsidP="00EE5860">
      <w:pPr>
        <w:rPr>
          <w:lang w:val="de-DE"/>
        </w:rPr>
      </w:pPr>
    </w:p>
    <w:p w14:paraId="556042FF" w14:textId="77777777" w:rsidR="00EE5860" w:rsidRPr="00441CD0" w:rsidRDefault="00EE5860" w:rsidP="001A3E8D">
      <w:pPr>
        <w:pStyle w:val="Heading4"/>
        <w:rPr>
          <w:lang w:val="x-none" w:eastAsia="zh-CN"/>
        </w:rPr>
      </w:pPr>
      <w:bookmarkStart w:id="4579" w:name="_Toc19717307"/>
      <w:bookmarkStart w:id="4580" w:name="_Toc27490801"/>
      <w:bookmarkStart w:id="4581" w:name="_Toc27557094"/>
      <w:bookmarkStart w:id="4582" w:name="_Toc27724011"/>
      <w:bookmarkStart w:id="4583" w:name="_Toc36031083"/>
      <w:bookmarkStart w:id="4584" w:name="_Toc36043003"/>
      <w:bookmarkStart w:id="4585" w:name="_Toc36814328"/>
      <w:bookmarkStart w:id="4586" w:name="_Toc44689184"/>
      <w:bookmarkStart w:id="4587" w:name="_Toc44923938"/>
      <w:bookmarkStart w:id="4588" w:name="_Toc51860908"/>
      <w:bookmarkStart w:id="4589" w:name="_Toc57930679"/>
      <w:bookmarkStart w:id="4590" w:name="_Toc57931309"/>
      <w:bookmarkStart w:id="4591" w:name="_Toc98235864"/>
      <w:r w:rsidRPr="00441CD0">
        <w:t>7.5.4.9</w:t>
      </w:r>
      <w:r w:rsidRPr="00441CD0">
        <w:tab/>
        <w:t>Remove QER IE PFCP Session Modification Request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bookmarkStart w:id="4592" w:name="MCCQCTEMPBM_0000010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bookmarkStart w:id="4593" w:name="_PERM_MCCTEMPBM_CRPT0502076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bookmarkStart w:id="4594" w:name="_PERM_MCCTEMPBM_CRPT05020761___7"/>
            <w:bookmarkEnd w:id="4594"/>
          </w:p>
        </w:tc>
      </w:tr>
      <w:bookmarkEnd w:id="4593"/>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bookmarkEnd w:id="4592"/>
    </w:tbl>
    <w:p w14:paraId="7A942451" w14:textId="77777777" w:rsidR="00EE5860" w:rsidRPr="00441CD0" w:rsidRDefault="00EE5860" w:rsidP="00EE5860">
      <w:pPr>
        <w:rPr>
          <w:lang w:val="de-DE"/>
        </w:rPr>
      </w:pPr>
    </w:p>
    <w:p w14:paraId="2042414C" w14:textId="77777777" w:rsidR="00EE5860" w:rsidRPr="00441CD0" w:rsidRDefault="00EE5860" w:rsidP="001A3E8D">
      <w:pPr>
        <w:pStyle w:val="Heading4"/>
        <w:rPr>
          <w:lang w:val="x-none" w:eastAsia="zh-CN"/>
        </w:rPr>
      </w:pPr>
      <w:bookmarkStart w:id="4595" w:name="_Toc19717308"/>
      <w:bookmarkStart w:id="4596" w:name="_Toc27490802"/>
      <w:bookmarkStart w:id="4597" w:name="_Toc27557095"/>
      <w:bookmarkStart w:id="4598" w:name="_Toc27724012"/>
      <w:bookmarkStart w:id="4599" w:name="_Toc36031084"/>
      <w:bookmarkStart w:id="4600" w:name="_Toc36043004"/>
      <w:bookmarkStart w:id="4601" w:name="_Toc36814329"/>
      <w:bookmarkStart w:id="4602" w:name="_Toc44689185"/>
      <w:bookmarkStart w:id="4603" w:name="_Toc44923939"/>
      <w:bookmarkStart w:id="4604" w:name="_Toc51860909"/>
      <w:bookmarkStart w:id="4605" w:name="_Toc57930680"/>
      <w:bookmarkStart w:id="4606" w:name="_Toc57931310"/>
      <w:bookmarkStart w:id="4607" w:name="_Toc98235865"/>
      <w:r w:rsidRPr="00441CD0">
        <w:t>7.5.4.10</w:t>
      </w:r>
      <w:r w:rsidRPr="00441CD0">
        <w:tab/>
        <w:t>Query URR</w:t>
      </w:r>
      <w:r w:rsidRPr="00441CD0">
        <w:rPr>
          <w:lang w:eastAsia="zh-CN"/>
        </w:rPr>
        <w:t xml:space="preserve"> IE </w:t>
      </w:r>
      <w:r w:rsidRPr="00441CD0">
        <w:t>within PFCP Session Modification Request</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bookmarkStart w:id="4608" w:name="MCCQCTEMPBM_0000010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bookmarkStart w:id="4609" w:name="_PERM_MCCTEMPBM_CRPT0502076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bookmarkStart w:id="4610" w:name="_PERM_MCCTEMPBM_CRPT05020764___7"/>
            <w:bookmarkEnd w:id="4610"/>
          </w:p>
        </w:tc>
      </w:tr>
      <w:bookmarkEnd w:id="4609"/>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bookmarkEnd w:id="4608"/>
    </w:tbl>
    <w:p w14:paraId="26A9349B" w14:textId="77777777" w:rsidR="00EE5860" w:rsidRPr="00441CD0" w:rsidRDefault="00EE5860" w:rsidP="00EE5860">
      <w:pPr>
        <w:rPr>
          <w:lang w:eastAsia="zh-CN"/>
        </w:rPr>
      </w:pPr>
    </w:p>
    <w:p w14:paraId="4453D41B" w14:textId="77777777" w:rsidR="00EE5860" w:rsidRPr="00441CD0" w:rsidRDefault="00EE5860" w:rsidP="001A3E8D">
      <w:pPr>
        <w:pStyle w:val="Heading4"/>
        <w:rPr>
          <w:rFonts w:cs="Arial"/>
          <w:bCs/>
        </w:rPr>
      </w:pPr>
      <w:bookmarkStart w:id="4611" w:name="_Toc19717309"/>
      <w:bookmarkStart w:id="4612" w:name="_Toc27490803"/>
      <w:bookmarkStart w:id="4613" w:name="_Toc27557096"/>
      <w:bookmarkStart w:id="4614" w:name="_Toc27724013"/>
      <w:bookmarkStart w:id="4615" w:name="_Toc36031085"/>
      <w:bookmarkStart w:id="4616" w:name="_Toc36043005"/>
      <w:bookmarkStart w:id="4617" w:name="_Toc36814330"/>
      <w:bookmarkStart w:id="4618" w:name="_Toc44689186"/>
      <w:bookmarkStart w:id="4619" w:name="_Toc44923940"/>
      <w:bookmarkStart w:id="4620" w:name="_Toc51860910"/>
      <w:bookmarkStart w:id="4621" w:name="_Toc57930681"/>
      <w:bookmarkStart w:id="4622" w:name="_Toc57931311"/>
      <w:bookmarkStart w:id="4623" w:name="_Toc98235866"/>
      <w:r w:rsidRPr="00441CD0">
        <w:t>7.5.4.11</w:t>
      </w:r>
      <w:r w:rsidRPr="00441CD0">
        <w:tab/>
        <w:t>Update</w:t>
      </w:r>
      <w:r w:rsidRPr="00441CD0">
        <w:rPr>
          <w:lang w:val="en-US"/>
        </w:rPr>
        <w:t xml:space="preserve"> </w:t>
      </w:r>
      <w:r w:rsidRPr="00441CD0">
        <w:t>BAR IE within PFCP Session Modification Request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bookmarkStart w:id="4624" w:name="MCCQCTEMPBM_0000010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bookmarkStart w:id="4625" w:name="_PERM_MCCTEMPBM_CRPT0502076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bookmarkStart w:id="4626" w:name="_PERM_MCCTEMPBM_CRPT05020767___7"/>
            <w:bookmarkEnd w:id="4626"/>
          </w:p>
        </w:tc>
      </w:tr>
      <w:bookmarkEnd w:id="4625"/>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823058">
            <w:pPr>
              <w:pStyle w:val="TAC"/>
            </w:pPr>
            <w:r w:rsidRPr="00823058">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823058">
            <w:pPr>
              <w:pStyle w:val="TAC"/>
              <w:rPr>
                <w:rFonts w:eastAsia="SimSun"/>
              </w:rPr>
            </w:pPr>
            <w:r w:rsidRPr="00823058">
              <w:t>C</w:t>
            </w:r>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823058">
            <w:pPr>
              <w:pStyle w:val="TAC"/>
            </w:pPr>
            <w:r w:rsidRPr="00823058">
              <w:t>C</w:t>
            </w:r>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823058">
            <w:pPr>
              <w:pStyle w:val="TAC"/>
            </w:pPr>
            <w:r w:rsidRPr="00823058">
              <w:t>O</w:t>
            </w:r>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bookmarkEnd w:id="4624"/>
    </w:tbl>
    <w:p w14:paraId="7AFDD493" w14:textId="77777777" w:rsidR="00EE5860" w:rsidRPr="00441CD0" w:rsidRDefault="00EE5860" w:rsidP="00EE5860">
      <w:pPr>
        <w:rPr>
          <w:lang w:val="en-US" w:eastAsia="zh-CN"/>
        </w:rPr>
      </w:pPr>
    </w:p>
    <w:p w14:paraId="76D0F739" w14:textId="77777777" w:rsidR="00EE5860" w:rsidRPr="00441CD0" w:rsidRDefault="00EE5860" w:rsidP="001A3E8D">
      <w:pPr>
        <w:pStyle w:val="Heading4"/>
        <w:rPr>
          <w:lang w:val="x-none" w:eastAsia="zh-CN"/>
        </w:rPr>
      </w:pPr>
      <w:bookmarkStart w:id="4627" w:name="_Toc19717310"/>
      <w:bookmarkStart w:id="4628" w:name="_Toc27490804"/>
      <w:bookmarkStart w:id="4629" w:name="_Toc27557097"/>
      <w:bookmarkStart w:id="4630" w:name="_Toc27724014"/>
      <w:bookmarkStart w:id="4631" w:name="_Toc36031086"/>
      <w:bookmarkStart w:id="4632" w:name="_Toc36043006"/>
      <w:bookmarkStart w:id="4633" w:name="_Toc36814331"/>
      <w:bookmarkStart w:id="4634" w:name="_Toc44689187"/>
      <w:bookmarkStart w:id="4635" w:name="_Toc44923941"/>
      <w:bookmarkStart w:id="4636" w:name="_Toc51860911"/>
      <w:bookmarkStart w:id="4637" w:name="_Toc57930682"/>
      <w:bookmarkStart w:id="4638" w:name="_Toc57931312"/>
      <w:bookmarkStart w:id="4639" w:name="_Toc98235867"/>
      <w:r w:rsidRPr="00441CD0">
        <w:t>7.5.4.12</w:t>
      </w:r>
      <w:r w:rsidRPr="00441CD0">
        <w:tab/>
        <w:t>Remove BAR IE within PFCP Session Modification Request</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bookmarkStart w:id="4640" w:name="MCCQCTEMPBM_0000010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bookmarkStart w:id="4641" w:name="_PERM_MCCTEMPBM_CRPT0502077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bookmarkStart w:id="4642" w:name="_PERM_MCCTEMPBM_CRPT05020773___7"/>
            <w:bookmarkEnd w:id="4642"/>
          </w:p>
        </w:tc>
      </w:tr>
      <w:bookmarkEnd w:id="4641"/>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bookmarkEnd w:id="4640"/>
    </w:tbl>
    <w:p w14:paraId="27535BDB" w14:textId="77777777" w:rsidR="00EE5860" w:rsidRPr="00441CD0" w:rsidRDefault="00EE5860" w:rsidP="00EE5860">
      <w:pPr>
        <w:rPr>
          <w:lang w:val="en-US" w:eastAsia="zh-CN"/>
        </w:rPr>
      </w:pPr>
    </w:p>
    <w:p w14:paraId="43F7AC29" w14:textId="77777777" w:rsidR="00EE5860" w:rsidRPr="00441CD0" w:rsidRDefault="00EE5860" w:rsidP="001A3E8D">
      <w:pPr>
        <w:pStyle w:val="Heading4"/>
        <w:rPr>
          <w:rFonts w:cs="Arial"/>
          <w:bCs/>
          <w:lang w:val="x-none"/>
        </w:rPr>
      </w:pPr>
      <w:bookmarkStart w:id="4643" w:name="_Toc19717311"/>
      <w:bookmarkStart w:id="4644" w:name="_Toc27490805"/>
      <w:bookmarkStart w:id="4645" w:name="_Toc27557098"/>
      <w:bookmarkStart w:id="4646" w:name="_Toc27724015"/>
      <w:bookmarkStart w:id="4647" w:name="_Toc36031087"/>
      <w:bookmarkStart w:id="4648" w:name="_Toc36043007"/>
      <w:bookmarkStart w:id="4649" w:name="_Toc36814332"/>
      <w:bookmarkStart w:id="4650" w:name="_Toc44689188"/>
      <w:bookmarkStart w:id="4651" w:name="_Toc44923942"/>
      <w:bookmarkStart w:id="4652" w:name="_Toc51860912"/>
      <w:bookmarkStart w:id="4653" w:name="_Toc57930683"/>
      <w:bookmarkStart w:id="4654" w:name="_Toc57931313"/>
      <w:bookmarkStart w:id="4655" w:name="_Toc98235868"/>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bookmarkStart w:id="4656" w:name="MCCQCTEMPBM_00000104"/>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bookmarkStart w:id="4657" w:name="_PERM_MCCTEMPBM_CRPT0502077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bookmarkStart w:id="4658" w:name="_PERM_MCCTEMPBM_CRPT05020776___7"/>
            <w:bookmarkEnd w:id="4658"/>
          </w:p>
        </w:tc>
      </w:tr>
      <w:bookmarkEnd w:id="4657"/>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823058">
            <w:pPr>
              <w:pStyle w:val="TAC"/>
              <w:rPr>
                <w:lang w:val="en-US"/>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823058">
            <w:pPr>
              <w:pStyle w:val="TAC"/>
              <w:rPr>
                <w:szCs w:val="18"/>
                <w:lang w:val="en-US"/>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823058">
            <w:pPr>
              <w:pStyle w:val="TAC"/>
              <w:rPr>
                <w:lang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823058">
            <w:pPr>
              <w:pStyle w:val="TAC"/>
              <w:rPr>
                <w:lang w:val="en-US"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0A1449">
            <w:pPr>
              <w:pStyle w:val="TAL"/>
              <w:rPr>
                <w:rFonts w:cs="Arial"/>
                <w:szCs w:val="18"/>
                <w:lang w:eastAsia="zh-CN"/>
              </w:rPr>
            </w:pPr>
            <w:r w:rsidRPr="000A1449">
              <w:t>In the 5GC, several IEs with the same IE type may be present to represent multiple UE IP addresses, if the UPF indicated support of the IP6PL feature (see clause 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bookmarkEnd w:id="4656"/>
    </w:tbl>
    <w:p w14:paraId="1BCDDE9E" w14:textId="77777777" w:rsidR="00EE5860" w:rsidRPr="00441CD0" w:rsidRDefault="00EE5860" w:rsidP="00EE5860">
      <w:pPr>
        <w:rPr>
          <w:lang w:eastAsia="zh-CN"/>
        </w:rPr>
      </w:pPr>
    </w:p>
    <w:p w14:paraId="43E21AE1" w14:textId="77777777" w:rsidR="00EE5860" w:rsidRPr="00441CD0" w:rsidRDefault="00EE5860" w:rsidP="001A3E8D">
      <w:pPr>
        <w:pStyle w:val="Heading4"/>
        <w:rPr>
          <w:lang w:eastAsia="zh-CN"/>
        </w:rPr>
      </w:pPr>
      <w:bookmarkStart w:id="4659" w:name="_Toc19717312"/>
      <w:bookmarkStart w:id="4660" w:name="_Toc27490806"/>
      <w:bookmarkStart w:id="4661" w:name="_Toc27557099"/>
      <w:bookmarkStart w:id="4662" w:name="_Toc27724016"/>
      <w:bookmarkStart w:id="4663" w:name="_Toc36031088"/>
      <w:bookmarkStart w:id="4664" w:name="_Toc36043008"/>
      <w:bookmarkStart w:id="4665" w:name="_Toc36814333"/>
      <w:bookmarkStart w:id="4666" w:name="_Toc44689189"/>
      <w:bookmarkStart w:id="4667" w:name="_Toc44923943"/>
      <w:bookmarkStart w:id="4668" w:name="_Toc51860913"/>
      <w:bookmarkStart w:id="4669" w:name="_Toc57930684"/>
      <w:bookmarkStart w:id="4670" w:name="_Toc57931314"/>
      <w:bookmarkStart w:id="4671" w:name="_Toc98235869"/>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bookmarkStart w:id="4672" w:name="MCCQCTEMPBM_0000010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bookmarkStart w:id="4673" w:name="_PERM_MCCTEMPBM_CRPT0502078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bookmarkStart w:id="4674" w:name="_PERM_MCCTEMPBM_CRPT05020789___7"/>
            <w:bookmarkEnd w:id="4674"/>
          </w:p>
        </w:tc>
      </w:tr>
      <w:bookmarkEnd w:id="4673"/>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823058">
            <w:pPr>
              <w:pStyle w:val="TAC"/>
            </w:pPr>
            <w:r w:rsidRPr="00823058">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bookmarkEnd w:id="4672"/>
    </w:tbl>
    <w:p w14:paraId="4FBB9A11" w14:textId="77777777" w:rsidR="00EE5860" w:rsidRPr="00441CD0" w:rsidRDefault="00EE5860" w:rsidP="00EE5860">
      <w:pPr>
        <w:rPr>
          <w:lang w:eastAsia="zh-CN"/>
        </w:rPr>
      </w:pPr>
    </w:p>
    <w:p w14:paraId="6B126DE4" w14:textId="77777777" w:rsidR="00EE5860" w:rsidRPr="00441CD0" w:rsidRDefault="00EE5860" w:rsidP="001A3E8D">
      <w:pPr>
        <w:pStyle w:val="Heading4"/>
        <w:rPr>
          <w:lang w:eastAsia="zh-CN"/>
        </w:rPr>
      </w:pPr>
      <w:bookmarkStart w:id="4675" w:name="_Toc19717313"/>
      <w:bookmarkStart w:id="4676" w:name="_Toc27490807"/>
      <w:bookmarkStart w:id="4677" w:name="_Toc27557100"/>
      <w:bookmarkStart w:id="4678" w:name="_Toc27724017"/>
      <w:bookmarkStart w:id="4679" w:name="_Toc36031089"/>
      <w:bookmarkStart w:id="4680" w:name="_Toc36043009"/>
      <w:bookmarkStart w:id="4681" w:name="_Toc36814334"/>
      <w:bookmarkStart w:id="4682" w:name="_Toc44689190"/>
      <w:bookmarkStart w:id="4683" w:name="_Toc44923944"/>
      <w:bookmarkStart w:id="4684" w:name="_Toc51860914"/>
      <w:bookmarkStart w:id="4685" w:name="_Toc57930685"/>
      <w:bookmarkStart w:id="4686" w:name="_Toc57931315"/>
      <w:bookmarkStart w:id="4687" w:name="_Toc98235870"/>
      <w:r w:rsidRPr="00441CD0">
        <w:t>7.5.4.15</w:t>
      </w:r>
      <w:r w:rsidRPr="00441CD0">
        <w:tab/>
        <w:t>Remove MAR IE within PFCP Session Modification Request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bookmarkStart w:id="4688" w:name="MCCQCTEMPBM_0000010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bookmarkStart w:id="4689" w:name="_PERM_MCCTEMPBM_CRPT0502079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bookmarkStart w:id="4690" w:name="_PERM_MCCTEMPBM_CRPT05020792___7"/>
            <w:bookmarkEnd w:id="4690"/>
          </w:p>
        </w:tc>
      </w:tr>
      <w:bookmarkEnd w:id="4689"/>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823058">
            <w:pPr>
              <w:pStyle w:val="TAC"/>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bookmarkEnd w:id="4688"/>
    </w:tbl>
    <w:p w14:paraId="4C0B4F0A" w14:textId="77777777" w:rsidR="00EE5860" w:rsidRPr="00441CD0" w:rsidRDefault="00EE5860" w:rsidP="00EE5860"/>
    <w:p w14:paraId="68E41CBB" w14:textId="77777777" w:rsidR="00EE5860" w:rsidRPr="00441CD0" w:rsidRDefault="00EE5860" w:rsidP="001A3E8D">
      <w:pPr>
        <w:pStyle w:val="Heading4"/>
        <w:rPr>
          <w:rFonts w:cs="Arial"/>
          <w:bCs/>
        </w:rPr>
      </w:pPr>
      <w:bookmarkStart w:id="4691" w:name="_Toc19717314"/>
      <w:bookmarkStart w:id="4692" w:name="_Toc27490808"/>
      <w:bookmarkStart w:id="4693" w:name="_Toc27557101"/>
      <w:bookmarkStart w:id="4694" w:name="_Toc27724018"/>
      <w:bookmarkStart w:id="4695" w:name="_Toc36031090"/>
      <w:bookmarkStart w:id="4696" w:name="_Toc36043010"/>
      <w:bookmarkStart w:id="4697" w:name="_Toc36814335"/>
      <w:bookmarkStart w:id="4698" w:name="_Toc44689191"/>
      <w:bookmarkStart w:id="4699" w:name="_Toc44923945"/>
      <w:bookmarkStart w:id="4700" w:name="_Toc51860915"/>
      <w:bookmarkStart w:id="4701" w:name="_Toc57930686"/>
      <w:bookmarkStart w:id="4702" w:name="_Toc57931316"/>
      <w:bookmarkStart w:id="4703" w:name="_Toc98235871"/>
      <w:r w:rsidRPr="00441CD0">
        <w:t>7.5.4.16</w:t>
      </w:r>
      <w:r w:rsidRPr="00441CD0">
        <w:tab/>
        <w:t>Update</w:t>
      </w:r>
      <w:r w:rsidRPr="00441CD0">
        <w:rPr>
          <w:lang w:val="en-US"/>
        </w:rPr>
        <w:t xml:space="preserve"> </w:t>
      </w:r>
      <w:r w:rsidRPr="00441CD0">
        <w:t>MAR IE within PFCP Session Modification Request</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-1: Update</w:t>
      </w:r>
      <w:r w:rsidRPr="00441CD0">
        <w:rPr>
          <w:lang w:val="en-US"/>
        </w:rPr>
        <w:t xml:space="preserve"> </w:t>
      </w:r>
      <w:r w:rsidRPr="00441CD0">
        <w:t>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bookmarkStart w:id="4704" w:name="MCCQCTEMPBM_0000010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bookmarkStart w:id="4705" w:name="_PERM_MCCTEMPBM_CRPT0502079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bookmarkStart w:id="4706" w:name="_PERM_MCCTEMPBM_CRPT05020795___7"/>
            <w:bookmarkEnd w:id="4706"/>
          </w:p>
        </w:tc>
      </w:tr>
      <w:bookmarkEnd w:id="4705"/>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67687A" w:rsidRDefault="00EE5860" w:rsidP="00BB0E1F">
            <w:pPr>
              <w:pStyle w:val="TAL"/>
              <w:rPr>
                <w:lang w:val="en-US"/>
              </w:rPr>
            </w:pPr>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0E244180" w:rsidR="00EE5860" w:rsidRPr="0067687A" w:rsidRDefault="00EE5860" w:rsidP="00BB0E1F">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67687A" w:rsidRDefault="00EE5860" w:rsidP="00BB0E1F">
            <w:pPr>
              <w:pStyle w:val="TAC"/>
              <w:rPr>
                <w:lang w:val="en-US"/>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1FF1769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0A1449">
            <w:pPr>
              <w:pStyle w:val="TAL"/>
              <w:rPr>
                <w:lang w:val="en-US"/>
              </w:rPr>
            </w:pPr>
            <w:r w:rsidRPr="000A1449">
              <w:t>This IE shall be present to provision 3GPP access specific forwarding action information when this access is added, i.e. when the UE registers to 3GPP access.</w:t>
            </w:r>
          </w:p>
          <w:p w14:paraId="3BE8F881" w14:textId="77777777" w:rsidR="00EE5860" w:rsidRPr="00441CD0" w:rsidRDefault="00EE5860" w:rsidP="00BB0E1F">
            <w:pPr>
              <w:pStyle w:val="TAL"/>
              <w:rPr>
                <w:lang w:val="en-US"/>
              </w:rPr>
            </w:pPr>
          </w:p>
          <w:p w14:paraId="73924D85" w14:textId="7988CFB2" w:rsidR="00EE5860" w:rsidRPr="00441CD0" w:rsidRDefault="00EE5860" w:rsidP="00EC4799">
            <w:pPr>
              <w:pStyle w:val="TAL"/>
              <w:rPr>
                <w:szCs w:val="18"/>
                <w:lang w:val="fr-FR"/>
              </w:rPr>
            </w:pPr>
            <w:r w:rsidRPr="00441CD0">
              <w:rPr>
                <w:lang w:val="en-US" w:eastAsia="zh-CN"/>
              </w:rPr>
              <w:t>See Table</w:t>
            </w:r>
            <w:r w:rsidR="00EC4799">
              <w:rPr>
                <w:lang w:val="en-US" w:eastAsia="zh-CN"/>
              </w:rPr>
              <w:t> </w:t>
            </w:r>
            <w:r w:rsidRPr="00441CD0">
              <w:rPr>
                <w:lang w:val="en-US" w:eastAsia="zh-CN"/>
              </w:rPr>
              <w:t xml:space="preserve">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0A1449">
            <w:pPr>
              <w:pStyle w:val="TAL"/>
              <w:rPr>
                <w:lang w:val="en-US"/>
              </w:rPr>
            </w:pPr>
            <w:r w:rsidRPr="000A1449">
              <w:t>This IE shall be present to provision Non-3GPP access specific forwarding action information when this access is added, i.e. when the UE registers to non-3GPP access.</w:t>
            </w:r>
          </w:p>
          <w:p w14:paraId="2C1A66E5" w14:textId="1094CDBD" w:rsidR="00EE5860" w:rsidRPr="00441CD0" w:rsidRDefault="00EE5860" w:rsidP="00EC4799">
            <w:pPr>
              <w:pStyle w:val="TAL"/>
              <w:rPr>
                <w:szCs w:val="18"/>
                <w:lang w:val="fr-FR"/>
              </w:rPr>
            </w:pPr>
            <w:r w:rsidRPr="00441CD0">
              <w:rPr>
                <w:lang w:val="en-US" w:eastAsia="zh-CN"/>
              </w:rPr>
              <w:t>See Table</w:t>
            </w:r>
            <w:r w:rsidR="00EC4799">
              <w:rPr>
                <w:lang w:val="en-US" w:eastAsia="zh-CN"/>
              </w:rPr>
              <w:t> </w:t>
            </w:r>
            <w:r w:rsidRPr="00441CD0">
              <w:rPr>
                <w:lang w:val="en-US" w:eastAsia="zh-CN"/>
              </w:rPr>
              <w:t xml:space="preserve">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tr w:rsidR="003C47D3" w:rsidRPr="00441CD0" w14:paraId="6D3D56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FDB3B5D" w14:textId="31ABD394" w:rsidR="003C47D3" w:rsidRPr="00441CD0" w:rsidRDefault="003C47D3" w:rsidP="003C47D3">
            <w:pPr>
              <w:pStyle w:val="TAL"/>
              <w:rPr>
                <w:lang w:val="fr-FR"/>
              </w:rPr>
            </w:pPr>
            <w:r>
              <w:rPr>
                <w:lang w:eastAsia="zh-CN"/>
              </w:rPr>
              <w:t>Threshold values</w:t>
            </w:r>
          </w:p>
        </w:tc>
        <w:tc>
          <w:tcPr>
            <w:tcW w:w="336" w:type="dxa"/>
            <w:tcBorders>
              <w:top w:val="single" w:sz="4" w:space="0" w:color="auto"/>
              <w:left w:val="single" w:sz="4" w:space="0" w:color="auto"/>
              <w:bottom w:val="single" w:sz="4" w:space="0" w:color="auto"/>
              <w:right w:val="single" w:sz="4" w:space="0" w:color="auto"/>
            </w:tcBorders>
          </w:tcPr>
          <w:p w14:paraId="488154F2" w14:textId="27E09A87" w:rsidR="003C47D3" w:rsidRPr="00441CD0" w:rsidRDefault="003C47D3"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24A4B2FD" w14:textId="6E94E4A3" w:rsidR="003C47D3" w:rsidRPr="00441CD0" w:rsidRDefault="003C47D3" w:rsidP="003C47D3">
            <w:pPr>
              <w:pStyle w:val="TAL"/>
              <w:rPr>
                <w:szCs w:val="18"/>
                <w:lang w:val="fr-FR"/>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tcPr>
          <w:p w14:paraId="5D735D0A" w14:textId="611438E0"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DC52D43" w14:textId="5FD6C65C"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0663B03" w14:textId="4D84A138"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CF28321" w14:textId="7429CD76"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E9D8D2A" w14:textId="02BC2C32" w:rsidR="003C47D3" w:rsidRPr="00441CD0" w:rsidRDefault="003C47D3" w:rsidP="003C47D3">
            <w:pPr>
              <w:pStyle w:val="TAC"/>
              <w:rPr>
                <w:lang w:val="fr-FR"/>
              </w:rPr>
            </w:pPr>
            <w:r>
              <w:rPr>
                <w:lang w:eastAsia="zh-CN"/>
              </w:rPr>
              <w:t>Thresholds</w:t>
            </w:r>
          </w:p>
        </w:tc>
      </w:tr>
      <w:tr w:rsidR="003C47D3" w:rsidRPr="00441CD0" w14:paraId="6EAD11F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B86AB58" w14:textId="07B1B627" w:rsidR="003C47D3" w:rsidRDefault="003C47D3" w:rsidP="003C47D3">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486817CD" w14:textId="47A59B7B" w:rsidR="003C47D3" w:rsidRDefault="003C47D3" w:rsidP="00823058">
            <w:pPr>
              <w:pStyle w:val="TAC"/>
              <w:rPr>
                <w:lang w:val="de-DE"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374AA90F" w14:textId="77777777" w:rsidR="003C47D3" w:rsidRDefault="003C47D3" w:rsidP="003C47D3">
            <w:pPr>
              <w:pStyle w:val="TAL"/>
              <w:rPr>
                <w:lang w:val="en-US"/>
              </w:rPr>
            </w:pPr>
            <w:r w:rsidRPr="00E61DE8">
              <w:rPr>
                <w:lang w:val="en-US"/>
              </w:rPr>
              <w:t xml:space="preserve">This IE shall be included </w:t>
            </w:r>
            <w:r w:rsidRPr="00441CD0">
              <w:rPr>
                <w:lang w:val="en-US"/>
              </w:rPr>
              <w:t xml:space="preserve">if </w:t>
            </w:r>
            <w:r>
              <w:rPr>
                <w:lang w:val="en-US"/>
              </w:rPr>
              <w:t>any of the</w:t>
            </w:r>
            <w:r w:rsidRPr="00E61DE8">
              <w:rPr>
                <w:lang w:val="en-US"/>
              </w:rPr>
              <w:t xml:space="preserve"> following flag is set to "1" or if the change of flag(s) from "1" to "0" results in the IE becoming set to all zeros.</w:t>
            </w:r>
          </w:p>
          <w:p w14:paraId="46446317" w14:textId="77777777" w:rsidR="003C47D3" w:rsidRPr="00441CD0" w:rsidRDefault="003C47D3" w:rsidP="003C47D3">
            <w:pPr>
              <w:pStyle w:val="TAL"/>
            </w:pPr>
            <w:r w:rsidRPr="00441CD0">
              <w:t>Applicable flags are:</w:t>
            </w:r>
          </w:p>
          <w:p w14:paraId="489A3D80" w14:textId="77777777" w:rsidR="003C47D3" w:rsidRPr="00480F16" w:rsidRDefault="003C47D3" w:rsidP="003C47D3">
            <w:pPr>
              <w:pStyle w:val="B1"/>
              <w:rPr>
                <w:rFonts w:ascii="Arial" w:hAnsi="Arial" w:cs="Arial"/>
                <w:sz w:val="18"/>
                <w:szCs w:val="18"/>
                <w:lang w:val="fr-FR"/>
              </w:rPr>
            </w:pPr>
            <w:bookmarkStart w:id="4707" w:name="_PERM_MCCTEMPBM_CRPT05020807___7"/>
            <w:r w:rsidRPr="00441CD0">
              <w:rPr>
                <w:rFonts w:ascii="Arial" w:hAnsi="Arial" w:cs="Arial"/>
                <w:sz w:val="18"/>
                <w:szCs w:val="18"/>
                <w:lang w:val="fr-FR"/>
              </w:rPr>
              <w:t>-</w:t>
            </w:r>
            <w:r w:rsidRPr="00441CD0">
              <w:rPr>
                <w:rFonts w:ascii="Arial" w:hAnsi="Arial" w:cs="Arial"/>
                <w:sz w:val="18"/>
                <w:szCs w:val="18"/>
                <w:lang w:val="fr-FR"/>
              </w:rPr>
              <w:tab/>
            </w:r>
            <w:r>
              <w:rPr>
                <w:rFonts w:ascii="Arial" w:hAnsi="Arial" w:cs="Arial"/>
                <w:sz w:val="18"/>
                <w:szCs w:val="18"/>
                <w:lang w:val="fr-FR"/>
              </w:rPr>
              <w:t>ALBI (</w:t>
            </w:r>
            <w:r w:rsidRPr="00480F16">
              <w:rPr>
                <w:rFonts w:ascii="Arial" w:hAnsi="Arial" w:cs="Arial"/>
                <w:sz w:val="18"/>
                <w:szCs w:val="18"/>
                <w:lang w:val="fr-FR"/>
              </w:rPr>
              <w:t>Autonomous Load Balancing Indicator</w:t>
            </w:r>
            <w:r>
              <w:rPr>
                <w:rFonts w:ascii="Arial" w:hAnsi="Arial" w:cs="Arial"/>
                <w:sz w:val="18"/>
                <w:szCs w:val="18"/>
                <w:lang w:val="fr-FR"/>
              </w:rPr>
              <w:t>)</w:t>
            </w:r>
            <w:r w:rsidRPr="00480F16">
              <w:rPr>
                <w:rFonts w:ascii="Arial" w:hAnsi="Arial" w:cs="Arial"/>
                <w:sz w:val="18"/>
                <w:szCs w:val="18"/>
                <w:lang w:val="fr-FR"/>
              </w:rPr>
              <w:t>: this flag shall be set to "1" if the SMF allows the UPF to apply autonomous load-balance when the Steering Mode is Load-Balancing;</w:t>
            </w:r>
          </w:p>
          <w:bookmarkEnd w:id="4707"/>
          <w:p w14:paraId="5C65DC3A" w14:textId="603630AA" w:rsidR="003C47D3" w:rsidRPr="00441CD0" w:rsidRDefault="003C47D3" w:rsidP="003C47D3">
            <w:pPr>
              <w:pStyle w:val="TAL"/>
            </w:pPr>
            <w:r w:rsidRPr="00441CD0">
              <w:rPr>
                <w:rFonts w:cs="Arial"/>
                <w:szCs w:val="18"/>
                <w:lang w:val="fr-FR"/>
              </w:rPr>
              <w:t>-</w:t>
            </w:r>
            <w:r w:rsidRPr="00441CD0">
              <w:rPr>
                <w:rFonts w:cs="Arial"/>
                <w:szCs w:val="18"/>
                <w:lang w:val="fr-FR"/>
              </w:rPr>
              <w:tab/>
            </w:r>
            <w:r>
              <w:rPr>
                <w:rFonts w:cs="Arial"/>
                <w:szCs w:val="18"/>
                <w:lang w:val="fr-FR"/>
              </w:rPr>
              <w:t>UEAI (</w:t>
            </w:r>
            <w:r w:rsidRPr="00480F16">
              <w:rPr>
                <w:rFonts w:cs="Arial"/>
                <w:szCs w:val="18"/>
                <w:lang w:val="fr-FR"/>
              </w:rPr>
              <w:t>UE Assistance Indicator</w:t>
            </w:r>
            <w:r>
              <w:rPr>
                <w:rFonts w:cs="Arial"/>
                <w:szCs w:val="18"/>
                <w:lang w:val="fr-FR"/>
              </w:rPr>
              <w:t>)</w:t>
            </w:r>
            <w:r w:rsidRPr="00480F16">
              <w:rPr>
                <w:rFonts w:cs="Arial"/>
                <w:szCs w:val="18"/>
                <w:lang w:val="fr-FR"/>
              </w:rPr>
              <w:t>: this flag shall be set to "1" if t</w:t>
            </w:r>
            <w:r>
              <w:rPr>
                <w:rFonts w:cs="Arial"/>
                <w:szCs w:val="18"/>
                <w:lang w:val="fr-FR"/>
              </w:rPr>
              <w:t>he SMF allows UE assistant load-balance</w:t>
            </w:r>
            <w:r w:rsidRPr="00480F16">
              <w:rPr>
                <w:rFonts w:cs="Arial"/>
                <w:szCs w:val="18"/>
                <w:lang w:val="fr-FR"/>
              </w:rPr>
              <w:t xml:space="preserve"> when the Steering Mode is Lo</w:t>
            </w:r>
            <w:r>
              <w:rPr>
                <w:rFonts w:cs="Arial"/>
                <w:szCs w:val="18"/>
                <w:lang w:val="fr-FR"/>
              </w:rPr>
              <w:t>ad-Balancing.</w:t>
            </w:r>
          </w:p>
        </w:tc>
        <w:tc>
          <w:tcPr>
            <w:tcW w:w="370" w:type="dxa"/>
            <w:tcBorders>
              <w:top w:val="single" w:sz="4" w:space="0" w:color="auto"/>
              <w:left w:val="single" w:sz="4" w:space="0" w:color="auto"/>
              <w:bottom w:val="single" w:sz="4" w:space="0" w:color="auto"/>
              <w:right w:val="single" w:sz="4" w:space="0" w:color="auto"/>
            </w:tcBorders>
          </w:tcPr>
          <w:p w14:paraId="4ABE8538" w14:textId="19F5C972"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A09A19E" w14:textId="053DCC2C"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E89EFEF" w14:textId="2ECE587A"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CC66CE0" w14:textId="3D250568"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34BD166" w14:textId="504D2C64" w:rsidR="003C47D3" w:rsidRDefault="003C47D3" w:rsidP="003C47D3">
            <w:pPr>
              <w:pStyle w:val="TAC"/>
              <w:rPr>
                <w:lang w:eastAsia="zh-CN"/>
              </w:rPr>
            </w:pPr>
            <w:r>
              <w:t>Steering Mode Indicator</w:t>
            </w:r>
          </w:p>
        </w:tc>
      </w:tr>
      <w:bookmarkEnd w:id="4704"/>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bookmarkStart w:id="4708" w:name="MCCQCTEMPBM_00000108"/>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bookmarkStart w:id="4709" w:name="_PERM_MCCTEMPBM_CRPT0502080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bookmarkStart w:id="4710" w:name="_PERM_MCCTEMPBM_CRPT05020809___7"/>
            <w:bookmarkEnd w:id="4710"/>
          </w:p>
        </w:tc>
      </w:tr>
      <w:bookmarkEnd w:id="4709"/>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823058">
            <w:pPr>
              <w:pStyle w:val="TAC"/>
              <w:rPr>
                <w:lang w:val="sv-S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7412D676" w14:textId="0D5F33FC"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bookmarkEnd w:id="4708"/>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bookmarkStart w:id="4711" w:name="MCCQCTEMPBM_00000109"/>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bookmarkStart w:id="4712" w:name="_PERM_MCCTEMPBM_CRPT0502081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bookmarkStart w:id="4713" w:name="_PERM_MCCTEMPBM_CRPT05020815___7"/>
            <w:bookmarkEnd w:id="4713"/>
          </w:p>
        </w:tc>
      </w:tr>
      <w:bookmarkEnd w:id="4712"/>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bookmarkEnd w:id="4711"/>
    </w:tbl>
    <w:p w14:paraId="57700693" w14:textId="77777777" w:rsidR="00EE5860" w:rsidRPr="00441CD0" w:rsidRDefault="00EE5860" w:rsidP="00EE5860">
      <w:pPr>
        <w:rPr>
          <w:lang w:val="x-none" w:eastAsia="zh-CN"/>
        </w:rPr>
      </w:pPr>
    </w:p>
    <w:p w14:paraId="7FB924E4" w14:textId="77777777" w:rsidR="00EE5860" w:rsidRPr="00441CD0" w:rsidRDefault="00EE5860" w:rsidP="001A3E8D">
      <w:pPr>
        <w:pStyle w:val="Heading4"/>
        <w:rPr>
          <w:rFonts w:cs="Arial"/>
          <w:bCs/>
        </w:rPr>
      </w:pPr>
      <w:bookmarkStart w:id="4714" w:name="_Toc27490809"/>
      <w:bookmarkStart w:id="4715" w:name="_Toc27557102"/>
      <w:bookmarkStart w:id="4716" w:name="_Toc27724019"/>
      <w:bookmarkStart w:id="4717" w:name="_Toc36031091"/>
      <w:bookmarkStart w:id="4718" w:name="_Toc36043011"/>
      <w:bookmarkStart w:id="4719" w:name="_Toc36814336"/>
      <w:bookmarkStart w:id="4720" w:name="_Toc44689192"/>
      <w:bookmarkStart w:id="4721" w:name="_Toc44923946"/>
      <w:bookmarkStart w:id="4722" w:name="_Toc51860916"/>
      <w:bookmarkStart w:id="4723" w:name="_Toc57930687"/>
      <w:bookmarkStart w:id="4724" w:name="_Toc57931317"/>
      <w:bookmarkStart w:id="4725" w:name="_Toc98235872"/>
      <w:r w:rsidRPr="00441CD0">
        <w:t>7.5.4.17</w:t>
      </w:r>
      <w:r w:rsidRPr="00441CD0">
        <w:tab/>
      </w:r>
      <w:r w:rsidRPr="0067687A">
        <w:rPr>
          <w:szCs w:val="18"/>
          <w:lang w:val="en-US"/>
        </w:rPr>
        <w:t>Create PDR/FAR/URR/QER/BAR/MAR</w:t>
      </w:r>
      <w:r w:rsidRPr="00441CD0">
        <w:t xml:space="preserve"> IEs within PFCP Session Modification Request</w:t>
      </w:r>
      <w:bookmarkEnd w:id="4714"/>
      <w:bookmarkEnd w:id="4715"/>
      <w:bookmarkEnd w:id="4716"/>
      <w:bookmarkEnd w:id="4717"/>
      <w:bookmarkEnd w:id="4718"/>
      <w:bookmarkEnd w:id="4719"/>
      <w:bookmarkEnd w:id="4720"/>
      <w:bookmarkEnd w:id="4721"/>
      <w:bookmarkEnd w:id="4722"/>
      <w:bookmarkEnd w:id="4723"/>
      <w:bookmarkEnd w:id="4724"/>
      <w:bookmarkEnd w:id="4725"/>
    </w:p>
    <w:p w14:paraId="7CC949D1" w14:textId="77777777" w:rsidR="00EE5860" w:rsidRPr="00441CD0" w:rsidRDefault="00EE5860" w:rsidP="00EE5860">
      <w:r w:rsidRPr="00441CD0">
        <w:t>PFCP Session Modification Request</w:t>
      </w:r>
      <w:r w:rsidRPr="0067687A">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1A3E8D">
      <w:pPr>
        <w:pStyle w:val="Heading4"/>
        <w:rPr>
          <w:lang w:eastAsia="zh-CN"/>
        </w:rPr>
      </w:pPr>
      <w:bookmarkStart w:id="4726" w:name="_Toc27490810"/>
      <w:bookmarkStart w:id="4727" w:name="_Toc27557103"/>
      <w:bookmarkStart w:id="4728" w:name="_Toc27724020"/>
      <w:bookmarkStart w:id="4729" w:name="_Toc36031092"/>
      <w:bookmarkStart w:id="4730" w:name="_Toc36043012"/>
      <w:bookmarkStart w:id="4731" w:name="_Toc36814337"/>
      <w:bookmarkStart w:id="4732" w:name="_Toc44689193"/>
      <w:bookmarkStart w:id="4733" w:name="_Toc44923947"/>
      <w:bookmarkStart w:id="4734" w:name="_Toc51860917"/>
      <w:bookmarkStart w:id="4735" w:name="_Toc57930688"/>
      <w:bookmarkStart w:id="4736" w:name="_Toc57931318"/>
      <w:bookmarkStart w:id="4737" w:name="_Toc98235873"/>
      <w:bookmarkStart w:id="4738" w:name="_Toc27490811"/>
      <w:bookmarkStart w:id="4739" w:name="_Toc27557104"/>
      <w:bookmarkStart w:id="4740" w:name="_Toc27724021"/>
      <w:bookmarkStart w:id="4741" w:name="_Toc36031093"/>
      <w:bookmarkStart w:id="4742" w:name="_Toc36043013"/>
      <w:bookmarkStart w:id="4743" w:name="_Toc36814338"/>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726"/>
      <w:bookmarkEnd w:id="4727"/>
      <w:bookmarkEnd w:id="4728"/>
      <w:bookmarkEnd w:id="4729"/>
      <w:bookmarkEnd w:id="4730"/>
      <w:bookmarkEnd w:id="4731"/>
      <w:bookmarkEnd w:id="4732"/>
      <w:bookmarkEnd w:id="4733"/>
      <w:bookmarkEnd w:id="4734"/>
      <w:bookmarkEnd w:id="4735"/>
      <w:bookmarkEnd w:id="4736"/>
      <w:bookmarkEnd w:id="4737"/>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bookmarkStart w:id="4744" w:name="MCCQCTEMPBM_0000011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bookmarkStart w:id="4745" w:name="_PERM_MCCTEMPBM_CRPT05020816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bookmarkStart w:id="4746" w:name="_PERM_MCCTEMPBM_CRPT05020817___7"/>
            <w:bookmarkEnd w:id="4746"/>
          </w:p>
        </w:tc>
      </w:tr>
      <w:bookmarkEnd w:id="4745"/>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823058">
            <w:pPr>
              <w:pStyle w:val="TAC"/>
              <w:rPr>
                <w:lang w:val="fr-FR"/>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4D36E4"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3C37520D" w:rsidR="004D36E4" w:rsidRPr="0067687A" w:rsidRDefault="004D36E4" w:rsidP="004D36E4">
            <w:pPr>
              <w:pStyle w:val="TAL"/>
              <w:rPr>
                <w:szCs w:val="18"/>
                <w:lang w:val="en-US"/>
              </w:rPr>
            </w:pPr>
            <w:r w:rsidRPr="005C71C3">
              <w:rPr>
                <w:lang w:val="fr-FR"/>
              </w:rPr>
              <w:t xml:space="preserve">User </w:t>
            </w:r>
            <w:r>
              <w:rPr>
                <w:lang w:val="fr-FR"/>
              </w:rPr>
              <w:t>P</w:t>
            </w:r>
            <w:r w:rsidRPr="005C71C3">
              <w:rPr>
                <w:lang w:val="fr-FR"/>
              </w:rPr>
              <w:t>lane Node</w:t>
            </w:r>
            <w:r w:rsidR="00AF2831">
              <w:rPr>
                <w:lang w:val="fr-FR"/>
              </w:rPr>
              <w:t xml:space="preserve"> </w:t>
            </w:r>
            <w:r w:rsidRPr="0067687A">
              <w:rPr>
                <w:szCs w:val="18"/>
                <w:lang w:val="en-US"/>
              </w:rPr>
              <w:t>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4A1310B6" w:rsidR="004D36E4" w:rsidRPr="00441CD0" w:rsidRDefault="004D36E4" w:rsidP="00823058">
            <w:pPr>
              <w:pStyle w:val="TAC"/>
              <w:rPr>
                <w:rFonts w:eastAsia="SimSun"/>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3B16B0E3" w14:textId="2B2D39B0" w:rsidR="004D36E4" w:rsidRPr="00A10FF5" w:rsidRDefault="004D36E4" w:rsidP="004D36E4">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567015D1"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542729B3"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6DD09294"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50458D15"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17C34808" w:rsidR="004D36E4" w:rsidRPr="00441CD0" w:rsidRDefault="004D36E4" w:rsidP="004D36E4">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sidRPr="0067687A">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bookmarkEnd w:id="4744"/>
    </w:tbl>
    <w:p w14:paraId="5AFCD3C3" w14:textId="77777777" w:rsidR="00EE5860" w:rsidRPr="00441CD0" w:rsidRDefault="00EE5860" w:rsidP="00EE5860">
      <w:pPr>
        <w:rPr>
          <w:lang w:eastAsia="zh-CN"/>
        </w:rPr>
      </w:pPr>
    </w:p>
    <w:p w14:paraId="3054CC43" w14:textId="77777777" w:rsidR="00EE5860" w:rsidRPr="00441CD0" w:rsidRDefault="00EE5860" w:rsidP="001A3E8D">
      <w:pPr>
        <w:pStyle w:val="Heading4"/>
        <w:rPr>
          <w:lang w:eastAsia="zh-CN"/>
        </w:rPr>
      </w:pPr>
      <w:bookmarkStart w:id="4747" w:name="_Toc44689194"/>
      <w:bookmarkStart w:id="4748" w:name="_Toc44923948"/>
      <w:bookmarkStart w:id="4749" w:name="_Toc51860918"/>
      <w:bookmarkStart w:id="4750" w:name="_Toc57930689"/>
      <w:bookmarkStart w:id="4751" w:name="_Toc57931319"/>
      <w:bookmarkStart w:id="4752" w:name="_Toc98235874"/>
      <w:r w:rsidRPr="00441CD0">
        <w:t>7.5.4.19</w:t>
      </w:r>
      <w:r w:rsidRPr="00441CD0">
        <w:tab/>
        <w:t>Remove SRR</w:t>
      </w:r>
      <w:r w:rsidRPr="00441CD0">
        <w:rPr>
          <w:lang w:eastAsia="zh-CN"/>
        </w:rPr>
        <w:t xml:space="preserve"> IE </w:t>
      </w:r>
      <w:r w:rsidRPr="00441CD0">
        <w:t>within PFCP Session Modification Request</w:t>
      </w:r>
      <w:bookmarkEnd w:id="4738"/>
      <w:bookmarkEnd w:id="4739"/>
      <w:bookmarkEnd w:id="4740"/>
      <w:bookmarkEnd w:id="4741"/>
      <w:bookmarkEnd w:id="4742"/>
      <w:bookmarkEnd w:id="4743"/>
      <w:bookmarkEnd w:id="4747"/>
      <w:bookmarkEnd w:id="4748"/>
      <w:bookmarkEnd w:id="4749"/>
      <w:bookmarkEnd w:id="4750"/>
      <w:bookmarkEnd w:id="4751"/>
      <w:bookmarkEnd w:id="4752"/>
    </w:p>
    <w:p w14:paraId="402CF9CF" w14:textId="2468BE4D" w:rsidR="00EE5860" w:rsidRPr="00441CD0" w:rsidRDefault="008D64CE"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bookmarkStart w:id="4753" w:name="MCCQCTEMPBM_00000111"/>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bookmarkStart w:id="4754" w:name="_PERM_MCCTEMPBM_CRPT0502082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bookmarkStart w:id="4755" w:name="_PERM_MCCTEMPBM_CRPT05020822___7"/>
            <w:bookmarkEnd w:id="4755"/>
          </w:p>
        </w:tc>
      </w:tr>
      <w:bookmarkEnd w:id="4754"/>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823058">
            <w:pPr>
              <w:pStyle w:val="TAC"/>
              <w:rPr>
                <w:lang w:val="fr-FR"/>
              </w:rPr>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bookmarkEnd w:id="4753"/>
    </w:tbl>
    <w:p w14:paraId="5F96C6B0" w14:textId="77777777" w:rsidR="00EE5860" w:rsidRPr="00441CD0" w:rsidRDefault="00EE5860" w:rsidP="00EE5860">
      <w:pPr>
        <w:rPr>
          <w:lang w:eastAsia="zh-CN"/>
        </w:rPr>
      </w:pPr>
    </w:p>
    <w:p w14:paraId="3651435A" w14:textId="77777777" w:rsidR="00EE5860" w:rsidRPr="00441CD0" w:rsidRDefault="00EE5860" w:rsidP="001A3E8D">
      <w:pPr>
        <w:pStyle w:val="Heading4"/>
      </w:pPr>
      <w:bookmarkStart w:id="4756" w:name="_Toc27490812"/>
      <w:bookmarkStart w:id="4757" w:name="_Toc27557105"/>
      <w:bookmarkStart w:id="4758" w:name="_Toc27724022"/>
      <w:bookmarkStart w:id="4759" w:name="_Toc36031094"/>
      <w:bookmarkStart w:id="4760" w:name="_Toc36043014"/>
      <w:bookmarkStart w:id="4761" w:name="_Toc36814339"/>
      <w:bookmarkStart w:id="4762" w:name="_Toc44689195"/>
      <w:bookmarkStart w:id="4763" w:name="_Toc44923949"/>
      <w:bookmarkStart w:id="4764" w:name="_Toc51860919"/>
      <w:bookmarkStart w:id="4765" w:name="_Toc57930690"/>
      <w:bookmarkStart w:id="4766" w:name="_Toc57931320"/>
      <w:bookmarkStart w:id="4767" w:name="_Toc98235875"/>
      <w:r w:rsidRPr="00441CD0">
        <w:t>7.5.4.20</w:t>
      </w:r>
      <w:r w:rsidRPr="00441CD0">
        <w:tab/>
        <w:t>Update SRR</w:t>
      </w:r>
      <w:r w:rsidRPr="00441CD0">
        <w:rPr>
          <w:lang w:eastAsia="zh-CN"/>
        </w:rPr>
        <w:t xml:space="preserve"> IE </w:t>
      </w:r>
      <w:r w:rsidRPr="00441CD0">
        <w:t>within PFCP Session Modification Request</w:t>
      </w:r>
      <w:bookmarkEnd w:id="4756"/>
      <w:bookmarkEnd w:id="4757"/>
      <w:bookmarkEnd w:id="4758"/>
      <w:bookmarkEnd w:id="4759"/>
      <w:bookmarkEnd w:id="4760"/>
      <w:bookmarkEnd w:id="4761"/>
      <w:bookmarkEnd w:id="4762"/>
      <w:bookmarkEnd w:id="4763"/>
      <w:bookmarkEnd w:id="4764"/>
      <w:bookmarkEnd w:id="4765"/>
      <w:bookmarkEnd w:id="4766"/>
      <w:bookmarkEnd w:id="4767"/>
    </w:p>
    <w:p w14:paraId="66919F5F" w14:textId="1B763D66" w:rsidR="00EE5860" w:rsidRPr="00441CD0" w:rsidRDefault="008D64CE"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B3403F"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bookmarkStart w:id="4768" w:name="MCCQCTEMPBM_00000112"/>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bookmarkStart w:id="4769" w:name="_PERM_MCCTEMPBM_CRPT05020824___7" w:colFirst="0" w:colLast="1"/>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bookmarkStart w:id="4770" w:name="_PERM_MCCTEMPBM_CRPT05020825___7"/>
            <w:bookmarkEnd w:id="4770"/>
          </w:p>
        </w:tc>
      </w:tr>
      <w:bookmarkEnd w:id="4769"/>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823058">
            <w:pPr>
              <w:pStyle w:val="TAC"/>
              <w:rPr>
                <w:lang w:val="fr-FR"/>
              </w:rPr>
            </w:pPr>
            <w:r w:rsidRPr="00823058">
              <w:rPr>
                <w:rFonts w:eastAsia="SimSun"/>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823058">
            <w:pPr>
              <w:pStyle w:val="TAC"/>
              <w:rPr>
                <w:rFonts w:eastAsia="SimSun"/>
                <w:lang w:val="de-DE"/>
              </w:rPr>
            </w:pPr>
            <w:r w:rsidRPr="00823058">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823058">
            <w:pPr>
              <w:pStyle w:val="TAC"/>
            </w:pPr>
            <w:r w:rsidRPr="00823058">
              <w:rPr>
                <w:rFonts w:hint="eastAsia"/>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r w:rsidR="001F3B36" w:rsidRPr="00441CD0" w14:paraId="3D8DFFD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50B31188" w14:textId="1F25A63C" w:rsidR="001F3B36" w:rsidRPr="00441CD0" w:rsidRDefault="001F3B36" w:rsidP="001F3B36">
            <w:pPr>
              <w:pStyle w:val="TAL"/>
              <w:rPr>
                <w:lang w:val="sv-SE"/>
              </w:rPr>
            </w:pPr>
            <w:r>
              <w:rPr>
                <w:lang w:val="sv-SE"/>
              </w:rPr>
              <w:t>Direct Reporting Information</w:t>
            </w:r>
          </w:p>
        </w:tc>
        <w:tc>
          <w:tcPr>
            <w:tcW w:w="335" w:type="dxa"/>
            <w:tcBorders>
              <w:top w:val="single" w:sz="4" w:space="0" w:color="auto"/>
              <w:left w:val="single" w:sz="4" w:space="0" w:color="auto"/>
              <w:bottom w:val="single" w:sz="4" w:space="0" w:color="auto"/>
              <w:right w:val="single" w:sz="4" w:space="0" w:color="auto"/>
            </w:tcBorders>
          </w:tcPr>
          <w:p w14:paraId="00B4645B" w14:textId="02671142" w:rsidR="001F3B36" w:rsidRPr="00441CD0" w:rsidRDefault="001F3B36" w:rsidP="00823058">
            <w:pPr>
              <w:pStyle w:val="TAC"/>
              <w:rPr>
                <w:lang w:val="de-DE" w:eastAsia="zh-CN"/>
              </w:rPr>
            </w:pPr>
            <w:r w:rsidRPr="00823058">
              <w:t>C</w:t>
            </w:r>
          </w:p>
        </w:tc>
        <w:tc>
          <w:tcPr>
            <w:tcW w:w="4667" w:type="dxa"/>
            <w:tcBorders>
              <w:top w:val="single" w:sz="4" w:space="0" w:color="auto"/>
              <w:left w:val="single" w:sz="4" w:space="0" w:color="auto"/>
              <w:bottom w:val="single" w:sz="4" w:space="0" w:color="auto"/>
              <w:right w:val="single" w:sz="4" w:space="0" w:color="auto"/>
            </w:tcBorders>
          </w:tcPr>
          <w:p w14:paraId="237A9EEC" w14:textId="037C1A91" w:rsidR="001F3B36" w:rsidRPr="00441CD0" w:rsidRDefault="001F3B36" w:rsidP="001F3B36">
            <w:pPr>
              <w:pStyle w:val="TAL"/>
              <w:rPr>
                <w:lang w:eastAsia="zh-CN"/>
              </w:rPr>
            </w:pPr>
            <w:r>
              <w:rPr>
                <w:lang w:eastAsia="zh-CN"/>
              </w:rPr>
              <w:t xml:space="preserve">This IE shall be present if the Direct Reporting Information IE needs to be modified. See </w:t>
            </w:r>
            <w:r w:rsidRPr="003A3FDB">
              <w:rPr>
                <w:lang w:val="en-US" w:eastAsia="zh-CN"/>
              </w:rPr>
              <w:t>Table </w:t>
            </w:r>
            <w:r w:rsidRPr="003A3FDB">
              <w:rPr>
                <w:lang w:val="en-US"/>
              </w:rPr>
              <w:t>7.5.2.9-</w:t>
            </w:r>
            <w:r>
              <w:rPr>
                <w:lang w:val="en-US"/>
              </w:rPr>
              <w:t>4</w:t>
            </w:r>
            <w:r w:rsidRPr="003A3FDB">
              <w:rPr>
                <w:lang w:val="en-US"/>
              </w:rPr>
              <w:t>.</w:t>
            </w:r>
          </w:p>
        </w:tc>
        <w:tc>
          <w:tcPr>
            <w:tcW w:w="370" w:type="dxa"/>
            <w:tcBorders>
              <w:top w:val="single" w:sz="4" w:space="0" w:color="auto"/>
              <w:left w:val="single" w:sz="4" w:space="0" w:color="auto"/>
              <w:bottom w:val="single" w:sz="4" w:space="0" w:color="auto"/>
              <w:right w:val="single" w:sz="4" w:space="0" w:color="auto"/>
            </w:tcBorders>
          </w:tcPr>
          <w:p w14:paraId="322F8F7D" w14:textId="1FDC2FA3"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5A085E3" w14:textId="5D1C41C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A3D44FF" w14:textId="201446A9"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B8CBF9A" w14:textId="44E7934B" w:rsidR="001F3B36" w:rsidRPr="00441CD0" w:rsidRDefault="001F3B36" w:rsidP="001F3B36">
            <w:pPr>
              <w:pStyle w:val="TAC"/>
              <w:rPr>
                <w:lang w:val="de-DE"/>
              </w:rPr>
            </w:pPr>
            <w:r>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19F7666" w14:textId="030A6C2E" w:rsidR="001F3B36" w:rsidRPr="00441CD0" w:rsidRDefault="001F3B36" w:rsidP="001F3B36">
            <w:pPr>
              <w:pStyle w:val="TAC"/>
              <w:rPr>
                <w:lang w:val="sv-SE"/>
              </w:rPr>
            </w:pPr>
            <w:r>
              <w:rPr>
                <w:lang w:val="sv-SE"/>
              </w:rPr>
              <w:t>Direct Reporting Information</w:t>
            </w:r>
          </w:p>
        </w:tc>
      </w:tr>
      <w:bookmarkEnd w:id="4768"/>
    </w:tbl>
    <w:p w14:paraId="246AC1F2" w14:textId="77777777" w:rsidR="00EE5860" w:rsidRPr="00441CD0" w:rsidRDefault="00EE5860" w:rsidP="00EE5860"/>
    <w:p w14:paraId="2E9F28C6" w14:textId="77777777" w:rsidR="00EE5860" w:rsidRPr="00441CD0" w:rsidRDefault="00EE5860" w:rsidP="001A3E8D">
      <w:pPr>
        <w:pStyle w:val="Heading4"/>
        <w:rPr>
          <w:rFonts w:cs="Arial"/>
          <w:bCs/>
        </w:rPr>
      </w:pPr>
      <w:bookmarkStart w:id="4771" w:name="_Toc36031095"/>
      <w:bookmarkStart w:id="4772" w:name="_Toc36043015"/>
      <w:bookmarkStart w:id="4773" w:name="_Toc36814340"/>
      <w:bookmarkStart w:id="4774" w:name="_Toc44689196"/>
      <w:bookmarkStart w:id="4775" w:name="_Toc44923950"/>
      <w:bookmarkStart w:id="4776" w:name="_Toc51860920"/>
      <w:bookmarkStart w:id="4777" w:name="_Toc57930691"/>
      <w:bookmarkStart w:id="4778" w:name="_Toc57931321"/>
      <w:bookmarkStart w:id="4779" w:name="_Toc98235876"/>
      <w:r w:rsidRPr="00441CD0">
        <w:t>7.5.4.21</w:t>
      </w:r>
      <w:r w:rsidRPr="00441CD0">
        <w:tab/>
        <w:t>Ethernet Context Information within PFCP Session Modification Request</w:t>
      </w:r>
      <w:bookmarkEnd w:id="4771"/>
      <w:bookmarkEnd w:id="4772"/>
      <w:bookmarkEnd w:id="4773"/>
      <w:bookmarkEnd w:id="4774"/>
      <w:bookmarkEnd w:id="4775"/>
      <w:bookmarkEnd w:id="4776"/>
      <w:bookmarkEnd w:id="4777"/>
      <w:bookmarkEnd w:id="4778"/>
      <w:bookmarkEnd w:id="4779"/>
    </w:p>
    <w:p w14:paraId="2AEBEED3" w14:textId="0266DD65" w:rsidR="00EE5860" w:rsidRPr="00441CD0" w:rsidRDefault="008D64CE"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bookmarkStart w:id="4780" w:name="MCCQCTEMPBM_0000011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bookmarkStart w:id="4781" w:name="_PERM_MCCTEMPBM_CRPT0502083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bookmarkStart w:id="4782" w:name="_PERM_MCCTEMPBM_CRPT05020831___7"/>
            <w:bookmarkEnd w:id="4782"/>
          </w:p>
        </w:tc>
      </w:tr>
      <w:bookmarkEnd w:id="4781"/>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823058">
            <w:pPr>
              <w:pStyle w:val="TAC"/>
            </w:pPr>
            <w:r w:rsidRPr="00823058">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bookmarkEnd w:id="4780"/>
    </w:tbl>
    <w:p w14:paraId="1923A94B" w14:textId="77777777" w:rsidR="00EE5860" w:rsidRDefault="00EE5860" w:rsidP="00EE5860"/>
    <w:p w14:paraId="08226A8E" w14:textId="77777777" w:rsidR="00EE5860" w:rsidRPr="00441CD0" w:rsidRDefault="00EE5860" w:rsidP="001A3E8D">
      <w:pPr>
        <w:pStyle w:val="Heading4"/>
        <w:rPr>
          <w:lang w:val="x-none" w:eastAsia="zh-CN"/>
        </w:rPr>
      </w:pPr>
      <w:bookmarkStart w:id="4783" w:name="_Toc44689197"/>
      <w:bookmarkStart w:id="4784" w:name="_Toc44923951"/>
      <w:bookmarkStart w:id="4785" w:name="_Toc51860921"/>
      <w:bookmarkStart w:id="4786" w:name="_Toc57930692"/>
      <w:bookmarkStart w:id="4787" w:name="_Toc57931322"/>
      <w:bookmarkStart w:id="4788" w:name="_Toc98235877"/>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783"/>
      <w:bookmarkEnd w:id="4784"/>
      <w:bookmarkEnd w:id="4785"/>
      <w:bookmarkEnd w:id="4786"/>
      <w:bookmarkEnd w:id="4787"/>
      <w:bookmarkEnd w:id="4788"/>
    </w:p>
    <w:p w14:paraId="2B5E87EE" w14:textId="457032D0" w:rsidR="00EE5860" w:rsidRPr="00441CD0" w:rsidRDefault="003878A8"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bookmarkStart w:id="4789" w:name="MCCQCTEMPBM_0000011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sidRPr="0067687A">
              <w:rPr>
                <w:lang w:val="en-US"/>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bookmarkStart w:id="4790" w:name="_PERM_MCCTEMPBM_CRPT0502083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bookmarkStart w:id="4791" w:name="_PERM_MCCTEMPBM_CRPT05020834___7"/>
            <w:bookmarkEnd w:id="4791"/>
          </w:p>
        </w:tc>
      </w:tr>
      <w:bookmarkEnd w:id="4790"/>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bookmarkEnd w:id="4789"/>
    </w:tbl>
    <w:p w14:paraId="4B819D42" w14:textId="77777777" w:rsidR="00EE5860" w:rsidRPr="00441CD0" w:rsidRDefault="00EE5860" w:rsidP="00EE5860"/>
    <w:p w14:paraId="467AC398" w14:textId="77777777" w:rsidR="00EE5860" w:rsidRPr="00441CD0" w:rsidRDefault="00EE5860" w:rsidP="001A3E8D">
      <w:pPr>
        <w:pStyle w:val="Heading3"/>
        <w:rPr>
          <w:rFonts w:cs="Arial"/>
          <w:bCs/>
          <w:lang w:val="x-none"/>
        </w:rPr>
      </w:pPr>
      <w:bookmarkStart w:id="4792" w:name="_Toc19717315"/>
      <w:bookmarkStart w:id="4793" w:name="_Toc27490813"/>
      <w:bookmarkStart w:id="4794" w:name="_Toc27557106"/>
      <w:bookmarkStart w:id="4795" w:name="_Toc27724023"/>
      <w:bookmarkStart w:id="4796" w:name="_Toc36031096"/>
      <w:bookmarkStart w:id="4797" w:name="_Toc36043016"/>
      <w:bookmarkStart w:id="4798" w:name="_Toc36814341"/>
      <w:bookmarkStart w:id="4799" w:name="_Toc44689198"/>
      <w:bookmarkStart w:id="4800" w:name="_Toc44923952"/>
      <w:bookmarkStart w:id="4801" w:name="_Toc51860922"/>
      <w:bookmarkStart w:id="4802" w:name="_Toc57930693"/>
      <w:bookmarkStart w:id="4803" w:name="_Toc57931323"/>
      <w:bookmarkStart w:id="4804" w:name="_Toc98235878"/>
      <w:r w:rsidRPr="00441CD0">
        <w:t>7.5.5</w:t>
      </w:r>
      <w:r w:rsidRPr="00441CD0">
        <w:tab/>
      </w:r>
      <w:r w:rsidRPr="00441CD0">
        <w:rPr>
          <w:lang w:val="en-US"/>
        </w:rPr>
        <w:t xml:space="preserve">PFCP </w:t>
      </w:r>
      <w:r w:rsidRPr="00441CD0">
        <w:t>Session Modification Response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6EAE7728" w14:textId="77777777" w:rsidR="00EE5860" w:rsidRPr="00441CD0" w:rsidRDefault="00EE5860" w:rsidP="001A3E8D">
      <w:pPr>
        <w:pStyle w:val="Heading4"/>
        <w:rPr>
          <w:rFonts w:cs="Arial"/>
          <w:bCs/>
        </w:rPr>
      </w:pPr>
      <w:bookmarkStart w:id="4805" w:name="_Toc19717316"/>
      <w:bookmarkStart w:id="4806" w:name="_Toc27490814"/>
      <w:bookmarkStart w:id="4807" w:name="_Toc27557107"/>
      <w:bookmarkStart w:id="4808" w:name="_Toc27724024"/>
      <w:bookmarkStart w:id="4809" w:name="_Toc36031097"/>
      <w:bookmarkStart w:id="4810" w:name="_Toc36043017"/>
      <w:bookmarkStart w:id="4811" w:name="_Toc36814342"/>
      <w:bookmarkStart w:id="4812" w:name="_Toc44689199"/>
      <w:bookmarkStart w:id="4813" w:name="_Toc44923953"/>
      <w:bookmarkStart w:id="4814" w:name="_Toc51860923"/>
      <w:bookmarkStart w:id="4815" w:name="_Toc57930694"/>
      <w:bookmarkStart w:id="4816" w:name="_Toc57931324"/>
      <w:bookmarkStart w:id="4817" w:name="_Toc98235879"/>
      <w:r w:rsidRPr="00441CD0">
        <w:t>7.5.5.1</w:t>
      </w:r>
      <w:r w:rsidRPr="00441CD0">
        <w:tab/>
        <w:t>General</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361E2AAD" w14:textId="77777777" w:rsidR="00EE5860" w:rsidRPr="00441CD0" w:rsidRDefault="00EE5860" w:rsidP="00862100">
      <w:r w:rsidRPr="00862100">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bookmarkStart w:id="4818" w:name="MCCQCTEMPBM_00000115"/>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bookmarkStart w:id="4819" w:name="_PERM_MCCTEMPBM_CRPT0502083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bookmarkStart w:id="4820" w:name="_PERM_MCCTEMPBM_CRPT05020838___7"/>
            <w:bookmarkEnd w:id="4820"/>
          </w:p>
        </w:tc>
      </w:tr>
      <w:bookmarkEnd w:id="4819"/>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0A35E858" w:rsidR="00EE5860" w:rsidRPr="00441CD0" w:rsidRDefault="00433965" w:rsidP="00BB0E1F">
            <w:pPr>
              <w:pStyle w:val="TAL"/>
            </w:pPr>
            <w:r>
              <w:t>This IE shall indicate the acceptance, partial acceptance or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823058">
            <w:pPr>
              <w:pStyle w:val="TAC"/>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159A1CEF" w14:textId="77777777" w:rsidR="00EE5860" w:rsidRPr="00441CD0" w:rsidRDefault="00EE5860" w:rsidP="00BB0E1F">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823058">
            <w:pPr>
              <w:pStyle w:val="TAC"/>
              <w:rPr>
                <w:rFonts w:eastAsia="SimSun"/>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823058">
            <w:pPr>
              <w:pStyle w:val="TAC"/>
              <w:rPr>
                <w:rFonts w:eastAsia="SimSun"/>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6346D84A" w14:textId="1CCC9454" w:rsidR="00EE5860" w:rsidRPr="00441CD0" w:rsidRDefault="00CA38EF" w:rsidP="00CA38EF">
            <w:pPr>
              <w:pStyle w:val="TAL"/>
              <w:rPr>
                <w:szCs w:val="18"/>
                <w:lang w:val="en-US" w:eastAsia="zh-CN"/>
              </w:rPr>
            </w:pPr>
            <w:r w:rsidRPr="00441CD0">
              <w:rPr>
                <w:lang w:eastAsia="zh-CN"/>
              </w:rPr>
              <w:t>See Table</w:t>
            </w:r>
            <w:r>
              <w:rPr>
                <w:lang w:eastAsia="zh-CN"/>
              </w:rPr>
              <w:t>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823058">
            <w:pPr>
              <w:pStyle w:val="TAC"/>
              <w:rPr>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5E057AEE" w14:textId="62C8F7D7" w:rsidR="00CA38EF" w:rsidRPr="00734010" w:rsidRDefault="00CA38EF" w:rsidP="000A1449">
            <w:pPr>
              <w:pStyle w:val="TAL"/>
              <w:rPr>
                <w:lang w:eastAsia="zh-CN"/>
              </w:rPr>
            </w:pPr>
            <w:r w:rsidRPr="000A1449">
              <w:t>This IE shall be present if a Update PDR is present in the corresponding PFCP Session Modification Request and UP function is requested to allocate a new F-TEID, e.g. to support the redundant transmission on N3/N9 interfaces, or move the application traffic from a default bearer to a new dedicated bearer, or the UP function is requested to assign additional UE IP Address or Prefix, e.g. a shorter than /64 prefix delegation. See Table 7.5.5.</w:t>
            </w:r>
            <w:r w:rsidR="00564819" w:rsidRPr="000A1449">
              <w:t>5</w:t>
            </w:r>
            <w:r w:rsidRPr="000A1449">
              <w:t>-1.</w:t>
            </w:r>
          </w:p>
          <w:p w14:paraId="4EF73EAD" w14:textId="1349DD1F" w:rsidR="00CA38EF" w:rsidRPr="00441CD0" w:rsidRDefault="00CA38EF" w:rsidP="00CA38EF">
            <w:pPr>
              <w:pStyle w:val="TAL"/>
              <w:rPr>
                <w:szCs w:val="18"/>
                <w:lang w:val="en-US" w:eastAsia="zh-CN"/>
              </w:rPr>
            </w:pPr>
            <w:r w:rsidRPr="0073401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433965" w:rsidRPr="00441CD0" w14:paraId="3E5A0910"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tcPr>
          <w:p w14:paraId="62BF6707" w14:textId="14F56847" w:rsidR="00433965" w:rsidRPr="001117B4" w:rsidRDefault="00433965" w:rsidP="00433965">
            <w:pPr>
              <w:pStyle w:val="TAL"/>
              <w:rPr>
                <w:szCs w:val="18"/>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tcPr>
          <w:p w14:paraId="63E053B4" w14:textId="25AE3048" w:rsidR="00433965" w:rsidRPr="00441CD0" w:rsidRDefault="0043396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8869E95" w14:textId="77777777" w:rsidR="00981985" w:rsidRDefault="00433965" w:rsidP="00433965">
            <w:pPr>
              <w:pStyle w:val="TAL"/>
              <w:rPr>
                <w:lang w:val="fr-FR"/>
              </w:rPr>
            </w:pPr>
            <w:r>
              <w:rPr>
                <w:lang w:val="en-US"/>
              </w:rPr>
              <w:t>This IE shall be present if the Cause IE indicates partial acceptance of the request to provide failure information related to a failed rule.</w:t>
            </w:r>
          </w:p>
          <w:p w14:paraId="435117EC" w14:textId="6F7E9337" w:rsidR="00433965" w:rsidRDefault="00433965" w:rsidP="00433965">
            <w:pPr>
              <w:pStyle w:val="TAL"/>
              <w:rPr>
                <w:lang w:val="fr-FR" w:eastAsia="zh-CN"/>
              </w:rPr>
            </w:pPr>
            <w:r>
              <w:rPr>
                <w:lang w:val="fr-FR" w:eastAsia="zh-CN"/>
              </w:rPr>
              <w:t>Several IEs within the same IE type may be present to report failures to apply multiple rules.</w:t>
            </w:r>
          </w:p>
          <w:p w14:paraId="0759CD5A" w14:textId="77777777" w:rsidR="00726136" w:rsidRDefault="00726136" w:rsidP="00433965">
            <w:pPr>
              <w:pStyle w:val="TAL"/>
              <w:rPr>
                <w:lang w:val="fr-FR" w:eastAsia="zh-CN"/>
              </w:rPr>
            </w:pPr>
          </w:p>
          <w:p w14:paraId="2FF80A44" w14:textId="6213FE82" w:rsidR="00726136" w:rsidRPr="001117B4" w:rsidRDefault="00726136" w:rsidP="00FB5ED9">
            <w:pPr>
              <w:pStyle w:val="TAL"/>
              <w:rPr>
                <w:lang w:val="en-US"/>
              </w:rPr>
            </w:pPr>
            <w:r>
              <w:rPr>
                <w:lang w:val="en-US"/>
              </w:rPr>
              <w:t>See Table</w:t>
            </w:r>
            <w:r w:rsidR="00FB5ED9">
              <w:rPr>
                <w:lang w:val="en-US"/>
              </w:rPr>
              <w:t> </w:t>
            </w:r>
            <w:r>
              <w:rPr>
                <w:lang w:val="fr-FR"/>
              </w:rPr>
              <w:t>7.5.3.1-2.</w:t>
            </w:r>
          </w:p>
        </w:tc>
        <w:tc>
          <w:tcPr>
            <w:tcW w:w="370" w:type="dxa"/>
            <w:tcBorders>
              <w:top w:val="single" w:sz="4" w:space="0" w:color="auto"/>
              <w:left w:val="single" w:sz="4" w:space="0" w:color="auto"/>
              <w:bottom w:val="single" w:sz="4" w:space="0" w:color="auto"/>
              <w:right w:val="single" w:sz="4" w:space="0" w:color="auto"/>
            </w:tcBorders>
          </w:tcPr>
          <w:p w14:paraId="59AE9F6E" w14:textId="098BDDFB" w:rsidR="00433965" w:rsidRPr="001117B4" w:rsidRDefault="00433965" w:rsidP="00433965">
            <w:pPr>
              <w:pStyle w:val="TAC"/>
              <w:rPr>
                <w:lang w:val="sv-SE" w:eastAsia="zh-CN"/>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1B2718CD" w14:textId="55CF91DE" w:rsidR="00433965" w:rsidRPr="001117B4" w:rsidRDefault="00433965" w:rsidP="00433965">
            <w:pPr>
              <w:pStyle w:val="TAC"/>
              <w:rPr>
                <w:lang w:val="sv-SE" w:eastAsia="zh-CN"/>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45EF4225" w14:textId="171BC785" w:rsidR="00433965" w:rsidRPr="001117B4" w:rsidRDefault="00433965" w:rsidP="00433965">
            <w:pPr>
              <w:pStyle w:val="TAC"/>
              <w:rPr>
                <w:lang w:val="sv-SE"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06C95ED6" w14:textId="1FC1F2F0" w:rsidR="00433965" w:rsidRPr="001117B4" w:rsidRDefault="00433965" w:rsidP="00433965">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647DF9A" w14:textId="6E91AED0" w:rsidR="00433965" w:rsidRPr="001117B4" w:rsidRDefault="00433965" w:rsidP="00433965">
            <w:pPr>
              <w:pStyle w:val="TAC"/>
              <w:rPr>
                <w:szCs w:val="18"/>
              </w:rPr>
            </w:pPr>
            <w:r>
              <w:rPr>
                <w:lang w:val="en-US" w:eastAsia="zh-CN"/>
              </w:rPr>
              <w:t>Partial Failure Information</w:t>
            </w:r>
          </w:p>
        </w:tc>
      </w:tr>
      <w:tr w:rsidR="00E54682" w:rsidRPr="00441CD0" w14:paraId="0837B476"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tcPr>
          <w:p w14:paraId="0B941D59" w14:textId="061F6160" w:rsidR="00E54682" w:rsidRDefault="00E54682" w:rsidP="00E54682">
            <w:pPr>
              <w:pStyle w:val="TAL"/>
              <w:rPr>
                <w:lang w:val="fr-FR" w:eastAsia="zh-CN"/>
              </w:rPr>
            </w:pPr>
            <w:r>
              <w:rPr>
                <w:lang w:val="fr-FR"/>
              </w:rPr>
              <w:t>MBS Session N4 Information</w:t>
            </w:r>
          </w:p>
        </w:tc>
        <w:tc>
          <w:tcPr>
            <w:tcW w:w="336" w:type="dxa"/>
            <w:tcBorders>
              <w:top w:val="single" w:sz="4" w:space="0" w:color="auto"/>
              <w:left w:val="single" w:sz="4" w:space="0" w:color="auto"/>
              <w:bottom w:val="single" w:sz="4" w:space="0" w:color="auto"/>
              <w:right w:val="single" w:sz="4" w:space="0" w:color="auto"/>
            </w:tcBorders>
          </w:tcPr>
          <w:p w14:paraId="4C36841F" w14:textId="7CE76362" w:rsidR="00E54682" w:rsidRDefault="00E54682" w:rsidP="00823058">
            <w:pPr>
              <w:pStyle w:val="TAC"/>
              <w:rPr>
                <w:lang w:val="fr-FR"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5BACBD6A" w14:textId="07BCD722" w:rsidR="00981985" w:rsidRDefault="00E54682" w:rsidP="00E54682">
            <w:pPr>
              <w:pStyle w:val="TAL"/>
              <w:rPr>
                <w:lang w:val="en-US"/>
              </w:rPr>
            </w:pPr>
            <w:r>
              <w:rPr>
                <w:lang w:val="en-US"/>
              </w:rPr>
              <w:t xml:space="preserve">This IE shall be included if any IE in this </w:t>
            </w:r>
            <w:r w:rsidRPr="00AA69A5">
              <w:rPr>
                <w:lang w:val="en-US"/>
              </w:rPr>
              <w:t>grouped</w:t>
            </w:r>
            <w:r>
              <w:rPr>
                <w:lang w:val="en-US"/>
              </w:rPr>
              <w:t xml:space="preserve"> IE </w:t>
            </w:r>
            <w:r w:rsidRPr="00B605FA">
              <w:rPr>
                <w:lang w:val="en-US"/>
              </w:rPr>
              <w:t>need</w:t>
            </w:r>
            <w:r w:rsidRPr="00AA69A5">
              <w:rPr>
                <w:lang w:val="en-US"/>
              </w:rPr>
              <w:t>s</w:t>
            </w:r>
            <w:r>
              <w:rPr>
                <w:lang w:val="en-US"/>
              </w:rPr>
              <w:t xml:space="preserve"> to be included as specified in </w:t>
            </w:r>
            <w:r w:rsidR="00981985">
              <w:rPr>
                <w:lang w:val="en-US"/>
              </w:rPr>
              <w:t>clause 5</w:t>
            </w:r>
            <w:r>
              <w:rPr>
                <w:lang w:val="en-US"/>
              </w:rPr>
              <w:t>.</w:t>
            </w:r>
            <w:r w:rsidR="00346DAC">
              <w:rPr>
                <w:lang w:val="en-US"/>
              </w:rPr>
              <w:t>34</w:t>
            </w:r>
            <w:r>
              <w:rPr>
                <w:lang w:val="en-US"/>
              </w:rPr>
              <w:t>.1.</w:t>
            </w:r>
          </w:p>
          <w:p w14:paraId="5100F524" w14:textId="0CEB7A7B" w:rsidR="00E54682" w:rsidRDefault="00E54682" w:rsidP="00E54682">
            <w:pPr>
              <w:pStyle w:val="TAL"/>
              <w:rPr>
                <w:lang w:val="en-US"/>
              </w:rPr>
            </w:pPr>
          </w:p>
          <w:p w14:paraId="2CC937C0" w14:textId="77777777" w:rsidR="00E54682" w:rsidRDefault="00E54682" w:rsidP="00E54682">
            <w:pPr>
              <w:pStyle w:val="TAL"/>
              <w:rPr>
                <w:lang w:val="en-US"/>
              </w:rPr>
            </w:pPr>
            <w:r>
              <w:rPr>
                <w:lang w:val="en-US"/>
              </w:rPr>
              <w:t>Several IE with the same IE type may be present to contain N4 Information for several MBS Sessions.</w:t>
            </w:r>
          </w:p>
          <w:p w14:paraId="3E6C9A24" w14:textId="77777777" w:rsidR="00E54682" w:rsidRDefault="00E54682" w:rsidP="00E54682">
            <w:pPr>
              <w:pStyle w:val="TAL"/>
              <w:rPr>
                <w:lang w:val="en-US"/>
              </w:rPr>
            </w:pPr>
          </w:p>
          <w:p w14:paraId="62777A38" w14:textId="3417A3C2" w:rsidR="00E54682" w:rsidRDefault="00E54682" w:rsidP="00FB5ED9">
            <w:pPr>
              <w:pStyle w:val="TAL"/>
              <w:rPr>
                <w:lang w:val="en-US"/>
              </w:rPr>
            </w:pPr>
            <w:r>
              <w:rPr>
                <w:lang w:val="en-US"/>
              </w:rPr>
              <w:t>See Table</w:t>
            </w:r>
            <w:r w:rsidR="00FB5ED9">
              <w:rPr>
                <w:lang w:val="en-US"/>
              </w:rPr>
              <w:t> </w:t>
            </w:r>
            <w:r>
              <w:rPr>
                <w:lang w:val="en-US"/>
              </w:rPr>
              <w:t>7.5.3.1-5 for encoding.</w:t>
            </w:r>
          </w:p>
        </w:tc>
        <w:tc>
          <w:tcPr>
            <w:tcW w:w="370" w:type="dxa"/>
            <w:tcBorders>
              <w:top w:val="single" w:sz="4" w:space="0" w:color="auto"/>
              <w:left w:val="single" w:sz="4" w:space="0" w:color="auto"/>
              <w:bottom w:val="single" w:sz="4" w:space="0" w:color="auto"/>
              <w:right w:val="single" w:sz="4" w:space="0" w:color="auto"/>
            </w:tcBorders>
          </w:tcPr>
          <w:p w14:paraId="1C9891D5" w14:textId="3B3DED17" w:rsidR="00E54682" w:rsidRDefault="00E54682" w:rsidP="00E54682">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241F69E7" w14:textId="51BD5755" w:rsidR="00E54682" w:rsidRDefault="00E54682" w:rsidP="00E54682">
            <w:pPr>
              <w:pStyle w:val="TAC"/>
              <w:rPr>
                <w:lang w:val="fr-FR"/>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42E8E5E" w14:textId="67CC38C2" w:rsidR="00E54682" w:rsidRDefault="00E54682" w:rsidP="00E54682">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18A8FA" w14:textId="20AA655C" w:rsidR="00E54682" w:rsidRDefault="00E54682" w:rsidP="00E54682">
            <w:pPr>
              <w:pStyle w:val="TAC"/>
              <w:rPr>
                <w:szCs w:val="18"/>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217702F" w14:textId="43FF5011" w:rsidR="00E54682" w:rsidRDefault="00E54682" w:rsidP="00E54682">
            <w:pPr>
              <w:pStyle w:val="TAC"/>
              <w:rPr>
                <w:lang w:val="en-US" w:eastAsia="zh-CN"/>
              </w:rPr>
            </w:pPr>
            <w:r>
              <w:rPr>
                <w:lang w:val="fr-FR"/>
              </w:rPr>
              <w:t>MBS Session N4 Information</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p>
        </w:tc>
      </w:tr>
      <w:bookmarkEnd w:id="4818"/>
    </w:tbl>
    <w:p w14:paraId="5A2DCBAB" w14:textId="52E29D07" w:rsidR="00EE5860" w:rsidRDefault="00EE5860" w:rsidP="00EE5860"/>
    <w:p w14:paraId="29EB3703" w14:textId="77777777" w:rsidR="00EE5860" w:rsidRPr="00441CD0" w:rsidRDefault="00EE5860" w:rsidP="001A3E8D">
      <w:pPr>
        <w:pStyle w:val="Heading4"/>
      </w:pPr>
      <w:bookmarkStart w:id="4821" w:name="_Toc19717317"/>
      <w:bookmarkStart w:id="4822" w:name="_Toc27490815"/>
      <w:bookmarkStart w:id="4823" w:name="_Toc27557108"/>
      <w:bookmarkStart w:id="4824" w:name="_Toc27724025"/>
      <w:bookmarkStart w:id="4825" w:name="_Toc36031098"/>
      <w:bookmarkStart w:id="4826" w:name="_Toc36043018"/>
      <w:bookmarkStart w:id="4827" w:name="_Toc36814343"/>
      <w:bookmarkStart w:id="4828" w:name="_Toc44689200"/>
      <w:bookmarkStart w:id="4829" w:name="_Toc44923954"/>
      <w:bookmarkStart w:id="4830" w:name="_Toc51860924"/>
      <w:bookmarkStart w:id="4831" w:name="_Toc57930695"/>
      <w:bookmarkStart w:id="4832" w:name="_Toc57931325"/>
      <w:bookmarkStart w:id="4833" w:name="_Toc98235880"/>
      <w:r w:rsidRPr="00441CD0">
        <w:t>7.5.5.2</w:t>
      </w:r>
      <w:r w:rsidRPr="00441CD0">
        <w:tab/>
        <w:t>Usage Report</w:t>
      </w:r>
      <w:r w:rsidRPr="00441CD0">
        <w:rPr>
          <w:lang w:eastAsia="zh-CN"/>
        </w:rPr>
        <w:t xml:space="preserve"> IE </w:t>
      </w:r>
      <w:r w:rsidRPr="00441CD0">
        <w:t>within PFCP Session Modification Response</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3FAA4A67" w14:textId="6B7AA4F7" w:rsidR="00EE5860" w:rsidRPr="00441CD0" w:rsidRDefault="003878A8"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bookmarkStart w:id="4834" w:name="MCCQCTEMPBM_0000011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bookmarkStart w:id="4835" w:name="_PERM_MCCTEMPBM_CRPT0502085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bookmarkStart w:id="4836" w:name="_PERM_MCCTEMPBM_CRPT05020856___7"/>
            <w:bookmarkEnd w:id="4836"/>
          </w:p>
        </w:tc>
      </w:tr>
      <w:bookmarkEnd w:id="4835"/>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823058">
            <w:pPr>
              <w:pStyle w:val="TAC"/>
              <w:rPr>
                <w:lang w:val="de-DE"/>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823058">
            <w:pPr>
              <w:pStyle w:val="TAC"/>
              <w:rPr>
                <w:rFonts w:eastAsia="SimSun"/>
                <w:lang w:val="de-DE"/>
              </w:rPr>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52D8EEF6"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bookmarkStart w:id="4837" w:name="_PERM_MCCTEMPBM_CRPT05020869___7"/>
      <w:bookmarkEnd w:id="4834"/>
    </w:p>
    <w:p w14:paraId="7BFC1A8C" w14:textId="77777777" w:rsidR="00EE5860" w:rsidRPr="00441CD0" w:rsidRDefault="00EE5860" w:rsidP="001A3E8D">
      <w:pPr>
        <w:pStyle w:val="Heading4"/>
      </w:pPr>
      <w:bookmarkStart w:id="4838" w:name="_Toc27490816"/>
      <w:bookmarkStart w:id="4839" w:name="_Toc27557109"/>
      <w:bookmarkStart w:id="4840" w:name="_Toc27724026"/>
      <w:bookmarkStart w:id="4841" w:name="_Toc36031099"/>
      <w:bookmarkStart w:id="4842" w:name="_Toc36043019"/>
      <w:bookmarkStart w:id="4843" w:name="_Toc36814344"/>
      <w:bookmarkStart w:id="4844" w:name="_Toc44689201"/>
      <w:bookmarkStart w:id="4845" w:name="_Toc44923955"/>
      <w:bookmarkStart w:id="4846" w:name="_Toc51860925"/>
      <w:bookmarkStart w:id="4847" w:name="_Toc57930696"/>
      <w:bookmarkStart w:id="4848" w:name="_Toc57931326"/>
      <w:bookmarkStart w:id="4849" w:name="_Toc98235881"/>
      <w:bookmarkEnd w:id="4837"/>
      <w:r w:rsidRPr="00441CD0">
        <w:t>7.5.5.3</w:t>
      </w:r>
      <w:r w:rsidRPr="00441CD0">
        <w:tab/>
      </w:r>
      <w:r>
        <w:t xml:space="preserve">TSC </w:t>
      </w:r>
      <w:r w:rsidRPr="00907C42">
        <w:t>Management</w:t>
      </w:r>
      <w:r w:rsidRPr="00441CD0">
        <w:t xml:space="preserve"> </w:t>
      </w:r>
      <w:r w:rsidRPr="0067687A">
        <w:rPr>
          <w:szCs w:val="18"/>
          <w:lang w:val="en-US"/>
        </w:rPr>
        <w:t xml:space="preserve">Information </w:t>
      </w:r>
      <w:r w:rsidRPr="00441CD0">
        <w:rPr>
          <w:lang w:eastAsia="zh-CN"/>
        </w:rPr>
        <w:t xml:space="preserve">IE </w:t>
      </w:r>
      <w:r w:rsidRPr="00441CD0">
        <w:t>within PFCP Session Modification Response</w:t>
      </w:r>
      <w:bookmarkEnd w:id="4838"/>
      <w:bookmarkEnd w:id="4839"/>
      <w:bookmarkEnd w:id="4840"/>
      <w:bookmarkEnd w:id="4841"/>
      <w:bookmarkEnd w:id="4842"/>
      <w:bookmarkEnd w:id="4843"/>
      <w:bookmarkEnd w:id="4844"/>
      <w:bookmarkEnd w:id="4845"/>
      <w:bookmarkEnd w:id="4846"/>
      <w:bookmarkEnd w:id="4847"/>
      <w:bookmarkEnd w:id="4848"/>
      <w:bookmarkEnd w:id="4849"/>
    </w:p>
    <w:p w14:paraId="1193718F" w14:textId="77777777" w:rsidR="00EE5860" w:rsidRPr="00441CD0" w:rsidRDefault="00EE5860" w:rsidP="00EE5860">
      <w:r w:rsidRPr="00441CD0">
        <w:t xml:space="preserve">The </w:t>
      </w:r>
      <w:r>
        <w:t>TSC</w:t>
      </w:r>
      <w:r w:rsidRPr="00441CD0">
        <w:t xml:space="preserve"> Management </w:t>
      </w:r>
      <w:r w:rsidRPr="0067687A">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67687A">
        <w:rPr>
          <w:szCs w:val="18"/>
          <w:lang w:val="en-US"/>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bookmarkStart w:id="4850" w:name="MCCQCTEMPBM_00000117"/>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bookmarkStart w:id="4851" w:name="_PERM_MCCTEMPBM_CRPT0502087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bookmarkStart w:id="4852" w:name="_PERM_MCCTEMPBM_CRPT05020871___7"/>
            <w:bookmarkEnd w:id="4852"/>
          </w:p>
        </w:tc>
      </w:tr>
      <w:bookmarkEnd w:id="4851"/>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823058">
            <w:pPr>
              <w:pStyle w:val="TAC"/>
              <w:rPr>
                <w:lang w:val="fr-FR"/>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4D36E4"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66B90314" w:rsidR="004D36E4" w:rsidRPr="0067687A" w:rsidRDefault="004D36E4" w:rsidP="004D36E4">
            <w:pPr>
              <w:pStyle w:val="TAL"/>
              <w:rPr>
                <w:szCs w:val="18"/>
                <w:lang w:val="en-US"/>
              </w:rPr>
            </w:pPr>
            <w:r w:rsidRPr="005C71C3">
              <w:rPr>
                <w:lang w:val="fr-FR"/>
              </w:rPr>
              <w:t xml:space="preserve">User </w:t>
            </w:r>
            <w:r>
              <w:rPr>
                <w:lang w:val="fr-FR"/>
              </w:rPr>
              <w:t>P</w:t>
            </w:r>
            <w:r w:rsidRPr="005C71C3">
              <w:rPr>
                <w:lang w:val="fr-FR"/>
              </w:rPr>
              <w:t>lane Node</w:t>
            </w:r>
            <w:r w:rsidRPr="0067687A">
              <w:rPr>
                <w:szCs w:val="18"/>
                <w:lang w:val="en-US"/>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51BFB947" w:rsidR="004D36E4" w:rsidRPr="00441CD0" w:rsidRDefault="004D36E4" w:rsidP="00823058">
            <w:pPr>
              <w:pStyle w:val="TAC"/>
              <w:rPr>
                <w:rFonts w:eastAsia="SimSun"/>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72B21948" w14:textId="1DD49FB1" w:rsidR="004D36E4" w:rsidRPr="00A10FF5" w:rsidRDefault="004D36E4" w:rsidP="004D36E4">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28540CDC"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6E9DD253"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45340F15"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45FD544B"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380824BF" w:rsidR="004D36E4" w:rsidRPr="00441CD0" w:rsidRDefault="004D36E4" w:rsidP="004D36E4">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853" w:name="_Toc44689202"/>
      <w:bookmarkEnd w:id="4850"/>
    </w:p>
    <w:p w14:paraId="1DCEFDC9" w14:textId="77777777" w:rsidR="00EE5860" w:rsidRPr="00441CD0" w:rsidRDefault="00EE5860" w:rsidP="001A3E8D">
      <w:pPr>
        <w:pStyle w:val="Heading4"/>
      </w:pPr>
      <w:bookmarkStart w:id="4854" w:name="_Toc44923956"/>
      <w:bookmarkStart w:id="4855" w:name="_Toc51860926"/>
      <w:bookmarkStart w:id="4856" w:name="_Toc57930697"/>
      <w:bookmarkStart w:id="4857" w:name="_Toc57931327"/>
      <w:bookmarkStart w:id="4858" w:name="_Toc98235882"/>
      <w:r w:rsidRPr="00441CD0">
        <w:t>7.5.5.</w:t>
      </w:r>
      <w:r>
        <w:t>4</w:t>
      </w:r>
      <w:r w:rsidRPr="00441CD0">
        <w:tab/>
      </w:r>
      <w:r>
        <w:t>Packet Rate Status Report</w:t>
      </w:r>
      <w:r w:rsidRPr="00441CD0">
        <w:rPr>
          <w:lang w:eastAsia="zh-CN"/>
        </w:rPr>
        <w:t xml:space="preserve"> IE </w:t>
      </w:r>
      <w:r w:rsidRPr="00441CD0">
        <w:t>within PFCP Session Modification Response</w:t>
      </w:r>
      <w:bookmarkEnd w:id="4853"/>
      <w:bookmarkEnd w:id="4854"/>
      <w:bookmarkEnd w:id="4855"/>
      <w:bookmarkEnd w:id="4856"/>
      <w:bookmarkEnd w:id="4857"/>
      <w:bookmarkEnd w:id="4858"/>
    </w:p>
    <w:p w14:paraId="28EABEB8" w14:textId="09F21DD9"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00FB5ED9">
        <w:rPr>
          <w:lang w:eastAsia="zh-CN"/>
        </w:rPr>
        <w:t>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67687A">
        <w:rPr>
          <w:szCs w:val="18"/>
          <w:lang w:val="en-US"/>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bookmarkStart w:id="4859" w:name="MCCQCTEMPBM_0000011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67687A">
              <w:rPr>
                <w:szCs w:val="18"/>
                <w:lang w:val="en-US"/>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bookmarkStart w:id="4860" w:name="_PERM_MCCTEMPBM_CRPT05020875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bookmarkStart w:id="4861" w:name="_PERM_MCCTEMPBM_CRPT05020876___7"/>
            <w:bookmarkEnd w:id="4861"/>
          </w:p>
        </w:tc>
      </w:tr>
      <w:bookmarkEnd w:id="4860"/>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823058">
            <w:pPr>
              <w:pStyle w:val="TAC"/>
              <w:rPr>
                <w:lang w:val="sv-SE"/>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bookmarkEnd w:id="4859"/>
    </w:tbl>
    <w:p w14:paraId="3E38F990" w14:textId="2BAEC954" w:rsidR="00EE5860" w:rsidRDefault="00EE5860" w:rsidP="00EE5860"/>
    <w:p w14:paraId="03D497DC" w14:textId="426AD810" w:rsidR="00CA38EF" w:rsidRPr="00441CD0" w:rsidRDefault="00CA38EF" w:rsidP="001A3E8D">
      <w:pPr>
        <w:pStyle w:val="Heading4"/>
        <w:rPr>
          <w:rFonts w:cs="Arial"/>
          <w:bCs/>
        </w:rPr>
      </w:pPr>
      <w:bookmarkStart w:id="4862" w:name="_Toc98235883"/>
      <w:r w:rsidRPr="00441CD0">
        <w:t>7.5.</w:t>
      </w:r>
      <w:r>
        <w:t>5</w:t>
      </w:r>
      <w:r w:rsidRPr="00441CD0">
        <w:t>.</w:t>
      </w:r>
      <w:r>
        <w:t>5</w:t>
      </w:r>
      <w:r w:rsidRPr="00441CD0">
        <w:tab/>
        <w:t xml:space="preserve">Updated PDR IE within PFCP Session </w:t>
      </w:r>
      <w:r>
        <w:t>Modification</w:t>
      </w:r>
      <w:r w:rsidRPr="00441CD0">
        <w:t xml:space="preserve"> Response</w:t>
      </w:r>
      <w:bookmarkEnd w:id="4862"/>
    </w:p>
    <w:p w14:paraId="0DD282F4" w14:textId="66F11D27" w:rsidR="00CA38EF" w:rsidRPr="00441CD0" w:rsidRDefault="003878A8"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bookmarkStart w:id="4863" w:name="MCCQCTEMPBM_0000011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bookmarkStart w:id="4864" w:name="_PERM_MCCTEMPBM_CRPT050208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bookmarkStart w:id="4865" w:name="_PERM_MCCTEMPBM_CRPT05020880___7"/>
            <w:bookmarkEnd w:id="4865"/>
          </w:p>
        </w:tc>
      </w:tr>
      <w:bookmarkEnd w:id="4864"/>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823058">
            <w:pPr>
              <w:pStyle w:val="TAC"/>
            </w:pPr>
            <w:r w:rsidRPr="00823058">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823058">
            <w:pPr>
              <w:pStyle w:val="TAC"/>
            </w:pPr>
            <w:r w:rsidRPr="00823058">
              <w:rPr>
                <w:rFonts w:hint="eastAsia"/>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823058">
            <w:pPr>
              <w:pStyle w:val="TAC"/>
              <w:rPr>
                <w:lang w:eastAsia="zh-CN"/>
              </w:rPr>
            </w:pPr>
            <w:r w:rsidRPr="00823058">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823058">
            <w:pPr>
              <w:pStyle w:val="TAC"/>
              <w:rPr>
                <w:lang w:eastAsia="zh-CN"/>
              </w:rPr>
            </w:pPr>
            <w:r w:rsidRPr="00823058">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0A1449">
            <w:pPr>
              <w:pStyle w:val="TAL"/>
              <w:rPr>
                <w:szCs w:val="18"/>
              </w:rPr>
            </w:pPr>
            <w:r w:rsidRPr="000A1449">
              <w:t xml:space="preserve">In the 5GC, several IEs with the same IE type may be present to represent multiple UE IP addresses, if the UPF indicated support of the IP6PL feature (see </w:t>
            </w:r>
            <w:r w:rsidR="00415C19" w:rsidRPr="000A1449">
              <w:t>clause 5</w:t>
            </w:r>
            <w:r w:rsidRPr="000A1449">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bookmarkEnd w:id="4863"/>
    </w:tbl>
    <w:p w14:paraId="6B6E682A" w14:textId="77777777" w:rsidR="00CA38EF" w:rsidRPr="00441CD0" w:rsidRDefault="00CA38EF" w:rsidP="00EE5860"/>
    <w:p w14:paraId="2ACAD30B" w14:textId="77777777" w:rsidR="00EE5860" w:rsidRPr="00441CD0" w:rsidRDefault="00EE5860" w:rsidP="001A3E8D">
      <w:pPr>
        <w:pStyle w:val="Heading3"/>
        <w:rPr>
          <w:rFonts w:cs="Arial"/>
          <w:bCs/>
        </w:rPr>
      </w:pPr>
      <w:bookmarkStart w:id="4866" w:name="_Toc19717318"/>
      <w:bookmarkStart w:id="4867" w:name="_Toc27490817"/>
      <w:bookmarkStart w:id="4868" w:name="_Toc27557110"/>
      <w:bookmarkStart w:id="4869" w:name="_Toc27724027"/>
      <w:bookmarkStart w:id="4870" w:name="_Toc36031100"/>
      <w:bookmarkStart w:id="4871" w:name="_Toc36043020"/>
      <w:bookmarkStart w:id="4872" w:name="_Toc36814345"/>
      <w:bookmarkStart w:id="4873" w:name="_Toc44689203"/>
      <w:bookmarkStart w:id="4874" w:name="_Toc44923957"/>
      <w:bookmarkStart w:id="4875" w:name="_Toc51860927"/>
      <w:bookmarkStart w:id="4876" w:name="_Toc57930698"/>
      <w:bookmarkStart w:id="4877" w:name="_Toc57931328"/>
      <w:bookmarkStart w:id="4878" w:name="_Toc98235884"/>
      <w:r w:rsidRPr="00441CD0">
        <w:t>7.5.6</w:t>
      </w:r>
      <w:r w:rsidRPr="00441CD0">
        <w:tab/>
      </w:r>
      <w:r w:rsidRPr="00441CD0">
        <w:rPr>
          <w:lang w:val="en-US"/>
        </w:rPr>
        <w:t xml:space="preserve">PFCP </w:t>
      </w:r>
      <w:r w:rsidRPr="00441CD0">
        <w:t>Session Deletion Request</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420F1CA5" w14:textId="339ECB59" w:rsidR="00EE5860" w:rsidRPr="00441CD0" w:rsidRDefault="00EE5860" w:rsidP="00862100">
      <w:r w:rsidRPr="00862100">
        <w:t>The PFCP Session Deletion Request shall be sent over the Sxa, Sxb, Sxc and N4 interface by the CP function to request the UP function to delete the PFCP session.</w:t>
      </w:r>
      <w:r w:rsidR="00AC7BFA" w:rsidRPr="00862100">
        <w:t xml:space="preserve"> The PFCP Header for Session Related Messages shall contain the F-SEID identifying the PFCP session (see </w:t>
      </w:r>
      <w:r w:rsidR="009F7A3F" w:rsidRPr="00862100">
        <w:t>clause 6</w:t>
      </w:r>
      <w:r w:rsidR="00AC7BFA" w:rsidRPr="00862100">
        <w:t>.3.4.2).</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bookmarkStart w:id="4879" w:name="MCCQCTEMPBM_00000120"/>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bookmarkStart w:id="4880" w:name="_PERM_MCCTEMPBM_CRPT0502088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bookmarkStart w:id="4881" w:name="_PERM_MCCTEMPBM_CRPT05020888___7"/>
            <w:bookmarkEnd w:id="4881"/>
          </w:p>
        </w:tc>
      </w:tr>
      <w:bookmarkEnd w:id="4880"/>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823058" w:rsidRDefault="00EE5860" w:rsidP="00823058">
            <w:pPr>
              <w:pStyle w:val="TAC"/>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bookmarkEnd w:id="4879"/>
    </w:tbl>
    <w:p w14:paraId="3C3D9A27" w14:textId="77777777" w:rsidR="00EE5860" w:rsidRPr="00862100" w:rsidRDefault="00EE5860" w:rsidP="00862100"/>
    <w:p w14:paraId="224FA61B" w14:textId="77777777" w:rsidR="00EE5860" w:rsidRPr="00441CD0" w:rsidRDefault="00EE5860" w:rsidP="001A3E8D">
      <w:pPr>
        <w:pStyle w:val="Heading3"/>
        <w:rPr>
          <w:rFonts w:cs="Arial"/>
          <w:bCs/>
          <w:lang w:val="en-US"/>
        </w:rPr>
      </w:pPr>
      <w:bookmarkStart w:id="4882" w:name="_Toc19717319"/>
      <w:bookmarkStart w:id="4883" w:name="_Toc27490818"/>
      <w:bookmarkStart w:id="4884" w:name="_Toc27557111"/>
      <w:bookmarkStart w:id="4885" w:name="_Toc27724028"/>
      <w:bookmarkStart w:id="4886" w:name="_Toc36031101"/>
      <w:bookmarkStart w:id="4887" w:name="_Toc36043021"/>
      <w:bookmarkStart w:id="4888" w:name="_Toc36814346"/>
      <w:bookmarkStart w:id="4889" w:name="_Toc44689204"/>
      <w:bookmarkStart w:id="4890" w:name="_Toc44923958"/>
      <w:bookmarkStart w:id="4891" w:name="_Toc51860928"/>
      <w:bookmarkStart w:id="4892" w:name="_Toc57930699"/>
      <w:bookmarkStart w:id="4893" w:name="_Toc57931329"/>
      <w:bookmarkStart w:id="4894" w:name="_Toc98235885"/>
      <w:r w:rsidRPr="00441CD0">
        <w:t>7.5.7</w:t>
      </w:r>
      <w:r w:rsidRPr="00441CD0">
        <w:tab/>
      </w:r>
      <w:r w:rsidRPr="00441CD0">
        <w:rPr>
          <w:lang w:val="en-US"/>
        </w:rPr>
        <w:t xml:space="preserve">PFCP </w:t>
      </w:r>
      <w:r w:rsidRPr="00441CD0">
        <w:t>Session Deletion Response</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64A42EC6" w14:textId="77777777" w:rsidR="00EE5860" w:rsidRPr="00441CD0" w:rsidRDefault="00EE5860" w:rsidP="001A3E8D">
      <w:pPr>
        <w:pStyle w:val="Heading4"/>
        <w:rPr>
          <w:rFonts w:cs="Arial"/>
          <w:bCs/>
        </w:rPr>
      </w:pPr>
      <w:bookmarkStart w:id="4895" w:name="_Toc19717320"/>
      <w:bookmarkStart w:id="4896" w:name="_Toc27490819"/>
      <w:bookmarkStart w:id="4897" w:name="_Toc27557112"/>
      <w:bookmarkStart w:id="4898" w:name="_Toc27724029"/>
      <w:bookmarkStart w:id="4899" w:name="_Toc36031102"/>
      <w:bookmarkStart w:id="4900" w:name="_Toc36043022"/>
      <w:bookmarkStart w:id="4901" w:name="_Toc36814347"/>
      <w:bookmarkStart w:id="4902" w:name="_Toc44689205"/>
      <w:bookmarkStart w:id="4903" w:name="_Toc44923959"/>
      <w:bookmarkStart w:id="4904" w:name="_Toc51860929"/>
      <w:bookmarkStart w:id="4905" w:name="_Toc57930700"/>
      <w:bookmarkStart w:id="4906" w:name="_Toc57931330"/>
      <w:bookmarkStart w:id="4907" w:name="_Toc98235886"/>
      <w:r w:rsidRPr="00441CD0">
        <w:t>7.5.7.1</w:t>
      </w:r>
      <w:r w:rsidRPr="00441CD0">
        <w:tab/>
        <w:t>General</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09A36163" w14:textId="77777777" w:rsidR="00EE5860" w:rsidRPr="00441CD0" w:rsidRDefault="00EE5860" w:rsidP="00862100">
      <w:r w:rsidRPr="00862100">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bookmarkStart w:id="4908" w:name="MCCQCTEMPBM_00000121"/>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bookmarkStart w:id="4909" w:name="_PERM_MCCTEMPBM_CRPT0502089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bookmarkStart w:id="4910" w:name="_PERM_MCCTEMPBM_CRPT05020893___7"/>
            <w:bookmarkEnd w:id="4910"/>
          </w:p>
        </w:tc>
      </w:tr>
      <w:bookmarkEnd w:id="4909"/>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823058">
            <w:pPr>
              <w:pStyle w:val="TAC"/>
              <w:rPr>
                <w:lang w:val="fr-FR"/>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823058">
            <w:pPr>
              <w:pStyle w:val="TAC"/>
            </w:pPr>
            <w:r w:rsidRPr="00823058">
              <w:rPr>
                <w:rFonts w:hint="eastAsia"/>
              </w:rPr>
              <w:t>C</w:t>
            </w:r>
          </w:p>
        </w:tc>
        <w:tc>
          <w:tcPr>
            <w:tcW w:w="4670" w:type="dxa"/>
            <w:tcBorders>
              <w:top w:val="single" w:sz="4" w:space="0" w:color="auto"/>
              <w:left w:val="single" w:sz="4" w:space="0" w:color="auto"/>
              <w:bottom w:val="single" w:sz="4" w:space="0" w:color="auto"/>
              <w:right w:val="single" w:sz="4" w:space="0" w:color="auto"/>
            </w:tcBorders>
          </w:tcPr>
          <w:p w14:paraId="5A31BC68" w14:textId="75EF2E8B"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w:t>
            </w:r>
            <w:r w:rsidR="003B4404" w:rsidRPr="00441CD0" w:rsidDel="00282A44">
              <w:t xml:space="preserve"> </w:t>
            </w:r>
            <w:r w:rsidR="003B4404">
              <w:t>6</w:t>
            </w:r>
            <w:r w:rsidRPr="00441CD0">
              <w:t>-1.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r w:rsidR="00E54682" w:rsidRPr="00441CD0" w14:paraId="324FF70D" w14:textId="77777777" w:rsidTr="00346DAC">
        <w:trPr>
          <w:jc w:val="center"/>
        </w:trPr>
        <w:tc>
          <w:tcPr>
            <w:tcW w:w="1560" w:type="dxa"/>
            <w:tcBorders>
              <w:top w:val="single" w:sz="4" w:space="0" w:color="auto"/>
              <w:left w:val="single" w:sz="4" w:space="0" w:color="auto"/>
              <w:bottom w:val="single" w:sz="4" w:space="0" w:color="auto"/>
              <w:right w:val="single" w:sz="4" w:space="0" w:color="auto"/>
            </w:tcBorders>
          </w:tcPr>
          <w:p w14:paraId="288FED44" w14:textId="21C98D51" w:rsidR="00E54682" w:rsidRPr="00441CD0" w:rsidRDefault="00E54682" w:rsidP="00E54682">
            <w:pPr>
              <w:pStyle w:val="TAL"/>
            </w:pPr>
            <w:r>
              <w:rPr>
                <w:lang w:val="fr-FR"/>
              </w:rPr>
              <w:t>MBS Session N4 Information</w:t>
            </w:r>
          </w:p>
        </w:tc>
        <w:tc>
          <w:tcPr>
            <w:tcW w:w="336" w:type="dxa"/>
            <w:tcBorders>
              <w:top w:val="single" w:sz="4" w:space="0" w:color="auto"/>
              <w:left w:val="single" w:sz="4" w:space="0" w:color="auto"/>
              <w:bottom w:val="single" w:sz="4" w:space="0" w:color="auto"/>
              <w:right w:val="single" w:sz="4" w:space="0" w:color="auto"/>
            </w:tcBorders>
          </w:tcPr>
          <w:p w14:paraId="348E0486" w14:textId="4C3F160C" w:rsidR="00E54682" w:rsidRPr="00441CD0" w:rsidRDefault="00E54682" w:rsidP="00823058">
            <w:pPr>
              <w:pStyle w:val="TAC"/>
              <w:rPr>
                <w:lang w:val="de-DE" w:eastAsia="zh-CN"/>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545F1785" w14:textId="763FA8D8" w:rsidR="00981985" w:rsidRDefault="00E54682" w:rsidP="00E54682">
            <w:pPr>
              <w:pStyle w:val="TAL"/>
              <w:rPr>
                <w:lang w:val="en-US"/>
              </w:rPr>
            </w:pPr>
            <w:r>
              <w:rPr>
                <w:lang w:val="en-US"/>
              </w:rPr>
              <w:t xml:space="preserve">This IE shall be included if any IE in this </w:t>
            </w:r>
            <w:r w:rsidRPr="00AA69A5">
              <w:rPr>
                <w:lang w:val="en-US"/>
              </w:rPr>
              <w:t>grouped</w:t>
            </w:r>
            <w:r>
              <w:rPr>
                <w:lang w:val="en-US"/>
              </w:rPr>
              <w:t xml:space="preserve"> IE </w:t>
            </w:r>
            <w:r w:rsidRPr="00B605FA">
              <w:rPr>
                <w:lang w:val="en-US"/>
              </w:rPr>
              <w:t>need</w:t>
            </w:r>
            <w:r w:rsidRPr="00AA69A5">
              <w:rPr>
                <w:lang w:val="en-US"/>
              </w:rPr>
              <w:t>s</w:t>
            </w:r>
            <w:r>
              <w:rPr>
                <w:lang w:val="en-US"/>
              </w:rPr>
              <w:t xml:space="preserve"> to be included as specified in </w:t>
            </w:r>
            <w:r w:rsidR="00981985">
              <w:rPr>
                <w:lang w:val="en-US"/>
              </w:rPr>
              <w:t>clause 5</w:t>
            </w:r>
            <w:r>
              <w:rPr>
                <w:lang w:val="en-US"/>
              </w:rPr>
              <w:t>.</w:t>
            </w:r>
            <w:r w:rsidR="00346DAC">
              <w:rPr>
                <w:lang w:val="en-US"/>
              </w:rPr>
              <w:t>34</w:t>
            </w:r>
            <w:r>
              <w:rPr>
                <w:lang w:val="en-US"/>
              </w:rPr>
              <w:t>.1.</w:t>
            </w:r>
          </w:p>
          <w:p w14:paraId="74FC7F47" w14:textId="5F16196A" w:rsidR="00E54682" w:rsidRDefault="00E54682" w:rsidP="00E54682">
            <w:pPr>
              <w:pStyle w:val="TAL"/>
              <w:rPr>
                <w:lang w:val="en-US"/>
              </w:rPr>
            </w:pPr>
          </w:p>
          <w:p w14:paraId="15ABB3BE" w14:textId="77777777" w:rsidR="00E54682" w:rsidRDefault="00E54682" w:rsidP="00E54682">
            <w:pPr>
              <w:pStyle w:val="TAL"/>
              <w:rPr>
                <w:lang w:val="en-US"/>
              </w:rPr>
            </w:pPr>
            <w:r>
              <w:rPr>
                <w:lang w:val="en-US"/>
              </w:rPr>
              <w:t>Several IE with the same IE type may be present to contain N4 Information for several MBS Sessions.</w:t>
            </w:r>
          </w:p>
          <w:p w14:paraId="771B37B1" w14:textId="77777777" w:rsidR="00E54682" w:rsidRDefault="00E54682" w:rsidP="00E54682">
            <w:pPr>
              <w:pStyle w:val="TAL"/>
              <w:rPr>
                <w:lang w:val="en-US"/>
              </w:rPr>
            </w:pPr>
          </w:p>
          <w:p w14:paraId="475052B5" w14:textId="4F31B18C" w:rsidR="00E54682" w:rsidRPr="00441CD0" w:rsidRDefault="00E54682" w:rsidP="00E54682">
            <w:pPr>
              <w:pStyle w:val="TAL"/>
            </w:pPr>
            <w:r>
              <w:rPr>
                <w:lang w:val="en-US"/>
              </w:rPr>
              <w:t>See Table 7.5.3.1-5 for encoding.</w:t>
            </w:r>
          </w:p>
        </w:tc>
        <w:tc>
          <w:tcPr>
            <w:tcW w:w="370" w:type="dxa"/>
            <w:tcBorders>
              <w:top w:val="single" w:sz="4" w:space="0" w:color="auto"/>
              <w:left w:val="single" w:sz="4" w:space="0" w:color="auto"/>
              <w:bottom w:val="single" w:sz="4" w:space="0" w:color="auto"/>
              <w:right w:val="single" w:sz="4" w:space="0" w:color="auto"/>
            </w:tcBorders>
          </w:tcPr>
          <w:p w14:paraId="6F81D546" w14:textId="7B1CA666" w:rsidR="00E54682" w:rsidRPr="00441CD0" w:rsidRDefault="00E54682" w:rsidP="00E54682">
            <w:pPr>
              <w:pStyle w:val="TAC"/>
              <w:rPr>
                <w:lang w:val="sv-S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2DFD15E" w14:textId="15288833" w:rsidR="00E54682" w:rsidRPr="00441CD0" w:rsidRDefault="00E54682" w:rsidP="00E54682">
            <w:pPr>
              <w:pStyle w:val="TAC"/>
              <w:rPr>
                <w:lang w:val="sv-S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F6FF590" w14:textId="4EFDCACB" w:rsidR="00E54682" w:rsidRPr="00441CD0" w:rsidRDefault="00E54682" w:rsidP="00E54682">
            <w:pPr>
              <w:pStyle w:val="TAC"/>
              <w:rPr>
                <w:lang w:val="sv-S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52C7D2A" w14:textId="7959A569" w:rsidR="00E54682" w:rsidRPr="00441CD0" w:rsidRDefault="00E54682" w:rsidP="00E54682">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6CA84A8" w14:textId="7F2B9AE9" w:rsidR="00E54682" w:rsidRPr="00441CD0" w:rsidRDefault="00E54682" w:rsidP="00E54682">
            <w:pPr>
              <w:pStyle w:val="TAC"/>
            </w:pPr>
            <w:r>
              <w:rPr>
                <w:lang w:val="fr-FR"/>
              </w:rPr>
              <w:t>MBS Session N4 Information</w:t>
            </w:r>
          </w:p>
        </w:tc>
      </w:tr>
      <w:tr w:rsidR="00AE0B43" w:rsidRPr="00441CD0" w14:paraId="06B0330F" w14:textId="77777777" w:rsidTr="00346DAC">
        <w:trPr>
          <w:jc w:val="center"/>
        </w:trPr>
        <w:tc>
          <w:tcPr>
            <w:tcW w:w="1560" w:type="dxa"/>
            <w:tcBorders>
              <w:top w:val="single" w:sz="4" w:space="0" w:color="auto"/>
              <w:left w:val="single" w:sz="4" w:space="0" w:color="auto"/>
              <w:bottom w:val="single" w:sz="4" w:space="0" w:color="auto"/>
              <w:right w:val="single" w:sz="4" w:space="0" w:color="auto"/>
            </w:tcBorders>
          </w:tcPr>
          <w:p w14:paraId="6D3D1465" w14:textId="73590C4B" w:rsidR="00AE0B43" w:rsidRDefault="00AE0B43" w:rsidP="00AE0B43">
            <w:pPr>
              <w:pStyle w:val="TAL"/>
              <w:rPr>
                <w:lang w:val="fr-FR"/>
              </w:rPr>
            </w:pPr>
            <w:r>
              <w:t>PFCPSDRsp-Flags</w:t>
            </w:r>
          </w:p>
        </w:tc>
        <w:tc>
          <w:tcPr>
            <w:tcW w:w="336" w:type="dxa"/>
            <w:tcBorders>
              <w:top w:val="single" w:sz="4" w:space="0" w:color="auto"/>
              <w:left w:val="single" w:sz="4" w:space="0" w:color="auto"/>
              <w:bottom w:val="single" w:sz="4" w:space="0" w:color="auto"/>
              <w:right w:val="single" w:sz="4" w:space="0" w:color="auto"/>
            </w:tcBorders>
          </w:tcPr>
          <w:p w14:paraId="5B445582" w14:textId="3A3989A4" w:rsidR="00AE0B43" w:rsidRDefault="00AE0B43" w:rsidP="00AE0B43">
            <w:pPr>
              <w:pStyle w:val="TAL"/>
              <w:jc w:val="center"/>
              <w:rPr>
                <w:szCs w:val="18"/>
                <w:lang w:val="fr-FR"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4C621DBD" w14:textId="77777777" w:rsidR="00AE0B43" w:rsidRDefault="00AE0B43" w:rsidP="00AE0B43">
            <w:pPr>
              <w:pStyle w:val="TAL"/>
            </w:pPr>
            <w:r>
              <w:t>This IE shall be included if at least one of the flags is set to "1".</w:t>
            </w:r>
          </w:p>
          <w:p w14:paraId="6B1BA83C" w14:textId="77777777" w:rsidR="00AE0B43" w:rsidRDefault="00AE0B43" w:rsidP="00AE0B43">
            <w:pPr>
              <w:pStyle w:val="TAL"/>
            </w:pPr>
          </w:p>
          <w:p w14:paraId="06D5743C" w14:textId="77777777" w:rsidR="00AE0B43" w:rsidRPr="00233F2E" w:rsidRDefault="00AE0B43" w:rsidP="00233F2E">
            <w:pPr>
              <w:pStyle w:val="B1"/>
              <w:rPr>
                <w:rFonts w:ascii="Arial" w:hAnsi="Arial" w:cs="Arial"/>
                <w:sz w:val="18"/>
                <w:szCs w:val="18"/>
              </w:rPr>
            </w:pPr>
            <w:r>
              <w:t>-</w:t>
            </w:r>
            <w:r w:rsidRPr="005F07F4">
              <w:tab/>
            </w:r>
            <w:r w:rsidRPr="00233F2E">
              <w:rPr>
                <w:rFonts w:ascii="Arial" w:hAnsi="Arial" w:cs="Arial"/>
                <w:sz w:val="18"/>
                <w:szCs w:val="18"/>
              </w:rPr>
              <w:t>PURU (Pending Usage Reports Unacknowledged): the UP function shall set this flag if the UP function has pending PFCP Session Report Request messages which have not been acknowledged yet when it sends the PFCP Session Deletion Response message.</w:t>
            </w:r>
          </w:p>
          <w:p w14:paraId="67914EF1" w14:textId="1F11F811" w:rsidR="005F07F4" w:rsidRDefault="005F07F4" w:rsidP="00AE0B43">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4C8E50E9" w14:textId="0F6657CE" w:rsidR="00AE0B43" w:rsidRDefault="00AE0B43" w:rsidP="00AE0B43">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0AC2E0ED" w14:textId="64433314" w:rsidR="00AE0B43" w:rsidRDefault="00AE0B43" w:rsidP="00AE0B43">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713B953F" w14:textId="010B7DC8" w:rsidR="00AE0B43" w:rsidRDefault="00AE0B43" w:rsidP="00AE0B43">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15D99816" w14:textId="30E50A45" w:rsidR="00AE0B43" w:rsidRDefault="00AE0B43" w:rsidP="00AE0B43">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AC43C1" w14:textId="5DC7BDC6" w:rsidR="00AE0B43" w:rsidRDefault="00AE0B43" w:rsidP="00AE0B43">
            <w:pPr>
              <w:pStyle w:val="TAC"/>
              <w:rPr>
                <w:lang w:val="fr-FR"/>
              </w:rPr>
            </w:pPr>
            <w:r>
              <w:t>PFCPSDRsp-Flags</w:t>
            </w:r>
          </w:p>
        </w:tc>
      </w:tr>
      <w:bookmarkEnd w:id="4908"/>
    </w:tbl>
    <w:p w14:paraId="1FBA7B0E" w14:textId="77777777" w:rsidR="00EE5860" w:rsidRPr="00862100" w:rsidRDefault="00EE5860" w:rsidP="00862100"/>
    <w:p w14:paraId="500F8347" w14:textId="77777777" w:rsidR="00EE5860" w:rsidRPr="00441CD0" w:rsidRDefault="00EE5860" w:rsidP="00EE5860">
      <w:pPr>
        <w:pStyle w:val="TH"/>
        <w:rPr>
          <w:lang w:val="en-US"/>
        </w:rPr>
      </w:pPr>
      <w:r w:rsidRPr="00441CD0">
        <w:t xml:space="preserve">Table 7.5.7.1-2: </w:t>
      </w:r>
      <w:r w:rsidRPr="0067687A">
        <w:rPr>
          <w:szCs w:val="18"/>
          <w:lang w:val="en-US"/>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bookmarkStart w:id="4911" w:name="MCCQCTEMPBM_0000012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67687A">
              <w:rPr>
                <w:szCs w:val="18"/>
                <w:lang w:val="en-US"/>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bookmarkStart w:id="4912" w:name="_PERM_MCCTEMPBM_CRPT0502090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bookmarkStart w:id="4913" w:name="_PERM_MCCTEMPBM_CRPT05020905___7"/>
            <w:bookmarkEnd w:id="4913"/>
          </w:p>
        </w:tc>
      </w:tr>
      <w:bookmarkEnd w:id="4912"/>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823058">
            <w:pPr>
              <w:pStyle w:val="TAC"/>
              <w:rPr>
                <w:lang w:val="sv-SE"/>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bookmarkEnd w:id="4911"/>
    </w:tbl>
    <w:p w14:paraId="4246FDBD" w14:textId="77777777" w:rsidR="00EE5860" w:rsidRPr="00862100" w:rsidRDefault="00EE5860" w:rsidP="00862100"/>
    <w:p w14:paraId="3881149A" w14:textId="77777777" w:rsidR="00EE5860" w:rsidRPr="00441CD0" w:rsidRDefault="00EE5860" w:rsidP="001A3E8D">
      <w:pPr>
        <w:pStyle w:val="Heading4"/>
        <w:rPr>
          <w:rFonts w:cs="Arial"/>
          <w:bCs/>
        </w:rPr>
      </w:pPr>
      <w:bookmarkStart w:id="4914" w:name="_Toc19717321"/>
      <w:bookmarkStart w:id="4915" w:name="_Toc27490820"/>
      <w:bookmarkStart w:id="4916" w:name="_Toc27557113"/>
      <w:bookmarkStart w:id="4917" w:name="_Toc27724030"/>
      <w:bookmarkStart w:id="4918" w:name="_Toc36031103"/>
      <w:bookmarkStart w:id="4919" w:name="_Toc36043023"/>
      <w:bookmarkStart w:id="4920" w:name="_Toc36814348"/>
      <w:bookmarkStart w:id="4921" w:name="_Toc44689206"/>
      <w:bookmarkStart w:id="4922" w:name="_Toc44923960"/>
      <w:bookmarkStart w:id="4923" w:name="_Toc51860930"/>
      <w:bookmarkStart w:id="4924" w:name="_Toc57930701"/>
      <w:bookmarkStart w:id="4925" w:name="_Toc57931331"/>
      <w:bookmarkStart w:id="4926" w:name="_Toc98235887"/>
      <w:r w:rsidRPr="00441CD0">
        <w:t>7.5.7.2</w:t>
      </w:r>
      <w:r w:rsidRPr="00441CD0">
        <w:tab/>
        <w:t>Usage Report</w:t>
      </w:r>
      <w:r w:rsidRPr="00441CD0">
        <w:rPr>
          <w:lang w:eastAsia="zh-CN"/>
        </w:rPr>
        <w:t xml:space="preserve"> IE </w:t>
      </w:r>
      <w:r w:rsidRPr="00441CD0">
        <w:t>within PFCP Session Deletion Response</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4B0022B9" w14:textId="1B21D066" w:rsidR="00EE5860" w:rsidRPr="00441CD0" w:rsidRDefault="003878A8"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bookmarkStart w:id="4927" w:name="MCCQCTEMPBM_0000012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bookmarkStart w:id="4928" w:name="_PERM_MCCTEMPBM_CRPT0502090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bookmarkStart w:id="4929" w:name="_PERM_MCCTEMPBM_CRPT05020910___7"/>
            <w:bookmarkEnd w:id="4929"/>
          </w:p>
        </w:tc>
      </w:tr>
      <w:bookmarkEnd w:id="4928"/>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823058">
            <w:pPr>
              <w:pStyle w:val="TAC"/>
              <w:rPr>
                <w:lang w:val="de-DE"/>
              </w:rPr>
            </w:pPr>
            <w:r w:rsidRPr="00823058">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823058">
            <w:pPr>
              <w:pStyle w:val="TAC"/>
              <w:rPr>
                <w:rFonts w:eastAsia="SimSun"/>
                <w:lang w:val="de-DE"/>
              </w:rPr>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675436DF"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823058">
            <w:pPr>
              <w:pStyle w:val="TAC"/>
              <w:rPr>
                <w:rFonts w:eastAsia="SimSun"/>
                <w:lang w:val="de-DE"/>
              </w:rPr>
            </w:pPr>
            <w:r w:rsidRPr="00823058">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bookmarkEnd w:id="4927"/>
    </w:tbl>
    <w:p w14:paraId="0A84D16B" w14:textId="77777777" w:rsidR="00EE5860" w:rsidRPr="00862100" w:rsidRDefault="00EE5860" w:rsidP="00862100"/>
    <w:p w14:paraId="2462AF0B" w14:textId="77777777" w:rsidR="00EE5860" w:rsidRPr="00441CD0" w:rsidRDefault="00EE5860" w:rsidP="001A3E8D">
      <w:pPr>
        <w:pStyle w:val="Heading3"/>
        <w:rPr>
          <w:rFonts w:cs="Arial"/>
          <w:bCs/>
        </w:rPr>
      </w:pPr>
      <w:bookmarkStart w:id="4930" w:name="_Toc19717322"/>
      <w:bookmarkStart w:id="4931" w:name="_Toc27490821"/>
      <w:bookmarkStart w:id="4932" w:name="_Toc27557114"/>
      <w:bookmarkStart w:id="4933" w:name="_Toc27724031"/>
      <w:bookmarkStart w:id="4934" w:name="_Toc36031104"/>
      <w:bookmarkStart w:id="4935" w:name="_Toc36043024"/>
      <w:bookmarkStart w:id="4936" w:name="_Toc36814349"/>
      <w:bookmarkStart w:id="4937" w:name="_Toc44689207"/>
      <w:bookmarkStart w:id="4938" w:name="_Toc44923961"/>
      <w:bookmarkStart w:id="4939" w:name="_Toc51860931"/>
      <w:bookmarkStart w:id="4940" w:name="_Toc57930702"/>
      <w:bookmarkStart w:id="4941" w:name="_Toc57931332"/>
      <w:bookmarkStart w:id="4942" w:name="_Toc98235888"/>
      <w:r w:rsidRPr="00441CD0">
        <w:t>7.5.8</w:t>
      </w:r>
      <w:r w:rsidRPr="00441CD0">
        <w:tab/>
      </w:r>
      <w:r w:rsidRPr="00441CD0">
        <w:rPr>
          <w:lang w:val="fr-FR"/>
        </w:rPr>
        <w:t xml:space="preserve">PFCP </w:t>
      </w:r>
      <w:r w:rsidRPr="00441CD0">
        <w:t>Session Report</w:t>
      </w:r>
      <w:r w:rsidRPr="00441CD0">
        <w:rPr>
          <w:lang w:val="fr-FR"/>
        </w:rPr>
        <w:t xml:space="preserve"> Request</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78E2032C" w14:textId="77777777" w:rsidR="00EE5860" w:rsidRPr="00441CD0" w:rsidRDefault="00EE5860" w:rsidP="001A3E8D">
      <w:pPr>
        <w:pStyle w:val="Heading4"/>
        <w:rPr>
          <w:rFonts w:cs="Arial"/>
          <w:bCs/>
        </w:rPr>
      </w:pPr>
      <w:bookmarkStart w:id="4943" w:name="_Toc19717323"/>
      <w:bookmarkStart w:id="4944" w:name="_Toc27490822"/>
      <w:bookmarkStart w:id="4945" w:name="_Toc27557115"/>
      <w:bookmarkStart w:id="4946" w:name="_Toc27724032"/>
      <w:bookmarkStart w:id="4947" w:name="_Toc36031105"/>
      <w:bookmarkStart w:id="4948" w:name="_Toc36043025"/>
      <w:bookmarkStart w:id="4949" w:name="_Toc36814350"/>
      <w:bookmarkStart w:id="4950" w:name="_Toc44689208"/>
      <w:bookmarkStart w:id="4951" w:name="_Toc44923962"/>
      <w:bookmarkStart w:id="4952" w:name="_Toc51860932"/>
      <w:bookmarkStart w:id="4953" w:name="_Toc57930703"/>
      <w:bookmarkStart w:id="4954" w:name="_Toc57931333"/>
      <w:bookmarkStart w:id="4955" w:name="_Toc98235889"/>
      <w:r w:rsidRPr="00441CD0">
        <w:t>7.5.8.1</w:t>
      </w:r>
      <w:r w:rsidRPr="00441CD0">
        <w:tab/>
        <w:t>General</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11916988" w14:textId="25157995" w:rsidR="00457BB5" w:rsidRPr="00441CD0" w:rsidRDefault="00457BB5" w:rsidP="00862100">
      <w:pPr>
        <w:rPr>
          <w:lang w:val="en-US"/>
        </w:rPr>
      </w:pPr>
      <w:bookmarkStart w:id="4956" w:name="_Toc19717324"/>
      <w:bookmarkStart w:id="4957" w:name="_Toc27490823"/>
      <w:bookmarkStart w:id="4958" w:name="_Toc27557116"/>
      <w:bookmarkStart w:id="4959" w:name="_Toc27724033"/>
      <w:bookmarkStart w:id="4960" w:name="_Toc36031106"/>
      <w:bookmarkStart w:id="4961" w:name="_Toc36043026"/>
      <w:bookmarkStart w:id="4962" w:name="_Toc36814351"/>
      <w:bookmarkStart w:id="4963" w:name="_Toc44689209"/>
      <w:bookmarkStart w:id="4964" w:name="_Toc44923963"/>
      <w:bookmarkStart w:id="4965" w:name="_Toc51860933"/>
      <w:bookmarkStart w:id="4966" w:name="_Toc57930704"/>
      <w:bookmarkStart w:id="4967" w:name="_Toc57931334"/>
      <w:r w:rsidRPr="00862100">
        <w:t>The PFCP Session Report Request shall be sent over the Sxa, Sxb, Sxc, N4 and N4mb interface by the UP function to report information related to a PFCP session to the CP function.</w:t>
      </w:r>
    </w:p>
    <w:p w14:paraId="128A38E9" w14:textId="77777777" w:rsidR="00457BB5" w:rsidRPr="00441CD0" w:rsidRDefault="00457BB5" w:rsidP="00457BB5">
      <w:pPr>
        <w:pStyle w:val="TH"/>
        <w:rPr>
          <w:lang w:val="en-US"/>
        </w:rPr>
      </w:pPr>
      <w:r w:rsidRPr="00441CD0">
        <w:t>Table 7.5.8-1: Information Elements in a PFCP Session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457BB5" w:rsidRPr="00441CD0" w14:paraId="22FCF733"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B60674" w14:textId="77777777" w:rsidR="00457BB5" w:rsidRPr="00441CD0" w:rsidRDefault="00457BB5" w:rsidP="001F0756">
            <w:pPr>
              <w:pStyle w:val="TAH"/>
              <w:rPr>
                <w:lang w:val="x-none"/>
              </w:rPr>
            </w:pPr>
            <w:bookmarkStart w:id="4968" w:name="MCCQCTEMPBM_00000124"/>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2278BD" w14:textId="77777777" w:rsidR="00457BB5" w:rsidRPr="00441CD0" w:rsidRDefault="00457BB5" w:rsidP="001F0756">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7EDA61" w14:textId="77777777" w:rsidR="00457BB5" w:rsidRPr="00441CD0" w:rsidRDefault="00457BB5"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678C8E7B" w14:textId="77777777" w:rsidR="00457BB5" w:rsidRPr="00441CD0" w:rsidRDefault="00457BB5"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642FD52" w14:textId="77777777" w:rsidR="00457BB5" w:rsidRPr="00441CD0" w:rsidRDefault="00457BB5" w:rsidP="001F0756">
            <w:pPr>
              <w:pStyle w:val="TAH"/>
            </w:pPr>
            <w:r w:rsidRPr="00441CD0">
              <w:t>IE Type</w:t>
            </w:r>
          </w:p>
        </w:tc>
      </w:tr>
      <w:tr w:rsidR="00457BB5" w:rsidRPr="00441CD0" w14:paraId="7334B655"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DA43325" w14:textId="77777777" w:rsidR="00457BB5" w:rsidRPr="00441CD0" w:rsidRDefault="00457BB5" w:rsidP="001F0756">
            <w:pPr>
              <w:spacing w:after="0"/>
              <w:rPr>
                <w:rFonts w:ascii="Arial" w:hAnsi="Arial"/>
                <w:b/>
                <w:sz w:val="18"/>
                <w:lang w:val="x-none"/>
              </w:rPr>
            </w:pPr>
            <w:bookmarkStart w:id="4969" w:name="_PERM_MCCTEMPBM_CRPT0502092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4B078D" w14:textId="77777777" w:rsidR="00457BB5" w:rsidRPr="00441CD0" w:rsidRDefault="00457BB5" w:rsidP="001F0756">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C6DA8C0" w14:textId="77777777" w:rsidR="00457BB5" w:rsidRPr="00441CD0" w:rsidRDefault="00457BB5"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EFC9C2" w14:textId="77777777" w:rsidR="00457BB5" w:rsidRPr="00441CD0" w:rsidRDefault="00457BB5"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B1BE2A2" w14:textId="77777777" w:rsidR="00457BB5" w:rsidRPr="00441CD0" w:rsidRDefault="00457BB5"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7D21B72" w14:textId="77777777" w:rsidR="00457BB5" w:rsidRPr="00441CD0" w:rsidRDefault="00457BB5"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0273BFE8" w14:textId="77777777" w:rsidR="00457BB5" w:rsidRPr="00441CD0" w:rsidRDefault="00457BB5"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D95D271" w14:textId="77777777" w:rsidR="00457BB5" w:rsidRPr="00441CD0" w:rsidRDefault="00457BB5" w:rsidP="001F0756">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7B70481" w14:textId="77777777" w:rsidR="00457BB5" w:rsidRPr="00441CD0" w:rsidRDefault="00457BB5" w:rsidP="001F0756">
            <w:pPr>
              <w:spacing w:after="0"/>
              <w:rPr>
                <w:rFonts w:ascii="Arial" w:hAnsi="Arial"/>
                <w:b/>
                <w:sz w:val="18"/>
                <w:lang w:val="x-none"/>
              </w:rPr>
            </w:pPr>
            <w:bookmarkStart w:id="4970" w:name="_PERM_MCCTEMPBM_CRPT05020925___7"/>
            <w:bookmarkEnd w:id="4970"/>
          </w:p>
        </w:tc>
      </w:tr>
      <w:bookmarkEnd w:id="4969"/>
      <w:tr w:rsidR="00457BB5" w:rsidRPr="00441CD0" w14:paraId="7917FA4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43C32E" w14:textId="77777777" w:rsidR="00457BB5" w:rsidRPr="00441CD0" w:rsidRDefault="00457BB5" w:rsidP="001F0756">
            <w:pPr>
              <w:pStyle w:val="TAL"/>
              <w:rPr>
                <w:szCs w:val="18"/>
                <w:lang w:val="de-DE"/>
              </w:rPr>
            </w:pPr>
            <w:r w:rsidRPr="00441CD0">
              <w:rPr>
                <w:szCs w:val="18"/>
                <w:lang w:val="de-DE"/>
              </w:rPr>
              <w:t>Report Type</w:t>
            </w:r>
          </w:p>
        </w:tc>
        <w:tc>
          <w:tcPr>
            <w:tcW w:w="336" w:type="dxa"/>
            <w:tcBorders>
              <w:top w:val="single" w:sz="4" w:space="0" w:color="auto"/>
              <w:left w:val="single" w:sz="4" w:space="0" w:color="auto"/>
              <w:bottom w:val="single" w:sz="4" w:space="0" w:color="auto"/>
              <w:right w:val="single" w:sz="4" w:space="0" w:color="auto"/>
            </w:tcBorders>
            <w:hideMark/>
          </w:tcPr>
          <w:p w14:paraId="6AA38F8E" w14:textId="77777777" w:rsidR="00457BB5" w:rsidRPr="00441CD0" w:rsidRDefault="00457BB5" w:rsidP="00823058">
            <w:pPr>
              <w:pStyle w:val="TAC"/>
              <w:rPr>
                <w:lang w:val="x-none"/>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1FC71E3E" w14:textId="77777777" w:rsidR="00457BB5" w:rsidRPr="00441CD0" w:rsidRDefault="00457BB5" w:rsidP="001F0756">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4DFFA54"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933F23"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E9D44B"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B820C07"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71426A9" w14:textId="77777777" w:rsidR="00457BB5" w:rsidRPr="00441CD0" w:rsidRDefault="00457BB5" w:rsidP="001F075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1BEB1F" w14:textId="77777777" w:rsidR="00457BB5" w:rsidRPr="00441CD0" w:rsidRDefault="00457BB5" w:rsidP="001F0756">
            <w:pPr>
              <w:pStyle w:val="TAC"/>
              <w:rPr>
                <w:lang w:val="sv-SE"/>
              </w:rPr>
            </w:pPr>
            <w:r w:rsidRPr="00441CD0">
              <w:rPr>
                <w:lang w:val="sv-SE"/>
              </w:rPr>
              <w:t>Report Type</w:t>
            </w:r>
          </w:p>
        </w:tc>
      </w:tr>
      <w:tr w:rsidR="00457BB5" w:rsidRPr="00441CD0" w14:paraId="779FCE48"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E92C91" w14:textId="77777777" w:rsidR="00457BB5" w:rsidRPr="00441CD0" w:rsidRDefault="00457BB5" w:rsidP="001F0756">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375F8820"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66F5F81B" w14:textId="77777777" w:rsidR="00457BB5" w:rsidRPr="00441CD0" w:rsidRDefault="00457BB5" w:rsidP="001F0756">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053C24C4"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B1777"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A02D24"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FF069C2"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51633B6" w14:textId="77777777" w:rsidR="00457BB5" w:rsidRPr="00441CD0" w:rsidRDefault="00457BB5" w:rsidP="001F075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CA86BC" w14:textId="77777777" w:rsidR="00457BB5" w:rsidRPr="00441CD0" w:rsidRDefault="00457BB5" w:rsidP="001F0756">
            <w:pPr>
              <w:pStyle w:val="TAC"/>
              <w:rPr>
                <w:lang w:val="sv-SE"/>
              </w:rPr>
            </w:pPr>
            <w:r w:rsidRPr="00441CD0">
              <w:rPr>
                <w:lang w:val="sv-SE"/>
              </w:rPr>
              <w:t>Downlink Data Report</w:t>
            </w:r>
          </w:p>
        </w:tc>
      </w:tr>
      <w:tr w:rsidR="00457BB5" w:rsidRPr="00441CD0" w14:paraId="1F90E4DA"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B9A740" w14:textId="77777777" w:rsidR="00457BB5" w:rsidRPr="00441CD0" w:rsidRDefault="00457BB5" w:rsidP="001F0756">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5522F46"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0CEC4EEC" w14:textId="77777777" w:rsidR="00457BB5" w:rsidRPr="00441CD0" w:rsidRDefault="00457BB5" w:rsidP="001F0756">
            <w:pPr>
              <w:pStyle w:val="TAL"/>
            </w:pPr>
            <w:r w:rsidRPr="00441CD0">
              <w:t>This IE shall be present if the Report Type indicates a Usage Report.</w:t>
            </w:r>
          </w:p>
          <w:p w14:paraId="609C79F1" w14:textId="77777777" w:rsidR="00457BB5" w:rsidRPr="00441CD0" w:rsidRDefault="00457BB5" w:rsidP="001F0756">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6DFEF3F5"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E1DCF0"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BE5C26C"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8607DE6"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8CAEA80" w14:textId="77777777" w:rsidR="00457BB5" w:rsidRPr="00441CD0" w:rsidRDefault="00457BB5" w:rsidP="001F0756">
            <w:pPr>
              <w:pStyle w:val="TAC"/>
            </w:pPr>
            <w:r>
              <w:t>FFS</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92F36A" w14:textId="77777777" w:rsidR="00457BB5" w:rsidRPr="00441CD0" w:rsidRDefault="00457BB5" w:rsidP="001F0756">
            <w:pPr>
              <w:pStyle w:val="TAC"/>
              <w:rPr>
                <w:lang w:val="sv-SE"/>
              </w:rPr>
            </w:pPr>
            <w:r w:rsidRPr="00441CD0">
              <w:rPr>
                <w:lang w:val="sv-SE"/>
              </w:rPr>
              <w:t>Usage Report</w:t>
            </w:r>
          </w:p>
        </w:tc>
      </w:tr>
      <w:tr w:rsidR="00457BB5" w:rsidRPr="00441CD0" w14:paraId="3E80A3D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A853A4" w14:textId="77777777" w:rsidR="00457BB5" w:rsidRPr="00441CD0" w:rsidRDefault="00457BB5" w:rsidP="001F0756">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189D8941"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6EA751CF" w14:textId="77777777" w:rsidR="00457BB5" w:rsidRPr="00441CD0" w:rsidRDefault="00457BB5" w:rsidP="001F0756">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23FA722E"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FB0B7A"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EF42D14" w14:textId="77777777" w:rsidR="00457BB5" w:rsidRPr="00441CD0" w:rsidRDefault="00457BB5" w:rsidP="001F0756">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871FF01"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58509FAE" w14:textId="77777777" w:rsidR="00457BB5" w:rsidRPr="00441CD0" w:rsidRDefault="00457BB5" w:rsidP="001F0756">
            <w:pPr>
              <w:pStyle w:val="TAC"/>
            </w:pPr>
            <w:r>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80AB9A4" w14:textId="77777777" w:rsidR="00457BB5" w:rsidRPr="00441CD0" w:rsidRDefault="00457BB5" w:rsidP="001F0756">
            <w:pPr>
              <w:pStyle w:val="TAC"/>
              <w:rPr>
                <w:lang w:val="sv-SE"/>
              </w:rPr>
            </w:pPr>
            <w:r w:rsidRPr="00441CD0">
              <w:rPr>
                <w:lang w:val="sv-SE"/>
              </w:rPr>
              <w:t>Error Indication Report</w:t>
            </w:r>
          </w:p>
        </w:tc>
      </w:tr>
      <w:tr w:rsidR="00457BB5" w:rsidRPr="00441CD0" w14:paraId="473D597E"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81A5215" w14:textId="77777777" w:rsidR="00457BB5" w:rsidRPr="00441CD0" w:rsidRDefault="00457BB5" w:rsidP="001F0756">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4CBEDCF" w14:textId="77777777" w:rsidR="00457BB5" w:rsidRPr="00441CD0" w:rsidRDefault="00457BB5"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2E6EF38B" w14:textId="77777777" w:rsidR="00457BB5" w:rsidRPr="00441CD0" w:rsidRDefault="00457BB5" w:rsidP="001F0756">
            <w:pPr>
              <w:pStyle w:val="TAL"/>
            </w:pPr>
            <w:r w:rsidRPr="00441CD0">
              <w:t>The UP function may include this IE if it supports the load control feature and the feature is activated in the network.</w:t>
            </w:r>
          </w:p>
          <w:p w14:paraId="7181F110" w14:textId="77777777" w:rsidR="00457BB5" w:rsidRPr="00441CD0" w:rsidRDefault="00457BB5" w:rsidP="001F0756">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09DD4A"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7B17B5"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93A98"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F59A9C4"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DD2A828" w14:textId="77777777" w:rsidR="00457BB5" w:rsidRPr="00441CD0" w:rsidRDefault="00457BB5" w:rsidP="001F075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89EC5B" w14:textId="77777777" w:rsidR="00457BB5" w:rsidRPr="00441CD0" w:rsidRDefault="00457BB5" w:rsidP="001F0756">
            <w:pPr>
              <w:pStyle w:val="TAC"/>
              <w:rPr>
                <w:lang w:val="sv-SE"/>
              </w:rPr>
            </w:pPr>
            <w:r w:rsidRPr="00441CD0">
              <w:rPr>
                <w:lang w:val="sv-SE"/>
              </w:rPr>
              <w:t>Load Control Information</w:t>
            </w:r>
          </w:p>
        </w:tc>
      </w:tr>
      <w:tr w:rsidR="00457BB5" w:rsidRPr="00441CD0" w14:paraId="625D680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79F091F" w14:textId="77777777" w:rsidR="00457BB5" w:rsidRPr="00441CD0" w:rsidRDefault="00457BB5" w:rsidP="001F0756">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B2DB5A4" w14:textId="77777777" w:rsidR="00457BB5" w:rsidRPr="00441CD0" w:rsidRDefault="00457BB5"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hideMark/>
          </w:tcPr>
          <w:p w14:paraId="339E2414" w14:textId="77777777" w:rsidR="00457BB5" w:rsidRPr="00441CD0" w:rsidRDefault="00457BB5" w:rsidP="001F0756">
            <w:pPr>
              <w:pStyle w:val="TAL"/>
            </w:pPr>
            <w:r w:rsidRPr="00441CD0">
              <w:t>During an overload condition, the UP function may include this IE if it supports the overload control feature and the feature is activated in the network.</w:t>
            </w:r>
          </w:p>
          <w:p w14:paraId="54DAE264" w14:textId="77777777" w:rsidR="00457BB5" w:rsidRPr="00441CD0" w:rsidRDefault="00457BB5" w:rsidP="001F0756">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2BE8F9"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957FB5"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512848"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18330CB"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0F39F09" w14:textId="77777777" w:rsidR="00457BB5" w:rsidRPr="00441CD0" w:rsidRDefault="00457BB5" w:rsidP="001F075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D28D418" w14:textId="77777777" w:rsidR="00457BB5" w:rsidRPr="00441CD0" w:rsidRDefault="00457BB5" w:rsidP="001F0756">
            <w:pPr>
              <w:pStyle w:val="TAC"/>
              <w:rPr>
                <w:lang w:val="sv-SE"/>
              </w:rPr>
            </w:pPr>
            <w:r w:rsidRPr="00441CD0">
              <w:rPr>
                <w:lang w:val="sv-SE"/>
              </w:rPr>
              <w:t>Overload Control Information</w:t>
            </w:r>
          </w:p>
        </w:tc>
      </w:tr>
      <w:tr w:rsidR="00457BB5" w:rsidRPr="00441CD0" w14:paraId="3FE78E93"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46DE69C" w14:textId="77777777" w:rsidR="00457BB5" w:rsidRPr="00441CD0" w:rsidRDefault="00457BB5" w:rsidP="001F0756">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7734BC5F"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3D2B7037" w14:textId="77777777" w:rsidR="00457BB5" w:rsidRPr="00441CD0" w:rsidRDefault="00457BB5" w:rsidP="001F0756">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467CB071" w14:textId="77777777" w:rsidR="00457BB5" w:rsidRDefault="00457BB5" w:rsidP="001F0756">
            <w:pPr>
              <w:pStyle w:val="TAL"/>
            </w:pPr>
            <w:r w:rsidRPr="00441CD0">
              <w:t xml:space="preserve">When present, this IE shall indicate the total number of usage reports that need to be sent in </w:t>
            </w:r>
            <w:r>
              <w:t xml:space="preserve">all the additional </w:t>
            </w:r>
            <w:r w:rsidRPr="00441CD0">
              <w:t>PFCP Session Report Request messages.</w:t>
            </w:r>
          </w:p>
          <w:p w14:paraId="3889BD50" w14:textId="77777777" w:rsidR="00457BB5" w:rsidRPr="00441CD0" w:rsidRDefault="00457BB5" w:rsidP="001F0756">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7306CDF"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CD7370"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D27404"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7B99F9C"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72CFB91" w14:textId="77777777" w:rsidR="00457BB5" w:rsidRPr="00441CD0" w:rsidRDefault="00457BB5" w:rsidP="001F0756">
            <w:pPr>
              <w:pStyle w:val="TAC"/>
              <w:rPr>
                <w:lang w:val="de-DE"/>
              </w:rPr>
            </w:pPr>
            <w:r>
              <w:rPr>
                <w:lang w:val="de-DE"/>
              </w:rPr>
              <w:t>FFS</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3BB9FA0" w14:textId="77777777" w:rsidR="00457BB5" w:rsidRPr="00441CD0" w:rsidRDefault="00457BB5" w:rsidP="001F0756">
            <w:pPr>
              <w:pStyle w:val="TAC"/>
              <w:rPr>
                <w:lang w:val="sv-SE"/>
              </w:rPr>
            </w:pPr>
            <w:r w:rsidRPr="00441CD0">
              <w:rPr>
                <w:lang w:val="sv-SE"/>
              </w:rPr>
              <w:t>Additional Usage Reports Information</w:t>
            </w:r>
          </w:p>
        </w:tc>
      </w:tr>
      <w:tr w:rsidR="00457BB5" w:rsidRPr="00441CD0" w14:paraId="510784A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5561E3" w14:textId="77777777" w:rsidR="00457BB5" w:rsidRPr="00441CD0" w:rsidRDefault="00457BB5" w:rsidP="001F0756">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33991C0E"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13D60FB8" w14:textId="77777777" w:rsidR="00457BB5" w:rsidRPr="00441CD0" w:rsidRDefault="00457BB5" w:rsidP="001F0756">
            <w:pPr>
              <w:pStyle w:val="TAL"/>
              <w:rPr>
                <w:lang w:val="en-US"/>
              </w:rPr>
            </w:pPr>
            <w:r w:rsidRPr="00441CD0">
              <w:rPr>
                <w:lang w:val="en-US"/>
              </w:rPr>
              <w:t>This IE shall be included if at least one of the flags is set to "1".</w:t>
            </w:r>
          </w:p>
          <w:p w14:paraId="1625B607" w14:textId="77777777" w:rsidR="00457BB5" w:rsidRPr="00441CD0" w:rsidRDefault="00457BB5" w:rsidP="001F0756">
            <w:pPr>
              <w:pStyle w:val="B2"/>
              <w:rPr>
                <w:rFonts w:ascii="Arial" w:hAnsi="Arial" w:cs="Arial"/>
                <w:sz w:val="18"/>
                <w:szCs w:val="18"/>
              </w:rPr>
            </w:pPr>
            <w:bookmarkStart w:id="4971" w:name="_PERM_MCCTEMPBM_CRPT05020934___7"/>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3FC4D627" w14:textId="77777777" w:rsidR="00457BB5" w:rsidRPr="00441CD0" w:rsidRDefault="00457BB5" w:rsidP="001F0756">
            <w:pPr>
              <w:pStyle w:val="B1"/>
              <w:ind w:left="852"/>
              <w:rPr>
                <w:rFonts w:ascii="Arial" w:hAnsi="Arial"/>
                <w:sz w:val="18"/>
                <w:lang w:val="x-none"/>
              </w:rPr>
            </w:pPr>
            <w:bookmarkStart w:id="4972" w:name="_PERM_MCCTEMPBM_CRPT05020935___2"/>
            <w:bookmarkEnd w:id="4971"/>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bookmarkEnd w:id="4972"/>
          <w:p w14:paraId="7D586510" w14:textId="77777777" w:rsidR="00457BB5" w:rsidRPr="00441CD0" w:rsidRDefault="00457BB5" w:rsidP="001F0756">
            <w:pPr>
              <w:pStyle w:val="TAL"/>
            </w:pPr>
          </w:p>
        </w:tc>
        <w:tc>
          <w:tcPr>
            <w:tcW w:w="370" w:type="dxa"/>
            <w:tcBorders>
              <w:top w:val="single" w:sz="4" w:space="0" w:color="auto"/>
              <w:left w:val="single" w:sz="4" w:space="0" w:color="auto"/>
              <w:bottom w:val="single" w:sz="4" w:space="0" w:color="auto"/>
              <w:right w:val="single" w:sz="4" w:space="0" w:color="auto"/>
            </w:tcBorders>
          </w:tcPr>
          <w:p w14:paraId="432A2148" w14:textId="77777777" w:rsidR="00457BB5" w:rsidRPr="00441CD0" w:rsidRDefault="00457BB5" w:rsidP="001F0756">
            <w:pPr>
              <w:pStyle w:val="TAC"/>
            </w:pPr>
          </w:p>
          <w:p w14:paraId="424B9468" w14:textId="77777777" w:rsidR="00457BB5" w:rsidRPr="00441CD0" w:rsidRDefault="00457BB5" w:rsidP="001F0756">
            <w:pPr>
              <w:pStyle w:val="TAC"/>
            </w:pPr>
          </w:p>
          <w:p w14:paraId="68893E08" w14:textId="77777777" w:rsidR="00457BB5" w:rsidRPr="00441CD0" w:rsidRDefault="00457BB5" w:rsidP="001F0756">
            <w:pPr>
              <w:pStyle w:val="TAC"/>
              <w:rPr>
                <w:lang w:val="de-DE"/>
              </w:rPr>
            </w:pPr>
            <w:r w:rsidRPr="00441CD0">
              <w:rPr>
                <w:lang w:val="de-DE"/>
              </w:rPr>
              <w:t>X</w:t>
            </w:r>
          </w:p>
          <w:p w14:paraId="741DBA74" w14:textId="77777777" w:rsidR="00457BB5" w:rsidRPr="00441CD0" w:rsidRDefault="00457BB5" w:rsidP="001F0756">
            <w:pPr>
              <w:pStyle w:val="TAC"/>
              <w:rPr>
                <w:lang w:val="de-DE"/>
              </w:rPr>
            </w:pPr>
          </w:p>
          <w:p w14:paraId="3386F684" w14:textId="77777777" w:rsidR="00457BB5" w:rsidRPr="00441CD0" w:rsidRDefault="00457BB5" w:rsidP="001F0756">
            <w:pPr>
              <w:pStyle w:val="TAC"/>
              <w:rPr>
                <w:lang w:val="de-DE"/>
              </w:rPr>
            </w:pPr>
          </w:p>
          <w:p w14:paraId="5BAC01E4" w14:textId="77777777" w:rsidR="00457BB5" w:rsidRPr="00441CD0" w:rsidRDefault="00457BB5" w:rsidP="001F0756">
            <w:pPr>
              <w:pStyle w:val="TAC"/>
              <w:rPr>
                <w:lang w:val="de-DE"/>
              </w:rPr>
            </w:pPr>
          </w:p>
          <w:p w14:paraId="70D15CCB" w14:textId="77777777" w:rsidR="00457BB5" w:rsidRPr="00441CD0" w:rsidRDefault="00457BB5" w:rsidP="001F0756">
            <w:pPr>
              <w:pStyle w:val="TAC"/>
              <w:rPr>
                <w:lang w:val="de-DE"/>
              </w:rPr>
            </w:pPr>
          </w:p>
          <w:p w14:paraId="2AE1D733" w14:textId="77777777" w:rsidR="00457BB5" w:rsidRPr="00441CD0" w:rsidRDefault="00457BB5" w:rsidP="001F0756">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35099852" w14:textId="77777777" w:rsidR="00457BB5" w:rsidRPr="00441CD0" w:rsidRDefault="00457BB5" w:rsidP="001F0756">
            <w:pPr>
              <w:pStyle w:val="TAC"/>
              <w:rPr>
                <w:lang w:val="de-DE"/>
              </w:rPr>
            </w:pPr>
          </w:p>
          <w:p w14:paraId="4C253EA1" w14:textId="77777777" w:rsidR="00457BB5" w:rsidRPr="00441CD0" w:rsidRDefault="00457BB5" w:rsidP="001F0756">
            <w:pPr>
              <w:pStyle w:val="TAC"/>
              <w:rPr>
                <w:lang w:val="de-DE"/>
              </w:rPr>
            </w:pPr>
          </w:p>
          <w:p w14:paraId="4BE09335" w14:textId="77777777" w:rsidR="00457BB5" w:rsidRPr="00441CD0" w:rsidRDefault="00457BB5" w:rsidP="001F0756">
            <w:pPr>
              <w:pStyle w:val="TAC"/>
              <w:rPr>
                <w:lang w:val="de-DE"/>
              </w:rPr>
            </w:pPr>
            <w:r w:rsidRPr="00441CD0">
              <w:rPr>
                <w:lang w:val="de-DE"/>
              </w:rPr>
              <w:t>X</w:t>
            </w:r>
          </w:p>
          <w:p w14:paraId="017C479A" w14:textId="77777777" w:rsidR="00457BB5" w:rsidRPr="00441CD0" w:rsidRDefault="00457BB5" w:rsidP="001F0756">
            <w:pPr>
              <w:pStyle w:val="TAC"/>
              <w:rPr>
                <w:lang w:val="de-DE"/>
              </w:rPr>
            </w:pPr>
          </w:p>
          <w:p w14:paraId="17D38F47" w14:textId="77777777" w:rsidR="00457BB5" w:rsidRPr="00441CD0" w:rsidRDefault="00457BB5" w:rsidP="001F0756">
            <w:pPr>
              <w:pStyle w:val="TAC"/>
              <w:rPr>
                <w:lang w:val="de-DE"/>
              </w:rPr>
            </w:pPr>
          </w:p>
          <w:p w14:paraId="2A2C5057" w14:textId="77777777" w:rsidR="00457BB5" w:rsidRPr="00441CD0" w:rsidRDefault="00457BB5" w:rsidP="001F0756">
            <w:pPr>
              <w:pStyle w:val="TAC"/>
              <w:rPr>
                <w:lang w:val="de-DE"/>
              </w:rPr>
            </w:pPr>
          </w:p>
          <w:p w14:paraId="0112EBC5" w14:textId="77777777" w:rsidR="00457BB5" w:rsidRPr="00441CD0" w:rsidRDefault="00457BB5" w:rsidP="001F0756">
            <w:pPr>
              <w:pStyle w:val="TAC"/>
              <w:rPr>
                <w:lang w:val="de-DE"/>
              </w:rPr>
            </w:pPr>
          </w:p>
          <w:p w14:paraId="4DEB8B57" w14:textId="77777777" w:rsidR="00457BB5" w:rsidRPr="00441CD0" w:rsidRDefault="00457BB5" w:rsidP="001F0756">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604D7597" w14:textId="77777777" w:rsidR="00457BB5" w:rsidRPr="00441CD0" w:rsidRDefault="00457BB5" w:rsidP="001F0756">
            <w:pPr>
              <w:pStyle w:val="TAC"/>
              <w:rPr>
                <w:lang w:val="de-DE"/>
              </w:rPr>
            </w:pPr>
          </w:p>
          <w:p w14:paraId="16A4FB8C" w14:textId="77777777" w:rsidR="00457BB5" w:rsidRPr="00441CD0" w:rsidRDefault="00457BB5" w:rsidP="001F0756">
            <w:pPr>
              <w:pStyle w:val="TAC"/>
              <w:rPr>
                <w:lang w:val="de-DE"/>
              </w:rPr>
            </w:pPr>
          </w:p>
          <w:p w14:paraId="5252ED98" w14:textId="77777777" w:rsidR="00457BB5" w:rsidRPr="00441CD0" w:rsidRDefault="00457BB5" w:rsidP="001F0756">
            <w:pPr>
              <w:pStyle w:val="TAC"/>
              <w:rPr>
                <w:lang w:val="de-DE"/>
              </w:rPr>
            </w:pPr>
            <w:r w:rsidRPr="00441CD0">
              <w:rPr>
                <w:lang w:val="de-DE"/>
              </w:rPr>
              <w:t>X</w:t>
            </w:r>
          </w:p>
          <w:p w14:paraId="5271C1D9" w14:textId="77777777" w:rsidR="00457BB5" w:rsidRPr="00441CD0" w:rsidRDefault="00457BB5" w:rsidP="001F0756">
            <w:pPr>
              <w:pStyle w:val="TAC"/>
              <w:rPr>
                <w:lang w:val="de-DE"/>
              </w:rPr>
            </w:pPr>
          </w:p>
          <w:p w14:paraId="712695AB" w14:textId="77777777" w:rsidR="00457BB5" w:rsidRPr="00441CD0" w:rsidRDefault="00457BB5" w:rsidP="001F0756">
            <w:pPr>
              <w:pStyle w:val="TAC"/>
              <w:rPr>
                <w:lang w:val="de-DE"/>
              </w:rPr>
            </w:pPr>
          </w:p>
          <w:p w14:paraId="7048BA47" w14:textId="77777777" w:rsidR="00457BB5" w:rsidRPr="00441CD0" w:rsidRDefault="00457BB5" w:rsidP="001F0756">
            <w:pPr>
              <w:pStyle w:val="TAC"/>
              <w:rPr>
                <w:lang w:val="de-DE"/>
              </w:rPr>
            </w:pPr>
          </w:p>
          <w:p w14:paraId="311F2B0F" w14:textId="77777777" w:rsidR="00457BB5" w:rsidRPr="00441CD0" w:rsidRDefault="00457BB5" w:rsidP="001F0756">
            <w:pPr>
              <w:pStyle w:val="TAC"/>
              <w:rPr>
                <w:lang w:val="de-DE"/>
              </w:rPr>
            </w:pPr>
          </w:p>
          <w:p w14:paraId="13C39C45" w14:textId="77777777" w:rsidR="00457BB5" w:rsidRPr="00441CD0" w:rsidRDefault="00457BB5" w:rsidP="001F0756">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24EB0EC" w14:textId="77777777" w:rsidR="00457BB5" w:rsidRPr="00441CD0" w:rsidRDefault="00457BB5" w:rsidP="001F0756">
            <w:pPr>
              <w:pStyle w:val="TAC"/>
              <w:rPr>
                <w:szCs w:val="18"/>
                <w:lang w:val="de-DE"/>
              </w:rPr>
            </w:pPr>
          </w:p>
          <w:p w14:paraId="2FE62DDE" w14:textId="77777777" w:rsidR="00457BB5" w:rsidRPr="00441CD0" w:rsidRDefault="00457BB5" w:rsidP="001F0756">
            <w:pPr>
              <w:pStyle w:val="TAC"/>
              <w:rPr>
                <w:szCs w:val="18"/>
                <w:lang w:val="de-DE"/>
              </w:rPr>
            </w:pPr>
          </w:p>
          <w:p w14:paraId="2C7A7936" w14:textId="77777777" w:rsidR="00457BB5" w:rsidRPr="00441CD0" w:rsidRDefault="00457BB5" w:rsidP="001F0756">
            <w:pPr>
              <w:pStyle w:val="TAC"/>
              <w:rPr>
                <w:szCs w:val="18"/>
                <w:lang w:val="de-DE"/>
              </w:rPr>
            </w:pPr>
            <w:r w:rsidRPr="00441CD0">
              <w:rPr>
                <w:szCs w:val="18"/>
                <w:lang w:val="de-DE"/>
              </w:rPr>
              <w:t>X</w:t>
            </w:r>
          </w:p>
          <w:p w14:paraId="7188E51B" w14:textId="77777777" w:rsidR="00457BB5" w:rsidRPr="00441CD0" w:rsidRDefault="00457BB5" w:rsidP="001F0756">
            <w:pPr>
              <w:pStyle w:val="TAC"/>
              <w:rPr>
                <w:szCs w:val="18"/>
                <w:lang w:val="de-DE"/>
              </w:rPr>
            </w:pPr>
          </w:p>
          <w:p w14:paraId="2BCA2A81" w14:textId="77777777" w:rsidR="00457BB5" w:rsidRPr="00441CD0" w:rsidRDefault="00457BB5" w:rsidP="001F0756">
            <w:pPr>
              <w:pStyle w:val="TAC"/>
              <w:rPr>
                <w:szCs w:val="18"/>
                <w:lang w:val="de-DE"/>
              </w:rPr>
            </w:pPr>
          </w:p>
          <w:p w14:paraId="05CD6DB6" w14:textId="77777777" w:rsidR="00457BB5" w:rsidRPr="00441CD0" w:rsidRDefault="00457BB5" w:rsidP="001F0756">
            <w:pPr>
              <w:pStyle w:val="TAC"/>
              <w:rPr>
                <w:szCs w:val="18"/>
                <w:lang w:val="de-DE"/>
              </w:rPr>
            </w:pPr>
          </w:p>
          <w:p w14:paraId="34F6803D" w14:textId="77777777" w:rsidR="00457BB5" w:rsidRPr="00441CD0" w:rsidRDefault="00457BB5" w:rsidP="001F0756">
            <w:pPr>
              <w:pStyle w:val="TAC"/>
              <w:rPr>
                <w:szCs w:val="18"/>
                <w:lang w:val="de-DE"/>
              </w:rPr>
            </w:pPr>
          </w:p>
          <w:p w14:paraId="6FA26293" w14:textId="77777777" w:rsidR="00457BB5" w:rsidRPr="00441CD0" w:rsidRDefault="00457BB5" w:rsidP="001F0756">
            <w:pPr>
              <w:pStyle w:val="TAC"/>
              <w:rPr>
                <w:szCs w:val="18"/>
                <w:lang w:val="de-DE"/>
              </w:rPr>
            </w:pPr>
          </w:p>
        </w:tc>
        <w:tc>
          <w:tcPr>
            <w:tcW w:w="370" w:type="dxa"/>
            <w:tcBorders>
              <w:top w:val="single" w:sz="4" w:space="0" w:color="auto"/>
              <w:left w:val="single" w:sz="4" w:space="0" w:color="auto"/>
              <w:bottom w:val="single" w:sz="4" w:space="0" w:color="auto"/>
              <w:right w:val="single" w:sz="4" w:space="0" w:color="auto"/>
            </w:tcBorders>
          </w:tcPr>
          <w:p w14:paraId="43AC8701" w14:textId="77777777" w:rsidR="00457BB5" w:rsidRPr="00441CD0" w:rsidRDefault="00457BB5" w:rsidP="001F0756">
            <w:pPr>
              <w:pStyle w:val="TAC"/>
              <w:rPr>
                <w:szCs w:val="18"/>
                <w:lang w:val="de-DE"/>
              </w:rPr>
            </w:pPr>
          </w:p>
          <w:p w14:paraId="4CC416E4" w14:textId="77777777" w:rsidR="00457BB5" w:rsidRPr="00441CD0" w:rsidRDefault="00457BB5" w:rsidP="001F0756">
            <w:pPr>
              <w:pStyle w:val="TAC"/>
              <w:rPr>
                <w:szCs w:val="18"/>
                <w:lang w:val="de-DE"/>
              </w:rPr>
            </w:pPr>
          </w:p>
          <w:p w14:paraId="19AF0764" w14:textId="77777777" w:rsidR="00457BB5" w:rsidRPr="00441CD0" w:rsidRDefault="00457BB5" w:rsidP="001F0756">
            <w:pPr>
              <w:pStyle w:val="TAC"/>
              <w:rPr>
                <w:szCs w:val="18"/>
                <w:lang w:val="de-DE"/>
              </w:rPr>
            </w:pPr>
            <w:r>
              <w:rPr>
                <w:szCs w:val="18"/>
                <w:lang w:val="de-DE"/>
              </w:rPr>
              <w:t>FFS</w:t>
            </w:r>
          </w:p>
          <w:p w14:paraId="6ABB43A5" w14:textId="77777777" w:rsidR="00457BB5" w:rsidRPr="00441CD0" w:rsidRDefault="00457BB5" w:rsidP="001F0756">
            <w:pPr>
              <w:pStyle w:val="TAC"/>
              <w:rPr>
                <w:szCs w:val="18"/>
                <w:lang w:val="de-DE"/>
              </w:rPr>
            </w:pPr>
          </w:p>
          <w:p w14:paraId="2D1EF340" w14:textId="77777777" w:rsidR="00457BB5" w:rsidRPr="00441CD0" w:rsidRDefault="00457BB5" w:rsidP="001F0756">
            <w:pPr>
              <w:pStyle w:val="TAC"/>
              <w:rPr>
                <w:szCs w:val="18"/>
                <w:lang w:val="de-DE"/>
              </w:rPr>
            </w:pPr>
          </w:p>
          <w:p w14:paraId="17669DB8" w14:textId="77777777" w:rsidR="00457BB5" w:rsidRPr="00441CD0" w:rsidRDefault="00457BB5" w:rsidP="001F0756">
            <w:pPr>
              <w:pStyle w:val="TAC"/>
              <w:rPr>
                <w:szCs w:val="18"/>
                <w:lang w:val="de-DE"/>
              </w:rPr>
            </w:pPr>
          </w:p>
          <w:p w14:paraId="56BD498D" w14:textId="77777777" w:rsidR="00457BB5" w:rsidRPr="00441CD0" w:rsidRDefault="00457BB5" w:rsidP="001F0756">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6BB786B" w14:textId="77777777" w:rsidR="00457BB5" w:rsidRPr="00441CD0" w:rsidRDefault="00457BB5" w:rsidP="001F0756">
            <w:pPr>
              <w:pStyle w:val="TAC"/>
              <w:rPr>
                <w:lang w:val="sv-SE"/>
              </w:rPr>
            </w:pPr>
            <w:r w:rsidRPr="00441CD0">
              <w:rPr>
                <w:szCs w:val="18"/>
                <w:lang w:val="de-DE"/>
              </w:rPr>
              <w:t>PFCP</w:t>
            </w:r>
            <w:r w:rsidRPr="00441CD0">
              <w:rPr>
                <w:szCs w:val="18"/>
              </w:rPr>
              <w:t>SRReq-Flags</w:t>
            </w:r>
          </w:p>
        </w:tc>
      </w:tr>
      <w:tr w:rsidR="00457BB5" w:rsidRPr="00441CD0" w14:paraId="2A0E73C3"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879B897" w14:textId="77777777" w:rsidR="00457BB5" w:rsidRPr="00441CD0" w:rsidRDefault="00457BB5" w:rsidP="001F0756">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60AB473B"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25D87C20" w14:textId="77777777" w:rsidR="00457BB5" w:rsidRPr="00441CD0" w:rsidRDefault="00457BB5" w:rsidP="001F0756">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7D1E9B5B" w14:textId="77777777" w:rsidR="00457BB5" w:rsidRPr="00441CD0" w:rsidRDefault="00457BB5" w:rsidP="001F0756">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1A3AFA0E" w14:textId="77777777" w:rsidR="00457BB5" w:rsidRPr="00441CD0" w:rsidRDefault="00457BB5" w:rsidP="001F0756">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397B8A3"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931EFA"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184DE2"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870DAFA" w14:textId="77777777" w:rsidR="00457BB5" w:rsidRPr="00441CD0" w:rsidRDefault="00457BB5" w:rsidP="001F0756">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C8D76AD" w14:textId="77777777" w:rsidR="00457BB5" w:rsidRPr="00441CD0" w:rsidRDefault="00457BB5" w:rsidP="001F0756">
            <w:pPr>
              <w:pStyle w:val="TAC"/>
              <w:rPr>
                <w:szCs w:val="18"/>
                <w:lang w:val="de-DE"/>
              </w:rPr>
            </w:pPr>
            <w:r w:rsidRPr="00441CD0">
              <w:rPr>
                <w:szCs w:val="18"/>
                <w:lang w:val="de-DE"/>
              </w:rPr>
              <w:t>F-SEID</w:t>
            </w:r>
          </w:p>
        </w:tc>
      </w:tr>
      <w:tr w:rsidR="00457BB5" w:rsidRPr="00441CD0" w14:paraId="5977C2A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77BBA10" w14:textId="77777777" w:rsidR="00457BB5" w:rsidRPr="00441CD0" w:rsidRDefault="00457BB5" w:rsidP="001F0756">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309DB076"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2C875EA2" w14:textId="77777777" w:rsidR="00457BB5" w:rsidRPr="0048073D" w:rsidRDefault="00457BB5" w:rsidP="001F0756">
            <w:pPr>
              <w:pStyle w:val="TAL"/>
              <w:rPr>
                <w:noProof/>
                <w:lang w:val="en-US"/>
              </w:rPr>
            </w:pPr>
            <w:r w:rsidRPr="0048073D">
              <w:rPr>
                <w:lang w:val="en-US"/>
              </w:rPr>
              <w:t xml:space="preserve">This IE shall be present if the </w:t>
            </w:r>
            <w:r w:rsidRPr="0048073D">
              <w:rPr>
                <w:noProof/>
                <w:lang w:val="en-US"/>
              </w:rPr>
              <w:t xml:space="preserve">EPFAR is used (see clause 5.18), UP function initiates a PFCP Session release and </w:t>
            </w:r>
            <w:r w:rsidRPr="0048073D">
              <w:rPr>
                <w:lang w:val="en-US"/>
              </w:rPr>
              <w:t>the CP function has requested in a QER to report the packet rate status when the PFCP session is released</w:t>
            </w:r>
            <w:r w:rsidRPr="0048073D">
              <w:rPr>
                <w:noProof/>
                <w:lang w:val="en-US"/>
              </w:rPr>
              <w:t>.</w:t>
            </w:r>
          </w:p>
          <w:p w14:paraId="6046366E" w14:textId="77777777" w:rsidR="00457BB5" w:rsidRPr="0048073D" w:rsidRDefault="00457BB5" w:rsidP="001F0756">
            <w:pPr>
              <w:pStyle w:val="TAL"/>
              <w:rPr>
                <w:noProof/>
                <w:lang w:val="en-US"/>
              </w:rPr>
            </w:pPr>
          </w:p>
          <w:p w14:paraId="00A3020A" w14:textId="77777777" w:rsidR="00457BB5" w:rsidRPr="00441CD0" w:rsidRDefault="00457BB5" w:rsidP="001F0756">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0891F894"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2F9E90E"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86EB8A2"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AADE848"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3CB4EC4C" w14:textId="77777777" w:rsidR="00457BB5" w:rsidRPr="00441CD0" w:rsidRDefault="00457BB5" w:rsidP="001F0756">
            <w:pPr>
              <w:pStyle w:val="TAC"/>
              <w:rPr>
                <w:szCs w:val="18"/>
                <w:lang w:val="de-DE"/>
              </w:rPr>
            </w:pPr>
            <w:r>
              <w:rPr>
                <w:szCs w:val="18"/>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03D9E6CC" w14:textId="77777777" w:rsidR="00457BB5" w:rsidRPr="00441CD0" w:rsidRDefault="00457BB5" w:rsidP="001F0756">
            <w:pPr>
              <w:pStyle w:val="TAC"/>
              <w:rPr>
                <w:szCs w:val="18"/>
                <w:lang w:val="de-DE"/>
              </w:rPr>
            </w:pPr>
            <w:r w:rsidRPr="00441CD0">
              <w:rPr>
                <w:szCs w:val="18"/>
                <w:lang w:val="de-DE"/>
              </w:rPr>
              <w:t>Packet Rate Status Report</w:t>
            </w:r>
          </w:p>
        </w:tc>
      </w:tr>
      <w:tr w:rsidR="00457BB5" w:rsidRPr="00441CD0" w14:paraId="52183A2C"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2735064" w14:textId="77777777" w:rsidR="00457BB5" w:rsidRPr="00441CD0" w:rsidRDefault="00457BB5" w:rsidP="001F0756">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CDFF05B"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3614BFB5" w14:textId="77777777" w:rsidR="00457BB5" w:rsidRDefault="00457BB5" w:rsidP="001F0756">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550B44EA" w14:textId="77777777" w:rsidR="00457BB5" w:rsidRPr="00441CD0" w:rsidRDefault="00457BB5" w:rsidP="001F0756">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C5FADC2"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99C2C4" w14:textId="77777777" w:rsidR="00457BB5" w:rsidRPr="00441CD0" w:rsidRDefault="00457BB5" w:rsidP="001F0756">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ED1CA7F" w14:textId="77777777" w:rsidR="00457BB5" w:rsidRPr="00441CD0" w:rsidRDefault="00457BB5" w:rsidP="001F0756">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1523631" w14:textId="77777777" w:rsidR="00457BB5" w:rsidRPr="00441CD0" w:rsidRDefault="00457BB5" w:rsidP="001F0756">
            <w:pPr>
              <w:pStyle w:val="TAC"/>
              <w:rPr>
                <w:lang w:val="sv-SE" w:eastAsia="zh-CN"/>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9F5B74A" w14:textId="77777777" w:rsidR="00457BB5" w:rsidRPr="00441CD0" w:rsidRDefault="00457BB5" w:rsidP="001F0756">
            <w:pPr>
              <w:pStyle w:val="TAC"/>
              <w:rPr>
                <w:szCs w:val="18"/>
                <w:lang w:val="de-DE"/>
              </w:rPr>
            </w:pPr>
            <w:r>
              <w:rPr>
                <w:lang w:val="sv-S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2856249" w14:textId="77777777" w:rsidR="00457BB5" w:rsidRPr="00441CD0" w:rsidRDefault="00457BB5" w:rsidP="001F0756">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457BB5" w:rsidRPr="00441CD0" w14:paraId="6C428EDD"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67C97E9" w14:textId="77777777" w:rsidR="00457BB5" w:rsidRPr="00441CD0" w:rsidRDefault="00457BB5" w:rsidP="001F0756">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74DC7BAA" w14:textId="77777777" w:rsidR="00457BB5" w:rsidRPr="00441CD0" w:rsidRDefault="00457BB5" w:rsidP="00823058">
            <w:pPr>
              <w:pStyle w:val="TAC"/>
              <w:rPr>
                <w:lang w:val="fr-FR"/>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49812789" w14:textId="77777777" w:rsidR="00457BB5" w:rsidRPr="0048073D" w:rsidRDefault="00457BB5" w:rsidP="001F0756">
            <w:pPr>
              <w:pStyle w:val="TAL"/>
              <w:rPr>
                <w:lang w:val="en-US"/>
              </w:rPr>
            </w:pPr>
            <w:r w:rsidRPr="0048073D">
              <w:rPr>
                <w:lang w:val="en-US"/>
              </w:rPr>
              <w:t>This IE shall be present if the Report Type indicates a Session Report. See Table 7.5.8.6-1.</w:t>
            </w:r>
          </w:p>
          <w:p w14:paraId="7AD6997E" w14:textId="77777777" w:rsidR="00457BB5" w:rsidRPr="0048073D" w:rsidRDefault="00457BB5" w:rsidP="001F0756">
            <w:pPr>
              <w:pStyle w:val="TAL"/>
              <w:rPr>
                <w:lang w:val="en-US" w:eastAsia="zh-CN"/>
              </w:rPr>
            </w:pPr>
            <w:r w:rsidRPr="0048073D">
              <w:rPr>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15CB781A" w14:textId="77777777" w:rsidR="00457BB5" w:rsidRPr="00441CD0" w:rsidRDefault="00457BB5" w:rsidP="001F0756">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9CB44B4" w14:textId="77777777" w:rsidR="00457BB5" w:rsidRPr="00441CD0" w:rsidRDefault="00457BB5" w:rsidP="001F0756">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6177D44" w14:textId="77777777" w:rsidR="00457BB5" w:rsidRPr="00441CD0" w:rsidRDefault="00457BB5" w:rsidP="001F0756">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2D654F"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E9445BD" w14:textId="77777777" w:rsidR="00457BB5" w:rsidRPr="00441CD0" w:rsidRDefault="00457BB5" w:rsidP="001F0756">
            <w:pPr>
              <w:pStyle w:val="TAC"/>
              <w:rPr>
                <w:szCs w:val="18"/>
                <w:lang w:val="de-DE"/>
              </w:rPr>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tcPr>
          <w:p w14:paraId="19444CCA" w14:textId="77777777" w:rsidR="00457BB5" w:rsidRPr="00441CD0" w:rsidRDefault="00457BB5" w:rsidP="001F0756">
            <w:pPr>
              <w:pStyle w:val="TAC"/>
              <w:rPr>
                <w:szCs w:val="18"/>
                <w:lang w:val="de-DE"/>
              </w:rPr>
            </w:pPr>
            <w:r w:rsidRPr="00441CD0">
              <w:rPr>
                <w:lang w:val="sv-SE"/>
              </w:rPr>
              <w:t>Session Report</w:t>
            </w:r>
          </w:p>
        </w:tc>
      </w:tr>
      <w:tr w:rsidR="00457BB5" w:rsidRPr="00441CD0" w14:paraId="56F92AE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06F97F0" w14:textId="77777777" w:rsidR="00457BB5" w:rsidRPr="00441CD0" w:rsidRDefault="00457BB5" w:rsidP="001F0756">
            <w:pPr>
              <w:pStyle w:val="TAL"/>
              <w:rPr>
                <w:lang w:val="fr-FR"/>
              </w:rPr>
            </w:pPr>
            <w:r>
              <w:rPr>
                <w:lang w:val="fr-FR"/>
              </w:rPr>
              <w:t>Cause</w:t>
            </w:r>
          </w:p>
        </w:tc>
        <w:tc>
          <w:tcPr>
            <w:tcW w:w="336" w:type="dxa"/>
            <w:tcBorders>
              <w:top w:val="single" w:sz="4" w:space="0" w:color="auto"/>
              <w:left w:val="single" w:sz="4" w:space="0" w:color="auto"/>
              <w:bottom w:val="single" w:sz="4" w:space="0" w:color="auto"/>
              <w:right w:val="single" w:sz="4" w:space="0" w:color="auto"/>
            </w:tcBorders>
          </w:tcPr>
          <w:p w14:paraId="6424C281" w14:textId="77777777" w:rsidR="00457BB5" w:rsidRPr="00441CD0" w:rsidRDefault="00457BB5" w:rsidP="00823058">
            <w:pPr>
              <w:pStyle w:val="TAC"/>
              <w:rPr>
                <w:lang w:val="fr-FR"/>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7146B36A" w14:textId="77777777" w:rsidR="00457BB5" w:rsidRPr="0048073D" w:rsidRDefault="00457BB5" w:rsidP="001F0756">
            <w:pPr>
              <w:pStyle w:val="TAL"/>
              <w:rPr>
                <w:lang w:val="en-US"/>
              </w:rPr>
            </w:pPr>
            <w:r w:rsidRPr="005B0E01">
              <w:rPr>
                <w:lang w:val="en-US"/>
              </w:rPr>
              <w:t xml:space="preserve">This IE may be present to provide additional reason for sending the PFCP Session Report Request message, e.g. for a UP function initiated PFCP session deletion due to the corresponding L2TP session </w:t>
            </w:r>
            <w:r>
              <w:rPr>
                <w:lang w:val="en-US"/>
              </w:rPr>
              <w:t>being</w:t>
            </w:r>
            <w:r w:rsidRPr="005B0E01">
              <w:rPr>
                <w:lang w:val="en-US"/>
              </w:rPr>
              <w:t xml:space="preserve"> terminated.</w:t>
            </w:r>
          </w:p>
        </w:tc>
        <w:tc>
          <w:tcPr>
            <w:tcW w:w="370" w:type="dxa"/>
            <w:tcBorders>
              <w:top w:val="single" w:sz="4" w:space="0" w:color="auto"/>
              <w:left w:val="single" w:sz="4" w:space="0" w:color="auto"/>
              <w:bottom w:val="single" w:sz="4" w:space="0" w:color="auto"/>
              <w:right w:val="single" w:sz="4" w:space="0" w:color="auto"/>
            </w:tcBorders>
          </w:tcPr>
          <w:p w14:paraId="405DE092" w14:textId="77777777" w:rsidR="00457BB5" w:rsidRPr="00441CD0" w:rsidRDefault="00457BB5" w:rsidP="001F0756">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6C7D0CA4" w14:textId="77777777" w:rsidR="00457BB5" w:rsidRPr="00441CD0" w:rsidRDefault="00457BB5" w:rsidP="001F0756">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145AD3FC" w14:textId="77777777" w:rsidR="00457BB5" w:rsidRPr="00441CD0" w:rsidRDefault="00457BB5" w:rsidP="001F0756">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7B832D4E" w14:textId="77777777" w:rsidR="00457BB5" w:rsidRDefault="00457BB5" w:rsidP="001F0756">
            <w:pPr>
              <w:pStyle w:val="TAC"/>
              <w:rPr>
                <w:lang w:val="sv-SE"/>
              </w:rPr>
            </w:pPr>
            <w:r>
              <w:rPr>
                <w:lang w:val="sv-SE"/>
              </w:rPr>
              <w:t>X</w:t>
            </w:r>
          </w:p>
        </w:tc>
        <w:tc>
          <w:tcPr>
            <w:tcW w:w="370" w:type="dxa"/>
            <w:tcBorders>
              <w:top w:val="single" w:sz="4" w:space="0" w:color="auto"/>
              <w:left w:val="single" w:sz="4" w:space="0" w:color="auto"/>
              <w:bottom w:val="single" w:sz="4" w:space="0" w:color="auto"/>
              <w:right w:val="single" w:sz="4" w:space="0" w:color="auto"/>
            </w:tcBorders>
          </w:tcPr>
          <w:p w14:paraId="726E0377" w14:textId="77777777" w:rsidR="00457BB5" w:rsidRPr="00441CD0" w:rsidRDefault="00457BB5" w:rsidP="001F0756">
            <w:pPr>
              <w:pStyle w:val="TAC"/>
              <w:rPr>
                <w:lang w:val="sv-SE"/>
              </w:rPr>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tcPr>
          <w:p w14:paraId="0187EF6F" w14:textId="77777777" w:rsidR="00457BB5" w:rsidRPr="00441CD0" w:rsidRDefault="00457BB5" w:rsidP="001F0756">
            <w:pPr>
              <w:pStyle w:val="TAC"/>
              <w:rPr>
                <w:lang w:val="sv-SE"/>
              </w:rPr>
            </w:pPr>
            <w:r>
              <w:rPr>
                <w:lang w:val="fr-FR"/>
              </w:rPr>
              <w:t>Cause</w:t>
            </w:r>
          </w:p>
        </w:tc>
      </w:tr>
      <w:bookmarkEnd w:id="4968"/>
    </w:tbl>
    <w:p w14:paraId="2FEF8E87" w14:textId="77777777" w:rsidR="00457BB5" w:rsidRDefault="00457BB5" w:rsidP="00457BB5"/>
    <w:p w14:paraId="43D57B25" w14:textId="77777777" w:rsidR="00EE5860" w:rsidRPr="00441CD0" w:rsidRDefault="00EE5860" w:rsidP="001A3E8D">
      <w:pPr>
        <w:pStyle w:val="Heading4"/>
        <w:rPr>
          <w:rFonts w:cs="Arial"/>
          <w:bCs/>
        </w:rPr>
      </w:pPr>
      <w:bookmarkStart w:id="4973" w:name="_Toc98235890"/>
      <w:r w:rsidRPr="00441CD0">
        <w:t>7.5.8.2</w:t>
      </w:r>
      <w:r w:rsidRPr="00441CD0">
        <w:tab/>
        <w:t xml:space="preserve">Downlink Data Report </w:t>
      </w:r>
      <w:r w:rsidRPr="00441CD0">
        <w:rPr>
          <w:lang w:eastAsia="zh-CN"/>
        </w:rPr>
        <w:t xml:space="preserve">IE </w:t>
      </w:r>
      <w:r w:rsidRPr="00441CD0">
        <w:t>within PFCP Session Report Request</w:t>
      </w:r>
      <w:bookmarkEnd w:id="4956"/>
      <w:bookmarkEnd w:id="4957"/>
      <w:bookmarkEnd w:id="4958"/>
      <w:bookmarkEnd w:id="4959"/>
      <w:bookmarkEnd w:id="4960"/>
      <w:bookmarkEnd w:id="4961"/>
      <w:bookmarkEnd w:id="4962"/>
      <w:bookmarkEnd w:id="4963"/>
      <w:bookmarkEnd w:id="4964"/>
      <w:bookmarkEnd w:id="4965"/>
      <w:bookmarkEnd w:id="4966"/>
      <w:bookmarkEnd w:id="4967"/>
      <w:bookmarkEnd w:id="4973"/>
    </w:p>
    <w:p w14:paraId="6FE20E49" w14:textId="5C2DB945" w:rsidR="00EE5860" w:rsidRPr="00441CD0" w:rsidRDefault="003878A8"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7.5.8.2-1</w:t>
      </w:r>
      <w:r w:rsidRPr="00441CD0">
        <w:rPr>
          <w:lang w:eastAsia="ja-JP"/>
        </w:rPr>
        <w:t>.</w:t>
      </w:r>
    </w:p>
    <w:p w14:paraId="5D1ADA59" w14:textId="77777777" w:rsidR="00457BB5" w:rsidRPr="00441CD0" w:rsidRDefault="00457BB5" w:rsidP="00457BB5">
      <w:pPr>
        <w:pStyle w:val="TH"/>
        <w:rPr>
          <w:lang w:val="en-US"/>
        </w:rPr>
      </w:pPr>
      <w:bookmarkStart w:id="4974" w:name="_Toc19717325"/>
      <w:bookmarkStart w:id="4975" w:name="_Toc27490824"/>
      <w:bookmarkStart w:id="4976" w:name="_Toc27557117"/>
      <w:bookmarkStart w:id="4977" w:name="_Toc27724034"/>
      <w:bookmarkStart w:id="4978" w:name="_Toc36031107"/>
      <w:bookmarkStart w:id="4979" w:name="_Toc36043027"/>
      <w:bookmarkStart w:id="4980" w:name="_Toc36814352"/>
      <w:bookmarkStart w:id="4981" w:name="_Toc44689210"/>
      <w:bookmarkStart w:id="4982" w:name="_Toc44923964"/>
      <w:bookmarkStart w:id="4983" w:name="_Toc51860934"/>
      <w:bookmarkStart w:id="4984" w:name="_Toc57930705"/>
      <w:bookmarkStart w:id="4985" w:name="_Toc57931335"/>
      <w:r w:rsidRPr="00441CD0">
        <w:t xml:space="preserve">Table 7.5.8.2-1: Downlink Data Report </w:t>
      </w:r>
      <w:r w:rsidRPr="00441CD0">
        <w:rPr>
          <w:lang w:eastAsia="zh-CN"/>
        </w:rPr>
        <w:t xml:space="preserve">IE </w:t>
      </w:r>
      <w:r w:rsidRPr="00441CD0">
        <w:t>within PFCP Session Report Request</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370"/>
        <w:gridCol w:w="1404"/>
      </w:tblGrid>
      <w:tr w:rsidR="00457BB5" w:rsidRPr="00441CD0" w14:paraId="134B18A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A3767DD" w14:textId="77777777" w:rsidR="00457BB5" w:rsidRPr="00441CD0" w:rsidRDefault="00457BB5" w:rsidP="001F0756">
            <w:pPr>
              <w:pStyle w:val="TAL"/>
              <w:rPr>
                <w:lang w:val="x-none"/>
              </w:rPr>
            </w:pPr>
            <w:bookmarkStart w:id="4986" w:name="MCCQCTEMPBM_0000012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9879D3" w14:textId="77777777" w:rsidR="00457BB5" w:rsidRPr="00441CD0" w:rsidRDefault="00457BB5" w:rsidP="001F0756">
            <w:pPr>
              <w:pStyle w:val="TAH"/>
            </w:pPr>
          </w:p>
        </w:tc>
        <w:tc>
          <w:tcPr>
            <w:tcW w:w="370" w:type="dxa"/>
            <w:tcBorders>
              <w:top w:val="single" w:sz="4" w:space="0" w:color="auto"/>
              <w:left w:val="nil"/>
              <w:bottom w:val="single" w:sz="4" w:space="0" w:color="auto"/>
              <w:right w:val="nil"/>
            </w:tcBorders>
            <w:shd w:val="clear" w:color="auto" w:fill="D9D9D9"/>
          </w:tcPr>
          <w:p w14:paraId="76868D1C" w14:textId="77777777" w:rsidR="00457BB5" w:rsidRPr="00441CD0" w:rsidRDefault="00457BB5" w:rsidP="001F0756">
            <w:pPr>
              <w:pStyle w:val="TAC"/>
              <w:rPr>
                <w:lang w:val="en-US"/>
              </w:rPr>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2E055DF" w14:textId="77777777" w:rsidR="00457BB5" w:rsidRPr="00441CD0" w:rsidRDefault="00457BB5" w:rsidP="001F0756">
            <w:pPr>
              <w:pStyle w:val="TAC"/>
              <w:rPr>
                <w:lang w:val="en-US"/>
              </w:rPr>
            </w:pPr>
            <w:r w:rsidRPr="00441CD0">
              <w:rPr>
                <w:lang w:val="en-US"/>
              </w:rPr>
              <w:t>Downlink Data Report IE Type = 83 (decimal)</w:t>
            </w:r>
          </w:p>
        </w:tc>
      </w:tr>
      <w:tr w:rsidR="00457BB5" w:rsidRPr="00441CD0" w14:paraId="3798184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FE04A1" w14:textId="77777777" w:rsidR="00457BB5" w:rsidRPr="00441CD0" w:rsidRDefault="00457BB5" w:rsidP="001F0756">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046A48" w14:textId="77777777" w:rsidR="00457BB5" w:rsidRPr="00441CD0" w:rsidRDefault="00457BB5" w:rsidP="001F0756">
            <w:pPr>
              <w:pStyle w:val="TAH"/>
            </w:pPr>
          </w:p>
        </w:tc>
        <w:tc>
          <w:tcPr>
            <w:tcW w:w="370" w:type="dxa"/>
            <w:tcBorders>
              <w:top w:val="single" w:sz="4" w:space="0" w:color="auto"/>
              <w:left w:val="nil"/>
              <w:bottom w:val="single" w:sz="4" w:space="0" w:color="auto"/>
              <w:right w:val="nil"/>
            </w:tcBorders>
            <w:shd w:val="clear" w:color="auto" w:fill="D9D9D9"/>
          </w:tcPr>
          <w:p w14:paraId="126E252D" w14:textId="77777777" w:rsidR="00457BB5" w:rsidRPr="00441CD0" w:rsidRDefault="00457BB5" w:rsidP="001F0756">
            <w:pPr>
              <w:pStyle w:val="TAC"/>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694DABC" w14:textId="77777777" w:rsidR="00457BB5" w:rsidRPr="00441CD0" w:rsidRDefault="00457BB5" w:rsidP="001F0756">
            <w:pPr>
              <w:pStyle w:val="TAC"/>
            </w:pPr>
            <w:r w:rsidRPr="00441CD0">
              <w:t>Length = n</w:t>
            </w:r>
          </w:p>
        </w:tc>
      </w:tr>
      <w:tr w:rsidR="00457BB5" w:rsidRPr="00441CD0" w14:paraId="0008F206"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0E8BF59" w14:textId="77777777" w:rsidR="00457BB5" w:rsidRPr="00441CD0" w:rsidRDefault="00457BB5" w:rsidP="001F0756">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C01ABD2" w14:textId="77777777" w:rsidR="00457BB5" w:rsidRPr="00441CD0" w:rsidRDefault="00457BB5" w:rsidP="001F0756">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729861C" w14:textId="77777777" w:rsidR="00457BB5" w:rsidRPr="00441CD0" w:rsidRDefault="00457BB5"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1F0AAC74" w14:textId="77777777" w:rsidR="00457BB5" w:rsidRPr="00441CD0" w:rsidRDefault="00457BB5"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7868E2B" w14:textId="77777777" w:rsidR="00457BB5" w:rsidRPr="00441CD0" w:rsidRDefault="00457BB5" w:rsidP="001F0756">
            <w:pPr>
              <w:pStyle w:val="TAH"/>
            </w:pPr>
            <w:r w:rsidRPr="00441CD0">
              <w:t>IE Type</w:t>
            </w:r>
          </w:p>
        </w:tc>
      </w:tr>
      <w:tr w:rsidR="00457BB5" w:rsidRPr="00441CD0" w14:paraId="5793BDD0"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23980F5" w14:textId="77777777" w:rsidR="00457BB5" w:rsidRPr="00441CD0" w:rsidRDefault="00457BB5" w:rsidP="001F0756">
            <w:pPr>
              <w:spacing w:after="0"/>
              <w:rPr>
                <w:rFonts w:ascii="Arial" w:hAnsi="Arial"/>
                <w:b/>
                <w:sz w:val="18"/>
                <w:lang w:val="x-none"/>
              </w:rPr>
            </w:pPr>
            <w:bookmarkStart w:id="4987" w:name="_PERM_MCCTEMPBM_CRPT05020941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151A5D" w14:textId="77777777" w:rsidR="00457BB5" w:rsidRPr="00441CD0" w:rsidRDefault="00457BB5" w:rsidP="001F0756">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BA11D80" w14:textId="77777777" w:rsidR="00457BB5" w:rsidRPr="00441CD0" w:rsidRDefault="00457BB5"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EF5AEC9" w14:textId="77777777" w:rsidR="00457BB5" w:rsidRPr="00441CD0" w:rsidRDefault="00457BB5"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23F3573" w14:textId="77777777" w:rsidR="00457BB5" w:rsidRPr="00441CD0" w:rsidRDefault="00457BB5"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DF2744A" w14:textId="77777777" w:rsidR="00457BB5" w:rsidRPr="00441CD0" w:rsidRDefault="00457BB5"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496409DB" w14:textId="77777777" w:rsidR="00457BB5" w:rsidRPr="00441CD0" w:rsidRDefault="00457BB5"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1DDB01A2" w14:textId="77777777" w:rsidR="00457BB5" w:rsidRPr="00441CD0" w:rsidRDefault="00457BB5" w:rsidP="001F0756">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DA6CFB" w14:textId="77777777" w:rsidR="00457BB5" w:rsidRPr="00441CD0" w:rsidRDefault="00457BB5" w:rsidP="001F0756">
            <w:pPr>
              <w:spacing w:after="0"/>
              <w:rPr>
                <w:rFonts w:ascii="Arial" w:hAnsi="Arial"/>
                <w:b/>
                <w:sz w:val="18"/>
                <w:lang w:val="x-none"/>
              </w:rPr>
            </w:pPr>
            <w:bookmarkStart w:id="4988" w:name="_PERM_MCCTEMPBM_CRPT05020942___7"/>
            <w:bookmarkEnd w:id="4988"/>
          </w:p>
        </w:tc>
      </w:tr>
      <w:bookmarkEnd w:id="4987"/>
      <w:tr w:rsidR="00457BB5" w:rsidRPr="00441CD0" w14:paraId="541A585A"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9E5AC4D" w14:textId="77777777" w:rsidR="00457BB5" w:rsidRPr="00441CD0" w:rsidRDefault="00457BB5" w:rsidP="001F0756">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5B0FFAB6" w14:textId="77777777" w:rsidR="00457BB5" w:rsidRPr="00441CD0" w:rsidRDefault="00457BB5" w:rsidP="00823058">
            <w:pPr>
              <w:pStyle w:val="TAC"/>
            </w:pPr>
            <w:r w:rsidRPr="00823058">
              <w:rPr>
                <w:rFonts w:eastAsia="SimSun"/>
              </w:rPr>
              <w:t>M</w:t>
            </w:r>
          </w:p>
        </w:tc>
        <w:tc>
          <w:tcPr>
            <w:tcW w:w="4670" w:type="dxa"/>
            <w:gridSpan w:val="2"/>
            <w:tcBorders>
              <w:top w:val="single" w:sz="4" w:space="0" w:color="auto"/>
              <w:left w:val="single" w:sz="4" w:space="0" w:color="auto"/>
              <w:bottom w:val="single" w:sz="4" w:space="0" w:color="auto"/>
              <w:right w:val="single" w:sz="4" w:space="0" w:color="auto"/>
            </w:tcBorders>
          </w:tcPr>
          <w:p w14:paraId="0F11F1CF" w14:textId="77777777" w:rsidR="00457BB5" w:rsidRPr="00441CD0" w:rsidRDefault="00457BB5" w:rsidP="001F0756">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3E7655EF" w14:textId="77777777" w:rsidR="00457BB5" w:rsidRPr="00441CD0" w:rsidRDefault="00457BB5" w:rsidP="001F0756">
            <w:pPr>
              <w:pStyle w:val="TAL"/>
              <w:rPr>
                <w:szCs w:val="18"/>
                <w:lang w:val="en-US"/>
              </w:rPr>
            </w:pPr>
          </w:p>
          <w:p w14:paraId="5CCB9374" w14:textId="77777777" w:rsidR="00457BB5" w:rsidRPr="00441CD0" w:rsidRDefault="00457BB5" w:rsidP="001F0756">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08E4BCFC" w14:textId="77777777" w:rsidR="00457BB5" w:rsidRPr="00441CD0" w:rsidRDefault="00457BB5" w:rsidP="001F0756">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A32BBFB" w14:textId="77777777" w:rsidR="00457BB5" w:rsidRPr="00441CD0" w:rsidRDefault="00457BB5" w:rsidP="001F0756">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7625B03" w14:textId="77777777" w:rsidR="00457BB5" w:rsidRPr="00441CD0" w:rsidRDefault="00457BB5" w:rsidP="001F0756">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34A38DD"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7447A8" w14:textId="77777777" w:rsidR="00457BB5" w:rsidRPr="00441CD0" w:rsidRDefault="00457BB5" w:rsidP="001F075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4EDDBEA" w14:textId="77777777" w:rsidR="00457BB5" w:rsidRPr="00441CD0" w:rsidRDefault="00457BB5" w:rsidP="001F0756">
            <w:pPr>
              <w:pStyle w:val="TAC"/>
            </w:pPr>
            <w:r w:rsidRPr="00441CD0">
              <w:t>PDR ID</w:t>
            </w:r>
          </w:p>
        </w:tc>
      </w:tr>
      <w:tr w:rsidR="00457BB5" w:rsidRPr="00441CD0" w14:paraId="097E114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BC6551" w14:textId="77777777" w:rsidR="00457BB5" w:rsidRPr="00441CD0" w:rsidRDefault="00457BB5" w:rsidP="001F0756">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03878821" w14:textId="77777777" w:rsidR="00457BB5" w:rsidRPr="00441CD0" w:rsidRDefault="00457BB5" w:rsidP="00823058">
            <w:pPr>
              <w:pStyle w:val="TAC"/>
              <w:rPr>
                <w:rFonts w:eastAsia="SimSun"/>
                <w:lang w:val="de-DE"/>
              </w:rPr>
            </w:pPr>
            <w:r w:rsidRPr="00823058">
              <w:rPr>
                <w:rFonts w:eastAsia="SimSun"/>
              </w:rPr>
              <w:t>C</w:t>
            </w:r>
          </w:p>
        </w:tc>
        <w:tc>
          <w:tcPr>
            <w:tcW w:w="4670" w:type="dxa"/>
            <w:gridSpan w:val="2"/>
            <w:tcBorders>
              <w:top w:val="single" w:sz="4" w:space="0" w:color="auto"/>
              <w:left w:val="single" w:sz="4" w:space="0" w:color="auto"/>
              <w:bottom w:val="single" w:sz="4" w:space="0" w:color="auto"/>
              <w:right w:val="single" w:sz="4" w:space="0" w:color="auto"/>
            </w:tcBorders>
          </w:tcPr>
          <w:p w14:paraId="017E1A35" w14:textId="77777777" w:rsidR="00457BB5" w:rsidRPr="00441CD0" w:rsidRDefault="00457BB5" w:rsidP="001F0756">
            <w:pPr>
              <w:pStyle w:val="TAL"/>
              <w:rPr>
                <w:lang w:val="x-none" w:eastAsia="zh-CN"/>
              </w:rPr>
            </w:pPr>
            <w:r w:rsidRPr="00441CD0">
              <w:rPr>
                <w:lang w:eastAsia="zh-CN"/>
              </w:rPr>
              <w:t>This IE shall be included for a PFCP session with an IP PDN type, if the UP function supports the Paging Policy Differentiation feature (see clause</w:t>
            </w:r>
            <w:r>
              <w:rPr>
                <w:lang w:eastAsia="zh-CN"/>
              </w:rPr>
              <w:t> </w:t>
            </w:r>
            <w:r w:rsidRPr="00441CD0">
              <w:rPr>
                <w:lang w:eastAsia="zh-CN"/>
              </w:rPr>
              <w:t>4.9 of 3GPP TS 23.401 [14]) and clause</w:t>
            </w:r>
            <w:r>
              <w:rPr>
                <w:lang w:eastAsia="zh-CN"/>
              </w:rPr>
              <w:t> </w:t>
            </w:r>
            <w:r w:rsidRPr="00441CD0">
              <w:rPr>
                <w:lang w:eastAsia="zh-CN"/>
              </w:rPr>
              <w:t>5.4.3.2 of 3GPP TS 23.501 [28]).</w:t>
            </w:r>
          </w:p>
          <w:p w14:paraId="5DC009EA" w14:textId="77777777" w:rsidR="00457BB5" w:rsidRPr="00441CD0" w:rsidRDefault="00457BB5" w:rsidP="001F0756">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2B494BB9" w14:textId="77777777" w:rsidR="00457BB5" w:rsidRPr="00441CD0" w:rsidRDefault="00457BB5" w:rsidP="001F0756">
            <w:pPr>
              <w:pStyle w:val="TAL"/>
              <w:rPr>
                <w:lang w:eastAsia="ja-JP"/>
              </w:rPr>
            </w:pPr>
          </w:p>
          <w:p w14:paraId="35EAC4DC" w14:textId="77777777" w:rsidR="00457BB5" w:rsidRPr="00441CD0" w:rsidRDefault="00457BB5" w:rsidP="001F0756">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A8EFECC" w14:textId="77777777" w:rsidR="00457BB5" w:rsidRPr="00441CD0" w:rsidRDefault="00457BB5" w:rsidP="001F0756">
            <w:pPr>
              <w:pStyle w:val="TAL"/>
              <w:rPr>
                <w:lang w:eastAsia="ja-JP"/>
              </w:rPr>
            </w:pPr>
          </w:p>
          <w:p w14:paraId="2AD1878A" w14:textId="77777777" w:rsidR="00457BB5" w:rsidRPr="00441CD0" w:rsidRDefault="00457BB5" w:rsidP="001F0756">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43499226"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8788D8C"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DB3A95" w14:textId="77777777" w:rsidR="00457BB5" w:rsidRPr="00441CD0" w:rsidRDefault="00457BB5" w:rsidP="001F0756">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633062" w14:textId="77777777" w:rsidR="00457BB5" w:rsidRPr="00441CD0" w:rsidRDefault="00457BB5" w:rsidP="001F075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443F9AB" w14:textId="77777777" w:rsidR="00457BB5" w:rsidRPr="00441CD0" w:rsidRDefault="00457BB5" w:rsidP="001F075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CDD557" w14:textId="77777777" w:rsidR="00457BB5" w:rsidRPr="00441CD0" w:rsidRDefault="00457BB5" w:rsidP="001F0756">
            <w:pPr>
              <w:pStyle w:val="TAC"/>
              <w:rPr>
                <w:lang w:val="x-none"/>
              </w:rPr>
            </w:pPr>
            <w:r w:rsidRPr="00441CD0">
              <w:t>Downlink Data Service Information</w:t>
            </w:r>
          </w:p>
        </w:tc>
      </w:tr>
      <w:tr w:rsidR="00457BB5" w:rsidRPr="00441CD0" w14:paraId="2EB7F3C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469536A" w14:textId="77777777" w:rsidR="00457BB5" w:rsidRPr="00441CD0" w:rsidRDefault="00457BB5" w:rsidP="001F0756">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17B1F110" w14:textId="77777777" w:rsidR="00457BB5" w:rsidRPr="00441CD0" w:rsidRDefault="00457BB5" w:rsidP="00823058">
            <w:pPr>
              <w:pStyle w:val="TAC"/>
              <w:rPr>
                <w:lang w:val="de-DE"/>
              </w:rPr>
            </w:pPr>
            <w:r w:rsidRPr="00823058">
              <w:t>O</w:t>
            </w:r>
          </w:p>
        </w:tc>
        <w:tc>
          <w:tcPr>
            <w:tcW w:w="4670" w:type="dxa"/>
            <w:gridSpan w:val="2"/>
            <w:tcBorders>
              <w:top w:val="single" w:sz="4" w:space="0" w:color="auto"/>
              <w:left w:val="single" w:sz="4" w:space="0" w:color="auto"/>
              <w:bottom w:val="single" w:sz="4" w:space="0" w:color="auto"/>
              <w:right w:val="single" w:sz="4" w:space="0" w:color="auto"/>
            </w:tcBorders>
          </w:tcPr>
          <w:p w14:paraId="2079A757" w14:textId="77777777" w:rsidR="00457BB5" w:rsidRPr="00441CD0" w:rsidRDefault="00457BB5" w:rsidP="001F0756">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761574BE"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302C8972" w14:textId="77777777" w:rsidR="00457BB5" w:rsidRPr="00441CD0"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A1ADF6" w14:textId="77777777" w:rsidR="00457BB5" w:rsidRPr="00441CD0"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509B7E26" w14:textId="77777777" w:rsidR="00457BB5"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8435217" w14:textId="77777777" w:rsidR="00457BB5" w:rsidRPr="00441CD0" w:rsidRDefault="00457BB5" w:rsidP="001F075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9B137D6" w14:textId="77777777" w:rsidR="00457BB5" w:rsidRPr="00441CD0" w:rsidRDefault="00457BB5" w:rsidP="001F0756">
            <w:pPr>
              <w:pStyle w:val="TAC"/>
            </w:pPr>
            <w:r w:rsidRPr="00441CD0">
              <w:rPr>
                <w:szCs w:val="18"/>
                <w:lang w:val="de-DE"/>
              </w:rPr>
              <w:t>DL Data Packets Size</w:t>
            </w:r>
          </w:p>
        </w:tc>
      </w:tr>
      <w:tr w:rsidR="00457BB5" w:rsidRPr="00441CD0" w14:paraId="7801CE4E"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20F9D0A" w14:textId="77777777" w:rsidR="00457BB5" w:rsidRPr="00441CD0" w:rsidRDefault="00457BB5" w:rsidP="001F0756">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0C08659F" w14:textId="77777777" w:rsidR="00457BB5" w:rsidRPr="00441CD0" w:rsidRDefault="00457BB5" w:rsidP="00823058">
            <w:pPr>
              <w:pStyle w:val="TAC"/>
              <w:rPr>
                <w:lang w:val="de-DE" w:eastAsia="zh-CN"/>
              </w:rPr>
            </w:pPr>
            <w:r w:rsidRPr="00823058">
              <w:rPr>
                <w:rFonts w:hint="eastAsia"/>
              </w:rPr>
              <w:t>O</w:t>
            </w:r>
          </w:p>
        </w:tc>
        <w:tc>
          <w:tcPr>
            <w:tcW w:w="4670" w:type="dxa"/>
            <w:gridSpan w:val="2"/>
            <w:tcBorders>
              <w:top w:val="single" w:sz="4" w:space="0" w:color="auto"/>
              <w:left w:val="single" w:sz="4" w:space="0" w:color="auto"/>
              <w:bottom w:val="single" w:sz="4" w:space="0" w:color="auto"/>
              <w:right w:val="single" w:sz="4" w:space="0" w:color="auto"/>
            </w:tcBorders>
          </w:tcPr>
          <w:p w14:paraId="392F4833" w14:textId="77777777" w:rsidR="00457BB5" w:rsidRPr="00441CD0" w:rsidRDefault="00457BB5" w:rsidP="001F0756">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65F19249" w14:textId="77777777" w:rsidR="00457BB5" w:rsidRPr="00441CD0" w:rsidRDefault="00457BB5" w:rsidP="001F0756">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F85D87A" w14:textId="77777777" w:rsidR="00457BB5"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CCEB7FB" w14:textId="77777777" w:rsidR="00457BB5" w:rsidRDefault="00457BB5" w:rsidP="001F075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174F52C" w14:textId="77777777" w:rsidR="00457BB5" w:rsidRPr="00441CD0" w:rsidRDefault="00457BB5" w:rsidP="001F075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6EEE5C6B" w14:textId="77777777" w:rsidR="00457BB5" w:rsidRDefault="00457BB5" w:rsidP="001F0756">
            <w:pPr>
              <w:pStyle w:val="TAC"/>
              <w:rPr>
                <w:lang w:val="de-DE"/>
              </w:rPr>
            </w:pPr>
            <w:r>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tcPr>
          <w:p w14:paraId="495C60FE" w14:textId="77777777" w:rsidR="00457BB5" w:rsidRPr="00441CD0" w:rsidRDefault="00457BB5" w:rsidP="001F0756">
            <w:pPr>
              <w:pStyle w:val="TAC"/>
              <w:rPr>
                <w:szCs w:val="18"/>
                <w:lang w:val="de-DE"/>
              </w:rPr>
            </w:pPr>
            <w:r>
              <w:rPr>
                <w:szCs w:val="18"/>
                <w:lang w:val="de-DE" w:eastAsia="zh-CN"/>
              </w:rPr>
              <w:t>Data Status</w:t>
            </w:r>
          </w:p>
        </w:tc>
      </w:tr>
      <w:bookmarkEnd w:id="4986"/>
    </w:tbl>
    <w:p w14:paraId="5D7DD0AB" w14:textId="77777777" w:rsidR="00457BB5" w:rsidRDefault="00457BB5" w:rsidP="00457BB5">
      <w:pPr>
        <w:rPr>
          <w:lang w:val="de-DE"/>
        </w:rPr>
      </w:pPr>
    </w:p>
    <w:p w14:paraId="674DD52D" w14:textId="77777777" w:rsidR="00EE5860" w:rsidRPr="00441CD0" w:rsidRDefault="00EE5860" w:rsidP="001A3E8D">
      <w:pPr>
        <w:pStyle w:val="Heading4"/>
        <w:rPr>
          <w:rFonts w:cs="Arial"/>
          <w:bCs/>
        </w:rPr>
      </w:pPr>
      <w:bookmarkStart w:id="4989" w:name="_Toc98235891"/>
      <w:r w:rsidRPr="00441CD0">
        <w:t>7.5.8.3</w:t>
      </w:r>
      <w:r w:rsidRPr="00441CD0">
        <w:tab/>
        <w:t>Usage Report</w:t>
      </w:r>
      <w:r w:rsidRPr="00441CD0">
        <w:rPr>
          <w:lang w:eastAsia="zh-CN"/>
        </w:rPr>
        <w:t xml:space="preserve"> IE </w:t>
      </w:r>
      <w:r w:rsidRPr="00441CD0">
        <w:t>within PFCP Session Report Request</w:t>
      </w:r>
      <w:bookmarkEnd w:id="4974"/>
      <w:bookmarkEnd w:id="4975"/>
      <w:bookmarkEnd w:id="4976"/>
      <w:bookmarkEnd w:id="4977"/>
      <w:bookmarkEnd w:id="4978"/>
      <w:bookmarkEnd w:id="4979"/>
      <w:bookmarkEnd w:id="4980"/>
      <w:bookmarkEnd w:id="4981"/>
      <w:bookmarkEnd w:id="4982"/>
      <w:bookmarkEnd w:id="4983"/>
      <w:bookmarkEnd w:id="4984"/>
      <w:bookmarkEnd w:id="4985"/>
      <w:bookmarkEnd w:id="4989"/>
    </w:p>
    <w:p w14:paraId="2FF81210" w14:textId="3AB988B5" w:rsidR="00EE5860" w:rsidRPr="00441CD0" w:rsidRDefault="003878A8"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bookmarkStart w:id="4990" w:name="MCCQCTEMPBM_0000012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bookmarkStart w:id="4991" w:name="_PERM_MCCTEMPBM_CRPT05020947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bookmarkStart w:id="4992" w:name="_PERM_MCCTEMPBM_CRPT05020948___7"/>
            <w:bookmarkEnd w:id="4992"/>
          </w:p>
        </w:tc>
      </w:tr>
      <w:bookmarkEnd w:id="4991"/>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823058">
            <w:pPr>
              <w:pStyle w:val="TAC"/>
            </w:pPr>
            <w:r w:rsidRPr="00823058">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823058">
            <w:pPr>
              <w:pStyle w:val="TAC"/>
              <w:rPr>
                <w:lang w:val="de-DE" w:eastAsia="zh-CN"/>
              </w:rPr>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823058">
            <w:pPr>
              <w:pStyle w:val="TAC"/>
              <w:rPr>
                <w:rFonts w:eastAsia="SimSun"/>
                <w:lang w:val="de-DE"/>
              </w:rPr>
            </w:pPr>
            <w:r w:rsidRPr="00823058">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24C9EB3F"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823058">
            <w:pPr>
              <w:pStyle w:val="TAC"/>
              <w:rPr>
                <w:rFonts w:eastAsia="SimSun"/>
                <w:lang w:val="de-D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1640F0C0" w14:textId="71528861"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A9381B" w:rsidRPr="00441CD0" w14:paraId="701658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D0A66C6" w14:textId="43875847" w:rsidR="00A9381B" w:rsidRPr="00441CD0" w:rsidRDefault="00A9381B" w:rsidP="00A9381B">
            <w:pPr>
              <w:pStyle w:val="TAL"/>
              <w:rPr>
                <w:szCs w:val="18"/>
                <w:lang w:val="de-DE"/>
              </w:rPr>
            </w:pPr>
            <w:r>
              <w:rPr>
                <w:szCs w:val="18"/>
                <w:lang w:val="de-DE"/>
              </w:rPr>
              <w:t>Predefined Rules Name</w:t>
            </w:r>
          </w:p>
        </w:tc>
        <w:tc>
          <w:tcPr>
            <w:tcW w:w="336" w:type="dxa"/>
            <w:tcBorders>
              <w:top w:val="single" w:sz="4" w:space="0" w:color="auto"/>
              <w:left w:val="single" w:sz="4" w:space="0" w:color="auto"/>
              <w:bottom w:val="single" w:sz="4" w:space="0" w:color="auto"/>
              <w:right w:val="single" w:sz="4" w:space="0" w:color="auto"/>
            </w:tcBorders>
          </w:tcPr>
          <w:p w14:paraId="73159677" w14:textId="3A527209" w:rsidR="00A9381B" w:rsidRPr="00441CD0" w:rsidRDefault="00A9381B" w:rsidP="00823058">
            <w:pPr>
              <w:pStyle w:val="TAC"/>
              <w:rPr>
                <w:rFonts w:eastAsia="SimSun"/>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07ED9FBC" w14:textId="77777777" w:rsidR="00A9381B" w:rsidRDefault="00A9381B" w:rsidP="00A9381B">
            <w:pPr>
              <w:pStyle w:val="TAL"/>
              <w:rPr>
                <w:szCs w:val="18"/>
                <w:lang w:val="en-US"/>
              </w:rPr>
            </w:pPr>
            <w:r>
              <w:rPr>
                <w:szCs w:val="18"/>
                <w:lang w:val="en-US"/>
              </w:rPr>
              <w:t>This IE may be present to identify a predefined rule if the usage report is generated for a predefined URR which was activated via a Activate Predefined Rules IE in a Create PDR IE or an Update PDR IE.</w:t>
            </w:r>
          </w:p>
          <w:p w14:paraId="4215A851" w14:textId="77777777" w:rsidR="00A9381B" w:rsidRDefault="00A9381B" w:rsidP="00A9381B">
            <w:pPr>
              <w:pStyle w:val="TAL"/>
              <w:rPr>
                <w:szCs w:val="18"/>
                <w:lang w:val="en-US"/>
              </w:rPr>
            </w:pPr>
          </w:p>
          <w:p w14:paraId="1E3A3996" w14:textId="53E70E08" w:rsidR="00A9381B" w:rsidRPr="00441CD0" w:rsidRDefault="00A9381B" w:rsidP="00A9381B">
            <w:pPr>
              <w:pStyle w:val="TAL"/>
              <w:rPr>
                <w:szCs w:val="18"/>
                <w:lang w:val="en-US"/>
              </w:rPr>
            </w:pPr>
            <w:r>
              <w:rPr>
                <w:szCs w:val="18"/>
                <w:lang w:val="en-US"/>
              </w:rPr>
              <w:t>Several IEs with the same IE type may be present to represent multiple Predefined Rules with which the URR is associated.</w:t>
            </w:r>
          </w:p>
        </w:tc>
        <w:tc>
          <w:tcPr>
            <w:tcW w:w="370" w:type="dxa"/>
            <w:tcBorders>
              <w:top w:val="single" w:sz="4" w:space="0" w:color="auto"/>
              <w:left w:val="single" w:sz="4" w:space="0" w:color="auto"/>
              <w:bottom w:val="single" w:sz="4" w:space="0" w:color="auto"/>
              <w:right w:val="single" w:sz="4" w:space="0" w:color="auto"/>
            </w:tcBorders>
          </w:tcPr>
          <w:p w14:paraId="3ABFE7C4" w14:textId="6212243E" w:rsidR="00A9381B" w:rsidRPr="00441CD0" w:rsidRDefault="00A9381B" w:rsidP="00A9381B">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F2B0D7C" w14:textId="6D054878" w:rsidR="00A9381B" w:rsidRPr="00441CD0" w:rsidRDefault="00A9381B" w:rsidP="00A9381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61B15298" w14:textId="7EBA1DA6" w:rsidR="00A9381B" w:rsidRPr="00441CD0" w:rsidRDefault="00A9381B" w:rsidP="00A9381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ABA777E" w14:textId="45106576" w:rsidR="00A9381B" w:rsidRPr="00441CD0" w:rsidRDefault="00A9381B" w:rsidP="00A9381B">
            <w:pPr>
              <w:pStyle w:val="TAC"/>
              <w:rPr>
                <w:lang w:val="sv-SE"/>
              </w:rPr>
            </w:pPr>
            <w:r>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E871AA8" w14:textId="211138F6" w:rsidR="00A9381B" w:rsidRPr="00441CD0" w:rsidRDefault="00A9381B" w:rsidP="00A9381B">
            <w:pPr>
              <w:pStyle w:val="TAC"/>
              <w:rPr>
                <w:lang w:val="fr-FR"/>
              </w:rPr>
            </w:pPr>
            <w:r>
              <w:rPr>
                <w:szCs w:val="18"/>
                <w:lang w:val="de-DE"/>
              </w:rPr>
              <w:t>Predefined Rules Name</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67687A">
              <w:rPr>
                <w:lang w:val="en-US"/>
              </w:rPr>
              <w:t xml:space="preserve">The UP function may send a Usage Report with the </w:t>
            </w:r>
            <w:r w:rsidRPr="0067687A">
              <w:rPr>
                <w:szCs w:val="18"/>
                <w:lang w:val="en-US"/>
              </w:rPr>
              <w:t>Volume/Duration Measurement</w:t>
            </w:r>
            <w:r w:rsidRPr="0067687A">
              <w:rPr>
                <w:lang w:val="en-US"/>
              </w:rPr>
              <w:t xml:space="preserve"> set to zero.</w:t>
            </w:r>
          </w:p>
        </w:tc>
      </w:tr>
      <w:bookmarkEnd w:id="4990"/>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bookmarkStart w:id="4993" w:name="MCCQCTEMPBM_0000012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bookmarkStart w:id="4994" w:name="_PERM_MCCTEMPBM_CRPT0502096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bookmarkStart w:id="4995" w:name="_PERM_MCCTEMPBM_CRPT05020969___7"/>
            <w:bookmarkEnd w:id="4995"/>
          </w:p>
        </w:tc>
      </w:tr>
      <w:bookmarkEnd w:id="4994"/>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823058">
            <w:pPr>
              <w:pStyle w:val="TAC"/>
            </w:pPr>
            <w:r w:rsidRPr="00823058">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823058">
            <w:pPr>
              <w:pStyle w:val="TAC"/>
            </w:pPr>
            <w:r w:rsidRPr="00823058">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823058">
            <w:pPr>
              <w:pStyle w:val="TAC"/>
            </w:pPr>
            <w:r w:rsidRPr="00823058">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823058">
            <w:pPr>
              <w:pStyle w:val="TAC"/>
              <w:rPr>
                <w:lang w:val="fr-FR"/>
              </w:rPr>
            </w:pPr>
            <w:r w:rsidRPr="00823058">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bookmarkEnd w:id="4993"/>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bookmarkStart w:id="4996" w:name="MCCQCTEMPBM_0000012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bookmarkStart w:id="4997" w:name="_PERM_MCCTEMPBM_CRPT0502097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bookmarkStart w:id="4998" w:name="_PERM_MCCTEMPBM_CRPT05020975___7"/>
            <w:bookmarkEnd w:id="4998"/>
          </w:p>
        </w:tc>
      </w:tr>
      <w:bookmarkEnd w:id="4997"/>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823058">
            <w:pPr>
              <w:pStyle w:val="TAC"/>
            </w:pPr>
            <w:r w:rsidRPr="00823058">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823058">
            <w:pPr>
              <w:pStyle w:val="TAC"/>
            </w:pPr>
            <w:r w:rsidRPr="00823058">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bookmarkEnd w:id="4996"/>
    </w:tbl>
    <w:p w14:paraId="2F203688" w14:textId="77777777" w:rsidR="00EE5860" w:rsidRPr="00862100" w:rsidRDefault="00EE5860" w:rsidP="00862100"/>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bookmarkStart w:id="4999" w:name="MCCQCTEMPBM_00000129"/>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bookmarkStart w:id="5000" w:name="_PERM_MCCTEMPBM_CRPT05020979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bookmarkStart w:id="5001" w:name="_PERM_MCCTEMPBM_CRPT05020980___7"/>
            <w:bookmarkEnd w:id="5001"/>
          </w:p>
        </w:tc>
      </w:tr>
      <w:bookmarkEnd w:id="5000"/>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823058">
            <w:pPr>
              <w:pStyle w:val="TAC"/>
              <w:rPr>
                <w:lang w:val="fr-FR"/>
              </w:rPr>
            </w:pPr>
            <w:r w:rsidRPr="00823058">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823058">
            <w:pPr>
              <w:pStyle w:val="TAC"/>
              <w:rPr>
                <w:lang w:val="fr-FR"/>
              </w:rPr>
            </w:pPr>
            <w:r w:rsidRPr="00823058">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0A1449">
            <w:pPr>
              <w:pStyle w:val="TAL"/>
              <w:rPr>
                <w:lang w:val="fr-FR"/>
              </w:rPr>
            </w:pPr>
            <w:r w:rsidRPr="000A1449">
              <w:t>Several IEs with the same IE type may be present to represent multiple source specific addresses.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bookmarkEnd w:id="4999"/>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bookmarkStart w:id="5002" w:name="MCCQCTEMPBM_0000013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bookmarkStart w:id="5003" w:name="_PERM_MCCTEMPBM_CRPT05020984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bookmarkStart w:id="5004" w:name="_PERM_MCCTEMPBM_CRPT05020985___7"/>
            <w:bookmarkEnd w:id="5004"/>
          </w:p>
        </w:tc>
      </w:tr>
      <w:bookmarkEnd w:id="5003"/>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823058">
            <w:pPr>
              <w:pStyle w:val="TAC"/>
              <w:rPr>
                <w:lang w:val="fr-FR"/>
              </w:rPr>
            </w:pPr>
            <w:r w:rsidRPr="00823058">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823058">
            <w:pPr>
              <w:pStyle w:val="TAC"/>
              <w:rPr>
                <w:lang w:val="fr-FR"/>
              </w:rPr>
            </w:pPr>
            <w:r w:rsidRPr="00823058">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0A1449">
            <w:pPr>
              <w:pStyle w:val="TAL"/>
              <w:rPr>
                <w:lang w:val="fr-FR"/>
              </w:rPr>
            </w:pPr>
            <w:r w:rsidRPr="000A1449">
              <w:t>Several IEs with the same IE type may be present to represent multiple source 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bookmarkEnd w:id="5002"/>
    </w:tbl>
    <w:p w14:paraId="438A8488" w14:textId="77777777" w:rsidR="00EE5860" w:rsidRPr="00862100" w:rsidRDefault="00EE5860" w:rsidP="00862100"/>
    <w:p w14:paraId="340B32EB" w14:textId="77777777" w:rsidR="00EE5860" w:rsidRPr="00441CD0" w:rsidRDefault="00EE5860" w:rsidP="001A3E8D">
      <w:pPr>
        <w:pStyle w:val="Heading4"/>
        <w:rPr>
          <w:rFonts w:cs="Arial"/>
          <w:bCs/>
          <w:lang w:val="x-none"/>
        </w:rPr>
      </w:pPr>
      <w:bookmarkStart w:id="5005" w:name="_Toc19717326"/>
      <w:bookmarkStart w:id="5006" w:name="_Toc27490825"/>
      <w:bookmarkStart w:id="5007" w:name="_Toc27557118"/>
      <w:bookmarkStart w:id="5008" w:name="_Toc27724035"/>
      <w:bookmarkStart w:id="5009" w:name="_Toc36031108"/>
      <w:bookmarkStart w:id="5010" w:name="_Toc36043028"/>
      <w:bookmarkStart w:id="5011" w:name="_Toc36814353"/>
      <w:bookmarkStart w:id="5012" w:name="_Toc44689211"/>
      <w:bookmarkStart w:id="5013" w:name="_Toc44923965"/>
      <w:bookmarkStart w:id="5014" w:name="_Toc51860935"/>
      <w:bookmarkStart w:id="5015" w:name="_Toc57930706"/>
      <w:bookmarkStart w:id="5016" w:name="_Toc57931336"/>
      <w:bookmarkStart w:id="5017" w:name="_Toc98235892"/>
      <w:r w:rsidRPr="00441CD0">
        <w:t>7.5.8.4</w:t>
      </w:r>
      <w:r w:rsidRPr="00441CD0">
        <w:tab/>
        <w:t xml:space="preserve">Error Indication Report </w:t>
      </w:r>
      <w:r w:rsidRPr="00441CD0">
        <w:rPr>
          <w:lang w:eastAsia="zh-CN"/>
        </w:rPr>
        <w:t xml:space="preserve">IE </w:t>
      </w:r>
      <w:r w:rsidRPr="00441CD0">
        <w:t>within PFCP Session Report Request</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CAD2F39" w14:textId="02FDEF9D" w:rsidR="00EE5860" w:rsidRPr="00441CD0" w:rsidRDefault="003878A8"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w:t>
      </w:r>
      <w:r>
        <w:rPr>
          <w:lang w:eastAsia="ja-JP"/>
        </w:rPr>
        <w:t>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bookmarkStart w:id="5018" w:name="MCCQCTEMPBM_0000013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bookmarkStart w:id="5019" w:name="_PERM_MCCTEMPBM_CRPT0502099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bookmarkStart w:id="5020" w:name="_PERM_MCCTEMPBM_CRPT05020991___7"/>
            <w:bookmarkEnd w:id="5020"/>
          </w:p>
        </w:tc>
      </w:tr>
      <w:bookmarkEnd w:id="5019"/>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823058">
            <w:pPr>
              <w:pStyle w:val="TAC"/>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bookmarkEnd w:id="5018"/>
    </w:tbl>
    <w:p w14:paraId="183A01AB" w14:textId="77777777" w:rsidR="00EE5860" w:rsidRPr="00441CD0" w:rsidRDefault="00EE5860" w:rsidP="00EE5860"/>
    <w:p w14:paraId="045EB446" w14:textId="77777777" w:rsidR="00EE5860" w:rsidRPr="00441CD0" w:rsidRDefault="00EE5860" w:rsidP="001A3E8D">
      <w:pPr>
        <w:pStyle w:val="Heading4"/>
        <w:rPr>
          <w:rFonts w:cs="Arial"/>
          <w:bCs/>
        </w:rPr>
      </w:pPr>
      <w:bookmarkStart w:id="5021" w:name="_Toc27490826"/>
      <w:bookmarkStart w:id="5022" w:name="_Toc27557119"/>
      <w:bookmarkStart w:id="5023" w:name="_Toc27724036"/>
      <w:bookmarkStart w:id="5024" w:name="_Toc36031109"/>
      <w:bookmarkStart w:id="5025" w:name="_Toc36043029"/>
      <w:bookmarkStart w:id="5026" w:name="_Toc36814354"/>
      <w:bookmarkStart w:id="5027" w:name="_Toc44689212"/>
      <w:bookmarkStart w:id="5028" w:name="_Toc44923966"/>
      <w:bookmarkStart w:id="5029" w:name="_Toc51860936"/>
      <w:bookmarkStart w:id="5030" w:name="_Toc57930707"/>
      <w:bookmarkStart w:id="5031" w:name="_Toc57931337"/>
      <w:bookmarkStart w:id="5032" w:name="_Toc98235893"/>
      <w:bookmarkStart w:id="5033" w:name="_Toc27490827"/>
      <w:bookmarkStart w:id="5034" w:name="_Toc27557120"/>
      <w:bookmarkStart w:id="5035" w:name="_Toc27724037"/>
      <w:bookmarkStart w:id="5036" w:name="_Toc36031110"/>
      <w:bookmarkStart w:id="5037" w:name="_Toc36043030"/>
      <w:bookmarkStart w:id="5038" w:name="_Toc36814355"/>
      <w:bookmarkStart w:id="5039" w:name="_Toc19717327"/>
      <w:r w:rsidRPr="00441CD0">
        <w:t>7.5.8.5</w:t>
      </w:r>
      <w:r w:rsidRPr="00441CD0">
        <w:tab/>
      </w:r>
      <w:r>
        <w:t>TSC</w:t>
      </w:r>
      <w:r w:rsidRPr="00441CD0">
        <w:t xml:space="preserve"> Management Information </w:t>
      </w:r>
      <w:r w:rsidRPr="00441CD0">
        <w:rPr>
          <w:lang w:eastAsia="zh-CN"/>
        </w:rPr>
        <w:t xml:space="preserve">IE </w:t>
      </w:r>
      <w:r w:rsidRPr="00441CD0">
        <w:t>within PFCP Session Report Request</w:t>
      </w:r>
      <w:bookmarkEnd w:id="5021"/>
      <w:bookmarkEnd w:id="5022"/>
      <w:bookmarkEnd w:id="5023"/>
      <w:bookmarkEnd w:id="5024"/>
      <w:bookmarkEnd w:id="5025"/>
      <w:bookmarkEnd w:id="5026"/>
      <w:bookmarkEnd w:id="5027"/>
      <w:bookmarkEnd w:id="5028"/>
      <w:bookmarkEnd w:id="5029"/>
      <w:bookmarkEnd w:id="5030"/>
      <w:bookmarkEnd w:id="5031"/>
      <w:bookmarkEnd w:id="5032"/>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bookmarkStart w:id="5040" w:name="MCCQCTEMPBM_00000132"/>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bookmarkStart w:id="5041" w:name="_PERM_MCCTEMPBM_CRPT0502099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bookmarkStart w:id="5042" w:name="_PERM_MCCTEMPBM_CRPT05020994___7"/>
            <w:bookmarkEnd w:id="5042"/>
          </w:p>
        </w:tc>
      </w:tr>
      <w:bookmarkEnd w:id="5041"/>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823058">
            <w:pPr>
              <w:pStyle w:val="TAC"/>
              <w:rPr>
                <w:lang w:val="fr-FR"/>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12075C"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30FB4A85" w:rsidR="0012075C" w:rsidRPr="0067687A" w:rsidRDefault="0012075C" w:rsidP="0012075C">
            <w:pPr>
              <w:pStyle w:val="TAL"/>
              <w:rPr>
                <w:szCs w:val="18"/>
                <w:lang w:val="en-US"/>
              </w:rPr>
            </w:pPr>
            <w:r w:rsidRPr="005C71C3">
              <w:rPr>
                <w:lang w:val="fr-FR"/>
              </w:rPr>
              <w:t xml:space="preserve">User </w:t>
            </w:r>
            <w:r>
              <w:rPr>
                <w:lang w:val="fr-FR"/>
              </w:rPr>
              <w:t>P</w:t>
            </w:r>
            <w:r w:rsidRPr="005C71C3">
              <w:rPr>
                <w:lang w:val="fr-FR"/>
              </w:rPr>
              <w:t>lane Node</w:t>
            </w:r>
            <w:r w:rsidRPr="0067687A">
              <w:rPr>
                <w:szCs w:val="18"/>
                <w:lang w:val="en-US"/>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4A28497D" w:rsidR="0012075C" w:rsidRPr="00441CD0" w:rsidRDefault="0012075C" w:rsidP="00823058">
            <w:pPr>
              <w:pStyle w:val="TAC"/>
              <w:rPr>
                <w:rFonts w:eastAsia="SimSun"/>
                <w:lang w:val="de-DE"/>
              </w:rPr>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504CC1CB" w14:textId="2F0C1F57" w:rsidR="0012075C" w:rsidRPr="00A10FF5" w:rsidRDefault="0012075C" w:rsidP="0012075C">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1BC8B11F"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0E784D51"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45298CDD"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3B39652D" w:rsidR="0012075C" w:rsidRPr="00441CD0" w:rsidRDefault="0012075C" w:rsidP="0012075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6D7681A5" w:rsidR="0012075C" w:rsidRPr="00441CD0" w:rsidRDefault="0012075C" w:rsidP="0012075C">
            <w:pPr>
              <w:pStyle w:val="TAC"/>
              <w:rPr>
                <w:lang w:val="fr-FR"/>
              </w:rPr>
            </w:pPr>
            <w:r w:rsidRPr="005C71C3">
              <w:rPr>
                <w:lang w:val="fr-FR"/>
              </w:rPr>
              <w:t xml:space="preserve">User </w:t>
            </w:r>
            <w:r>
              <w:rPr>
                <w:lang w:val="fr-FR"/>
              </w:rPr>
              <w:t>P</w:t>
            </w:r>
            <w:r w:rsidRPr="005C71C3">
              <w:rPr>
                <w:lang w:val="fr-FR"/>
              </w:rPr>
              <w:t>lane Node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5043" w:name="_Toc44689213"/>
      <w:bookmarkEnd w:id="5040"/>
    </w:p>
    <w:p w14:paraId="7E56380E" w14:textId="77777777" w:rsidR="00EE5860" w:rsidRPr="00441CD0" w:rsidRDefault="00EE5860" w:rsidP="001A3E8D">
      <w:pPr>
        <w:pStyle w:val="Heading4"/>
        <w:rPr>
          <w:rFonts w:cs="Arial"/>
          <w:bCs/>
        </w:rPr>
      </w:pPr>
      <w:bookmarkStart w:id="5044" w:name="_Toc44923967"/>
      <w:bookmarkStart w:id="5045" w:name="_Toc51860937"/>
      <w:bookmarkStart w:id="5046" w:name="_Toc57930708"/>
      <w:bookmarkStart w:id="5047" w:name="_Toc57931338"/>
      <w:bookmarkStart w:id="5048" w:name="_Toc98235894"/>
      <w:r w:rsidRPr="00441CD0">
        <w:t>7.5.8.6</w:t>
      </w:r>
      <w:r w:rsidRPr="00441CD0">
        <w:tab/>
        <w:t xml:space="preserve">Session Report </w:t>
      </w:r>
      <w:r w:rsidRPr="00441CD0">
        <w:rPr>
          <w:lang w:eastAsia="zh-CN"/>
        </w:rPr>
        <w:t xml:space="preserve">IE </w:t>
      </w:r>
      <w:r w:rsidRPr="00441CD0">
        <w:t>within PFCP Session Report Request</w:t>
      </w:r>
      <w:bookmarkEnd w:id="5033"/>
      <w:bookmarkEnd w:id="5034"/>
      <w:bookmarkEnd w:id="5035"/>
      <w:bookmarkEnd w:id="5036"/>
      <w:bookmarkEnd w:id="5037"/>
      <w:bookmarkEnd w:id="5038"/>
      <w:bookmarkEnd w:id="5043"/>
      <w:bookmarkEnd w:id="5044"/>
      <w:bookmarkEnd w:id="5045"/>
      <w:bookmarkEnd w:id="5046"/>
      <w:bookmarkEnd w:id="5047"/>
      <w:bookmarkEnd w:id="5048"/>
    </w:p>
    <w:p w14:paraId="4CB16719" w14:textId="53896ECE" w:rsidR="00EE5860" w:rsidRPr="00441CD0" w:rsidRDefault="003878A8"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bookmarkStart w:id="5049" w:name="MCCQCTEMPBM_00000133"/>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bookmarkStart w:id="5050" w:name="_PERM_MCCTEMPBM_CRPT05020998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bookmarkStart w:id="5051" w:name="_PERM_MCCTEMPBM_CRPT05020999___7"/>
            <w:bookmarkEnd w:id="5051"/>
          </w:p>
        </w:tc>
      </w:tr>
      <w:bookmarkEnd w:id="5050"/>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823058">
            <w:pPr>
              <w:pStyle w:val="TAC"/>
              <w:rPr>
                <w:lang w:val="fr-FR"/>
              </w:rPr>
            </w:pPr>
            <w:r w:rsidRPr="00823058">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823058">
            <w:pPr>
              <w:pStyle w:val="TAC"/>
              <w:rPr>
                <w:rFonts w:eastAsia="SimSun"/>
                <w:lang w:val="de-DE"/>
              </w:rPr>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823058">
            <w:pPr>
              <w:pStyle w:val="TAC"/>
              <w:rPr>
                <w:rFonts w:eastAsia="SimSun"/>
                <w:lang w:val="de-DE"/>
              </w:rPr>
            </w:pPr>
            <w:r w:rsidRPr="00823058">
              <w:rPr>
                <w:rFonts w:hint="eastAsia"/>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bookmarkEnd w:id="5049"/>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bookmarkStart w:id="5052" w:name="MCCQCTEMPBM_00000134"/>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bookmarkStart w:id="5053" w:name="_PERM_MCCTEMPBM_CRPT05021003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bookmarkStart w:id="5054" w:name="_PERM_MCCTEMPBM_CRPT05021004___7"/>
            <w:bookmarkEnd w:id="5054"/>
          </w:p>
        </w:tc>
      </w:tr>
      <w:bookmarkEnd w:id="5053"/>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823058">
            <w:pPr>
              <w:pStyle w:val="TAC"/>
              <w:rPr>
                <w:lang w:val="de-DE"/>
              </w:rPr>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bookmarkEnd w:id="5052"/>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FA0FC7B" w14:textId="77777777" w:rsidR="00EE5860" w:rsidRPr="00441CD0" w:rsidRDefault="00EE5860" w:rsidP="00EE5860">
      <w:pPr>
        <w:pStyle w:val="TH"/>
        <w:rPr>
          <w:lang w:val="en-US"/>
        </w:rPr>
      </w:pPr>
      <w:r w:rsidRPr="00441CD0">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83213F4"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E02E0F7" w14:textId="77777777" w:rsidR="00EE5860" w:rsidRPr="00441CD0" w:rsidRDefault="00EE5860" w:rsidP="00BB0E1F">
            <w:pPr>
              <w:pStyle w:val="TAL"/>
            </w:pPr>
            <w:bookmarkStart w:id="5055" w:name="MCCQCTEMPBM_0000013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7D14E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C9701F0" w14:textId="77777777" w:rsidR="00EE5860" w:rsidRPr="00441CD0" w:rsidRDefault="00EE5860" w:rsidP="00BB0E1F">
            <w:pPr>
              <w:pStyle w:val="TAC"/>
              <w:rPr>
                <w:lang w:val="en-US"/>
              </w:rPr>
            </w:pPr>
            <w:r w:rsidRPr="00441CD0">
              <w:rPr>
                <w:lang w:val="en-US"/>
              </w:rPr>
              <w:t>QoS Monitoring Report IE Type = 247 (decimal)</w:t>
            </w:r>
          </w:p>
        </w:tc>
      </w:tr>
      <w:tr w:rsidR="00EE5860" w:rsidRPr="00441CD0" w14:paraId="1B8ECEE0"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7434413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3B6E96C"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6B25933F" w14:textId="77777777" w:rsidR="00EE5860" w:rsidRPr="00441CD0" w:rsidRDefault="00EE5860" w:rsidP="00BB0E1F">
            <w:pPr>
              <w:pStyle w:val="TAC"/>
            </w:pPr>
            <w:r w:rsidRPr="00441CD0">
              <w:t>Length = n</w:t>
            </w:r>
          </w:p>
        </w:tc>
      </w:tr>
      <w:tr w:rsidR="00EE5860" w:rsidRPr="00441CD0" w14:paraId="61537F7E" w14:textId="77777777" w:rsidTr="00BB0E1F">
        <w:trPr>
          <w:jc w:val="center"/>
        </w:trPr>
        <w:tc>
          <w:tcPr>
            <w:tcW w:w="1561" w:type="dxa"/>
            <w:vMerge w:val="restart"/>
            <w:tcBorders>
              <w:top w:val="single" w:sz="4" w:space="0" w:color="auto"/>
              <w:left w:val="single" w:sz="4" w:space="0" w:color="auto"/>
              <w:right w:val="single" w:sz="4" w:space="0" w:color="auto"/>
            </w:tcBorders>
          </w:tcPr>
          <w:p w14:paraId="50A32BE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1ED9516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1213E31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1FFC8017"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34CAC0CE" w14:textId="77777777" w:rsidR="00EE5860" w:rsidRPr="00441CD0" w:rsidRDefault="00EE5860" w:rsidP="00BB0E1F">
            <w:pPr>
              <w:pStyle w:val="TAH"/>
            </w:pPr>
            <w:r w:rsidRPr="00441CD0">
              <w:t>IE Type</w:t>
            </w:r>
          </w:p>
        </w:tc>
      </w:tr>
      <w:tr w:rsidR="00EE5860" w:rsidRPr="00441CD0" w14:paraId="6F845535" w14:textId="77777777" w:rsidTr="00BB0E1F">
        <w:trPr>
          <w:jc w:val="center"/>
        </w:trPr>
        <w:tc>
          <w:tcPr>
            <w:tcW w:w="1561" w:type="dxa"/>
            <w:vMerge/>
            <w:tcBorders>
              <w:left w:val="single" w:sz="4" w:space="0" w:color="auto"/>
              <w:bottom w:val="single" w:sz="4" w:space="0" w:color="auto"/>
              <w:right w:val="single" w:sz="4" w:space="0" w:color="auto"/>
            </w:tcBorders>
          </w:tcPr>
          <w:p w14:paraId="5B4EEAC0"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7D90A9C1"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31CD416F"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2A53FD9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7334618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3B8E191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5653EE0"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282A0812" w14:textId="77777777" w:rsidR="00EE5860" w:rsidRPr="00441CD0" w:rsidRDefault="00EE5860" w:rsidP="00BB0E1F">
            <w:pPr>
              <w:pStyle w:val="TAH"/>
            </w:pPr>
          </w:p>
        </w:tc>
      </w:tr>
      <w:tr w:rsidR="00EE5860" w:rsidRPr="00441CD0" w14:paraId="680C1D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42C5B4B6" w14:textId="77777777" w:rsidR="00EE5860" w:rsidRPr="00441CD0" w:rsidRDefault="00EE5860" w:rsidP="00BB0E1F">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35B277AB" w14:textId="77777777" w:rsidR="00EE5860" w:rsidRPr="00441CD0" w:rsidRDefault="00EE5860" w:rsidP="00823058">
            <w:pPr>
              <w:pStyle w:val="TAC"/>
              <w:rPr>
                <w:lang w:val="de-DE"/>
              </w:rPr>
            </w:pPr>
            <w:r w:rsidRPr="00823058">
              <w:rPr>
                <w:rFonts w:eastAsia="SimSun" w:hint="eastAsia"/>
              </w:rPr>
              <w:t>M</w:t>
            </w:r>
          </w:p>
        </w:tc>
        <w:tc>
          <w:tcPr>
            <w:tcW w:w="4672" w:type="dxa"/>
            <w:tcBorders>
              <w:top w:val="single" w:sz="4" w:space="0" w:color="auto"/>
              <w:left w:val="single" w:sz="4" w:space="0" w:color="auto"/>
              <w:bottom w:val="single" w:sz="4" w:space="0" w:color="auto"/>
              <w:right w:val="single" w:sz="4" w:space="0" w:color="auto"/>
            </w:tcBorders>
          </w:tcPr>
          <w:p w14:paraId="1AA5B4E3" w14:textId="77777777" w:rsidR="00EE5860" w:rsidRPr="00441CD0" w:rsidRDefault="00EE5860" w:rsidP="00BB0E1F">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6219332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CCD6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3FA43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8B2E3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679C1C9" w14:textId="77777777" w:rsidR="00EE5860" w:rsidRPr="00441CD0" w:rsidRDefault="00EE5860" w:rsidP="00BB0E1F">
            <w:pPr>
              <w:pStyle w:val="TAC"/>
            </w:pPr>
            <w:r w:rsidRPr="00441CD0">
              <w:rPr>
                <w:rFonts w:hint="eastAsia"/>
                <w:lang w:eastAsia="zh-CN"/>
              </w:rPr>
              <w:t>Q</w:t>
            </w:r>
            <w:r w:rsidRPr="00441CD0">
              <w:rPr>
                <w:lang w:eastAsia="zh-CN"/>
              </w:rPr>
              <w:t>FI</w:t>
            </w:r>
          </w:p>
        </w:tc>
      </w:tr>
      <w:tr w:rsidR="00EE5860" w:rsidRPr="00441CD0" w14:paraId="7A9E68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3E2FCC2" w14:textId="77777777" w:rsidR="00EE5860" w:rsidRPr="00441CD0" w:rsidRDefault="00EE5860" w:rsidP="00BB0E1F">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260764E9" w14:textId="77777777" w:rsidR="00EE5860" w:rsidRPr="00441CD0" w:rsidRDefault="00EE5860" w:rsidP="00823058">
            <w:pPr>
              <w:pStyle w:val="TAC"/>
              <w:rPr>
                <w:rFonts w:eastAsia="SimSun"/>
                <w:lang w:val="de-DE"/>
              </w:rPr>
            </w:pPr>
            <w:r w:rsidRPr="00823058">
              <w:rPr>
                <w:rFonts w:hint="eastAsia"/>
              </w:rPr>
              <w:t>M</w:t>
            </w:r>
          </w:p>
        </w:tc>
        <w:tc>
          <w:tcPr>
            <w:tcW w:w="4672" w:type="dxa"/>
            <w:tcBorders>
              <w:top w:val="single" w:sz="4" w:space="0" w:color="auto"/>
              <w:left w:val="single" w:sz="4" w:space="0" w:color="auto"/>
              <w:bottom w:val="single" w:sz="4" w:space="0" w:color="auto"/>
              <w:right w:val="single" w:sz="4" w:space="0" w:color="auto"/>
            </w:tcBorders>
          </w:tcPr>
          <w:p w14:paraId="04B70E99" w14:textId="77777777" w:rsidR="00EE5860" w:rsidRPr="00441CD0" w:rsidRDefault="00EE5860" w:rsidP="00BB0E1F">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DB7AFC9" w14:textId="77777777" w:rsidR="00EE5860" w:rsidRPr="00441CD0" w:rsidRDefault="00EE5860" w:rsidP="00BB0E1F">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ADFB8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3BC3B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D0319"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AAC9A0A" w14:textId="77777777" w:rsidR="00EE5860" w:rsidRPr="00441CD0" w:rsidRDefault="00EE5860" w:rsidP="00BB0E1F">
            <w:pPr>
              <w:pStyle w:val="TAC"/>
            </w:pPr>
            <w:r w:rsidRPr="00441CD0">
              <w:rPr>
                <w:szCs w:val="18"/>
                <w:lang w:val="de-DE" w:eastAsia="zh-CN"/>
              </w:rPr>
              <w:t xml:space="preserve">QoS Monitoring </w:t>
            </w:r>
            <w:r w:rsidRPr="00441CD0">
              <w:rPr>
                <w:szCs w:val="18"/>
                <w:lang w:val="de-DE"/>
              </w:rPr>
              <w:t>Measurement</w:t>
            </w:r>
          </w:p>
        </w:tc>
      </w:tr>
      <w:tr w:rsidR="00EE5860" w:rsidRPr="00441CD0" w14:paraId="33590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A0F2119"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21759014" w14:textId="77777777" w:rsidR="00EE5860" w:rsidRPr="00441CD0" w:rsidRDefault="00EE5860" w:rsidP="00823058">
            <w:pPr>
              <w:pStyle w:val="TAC"/>
              <w:rPr>
                <w:rFonts w:eastAsia="SimSun"/>
                <w:lang w:val="de-DE"/>
              </w:rPr>
            </w:pPr>
            <w:r w:rsidRPr="00823058">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6251A7F" w14:textId="77777777" w:rsidR="00EE5860" w:rsidRPr="00441CD0" w:rsidRDefault="00EE5860" w:rsidP="00BB0E1F">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48763BB3"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DD196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4099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490ADD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D6AC01D" w14:textId="77777777" w:rsidR="00EE5860" w:rsidRPr="00441CD0" w:rsidRDefault="00EE5860" w:rsidP="00BB0E1F">
            <w:pPr>
              <w:pStyle w:val="TAC"/>
            </w:pPr>
            <w:r w:rsidRPr="00441CD0">
              <w:t>Time Stamp</w:t>
            </w:r>
          </w:p>
        </w:tc>
      </w:tr>
      <w:tr w:rsidR="00EE5860" w:rsidRPr="00441CD0" w14:paraId="78F2EA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98779E4"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D5C1311" w14:textId="77777777" w:rsidR="00EE5860" w:rsidRPr="00441CD0" w:rsidRDefault="00EE5860" w:rsidP="00823058">
            <w:pPr>
              <w:pStyle w:val="TAC"/>
              <w:rPr>
                <w:rFonts w:eastAsia="SimSun"/>
                <w:lang w:val="de-DE"/>
              </w:rPr>
            </w:pPr>
            <w:r w:rsidRPr="00823058">
              <w:rPr>
                <w:rFonts w:eastAsia="SimSun"/>
              </w:rPr>
              <w:t>O</w:t>
            </w:r>
          </w:p>
        </w:tc>
        <w:tc>
          <w:tcPr>
            <w:tcW w:w="4672" w:type="dxa"/>
            <w:tcBorders>
              <w:top w:val="single" w:sz="4" w:space="0" w:color="auto"/>
              <w:left w:val="single" w:sz="4" w:space="0" w:color="auto"/>
              <w:bottom w:val="single" w:sz="4" w:space="0" w:color="auto"/>
              <w:right w:val="single" w:sz="4" w:space="0" w:color="auto"/>
            </w:tcBorders>
          </w:tcPr>
          <w:p w14:paraId="30545B1A"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F37CBD0"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A92BC7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4C2C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C1F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BC7541F" w14:textId="77777777" w:rsidR="00EE5860" w:rsidRPr="00441CD0" w:rsidRDefault="00EE5860" w:rsidP="00BB0E1F">
            <w:pPr>
              <w:pStyle w:val="TAC"/>
            </w:pPr>
            <w:r w:rsidRPr="00441CD0">
              <w:t>Start Time</w:t>
            </w:r>
          </w:p>
        </w:tc>
      </w:tr>
      <w:bookmarkEnd w:id="5055"/>
    </w:tbl>
    <w:p w14:paraId="1A21B848" w14:textId="77777777" w:rsidR="00EE5860" w:rsidRPr="00441CD0" w:rsidRDefault="00EE5860" w:rsidP="00EE5860">
      <w:pPr>
        <w:rPr>
          <w:noProof/>
        </w:rPr>
      </w:pPr>
    </w:p>
    <w:p w14:paraId="1AA755EF" w14:textId="77777777" w:rsidR="00EE5860" w:rsidRPr="00441CD0" w:rsidRDefault="00EE5860" w:rsidP="001A3E8D">
      <w:pPr>
        <w:pStyle w:val="Heading3"/>
        <w:rPr>
          <w:rFonts w:cs="Arial"/>
          <w:bCs/>
          <w:lang w:val="en-US"/>
        </w:rPr>
      </w:pPr>
      <w:bookmarkStart w:id="5056" w:name="_Toc27490828"/>
      <w:bookmarkStart w:id="5057" w:name="_Toc27557121"/>
      <w:bookmarkStart w:id="5058" w:name="_Toc27724038"/>
      <w:bookmarkStart w:id="5059" w:name="_Toc36031111"/>
      <w:bookmarkStart w:id="5060" w:name="_Toc36043031"/>
      <w:bookmarkStart w:id="5061" w:name="_Toc36814356"/>
      <w:bookmarkStart w:id="5062" w:name="_Toc44689214"/>
      <w:bookmarkStart w:id="5063" w:name="_Toc44923968"/>
      <w:bookmarkStart w:id="5064" w:name="_Toc51860938"/>
      <w:bookmarkStart w:id="5065" w:name="_Toc57930709"/>
      <w:bookmarkStart w:id="5066" w:name="_Toc57931339"/>
      <w:bookmarkStart w:id="5067" w:name="_Toc98235895"/>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5039"/>
      <w:bookmarkEnd w:id="5056"/>
      <w:bookmarkEnd w:id="5057"/>
      <w:bookmarkEnd w:id="5058"/>
      <w:bookmarkEnd w:id="5059"/>
      <w:bookmarkEnd w:id="5060"/>
      <w:bookmarkEnd w:id="5061"/>
      <w:bookmarkEnd w:id="5062"/>
      <w:bookmarkEnd w:id="5063"/>
      <w:bookmarkEnd w:id="5064"/>
      <w:bookmarkEnd w:id="5065"/>
      <w:bookmarkEnd w:id="5066"/>
      <w:bookmarkEnd w:id="5067"/>
    </w:p>
    <w:p w14:paraId="20987902" w14:textId="77777777" w:rsidR="00EE5860" w:rsidRPr="00441CD0" w:rsidRDefault="00EE5860" w:rsidP="001A3E8D">
      <w:pPr>
        <w:pStyle w:val="Heading4"/>
        <w:rPr>
          <w:rFonts w:cs="Arial"/>
          <w:bCs/>
        </w:rPr>
      </w:pPr>
      <w:bookmarkStart w:id="5068" w:name="_Toc19717328"/>
      <w:bookmarkStart w:id="5069" w:name="_Toc27490829"/>
      <w:bookmarkStart w:id="5070" w:name="_Toc27557122"/>
      <w:bookmarkStart w:id="5071" w:name="_Toc27724039"/>
      <w:bookmarkStart w:id="5072" w:name="_Toc36031112"/>
      <w:bookmarkStart w:id="5073" w:name="_Toc36043032"/>
      <w:bookmarkStart w:id="5074" w:name="_Toc36814357"/>
      <w:bookmarkStart w:id="5075" w:name="_Toc44689215"/>
      <w:bookmarkStart w:id="5076" w:name="_Toc44923969"/>
      <w:bookmarkStart w:id="5077" w:name="_Toc51860939"/>
      <w:bookmarkStart w:id="5078" w:name="_Toc57930710"/>
      <w:bookmarkStart w:id="5079" w:name="_Toc57931340"/>
      <w:bookmarkStart w:id="5080" w:name="_Toc98235896"/>
      <w:r w:rsidRPr="00441CD0">
        <w:t>7.5.9.1</w:t>
      </w:r>
      <w:r w:rsidRPr="00441CD0">
        <w:tab/>
        <w:t>General</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16F8D2F" w14:textId="3A37671B" w:rsidR="00457BB5" w:rsidRPr="00441CD0" w:rsidRDefault="00457BB5" w:rsidP="00457BB5">
      <w:bookmarkStart w:id="5081" w:name="_Toc19717329"/>
      <w:bookmarkStart w:id="5082" w:name="_Toc27490830"/>
      <w:bookmarkStart w:id="5083" w:name="_Toc27557123"/>
      <w:bookmarkStart w:id="5084" w:name="_Toc27724040"/>
      <w:bookmarkStart w:id="5085" w:name="_Toc36031113"/>
      <w:bookmarkStart w:id="5086" w:name="_Toc36043033"/>
      <w:bookmarkStart w:id="5087" w:name="_Toc36814358"/>
      <w:bookmarkStart w:id="5088" w:name="_Toc44689216"/>
      <w:bookmarkStart w:id="5089" w:name="_Toc44923970"/>
      <w:bookmarkStart w:id="5090" w:name="_Toc51860940"/>
      <w:bookmarkStart w:id="5091" w:name="_Toc57930711"/>
      <w:bookmarkStart w:id="5092" w:name="_Toc57931341"/>
      <w:r w:rsidRPr="00441CD0">
        <w:t>The PFCP Session Report Response shall be sent over the Sxa, Sxb, Sxc</w:t>
      </w:r>
      <w:r>
        <w:t>,</w:t>
      </w:r>
      <w:r w:rsidRPr="00441CD0">
        <w:t xml:space="preserve"> N4 </w:t>
      </w:r>
      <w:r>
        <w:t xml:space="preserve">and N4mb </w:t>
      </w:r>
      <w:r w:rsidRPr="00441CD0">
        <w:t>interface by the CP function to the UP function as a reply to the PFCP Session Report Request.</w:t>
      </w:r>
    </w:p>
    <w:p w14:paraId="2F88050A" w14:textId="77777777" w:rsidR="00457BB5" w:rsidRPr="00441CD0" w:rsidRDefault="00457BB5" w:rsidP="00457BB5">
      <w:pPr>
        <w:pStyle w:val="TH"/>
        <w:rPr>
          <w:lang w:val="en-US"/>
        </w:rPr>
      </w:pPr>
      <w:r w:rsidRPr="00441CD0">
        <w:t>Table 7.5.9.1-1: Information Elements in a PFCP Session Report Response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370"/>
        <w:gridCol w:w="1404"/>
      </w:tblGrid>
      <w:tr w:rsidR="00457BB5" w:rsidRPr="00441CD0" w14:paraId="458A53C4" w14:textId="77777777" w:rsidTr="001F075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036169F" w14:textId="77777777" w:rsidR="00457BB5" w:rsidRPr="00441CD0" w:rsidRDefault="00457BB5" w:rsidP="001F0756">
            <w:pPr>
              <w:pStyle w:val="TAH"/>
              <w:rPr>
                <w:lang w:val="x-none"/>
              </w:rPr>
            </w:pPr>
            <w:bookmarkStart w:id="5093" w:name="MCCQCTEMPBM_00000136"/>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0E8368" w14:textId="77777777" w:rsidR="00457BB5" w:rsidRPr="00441CD0" w:rsidRDefault="00457BB5" w:rsidP="001F0756">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D3D9FF" w14:textId="77777777" w:rsidR="00457BB5" w:rsidRPr="00441CD0" w:rsidRDefault="00457BB5" w:rsidP="001F0756">
            <w:pPr>
              <w:pStyle w:val="TAH"/>
            </w:pPr>
            <w:r w:rsidRPr="00441CD0">
              <w:t>Condition / Comment</w:t>
            </w:r>
          </w:p>
        </w:tc>
        <w:tc>
          <w:tcPr>
            <w:tcW w:w="1850" w:type="dxa"/>
            <w:gridSpan w:val="5"/>
            <w:tcBorders>
              <w:top w:val="single" w:sz="4" w:space="0" w:color="auto"/>
              <w:left w:val="single" w:sz="4" w:space="0" w:color="auto"/>
              <w:bottom w:val="single" w:sz="4" w:space="0" w:color="auto"/>
              <w:right w:val="single" w:sz="4" w:space="0" w:color="auto"/>
            </w:tcBorders>
          </w:tcPr>
          <w:p w14:paraId="5B5F1072" w14:textId="77777777" w:rsidR="00457BB5" w:rsidRPr="00441CD0" w:rsidRDefault="00457BB5" w:rsidP="001F0756">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906D0EF" w14:textId="77777777" w:rsidR="00457BB5" w:rsidRPr="00441CD0" w:rsidRDefault="00457BB5" w:rsidP="001F0756">
            <w:pPr>
              <w:pStyle w:val="TAH"/>
            </w:pPr>
            <w:r w:rsidRPr="00441CD0">
              <w:t>IE Type</w:t>
            </w:r>
          </w:p>
        </w:tc>
      </w:tr>
      <w:tr w:rsidR="00457BB5" w:rsidRPr="00441CD0" w14:paraId="3F2BF15D" w14:textId="77777777" w:rsidTr="001F075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6BC521A" w14:textId="77777777" w:rsidR="00457BB5" w:rsidRPr="00441CD0" w:rsidRDefault="00457BB5" w:rsidP="001F0756">
            <w:pPr>
              <w:spacing w:after="0"/>
              <w:rPr>
                <w:rFonts w:ascii="Arial" w:hAnsi="Arial"/>
                <w:b/>
                <w:sz w:val="18"/>
                <w:lang w:val="x-none"/>
              </w:rPr>
            </w:pPr>
            <w:bookmarkStart w:id="5094" w:name="_PERM_MCCTEMPBM_CRPT05021010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A6AFB9" w14:textId="77777777" w:rsidR="00457BB5" w:rsidRPr="00441CD0" w:rsidRDefault="00457BB5" w:rsidP="001F0756">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2B024D9" w14:textId="77777777" w:rsidR="00457BB5" w:rsidRPr="00441CD0" w:rsidRDefault="00457BB5" w:rsidP="001F0756">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826E1A" w14:textId="77777777" w:rsidR="00457BB5" w:rsidRPr="00441CD0" w:rsidRDefault="00457BB5" w:rsidP="001F0756">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C6AA0C" w14:textId="77777777" w:rsidR="00457BB5" w:rsidRPr="00441CD0" w:rsidRDefault="00457BB5" w:rsidP="001F0756">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765697" w14:textId="77777777" w:rsidR="00457BB5" w:rsidRPr="00441CD0" w:rsidRDefault="00457BB5" w:rsidP="001F0756">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EE4BC96" w14:textId="77777777" w:rsidR="00457BB5" w:rsidRPr="00441CD0" w:rsidRDefault="00457BB5" w:rsidP="001F0756">
            <w:pPr>
              <w:pStyle w:val="TAH"/>
              <w:rPr>
                <w:lang w:val="de-DE"/>
              </w:rPr>
            </w:pPr>
            <w:r w:rsidRPr="00441CD0">
              <w:rPr>
                <w:lang w:val="de-DE"/>
              </w:rPr>
              <w:t>N4</w:t>
            </w:r>
          </w:p>
        </w:tc>
        <w:tc>
          <w:tcPr>
            <w:tcW w:w="370" w:type="dxa"/>
            <w:tcBorders>
              <w:top w:val="single" w:sz="4" w:space="0" w:color="auto"/>
              <w:left w:val="single" w:sz="4" w:space="0" w:color="auto"/>
              <w:bottom w:val="single" w:sz="4" w:space="0" w:color="auto"/>
              <w:right w:val="single" w:sz="4" w:space="0" w:color="auto"/>
            </w:tcBorders>
          </w:tcPr>
          <w:p w14:paraId="2823CF9D" w14:textId="77777777" w:rsidR="00457BB5" w:rsidRPr="00441CD0" w:rsidRDefault="00457BB5" w:rsidP="001F0756">
            <w:pPr>
              <w:pStyle w:val="TAH"/>
            </w:pPr>
            <w:r w:rsidRPr="00441CD0">
              <w:rPr>
                <w:lang w:val="de-DE"/>
              </w:rPr>
              <w:t>N4</w:t>
            </w:r>
            <w:r>
              <w:rPr>
                <w:lang w:val="de-DE"/>
              </w:rPr>
              <w:t>mb</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0E07D1A" w14:textId="77777777" w:rsidR="00457BB5" w:rsidRPr="00441CD0" w:rsidRDefault="00457BB5" w:rsidP="001F0756">
            <w:pPr>
              <w:spacing w:after="0"/>
              <w:rPr>
                <w:rFonts w:ascii="Arial" w:hAnsi="Arial"/>
                <w:b/>
                <w:sz w:val="18"/>
                <w:lang w:val="x-none"/>
              </w:rPr>
            </w:pPr>
            <w:bookmarkStart w:id="5095" w:name="_PERM_MCCTEMPBM_CRPT05021011___7"/>
            <w:bookmarkEnd w:id="5095"/>
          </w:p>
        </w:tc>
      </w:tr>
      <w:bookmarkEnd w:id="5094"/>
      <w:tr w:rsidR="00457BB5" w:rsidRPr="00441CD0" w14:paraId="1BD49959"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3D748FE" w14:textId="77777777" w:rsidR="00457BB5" w:rsidRPr="00441CD0" w:rsidRDefault="00457BB5" w:rsidP="001F0756">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4517ECCC" w14:textId="77777777" w:rsidR="00457BB5" w:rsidRPr="00441CD0" w:rsidRDefault="00457BB5" w:rsidP="00823058">
            <w:pPr>
              <w:pStyle w:val="TAC"/>
            </w:pPr>
            <w:r w:rsidRPr="00823058">
              <w:t>M</w:t>
            </w:r>
          </w:p>
        </w:tc>
        <w:tc>
          <w:tcPr>
            <w:tcW w:w="4670" w:type="dxa"/>
            <w:tcBorders>
              <w:top w:val="single" w:sz="4" w:space="0" w:color="auto"/>
              <w:left w:val="single" w:sz="4" w:space="0" w:color="auto"/>
              <w:bottom w:val="single" w:sz="4" w:space="0" w:color="auto"/>
              <w:right w:val="single" w:sz="4" w:space="0" w:color="auto"/>
            </w:tcBorders>
            <w:hideMark/>
          </w:tcPr>
          <w:p w14:paraId="41E4349D" w14:textId="77777777" w:rsidR="00457BB5" w:rsidRPr="00441CD0" w:rsidRDefault="00457BB5" w:rsidP="001F0756">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6AC33117"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3F3930"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81CD9D"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7B9DE72"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0979029" w14:textId="77777777" w:rsidR="00457BB5" w:rsidRPr="00441CD0" w:rsidRDefault="00457BB5" w:rsidP="001F075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823915" w14:textId="77777777" w:rsidR="00457BB5" w:rsidRPr="00441CD0" w:rsidRDefault="00457BB5" w:rsidP="001F0756">
            <w:pPr>
              <w:pStyle w:val="TAC"/>
              <w:rPr>
                <w:lang w:val="sv-SE"/>
              </w:rPr>
            </w:pPr>
            <w:r w:rsidRPr="00441CD0">
              <w:rPr>
                <w:lang w:val="sv-SE"/>
              </w:rPr>
              <w:t>Cause</w:t>
            </w:r>
          </w:p>
        </w:tc>
      </w:tr>
      <w:tr w:rsidR="00457BB5" w:rsidRPr="00441CD0" w14:paraId="2ED35BD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0BA015" w14:textId="77777777" w:rsidR="00457BB5" w:rsidRPr="00441CD0" w:rsidRDefault="00457BB5" w:rsidP="001F0756">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7091AAC"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4351188B" w14:textId="77777777" w:rsidR="00457BB5" w:rsidRPr="00441CD0" w:rsidRDefault="00457BB5" w:rsidP="001F0756">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19276118"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C48BF8"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3A700E"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5E97D17"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39709114" w14:textId="77777777" w:rsidR="00457BB5" w:rsidRPr="00441CD0" w:rsidRDefault="00457BB5" w:rsidP="001F0756">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E7A8F2C" w14:textId="77777777" w:rsidR="00457BB5" w:rsidRPr="00441CD0" w:rsidRDefault="00457BB5" w:rsidP="001F0756">
            <w:pPr>
              <w:pStyle w:val="TAC"/>
              <w:rPr>
                <w:lang w:val="sv-SE"/>
              </w:rPr>
            </w:pPr>
            <w:r w:rsidRPr="00441CD0">
              <w:rPr>
                <w:szCs w:val="18"/>
                <w:lang w:val="de-DE"/>
              </w:rPr>
              <w:t>Offending IE</w:t>
            </w:r>
          </w:p>
        </w:tc>
      </w:tr>
      <w:tr w:rsidR="00457BB5" w:rsidRPr="00441CD0" w14:paraId="389C1D5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76D3D7" w14:textId="77777777" w:rsidR="00457BB5" w:rsidRPr="00441CD0" w:rsidRDefault="00457BB5" w:rsidP="001F0756">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52A9DAA9" w14:textId="77777777" w:rsidR="00457BB5" w:rsidRPr="00441CD0" w:rsidRDefault="00457BB5" w:rsidP="00823058">
            <w:pPr>
              <w:pStyle w:val="TAC"/>
            </w:pPr>
            <w:r w:rsidRPr="00823058">
              <w:t>C</w:t>
            </w:r>
          </w:p>
        </w:tc>
        <w:tc>
          <w:tcPr>
            <w:tcW w:w="4670" w:type="dxa"/>
            <w:tcBorders>
              <w:top w:val="single" w:sz="4" w:space="0" w:color="auto"/>
              <w:left w:val="single" w:sz="4" w:space="0" w:color="auto"/>
              <w:bottom w:val="single" w:sz="4" w:space="0" w:color="auto"/>
              <w:right w:val="single" w:sz="4" w:space="0" w:color="auto"/>
            </w:tcBorders>
            <w:hideMark/>
          </w:tcPr>
          <w:p w14:paraId="59367377" w14:textId="77777777" w:rsidR="00457BB5" w:rsidRPr="00441CD0" w:rsidRDefault="00457BB5" w:rsidP="001F0756">
            <w:pPr>
              <w:pStyle w:val="TAL"/>
              <w:rPr>
                <w:lang w:val="en-US"/>
              </w:rPr>
            </w:pPr>
            <w:r w:rsidRPr="00441CD0">
              <w:rPr>
                <w:lang w:val="en-US"/>
              </w:rPr>
              <w:t>This IE shall be present if a BAR previously created for the PFCP session needs to be modified.</w:t>
            </w:r>
          </w:p>
          <w:p w14:paraId="18F86F8E" w14:textId="77777777" w:rsidR="00457BB5" w:rsidRPr="00441CD0" w:rsidRDefault="00457BB5" w:rsidP="001F0756">
            <w:pPr>
              <w:pStyle w:val="TAL"/>
              <w:rPr>
                <w:lang w:val="en-US"/>
              </w:rPr>
            </w:pPr>
            <w:r w:rsidRPr="00441CD0">
              <w:rPr>
                <w:lang w:val="en-US" w:eastAsia="zh-CN"/>
              </w:rPr>
              <w:t>A p</w:t>
            </w:r>
            <w:r w:rsidRPr="00441CD0">
              <w:rPr>
                <w:lang w:eastAsia="zh-CN"/>
              </w:rPr>
              <w:t>reviously created BAR that is not modified shall not be included.</w:t>
            </w:r>
          </w:p>
          <w:p w14:paraId="0DDC4D77" w14:textId="77777777" w:rsidR="00457BB5" w:rsidRPr="00441CD0" w:rsidRDefault="00457BB5" w:rsidP="001F0756">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7948E85" w14:textId="77777777" w:rsidR="00457BB5" w:rsidRPr="00441CD0" w:rsidRDefault="00457BB5" w:rsidP="001F0756">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2C584F"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44C04B"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91BECF" w14:textId="77777777" w:rsidR="00457BB5" w:rsidRPr="00441CD0" w:rsidRDefault="00457BB5" w:rsidP="001F0756">
            <w:pPr>
              <w:pStyle w:val="TAC"/>
              <w:rPr>
                <w:szCs w:val="18"/>
                <w:lang w:val="de-DE"/>
              </w:rPr>
            </w:pPr>
            <w:r w:rsidRPr="00441CD0">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5751E291" w14:textId="77777777" w:rsidR="00457BB5" w:rsidRPr="00441CD0" w:rsidRDefault="00457BB5" w:rsidP="001F0756">
            <w:pPr>
              <w:pStyle w:val="TAC"/>
            </w:pPr>
            <w:r>
              <w:rPr>
                <w:szCs w:val="18"/>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6DA692" w14:textId="77777777" w:rsidR="00457BB5" w:rsidRPr="00441CD0" w:rsidRDefault="00457BB5" w:rsidP="001F0756">
            <w:pPr>
              <w:pStyle w:val="TAC"/>
              <w:rPr>
                <w:szCs w:val="18"/>
              </w:rPr>
            </w:pPr>
            <w:r w:rsidRPr="00441CD0">
              <w:rPr>
                <w:szCs w:val="18"/>
              </w:rPr>
              <w:t>Update BAR</w:t>
            </w:r>
          </w:p>
        </w:tc>
      </w:tr>
      <w:tr w:rsidR="00457BB5" w:rsidRPr="00441CD0" w14:paraId="490860A8"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1E2E1A" w14:textId="77777777" w:rsidR="00457BB5" w:rsidRPr="00441CD0" w:rsidRDefault="00457BB5" w:rsidP="001F0756">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18DB8EB0" w14:textId="77777777" w:rsidR="00457BB5" w:rsidRPr="00441CD0" w:rsidRDefault="00457BB5" w:rsidP="00823058">
            <w:pPr>
              <w:pStyle w:val="TAC"/>
              <w:rPr>
                <w:lang w:val="x-none"/>
              </w:rPr>
            </w:pPr>
            <w:r w:rsidRPr="00823058">
              <w:t>C</w:t>
            </w:r>
          </w:p>
        </w:tc>
        <w:tc>
          <w:tcPr>
            <w:tcW w:w="4670" w:type="dxa"/>
            <w:tcBorders>
              <w:top w:val="single" w:sz="4" w:space="0" w:color="auto"/>
              <w:left w:val="single" w:sz="4" w:space="0" w:color="auto"/>
              <w:bottom w:val="single" w:sz="4" w:space="0" w:color="auto"/>
              <w:right w:val="single" w:sz="4" w:space="0" w:color="auto"/>
            </w:tcBorders>
          </w:tcPr>
          <w:p w14:paraId="39FDB75A" w14:textId="77777777" w:rsidR="00457BB5" w:rsidRPr="00441CD0" w:rsidRDefault="00457BB5" w:rsidP="001F0756">
            <w:pPr>
              <w:pStyle w:val="TAL"/>
            </w:pPr>
            <w:r w:rsidRPr="00441CD0">
              <w:t>This IE shall be included if at least one of the flags is set to "1".</w:t>
            </w:r>
          </w:p>
          <w:p w14:paraId="556FC120" w14:textId="77777777" w:rsidR="00457BB5" w:rsidRPr="00441CD0" w:rsidRDefault="00457BB5" w:rsidP="001F0756">
            <w:pPr>
              <w:pStyle w:val="B1"/>
              <w:rPr>
                <w:rFonts w:ascii="Arial" w:hAnsi="Arial"/>
                <w:sz w:val="18"/>
              </w:rPr>
            </w:pPr>
            <w:bookmarkStart w:id="5096" w:name="_PERM_MCCTEMPBM_CRPT05021016___7"/>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bookmarkEnd w:id="5096"/>
          <w:p w14:paraId="3B50C2C4" w14:textId="77777777" w:rsidR="00457BB5" w:rsidRPr="00441CD0" w:rsidRDefault="00457BB5" w:rsidP="001F0756">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244CA063"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AB1BEDF"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FF440BB"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8645053"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1B6A6CE0" w14:textId="77777777" w:rsidR="00457BB5" w:rsidRPr="00441CD0" w:rsidRDefault="00457BB5" w:rsidP="001F0756">
            <w:pPr>
              <w:pStyle w:val="TAC"/>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tcPr>
          <w:p w14:paraId="5CDF965B" w14:textId="77777777" w:rsidR="00457BB5" w:rsidRPr="00441CD0" w:rsidRDefault="00457BB5" w:rsidP="001F0756">
            <w:pPr>
              <w:pStyle w:val="TAC"/>
              <w:rPr>
                <w:lang w:val="sv-SE"/>
              </w:rPr>
            </w:pPr>
            <w:r w:rsidRPr="00441CD0">
              <w:rPr>
                <w:lang w:val="sv-SE"/>
              </w:rPr>
              <w:t>PFCPSRRsp-Flags</w:t>
            </w:r>
          </w:p>
          <w:p w14:paraId="0897F7C1" w14:textId="77777777" w:rsidR="00457BB5" w:rsidRPr="00441CD0" w:rsidRDefault="00457BB5" w:rsidP="001F0756">
            <w:pPr>
              <w:pStyle w:val="TAC"/>
              <w:rPr>
                <w:lang w:val="sv-SE"/>
              </w:rPr>
            </w:pPr>
          </w:p>
        </w:tc>
      </w:tr>
      <w:tr w:rsidR="00457BB5" w:rsidRPr="00441CD0" w14:paraId="703BFA3B"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170FA0D" w14:textId="77777777" w:rsidR="00457BB5" w:rsidRPr="00441CD0" w:rsidRDefault="00457BB5" w:rsidP="001F0756">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635A993" w14:textId="77777777" w:rsidR="00457BB5" w:rsidRPr="00441CD0" w:rsidRDefault="00457BB5"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13B758FA" w14:textId="77777777" w:rsidR="00457BB5" w:rsidRPr="00441CD0" w:rsidRDefault="00457BB5" w:rsidP="001F0756">
            <w:pPr>
              <w:pStyle w:val="TAL"/>
            </w:pPr>
            <w:r w:rsidRPr="00441CD0">
              <w:t>This IE may be set by the SMF if the UPF indicated support of PFCP sessions successively controlled by different SMFs of a same SMF Set and the Cause IE indicates "Request accepted (success)"(see clause</w:t>
            </w:r>
            <w:r>
              <w:t> </w:t>
            </w:r>
            <w:r w:rsidRPr="00441CD0">
              <w:t>5.22).</w:t>
            </w:r>
          </w:p>
          <w:p w14:paraId="7BDD29DC" w14:textId="77777777" w:rsidR="00457BB5" w:rsidRPr="00441CD0" w:rsidRDefault="00457BB5" w:rsidP="001F0756">
            <w:pPr>
              <w:pStyle w:val="TAL"/>
            </w:pPr>
          </w:p>
          <w:p w14:paraId="6E9BE237" w14:textId="77777777" w:rsidR="00457BB5" w:rsidRPr="00441CD0" w:rsidRDefault="00457BB5" w:rsidP="001F0756">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6D425D93"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60CCB83"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E824D9"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BDA84E2"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592882BB" w14:textId="77777777" w:rsidR="00457BB5" w:rsidRPr="00441CD0" w:rsidRDefault="00457BB5" w:rsidP="001F0756">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2C155B" w14:textId="77777777" w:rsidR="00457BB5" w:rsidRPr="00441CD0" w:rsidRDefault="00457BB5" w:rsidP="001F0756">
            <w:pPr>
              <w:pStyle w:val="TAC"/>
              <w:rPr>
                <w:lang w:val="sv-SE"/>
              </w:rPr>
            </w:pPr>
            <w:r w:rsidRPr="00441CD0">
              <w:rPr>
                <w:lang w:val="sv-SE"/>
              </w:rPr>
              <w:t>F-SEID</w:t>
            </w:r>
          </w:p>
        </w:tc>
      </w:tr>
      <w:tr w:rsidR="00457BB5" w:rsidRPr="00441CD0" w14:paraId="0AC1C341"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FB8FCA" w14:textId="77777777" w:rsidR="00457BB5" w:rsidRPr="00441CD0" w:rsidRDefault="00457BB5" w:rsidP="001F0756">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18C80796" w14:textId="77777777" w:rsidR="00457BB5" w:rsidRPr="00441CD0" w:rsidRDefault="00457BB5"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4CD7B8BE" w14:textId="77777777" w:rsidR="00457BB5" w:rsidRPr="00441CD0" w:rsidRDefault="00457BB5" w:rsidP="001F0756">
            <w:pPr>
              <w:pStyle w:val="TAL"/>
            </w:pPr>
            <w:r w:rsidRPr="00441CD0">
              <w:t>This IE may be set by the SMF if the UPF indicated support of PFCP sessions successively controlled by different SMFs of a same SMF Set and the Cause IE indicates "Request accepted (success)".</w:t>
            </w:r>
          </w:p>
          <w:p w14:paraId="0AD73428" w14:textId="77777777" w:rsidR="00457BB5" w:rsidRPr="00441CD0" w:rsidRDefault="00457BB5" w:rsidP="001F0756">
            <w:pPr>
              <w:pStyle w:val="TAL"/>
            </w:pPr>
          </w:p>
          <w:p w14:paraId="7CF8A1EB" w14:textId="77777777" w:rsidR="00457BB5" w:rsidRPr="00441CD0" w:rsidRDefault="00457BB5" w:rsidP="001F0756">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6968A7D5"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FB9322"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4869C0"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0DC1E5"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0FD42B30" w14:textId="77777777" w:rsidR="00457BB5" w:rsidRPr="00441CD0" w:rsidRDefault="00457BB5" w:rsidP="001F0756">
            <w:pPr>
              <w:pStyle w:val="TAC"/>
              <w:rPr>
                <w:lang w:val="sv-SE"/>
              </w:rPr>
            </w:pPr>
            <w:r>
              <w:rPr>
                <w:lang w:val="sv-S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9897E5E" w14:textId="77777777" w:rsidR="00457BB5" w:rsidRPr="00441CD0" w:rsidRDefault="00457BB5" w:rsidP="001F0756">
            <w:pPr>
              <w:pStyle w:val="TAC"/>
              <w:rPr>
                <w:lang w:val="sv-SE"/>
              </w:rPr>
            </w:pPr>
            <w:r w:rsidRPr="00441CD0">
              <w:rPr>
                <w:lang w:val="sv-SE"/>
              </w:rPr>
              <w:t>F-TEID</w:t>
            </w:r>
          </w:p>
        </w:tc>
      </w:tr>
      <w:tr w:rsidR="00457BB5" w:rsidRPr="00441CD0" w14:paraId="20455986"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6C45B1" w14:textId="77777777" w:rsidR="00457BB5" w:rsidRPr="00441CD0" w:rsidRDefault="00457BB5" w:rsidP="001F0756">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2BA702A" w14:textId="77777777" w:rsidR="00457BB5" w:rsidRPr="00441CD0" w:rsidRDefault="00457BB5" w:rsidP="00823058">
            <w:pPr>
              <w:pStyle w:val="TAC"/>
              <w:rPr>
                <w:lang w:val="x-none"/>
              </w:rPr>
            </w:pPr>
            <w:r w:rsidRPr="00823058">
              <w:t>O</w:t>
            </w:r>
          </w:p>
        </w:tc>
        <w:tc>
          <w:tcPr>
            <w:tcW w:w="4670" w:type="dxa"/>
            <w:tcBorders>
              <w:top w:val="single" w:sz="4" w:space="0" w:color="auto"/>
              <w:left w:val="single" w:sz="4" w:space="0" w:color="auto"/>
              <w:bottom w:val="single" w:sz="4" w:space="0" w:color="auto"/>
              <w:right w:val="single" w:sz="4" w:space="0" w:color="auto"/>
            </w:tcBorders>
          </w:tcPr>
          <w:p w14:paraId="056DE56F" w14:textId="77777777" w:rsidR="00457BB5" w:rsidRPr="00441CD0" w:rsidRDefault="00457BB5" w:rsidP="001F0756">
            <w:pPr>
              <w:pStyle w:val="TAL"/>
            </w:pPr>
            <w:r w:rsidRPr="00441CD0">
              <w:t>This IE may be set by the SMF if the UPF indicated support of PFCP sessions successively controlled by different SMFs of a same SMF Set and the Cause IE indicates "Redirection Requested" (see clause</w:t>
            </w:r>
            <w:r>
              <w:t> </w:t>
            </w:r>
            <w:r w:rsidRPr="00441CD0">
              <w:t>5.22).</w:t>
            </w:r>
          </w:p>
          <w:p w14:paraId="6407958F" w14:textId="77777777" w:rsidR="00457BB5" w:rsidRPr="00441CD0" w:rsidRDefault="00457BB5" w:rsidP="001F0756">
            <w:pPr>
              <w:pStyle w:val="TAL"/>
            </w:pPr>
          </w:p>
          <w:p w14:paraId="12017EAC" w14:textId="77777777" w:rsidR="00457BB5" w:rsidRPr="00441CD0" w:rsidRDefault="00457BB5" w:rsidP="001F0756">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5E65394A"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3BD8C"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39B92C0"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259C95B" w14:textId="77777777" w:rsidR="00457BB5" w:rsidRPr="00441CD0" w:rsidRDefault="00457BB5" w:rsidP="001F0756">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298EA0B2" w14:textId="77777777" w:rsidR="00457BB5" w:rsidRPr="00441CD0" w:rsidRDefault="00457BB5" w:rsidP="001F0756">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B79112" w14:textId="77777777" w:rsidR="00457BB5" w:rsidRPr="00441CD0" w:rsidRDefault="00457BB5" w:rsidP="001F0756">
            <w:pPr>
              <w:pStyle w:val="TAC"/>
              <w:rPr>
                <w:lang w:val="sv-SE"/>
              </w:rPr>
            </w:pPr>
            <w:r w:rsidRPr="00441CD0">
              <w:rPr>
                <w:lang w:val="sv-SE"/>
              </w:rPr>
              <w:t>Alternative SMF IP Address</w:t>
            </w:r>
          </w:p>
        </w:tc>
      </w:tr>
      <w:tr w:rsidR="00457BB5" w:rsidRPr="00441CD0" w14:paraId="29D1CB57"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1F88386E" w14:textId="77777777" w:rsidR="00457BB5" w:rsidRPr="0067687A" w:rsidRDefault="00457BB5" w:rsidP="001F0756">
            <w:pPr>
              <w:pStyle w:val="TAL"/>
              <w:rPr>
                <w:szCs w:val="18"/>
                <w:lang w:val="en-US"/>
              </w:rPr>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tcPr>
          <w:p w14:paraId="47E9AA21" w14:textId="77777777" w:rsidR="00457BB5" w:rsidRPr="00441CD0" w:rsidRDefault="00457BB5" w:rsidP="00823058">
            <w:pPr>
              <w:pStyle w:val="TAC"/>
            </w:pPr>
            <w:r w:rsidRPr="00823058">
              <w:rPr>
                <w:rFonts w:eastAsia="SimSun"/>
              </w:rPr>
              <w:t>O</w:t>
            </w:r>
          </w:p>
        </w:tc>
        <w:tc>
          <w:tcPr>
            <w:tcW w:w="4670" w:type="dxa"/>
            <w:tcBorders>
              <w:top w:val="single" w:sz="4" w:space="0" w:color="auto"/>
              <w:left w:val="single" w:sz="4" w:space="0" w:color="auto"/>
              <w:bottom w:val="single" w:sz="4" w:space="0" w:color="auto"/>
              <w:right w:val="single" w:sz="4" w:space="0" w:color="auto"/>
            </w:tcBorders>
          </w:tcPr>
          <w:p w14:paraId="6A30897B" w14:textId="77777777" w:rsidR="00457BB5" w:rsidRDefault="00457BB5" w:rsidP="001F0756">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w:t>
            </w:r>
            <w:r w:rsidRPr="00441CD0">
              <w:t>PGW-C</w:t>
            </w:r>
            <w:r>
              <w:t>/SMF</w:t>
            </w:r>
            <w:r w:rsidRPr="00441CD0">
              <w:t xml:space="preserve"> FQ-CSID</w:t>
            </w:r>
            <w:r>
              <w:t xml:space="preserve"> for the PFCP session</w:t>
            </w:r>
            <w:r>
              <w:rPr>
                <w:lang w:val="en-US"/>
              </w:rPr>
              <w:t>, during the r</w:t>
            </w:r>
            <w:r>
              <w:rPr>
                <w:lang w:eastAsia="zh-CN"/>
              </w:rPr>
              <w:t>estoration of PFCP sessions associated with one or more PGW-C/SMF FQ-CSID(s) (see clause 5.22.4),</w:t>
            </w:r>
            <w:r>
              <w:rPr>
                <w:lang w:val="en-US"/>
              </w:rPr>
              <w:t xml:space="preserve"> if </w:t>
            </w:r>
            <w:r w:rsidRPr="00441CD0">
              <w:t>the Cause IE indicates "Request accepted (success)".</w:t>
            </w:r>
          </w:p>
          <w:p w14:paraId="63171730" w14:textId="77777777" w:rsidR="00457BB5" w:rsidRDefault="00457BB5" w:rsidP="001F0756">
            <w:pPr>
              <w:pStyle w:val="TAL"/>
            </w:pPr>
          </w:p>
          <w:p w14:paraId="07E16EAC" w14:textId="77777777" w:rsidR="00457BB5" w:rsidRPr="00441CD0" w:rsidRDefault="00457BB5" w:rsidP="001F0756">
            <w:pPr>
              <w:pStyle w:val="TAL"/>
            </w:pPr>
            <w:r>
              <w:t>When present, the UP function shall replace any earlier value associated to the PFCP session with the new value.</w:t>
            </w:r>
          </w:p>
          <w:p w14:paraId="6E5F74FA" w14:textId="77777777" w:rsidR="00457BB5" w:rsidRPr="00441CD0" w:rsidRDefault="00457BB5" w:rsidP="001F0756">
            <w:pPr>
              <w:pStyle w:val="TAL"/>
            </w:pPr>
          </w:p>
        </w:tc>
        <w:tc>
          <w:tcPr>
            <w:tcW w:w="370" w:type="dxa"/>
            <w:tcBorders>
              <w:top w:val="single" w:sz="4" w:space="0" w:color="auto"/>
              <w:left w:val="single" w:sz="4" w:space="0" w:color="auto"/>
              <w:bottom w:val="single" w:sz="4" w:space="0" w:color="auto"/>
              <w:right w:val="single" w:sz="4" w:space="0" w:color="auto"/>
            </w:tcBorders>
          </w:tcPr>
          <w:p w14:paraId="5F17995F" w14:textId="77777777" w:rsidR="00457BB5" w:rsidRPr="00441CD0" w:rsidRDefault="00457BB5" w:rsidP="001F075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2763C9C6" w14:textId="77777777" w:rsidR="00457BB5" w:rsidRPr="00441CD0" w:rsidRDefault="00457BB5" w:rsidP="001F075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A4078DD" w14:textId="77777777" w:rsidR="00457BB5" w:rsidRPr="00441CD0" w:rsidRDefault="00457BB5" w:rsidP="001F075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697825" w14:textId="77777777" w:rsidR="00457BB5" w:rsidRDefault="00457BB5" w:rsidP="001F0756">
            <w:pPr>
              <w:pStyle w:val="TAC"/>
              <w:rPr>
                <w:szCs w:val="18"/>
                <w:lang w:val="de-DE"/>
              </w:rPr>
            </w:pPr>
            <w:r>
              <w:rPr>
                <w:szCs w:val="18"/>
                <w:lang w:val="de-DE"/>
              </w:rPr>
              <w:t>X</w:t>
            </w:r>
          </w:p>
        </w:tc>
        <w:tc>
          <w:tcPr>
            <w:tcW w:w="370" w:type="dxa"/>
            <w:tcBorders>
              <w:top w:val="single" w:sz="4" w:space="0" w:color="auto"/>
              <w:left w:val="single" w:sz="4" w:space="0" w:color="auto"/>
              <w:bottom w:val="single" w:sz="4" w:space="0" w:color="auto"/>
              <w:right w:val="single" w:sz="4" w:space="0" w:color="auto"/>
            </w:tcBorders>
          </w:tcPr>
          <w:p w14:paraId="273316AF" w14:textId="77777777" w:rsidR="00457BB5" w:rsidRPr="00441CD0" w:rsidRDefault="00457BB5" w:rsidP="001F0756">
            <w:pPr>
              <w:pStyle w:val="TAC"/>
              <w:rPr>
                <w:lang w:val="sv-SE"/>
              </w:rPr>
            </w:pPr>
            <w:r>
              <w:rPr>
                <w:szCs w:val="18"/>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6DF9F8FC" w14:textId="77777777" w:rsidR="00457BB5" w:rsidRPr="00441CD0" w:rsidRDefault="00457BB5" w:rsidP="001F0756">
            <w:pPr>
              <w:pStyle w:val="TAC"/>
              <w:rPr>
                <w:lang w:val="sv-SE"/>
              </w:rPr>
            </w:pPr>
            <w:r w:rsidRPr="00441CD0">
              <w:rPr>
                <w:szCs w:val="18"/>
              </w:rPr>
              <w:t>FQ-CSID</w:t>
            </w:r>
          </w:p>
        </w:tc>
      </w:tr>
      <w:tr w:rsidR="00457BB5" w:rsidRPr="00441CD0" w14:paraId="444CEACF"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7072A2BE" w14:textId="77777777" w:rsidR="00457BB5" w:rsidRPr="00441CD0" w:rsidRDefault="00457BB5" w:rsidP="001F0756">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78DA4091" w14:textId="77777777" w:rsidR="00457BB5" w:rsidRPr="00441CD0" w:rsidRDefault="00457BB5" w:rsidP="00823058">
            <w:pPr>
              <w:pStyle w:val="TAC"/>
            </w:pPr>
            <w:r w:rsidRPr="00823058">
              <w:rPr>
                <w:rFonts w:eastAsia="SimSun"/>
              </w:rPr>
              <w:t>C</w:t>
            </w:r>
          </w:p>
        </w:tc>
        <w:tc>
          <w:tcPr>
            <w:tcW w:w="4670" w:type="dxa"/>
            <w:tcBorders>
              <w:top w:val="single" w:sz="4" w:space="0" w:color="auto"/>
              <w:left w:val="single" w:sz="4" w:space="0" w:color="auto"/>
              <w:bottom w:val="single" w:sz="4" w:space="0" w:color="auto"/>
              <w:right w:val="single" w:sz="4" w:space="0" w:color="auto"/>
            </w:tcBorders>
          </w:tcPr>
          <w:p w14:paraId="67EBEA18" w14:textId="77777777" w:rsidR="00457BB5" w:rsidRDefault="00457BB5" w:rsidP="001F0756">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Group Id for the PFCP session, during the </w:t>
            </w:r>
            <w:r>
              <w:rPr>
                <w:lang w:eastAsia="zh-CN"/>
              </w:rPr>
              <w:t>restoration of PFCP sessions associated with one or more Group Id(s) (see clause 5.22.4),</w:t>
            </w:r>
            <w:r>
              <w:rPr>
                <w:lang w:val="en-US"/>
              </w:rPr>
              <w:t xml:space="preserve"> if </w:t>
            </w:r>
            <w:r w:rsidRPr="00441CD0">
              <w:t>the Cause IE indicates "Request accepted (success)".</w:t>
            </w:r>
          </w:p>
          <w:p w14:paraId="60807874" w14:textId="77777777" w:rsidR="00457BB5" w:rsidRDefault="00457BB5" w:rsidP="001F0756">
            <w:pPr>
              <w:pStyle w:val="TAL"/>
            </w:pPr>
          </w:p>
          <w:p w14:paraId="3B99DCE6" w14:textId="77777777" w:rsidR="00457BB5" w:rsidRPr="00441CD0" w:rsidRDefault="00457BB5" w:rsidP="001F0756">
            <w:pPr>
              <w:pStyle w:val="TAL"/>
            </w:pPr>
            <w:r>
              <w:t>When present, the UP function shall replace any earlier value associated to the PFCP session with the new value.</w:t>
            </w:r>
          </w:p>
          <w:p w14:paraId="18BC2678" w14:textId="77777777" w:rsidR="00457BB5" w:rsidRPr="00441CD0" w:rsidRDefault="00457BB5" w:rsidP="001F0756">
            <w:pPr>
              <w:pStyle w:val="TAL"/>
            </w:pPr>
          </w:p>
          <w:p w14:paraId="051C84F1" w14:textId="77777777" w:rsidR="00457BB5" w:rsidRPr="00441CD0" w:rsidRDefault="00457BB5" w:rsidP="001F0756">
            <w:pPr>
              <w:pStyle w:val="TAL"/>
            </w:pPr>
          </w:p>
        </w:tc>
        <w:tc>
          <w:tcPr>
            <w:tcW w:w="370" w:type="dxa"/>
            <w:tcBorders>
              <w:top w:val="single" w:sz="4" w:space="0" w:color="auto"/>
              <w:left w:val="single" w:sz="4" w:space="0" w:color="auto"/>
              <w:bottom w:val="single" w:sz="4" w:space="0" w:color="auto"/>
              <w:right w:val="single" w:sz="4" w:space="0" w:color="auto"/>
            </w:tcBorders>
          </w:tcPr>
          <w:p w14:paraId="3224BFA2" w14:textId="77777777" w:rsidR="00457BB5" w:rsidRPr="00441CD0" w:rsidRDefault="00457BB5" w:rsidP="001F0756">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6D87887" w14:textId="77777777" w:rsidR="00457BB5" w:rsidRPr="00441CD0" w:rsidRDefault="00457BB5" w:rsidP="001F0756">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7994A23D" w14:textId="77777777" w:rsidR="00457BB5" w:rsidRPr="00441CD0" w:rsidRDefault="00457BB5" w:rsidP="001F075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620FE23" w14:textId="77777777" w:rsidR="00457BB5" w:rsidRDefault="00457BB5" w:rsidP="001F0756">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4AC267D8" w14:textId="77777777" w:rsidR="00457BB5" w:rsidRPr="00441CD0" w:rsidRDefault="00457BB5" w:rsidP="001F0756">
            <w:pPr>
              <w:pStyle w:val="TAC"/>
              <w:rPr>
                <w:lang w:val="sv-SE"/>
              </w:rPr>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1F16AF39" w14:textId="77777777" w:rsidR="00457BB5" w:rsidRPr="00441CD0" w:rsidRDefault="00457BB5" w:rsidP="001F0756">
            <w:pPr>
              <w:pStyle w:val="TAC"/>
              <w:rPr>
                <w:lang w:val="sv-SE"/>
              </w:rPr>
            </w:pPr>
            <w:r>
              <w:rPr>
                <w:szCs w:val="18"/>
              </w:rPr>
              <w:t>Group Id</w:t>
            </w:r>
          </w:p>
        </w:tc>
      </w:tr>
      <w:tr w:rsidR="00AD3103" w:rsidRPr="00441CD0" w14:paraId="55D181A5" w14:textId="77777777" w:rsidTr="001F0756">
        <w:trPr>
          <w:jc w:val="center"/>
        </w:trPr>
        <w:tc>
          <w:tcPr>
            <w:tcW w:w="1560" w:type="dxa"/>
            <w:tcBorders>
              <w:top w:val="single" w:sz="4" w:space="0" w:color="auto"/>
              <w:left w:val="single" w:sz="4" w:space="0" w:color="auto"/>
              <w:bottom w:val="single" w:sz="4" w:space="0" w:color="auto"/>
              <w:right w:val="single" w:sz="4" w:space="0" w:color="auto"/>
            </w:tcBorders>
          </w:tcPr>
          <w:p w14:paraId="765DC53A" w14:textId="5276D05F" w:rsidR="00AD3103" w:rsidRDefault="00AD3103" w:rsidP="00AD3103">
            <w:pPr>
              <w:pStyle w:val="TAL"/>
            </w:pPr>
            <w:r>
              <w:t>Node ID</w:t>
            </w:r>
          </w:p>
        </w:tc>
        <w:tc>
          <w:tcPr>
            <w:tcW w:w="336" w:type="dxa"/>
            <w:tcBorders>
              <w:top w:val="single" w:sz="4" w:space="0" w:color="auto"/>
              <w:left w:val="single" w:sz="4" w:space="0" w:color="auto"/>
              <w:bottom w:val="single" w:sz="4" w:space="0" w:color="auto"/>
              <w:right w:val="single" w:sz="4" w:space="0" w:color="auto"/>
            </w:tcBorders>
          </w:tcPr>
          <w:p w14:paraId="06644400" w14:textId="3324AE25" w:rsidR="00AD3103" w:rsidRDefault="00AD3103" w:rsidP="00AD3103">
            <w:pPr>
              <w:pStyle w:val="TAL"/>
              <w:jc w:val="center"/>
              <w:rPr>
                <w:rFonts w:eastAsia="SimSun"/>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21398EEB" w14:textId="77777777" w:rsidR="00AD3103" w:rsidRPr="00441CD0" w:rsidRDefault="00AD3103" w:rsidP="00AD3103">
            <w:pPr>
              <w:pStyle w:val="TAL"/>
            </w:pPr>
            <w:r w:rsidRPr="00441CD0">
              <w:t xml:space="preserve">This IE </w:t>
            </w:r>
            <w:r>
              <w:t>should be present if the CP F-SEID IE is present.</w:t>
            </w:r>
          </w:p>
          <w:p w14:paraId="382CA02B" w14:textId="77777777" w:rsidR="00AD3103" w:rsidRPr="00441CD0" w:rsidRDefault="00AD3103" w:rsidP="00AD3103">
            <w:pPr>
              <w:pStyle w:val="TAL"/>
            </w:pPr>
          </w:p>
          <w:p w14:paraId="4F916647" w14:textId="23096073" w:rsidR="00AD3103" w:rsidRPr="00441CD0" w:rsidRDefault="00AD3103" w:rsidP="00AD3103">
            <w:pPr>
              <w:pStyle w:val="TAL"/>
              <w:rPr>
                <w:lang w:val="en-US"/>
              </w:rPr>
            </w:pPr>
            <w:r w:rsidRPr="00441CD0">
              <w:t xml:space="preserve">When present, it shall be set to the </w:t>
            </w:r>
            <w:r>
              <w:t>Node ID</w:t>
            </w:r>
            <w:r w:rsidRPr="00441CD0">
              <w:t xml:space="preserve"> </w:t>
            </w:r>
            <w:r>
              <w:t>of the SMF that has taken over the control of the PFCP session, i.e. that SMF has assigned the CP F-SEID</w:t>
            </w:r>
            <w:r w:rsidRPr="00441CD0">
              <w:t>.</w:t>
            </w:r>
          </w:p>
        </w:tc>
        <w:tc>
          <w:tcPr>
            <w:tcW w:w="370" w:type="dxa"/>
            <w:tcBorders>
              <w:top w:val="single" w:sz="4" w:space="0" w:color="auto"/>
              <w:left w:val="single" w:sz="4" w:space="0" w:color="auto"/>
              <w:bottom w:val="single" w:sz="4" w:space="0" w:color="auto"/>
              <w:right w:val="single" w:sz="4" w:space="0" w:color="auto"/>
            </w:tcBorders>
          </w:tcPr>
          <w:p w14:paraId="180D8710" w14:textId="39C5D28D" w:rsidR="00AD3103" w:rsidRDefault="00AD3103" w:rsidP="00AD3103">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5A033F69" w14:textId="752B3C98" w:rsidR="00AD3103" w:rsidRDefault="00AD3103" w:rsidP="00AD3103">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49A48DBD" w14:textId="16C0771A" w:rsidR="00AD3103" w:rsidRDefault="00AD3103" w:rsidP="00AD3103">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48DE6965" w14:textId="70A5D8DD" w:rsidR="00AD3103" w:rsidRDefault="00AD3103" w:rsidP="00AD3103">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177E2A73" w14:textId="44E3499D" w:rsidR="00AD3103" w:rsidRDefault="00AD3103" w:rsidP="00AD3103">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5E2F40B0" w14:textId="0FD30A6A" w:rsidR="00AD3103" w:rsidRDefault="00AD3103" w:rsidP="00AD3103">
            <w:pPr>
              <w:pStyle w:val="TAC"/>
              <w:rPr>
                <w:szCs w:val="18"/>
              </w:rPr>
            </w:pPr>
            <w:r>
              <w:rPr>
                <w:szCs w:val="18"/>
              </w:rPr>
              <w:t>Node ID</w:t>
            </w:r>
          </w:p>
        </w:tc>
      </w:tr>
      <w:tr w:rsidR="00AD3103" w:rsidRPr="00441CD0" w14:paraId="7BB6F461" w14:textId="77777777" w:rsidTr="001F0756">
        <w:trPr>
          <w:jc w:val="center"/>
        </w:trPr>
        <w:tc>
          <w:tcPr>
            <w:tcW w:w="9820" w:type="dxa"/>
            <w:gridSpan w:val="9"/>
            <w:tcBorders>
              <w:top w:val="single" w:sz="4" w:space="0" w:color="auto"/>
              <w:left w:val="single" w:sz="4" w:space="0" w:color="auto"/>
              <w:bottom w:val="single" w:sz="4" w:space="0" w:color="auto"/>
              <w:right w:val="single" w:sz="4" w:space="0" w:color="auto"/>
            </w:tcBorders>
          </w:tcPr>
          <w:p w14:paraId="55D8DD84" w14:textId="77777777" w:rsidR="00AD3103" w:rsidRPr="00441CD0" w:rsidRDefault="00AD3103" w:rsidP="00AD3103">
            <w:pPr>
              <w:pStyle w:val="TAN"/>
              <w:rPr>
                <w:lang w:val="x-none"/>
              </w:rPr>
            </w:pPr>
            <w:r w:rsidRPr="00441CD0">
              <w:t>NOTE 1:</w:t>
            </w:r>
            <w:r w:rsidRPr="00441CD0">
              <w:tab/>
              <w:t>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clause</w:t>
            </w:r>
            <w:r>
              <w:t> </w:t>
            </w:r>
            <w:r w:rsidRPr="00441CD0">
              <w:t>5.9.3 of 3GPP TS 23.214 [2].</w:t>
            </w:r>
          </w:p>
        </w:tc>
      </w:tr>
      <w:bookmarkEnd w:id="5093"/>
    </w:tbl>
    <w:p w14:paraId="34CA2EDE" w14:textId="77777777" w:rsidR="00457BB5" w:rsidRPr="00441CD0" w:rsidRDefault="00457BB5" w:rsidP="00457BB5">
      <w:pPr>
        <w:rPr>
          <w:lang w:val="de-DE"/>
        </w:rPr>
      </w:pPr>
    </w:p>
    <w:p w14:paraId="64644B9F" w14:textId="77777777" w:rsidR="00EE5860" w:rsidRPr="00441CD0" w:rsidRDefault="00EE5860" w:rsidP="001A3E8D">
      <w:pPr>
        <w:pStyle w:val="Heading4"/>
        <w:rPr>
          <w:rFonts w:cs="Arial"/>
          <w:bCs/>
        </w:rPr>
      </w:pPr>
      <w:bookmarkStart w:id="5097" w:name="_Toc98235897"/>
      <w:r w:rsidRPr="00441CD0">
        <w:t>7.5.9.2</w:t>
      </w:r>
      <w:r w:rsidRPr="00441CD0">
        <w:tab/>
        <w:t>Update BAR IE within PFCP Session Report Response</w:t>
      </w:r>
      <w:bookmarkEnd w:id="5081"/>
      <w:bookmarkEnd w:id="5082"/>
      <w:bookmarkEnd w:id="5083"/>
      <w:bookmarkEnd w:id="5084"/>
      <w:bookmarkEnd w:id="5085"/>
      <w:bookmarkEnd w:id="5086"/>
      <w:bookmarkEnd w:id="5087"/>
      <w:bookmarkEnd w:id="5088"/>
      <w:bookmarkEnd w:id="5089"/>
      <w:bookmarkEnd w:id="5090"/>
      <w:bookmarkEnd w:id="5091"/>
      <w:bookmarkEnd w:id="5092"/>
      <w:bookmarkEnd w:id="5097"/>
    </w:p>
    <w:p w14:paraId="76B60F11" w14:textId="3FC46D64" w:rsidR="00EE5860" w:rsidRPr="00441CD0" w:rsidRDefault="003878A8"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Pr>
          <w:lang w:eastAsia="zh-CN"/>
        </w:rPr>
        <w:t>Table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bookmarkStart w:id="5098" w:name="MCCQCTEMPBM_0000013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bookmarkStart w:id="5099" w:name="_PERM_MCCTEMPBM_CRPT05021022___7" w:colFirst="0" w:colLast="1"/>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bookmarkStart w:id="5100" w:name="_PERM_MCCTEMPBM_CRPT05021023___7"/>
            <w:bookmarkEnd w:id="5100"/>
          </w:p>
        </w:tc>
      </w:tr>
      <w:bookmarkEnd w:id="5099"/>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823058">
            <w:pPr>
              <w:pStyle w:val="TAC"/>
            </w:pPr>
            <w:r w:rsidRPr="00823058">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823058">
            <w:pPr>
              <w:pStyle w:val="TAC"/>
            </w:pPr>
            <w:r w:rsidRPr="00823058">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823058">
            <w:pPr>
              <w:pStyle w:val="TAC"/>
            </w:pPr>
            <w:r w:rsidRPr="00823058">
              <w:t>C</w:t>
            </w:r>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823058">
            <w:pPr>
              <w:pStyle w:val="TAC"/>
            </w:pPr>
            <w:r w:rsidRPr="00823058">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823058">
            <w:pPr>
              <w:pStyle w:val="TAC"/>
            </w:pPr>
            <w:r w:rsidRPr="00823058">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5101" w:name="_Toc19717330"/>
      <w:bookmarkStart w:id="5102" w:name="_Toc27490831"/>
      <w:bookmarkStart w:id="5103" w:name="_Toc27557124"/>
      <w:bookmarkStart w:id="5104" w:name="_Toc27724041"/>
      <w:bookmarkStart w:id="5105" w:name="_Toc36031115"/>
      <w:bookmarkStart w:id="5106" w:name="_Toc36043035"/>
      <w:bookmarkStart w:id="5107" w:name="_Toc36814360"/>
      <w:bookmarkStart w:id="5108" w:name="_Toc44689218"/>
      <w:bookmarkStart w:id="5109" w:name="_Toc44923972"/>
      <w:bookmarkStart w:id="5110" w:name="_Toc51860942"/>
      <w:bookmarkStart w:id="5111" w:name="_Toc57930713"/>
      <w:bookmarkStart w:id="5112" w:name="_Toc57931343"/>
      <w:bookmarkEnd w:id="5098"/>
    </w:p>
    <w:p w14:paraId="6D0EB1FF" w14:textId="77777777" w:rsidR="00EE5860" w:rsidRPr="00441CD0" w:rsidRDefault="00EE5860" w:rsidP="001A3E8D">
      <w:pPr>
        <w:pStyle w:val="Heading2"/>
        <w:rPr>
          <w:lang w:val="x-none"/>
        </w:rPr>
      </w:pPr>
      <w:bookmarkStart w:id="5113" w:name="_Toc98235898"/>
      <w:r w:rsidRPr="00441CD0">
        <w:t>7.</w:t>
      </w:r>
      <w:r w:rsidRPr="00441CD0">
        <w:rPr>
          <w:lang w:val="en-US"/>
        </w:rPr>
        <w:t>6</w:t>
      </w:r>
      <w:r w:rsidRPr="00441CD0">
        <w:tab/>
        <w:t>Error Handling</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7CF7D3E" w14:textId="77777777" w:rsidR="00EE5860" w:rsidRPr="00441CD0" w:rsidRDefault="00EE5860" w:rsidP="001A3E8D">
      <w:pPr>
        <w:pStyle w:val="Heading3"/>
      </w:pPr>
      <w:bookmarkStart w:id="5114" w:name="_Toc19717331"/>
      <w:bookmarkStart w:id="5115" w:name="_Toc27490832"/>
      <w:bookmarkStart w:id="5116" w:name="_Toc27557125"/>
      <w:bookmarkStart w:id="5117" w:name="_Toc27724042"/>
      <w:bookmarkStart w:id="5118" w:name="_Toc36031116"/>
      <w:bookmarkStart w:id="5119" w:name="_Toc36043036"/>
      <w:bookmarkStart w:id="5120" w:name="_Toc36814361"/>
      <w:bookmarkStart w:id="5121" w:name="_Toc44689219"/>
      <w:bookmarkStart w:id="5122" w:name="_Toc44923973"/>
      <w:bookmarkStart w:id="5123" w:name="_Toc51860943"/>
      <w:bookmarkStart w:id="5124" w:name="_Toc57930714"/>
      <w:bookmarkStart w:id="5125" w:name="_Toc57931344"/>
      <w:bookmarkStart w:id="5126" w:name="_Toc98235899"/>
      <w:r w:rsidRPr="00441CD0">
        <w:t>7.</w:t>
      </w:r>
      <w:r w:rsidRPr="00441CD0">
        <w:rPr>
          <w:lang w:val="en-US"/>
        </w:rPr>
        <w:t>6</w:t>
      </w:r>
      <w:r w:rsidRPr="00441CD0">
        <w:t>.1</w:t>
      </w:r>
      <w:r w:rsidRPr="00441CD0">
        <w:tab/>
        <w:t>Protocol Errors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1E04AC3C" w14:textId="1859F5B5"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4E33EC35"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2B03B9A4"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1A3E8D">
      <w:pPr>
        <w:pStyle w:val="Heading3"/>
      </w:pPr>
      <w:bookmarkStart w:id="5127" w:name="_Toc19717332"/>
      <w:bookmarkStart w:id="5128" w:name="_Toc27490833"/>
      <w:bookmarkStart w:id="5129" w:name="_Toc27557126"/>
      <w:bookmarkStart w:id="5130" w:name="_Toc27724043"/>
      <w:bookmarkStart w:id="5131" w:name="_Toc36031117"/>
      <w:bookmarkStart w:id="5132" w:name="_Toc36043037"/>
      <w:bookmarkStart w:id="5133" w:name="_Toc36814362"/>
      <w:bookmarkStart w:id="5134" w:name="_Toc44689220"/>
      <w:bookmarkStart w:id="5135" w:name="_Toc44923974"/>
      <w:bookmarkStart w:id="5136" w:name="_Toc51860944"/>
      <w:bookmarkStart w:id="5137" w:name="_Toc57930715"/>
      <w:bookmarkStart w:id="5138" w:name="_Toc57931345"/>
      <w:bookmarkStart w:id="5139" w:name="_Toc98235900"/>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4404F89E" w14:textId="48F585F2"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1A3E8D">
      <w:pPr>
        <w:pStyle w:val="Heading3"/>
      </w:pPr>
      <w:bookmarkStart w:id="5140" w:name="_Toc19717333"/>
      <w:bookmarkStart w:id="5141" w:name="_Toc27490834"/>
      <w:bookmarkStart w:id="5142" w:name="_Toc27557127"/>
      <w:bookmarkStart w:id="5143" w:name="_Toc27724044"/>
      <w:bookmarkStart w:id="5144" w:name="_Toc36031118"/>
      <w:bookmarkStart w:id="5145" w:name="_Toc36043038"/>
      <w:bookmarkStart w:id="5146" w:name="_Toc36814363"/>
      <w:bookmarkStart w:id="5147" w:name="_Toc44689221"/>
      <w:bookmarkStart w:id="5148" w:name="_Toc44923975"/>
      <w:bookmarkStart w:id="5149" w:name="_Toc51860945"/>
      <w:bookmarkStart w:id="5150" w:name="_Toc57930716"/>
      <w:bookmarkStart w:id="5151" w:name="_Toc57931346"/>
      <w:bookmarkStart w:id="5152" w:name="_Toc98235901"/>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7F8BCB82" w14:textId="0E2065B1"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1A3E8D">
      <w:pPr>
        <w:pStyle w:val="Heading3"/>
      </w:pPr>
      <w:bookmarkStart w:id="5153" w:name="_Toc19717334"/>
      <w:bookmarkStart w:id="5154" w:name="_Toc27490835"/>
      <w:bookmarkStart w:id="5155" w:name="_Toc27557128"/>
      <w:bookmarkStart w:id="5156" w:name="_Toc27724045"/>
      <w:bookmarkStart w:id="5157" w:name="_Toc36031119"/>
      <w:bookmarkStart w:id="5158" w:name="_Toc36043039"/>
      <w:bookmarkStart w:id="5159" w:name="_Toc36814364"/>
      <w:bookmarkStart w:id="5160" w:name="_Toc44689222"/>
      <w:bookmarkStart w:id="5161" w:name="_Toc44923976"/>
      <w:bookmarkStart w:id="5162" w:name="_Toc51860946"/>
      <w:bookmarkStart w:id="5163" w:name="_Toc57930717"/>
      <w:bookmarkStart w:id="5164" w:name="_Toc57931347"/>
      <w:bookmarkStart w:id="5165" w:name="_Toc98235902"/>
      <w:r w:rsidRPr="00441CD0">
        <w:t>7.</w:t>
      </w:r>
      <w:r w:rsidRPr="00441CD0">
        <w:rPr>
          <w:lang w:val="en-US"/>
        </w:rPr>
        <w:t>6</w:t>
      </w:r>
      <w:r w:rsidRPr="00441CD0">
        <w:t>.4</w:t>
      </w:r>
      <w:r w:rsidRPr="00441CD0">
        <w:tab/>
        <w:t>Unknown PFCP Message</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611517D7" w14:textId="0BE9E370"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1A3E8D">
      <w:pPr>
        <w:pStyle w:val="Heading3"/>
      </w:pPr>
      <w:bookmarkStart w:id="5166" w:name="_Toc19717335"/>
      <w:bookmarkStart w:id="5167" w:name="_Toc27490836"/>
      <w:bookmarkStart w:id="5168" w:name="_Toc27557129"/>
      <w:bookmarkStart w:id="5169" w:name="_Toc27724046"/>
      <w:bookmarkStart w:id="5170" w:name="_Toc36031120"/>
      <w:bookmarkStart w:id="5171" w:name="_Toc36043040"/>
      <w:bookmarkStart w:id="5172" w:name="_Toc36814365"/>
      <w:bookmarkStart w:id="5173" w:name="_Toc44689223"/>
      <w:bookmarkStart w:id="5174" w:name="_Toc44923977"/>
      <w:bookmarkStart w:id="5175" w:name="_Toc51860947"/>
      <w:bookmarkStart w:id="5176" w:name="_Toc57930718"/>
      <w:bookmarkStart w:id="5177" w:name="_Toc57931348"/>
      <w:bookmarkStart w:id="5178" w:name="_Toc98235903"/>
      <w:r w:rsidRPr="00441CD0">
        <w:t>7.</w:t>
      </w:r>
      <w:r w:rsidRPr="00441CD0">
        <w:rPr>
          <w:lang w:val="en-US"/>
        </w:rPr>
        <w:t>6</w:t>
      </w:r>
      <w:r w:rsidRPr="00441CD0">
        <w:t>.5</w:t>
      </w:r>
      <w:r w:rsidRPr="00441CD0">
        <w:tab/>
        <w:t>Unexpected PFCP Message</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20D9A37E" w14:textId="26C6F2A4" w:rsidR="00EE5860" w:rsidRPr="00441CD0" w:rsidRDefault="00EE5860" w:rsidP="000A1449">
      <w:r w:rsidRPr="000A1449">
        <w:t>If a PFCP entity receives an unexpected request message, for example a known message that is sent over an interface for which the message is not defined, or a message that is sent over an interface for which the message is defined, but the direction is incorrect, then the PFCP entity shall silently discard the message and shall log an error.</w:t>
      </w:r>
    </w:p>
    <w:p w14:paraId="5861D6F7" w14:textId="395744D6"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1A3E8D">
      <w:pPr>
        <w:pStyle w:val="Heading3"/>
      </w:pPr>
      <w:bookmarkStart w:id="5179" w:name="_Toc19717336"/>
      <w:bookmarkStart w:id="5180" w:name="_Toc27490837"/>
      <w:bookmarkStart w:id="5181" w:name="_Toc27557130"/>
      <w:bookmarkStart w:id="5182" w:name="_Toc27724047"/>
      <w:bookmarkStart w:id="5183" w:name="_Toc36031121"/>
      <w:bookmarkStart w:id="5184" w:name="_Toc36043041"/>
      <w:bookmarkStart w:id="5185" w:name="_Toc36814366"/>
      <w:bookmarkStart w:id="5186" w:name="_Toc44689224"/>
      <w:bookmarkStart w:id="5187" w:name="_Toc44923978"/>
      <w:bookmarkStart w:id="5188" w:name="_Toc51860948"/>
      <w:bookmarkStart w:id="5189" w:name="_Toc57930719"/>
      <w:bookmarkStart w:id="5190" w:name="_Toc57931349"/>
      <w:bookmarkStart w:id="5191" w:name="_Toc98235904"/>
      <w:r w:rsidRPr="00441CD0">
        <w:t>7.</w:t>
      </w:r>
      <w:r w:rsidRPr="00441CD0">
        <w:rPr>
          <w:lang w:val="en-US"/>
        </w:rPr>
        <w:t>6</w:t>
      </w:r>
      <w:r w:rsidRPr="00441CD0">
        <w:t>.6</w:t>
      </w:r>
      <w:r w:rsidRPr="00441CD0">
        <w:tab/>
        <w:t>Missing Information Elements</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1A3E8D">
      <w:pPr>
        <w:pStyle w:val="Heading3"/>
      </w:pPr>
      <w:bookmarkStart w:id="5192" w:name="_Toc19717337"/>
      <w:bookmarkStart w:id="5193" w:name="_Toc27490838"/>
      <w:bookmarkStart w:id="5194" w:name="_Toc27557131"/>
      <w:bookmarkStart w:id="5195" w:name="_Toc27724048"/>
      <w:bookmarkStart w:id="5196" w:name="_Toc36031122"/>
      <w:bookmarkStart w:id="5197" w:name="_Toc36043042"/>
      <w:bookmarkStart w:id="5198" w:name="_Toc36814367"/>
      <w:bookmarkStart w:id="5199" w:name="_Toc44689225"/>
      <w:bookmarkStart w:id="5200" w:name="_Toc44923979"/>
      <w:bookmarkStart w:id="5201" w:name="_Toc51860949"/>
      <w:bookmarkStart w:id="5202" w:name="_Toc57930720"/>
      <w:bookmarkStart w:id="5203" w:name="_Toc57931350"/>
      <w:bookmarkStart w:id="5204" w:name="_Toc98235905"/>
      <w:r w:rsidRPr="00441CD0">
        <w:t>7.</w:t>
      </w:r>
      <w:r w:rsidRPr="00441CD0">
        <w:rPr>
          <w:lang w:val="en-US"/>
        </w:rPr>
        <w:t>6</w:t>
      </w:r>
      <w:r w:rsidRPr="00441CD0">
        <w:t>.7</w:t>
      </w:r>
      <w:r w:rsidRPr="00441CD0">
        <w:tab/>
        <w:t>Invalid Length Information Element</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1A3E8D">
      <w:pPr>
        <w:pStyle w:val="Heading3"/>
      </w:pPr>
      <w:bookmarkStart w:id="5205" w:name="_Toc19717338"/>
      <w:bookmarkStart w:id="5206" w:name="_Toc27490839"/>
      <w:bookmarkStart w:id="5207" w:name="_Toc27557132"/>
      <w:bookmarkStart w:id="5208" w:name="_Toc27724049"/>
      <w:bookmarkStart w:id="5209" w:name="_Toc36031123"/>
      <w:bookmarkStart w:id="5210" w:name="_Toc36043043"/>
      <w:bookmarkStart w:id="5211" w:name="_Toc36814368"/>
      <w:bookmarkStart w:id="5212" w:name="_Toc44689226"/>
      <w:bookmarkStart w:id="5213" w:name="_Toc44923980"/>
      <w:bookmarkStart w:id="5214" w:name="_Toc51860950"/>
      <w:bookmarkStart w:id="5215" w:name="_Toc57930721"/>
      <w:bookmarkStart w:id="5216" w:name="_Toc57931351"/>
      <w:bookmarkStart w:id="5217" w:name="_Toc98235906"/>
      <w:r w:rsidRPr="00441CD0">
        <w:t>7.</w:t>
      </w:r>
      <w:r w:rsidRPr="00441CD0">
        <w:rPr>
          <w:lang w:val="en-US"/>
        </w:rPr>
        <w:t>6</w:t>
      </w:r>
      <w:r w:rsidRPr="00441CD0">
        <w:t>.8</w:t>
      </w:r>
      <w:r w:rsidRPr="00441CD0">
        <w:tab/>
        <w:t>Semantically incorrect Information Element</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11342531" w14:textId="63F8959D"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1070D668"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53DE168B"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1A3E8D">
      <w:pPr>
        <w:pStyle w:val="Heading3"/>
      </w:pPr>
      <w:bookmarkStart w:id="5218" w:name="_Toc19717339"/>
      <w:bookmarkStart w:id="5219" w:name="_Toc27490840"/>
      <w:bookmarkStart w:id="5220" w:name="_Toc27557133"/>
      <w:bookmarkStart w:id="5221" w:name="_Toc27724050"/>
      <w:bookmarkStart w:id="5222" w:name="_Toc36031124"/>
      <w:bookmarkStart w:id="5223" w:name="_Toc36043044"/>
      <w:bookmarkStart w:id="5224" w:name="_Toc36814369"/>
      <w:bookmarkStart w:id="5225" w:name="_Toc44689227"/>
      <w:bookmarkStart w:id="5226" w:name="_Toc44923981"/>
      <w:bookmarkStart w:id="5227" w:name="_Toc51860951"/>
      <w:bookmarkStart w:id="5228" w:name="_Toc57930722"/>
      <w:bookmarkStart w:id="5229" w:name="_Toc57931352"/>
      <w:bookmarkStart w:id="5230" w:name="_Toc98235907"/>
      <w:r w:rsidRPr="00441CD0">
        <w:t>7.</w:t>
      </w:r>
      <w:r w:rsidRPr="00441CD0">
        <w:rPr>
          <w:lang w:val="en-US"/>
        </w:rPr>
        <w:t>6</w:t>
      </w:r>
      <w:r w:rsidRPr="00441CD0">
        <w:t>.9</w:t>
      </w:r>
      <w:r w:rsidRPr="00441CD0">
        <w:tab/>
        <w:t>Unknown or unexpected Information Element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1A3E8D">
      <w:pPr>
        <w:pStyle w:val="Heading3"/>
      </w:pPr>
      <w:bookmarkStart w:id="5231" w:name="_Toc19717340"/>
      <w:bookmarkStart w:id="5232" w:name="_Toc27490841"/>
      <w:bookmarkStart w:id="5233" w:name="_Toc27557134"/>
      <w:bookmarkStart w:id="5234" w:name="_Toc27724051"/>
      <w:bookmarkStart w:id="5235" w:name="_Toc36031125"/>
      <w:bookmarkStart w:id="5236" w:name="_Toc36043045"/>
      <w:bookmarkStart w:id="5237" w:name="_Toc36814370"/>
      <w:bookmarkStart w:id="5238" w:name="_Toc44689228"/>
      <w:bookmarkStart w:id="5239" w:name="_Toc44923982"/>
      <w:bookmarkStart w:id="5240" w:name="_Toc51860952"/>
      <w:bookmarkStart w:id="5241" w:name="_Toc57930723"/>
      <w:bookmarkStart w:id="5242" w:name="_Toc57931353"/>
      <w:bookmarkStart w:id="5243" w:name="_Toc98235908"/>
      <w:r w:rsidRPr="00441CD0">
        <w:t>7.</w:t>
      </w:r>
      <w:r w:rsidRPr="00441CD0">
        <w:rPr>
          <w:lang w:val="en-US"/>
        </w:rPr>
        <w:t>6</w:t>
      </w:r>
      <w:r w:rsidRPr="00441CD0">
        <w:t>.10</w:t>
      </w:r>
      <w:r w:rsidRPr="00441CD0">
        <w:tab/>
        <w:t>Repeated Information Elements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3D3BD945" w14:textId="0A13A645"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1A3E8D">
      <w:pPr>
        <w:pStyle w:val="Heading1"/>
      </w:pPr>
      <w:bookmarkStart w:id="5244" w:name="_Toc19717341"/>
      <w:bookmarkStart w:id="5245" w:name="_Toc27490842"/>
      <w:bookmarkStart w:id="5246" w:name="_Toc27557135"/>
      <w:bookmarkStart w:id="5247" w:name="_Toc27724052"/>
      <w:bookmarkStart w:id="5248" w:name="_Toc36031126"/>
      <w:bookmarkStart w:id="5249" w:name="_Toc36043046"/>
      <w:bookmarkStart w:id="5250" w:name="_Toc36814371"/>
      <w:bookmarkStart w:id="5251" w:name="_Toc44689229"/>
      <w:bookmarkStart w:id="5252" w:name="_Toc44923983"/>
      <w:bookmarkStart w:id="5253" w:name="_Toc51860953"/>
      <w:bookmarkStart w:id="5254" w:name="_Toc57930724"/>
      <w:bookmarkStart w:id="5255" w:name="_Toc57931354"/>
      <w:bookmarkStart w:id="5256" w:name="_Toc98235909"/>
      <w:r w:rsidRPr="00441CD0">
        <w:t>8</w:t>
      </w:r>
      <w:r w:rsidRPr="00441CD0">
        <w:tab/>
        <w:t>Information Elements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1E208166" w14:textId="77777777" w:rsidR="00EE5860" w:rsidRPr="00441CD0" w:rsidRDefault="00EE5860" w:rsidP="001A3E8D">
      <w:pPr>
        <w:pStyle w:val="Heading2"/>
      </w:pPr>
      <w:bookmarkStart w:id="5257" w:name="_Toc19717342"/>
      <w:bookmarkStart w:id="5258" w:name="_Toc27490843"/>
      <w:bookmarkStart w:id="5259" w:name="_Toc27557136"/>
      <w:bookmarkStart w:id="5260" w:name="_Toc27724053"/>
      <w:bookmarkStart w:id="5261" w:name="_Toc36031127"/>
      <w:bookmarkStart w:id="5262" w:name="_Toc36043047"/>
      <w:bookmarkStart w:id="5263" w:name="_Toc36814372"/>
      <w:bookmarkStart w:id="5264" w:name="_Toc44689230"/>
      <w:bookmarkStart w:id="5265" w:name="_Toc44923984"/>
      <w:bookmarkStart w:id="5266" w:name="_Toc51860954"/>
      <w:bookmarkStart w:id="5267" w:name="_Toc57930725"/>
      <w:bookmarkStart w:id="5268" w:name="_Toc57931355"/>
      <w:bookmarkStart w:id="5269" w:name="_Toc98235910"/>
      <w:r w:rsidRPr="00441CD0">
        <w:t>8.1</w:t>
      </w:r>
      <w:r w:rsidRPr="00441CD0">
        <w:tab/>
        <w:t>Information Elements Format</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6010EA17" w14:textId="77777777" w:rsidR="00EE5860" w:rsidRPr="00441CD0" w:rsidRDefault="00EE5860" w:rsidP="001A3E8D">
      <w:pPr>
        <w:pStyle w:val="Heading3"/>
        <w:rPr>
          <w:lang w:val="en-US"/>
        </w:rPr>
      </w:pPr>
      <w:bookmarkStart w:id="5270" w:name="_Toc19717343"/>
      <w:bookmarkStart w:id="5271" w:name="_Toc27490844"/>
      <w:bookmarkStart w:id="5272" w:name="_Toc27557137"/>
      <w:bookmarkStart w:id="5273" w:name="_Toc27724054"/>
      <w:bookmarkStart w:id="5274" w:name="_Toc36031128"/>
      <w:bookmarkStart w:id="5275" w:name="_Toc36043048"/>
      <w:bookmarkStart w:id="5276" w:name="_Toc36814373"/>
      <w:bookmarkStart w:id="5277" w:name="_Toc44689231"/>
      <w:bookmarkStart w:id="5278" w:name="_Toc44923985"/>
      <w:bookmarkStart w:id="5279" w:name="_Toc51860955"/>
      <w:bookmarkStart w:id="5280" w:name="_Toc57930726"/>
      <w:bookmarkStart w:id="5281" w:name="_Toc57931356"/>
      <w:bookmarkStart w:id="5282" w:name="_Toc98235911"/>
      <w:r w:rsidRPr="00441CD0">
        <w:rPr>
          <w:lang w:val="en-US"/>
        </w:rPr>
        <w:t>8.1.1</w:t>
      </w:r>
      <w:r w:rsidRPr="00441CD0">
        <w:rPr>
          <w:lang w:val="en-US"/>
        </w:rPr>
        <w:tab/>
        <w:t>Information Element Format</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1A3E8D">
      <w:pPr>
        <w:pStyle w:val="Heading3"/>
        <w:rPr>
          <w:lang w:val="en-US"/>
        </w:rPr>
      </w:pPr>
      <w:bookmarkStart w:id="5283" w:name="_Toc19717344"/>
      <w:bookmarkStart w:id="5284" w:name="_Toc27490845"/>
      <w:bookmarkStart w:id="5285" w:name="_Toc27557138"/>
      <w:bookmarkStart w:id="5286" w:name="_Toc27724055"/>
      <w:bookmarkStart w:id="5287" w:name="_Toc36031129"/>
      <w:bookmarkStart w:id="5288" w:name="_Toc36043049"/>
      <w:bookmarkStart w:id="5289" w:name="_Toc36814374"/>
      <w:bookmarkStart w:id="5290" w:name="_Toc44689232"/>
      <w:bookmarkStart w:id="5291" w:name="_Toc44923986"/>
      <w:bookmarkStart w:id="5292" w:name="_Toc51860956"/>
      <w:bookmarkStart w:id="5293" w:name="_Toc57930727"/>
      <w:bookmarkStart w:id="5294" w:name="_Toc57931357"/>
      <w:bookmarkStart w:id="5295" w:name="_Toc98235912"/>
      <w:r w:rsidRPr="00441CD0">
        <w:rPr>
          <w:lang w:val="en-US"/>
        </w:rPr>
        <w:t>8.1.2</w:t>
      </w:r>
      <w:r w:rsidRPr="00441CD0">
        <w:rPr>
          <w:lang w:val="en-US"/>
        </w:rPr>
        <w:tab/>
        <w:t>Information Element Types</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EDE5B6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t>Table 8.1.2-1: Information Element Types</w:t>
      </w:r>
    </w:p>
    <w:tbl>
      <w:tblPr>
        <w:tblW w:w="48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3504"/>
        <w:gridCol w:w="2842"/>
        <w:gridCol w:w="1400"/>
      </w:tblGrid>
      <w:tr w:rsidR="001A3E8D" w:rsidRPr="00441CD0" w14:paraId="0932C76D" w14:textId="77777777" w:rsidTr="001046A9">
        <w:tc>
          <w:tcPr>
            <w:tcW w:w="846" w:type="pct"/>
            <w:hideMark/>
          </w:tcPr>
          <w:p w14:paraId="6DFA8495" w14:textId="77777777" w:rsidR="00EE5860" w:rsidRPr="00441CD0" w:rsidRDefault="00EE5860" w:rsidP="00BB0E1F">
            <w:pPr>
              <w:pStyle w:val="TAH"/>
            </w:pPr>
            <w:r w:rsidRPr="00441CD0">
              <w:t>IE Type value</w:t>
            </w:r>
          </w:p>
          <w:p w14:paraId="3EBD4389" w14:textId="77777777" w:rsidR="00EE5860" w:rsidRPr="00441CD0" w:rsidRDefault="00EE5860" w:rsidP="00BB0E1F">
            <w:pPr>
              <w:pStyle w:val="TAH"/>
            </w:pPr>
            <w:r w:rsidRPr="00441CD0">
              <w:t>(Decimal)</w:t>
            </w:r>
          </w:p>
        </w:tc>
        <w:tc>
          <w:tcPr>
            <w:tcW w:w="1879" w:type="pct"/>
            <w:hideMark/>
          </w:tcPr>
          <w:p w14:paraId="7DD4BEE6" w14:textId="77777777" w:rsidR="00EE5860" w:rsidRPr="00441CD0" w:rsidRDefault="00EE5860" w:rsidP="00BB0E1F">
            <w:pPr>
              <w:pStyle w:val="TAH"/>
            </w:pPr>
            <w:r w:rsidRPr="00441CD0">
              <w:t>Information elements</w:t>
            </w:r>
          </w:p>
        </w:tc>
        <w:tc>
          <w:tcPr>
            <w:tcW w:w="1524" w:type="pct"/>
            <w:hideMark/>
          </w:tcPr>
          <w:p w14:paraId="65AC7F7A" w14:textId="77777777" w:rsidR="00EE5860" w:rsidRPr="00441CD0" w:rsidRDefault="00EE5860" w:rsidP="00BB0E1F">
            <w:pPr>
              <w:pStyle w:val="TAH"/>
            </w:pPr>
            <w:r w:rsidRPr="00441CD0">
              <w:t>Comment / Reference</w:t>
            </w:r>
          </w:p>
        </w:tc>
        <w:tc>
          <w:tcPr>
            <w:tcW w:w="751" w:type="pct"/>
            <w:hideMark/>
          </w:tcPr>
          <w:p w14:paraId="25A36A53" w14:textId="77777777" w:rsidR="00EE5860" w:rsidRPr="00441CD0" w:rsidRDefault="00EE5860" w:rsidP="00BB0E1F">
            <w:pPr>
              <w:pStyle w:val="TAH"/>
            </w:pPr>
            <w:r w:rsidRPr="00441CD0">
              <w:t>Number of Fixed Octets</w:t>
            </w:r>
          </w:p>
        </w:tc>
      </w:tr>
      <w:tr w:rsidR="001046A9" w:rsidRPr="00441CD0" w14:paraId="137A45CF" w14:textId="77777777" w:rsidTr="001046A9">
        <w:tc>
          <w:tcPr>
            <w:tcW w:w="846" w:type="pct"/>
            <w:hideMark/>
          </w:tcPr>
          <w:p w14:paraId="7C1948D5" w14:textId="77777777" w:rsidR="00EE5860" w:rsidRPr="00441CD0" w:rsidRDefault="00EE5860" w:rsidP="00BB0E1F">
            <w:pPr>
              <w:pStyle w:val="TAC"/>
              <w:rPr>
                <w:szCs w:val="16"/>
              </w:rPr>
            </w:pPr>
            <w:r w:rsidRPr="00441CD0">
              <w:t>0</w:t>
            </w:r>
          </w:p>
        </w:tc>
        <w:tc>
          <w:tcPr>
            <w:tcW w:w="1879" w:type="pct"/>
            <w:hideMark/>
          </w:tcPr>
          <w:p w14:paraId="710C01F8" w14:textId="77777777" w:rsidR="00EE5860" w:rsidRPr="00441CD0" w:rsidRDefault="00EE5860" w:rsidP="00BB0E1F">
            <w:pPr>
              <w:pStyle w:val="TAL"/>
            </w:pPr>
            <w:r w:rsidRPr="00441CD0">
              <w:t>Reserved</w:t>
            </w:r>
          </w:p>
        </w:tc>
        <w:tc>
          <w:tcPr>
            <w:tcW w:w="1524" w:type="pct"/>
          </w:tcPr>
          <w:p w14:paraId="74B48B30" w14:textId="77777777" w:rsidR="00EE5860" w:rsidRPr="00441CD0" w:rsidRDefault="00EE5860" w:rsidP="00BB0E1F">
            <w:pPr>
              <w:pStyle w:val="TAL"/>
              <w:rPr>
                <w:sz w:val="16"/>
                <w:szCs w:val="16"/>
              </w:rPr>
            </w:pPr>
          </w:p>
        </w:tc>
        <w:tc>
          <w:tcPr>
            <w:tcW w:w="751" w:type="pct"/>
          </w:tcPr>
          <w:p w14:paraId="4D4CB9A1" w14:textId="77777777" w:rsidR="00EE5860" w:rsidRPr="00823058" w:rsidRDefault="00EE5860" w:rsidP="00823058">
            <w:pPr>
              <w:pStyle w:val="TAC"/>
            </w:pPr>
          </w:p>
        </w:tc>
      </w:tr>
      <w:tr w:rsidR="001046A9" w:rsidRPr="00441CD0" w14:paraId="7729DDC6" w14:textId="77777777" w:rsidTr="001046A9">
        <w:tc>
          <w:tcPr>
            <w:tcW w:w="846" w:type="pct"/>
            <w:hideMark/>
          </w:tcPr>
          <w:p w14:paraId="54D4D464" w14:textId="77777777" w:rsidR="00EE5860" w:rsidRPr="00441CD0" w:rsidRDefault="00EE5860" w:rsidP="00BB0E1F">
            <w:pPr>
              <w:pStyle w:val="TAC"/>
              <w:rPr>
                <w:szCs w:val="16"/>
              </w:rPr>
            </w:pPr>
            <w:r w:rsidRPr="00441CD0">
              <w:rPr>
                <w:szCs w:val="16"/>
              </w:rPr>
              <w:t>1</w:t>
            </w:r>
          </w:p>
        </w:tc>
        <w:tc>
          <w:tcPr>
            <w:tcW w:w="1879" w:type="pct"/>
            <w:hideMark/>
          </w:tcPr>
          <w:p w14:paraId="03E4D108" w14:textId="77777777" w:rsidR="00EE5860" w:rsidRPr="00441CD0" w:rsidRDefault="00EE5860" w:rsidP="00BB0E1F">
            <w:pPr>
              <w:pStyle w:val="TAL"/>
              <w:rPr>
                <w:sz w:val="16"/>
                <w:szCs w:val="16"/>
              </w:rPr>
            </w:pPr>
            <w:r w:rsidRPr="00441CD0">
              <w:rPr>
                <w:lang w:val="fr-FR"/>
              </w:rPr>
              <w:t>Create PDR</w:t>
            </w:r>
          </w:p>
        </w:tc>
        <w:tc>
          <w:tcPr>
            <w:tcW w:w="1524" w:type="pct"/>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751" w:type="pct"/>
            <w:hideMark/>
          </w:tcPr>
          <w:p w14:paraId="691C20F9" w14:textId="77777777" w:rsidR="00EE5860" w:rsidRPr="00441CD0" w:rsidRDefault="00EE5860" w:rsidP="00823058">
            <w:pPr>
              <w:pStyle w:val="TAC"/>
              <w:rPr>
                <w:sz w:val="16"/>
                <w:szCs w:val="16"/>
                <w:lang w:val="fr-FR"/>
              </w:rPr>
            </w:pPr>
            <w:r w:rsidRPr="00823058">
              <w:t>Not Applicable</w:t>
            </w:r>
          </w:p>
        </w:tc>
      </w:tr>
      <w:tr w:rsidR="001046A9" w:rsidRPr="00441CD0" w14:paraId="39B8A185" w14:textId="77777777" w:rsidTr="001046A9">
        <w:tc>
          <w:tcPr>
            <w:tcW w:w="846" w:type="pct"/>
            <w:hideMark/>
          </w:tcPr>
          <w:p w14:paraId="1C2DF5A9" w14:textId="77777777" w:rsidR="00EE5860" w:rsidRPr="00441CD0" w:rsidRDefault="00EE5860" w:rsidP="00BB0E1F">
            <w:pPr>
              <w:pStyle w:val="TAC"/>
              <w:rPr>
                <w:szCs w:val="16"/>
              </w:rPr>
            </w:pPr>
            <w:r w:rsidRPr="00441CD0">
              <w:rPr>
                <w:szCs w:val="16"/>
              </w:rPr>
              <w:t>2</w:t>
            </w:r>
          </w:p>
        </w:tc>
        <w:tc>
          <w:tcPr>
            <w:tcW w:w="1879" w:type="pct"/>
            <w:hideMark/>
          </w:tcPr>
          <w:p w14:paraId="2A360A45" w14:textId="77777777" w:rsidR="00EE5860" w:rsidRPr="00441CD0" w:rsidRDefault="00EE5860" w:rsidP="00BB0E1F">
            <w:pPr>
              <w:pStyle w:val="TAL"/>
              <w:rPr>
                <w:sz w:val="16"/>
                <w:szCs w:val="16"/>
              </w:rPr>
            </w:pPr>
            <w:r w:rsidRPr="00441CD0">
              <w:rPr>
                <w:lang w:val="fr-FR"/>
              </w:rPr>
              <w:t>PDI</w:t>
            </w:r>
          </w:p>
        </w:tc>
        <w:tc>
          <w:tcPr>
            <w:tcW w:w="1524" w:type="pct"/>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751" w:type="pct"/>
            <w:hideMark/>
          </w:tcPr>
          <w:p w14:paraId="613E9A77" w14:textId="77777777" w:rsidR="00EE5860" w:rsidRPr="00441CD0" w:rsidRDefault="00EE5860" w:rsidP="00823058">
            <w:pPr>
              <w:pStyle w:val="TAC"/>
              <w:rPr>
                <w:sz w:val="16"/>
                <w:szCs w:val="16"/>
                <w:lang w:val="fr-FR"/>
              </w:rPr>
            </w:pPr>
            <w:r w:rsidRPr="00823058">
              <w:t>Not Applicable</w:t>
            </w:r>
          </w:p>
        </w:tc>
      </w:tr>
      <w:tr w:rsidR="001046A9" w:rsidRPr="00441CD0" w14:paraId="107A4600" w14:textId="77777777" w:rsidTr="001046A9">
        <w:tc>
          <w:tcPr>
            <w:tcW w:w="846" w:type="pct"/>
            <w:hideMark/>
          </w:tcPr>
          <w:p w14:paraId="7B19406F" w14:textId="77777777" w:rsidR="00EE5860" w:rsidRPr="00441CD0" w:rsidRDefault="00EE5860" w:rsidP="00BB0E1F">
            <w:pPr>
              <w:pStyle w:val="TAC"/>
              <w:rPr>
                <w:szCs w:val="16"/>
              </w:rPr>
            </w:pPr>
            <w:r w:rsidRPr="00441CD0">
              <w:rPr>
                <w:szCs w:val="16"/>
              </w:rPr>
              <w:t>3</w:t>
            </w:r>
          </w:p>
        </w:tc>
        <w:tc>
          <w:tcPr>
            <w:tcW w:w="1879" w:type="pct"/>
            <w:hideMark/>
          </w:tcPr>
          <w:p w14:paraId="12C9C95B" w14:textId="77777777" w:rsidR="00EE5860" w:rsidRPr="00441CD0" w:rsidRDefault="00EE5860" w:rsidP="00BB0E1F">
            <w:pPr>
              <w:pStyle w:val="TAL"/>
              <w:rPr>
                <w:sz w:val="16"/>
                <w:szCs w:val="16"/>
              </w:rPr>
            </w:pPr>
            <w:r w:rsidRPr="00441CD0">
              <w:t>Create FAR</w:t>
            </w:r>
          </w:p>
        </w:tc>
        <w:tc>
          <w:tcPr>
            <w:tcW w:w="1524" w:type="pct"/>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751" w:type="pct"/>
            <w:hideMark/>
          </w:tcPr>
          <w:p w14:paraId="0BE5F87B" w14:textId="77777777" w:rsidR="00EE5860" w:rsidRPr="00441CD0" w:rsidRDefault="00EE5860" w:rsidP="00823058">
            <w:pPr>
              <w:pStyle w:val="TAC"/>
              <w:rPr>
                <w:sz w:val="16"/>
                <w:szCs w:val="16"/>
                <w:lang w:val="fr-FR"/>
              </w:rPr>
            </w:pPr>
            <w:r w:rsidRPr="00823058">
              <w:t>Not Applicable</w:t>
            </w:r>
          </w:p>
        </w:tc>
      </w:tr>
      <w:tr w:rsidR="001046A9" w:rsidRPr="00441CD0" w14:paraId="0135342F" w14:textId="77777777" w:rsidTr="001046A9">
        <w:tc>
          <w:tcPr>
            <w:tcW w:w="846" w:type="pct"/>
            <w:hideMark/>
          </w:tcPr>
          <w:p w14:paraId="3DDC3422" w14:textId="77777777" w:rsidR="00EE5860" w:rsidRPr="00441CD0" w:rsidRDefault="00EE5860" w:rsidP="00BB0E1F">
            <w:pPr>
              <w:pStyle w:val="TAC"/>
              <w:rPr>
                <w:szCs w:val="16"/>
              </w:rPr>
            </w:pPr>
            <w:r w:rsidRPr="00441CD0">
              <w:rPr>
                <w:szCs w:val="16"/>
              </w:rPr>
              <w:t>4</w:t>
            </w:r>
          </w:p>
        </w:tc>
        <w:tc>
          <w:tcPr>
            <w:tcW w:w="1879" w:type="pct"/>
            <w:hideMark/>
          </w:tcPr>
          <w:p w14:paraId="43C8D6CA" w14:textId="77777777" w:rsidR="00EE5860" w:rsidRPr="00441CD0" w:rsidRDefault="00EE5860" w:rsidP="00BB0E1F">
            <w:pPr>
              <w:pStyle w:val="TAL"/>
              <w:rPr>
                <w:sz w:val="16"/>
                <w:szCs w:val="16"/>
              </w:rPr>
            </w:pPr>
            <w:r w:rsidRPr="00441CD0">
              <w:t>Forwarding Parameters</w:t>
            </w:r>
          </w:p>
        </w:tc>
        <w:tc>
          <w:tcPr>
            <w:tcW w:w="1524" w:type="pct"/>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751" w:type="pct"/>
            <w:hideMark/>
          </w:tcPr>
          <w:p w14:paraId="0A69357A" w14:textId="77777777" w:rsidR="00EE5860" w:rsidRPr="00441CD0" w:rsidRDefault="00EE5860" w:rsidP="00823058">
            <w:pPr>
              <w:pStyle w:val="TAC"/>
              <w:rPr>
                <w:sz w:val="16"/>
                <w:szCs w:val="16"/>
                <w:lang w:val="fr-FR"/>
              </w:rPr>
            </w:pPr>
            <w:r w:rsidRPr="00823058">
              <w:t>Not Applicable</w:t>
            </w:r>
          </w:p>
        </w:tc>
      </w:tr>
      <w:tr w:rsidR="001046A9" w:rsidRPr="00441CD0" w14:paraId="035EB2CA" w14:textId="77777777" w:rsidTr="001046A9">
        <w:tc>
          <w:tcPr>
            <w:tcW w:w="846" w:type="pct"/>
            <w:hideMark/>
          </w:tcPr>
          <w:p w14:paraId="711F9EA7" w14:textId="77777777" w:rsidR="00EE5860" w:rsidRPr="00441CD0" w:rsidRDefault="00EE5860" w:rsidP="00BB0E1F">
            <w:pPr>
              <w:pStyle w:val="TAC"/>
              <w:rPr>
                <w:szCs w:val="16"/>
              </w:rPr>
            </w:pPr>
            <w:r w:rsidRPr="00441CD0">
              <w:rPr>
                <w:szCs w:val="16"/>
              </w:rPr>
              <w:t>5</w:t>
            </w:r>
          </w:p>
        </w:tc>
        <w:tc>
          <w:tcPr>
            <w:tcW w:w="1879" w:type="pct"/>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524" w:type="pct"/>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751" w:type="pct"/>
            <w:hideMark/>
          </w:tcPr>
          <w:p w14:paraId="2F3AF1E5" w14:textId="77777777" w:rsidR="00EE5860" w:rsidRPr="00441CD0" w:rsidRDefault="00EE5860" w:rsidP="00823058">
            <w:pPr>
              <w:pStyle w:val="TAC"/>
              <w:rPr>
                <w:sz w:val="16"/>
                <w:szCs w:val="16"/>
                <w:lang w:val="fr-FR"/>
              </w:rPr>
            </w:pPr>
            <w:r w:rsidRPr="00823058">
              <w:t>Not Applicable</w:t>
            </w:r>
          </w:p>
        </w:tc>
      </w:tr>
      <w:tr w:rsidR="001046A9" w:rsidRPr="00441CD0" w14:paraId="5CABE8F5" w14:textId="77777777" w:rsidTr="001046A9">
        <w:tc>
          <w:tcPr>
            <w:tcW w:w="846" w:type="pct"/>
            <w:hideMark/>
          </w:tcPr>
          <w:p w14:paraId="62FDA5A1" w14:textId="77777777" w:rsidR="00EE5860" w:rsidRPr="00441CD0" w:rsidRDefault="00EE5860" w:rsidP="00BB0E1F">
            <w:pPr>
              <w:pStyle w:val="TAC"/>
              <w:rPr>
                <w:szCs w:val="16"/>
              </w:rPr>
            </w:pPr>
            <w:r w:rsidRPr="00441CD0">
              <w:rPr>
                <w:szCs w:val="16"/>
              </w:rPr>
              <w:t>6</w:t>
            </w:r>
          </w:p>
        </w:tc>
        <w:tc>
          <w:tcPr>
            <w:tcW w:w="1879" w:type="pct"/>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524" w:type="pct"/>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751" w:type="pct"/>
            <w:hideMark/>
          </w:tcPr>
          <w:p w14:paraId="71B8E166" w14:textId="77777777" w:rsidR="00EE5860" w:rsidRPr="00441CD0" w:rsidRDefault="00EE5860" w:rsidP="00823058">
            <w:pPr>
              <w:pStyle w:val="TAC"/>
              <w:rPr>
                <w:sz w:val="16"/>
                <w:szCs w:val="16"/>
                <w:lang w:val="fr-FR"/>
              </w:rPr>
            </w:pPr>
            <w:r w:rsidRPr="00823058">
              <w:t>Not Applicable</w:t>
            </w:r>
          </w:p>
        </w:tc>
      </w:tr>
      <w:tr w:rsidR="001046A9" w:rsidRPr="00441CD0" w14:paraId="6BE207AF" w14:textId="77777777" w:rsidTr="001046A9">
        <w:tc>
          <w:tcPr>
            <w:tcW w:w="846" w:type="pct"/>
            <w:hideMark/>
          </w:tcPr>
          <w:p w14:paraId="4A14F637" w14:textId="77777777" w:rsidR="00EE5860" w:rsidRPr="00441CD0" w:rsidRDefault="00EE5860" w:rsidP="00BB0E1F">
            <w:pPr>
              <w:pStyle w:val="TAC"/>
              <w:rPr>
                <w:szCs w:val="16"/>
              </w:rPr>
            </w:pPr>
            <w:r w:rsidRPr="00441CD0">
              <w:rPr>
                <w:szCs w:val="16"/>
              </w:rPr>
              <w:t>7</w:t>
            </w:r>
          </w:p>
        </w:tc>
        <w:tc>
          <w:tcPr>
            <w:tcW w:w="1879" w:type="pct"/>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524" w:type="pct"/>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751" w:type="pct"/>
            <w:hideMark/>
          </w:tcPr>
          <w:p w14:paraId="78E1074D" w14:textId="77777777" w:rsidR="00EE5860" w:rsidRPr="00441CD0" w:rsidRDefault="00EE5860" w:rsidP="00823058">
            <w:pPr>
              <w:pStyle w:val="TAC"/>
              <w:rPr>
                <w:sz w:val="16"/>
                <w:szCs w:val="16"/>
                <w:lang w:val="fr-FR"/>
              </w:rPr>
            </w:pPr>
            <w:r w:rsidRPr="00823058">
              <w:t>Not Applicable</w:t>
            </w:r>
          </w:p>
        </w:tc>
      </w:tr>
      <w:tr w:rsidR="001046A9" w:rsidRPr="00441CD0" w14:paraId="38D2B814" w14:textId="77777777" w:rsidTr="001046A9">
        <w:tc>
          <w:tcPr>
            <w:tcW w:w="846" w:type="pct"/>
            <w:hideMark/>
          </w:tcPr>
          <w:p w14:paraId="594DC85F" w14:textId="77777777" w:rsidR="00EE5860" w:rsidRPr="00441CD0" w:rsidRDefault="00EE5860" w:rsidP="00BB0E1F">
            <w:pPr>
              <w:pStyle w:val="TAC"/>
              <w:rPr>
                <w:szCs w:val="16"/>
              </w:rPr>
            </w:pPr>
            <w:r w:rsidRPr="00441CD0">
              <w:rPr>
                <w:szCs w:val="16"/>
              </w:rPr>
              <w:t>8</w:t>
            </w:r>
          </w:p>
        </w:tc>
        <w:tc>
          <w:tcPr>
            <w:tcW w:w="1879" w:type="pct"/>
            <w:hideMark/>
          </w:tcPr>
          <w:p w14:paraId="180CD1D6" w14:textId="77777777" w:rsidR="00EE5860" w:rsidRPr="00441CD0" w:rsidRDefault="00EE5860" w:rsidP="00BB0E1F">
            <w:pPr>
              <w:pStyle w:val="TAL"/>
              <w:rPr>
                <w:sz w:val="16"/>
                <w:szCs w:val="16"/>
              </w:rPr>
            </w:pPr>
            <w:r w:rsidRPr="00441CD0">
              <w:rPr>
                <w:lang w:val="en-US"/>
              </w:rPr>
              <w:t>Created PDR</w:t>
            </w:r>
          </w:p>
        </w:tc>
        <w:tc>
          <w:tcPr>
            <w:tcW w:w="1524" w:type="pct"/>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751" w:type="pct"/>
            <w:hideMark/>
          </w:tcPr>
          <w:p w14:paraId="6707FF1C" w14:textId="77777777" w:rsidR="00EE5860" w:rsidRPr="00441CD0" w:rsidRDefault="00EE5860" w:rsidP="00823058">
            <w:pPr>
              <w:pStyle w:val="TAC"/>
              <w:rPr>
                <w:sz w:val="16"/>
                <w:szCs w:val="16"/>
                <w:lang w:val="fr-FR"/>
              </w:rPr>
            </w:pPr>
            <w:r w:rsidRPr="00823058">
              <w:t>Not Applicable</w:t>
            </w:r>
          </w:p>
        </w:tc>
      </w:tr>
      <w:tr w:rsidR="001046A9" w:rsidRPr="00441CD0" w14:paraId="204DCE77" w14:textId="77777777" w:rsidTr="001046A9">
        <w:tc>
          <w:tcPr>
            <w:tcW w:w="846" w:type="pct"/>
            <w:hideMark/>
          </w:tcPr>
          <w:p w14:paraId="06ECA81E" w14:textId="77777777" w:rsidR="00EE5860" w:rsidRPr="00441CD0" w:rsidRDefault="00EE5860" w:rsidP="00BB0E1F">
            <w:pPr>
              <w:pStyle w:val="TAC"/>
              <w:rPr>
                <w:szCs w:val="16"/>
              </w:rPr>
            </w:pPr>
            <w:r w:rsidRPr="00441CD0">
              <w:rPr>
                <w:szCs w:val="16"/>
              </w:rPr>
              <w:t>9</w:t>
            </w:r>
          </w:p>
        </w:tc>
        <w:tc>
          <w:tcPr>
            <w:tcW w:w="1879" w:type="pct"/>
            <w:hideMark/>
          </w:tcPr>
          <w:p w14:paraId="3FFA3A00" w14:textId="77777777" w:rsidR="00EE5860" w:rsidRPr="00441CD0" w:rsidRDefault="00EE5860" w:rsidP="00BB0E1F">
            <w:pPr>
              <w:pStyle w:val="TAL"/>
              <w:rPr>
                <w:sz w:val="16"/>
                <w:szCs w:val="16"/>
              </w:rPr>
            </w:pPr>
            <w:r w:rsidRPr="00441CD0">
              <w:rPr>
                <w:lang w:val="fr-FR"/>
              </w:rPr>
              <w:t>Update PDR</w:t>
            </w:r>
          </w:p>
        </w:tc>
        <w:tc>
          <w:tcPr>
            <w:tcW w:w="1524" w:type="pct"/>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751" w:type="pct"/>
            <w:hideMark/>
          </w:tcPr>
          <w:p w14:paraId="14A530CC" w14:textId="77777777" w:rsidR="00EE5860" w:rsidRPr="00441CD0" w:rsidRDefault="00EE5860" w:rsidP="00823058">
            <w:pPr>
              <w:pStyle w:val="TAC"/>
              <w:rPr>
                <w:sz w:val="16"/>
                <w:szCs w:val="16"/>
                <w:lang w:val="fr-FR"/>
              </w:rPr>
            </w:pPr>
            <w:r w:rsidRPr="00823058">
              <w:t>Not Applicable</w:t>
            </w:r>
          </w:p>
        </w:tc>
      </w:tr>
      <w:tr w:rsidR="001046A9" w:rsidRPr="00441CD0" w14:paraId="3D39FDD0" w14:textId="77777777" w:rsidTr="001046A9">
        <w:tc>
          <w:tcPr>
            <w:tcW w:w="846" w:type="pct"/>
            <w:hideMark/>
          </w:tcPr>
          <w:p w14:paraId="63F6623A" w14:textId="77777777" w:rsidR="00EE5860" w:rsidRPr="00441CD0" w:rsidRDefault="00EE5860" w:rsidP="00BB0E1F">
            <w:pPr>
              <w:pStyle w:val="TAC"/>
              <w:rPr>
                <w:szCs w:val="16"/>
              </w:rPr>
            </w:pPr>
            <w:r w:rsidRPr="00441CD0">
              <w:rPr>
                <w:szCs w:val="16"/>
              </w:rPr>
              <w:t>10</w:t>
            </w:r>
          </w:p>
        </w:tc>
        <w:tc>
          <w:tcPr>
            <w:tcW w:w="1879" w:type="pct"/>
            <w:hideMark/>
          </w:tcPr>
          <w:p w14:paraId="7E233158" w14:textId="77777777" w:rsidR="00EE5860" w:rsidRPr="00441CD0" w:rsidRDefault="00EE5860" w:rsidP="00BB0E1F">
            <w:pPr>
              <w:pStyle w:val="TAL"/>
              <w:rPr>
                <w:sz w:val="16"/>
                <w:szCs w:val="16"/>
              </w:rPr>
            </w:pPr>
            <w:r w:rsidRPr="00441CD0">
              <w:t>Update FAR</w:t>
            </w:r>
          </w:p>
        </w:tc>
        <w:tc>
          <w:tcPr>
            <w:tcW w:w="1524" w:type="pct"/>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751" w:type="pct"/>
            <w:hideMark/>
          </w:tcPr>
          <w:p w14:paraId="6A2C36AA" w14:textId="77777777" w:rsidR="00EE5860" w:rsidRPr="00441CD0" w:rsidRDefault="00EE5860" w:rsidP="00823058">
            <w:pPr>
              <w:pStyle w:val="TAC"/>
              <w:rPr>
                <w:sz w:val="16"/>
                <w:szCs w:val="16"/>
                <w:lang w:val="fr-FR"/>
              </w:rPr>
            </w:pPr>
            <w:r w:rsidRPr="00823058">
              <w:t>Not Applicable</w:t>
            </w:r>
          </w:p>
        </w:tc>
      </w:tr>
      <w:tr w:rsidR="001046A9" w:rsidRPr="00441CD0" w14:paraId="41879566" w14:textId="77777777" w:rsidTr="001046A9">
        <w:tc>
          <w:tcPr>
            <w:tcW w:w="846" w:type="pct"/>
            <w:hideMark/>
          </w:tcPr>
          <w:p w14:paraId="74CAD72C" w14:textId="77777777" w:rsidR="00EE5860" w:rsidRPr="00441CD0" w:rsidRDefault="00EE5860" w:rsidP="00BB0E1F">
            <w:pPr>
              <w:pStyle w:val="TAC"/>
              <w:rPr>
                <w:szCs w:val="16"/>
              </w:rPr>
            </w:pPr>
            <w:r w:rsidRPr="00441CD0">
              <w:rPr>
                <w:szCs w:val="16"/>
              </w:rPr>
              <w:t>11</w:t>
            </w:r>
          </w:p>
        </w:tc>
        <w:tc>
          <w:tcPr>
            <w:tcW w:w="1879" w:type="pct"/>
            <w:hideMark/>
          </w:tcPr>
          <w:p w14:paraId="24AD9F2F" w14:textId="77777777" w:rsidR="00EE5860" w:rsidRPr="00441CD0" w:rsidRDefault="00EE5860" w:rsidP="00BB0E1F">
            <w:pPr>
              <w:pStyle w:val="TAL"/>
              <w:rPr>
                <w:sz w:val="16"/>
                <w:szCs w:val="16"/>
              </w:rPr>
            </w:pPr>
            <w:r w:rsidRPr="00441CD0">
              <w:t>Update Forwarding Parameters</w:t>
            </w:r>
          </w:p>
        </w:tc>
        <w:tc>
          <w:tcPr>
            <w:tcW w:w="1524" w:type="pct"/>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751" w:type="pct"/>
            <w:hideMark/>
          </w:tcPr>
          <w:p w14:paraId="7CE03CC0" w14:textId="77777777" w:rsidR="00EE5860" w:rsidRPr="00441CD0" w:rsidRDefault="00EE5860" w:rsidP="00823058">
            <w:pPr>
              <w:pStyle w:val="TAC"/>
              <w:rPr>
                <w:sz w:val="16"/>
                <w:szCs w:val="16"/>
                <w:lang w:val="fr-FR"/>
              </w:rPr>
            </w:pPr>
            <w:r w:rsidRPr="00823058">
              <w:t>Not Applicable</w:t>
            </w:r>
          </w:p>
        </w:tc>
      </w:tr>
      <w:tr w:rsidR="001046A9" w:rsidRPr="00441CD0" w14:paraId="47E620F6" w14:textId="77777777" w:rsidTr="001046A9">
        <w:tc>
          <w:tcPr>
            <w:tcW w:w="846" w:type="pct"/>
            <w:hideMark/>
          </w:tcPr>
          <w:p w14:paraId="097B4971" w14:textId="77777777" w:rsidR="00EE5860" w:rsidRPr="00441CD0" w:rsidRDefault="00EE5860" w:rsidP="00BB0E1F">
            <w:pPr>
              <w:pStyle w:val="TAC"/>
              <w:rPr>
                <w:szCs w:val="16"/>
              </w:rPr>
            </w:pPr>
            <w:r w:rsidRPr="00441CD0">
              <w:rPr>
                <w:szCs w:val="16"/>
              </w:rPr>
              <w:t>12</w:t>
            </w:r>
          </w:p>
        </w:tc>
        <w:tc>
          <w:tcPr>
            <w:tcW w:w="1879" w:type="pct"/>
            <w:hideMark/>
          </w:tcPr>
          <w:p w14:paraId="59BD304B" w14:textId="77777777" w:rsidR="00EE5860" w:rsidRPr="00441CD0" w:rsidRDefault="00EE5860" w:rsidP="00BB0E1F">
            <w:pPr>
              <w:pStyle w:val="TAL"/>
              <w:rPr>
                <w:sz w:val="16"/>
                <w:szCs w:val="16"/>
              </w:rPr>
            </w:pPr>
            <w:r w:rsidRPr="00441CD0">
              <w:t>Update BAR (PFCP Session Report Response)</w:t>
            </w:r>
          </w:p>
        </w:tc>
        <w:tc>
          <w:tcPr>
            <w:tcW w:w="1524" w:type="pct"/>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751" w:type="pct"/>
            <w:hideMark/>
          </w:tcPr>
          <w:p w14:paraId="786EA613" w14:textId="77777777" w:rsidR="00EE5860" w:rsidRPr="00441CD0" w:rsidRDefault="00EE5860" w:rsidP="00823058">
            <w:pPr>
              <w:pStyle w:val="TAC"/>
              <w:rPr>
                <w:sz w:val="16"/>
                <w:szCs w:val="16"/>
                <w:lang w:val="fr-FR"/>
              </w:rPr>
            </w:pPr>
            <w:r w:rsidRPr="00823058">
              <w:t>Not Applicable</w:t>
            </w:r>
          </w:p>
        </w:tc>
      </w:tr>
      <w:tr w:rsidR="001046A9" w:rsidRPr="00441CD0" w14:paraId="375F6631" w14:textId="77777777" w:rsidTr="001046A9">
        <w:tc>
          <w:tcPr>
            <w:tcW w:w="846" w:type="pct"/>
            <w:hideMark/>
          </w:tcPr>
          <w:p w14:paraId="628B5329" w14:textId="77777777" w:rsidR="00EE5860" w:rsidRPr="00441CD0" w:rsidRDefault="00EE5860" w:rsidP="00BB0E1F">
            <w:pPr>
              <w:pStyle w:val="TAC"/>
              <w:rPr>
                <w:szCs w:val="16"/>
              </w:rPr>
            </w:pPr>
            <w:r w:rsidRPr="00441CD0">
              <w:rPr>
                <w:szCs w:val="16"/>
              </w:rPr>
              <w:t>13</w:t>
            </w:r>
          </w:p>
        </w:tc>
        <w:tc>
          <w:tcPr>
            <w:tcW w:w="1879" w:type="pct"/>
            <w:hideMark/>
          </w:tcPr>
          <w:p w14:paraId="160224EA" w14:textId="77777777" w:rsidR="00EE5860" w:rsidRPr="00441CD0" w:rsidRDefault="00EE5860" w:rsidP="00BB0E1F">
            <w:pPr>
              <w:pStyle w:val="TAL"/>
              <w:rPr>
                <w:sz w:val="16"/>
                <w:szCs w:val="16"/>
              </w:rPr>
            </w:pPr>
            <w:r w:rsidRPr="00441CD0">
              <w:rPr>
                <w:lang w:val="de-DE"/>
              </w:rPr>
              <w:t>Update URR</w:t>
            </w:r>
          </w:p>
        </w:tc>
        <w:tc>
          <w:tcPr>
            <w:tcW w:w="1524" w:type="pct"/>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751" w:type="pct"/>
            <w:hideMark/>
          </w:tcPr>
          <w:p w14:paraId="499D6CB0" w14:textId="77777777" w:rsidR="00EE5860" w:rsidRPr="00441CD0" w:rsidRDefault="00EE5860" w:rsidP="00823058">
            <w:pPr>
              <w:pStyle w:val="TAC"/>
              <w:rPr>
                <w:sz w:val="16"/>
                <w:szCs w:val="16"/>
                <w:lang w:val="fr-FR"/>
              </w:rPr>
            </w:pPr>
            <w:r w:rsidRPr="00823058">
              <w:t>Not Applicable</w:t>
            </w:r>
          </w:p>
        </w:tc>
      </w:tr>
      <w:tr w:rsidR="001046A9" w:rsidRPr="00441CD0" w14:paraId="7C65C5B1" w14:textId="77777777" w:rsidTr="001046A9">
        <w:tc>
          <w:tcPr>
            <w:tcW w:w="846" w:type="pct"/>
            <w:hideMark/>
          </w:tcPr>
          <w:p w14:paraId="61E03FDD" w14:textId="77777777" w:rsidR="00EE5860" w:rsidRPr="00441CD0" w:rsidRDefault="00EE5860" w:rsidP="00BB0E1F">
            <w:pPr>
              <w:pStyle w:val="TAC"/>
              <w:rPr>
                <w:szCs w:val="16"/>
              </w:rPr>
            </w:pPr>
            <w:r w:rsidRPr="00441CD0">
              <w:rPr>
                <w:szCs w:val="16"/>
              </w:rPr>
              <w:t>14</w:t>
            </w:r>
          </w:p>
        </w:tc>
        <w:tc>
          <w:tcPr>
            <w:tcW w:w="1879" w:type="pct"/>
            <w:hideMark/>
          </w:tcPr>
          <w:p w14:paraId="72FEE7DC" w14:textId="77777777" w:rsidR="00EE5860" w:rsidRPr="00441CD0" w:rsidRDefault="00EE5860" w:rsidP="00BB0E1F">
            <w:pPr>
              <w:pStyle w:val="TAL"/>
              <w:rPr>
                <w:sz w:val="16"/>
                <w:szCs w:val="16"/>
              </w:rPr>
            </w:pPr>
            <w:r w:rsidRPr="00441CD0">
              <w:rPr>
                <w:lang w:val="fr-FR"/>
              </w:rPr>
              <w:t>Update QER</w:t>
            </w:r>
          </w:p>
        </w:tc>
        <w:tc>
          <w:tcPr>
            <w:tcW w:w="1524" w:type="pct"/>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751" w:type="pct"/>
            <w:hideMark/>
          </w:tcPr>
          <w:p w14:paraId="1F578A6A" w14:textId="77777777" w:rsidR="00EE5860" w:rsidRPr="00441CD0" w:rsidRDefault="00EE5860" w:rsidP="00823058">
            <w:pPr>
              <w:pStyle w:val="TAC"/>
              <w:rPr>
                <w:sz w:val="16"/>
                <w:szCs w:val="16"/>
                <w:lang w:val="fr-FR"/>
              </w:rPr>
            </w:pPr>
            <w:r w:rsidRPr="00823058">
              <w:t>Not Applicable</w:t>
            </w:r>
          </w:p>
        </w:tc>
      </w:tr>
      <w:tr w:rsidR="001046A9" w:rsidRPr="00441CD0" w14:paraId="08527D63" w14:textId="77777777" w:rsidTr="001046A9">
        <w:tc>
          <w:tcPr>
            <w:tcW w:w="846" w:type="pct"/>
            <w:hideMark/>
          </w:tcPr>
          <w:p w14:paraId="675E188D" w14:textId="77777777" w:rsidR="00EE5860" w:rsidRPr="00441CD0" w:rsidRDefault="00EE5860" w:rsidP="00BB0E1F">
            <w:pPr>
              <w:pStyle w:val="TAC"/>
              <w:rPr>
                <w:szCs w:val="16"/>
              </w:rPr>
            </w:pPr>
            <w:r w:rsidRPr="00441CD0">
              <w:rPr>
                <w:szCs w:val="16"/>
              </w:rPr>
              <w:t>15</w:t>
            </w:r>
          </w:p>
        </w:tc>
        <w:tc>
          <w:tcPr>
            <w:tcW w:w="1879" w:type="pct"/>
            <w:hideMark/>
          </w:tcPr>
          <w:p w14:paraId="1FE0BFCD" w14:textId="77777777" w:rsidR="00EE5860" w:rsidRPr="00441CD0" w:rsidRDefault="00EE5860" w:rsidP="00BB0E1F">
            <w:pPr>
              <w:pStyle w:val="TAL"/>
              <w:rPr>
                <w:sz w:val="16"/>
                <w:szCs w:val="16"/>
              </w:rPr>
            </w:pPr>
            <w:r w:rsidRPr="00441CD0">
              <w:t>Remove PDR</w:t>
            </w:r>
          </w:p>
        </w:tc>
        <w:tc>
          <w:tcPr>
            <w:tcW w:w="1524" w:type="pct"/>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751" w:type="pct"/>
            <w:hideMark/>
          </w:tcPr>
          <w:p w14:paraId="652645D9" w14:textId="77777777" w:rsidR="00EE5860" w:rsidRPr="00441CD0" w:rsidRDefault="00EE5860" w:rsidP="00823058">
            <w:pPr>
              <w:pStyle w:val="TAC"/>
              <w:rPr>
                <w:sz w:val="16"/>
                <w:szCs w:val="16"/>
                <w:lang w:val="fr-FR"/>
              </w:rPr>
            </w:pPr>
            <w:r w:rsidRPr="00823058">
              <w:t>Not Applicable</w:t>
            </w:r>
          </w:p>
        </w:tc>
      </w:tr>
      <w:tr w:rsidR="001046A9" w:rsidRPr="00441CD0" w14:paraId="6FB17B1D" w14:textId="77777777" w:rsidTr="001046A9">
        <w:tc>
          <w:tcPr>
            <w:tcW w:w="846" w:type="pct"/>
            <w:hideMark/>
          </w:tcPr>
          <w:p w14:paraId="5FA0F37D" w14:textId="77777777" w:rsidR="00EE5860" w:rsidRPr="00441CD0" w:rsidRDefault="00EE5860" w:rsidP="00BB0E1F">
            <w:pPr>
              <w:pStyle w:val="TAC"/>
              <w:rPr>
                <w:szCs w:val="16"/>
              </w:rPr>
            </w:pPr>
            <w:r w:rsidRPr="00441CD0">
              <w:rPr>
                <w:szCs w:val="16"/>
              </w:rPr>
              <w:t>16</w:t>
            </w:r>
          </w:p>
        </w:tc>
        <w:tc>
          <w:tcPr>
            <w:tcW w:w="1879" w:type="pct"/>
            <w:hideMark/>
          </w:tcPr>
          <w:p w14:paraId="3CA9E8EA" w14:textId="77777777" w:rsidR="00EE5860" w:rsidRPr="00441CD0" w:rsidRDefault="00EE5860" w:rsidP="00BB0E1F">
            <w:pPr>
              <w:pStyle w:val="TAL"/>
              <w:rPr>
                <w:sz w:val="16"/>
                <w:szCs w:val="16"/>
              </w:rPr>
            </w:pPr>
            <w:r w:rsidRPr="00441CD0">
              <w:t>Remove FAR</w:t>
            </w:r>
          </w:p>
        </w:tc>
        <w:tc>
          <w:tcPr>
            <w:tcW w:w="1524" w:type="pct"/>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751" w:type="pct"/>
            <w:hideMark/>
          </w:tcPr>
          <w:p w14:paraId="3F09A2A5" w14:textId="77777777" w:rsidR="00EE5860" w:rsidRPr="00441CD0" w:rsidRDefault="00EE5860" w:rsidP="00823058">
            <w:pPr>
              <w:pStyle w:val="TAC"/>
              <w:rPr>
                <w:sz w:val="16"/>
                <w:szCs w:val="16"/>
                <w:lang w:val="fr-FR"/>
              </w:rPr>
            </w:pPr>
            <w:r w:rsidRPr="00823058">
              <w:t>Not Applicable</w:t>
            </w:r>
          </w:p>
        </w:tc>
      </w:tr>
      <w:tr w:rsidR="001046A9" w:rsidRPr="00441CD0" w14:paraId="4E47FC82" w14:textId="77777777" w:rsidTr="001046A9">
        <w:tc>
          <w:tcPr>
            <w:tcW w:w="846" w:type="pct"/>
            <w:hideMark/>
          </w:tcPr>
          <w:p w14:paraId="06CD0C50" w14:textId="77777777" w:rsidR="00EE5860" w:rsidRPr="00441CD0" w:rsidRDefault="00EE5860" w:rsidP="00BB0E1F">
            <w:pPr>
              <w:pStyle w:val="TAC"/>
              <w:rPr>
                <w:szCs w:val="16"/>
              </w:rPr>
            </w:pPr>
            <w:r w:rsidRPr="00441CD0">
              <w:rPr>
                <w:szCs w:val="16"/>
              </w:rPr>
              <w:t>17</w:t>
            </w:r>
          </w:p>
        </w:tc>
        <w:tc>
          <w:tcPr>
            <w:tcW w:w="1879" w:type="pct"/>
            <w:hideMark/>
          </w:tcPr>
          <w:p w14:paraId="035E0772" w14:textId="77777777" w:rsidR="00EE5860" w:rsidRPr="00441CD0" w:rsidRDefault="00EE5860" w:rsidP="00BB0E1F">
            <w:pPr>
              <w:pStyle w:val="TAL"/>
              <w:rPr>
                <w:sz w:val="16"/>
                <w:szCs w:val="16"/>
              </w:rPr>
            </w:pPr>
            <w:r w:rsidRPr="00441CD0">
              <w:t>Remove URR</w:t>
            </w:r>
          </w:p>
        </w:tc>
        <w:tc>
          <w:tcPr>
            <w:tcW w:w="1524" w:type="pct"/>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751" w:type="pct"/>
            <w:hideMark/>
          </w:tcPr>
          <w:p w14:paraId="2C3026A9" w14:textId="77777777" w:rsidR="00EE5860" w:rsidRPr="00441CD0" w:rsidRDefault="00EE5860" w:rsidP="00823058">
            <w:pPr>
              <w:pStyle w:val="TAC"/>
              <w:rPr>
                <w:sz w:val="16"/>
                <w:szCs w:val="16"/>
                <w:lang w:val="fr-FR"/>
              </w:rPr>
            </w:pPr>
            <w:r w:rsidRPr="00823058">
              <w:t>Not Applicable</w:t>
            </w:r>
          </w:p>
        </w:tc>
      </w:tr>
      <w:tr w:rsidR="001046A9" w:rsidRPr="00441CD0" w14:paraId="00120CF7" w14:textId="77777777" w:rsidTr="001046A9">
        <w:tc>
          <w:tcPr>
            <w:tcW w:w="846" w:type="pct"/>
            <w:hideMark/>
          </w:tcPr>
          <w:p w14:paraId="3AAEDC45" w14:textId="77777777" w:rsidR="00EE5860" w:rsidRPr="00441CD0" w:rsidRDefault="00EE5860" w:rsidP="00BB0E1F">
            <w:pPr>
              <w:pStyle w:val="TAC"/>
              <w:rPr>
                <w:szCs w:val="16"/>
              </w:rPr>
            </w:pPr>
            <w:r w:rsidRPr="00441CD0">
              <w:rPr>
                <w:szCs w:val="16"/>
              </w:rPr>
              <w:t>18</w:t>
            </w:r>
          </w:p>
        </w:tc>
        <w:tc>
          <w:tcPr>
            <w:tcW w:w="1879" w:type="pct"/>
            <w:hideMark/>
          </w:tcPr>
          <w:p w14:paraId="6145231F" w14:textId="77777777" w:rsidR="00EE5860" w:rsidRPr="00441CD0" w:rsidRDefault="00EE5860" w:rsidP="00BB0E1F">
            <w:pPr>
              <w:pStyle w:val="TAL"/>
              <w:rPr>
                <w:sz w:val="16"/>
                <w:szCs w:val="16"/>
              </w:rPr>
            </w:pPr>
            <w:r w:rsidRPr="00441CD0">
              <w:t>Remove QER</w:t>
            </w:r>
          </w:p>
        </w:tc>
        <w:tc>
          <w:tcPr>
            <w:tcW w:w="1524" w:type="pct"/>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751" w:type="pct"/>
            <w:hideMark/>
          </w:tcPr>
          <w:p w14:paraId="155BDBF5" w14:textId="77777777" w:rsidR="00EE5860" w:rsidRPr="00441CD0" w:rsidRDefault="00EE5860" w:rsidP="00823058">
            <w:pPr>
              <w:pStyle w:val="TAC"/>
              <w:rPr>
                <w:sz w:val="16"/>
                <w:szCs w:val="16"/>
                <w:lang w:val="fr-FR"/>
              </w:rPr>
            </w:pPr>
            <w:r w:rsidRPr="00823058">
              <w:t>Not Applicable</w:t>
            </w:r>
          </w:p>
        </w:tc>
      </w:tr>
      <w:tr w:rsidR="001046A9" w:rsidRPr="00441CD0" w14:paraId="5BBB7BA6" w14:textId="77777777" w:rsidTr="001046A9">
        <w:tc>
          <w:tcPr>
            <w:tcW w:w="846" w:type="pct"/>
            <w:hideMark/>
          </w:tcPr>
          <w:p w14:paraId="4F8813BB" w14:textId="77777777" w:rsidR="00EE5860" w:rsidRPr="00441CD0" w:rsidRDefault="00EE5860" w:rsidP="00BB0E1F">
            <w:pPr>
              <w:pStyle w:val="TAC"/>
            </w:pPr>
            <w:r w:rsidRPr="00441CD0">
              <w:rPr>
                <w:szCs w:val="16"/>
              </w:rPr>
              <w:t>19</w:t>
            </w:r>
          </w:p>
        </w:tc>
        <w:tc>
          <w:tcPr>
            <w:tcW w:w="1879" w:type="pct"/>
            <w:hideMark/>
          </w:tcPr>
          <w:p w14:paraId="3269C906" w14:textId="77777777" w:rsidR="00EE5860" w:rsidRPr="00441CD0" w:rsidRDefault="00EE5860" w:rsidP="00BB0E1F">
            <w:pPr>
              <w:pStyle w:val="TAL"/>
            </w:pPr>
            <w:r w:rsidRPr="00441CD0">
              <w:t>Cause</w:t>
            </w:r>
          </w:p>
        </w:tc>
        <w:tc>
          <w:tcPr>
            <w:tcW w:w="1524" w:type="pct"/>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751" w:type="pct"/>
            <w:hideMark/>
          </w:tcPr>
          <w:p w14:paraId="1CA75D85" w14:textId="77777777" w:rsidR="00EE5860" w:rsidRPr="00441CD0" w:rsidRDefault="00EE5860" w:rsidP="00823058">
            <w:pPr>
              <w:pStyle w:val="TAC"/>
              <w:rPr>
                <w:lang w:val="fr-FR"/>
              </w:rPr>
            </w:pPr>
            <w:r w:rsidRPr="00823058">
              <w:t>1</w:t>
            </w:r>
          </w:p>
        </w:tc>
      </w:tr>
      <w:tr w:rsidR="001046A9" w:rsidRPr="00441CD0" w14:paraId="2F25B4E4" w14:textId="77777777" w:rsidTr="001046A9">
        <w:tc>
          <w:tcPr>
            <w:tcW w:w="846" w:type="pct"/>
            <w:hideMark/>
          </w:tcPr>
          <w:p w14:paraId="42838252" w14:textId="77777777" w:rsidR="00EE5860" w:rsidRPr="00441CD0" w:rsidRDefault="00EE5860" w:rsidP="00BB0E1F">
            <w:pPr>
              <w:pStyle w:val="TAC"/>
              <w:rPr>
                <w:lang w:val="x-none"/>
              </w:rPr>
            </w:pPr>
            <w:r w:rsidRPr="00441CD0">
              <w:t>20</w:t>
            </w:r>
          </w:p>
        </w:tc>
        <w:tc>
          <w:tcPr>
            <w:tcW w:w="1879" w:type="pct"/>
            <w:hideMark/>
          </w:tcPr>
          <w:p w14:paraId="4A2B56A9" w14:textId="77777777" w:rsidR="00EE5860" w:rsidRPr="00441CD0" w:rsidRDefault="00EE5860" w:rsidP="00BB0E1F">
            <w:pPr>
              <w:pStyle w:val="TAL"/>
            </w:pPr>
            <w:r w:rsidRPr="00441CD0">
              <w:t>Source Interface</w:t>
            </w:r>
          </w:p>
        </w:tc>
        <w:tc>
          <w:tcPr>
            <w:tcW w:w="1524" w:type="pct"/>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751" w:type="pct"/>
            <w:hideMark/>
          </w:tcPr>
          <w:p w14:paraId="068B7575" w14:textId="77777777" w:rsidR="00EE5860" w:rsidRPr="00441CD0" w:rsidRDefault="00EE5860" w:rsidP="00BB0E1F">
            <w:pPr>
              <w:pStyle w:val="TAC"/>
              <w:rPr>
                <w:lang w:val="fr-FR"/>
              </w:rPr>
            </w:pPr>
            <w:r w:rsidRPr="00441CD0">
              <w:rPr>
                <w:lang w:val="fr-FR"/>
              </w:rPr>
              <w:t>1</w:t>
            </w:r>
          </w:p>
        </w:tc>
      </w:tr>
      <w:tr w:rsidR="001046A9" w:rsidRPr="00441CD0" w14:paraId="5C8A037B" w14:textId="77777777" w:rsidTr="001046A9">
        <w:tc>
          <w:tcPr>
            <w:tcW w:w="846" w:type="pct"/>
            <w:hideMark/>
          </w:tcPr>
          <w:p w14:paraId="549948D2" w14:textId="77777777" w:rsidR="00EE5860" w:rsidRPr="00441CD0" w:rsidRDefault="00EE5860" w:rsidP="00BB0E1F">
            <w:pPr>
              <w:pStyle w:val="TAC"/>
            </w:pPr>
            <w:r w:rsidRPr="00441CD0">
              <w:t>21</w:t>
            </w:r>
          </w:p>
        </w:tc>
        <w:tc>
          <w:tcPr>
            <w:tcW w:w="1879" w:type="pct"/>
            <w:hideMark/>
          </w:tcPr>
          <w:p w14:paraId="178B90C2" w14:textId="77777777" w:rsidR="00EE5860" w:rsidRPr="00441CD0" w:rsidRDefault="00EE5860" w:rsidP="00BB0E1F">
            <w:pPr>
              <w:pStyle w:val="TAL"/>
            </w:pPr>
            <w:r w:rsidRPr="00441CD0">
              <w:t>F-TEID</w:t>
            </w:r>
          </w:p>
        </w:tc>
        <w:tc>
          <w:tcPr>
            <w:tcW w:w="1524" w:type="pct"/>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751" w:type="pct"/>
            <w:hideMark/>
          </w:tcPr>
          <w:p w14:paraId="2631B8C4" w14:textId="77777777" w:rsidR="00EE5860" w:rsidRPr="00441CD0" w:rsidRDefault="00EE5860" w:rsidP="00BB0E1F">
            <w:pPr>
              <w:pStyle w:val="TAC"/>
              <w:rPr>
                <w:szCs w:val="16"/>
                <w:lang w:val="fr-FR"/>
              </w:rPr>
            </w:pPr>
            <w:r w:rsidRPr="00441CD0">
              <w:rPr>
                <w:szCs w:val="16"/>
                <w:lang w:val="fr-FR"/>
              </w:rPr>
              <w:t>1</w:t>
            </w:r>
          </w:p>
        </w:tc>
      </w:tr>
      <w:tr w:rsidR="001046A9" w:rsidRPr="00441CD0" w14:paraId="1DDE8220" w14:textId="77777777" w:rsidTr="001046A9">
        <w:tc>
          <w:tcPr>
            <w:tcW w:w="846" w:type="pct"/>
            <w:hideMark/>
          </w:tcPr>
          <w:p w14:paraId="35B45C14" w14:textId="77777777" w:rsidR="00EE5860" w:rsidRPr="00441CD0" w:rsidRDefault="00EE5860" w:rsidP="00BB0E1F">
            <w:pPr>
              <w:pStyle w:val="TAC"/>
            </w:pPr>
            <w:r w:rsidRPr="00441CD0">
              <w:t>22</w:t>
            </w:r>
          </w:p>
        </w:tc>
        <w:tc>
          <w:tcPr>
            <w:tcW w:w="1879" w:type="pct"/>
            <w:hideMark/>
          </w:tcPr>
          <w:p w14:paraId="633D2F4C" w14:textId="77777777" w:rsidR="00EE5860" w:rsidRPr="00441CD0" w:rsidRDefault="00EE5860" w:rsidP="00BB0E1F">
            <w:pPr>
              <w:pStyle w:val="TAL"/>
            </w:pPr>
            <w:r w:rsidRPr="00441CD0">
              <w:t>Network Instance</w:t>
            </w:r>
          </w:p>
        </w:tc>
        <w:tc>
          <w:tcPr>
            <w:tcW w:w="1524" w:type="pct"/>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751" w:type="pct"/>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1046A9" w:rsidRPr="00441CD0" w14:paraId="11F23521" w14:textId="77777777" w:rsidTr="001046A9">
        <w:tc>
          <w:tcPr>
            <w:tcW w:w="846" w:type="pct"/>
            <w:hideMark/>
          </w:tcPr>
          <w:p w14:paraId="7C32C65C" w14:textId="77777777" w:rsidR="00EE5860" w:rsidRPr="00441CD0" w:rsidRDefault="00EE5860" w:rsidP="00BB0E1F">
            <w:pPr>
              <w:pStyle w:val="TAC"/>
            </w:pPr>
            <w:r w:rsidRPr="00441CD0">
              <w:t>23</w:t>
            </w:r>
          </w:p>
        </w:tc>
        <w:tc>
          <w:tcPr>
            <w:tcW w:w="1879" w:type="pct"/>
            <w:hideMark/>
          </w:tcPr>
          <w:p w14:paraId="42F0B53A" w14:textId="77777777" w:rsidR="00EE5860" w:rsidRPr="00441CD0" w:rsidRDefault="00EE5860" w:rsidP="00BB0E1F">
            <w:pPr>
              <w:pStyle w:val="TAL"/>
            </w:pPr>
            <w:r w:rsidRPr="00441CD0">
              <w:t>SDF Filter</w:t>
            </w:r>
          </w:p>
        </w:tc>
        <w:tc>
          <w:tcPr>
            <w:tcW w:w="1524" w:type="pct"/>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751" w:type="pct"/>
            <w:hideMark/>
          </w:tcPr>
          <w:p w14:paraId="73FB7CDE" w14:textId="77777777" w:rsidR="00EE5860" w:rsidRPr="00441CD0" w:rsidRDefault="00EE5860" w:rsidP="00BB0E1F">
            <w:pPr>
              <w:pStyle w:val="TAC"/>
              <w:rPr>
                <w:szCs w:val="16"/>
                <w:lang w:val="fr-FR"/>
              </w:rPr>
            </w:pPr>
            <w:r w:rsidRPr="00441CD0">
              <w:rPr>
                <w:szCs w:val="16"/>
                <w:lang w:val="fr-FR"/>
              </w:rPr>
              <w:t>2</w:t>
            </w:r>
          </w:p>
        </w:tc>
      </w:tr>
      <w:tr w:rsidR="001046A9" w:rsidRPr="00441CD0" w14:paraId="1F110AD0" w14:textId="77777777" w:rsidTr="001046A9">
        <w:tc>
          <w:tcPr>
            <w:tcW w:w="846" w:type="pct"/>
            <w:hideMark/>
          </w:tcPr>
          <w:p w14:paraId="13ECFCCC" w14:textId="77777777" w:rsidR="00EE5860" w:rsidRPr="00441CD0" w:rsidRDefault="00EE5860" w:rsidP="00BB0E1F">
            <w:pPr>
              <w:pStyle w:val="TAC"/>
            </w:pPr>
            <w:r w:rsidRPr="00441CD0">
              <w:t>24</w:t>
            </w:r>
          </w:p>
        </w:tc>
        <w:tc>
          <w:tcPr>
            <w:tcW w:w="1879" w:type="pct"/>
            <w:hideMark/>
          </w:tcPr>
          <w:p w14:paraId="05AACE5E" w14:textId="77777777" w:rsidR="00EE5860" w:rsidRPr="00441CD0" w:rsidRDefault="00EE5860" w:rsidP="00BB0E1F">
            <w:pPr>
              <w:pStyle w:val="TAL"/>
            </w:pPr>
            <w:r w:rsidRPr="00441CD0">
              <w:t>Application ID</w:t>
            </w:r>
          </w:p>
        </w:tc>
        <w:tc>
          <w:tcPr>
            <w:tcW w:w="1524" w:type="pct"/>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751" w:type="pct"/>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1046A9" w:rsidRPr="00441CD0" w14:paraId="7D23D436" w14:textId="77777777" w:rsidTr="001046A9">
        <w:tc>
          <w:tcPr>
            <w:tcW w:w="846" w:type="pct"/>
            <w:hideMark/>
          </w:tcPr>
          <w:p w14:paraId="6BD8974A" w14:textId="77777777" w:rsidR="00EE5860" w:rsidRPr="00441CD0" w:rsidRDefault="00EE5860" w:rsidP="00BB0E1F">
            <w:pPr>
              <w:pStyle w:val="TAC"/>
            </w:pPr>
            <w:r w:rsidRPr="00441CD0">
              <w:t>25</w:t>
            </w:r>
          </w:p>
        </w:tc>
        <w:tc>
          <w:tcPr>
            <w:tcW w:w="1879" w:type="pct"/>
            <w:hideMark/>
          </w:tcPr>
          <w:p w14:paraId="6F30E7E4" w14:textId="77777777" w:rsidR="00EE5860" w:rsidRPr="00441CD0" w:rsidRDefault="00EE5860" w:rsidP="00BB0E1F">
            <w:pPr>
              <w:pStyle w:val="TAL"/>
              <w:rPr>
                <w:sz w:val="16"/>
                <w:szCs w:val="16"/>
              </w:rPr>
            </w:pPr>
            <w:r w:rsidRPr="00441CD0">
              <w:t>Gate Status</w:t>
            </w:r>
          </w:p>
        </w:tc>
        <w:tc>
          <w:tcPr>
            <w:tcW w:w="1524" w:type="pct"/>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751" w:type="pct"/>
            <w:hideMark/>
          </w:tcPr>
          <w:p w14:paraId="3D017CF7" w14:textId="77777777" w:rsidR="00EE5860" w:rsidRPr="00441CD0" w:rsidRDefault="00EE5860" w:rsidP="00823058">
            <w:pPr>
              <w:pStyle w:val="TAC"/>
              <w:rPr>
                <w:lang w:val="fr-FR"/>
              </w:rPr>
            </w:pPr>
            <w:r w:rsidRPr="00823058">
              <w:t>1</w:t>
            </w:r>
          </w:p>
        </w:tc>
      </w:tr>
      <w:tr w:rsidR="001046A9" w:rsidRPr="00441CD0" w14:paraId="53D23D09" w14:textId="77777777" w:rsidTr="001046A9">
        <w:tc>
          <w:tcPr>
            <w:tcW w:w="846" w:type="pct"/>
            <w:hideMark/>
          </w:tcPr>
          <w:p w14:paraId="62911C91" w14:textId="77777777" w:rsidR="00EE5860" w:rsidRPr="00441CD0" w:rsidRDefault="00EE5860" w:rsidP="00BB0E1F">
            <w:pPr>
              <w:pStyle w:val="TAC"/>
            </w:pPr>
            <w:r w:rsidRPr="00441CD0">
              <w:t>26</w:t>
            </w:r>
          </w:p>
        </w:tc>
        <w:tc>
          <w:tcPr>
            <w:tcW w:w="1879" w:type="pct"/>
            <w:hideMark/>
          </w:tcPr>
          <w:p w14:paraId="7401D7BD" w14:textId="77777777" w:rsidR="00EE5860" w:rsidRPr="00441CD0" w:rsidRDefault="00EE5860" w:rsidP="00BB0E1F">
            <w:pPr>
              <w:pStyle w:val="TAL"/>
              <w:rPr>
                <w:sz w:val="16"/>
                <w:szCs w:val="16"/>
              </w:rPr>
            </w:pPr>
            <w:r w:rsidRPr="00441CD0">
              <w:t>MBR</w:t>
            </w:r>
          </w:p>
        </w:tc>
        <w:tc>
          <w:tcPr>
            <w:tcW w:w="1524" w:type="pct"/>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751" w:type="pct"/>
            <w:hideMark/>
          </w:tcPr>
          <w:p w14:paraId="7616629E" w14:textId="77777777" w:rsidR="00EE5860" w:rsidRPr="00441CD0" w:rsidRDefault="00EE5860" w:rsidP="00823058">
            <w:pPr>
              <w:pStyle w:val="TAC"/>
              <w:rPr>
                <w:lang w:val="fr-FR"/>
              </w:rPr>
            </w:pPr>
            <w:r w:rsidRPr="00823058">
              <w:t>10</w:t>
            </w:r>
          </w:p>
        </w:tc>
      </w:tr>
      <w:tr w:rsidR="001046A9" w:rsidRPr="00441CD0" w14:paraId="55382B81" w14:textId="77777777" w:rsidTr="001046A9">
        <w:tc>
          <w:tcPr>
            <w:tcW w:w="846" w:type="pct"/>
            <w:hideMark/>
          </w:tcPr>
          <w:p w14:paraId="437C6301" w14:textId="77777777" w:rsidR="00EE5860" w:rsidRPr="00441CD0" w:rsidRDefault="00EE5860" w:rsidP="00BB0E1F">
            <w:pPr>
              <w:pStyle w:val="TAC"/>
            </w:pPr>
            <w:r w:rsidRPr="00441CD0">
              <w:t>27</w:t>
            </w:r>
          </w:p>
        </w:tc>
        <w:tc>
          <w:tcPr>
            <w:tcW w:w="1879" w:type="pct"/>
            <w:hideMark/>
          </w:tcPr>
          <w:p w14:paraId="15EEE3F3" w14:textId="77777777" w:rsidR="00EE5860" w:rsidRPr="00441CD0" w:rsidRDefault="00EE5860" w:rsidP="00BB0E1F">
            <w:pPr>
              <w:pStyle w:val="TAL"/>
              <w:rPr>
                <w:sz w:val="16"/>
                <w:szCs w:val="16"/>
              </w:rPr>
            </w:pPr>
            <w:r w:rsidRPr="00441CD0">
              <w:t>GBR</w:t>
            </w:r>
          </w:p>
        </w:tc>
        <w:tc>
          <w:tcPr>
            <w:tcW w:w="1524" w:type="pct"/>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751" w:type="pct"/>
            <w:hideMark/>
          </w:tcPr>
          <w:p w14:paraId="3A11BACD" w14:textId="77777777" w:rsidR="00EE5860" w:rsidRPr="00441CD0" w:rsidRDefault="00EE5860" w:rsidP="00823058">
            <w:pPr>
              <w:pStyle w:val="TAC"/>
              <w:rPr>
                <w:lang w:val="fr-FR"/>
              </w:rPr>
            </w:pPr>
            <w:r w:rsidRPr="00823058">
              <w:t>10</w:t>
            </w:r>
          </w:p>
        </w:tc>
      </w:tr>
      <w:tr w:rsidR="001046A9" w:rsidRPr="00441CD0" w14:paraId="21B96A16" w14:textId="77777777" w:rsidTr="001046A9">
        <w:tc>
          <w:tcPr>
            <w:tcW w:w="846" w:type="pct"/>
            <w:hideMark/>
          </w:tcPr>
          <w:p w14:paraId="66E9D651" w14:textId="77777777" w:rsidR="00EE5860" w:rsidRPr="00441CD0" w:rsidRDefault="00EE5860" w:rsidP="00BB0E1F">
            <w:pPr>
              <w:pStyle w:val="TAC"/>
            </w:pPr>
            <w:r w:rsidRPr="00441CD0">
              <w:rPr>
                <w:szCs w:val="16"/>
              </w:rPr>
              <w:t>28</w:t>
            </w:r>
          </w:p>
        </w:tc>
        <w:tc>
          <w:tcPr>
            <w:tcW w:w="1879" w:type="pct"/>
            <w:hideMark/>
          </w:tcPr>
          <w:p w14:paraId="33CFD531" w14:textId="77777777" w:rsidR="00EE5860" w:rsidRPr="00441CD0" w:rsidRDefault="00EE5860" w:rsidP="00BB0E1F">
            <w:pPr>
              <w:pStyle w:val="TAL"/>
              <w:rPr>
                <w:sz w:val="16"/>
                <w:szCs w:val="16"/>
              </w:rPr>
            </w:pPr>
            <w:r w:rsidRPr="00441CD0">
              <w:t>QER Correlation ID</w:t>
            </w:r>
          </w:p>
        </w:tc>
        <w:tc>
          <w:tcPr>
            <w:tcW w:w="1524" w:type="pct"/>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751" w:type="pct"/>
            <w:hideMark/>
          </w:tcPr>
          <w:p w14:paraId="7816E76E" w14:textId="77777777" w:rsidR="00EE5860" w:rsidRPr="00441CD0" w:rsidRDefault="00EE5860" w:rsidP="00823058">
            <w:pPr>
              <w:pStyle w:val="TAC"/>
              <w:rPr>
                <w:lang w:val="fr-FR"/>
              </w:rPr>
            </w:pPr>
            <w:r w:rsidRPr="00823058">
              <w:t>4</w:t>
            </w:r>
          </w:p>
        </w:tc>
      </w:tr>
      <w:tr w:rsidR="001046A9" w:rsidRPr="00441CD0" w14:paraId="1B252EFB" w14:textId="77777777" w:rsidTr="001046A9">
        <w:tc>
          <w:tcPr>
            <w:tcW w:w="846" w:type="pct"/>
            <w:hideMark/>
          </w:tcPr>
          <w:p w14:paraId="6127A309" w14:textId="77777777" w:rsidR="00EE5860" w:rsidRPr="00441CD0" w:rsidRDefault="00EE5860" w:rsidP="00BB0E1F">
            <w:pPr>
              <w:pStyle w:val="TAC"/>
            </w:pPr>
            <w:r w:rsidRPr="00441CD0">
              <w:rPr>
                <w:szCs w:val="16"/>
              </w:rPr>
              <w:t>29</w:t>
            </w:r>
          </w:p>
        </w:tc>
        <w:tc>
          <w:tcPr>
            <w:tcW w:w="1879" w:type="pct"/>
            <w:hideMark/>
          </w:tcPr>
          <w:p w14:paraId="48A67054" w14:textId="77777777" w:rsidR="00EE5860" w:rsidRPr="00441CD0" w:rsidRDefault="00EE5860" w:rsidP="00BB0E1F">
            <w:pPr>
              <w:pStyle w:val="TAL"/>
              <w:rPr>
                <w:sz w:val="16"/>
                <w:szCs w:val="16"/>
              </w:rPr>
            </w:pPr>
            <w:r w:rsidRPr="00441CD0">
              <w:t>Precedence</w:t>
            </w:r>
          </w:p>
        </w:tc>
        <w:tc>
          <w:tcPr>
            <w:tcW w:w="1524" w:type="pct"/>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751" w:type="pct"/>
            <w:hideMark/>
          </w:tcPr>
          <w:p w14:paraId="348CDDC9" w14:textId="77777777" w:rsidR="00EE5860" w:rsidRPr="00441CD0" w:rsidRDefault="00EE5860" w:rsidP="00823058">
            <w:pPr>
              <w:pStyle w:val="TAC"/>
              <w:rPr>
                <w:lang w:val="fr-FR"/>
              </w:rPr>
            </w:pPr>
            <w:r w:rsidRPr="00823058">
              <w:t>4</w:t>
            </w:r>
          </w:p>
        </w:tc>
      </w:tr>
      <w:tr w:rsidR="001046A9" w:rsidRPr="00441CD0" w14:paraId="245C0B25" w14:textId="77777777" w:rsidTr="001046A9">
        <w:tc>
          <w:tcPr>
            <w:tcW w:w="846" w:type="pct"/>
            <w:hideMark/>
          </w:tcPr>
          <w:p w14:paraId="7C88072E" w14:textId="77777777" w:rsidR="00EE5860" w:rsidRPr="00441CD0" w:rsidRDefault="00EE5860" w:rsidP="00BB0E1F">
            <w:pPr>
              <w:pStyle w:val="TAC"/>
            </w:pPr>
            <w:r w:rsidRPr="00441CD0">
              <w:t>30</w:t>
            </w:r>
          </w:p>
        </w:tc>
        <w:tc>
          <w:tcPr>
            <w:tcW w:w="1879" w:type="pct"/>
            <w:hideMark/>
          </w:tcPr>
          <w:p w14:paraId="0988722A" w14:textId="77777777" w:rsidR="00EE5860" w:rsidRPr="00441CD0" w:rsidRDefault="00EE5860" w:rsidP="00BB0E1F">
            <w:pPr>
              <w:pStyle w:val="TAL"/>
              <w:rPr>
                <w:sz w:val="16"/>
                <w:szCs w:val="16"/>
              </w:rPr>
            </w:pPr>
            <w:r w:rsidRPr="00441CD0">
              <w:t>Transport Level Marking</w:t>
            </w:r>
          </w:p>
        </w:tc>
        <w:tc>
          <w:tcPr>
            <w:tcW w:w="1524" w:type="pct"/>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751" w:type="pct"/>
            <w:hideMark/>
          </w:tcPr>
          <w:p w14:paraId="0A6D7632" w14:textId="77777777" w:rsidR="00EE5860" w:rsidRPr="00441CD0" w:rsidRDefault="00EE5860" w:rsidP="00823058">
            <w:pPr>
              <w:pStyle w:val="TAC"/>
              <w:rPr>
                <w:lang w:val="fr-FR"/>
              </w:rPr>
            </w:pPr>
            <w:r w:rsidRPr="00823058">
              <w:t>2</w:t>
            </w:r>
          </w:p>
        </w:tc>
      </w:tr>
      <w:tr w:rsidR="001046A9" w:rsidRPr="00441CD0" w14:paraId="5DD99B56" w14:textId="77777777" w:rsidTr="001046A9">
        <w:tc>
          <w:tcPr>
            <w:tcW w:w="846" w:type="pct"/>
            <w:hideMark/>
          </w:tcPr>
          <w:p w14:paraId="7A246002" w14:textId="77777777" w:rsidR="00EE5860" w:rsidRPr="00441CD0" w:rsidRDefault="00EE5860" w:rsidP="00BB0E1F">
            <w:pPr>
              <w:pStyle w:val="TAC"/>
            </w:pPr>
            <w:r w:rsidRPr="00441CD0">
              <w:t>31</w:t>
            </w:r>
          </w:p>
        </w:tc>
        <w:tc>
          <w:tcPr>
            <w:tcW w:w="1879" w:type="pct"/>
            <w:hideMark/>
          </w:tcPr>
          <w:p w14:paraId="60841733" w14:textId="77777777" w:rsidR="00EE5860" w:rsidRPr="00441CD0" w:rsidRDefault="00EE5860" w:rsidP="00BB0E1F">
            <w:pPr>
              <w:pStyle w:val="TAL"/>
              <w:rPr>
                <w:sz w:val="16"/>
                <w:szCs w:val="16"/>
              </w:rPr>
            </w:pPr>
            <w:r w:rsidRPr="00441CD0">
              <w:t>Volume Threshold</w:t>
            </w:r>
          </w:p>
        </w:tc>
        <w:tc>
          <w:tcPr>
            <w:tcW w:w="1524" w:type="pct"/>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751" w:type="pct"/>
            <w:hideMark/>
          </w:tcPr>
          <w:p w14:paraId="72987551" w14:textId="77777777" w:rsidR="00EE5860" w:rsidRPr="00441CD0" w:rsidRDefault="00EE5860" w:rsidP="00823058">
            <w:pPr>
              <w:pStyle w:val="TAC"/>
              <w:rPr>
                <w:lang w:val="sv-SE"/>
              </w:rPr>
            </w:pPr>
            <w:r w:rsidRPr="00823058">
              <w:t>1</w:t>
            </w:r>
          </w:p>
        </w:tc>
      </w:tr>
      <w:tr w:rsidR="001046A9" w:rsidRPr="00441CD0" w14:paraId="526DF032" w14:textId="77777777" w:rsidTr="001046A9">
        <w:tc>
          <w:tcPr>
            <w:tcW w:w="846" w:type="pct"/>
            <w:hideMark/>
          </w:tcPr>
          <w:p w14:paraId="00291647" w14:textId="77777777" w:rsidR="00EE5860" w:rsidRPr="00441CD0" w:rsidRDefault="00EE5860" w:rsidP="00BB0E1F">
            <w:pPr>
              <w:pStyle w:val="TAC"/>
              <w:rPr>
                <w:lang w:val="x-none"/>
              </w:rPr>
            </w:pPr>
            <w:r w:rsidRPr="00441CD0">
              <w:t>32</w:t>
            </w:r>
          </w:p>
        </w:tc>
        <w:tc>
          <w:tcPr>
            <w:tcW w:w="1879" w:type="pct"/>
            <w:hideMark/>
          </w:tcPr>
          <w:p w14:paraId="434841B6" w14:textId="77777777" w:rsidR="00EE5860" w:rsidRPr="00441CD0" w:rsidRDefault="00EE5860" w:rsidP="00BB0E1F">
            <w:pPr>
              <w:pStyle w:val="TAL"/>
              <w:rPr>
                <w:sz w:val="16"/>
                <w:szCs w:val="16"/>
              </w:rPr>
            </w:pPr>
            <w:r w:rsidRPr="00441CD0">
              <w:t>Time Threshold</w:t>
            </w:r>
          </w:p>
        </w:tc>
        <w:tc>
          <w:tcPr>
            <w:tcW w:w="1524" w:type="pct"/>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751" w:type="pct"/>
            <w:hideMark/>
          </w:tcPr>
          <w:p w14:paraId="1A4489FA" w14:textId="77777777" w:rsidR="00EE5860" w:rsidRPr="00441CD0" w:rsidRDefault="00EE5860" w:rsidP="00823058">
            <w:pPr>
              <w:pStyle w:val="TAC"/>
              <w:rPr>
                <w:lang w:val="sv-SE"/>
              </w:rPr>
            </w:pPr>
            <w:r w:rsidRPr="00823058">
              <w:t>4</w:t>
            </w:r>
          </w:p>
        </w:tc>
      </w:tr>
      <w:tr w:rsidR="001046A9" w:rsidRPr="00441CD0" w14:paraId="3F51713E" w14:textId="77777777" w:rsidTr="001046A9">
        <w:tc>
          <w:tcPr>
            <w:tcW w:w="846" w:type="pct"/>
            <w:hideMark/>
          </w:tcPr>
          <w:p w14:paraId="5EA486BA" w14:textId="77777777" w:rsidR="00EE5860" w:rsidRPr="00441CD0" w:rsidRDefault="00EE5860" w:rsidP="00BB0E1F">
            <w:pPr>
              <w:pStyle w:val="TAC"/>
              <w:rPr>
                <w:lang w:val="x-none"/>
              </w:rPr>
            </w:pPr>
            <w:r w:rsidRPr="00441CD0">
              <w:t>33</w:t>
            </w:r>
          </w:p>
        </w:tc>
        <w:tc>
          <w:tcPr>
            <w:tcW w:w="1879" w:type="pct"/>
            <w:hideMark/>
          </w:tcPr>
          <w:p w14:paraId="68D1823B" w14:textId="77777777" w:rsidR="00EE5860" w:rsidRPr="00441CD0" w:rsidRDefault="00EE5860" w:rsidP="00BB0E1F">
            <w:pPr>
              <w:pStyle w:val="TAL"/>
              <w:rPr>
                <w:sz w:val="16"/>
                <w:szCs w:val="16"/>
              </w:rPr>
            </w:pPr>
            <w:r w:rsidRPr="00441CD0">
              <w:t>Monitoring Time</w:t>
            </w:r>
          </w:p>
        </w:tc>
        <w:tc>
          <w:tcPr>
            <w:tcW w:w="1524" w:type="pct"/>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751" w:type="pct"/>
            <w:hideMark/>
          </w:tcPr>
          <w:p w14:paraId="2666582D" w14:textId="77777777" w:rsidR="00EE5860" w:rsidRPr="00441CD0" w:rsidRDefault="00EE5860" w:rsidP="00823058">
            <w:pPr>
              <w:pStyle w:val="TAC"/>
              <w:rPr>
                <w:lang w:val="sv-SE"/>
              </w:rPr>
            </w:pPr>
            <w:r w:rsidRPr="00823058">
              <w:t>4</w:t>
            </w:r>
          </w:p>
        </w:tc>
      </w:tr>
      <w:tr w:rsidR="001046A9" w:rsidRPr="00441CD0" w14:paraId="4567C115" w14:textId="77777777" w:rsidTr="001046A9">
        <w:tc>
          <w:tcPr>
            <w:tcW w:w="846" w:type="pct"/>
            <w:hideMark/>
          </w:tcPr>
          <w:p w14:paraId="32722886" w14:textId="77777777" w:rsidR="00EE5860" w:rsidRPr="00441CD0" w:rsidRDefault="00EE5860" w:rsidP="00BB0E1F">
            <w:pPr>
              <w:pStyle w:val="TAC"/>
              <w:rPr>
                <w:lang w:val="x-none"/>
              </w:rPr>
            </w:pPr>
            <w:r w:rsidRPr="00441CD0">
              <w:t>34</w:t>
            </w:r>
          </w:p>
        </w:tc>
        <w:tc>
          <w:tcPr>
            <w:tcW w:w="1879" w:type="pct"/>
            <w:hideMark/>
          </w:tcPr>
          <w:p w14:paraId="60895DB7" w14:textId="77777777" w:rsidR="00EE5860" w:rsidRPr="00441CD0" w:rsidRDefault="00EE5860" w:rsidP="00BB0E1F">
            <w:pPr>
              <w:pStyle w:val="TAL"/>
              <w:rPr>
                <w:sz w:val="16"/>
                <w:szCs w:val="16"/>
              </w:rPr>
            </w:pPr>
            <w:r w:rsidRPr="00441CD0">
              <w:t>Subsequent Volume Threshold</w:t>
            </w:r>
          </w:p>
        </w:tc>
        <w:tc>
          <w:tcPr>
            <w:tcW w:w="1524" w:type="pct"/>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751" w:type="pct"/>
            <w:hideMark/>
          </w:tcPr>
          <w:p w14:paraId="0F72E27E" w14:textId="77777777" w:rsidR="00EE5860" w:rsidRPr="00441CD0" w:rsidRDefault="00EE5860" w:rsidP="00823058">
            <w:pPr>
              <w:pStyle w:val="TAC"/>
              <w:rPr>
                <w:lang w:val="sv-SE"/>
              </w:rPr>
            </w:pPr>
            <w:r w:rsidRPr="00823058">
              <w:t>1</w:t>
            </w:r>
          </w:p>
        </w:tc>
      </w:tr>
      <w:tr w:rsidR="001046A9" w:rsidRPr="00441CD0" w14:paraId="6F9E66FC" w14:textId="77777777" w:rsidTr="001046A9">
        <w:tc>
          <w:tcPr>
            <w:tcW w:w="846" w:type="pct"/>
            <w:hideMark/>
          </w:tcPr>
          <w:p w14:paraId="38671D25" w14:textId="77777777" w:rsidR="00EE5860" w:rsidRPr="00441CD0" w:rsidRDefault="00EE5860" w:rsidP="00BB0E1F">
            <w:pPr>
              <w:pStyle w:val="TAC"/>
              <w:rPr>
                <w:lang w:val="x-none"/>
              </w:rPr>
            </w:pPr>
            <w:r w:rsidRPr="00441CD0">
              <w:t>35</w:t>
            </w:r>
          </w:p>
        </w:tc>
        <w:tc>
          <w:tcPr>
            <w:tcW w:w="1879" w:type="pct"/>
            <w:hideMark/>
          </w:tcPr>
          <w:p w14:paraId="66D5D81A" w14:textId="77777777" w:rsidR="00EE5860" w:rsidRPr="00441CD0" w:rsidRDefault="00EE5860" w:rsidP="00BB0E1F">
            <w:pPr>
              <w:pStyle w:val="TAL"/>
              <w:rPr>
                <w:sz w:val="16"/>
                <w:szCs w:val="16"/>
              </w:rPr>
            </w:pPr>
            <w:r w:rsidRPr="00441CD0">
              <w:t>Subsequent Time Threshold</w:t>
            </w:r>
          </w:p>
        </w:tc>
        <w:tc>
          <w:tcPr>
            <w:tcW w:w="1524" w:type="pct"/>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751" w:type="pct"/>
            <w:hideMark/>
          </w:tcPr>
          <w:p w14:paraId="33055BC5" w14:textId="77777777" w:rsidR="00EE5860" w:rsidRPr="00441CD0" w:rsidRDefault="00EE5860" w:rsidP="00823058">
            <w:pPr>
              <w:pStyle w:val="TAC"/>
              <w:rPr>
                <w:lang w:val="sv-SE"/>
              </w:rPr>
            </w:pPr>
            <w:r w:rsidRPr="00823058">
              <w:t>4</w:t>
            </w:r>
          </w:p>
        </w:tc>
      </w:tr>
      <w:tr w:rsidR="001046A9" w:rsidRPr="00441CD0" w14:paraId="028CFBC1" w14:textId="77777777" w:rsidTr="001046A9">
        <w:tc>
          <w:tcPr>
            <w:tcW w:w="846" w:type="pct"/>
            <w:hideMark/>
          </w:tcPr>
          <w:p w14:paraId="2AE1CA42" w14:textId="77777777" w:rsidR="00EE5860" w:rsidRPr="00441CD0" w:rsidRDefault="00EE5860" w:rsidP="00BB0E1F">
            <w:pPr>
              <w:pStyle w:val="TAC"/>
              <w:rPr>
                <w:lang w:val="x-none"/>
              </w:rPr>
            </w:pPr>
            <w:r w:rsidRPr="00441CD0">
              <w:t>36</w:t>
            </w:r>
          </w:p>
        </w:tc>
        <w:tc>
          <w:tcPr>
            <w:tcW w:w="1879" w:type="pct"/>
            <w:hideMark/>
          </w:tcPr>
          <w:p w14:paraId="3319116E" w14:textId="77777777" w:rsidR="00EE5860" w:rsidRPr="00441CD0" w:rsidRDefault="00EE5860" w:rsidP="00BB0E1F">
            <w:pPr>
              <w:pStyle w:val="TAL"/>
              <w:rPr>
                <w:sz w:val="16"/>
                <w:szCs w:val="16"/>
              </w:rPr>
            </w:pPr>
            <w:r w:rsidRPr="00441CD0">
              <w:t>Inactivity Detection Time</w:t>
            </w:r>
          </w:p>
        </w:tc>
        <w:tc>
          <w:tcPr>
            <w:tcW w:w="1524" w:type="pct"/>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751" w:type="pct"/>
            <w:hideMark/>
          </w:tcPr>
          <w:p w14:paraId="1E2B69F7" w14:textId="77777777" w:rsidR="00EE5860" w:rsidRPr="00441CD0" w:rsidRDefault="00EE5860" w:rsidP="00823058">
            <w:pPr>
              <w:pStyle w:val="TAC"/>
              <w:rPr>
                <w:lang w:val="sv-SE"/>
              </w:rPr>
            </w:pPr>
            <w:r w:rsidRPr="00823058">
              <w:t>4</w:t>
            </w:r>
          </w:p>
        </w:tc>
      </w:tr>
      <w:tr w:rsidR="001046A9" w:rsidRPr="00441CD0" w14:paraId="09642C03" w14:textId="77777777" w:rsidTr="001046A9">
        <w:tc>
          <w:tcPr>
            <w:tcW w:w="846" w:type="pct"/>
            <w:hideMark/>
          </w:tcPr>
          <w:p w14:paraId="75A2D87A" w14:textId="77777777" w:rsidR="00EE5860" w:rsidRPr="00441CD0" w:rsidRDefault="00EE5860" w:rsidP="00BB0E1F">
            <w:pPr>
              <w:pStyle w:val="TAC"/>
              <w:rPr>
                <w:lang w:val="x-none"/>
              </w:rPr>
            </w:pPr>
            <w:r w:rsidRPr="00441CD0">
              <w:t>37</w:t>
            </w:r>
          </w:p>
        </w:tc>
        <w:tc>
          <w:tcPr>
            <w:tcW w:w="1879" w:type="pct"/>
            <w:hideMark/>
          </w:tcPr>
          <w:p w14:paraId="0357B776" w14:textId="77777777" w:rsidR="00EE5860" w:rsidRPr="00441CD0" w:rsidRDefault="00EE5860" w:rsidP="00BB0E1F">
            <w:pPr>
              <w:pStyle w:val="TAL"/>
              <w:rPr>
                <w:sz w:val="16"/>
                <w:szCs w:val="16"/>
              </w:rPr>
            </w:pPr>
            <w:r w:rsidRPr="00441CD0">
              <w:t>Reporting Triggers</w:t>
            </w:r>
          </w:p>
        </w:tc>
        <w:tc>
          <w:tcPr>
            <w:tcW w:w="1524" w:type="pct"/>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751" w:type="pct"/>
            <w:hideMark/>
          </w:tcPr>
          <w:p w14:paraId="6504EF7B" w14:textId="77777777" w:rsidR="00EE5860" w:rsidRPr="00441CD0" w:rsidRDefault="00EE5860" w:rsidP="00823058">
            <w:pPr>
              <w:pStyle w:val="TAC"/>
              <w:rPr>
                <w:lang w:val="de-DE"/>
              </w:rPr>
            </w:pPr>
            <w:r w:rsidRPr="00823058">
              <w:t>2</w:t>
            </w:r>
          </w:p>
        </w:tc>
      </w:tr>
      <w:tr w:rsidR="001046A9" w:rsidRPr="00441CD0" w14:paraId="0635577B" w14:textId="77777777" w:rsidTr="001046A9">
        <w:tc>
          <w:tcPr>
            <w:tcW w:w="846" w:type="pct"/>
            <w:hideMark/>
          </w:tcPr>
          <w:p w14:paraId="62F918E6" w14:textId="77777777" w:rsidR="00EE5860" w:rsidRPr="00441CD0" w:rsidRDefault="00EE5860" w:rsidP="00BB0E1F">
            <w:pPr>
              <w:pStyle w:val="TAC"/>
              <w:rPr>
                <w:lang w:val="x-none"/>
              </w:rPr>
            </w:pPr>
            <w:r w:rsidRPr="00441CD0">
              <w:t>38</w:t>
            </w:r>
          </w:p>
        </w:tc>
        <w:tc>
          <w:tcPr>
            <w:tcW w:w="1879" w:type="pct"/>
            <w:hideMark/>
          </w:tcPr>
          <w:p w14:paraId="093D1709" w14:textId="77777777" w:rsidR="00EE5860" w:rsidRPr="00441CD0" w:rsidRDefault="00EE5860" w:rsidP="00BB0E1F">
            <w:pPr>
              <w:pStyle w:val="TAL"/>
            </w:pPr>
            <w:r w:rsidRPr="00441CD0">
              <w:t>Redirect Information</w:t>
            </w:r>
          </w:p>
        </w:tc>
        <w:tc>
          <w:tcPr>
            <w:tcW w:w="1524" w:type="pct"/>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751" w:type="pct"/>
            <w:hideMark/>
          </w:tcPr>
          <w:p w14:paraId="081AC647" w14:textId="77777777" w:rsidR="00EE5860" w:rsidRPr="00441CD0" w:rsidRDefault="00EE5860" w:rsidP="00823058">
            <w:pPr>
              <w:pStyle w:val="TAC"/>
              <w:rPr>
                <w:sz w:val="16"/>
                <w:szCs w:val="16"/>
                <w:lang w:val="fr-FR"/>
              </w:rPr>
            </w:pPr>
            <w:r w:rsidRPr="00823058">
              <w:t>3</w:t>
            </w:r>
          </w:p>
        </w:tc>
      </w:tr>
      <w:tr w:rsidR="001046A9" w:rsidRPr="00441CD0" w14:paraId="0E834427" w14:textId="77777777" w:rsidTr="001046A9">
        <w:tc>
          <w:tcPr>
            <w:tcW w:w="846" w:type="pct"/>
            <w:hideMark/>
          </w:tcPr>
          <w:p w14:paraId="4769BA50" w14:textId="77777777" w:rsidR="00EE5860" w:rsidRPr="00441CD0" w:rsidRDefault="00EE5860" w:rsidP="00BB0E1F">
            <w:pPr>
              <w:pStyle w:val="TAC"/>
              <w:rPr>
                <w:lang w:val="sv-SE"/>
              </w:rPr>
            </w:pPr>
            <w:r w:rsidRPr="00441CD0">
              <w:rPr>
                <w:lang w:val="sv-SE"/>
              </w:rPr>
              <w:t>39</w:t>
            </w:r>
          </w:p>
        </w:tc>
        <w:tc>
          <w:tcPr>
            <w:tcW w:w="1879" w:type="pct"/>
            <w:hideMark/>
          </w:tcPr>
          <w:p w14:paraId="3E1D647B" w14:textId="77777777" w:rsidR="00EE5860" w:rsidRPr="00441CD0" w:rsidRDefault="00EE5860" w:rsidP="00BB0E1F">
            <w:pPr>
              <w:pStyle w:val="TAL"/>
              <w:rPr>
                <w:lang w:val="x-none"/>
              </w:rPr>
            </w:pPr>
            <w:r w:rsidRPr="00441CD0">
              <w:t>Report Type</w:t>
            </w:r>
          </w:p>
        </w:tc>
        <w:tc>
          <w:tcPr>
            <w:tcW w:w="1524" w:type="pct"/>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751" w:type="pct"/>
            <w:hideMark/>
          </w:tcPr>
          <w:p w14:paraId="2E7D0DB2" w14:textId="77777777" w:rsidR="00EE5860" w:rsidRPr="00441CD0" w:rsidRDefault="00EE5860" w:rsidP="00BB0E1F">
            <w:pPr>
              <w:pStyle w:val="TAC"/>
              <w:rPr>
                <w:lang w:val="fr-FR"/>
              </w:rPr>
            </w:pPr>
            <w:r w:rsidRPr="00441CD0">
              <w:rPr>
                <w:lang w:val="fr-FR"/>
              </w:rPr>
              <w:t>1</w:t>
            </w:r>
          </w:p>
        </w:tc>
      </w:tr>
      <w:tr w:rsidR="001046A9" w:rsidRPr="00441CD0" w14:paraId="22F2AFA2" w14:textId="77777777" w:rsidTr="001046A9">
        <w:tc>
          <w:tcPr>
            <w:tcW w:w="846" w:type="pct"/>
            <w:hideMark/>
          </w:tcPr>
          <w:p w14:paraId="5CDA4184" w14:textId="77777777" w:rsidR="00EE5860" w:rsidRPr="00441CD0" w:rsidRDefault="00EE5860" w:rsidP="00BB0E1F">
            <w:pPr>
              <w:pStyle w:val="TAC"/>
              <w:rPr>
                <w:lang w:val="sv-SE"/>
              </w:rPr>
            </w:pPr>
            <w:r w:rsidRPr="00441CD0">
              <w:rPr>
                <w:lang w:val="sv-SE"/>
              </w:rPr>
              <w:t>40</w:t>
            </w:r>
          </w:p>
        </w:tc>
        <w:tc>
          <w:tcPr>
            <w:tcW w:w="1879" w:type="pct"/>
            <w:hideMark/>
          </w:tcPr>
          <w:p w14:paraId="3C104B61" w14:textId="77777777" w:rsidR="00EE5860" w:rsidRPr="00441CD0" w:rsidRDefault="00EE5860" w:rsidP="00BB0E1F">
            <w:pPr>
              <w:pStyle w:val="TAL"/>
              <w:rPr>
                <w:lang w:val="x-none"/>
              </w:rPr>
            </w:pPr>
            <w:r w:rsidRPr="00441CD0">
              <w:t>Offending IE</w:t>
            </w:r>
          </w:p>
        </w:tc>
        <w:tc>
          <w:tcPr>
            <w:tcW w:w="1524" w:type="pct"/>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751" w:type="pct"/>
            <w:hideMark/>
          </w:tcPr>
          <w:p w14:paraId="2B9C36E5" w14:textId="77777777" w:rsidR="00EE5860" w:rsidRPr="00441CD0" w:rsidRDefault="00EE5860" w:rsidP="00BB0E1F">
            <w:pPr>
              <w:pStyle w:val="TAC"/>
              <w:rPr>
                <w:lang w:val="fr-FR"/>
              </w:rPr>
            </w:pPr>
            <w:r w:rsidRPr="00441CD0">
              <w:rPr>
                <w:lang w:val="fr-FR"/>
              </w:rPr>
              <w:t>2</w:t>
            </w:r>
          </w:p>
        </w:tc>
      </w:tr>
      <w:tr w:rsidR="001046A9" w:rsidRPr="00441CD0" w14:paraId="4FC75820" w14:textId="77777777" w:rsidTr="001046A9">
        <w:tc>
          <w:tcPr>
            <w:tcW w:w="846" w:type="pct"/>
            <w:hideMark/>
          </w:tcPr>
          <w:p w14:paraId="5348956B" w14:textId="77777777" w:rsidR="00EE5860" w:rsidRPr="00441CD0" w:rsidRDefault="00EE5860" w:rsidP="00BB0E1F">
            <w:pPr>
              <w:pStyle w:val="TAC"/>
              <w:rPr>
                <w:lang w:val="sv-SE"/>
              </w:rPr>
            </w:pPr>
            <w:r w:rsidRPr="00441CD0">
              <w:rPr>
                <w:lang w:val="sv-SE"/>
              </w:rPr>
              <w:t>41</w:t>
            </w:r>
          </w:p>
        </w:tc>
        <w:tc>
          <w:tcPr>
            <w:tcW w:w="1879" w:type="pct"/>
            <w:hideMark/>
          </w:tcPr>
          <w:p w14:paraId="22991339" w14:textId="77777777" w:rsidR="00EE5860" w:rsidRPr="00441CD0" w:rsidRDefault="00EE5860" w:rsidP="00BB0E1F">
            <w:pPr>
              <w:pStyle w:val="TAL"/>
              <w:rPr>
                <w:lang w:val="x-none"/>
              </w:rPr>
            </w:pPr>
            <w:r w:rsidRPr="00441CD0">
              <w:t>Forwarding Policy</w:t>
            </w:r>
          </w:p>
        </w:tc>
        <w:tc>
          <w:tcPr>
            <w:tcW w:w="1524" w:type="pct"/>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751" w:type="pct"/>
            <w:hideMark/>
          </w:tcPr>
          <w:p w14:paraId="756F7423" w14:textId="77777777" w:rsidR="00EE5860" w:rsidRPr="00441CD0" w:rsidRDefault="00EE5860" w:rsidP="00BB0E1F">
            <w:pPr>
              <w:pStyle w:val="TAC"/>
              <w:rPr>
                <w:lang w:val="fr-FR"/>
              </w:rPr>
            </w:pPr>
            <w:r w:rsidRPr="00441CD0">
              <w:rPr>
                <w:lang w:val="fr-FR"/>
              </w:rPr>
              <w:t>1</w:t>
            </w:r>
          </w:p>
        </w:tc>
      </w:tr>
      <w:tr w:rsidR="001046A9" w:rsidRPr="00441CD0" w14:paraId="596C5167" w14:textId="77777777" w:rsidTr="001046A9">
        <w:tc>
          <w:tcPr>
            <w:tcW w:w="846" w:type="pct"/>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879" w:type="pct"/>
            <w:hideMark/>
          </w:tcPr>
          <w:p w14:paraId="0A250601" w14:textId="77777777" w:rsidR="00EE5860" w:rsidRPr="00441CD0" w:rsidRDefault="00EE5860" w:rsidP="00BB0E1F">
            <w:pPr>
              <w:pStyle w:val="TAL"/>
              <w:rPr>
                <w:lang w:val="x-none"/>
              </w:rPr>
            </w:pPr>
            <w:r w:rsidRPr="00441CD0">
              <w:t>Destination Interface</w:t>
            </w:r>
          </w:p>
        </w:tc>
        <w:tc>
          <w:tcPr>
            <w:tcW w:w="1524" w:type="pct"/>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751" w:type="pct"/>
            <w:hideMark/>
          </w:tcPr>
          <w:p w14:paraId="1E9BC89F" w14:textId="77777777" w:rsidR="00EE5860" w:rsidRPr="00441CD0" w:rsidRDefault="00EE5860" w:rsidP="00BB0E1F">
            <w:pPr>
              <w:pStyle w:val="TAC"/>
              <w:rPr>
                <w:lang w:val="fr-FR"/>
              </w:rPr>
            </w:pPr>
            <w:r w:rsidRPr="00441CD0">
              <w:rPr>
                <w:lang w:val="fr-FR"/>
              </w:rPr>
              <w:t>1</w:t>
            </w:r>
          </w:p>
        </w:tc>
      </w:tr>
      <w:tr w:rsidR="001046A9" w:rsidRPr="00441CD0" w14:paraId="27D1A9D1" w14:textId="77777777" w:rsidTr="001046A9">
        <w:tc>
          <w:tcPr>
            <w:tcW w:w="846" w:type="pct"/>
            <w:hideMark/>
          </w:tcPr>
          <w:p w14:paraId="2B7BCDDC" w14:textId="77777777" w:rsidR="00EE5860" w:rsidRPr="00441CD0" w:rsidRDefault="00EE5860" w:rsidP="00BB0E1F">
            <w:pPr>
              <w:pStyle w:val="TAC"/>
            </w:pPr>
            <w:r w:rsidRPr="00441CD0">
              <w:t>43</w:t>
            </w:r>
          </w:p>
        </w:tc>
        <w:tc>
          <w:tcPr>
            <w:tcW w:w="1879" w:type="pct"/>
            <w:hideMark/>
          </w:tcPr>
          <w:p w14:paraId="47954AE9" w14:textId="77777777" w:rsidR="00EE5860" w:rsidRPr="00441CD0" w:rsidRDefault="00EE5860" w:rsidP="00BB0E1F">
            <w:pPr>
              <w:pStyle w:val="TAL"/>
              <w:rPr>
                <w:sz w:val="16"/>
                <w:szCs w:val="16"/>
              </w:rPr>
            </w:pPr>
            <w:r w:rsidRPr="00441CD0">
              <w:t>UP Function Features</w:t>
            </w:r>
          </w:p>
        </w:tc>
        <w:tc>
          <w:tcPr>
            <w:tcW w:w="1524" w:type="pct"/>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751" w:type="pct"/>
            <w:hideMark/>
          </w:tcPr>
          <w:p w14:paraId="35480AC3" w14:textId="77777777" w:rsidR="00EE5860" w:rsidRPr="00441CD0" w:rsidRDefault="00EE5860" w:rsidP="00BB0E1F">
            <w:pPr>
              <w:pStyle w:val="TAC"/>
              <w:rPr>
                <w:lang w:val="fr-FR"/>
              </w:rPr>
            </w:pPr>
            <w:r w:rsidRPr="00441CD0">
              <w:rPr>
                <w:lang w:val="fr-FR"/>
              </w:rPr>
              <w:t>1</w:t>
            </w:r>
          </w:p>
        </w:tc>
      </w:tr>
      <w:tr w:rsidR="001046A9" w:rsidRPr="00441CD0" w14:paraId="35881CA8" w14:textId="77777777" w:rsidTr="001046A9">
        <w:tc>
          <w:tcPr>
            <w:tcW w:w="846" w:type="pct"/>
            <w:hideMark/>
          </w:tcPr>
          <w:p w14:paraId="316C7BA3" w14:textId="77777777" w:rsidR="00EE5860" w:rsidRPr="00441CD0" w:rsidRDefault="00EE5860" w:rsidP="00BB0E1F">
            <w:pPr>
              <w:pStyle w:val="TAC"/>
            </w:pPr>
            <w:r w:rsidRPr="00441CD0">
              <w:t>44</w:t>
            </w:r>
          </w:p>
        </w:tc>
        <w:tc>
          <w:tcPr>
            <w:tcW w:w="1879" w:type="pct"/>
            <w:hideMark/>
          </w:tcPr>
          <w:p w14:paraId="29CFE559" w14:textId="77777777" w:rsidR="00EE5860" w:rsidRPr="00441CD0" w:rsidRDefault="00EE5860" w:rsidP="00BB0E1F">
            <w:pPr>
              <w:pStyle w:val="TAL"/>
            </w:pPr>
            <w:r w:rsidRPr="00441CD0">
              <w:t>Apply Action</w:t>
            </w:r>
          </w:p>
        </w:tc>
        <w:tc>
          <w:tcPr>
            <w:tcW w:w="1524" w:type="pct"/>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751" w:type="pct"/>
            <w:hideMark/>
          </w:tcPr>
          <w:p w14:paraId="7DE0D63F" w14:textId="77777777" w:rsidR="00EE5860" w:rsidRPr="00441CD0" w:rsidRDefault="00EE5860" w:rsidP="00BB0E1F">
            <w:pPr>
              <w:pStyle w:val="TAC"/>
              <w:rPr>
                <w:lang w:val="fr-FR"/>
              </w:rPr>
            </w:pPr>
            <w:r w:rsidRPr="00441CD0">
              <w:rPr>
                <w:lang w:val="fr-FR"/>
              </w:rPr>
              <w:t>1</w:t>
            </w:r>
          </w:p>
        </w:tc>
      </w:tr>
      <w:tr w:rsidR="001046A9" w:rsidRPr="00441CD0" w14:paraId="3C02FDD5" w14:textId="77777777" w:rsidTr="001046A9">
        <w:tc>
          <w:tcPr>
            <w:tcW w:w="846" w:type="pct"/>
            <w:hideMark/>
          </w:tcPr>
          <w:p w14:paraId="41C036EB" w14:textId="77777777" w:rsidR="00EE5860" w:rsidRPr="00441CD0" w:rsidRDefault="00EE5860" w:rsidP="00BB0E1F">
            <w:pPr>
              <w:pStyle w:val="TAC"/>
            </w:pPr>
            <w:r w:rsidRPr="00441CD0">
              <w:t>45</w:t>
            </w:r>
          </w:p>
        </w:tc>
        <w:tc>
          <w:tcPr>
            <w:tcW w:w="1879" w:type="pct"/>
            <w:hideMark/>
          </w:tcPr>
          <w:p w14:paraId="06079FB4" w14:textId="77777777" w:rsidR="00EE5860" w:rsidRPr="00441CD0" w:rsidRDefault="00EE5860" w:rsidP="00BB0E1F">
            <w:pPr>
              <w:pStyle w:val="TAL"/>
            </w:pPr>
            <w:r w:rsidRPr="00441CD0">
              <w:t>Downlink Data Service Information</w:t>
            </w:r>
          </w:p>
        </w:tc>
        <w:tc>
          <w:tcPr>
            <w:tcW w:w="1524" w:type="pct"/>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751" w:type="pct"/>
            <w:hideMark/>
          </w:tcPr>
          <w:p w14:paraId="5A925CE7" w14:textId="77777777" w:rsidR="00EE5860" w:rsidRPr="00441CD0" w:rsidRDefault="00EE5860" w:rsidP="00BB0E1F">
            <w:pPr>
              <w:pStyle w:val="TAC"/>
              <w:rPr>
                <w:lang w:val="fr-FR"/>
              </w:rPr>
            </w:pPr>
            <w:r w:rsidRPr="00441CD0">
              <w:rPr>
                <w:lang w:val="fr-FR"/>
              </w:rPr>
              <w:t>1</w:t>
            </w:r>
          </w:p>
        </w:tc>
      </w:tr>
      <w:tr w:rsidR="001046A9" w:rsidRPr="00441CD0" w14:paraId="062A3B0D" w14:textId="77777777" w:rsidTr="001046A9">
        <w:tc>
          <w:tcPr>
            <w:tcW w:w="846" w:type="pct"/>
            <w:hideMark/>
          </w:tcPr>
          <w:p w14:paraId="59D0AE24" w14:textId="77777777" w:rsidR="00EE5860" w:rsidRPr="00441CD0" w:rsidRDefault="00EE5860" w:rsidP="00BB0E1F">
            <w:pPr>
              <w:pStyle w:val="TAC"/>
            </w:pPr>
            <w:r w:rsidRPr="00441CD0">
              <w:t>46</w:t>
            </w:r>
          </w:p>
        </w:tc>
        <w:tc>
          <w:tcPr>
            <w:tcW w:w="1879" w:type="pct"/>
            <w:hideMark/>
          </w:tcPr>
          <w:p w14:paraId="35B58C25" w14:textId="77777777" w:rsidR="00EE5860" w:rsidRPr="00441CD0" w:rsidRDefault="00EE5860" w:rsidP="00BB0E1F">
            <w:pPr>
              <w:pStyle w:val="TAL"/>
            </w:pPr>
            <w:r w:rsidRPr="00441CD0">
              <w:t>Downlink Data Notification Delay</w:t>
            </w:r>
          </w:p>
        </w:tc>
        <w:tc>
          <w:tcPr>
            <w:tcW w:w="1524" w:type="pct"/>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751" w:type="pct"/>
            <w:hideMark/>
          </w:tcPr>
          <w:p w14:paraId="5438127D" w14:textId="77777777" w:rsidR="00EE5860" w:rsidRPr="00441CD0" w:rsidRDefault="00EE5860" w:rsidP="00BB0E1F">
            <w:pPr>
              <w:pStyle w:val="TAC"/>
              <w:rPr>
                <w:lang w:val="fr-FR"/>
              </w:rPr>
            </w:pPr>
            <w:r w:rsidRPr="00441CD0">
              <w:rPr>
                <w:lang w:val="fr-FR"/>
              </w:rPr>
              <w:t>1</w:t>
            </w:r>
          </w:p>
        </w:tc>
      </w:tr>
      <w:tr w:rsidR="001046A9" w:rsidRPr="00441CD0" w14:paraId="6B00D98B" w14:textId="77777777" w:rsidTr="001046A9">
        <w:tc>
          <w:tcPr>
            <w:tcW w:w="846" w:type="pct"/>
            <w:hideMark/>
          </w:tcPr>
          <w:p w14:paraId="1D281BF2" w14:textId="77777777" w:rsidR="00EE5860" w:rsidRPr="00441CD0" w:rsidRDefault="00EE5860" w:rsidP="00BB0E1F">
            <w:pPr>
              <w:pStyle w:val="TAC"/>
            </w:pPr>
            <w:r w:rsidRPr="00441CD0">
              <w:t>47</w:t>
            </w:r>
          </w:p>
        </w:tc>
        <w:tc>
          <w:tcPr>
            <w:tcW w:w="1879" w:type="pct"/>
            <w:hideMark/>
          </w:tcPr>
          <w:p w14:paraId="26C4CB90" w14:textId="77777777" w:rsidR="00EE5860" w:rsidRPr="00441CD0" w:rsidRDefault="00EE5860" w:rsidP="00BB0E1F">
            <w:pPr>
              <w:pStyle w:val="TAL"/>
            </w:pPr>
            <w:r w:rsidRPr="00441CD0">
              <w:t>DL Buffering Duration</w:t>
            </w:r>
          </w:p>
        </w:tc>
        <w:tc>
          <w:tcPr>
            <w:tcW w:w="1524" w:type="pct"/>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751" w:type="pct"/>
            <w:hideMark/>
          </w:tcPr>
          <w:p w14:paraId="3E62AFD8" w14:textId="77777777" w:rsidR="00EE5860" w:rsidRPr="00441CD0" w:rsidRDefault="00EE5860" w:rsidP="00BB0E1F">
            <w:pPr>
              <w:pStyle w:val="TAC"/>
              <w:rPr>
                <w:lang w:val="fr-FR"/>
              </w:rPr>
            </w:pPr>
            <w:r w:rsidRPr="00441CD0">
              <w:rPr>
                <w:lang w:val="fr-FR"/>
              </w:rPr>
              <w:t>1</w:t>
            </w:r>
          </w:p>
        </w:tc>
      </w:tr>
      <w:tr w:rsidR="001046A9" w:rsidRPr="00441CD0" w14:paraId="7CFDF05D" w14:textId="77777777" w:rsidTr="001046A9">
        <w:tc>
          <w:tcPr>
            <w:tcW w:w="846" w:type="pct"/>
            <w:hideMark/>
          </w:tcPr>
          <w:p w14:paraId="1AA68ECD" w14:textId="77777777" w:rsidR="00EE5860" w:rsidRPr="00441CD0" w:rsidRDefault="00EE5860" w:rsidP="00BB0E1F">
            <w:pPr>
              <w:pStyle w:val="TAC"/>
            </w:pPr>
            <w:r w:rsidRPr="00441CD0">
              <w:t>48</w:t>
            </w:r>
          </w:p>
        </w:tc>
        <w:tc>
          <w:tcPr>
            <w:tcW w:w="1879" w:type="pct"/>
            <w:hideMark/>
          </w:tcPr>
          <w:p w14:paraId="02C11822" w14:textId="77777777" w:rsidR="00EE5860" w:rsidRPr="00441CD0" w:rsidRDefault="00EE5860" w:rsidP="00BB0E1F">
            <w:pPr>
              <w:pStyle w:val="TAL"/>
            </w:pPr>
            <w:r w:rsidRPr="00441CD0">
              <w:t>DL Buffering Suggested Packet Count</w:t>
            </w:r>
          </w:p>
        </w:tc>
        <w:tc>
          <w:tcPr>
            <w:tcW w:w="1524" w:type="pct"/>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751" w:type="pct"/>
            <w:hideMark/>
          </w:tcPr>
          <w:p w14:paraId="3286EB4E" w14:textId="77777777" w:rsidR="00EE5860" w:rsidRPr="00441CD0" w:rsidRDefault="00EE5860" w:rsidP="00BB0E1F">
            <w:pPr>
              <w:pStyle w:val="TAC"/>
              <w:rPr>
                <w:lang w:val="fr-FR"/>
              </w:rPr>
            </w:pPr>
            <w:r w:rsidRPr="00441CD0">
              <w:rPr>
                <w:lang w:val="fr-FR"/>
              </w:rPr>
              <w:t>Not Applicable</w:t>
            </w:r>
          </w:p>
        </w:tc>
      </w:tr>
      <w:tr w:rsidR="001046A9" w:rsidRPr="00441CD0" w14:paraId="22319717" w14:textId="77777777" w:rsidTr="001046A9">
        <w:tc>
          <w:tcPr>
            <w:tcW w:w="846" w:type="pct"/>
            <w:hideMark/>
          </w:tcPr>
          <w:p w14:paraId="34FB289B" w14:textId="77777777" w:rsidR="00EE5860" w:rsidRPr="00441CD0" w:rsidRDefault="00EE5860" w:rsidP="00BB0E1F">
            <w:pPr>
              <w:pStyle w:val="TAC"/>
            </w:pPr>
            <w:r w:rsidRPr="00441CD0">
              <w:t>49</w:t>
            </w:r>
          </w:p>
        </w:tc>
        <w:tc>
          <w:tcPr>
            <w:tcW w:w="1879" w:type="pct"/>
            <w:hideMark/>
          </w:tcPr>
          <w:p w14:paraId="22518FDD" w14:textId="77777777" w:rsidR="00EE5860" w:rsidRPr="00441CD0" w:rsidRDefault="00EE5860" w:rsidP="00BB0E1F">
            <w:pPr>
              <w:pStyle w:val="TAL"/>
            </w:pPr>
            <w:r w:rsidRPr="00441CD0">
              <w:rPr>
                <w:lang w:val="de-DE"/>
              </w:rPr>
              <w:t>PFCP</w:t>
            </w:r>
            <w:r w:rsidRPr="00441CD0">
              <w:t>SMReq-Flags</w:t>
            </w:r>
          </w:p>
        </w:tc>
        <w:tc>
          <w:tcPr>
            <w:tcW w:w="1524" w:type="pct"/>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751" w:type="pct"/>
            <w:hideMark/>
          </w:tcPr>
          <w:p w14:paraId="216E5EA5" w14:textId="77777777" w:rsidR="00EE5860" w:rsidRPr="00441CD0" w:rsidRDefault="00EE5860" w:rsidP="00BB0E1F">
            <w:pPr>
              <w:pStyle w:val="TAC"/>
              <w:rPr>
                <w:lang w:val="fr-FR"/>
              </w:rPr>
            </w:pPr>
            <w:r w:rsidRPr="00441CD0">
              <w:rPr>
                <w:lang w:val="fr-FR"/>
              </w:rPr>
              <w:t>1</w:t>
            </w:r>
          </w:p>
        </w:tc>
      </w:tr>
      <w:tr w:rsidR="001046A9" w:rsidRPr="00441CD0" w14:paraId="26D3B15A" w14:textId="77777777" w:rsidTr="001046A9">
        <w:tc>
          <w:tcPr>
            <w:tcW w:w="846" w:type="pct"/>
            <w:hideMark/>
          </w:tcPr>
          <w:p w14:paraId="637E1B34" w14:textId="77777777" w:rsidR="00EE5860" w:rsidRPr="00441CD0" w:rsidRDefault="00EE5860" w:rsidP="00BB0E1F">
            <w:pPr>
              <w:pStyle w:val="TAC"/>
            </w:pPr>
            <w:r w:rsidRPr="00441CD0">
              <w:t>50</w:t>
            </w:r>
          </w:p>
        </w:tc>
        <w:tc>
          <w:tcPr>
            <w:tcW w:w="1879" w:type="pct"/>
            <w:hideMark/>
          </w:tcPr>
          <w:p w14:paraId="77E68F86" w14:textId="77777777" w:rsidR="00EE5860" w:rsidRPr="00441CD0" w:rsidRDefault="00EE5860" w:rsidP="00BB0E1F">
            <w:pPr>
              <w:pStyle w:val="TAL"/>
            </w:pPr>
            <w:r w:rsidRPr="00441CD0">
              <w:rPr>
                <w:lang w:val="de-DE"/>
              </w:rPr>
              <w:t>PFCP</w:t>
            </w:r>
            <w:r w:rsidRPr="00441CD0">
              <w:t>SRRsp-Flags</w:t>
            </w:r>
          </w:p>
        </w:tc>
        <w:tc>
          <w:tcPr>
            <w:tcW w:w="1524" w:type="pct"/>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751" w:type="pct"/>
            <w:hideMark/>
          </w:tcPr>
          <w:p w14:paraId="6CC6EF35" w14:textId="77777777" w:rsidR="00EE5860" w:rsidRPr="00441CD0" w:rsidRDefault="00EE5860" w:rsidP="00BB0E1F">
            <w:pPr>
              <w:pStyle w:val="TAC"/>
              <w:rPr>
                <w:lang w:val="fr-FR"/>
              </w:rPr>
            </w:pPr>
            <w:r w:rsidRPr="00441CD0">
              <w:rPr>
                <w:lang w:val="fr-FR"/>
              </w:rPr>
              <w:t>1</w:t>
            </w:r>
          </w:p>
        </w:tc>
      </w:tr>
      <w:tr w:rsidR="001046A9" w:rsidRPr="00441CD0" w14:paraId="72581C2D" w14:textId="77777777" w:rsidTr="001046A9">
        <w:tc>
          <w:tcPr>
            <w:tcW w:w="846" w:type="pct"/>
            <w:hideMark/>
          </w:tcPr>
          <w:p w14:paraId="22478F28" w14:textId="77777777" w:rsidR="00EE5860" w:rsidRPr="00441CD0" w:rsidRDefault="00EE5860" w:rsidP="00BB0E1F">
            <w:pPr>
              <w:pStyle w:val="TAC"/>
            </w:pPr>
            <w:r w:rsidRPr="00441CD0">
              <w:t>51</w:t>
            </w:r>
          </w:p>
        </w:tc>
        <w:tc>
          <w:tcPr>
            <w:tcW w:w="1879" w:type="pct"/>
            <w:hideMark/>
          </w:tcPr>
          <w:p w14:paraId="2E4BB39F" w14:textId="77777777" w:rsidR="00EE5860" w:rsidRPr="00441CD0" w:rsidRDefault="00EE5860" w:rsidP="00BB0E1F">
            <w:pPr>
              <w:pStyle w:val="TAL"/>
            </w:pPr>
            <w:r w:rsidRPr="00441CD0">
              <w:t>Load Control Information</w:t>
            </w:r>
          </w:p>
        </w:tc>
        <w:tc>
          <w:tcPr>
            <w:tcW w:w="1524" w:type="pct"/>
            <w:hideMark/>
          </w:tcPr>
          <w:p w14:paraId="2936962E" w14:textId="77777777" w:rsidR="00EE5860" w:rsidRPr="00441CD0" w:rsidRDefault="00EE5860" w:rsidP="00BB0E1F">
            <w:pPr>
              <w:pStyle w:val="TAL"/>
            </w:pPr>
            <w:r w:rsidRPr="00441CD0">
              <w:t>Extendable / Table 7.5.3.3-1</w:t>
            </w:r>
          </w:p>
        </w:tc>
        <w:tc>
          <w:tcPr>
            <w:tcW w:w="751" w:type="pct"/>
            <w:hideMark/>
          </w:tcPr>
          <w:p w14:paraId="2E2C3E20" w14:textId="77777777" w:rsidR="00EE5860" w:rsidRPr="00441CD0" w:rsidRDefault="00EE5860" w:rsidP="00BB0E1F">
            <w:pPr>
              <w:pStyle w:val="TAC"/>
              <w:rPr>
                <w:lang w:val="fr-FR"/>
              </w:rPr>
            </w:pPr>
            <w:r w:rsidRPr="00441CD0">
              <w:rPr>
                <w:lang w:val="fr-FR"/>
              </w:rPr>
              <w:t>Not Applicable</w:t>
            </w:r>
          </w:p>
        </w:tc>
      </w:tr>
      <w:tr w:rsidR="001046A9" w:rsidRPr="00441CD0" w14:paraId="0FE4E5AB" w14:textId="77777777" w:rsidTr="001046A9">
        <w:tc>
          <w:tcPr>
            <w:tcW w:w="846" w:type="pct"/>
            <w:hideMark/>
          </w:tcPr>
          <w:p w14:paraId="393DE049" w14:textId="77777777" w:rsidR="00EE5860" w:rsidRPr="00441CD0" w:rsidRDefault="00EE5860" w:rsidP="00BB0E1F">
            <w:pPr>
              <w:pStyle w:val="TAC"/>
            </w:pPr>
            <w:r w:rsidRPr="00441CD0">
              <w:t>52</w:t>
            </w:r>
          </w:p>
        </w:tc>
        <w:tc>
          <w:tcPr>
            <w:tcW w:w="1879" w:type="pct"/>
            <w:hideMark/>
          </w:tcPr>
          <w:p w14:paraId="15D226C4" w14:textId="77777777" w:rsidR="00EE5860" w:rsidRPr="00441CD0" w:rsidRDefault="00EE5860" w:rsidP="00BB0E1F">
            <w:pPr>
              <w:pStyle w:val="TAL"/>
            </w:pPr>
            <w:r w:rsidRPr="00441CD0">
              <w:t>Sequence Number</w:t>
            </w:r>
          </w:p>
        </w:tc>
        <w:tc>
          <w:tcPr>
            <w:tcW w:w="1524" w:type="pct"/>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751" w:type="pct"/>
            <w:hideMark/>
          </w:tcPr>
          <w:p w14:paraId="5A8DE05B" w14:textId="77777777" w:rsidR="00EE5860" w:rsidRPr="00441CD0" w:rsidRDefault="00EE5860" w:rsidP="00BB0E1F">
            <w:pPr>
              <w:pStyle w:val="TAC"/>
              <w:rPr>
                <w:lang w:val="fr-FR"/>
              </w:rPr>
            </w:pPr>
            <w:r w:rsidRPr="00441CD0">
              <w:rPr>
                <w:lang w:val="fr-FR"/>
              </w:rPr>
              <w:t>4</w:t>
            </w:r>
          </w:p>
        </w:tc>
      </w:tr>
      <w:tr w:rsidR="001046A9" w:rsidRPr="00441CD0" w14:paraId="4788D1DC" w14:textId="77777777" w:rsidTr="001046A9">
        <w:tc>
          <w:tcPr>
            <w:tcW w:w="846" w:type="pct"/>
            <w:hideMark/>
          </w:tcPr>
          <w:p w14:paraId="5B4B8618" w14:textId="77777777" w:rsidR="00EE5860" w:rsidRPr="00441CD0" w:rsidRDefault="00EE5860" w:rsidP="00BB0E1F">
            <w:pPr>
              <w:pStyle w:val="TAC"/>
            </w:pPr>
            <w:r w:rsidRPr="00441CD0">
              <w:t>53</w:t>
            </w:r>
          </w:p>
        </w:tc>
        <w:tc>
          <w:tcPr>
            <w:tcW w:w="1879" w:type="pct"/>
            <w:hideMark/>
          </w:tcPr>
          <w:p w14:paraId="7B6430AA" w14:textId="77777777" w:rsidR="00EE5860" w:rsidRPr="00441CD0" w:rsidRDefault="00EE5860" w:rsidP="00BB0E1F">
            <w:pPr>
              <w:pStyle w:val="TAL"/>
            </w:pPr>
            <w:r w:rsidRPr="00441CD0">
              <w:t>Metric</w:t>
            </w:r>
          </w:p>
        </w:tc>
        <w:tc>
          <w:tcPr>
            <w:tcW w:w="1524" w:type="pct"/>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751" w:type="pct"/>
            <w:hideMark/>
          </w:tcPr>
          <w:p w14:paraId="564F9EB8" w14:textId="77777777" w:rsidR="00EE5860" w:rsidRPr="00441CD0" w:rsidRDefault="00EE5860" w:rsidP="00BB0E1F">
            <w:pPr>
              <w:pStyle w:val="TAC"/>
              <w:rPr>
                <w:lang w:val="fr-FR"/>
              </w:rPr>
            </w:pPr>
            <w:r w:rsidRPr="00441CD0">
              <w:rPr>
                <w:lang w:val="fr-FR"/>
              </w:rPr>
              <w:t>1</w:t>
            </w:r>
          </w:p>
        </w:tc>
      </w:tr>
      <w:tr w:rsidR="001046A9" w:rsidRPr="00441CD0" w14:paraId="174CA50C" w14:textId="77777777" w:rsidTr="001046A9">
        <w:tc>
          <w:tcPr>
            <w:tcW w:w="846" w:type="pct"/>
            <w:hideMark/>
          </w:tcPr>
          <w:p w14:paraId="66E7B6AB" w14:textId="77777777" w:rsidR="00EE5860" w:rsidRPr="00441CD0" w:rsidRDefault="00EE5860" w:rsidP="00BB0E1F">
            <w:pPr>
              <w:pStyle w:val="TAC"/>
            </w:pPr>
            <w:r w:rsidRPr="00441CD0">
              <w:t>54</w:t>
            </w:r>
          </w:p>
        </w:tc>
        <w:tc>
          <w:tcPr>
            <w:tcW w:w="1879" w:type="pct"/>
            <w:hideMark/>
          </w:tcPr>
          <w:p w14:paraId="62579E7A" w14:textId="77777777" w:rsidR="00EE5860" w:rsidRPr="00441CD0" w:rsidRDefault="00EE5860" w:rsidP="00BB0E1F">
            <w:pPr>
              <w:pStyle w:val="TAL"/>
            </w:pPr>
            <w:r w:rsidRPr="00441CD0">
              <w:t>Overload Control Information</w:t>
            </w:r>
          </w:p>
        </w:tc>
        <w:tc>
          <w:tcPr>
            <w:tcW w:w="1524" w:type="pct"/>
            <w:hideMark/>
          </w:tcPr>
          <w:p w14:paraId="56679EC9" w14:textId="77777777" w:rsidR="00EE5860" w:rsidRPr="00441CD0" w:rsidRDefault="00EE5860" w:rsidP="00BB0E1F">
            <w:pPr>
              <w:pStyle w:val="TAL"/>
            </w:pPr>
            <w:r w:rsidRPr="00441CD0">
              <w:t>Extendable / Table 7.5.3.4-1</w:t>
            </w:r>
          </w:p>
        </w:tc>
        <w:tc>
          <w:tcPr>
            <w:tcW w:w="751" w:type="pct"/>
            <w:hideMark/>
          </w:tcPr>
          <w:p w14:paraId="60437782" w14:textId="77777777" w:rsidR="00EE5860" w:rsidRPr="00441CD0" w:rsidRDefault="00EE5860" w:rsidP="00BB0E1F">
            <w:pPr>
              <w:pStyle w:val="TAC"/>
              <w:rPr>
                <w:lang w:val="fr-FR"/>
              </w:rPr>
            </w:pPr>
            <w:r w:rsidRPr="00441CD0">
              <w:rPr>
                <w:lang w:val="fr-FR"/>
              </w:rPr>
              <w:t>Not Applicable</w:t>
            </w:r>
          </w:p>
        </w:tc>
      </w:tr>
      <w:tr w:rsidR="001046A9" w:rsidRPr="00441CD0" w14:paraId="03B76871" w14:textId="77777777" w:rsidTr="001046A9">
        <w:tc>
          <w:tcPr>
            <w:tcW w:w="846" w:type="pct"/>
            <w:hideMark/>
          </w:tcPr>
          <w:p w14:paraId="726489A2" w14:textId="77777777" w:rsidR="00EE5860" w:rsidRPr="00441CD0" w:rsidRDefault="00EE5860" w:rsidP="00BB0E1F">
            <w:pPr>
              <w:pStyle w:val="TAC"/>
            </w:pPr>
            <w:r w:rsidRPr="00441CD0">
              <w:t>55</w:t>
            </w:r>
          </w:p>
        </w:tc>
        <w:tc>
          <w:tcPr>
            <w:tcW w:w="1879" w:type="pct"/>
            <w:hideMark/>
          </w:tcPr>
          <w:p w14:paraId="1601089C" w14:textId="77777777" w:rsidR="00EE5860" w:rsidRPr="00441CD0" w:rsidRDefault="00EE5860" w:rsidP="00BB0E1F">
            <w:pPr>
              <w:pStyle w:val="TAL"/>
            </w:pPr>
            <w:r w:rsidRPr="00441CD0">
              <w:t>Timer</w:t>
            </w:r>
          </w:p>
        </w:tc>
        <w:tc>
          <w:tcPr>
            <w:tcW w:w="1524" w:type="pct"/>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751" w:type="pct"/>
            <w:hideMark/>
          </w:tcPr>
          <w:p w14:paraId="565B32C4" w14:textId="77777777" w:rsidR="00EE5860" w:rsidRPr="00441CD0" w:rsidRDefault="00EE5860" w:rsidP="00BB0E1F">
            <w:pPr>
              <w:pStyle w:val="TAC"/>
              <w:rPr>
                <w:lang w:val="fr-FR"/>
              </w:rPr>
            </w:pPr>
            <w:r w:rsidRPr="00441CD0">
              <w:rPr>
                <w:lang w:val="fr-FR"/>
              </w:rPr>
              <w:t>1</w:t>
            </w:r>
          </w:p>
        </w:tc>
      </w:tr>
      <w:tr w:rsidR="001046A9" w:rsidRPr="00441CD0" w14:paraId="741B8B73" w14:textId="77777777" w:rsidTr="001046A9">
        <w:tc>
          <w:tcPr>
            <w:tcW w:w="846" w:type="pct"/>
            <w:hideMark/>
          </w:tcPr>
          <w:p w14:paraId="2E2E655C" w14:textId="77777777" w:rsidR="00EE5860" w:rsidRPr="00441CD0" w:rsidRDefault="00EE5860" w:rsidP="00BB0E1F">
            <w:pPr>
              <w:pStyle w:val="TAC"/>
            </w:pPr>
            <w:r w:rsidRPr="00441CD0">
              <w:t>56</w:t>
            </w:r>
          </w:p>
        </w:tc>
        <w:tc>
          <w:tcPr>
            <w:tcW w:w="1879" w:type="pct"/>
            <w:hideMark/>
          </w:tcPr>
          <w:p w14:paraId="44F337A3" w14:textId="77777777" w:rsidR="00EE5860" w:rsidRPr="00441CD0" w:rsidRDefault="00EE5860" w:rsidP="00BB0E1F">
            <w:pPr>
              <w:pStyle w:val="TAL"/>
              <w:rPr>
                <w:sz w:val="16"/>
                <w:szCs w:val="16"/>
              </w:rPr>
            </w:pPr>
            <w:r w:rsidRPr="00441CD0">
              <w:t>PDR ID</w:t>
            </w:r>
          </w:p>
        </w:tc>
        <w:tc>
          <w:tcPr>
            <w:tcW w:w="1524" w:type="pct"/>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751" w:type="pct"/>
            <w:hideMark/>
          </w:tcPr>
          <w:p w14:paraId="3E022A3F" w14:textId="77777777" w:rsidR="00EE5860" w:rsidRPr="00441CD0" w:rsidRDefault="00EE5860" w:rsidP="00BB0E1F">
            <w:pPr>
              <w:pStyle w:val="TAC"/>
              <w:rPr>
                <w:lang w:val="fr-FR"/>
              </w:rPr>
            </w:pPr>
            <w:r w:rsidRPr="00441CD0">
              <w:rPr>
                <w:lang w:val="fr-FR"/>
              </w:rPr>
              <w:t>2</w:t>
            </w:r>
          </w:p>
        </w:tc>
      </w:tr>
      <w:tr w:rsidR="001046A9" w:rsidRPr="00441CD0" w14:paraId="2B23B3FF" w14:textId="77777777" w:rsidTr="001046A9">
        <w:tc>
          <w:tcPr>
            <w:tcW w:w="846" w:type="pct"/>
            <w:hideMark/>
          </w:tcPr>
          <w:p w14:paraId="5FC1AF70" w14:textId="77777777" w:rsidR="00EE5860" w:rsidRPr="00441CD0" w:rsidRDefault="00EE5860" w:rsidP="00BB0E1F">
            <w:pPr>
              <w:pStyle w:val="TAC"/>
            </w:pPr>
            <w:r w:rsidRPr="00441CD0">
              <w:t>57</w:t>
            </w:r>
          </w:p>
        </w:tc>
        <w:tc>
          <w:tcPr>
            <w:tcW w:w="1879" w:type="pct"/>
            <w:hideMark/>
          </w:tcPr>
          <w:p w14:paraId="247454D9" w14:textId="77777777" w:rsidR="00EE5860" w:rsidRPr="00441CD0" w:rsidRDefault="00EE5860" w:rsidP="00BB0E1F">
            <w:pPr>
              <w:pStyle w:val="TAL"/>
              <w:rPr>
                <w:sz w:val="16"/>
                <w:szCs w:val="16"/>
              </w:rPr>
            </w:pPr>
            <w:r w:rsidRPr="00441CD0">
              <w:t>F-SEID</w:t>
            </w:r>
          </w:p>
        </w:tc>
        <w:tc>
          <w:tcPr>
            <w:tcW w:w="1524" w:type="pct"/>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751" w:type="pct"/>
            <w:hideMark/>
          </w:tcPr>
          <w:p w14:paraId="6249252A" w14:textId="77777777" w:rsidR="00EE5860" w:rsidRPr="00441CD0" w:rsidRDefault="00EE5860" w:rsidP="00BB0E1F">
            <w:pPr>
              <w:pStyle w:val="TAC"/>
              <w:rPr>
                <w:lang w:val="fr-FR"/>
              </w:rPr>
            </w:pPr>
            <w:r w:rsidRPr="00441CD0">
              <w:rPr>
                <w:lang w:val="fr-FR"/>
              </w:rPr>
              <w:t>9</w:t>
            </w:r>
          </w:p>
        </w:tc>
      </w:tr>
      <w:tr w:rsidR="001046A9" w:rsidRPr="00441CD0" w14:paraId="24E88DD3" w14:textId="77777777" w:rsidTr="001046A9">
        <w:tc>
          <w:tcPr>
            <w:tcW w:w="846" w:type="pct"/>
            <w:hideMark/>
          </w:tcPr>
          <w:p w14:paraId="13BCFB28" w14:textId="77777777" w:rsidR="00EE5860" w:rsidRPr="00441CD0" w:rsidRDefault="00EE5860" w:rsidP="00BB0E1F">
            <w:pPr>
              <w:pStyle w:val="TAC"/>
              <w:rPr>
                <w:lang w:val="de-DE"/>
              </w:rPr>
            </w:pPr>
            <w:r w:rsidRPr="00441CD0">
              <w:rPr>
                <w:lang w:val="de-DE"/>
              </w:rPr>
              <w:t>58</w:t>
            </w:r>
          </w:p>
        </w:tc>
        <w:tc>
          <w:tcPr>
            <w:tcW w:w="1879" w:type="pct"/>
            <w:hideMark/>
          </w:tcPr>
          <w:p w14:paraId="53FBE5E0" w14:textId="77777777" w:rsidR="00EE5860" w:rsidRPr="00441CD0" w:rsidRDefault="00EE5860" w:rsidP="00BB0E1F">
            <w:pPr>
              <w:pStyle w:val="TAL"/>
              <w:rPr>
                <w:lang w:val="x-none"/>
              </w:rPr>
            </w:pPr>
            <w:r w:rsidRPr="00441CD0">
              <w:t>Application ID's PFDs</w:t>
            </w:r>
          </w:p>
        </w:tc>
        <w:tc>
          <w:tcPr>
            <w:tcW w:w="1524" w:type="pct"/>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751" w:type="pct"/>
            <w:hideMark/>
          </w:tcPr>
          <w:p w14:paraId="26159457" w14:textId="77777777" w:rsidR="00EE5860" w:rsidRPr="00441CD0" w:rsidRDefault="00EE5860" w:rsidP="00BB0E1F">
            <w:pPr>
              <w:pStyle w:val="TAC"/>
              <w:rPr>
                <w:lang w:val="fr-FR"/>
              </w:rPr>
            </w:pPr>
            <w:r w:rsidRPr="00441CD0">
              <w:rPr>
                <w:lang w:val="fr-FR"/>
              </w:rPr>
              <w:t>Not Applicable</w:t>
            </w:r>
          </w:p>
        </w:tc>
      </w:tr>
      <w:tr w:rsidR="001046A9" w:rsidRPr="00441CD0" w14:paraId="5F7A75B2" w14:textId="77777777" w:rsidTr="001046A9">
        <w:tc>
          <w:tcPr>
            <w:tcW w:w="846" w:type="pct"/>
            <w:hideMark/>
          </w:tcPr>
          <w:p w14:paraId="08959552" w14:textId="77777777" w:rsidR="00EE5860" w:rsidRPr="00441CD0" w:rsidRDefault="00EE5860" w:rsidP="00BB0E1F">
            <w:pPr>
              <w:pStyle w:val="TAC"/>
              <w:rPr>
                <w:lang w:val="de-DE"/>
              </w:rPr>
            </w:pPr>
            <w:r w:rsidRPr="00441CD0">
              <w:rPr>
                <w:lang w:val="de-DE"/>
              </w:rPr>
              <w:t>59</w:t>
            </w:r>
          </w:p>
        </w:tc>
        <w:tc>
          <w:tcPr>
            <w:tcW w:w="1879" w:type="pct"/>
            <w:hideMark/>
          </w:tcPr>
          <w:p w14:paraId="6D8E3112" w14:textId="77777777" w:rsidR="00EE5860" w:rsidRPr="00441CD0" w:rsidRDefault="00EE5860" w:rsidP="00BB0E1F">
            <w:pPr>
              <w:pStyle w:val="TAL"/>
              <w:rPr>
                <w:lang w:val="x-none"/>
              </w:rPr>
            </w:pPr>
            <w:r w:rsidRPr="00441CD0">
              <w:t>PFD context</w:t>
            </w:r>
          </w:p>
        </w:tc>
        <w:tc>
          <w:tcPr>
            <w:tcW w:w="1524" w:type="pct"/>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751" w:type="pct"/>
            <w:hideMark/>
          </w:tcPr>
          <w:p w14:paraId="4E8856E5" w14:textId="77777777" w:rsidR="00EE5860" w:rsidRPr="00441CD0" w:rsidRDefault="00EE5860" w:rsidP="00BB0E1F">
            <w:pPr>
              <w:pStyle w:val="TAC"/>
              <w:rPr>
                <w:lang w:val="fr-FR"/>
              </w:rPr>
            </w:pPr>
            <w:r w:rsidRPr="00441CD0">
              <w:rPr>
                <w:lang w:val="fr-FR"/>
              </w:rPr>
              <w:t>Not Applicable</w:t>
            </w:r>
          </w:p>
        </w:tc>
      </w:tr>
      <w:tr w:rsidR="001046A9" w:rsidRPr="00441CD0" w14:paraId="3EEBF846" w14:textId="77777777" w:rsidTr="001046A9">
        <w:tc>
          <w:tcPr>
            <w:tcW w:w="846" w:type="pct"/>
            <w:hideMark/>
          </w:tcPr>
          <w:p w14:paraId="78020AB9" w14:textId="77777777" w:rsidR="00EE5860" w:rsidRPr="00441CD0" w:rsidRDefault="00EE5860" w:rsidP="00BB0E1F">
            <w:pPr>
              <w:pStyle w:val="TAC"/>
              <w:rPr>
                <w:lang w:val="de-DE"/>
              </w:rPr>
            </w:pPr>
            <w:r w:rsidRPr="00441CD0">
              <w:rPr>
                <w:lang w:val="de-DE"/>
              </w:rPr>
              <w:t>60</w:t>
            </w:r>
          </w:p>
        </w:tc>
        <w:tc>
          <w:tcPr>
            <w:tcW w:w="1879" w:type="pct"/>
            <w:hideMark/>
          </w:tcPr>
          <w:p w14:paraId="01624BFA" w14:textId="77777777" w:rsidR="00EE5860" w:rsidRPr="00441CD0" w:rsidRDefault="00EE5860" w:rsidP="00BB0E1F">
            <w:pPr>
              <w:pStyle w:val="TAL"/>
              <w:rPr>
                <w:lang w:val="x-none"/>
              </w:rPr>
            </w:pPr>
            <w:r w:rsidRPr="00441CD0">
              <w:t>Node ID</w:t>
            </w:r>
          </w:p>
        </w:tc>
        <w:tc>
          <w:tcPr>
            <w:tcW w:w="1524" w:type="pct"/>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751" w:type="pct"/>
            <w:hideMark/>
          </w:tcPr>
          <w:p w14:paraId="0D3B81B7" w14:textId="77777777" w:rsidR="00EE5860" w:rsidRPr="00441CD0" w:rsidRDefault="00EE5860" w:rsidP="00BB0E1F">
            <w:pPr>
              <w:pStyle w:val="TAC"/>
              <w:rPr>
                <w:lang w:val="fr-FR"/>
              </w:rPr>
            </w:pPr>
            <w:r w:rsidRPr="00441CD0">
              <w:rPr>
                <w:lang w:val="fr-FR"/>
              </w:rPr>
              <w:t>1</w:t>
            </w:r>
          </w:p>
        </w:tc>
      </w:tr>
      <w:tr w:rsidR="001046A9" w:rsidRPr="00441CD0" w14:paraId="7D0E65D8" w14:textId="77777777" w:rsidTr="001046A9">
        <w:tc>
          <w:tcPr>
            <w:tcW w:w="846" w:type="pct"/>
            <w:hideMark/>
          </w:tcPr>
          <w:p w14:paraId="7DA06CC1" w14:textId="77777777" w:rsidR="00EE5860" w:rsidRPr="00441CD0" w:rsidRDefault="00EE5860" w:rsidP="00BB0E1F">
            <w:pPr>
              <w:pStyle w:val="TAC"/>
              <w:rPr>
                <w:lang w:val="de-DE"/>
              </w:rPr>
            </w:pPr>
            <w:r w:rsidRPr="00441CD0">
              <w:rPr>
                <w:lang w:val="de-DE"/>
              </w:rPr>
              <w:t>61</w:t>
            </w:r>
          </w:p>
        </w:tc>
        <w:tc>
          <w:tcPr>
            <w:tcW w:w="1879" w:type="pct"/>
            <w:hideMark/>
          </w:tcPr>
          <w:p w14:paraId="0E793009" w14:textId="77777777" w:rsidR="00EE5860" w:rsidRPr="00441CD0" w:rsidRDefault="00EE5860" w:rsidP="00BB0E1F">
            <w:pPr>
              <w:pStyle w:val="TAL"/>
              <w:rPr>
                <w:lang w:val="x-none"/>
              </w:rPr>
            </w:pPr>
            <w:r w:rsidRPr="00441CD0">
              <w:t>PFD contents</w:t>
            </w:r>
          </w:p>
        </w:tc>
        <w:tc>
          <w:tcPr>
            <w:tcW w:w="1524" w:type="pct"/>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751" w:type="pct"/>
            <w:hideMark/>
          </w:tcPr>
          <w:p w14:paraId="2D825BF4" w14:textId="77777777" w:rsidR="00EE5860" w:rsidRPr="00441CD0" w:rsidRDefault="00EE5860" w:rsidP="00BB0E1F">
            <w:pPr>
              <w:pStyle w:val="TAC"/>
              <w:rPr>
                <w:lang w:val="fr-FR"/>
              </w:rPr>
            </w:pPr>
            <w:r w:rsidRPr="00441CD0">
              <w:rPr>
                <w:lang w:val="de-DE"/>
              </w:rPr>
              <w:t>2</w:t>
            </w:r>
          </w:p>
        </w:tc>
      </w:tr>
      <w:tr w:rsidR="001046A9" w:rsidRPr="00441CD0" w14:paraId="78EA4663" w14:textId="77777777" w:rsidTr="001046A9">
        <w:tc>
          <w:tcPr>
            <w:tcW w:w="846" w:type="pct"/>
            <w:hideMark/>
          </w:tcPr>
          <w:p w14:paraId="2C66173E" w14:textId="77777777" w:rsidR="00EE5860" w:rsidRPr="00441CD0" w:rsidRDefault="00EE5860" w:rsidP="00BB0E1F">
            <w:pPr>
              <w:pStyle w:val="TAC"/>
              <w:rPr>
                <w:lang w:val="de-DE"/>
              </w:rPr>
            </w:pPr>
            <w:r w:rsidRPr="00441CD0">
              <w:rPr>
                <w:lang w:val="de-DE"/>
              </w:rPr>
              <w:t>62</w:t>
            </w:r>
          </w:p>
        </w:tc>
        <w:tc>
          <w:tcPr>
            <w:tcW w:w="1879" w:type="pct"/>
            <w:hideMark/>
          </w:tcPr>
          <w:p w14:paraId="63965E18" w14:textId="77777777" w:rsidR="00EE5860" w:rsidRPr="00441CD0" w:rsidRDefault="00EE5860" w:rsidP="00BB0E1F">
            <w:pPr>
              <w:pStyle w:val="TAL"/>
              <w:rPr>
                <w:lang w:val="x-none"/>
              </w:rPr>
            </w:pPr>
            <w:r w:rsidRPr="00441CD0">
              <w:t>Measurement Method</w:t>
            </w:r>
          </w:p>
        </w:tc>
        <w:tc>
          <w:tcPr>
            <w:tcW w:w="1524" w:type="pct"/>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751" w:type="pct"/>
            <w:hideMark/>
          </w:tcPr>
          <w:p w14:paraId="38498E71" w14:textId="77777777" w:rsidR="00EE5860" w:rsidRPr="00441CD0" w:rsidRDefault="00EE5860" w:rsidP="00BB0E1F">
            <w:pPr>
              <w:pStyle w:val="TAC"/>
              <w:rPr>
                <w:lang w:val="fr-FR"/>
              </w:rPr>
            </w:pPr>
            <w:r w:rsidRPr="00441CD0">
              <w:rPr>
                <w:lang w:val="fr-FR"/>
              </w:rPr>
              <w:t>1</w:t>
            </w:r>
          </w:p>
        </w:tc>
      </w:tr>
      <w:tr w:rsidR="001046A9" w:rsidRPr="00441CD0" w14:paraId="57AA17F4" w14:textId="77777777" w:rsidTr="001046A9">
        <w:tc>
          <w:tcPr>
            <w:tcW w:w="846" w:type="pct"/>
            <w:hideMark/>
          </w:tcPr>
          <w:p w14:paraId="4E9B2CCA" w14:textId="77777777" w:rsidR="00EE5860" w:rsidRPr="00441CD0" w:rsidRDefault="00EE5860" w:rsidP="00BB0E1F">
            <w:pPr>
              <w:pStyle w:val="TAC"/>
              <w:rPr>
                <w:lang w:val="de-DE"/>
              </w:rPr>
            </w:pPr>
            <w:r w:rsidRPr="00441CD0">
              <w:rPr>
                <w:lang w:val="de-DE"/>
              </w:rPr>
              <w:t>63</w:t>
            </w:r>
          </w:p>
        </w:tc>
        <w:tc>
          <w:tcPr>
            <w:tcW w:w="1879" w:type="pct"/>
            <w:hideMark/>
          </w:tcPr>
          <w:p w14:paraId="32121FB8" w14:textId="77777777" w:rsidR="00EE5860" w:rsidRPr="00441CD0" w:rsidRDefault="00EE5860" w:rsidP="00BB0E1F">
            <w:pPr>
              <w:pStyle w:val="TAL"/>
              <w:rPr>
                <w:lang w:val="x-none"/>
              </w:rPr>
            </w:pPr>
            <w:r w:rsidRPr="00441CD0">
              <w:t>Usage Report Trigger</w:t>
            </w:r>
          </w:p>
        </w:tc>
        <w:tc>
          <w:tcPr>
            <w:tcW w:w="1524" w:type="pct"/>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751" w:type="pct"/>
            <w:hideMark/>
          </w:tcPr>
          <w:p w14:paraId="492CD311" w14:textId="77777777" w:rsidR="00EE5860" w:rsidRPr="00441CD0" w:rsidRDefault="00EE5860" w:rsidP="00BB0E1F">
            <w:pPr>
              <w:pStyle w:val="TAC"/>
              <w:rPr>
                <w:lang w:val="fr-FR"/>
              </w:rPr>
            </w:pPr>
            <w:r w:rsidRPr="00441CD0">
              <w:rPr>
                <w:lang w:val="fr-FR"/>
              </w:rPr>
              <w:t>2</w:t>
            </w:r>
          </w:p>
        </w:tc>
      </w:tr>
      <w:tr w:rsidR="001046A9" w:rsidRPr="00441CD0" w14:paraId="0E631A0D" w14:textId="77777777" w:rsidTr="001046A9">
        <w:tc>
          <w:tcPr>
            <w:tcW w:w="846" w:type="pct"/>
            <w:hideMark/>
          </w:tcPr>
          <w:p w14:paraId="3365D13F" w14:textId="77777777" w:rsidR="00EE5860" w:rsidRPr="00441CD0" w:rsidRDefault="00EE5860" w:rsidP="00BB0E1F">
            <w:pPr>
              <w:pStyle w:val="TAC"/>
              <w:rPr>
                <w:lang w:val="de-DE"/>
              </w:rPr>
            </w:pPr>
            <w:r w:rsidRPr="00441CD0">
              <w:rPr>
                <w:lang w:val="de-DE"/>
              </w:rPr>
              <w:t>64</w:t>
            </w:r>
          </w:p>
        </w:tc>
        <w:tc>
          <w:tcPr>
            <w:tcW w:w="1879" w:type="pct"/>
            <w:hideMark/>
          </w:tcPr>
          <w:p w14:paraId="64191D0D" w14:textId="77777777" w:rsidR="00EE5860" w:rsidRPr="00441CD0" w:rsidRDefault="00EE5860" w:rsidP="00BB0E1F">
            <w:pPr>
              <w:pStyle w:val="TAL"/>
              <w:rPr>
                <w:lang w:val="x-none"/>
              </w:rPr>
            </w:pPr>
            <w:r w:rsidRPr="00441CD0">
              <w:t>Measurement Period</w:t>
            </w:r>
          </w:p>
        </w:tc>
        <w:tc>
          <w:tcPr>
            <w:tcW w:w="1524" w:type="pct"/>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751" w:type="pct"/>
            <w:hideMark/>
          </w:tcPr>
          <w:p w14:paraId="67A05ED6" w14:textId="77777777" w:rsidR="00EE5860" w:rsidRPr="00441CD0" w:rsidRDefault="00EE5860" w:rsidP="00BB0E1F">
            <w:pPr>
              <w:pStyle w:val="TAC"/>
              <w:rPr>
                <w:lang w:val="fr-FR"/>
              </w:rPr>
            </w:pPr>
            <w:r w:rsidRPr="00441CD0">
              <w:rPr>
                <w:lang w:val="fr-FR"/>
              </w:rPr>
              <w:t>4</w:t>
            </w:r>
          </w:p>
        </w:tc>
      </w:tr>
      <w:tr w:rsidR="001046A9" w:rsidRPr="00441CD0" w14:paraId="2D691052" w14:textId="77777777" w:rsidTr="001046A9">
        <w:tc>
          <w:tcPr>
            <w:tcW w:w="846" w:type="pct"/>
            <w:hideMark/>
          </w:tcPr>
          <w:p w14:paraId="0AEB2431" w14:textId="77777777" w:rsidR="00EE5860" w:rsidRPr="00441CD0" w:rsidRDefault="00EE5860" w:rsidP="00BB0E1F">
            <w:pPr>
              <w:pStyle w:val="TAC"/>
              <w:rPr>
                <w:lang w:val="de-DE"/>
              </w:rPr>
            </w:pPr>
            <w:r w:rsidRPr="00441CD0">
              <w:rPr>
                <w:lang w:val="de-DE"/>
              </w:rPr>
              <w:t>65</w:t>
            </w:r>
          </w:p>
        </w:tc>
        <w:tc>
          <w:tcPr>
            <w:tcW w:w="1879" w:type="pct"/>
            <w:hideMark/>
          </w:tcPr>
          <w:p w14:paraId="79D81981" w14:textId="77777777" w:rsidR="00EE5860" w:rsidRPr="00441CD0" w:rsidRDefault="00EE5860" w:rsidP="00BB0E1F">
            <w:pPr>
              <w:pStyle w:val="TAL"/>
              <w:rPr>
                <w:lang w:val="x-none"/>
              </w:rPr>
            </w:pPr>
            <w:r w:rsidRPr="00441CD0">
              <w:t>FQ-CSID</w:t>
            </w:r>
          </w:p>
        </w:tc>
        <w:tc>
          <w:tcPr>
            <w:tcW w:w="1524" w:type="pct"/>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751" w:type="pct"/>
            <w:hideMark/>
          </w:tcPr>
          <w:p w14:paraId="1D67AD1E" w14:textId="77777777" w:rsidR="00EE5860" w:rsidRPr="00441CD0" w:rsidRDefault="00EE5860" w:rsidP="00BB0E1F">
            <w:pPr>
              <w:pStyle w:val="TAC"/>
              <w:rPr>
                <w:lang w:val="fr-FR"/>
              </w:rPr>
            </w:pPr>
            <w:r w:rsidRPr="00441CD0">
              <w:rPr>
                <w:lang w:val="fr-FR"/>
              </w:rPr>
              <w:t>1</w:t>
            </w:r>
          </w:p>
        </w:tc>
      </w:tr>
      <w:tr w:rsidR="001046A9" w:rsidRPr="00441CD0" w14:paraId="51933CB4" w14:textId="77777777" w:rsidTr="001046A9">
        <w:tc>
          <w:tcPr>
            <w:tcW w:w="846" w:type="pct"/>
            <w:hideMark/>
          </w:tcPr>
          <w:p w14:paraId="32A3EB03" w14:textId="77777777" w:rsidR="00EE5860" w:rsidRPr="00441CD0" w:rsidRDefault="00EE5860" w:rsidP="00BB0E1F">
            <w:pPr>
              <w:pStyle w:val="TAC"/>
              <w:rPr>
                <w:lang w:val="de-DE"/>
              </w:rPr>
            </w:pPr>
            <w:r w:rsidRPr="00441CD0">
              <w:rPr>
                <w:lang w:val="de-DE"/>
              </w:rPr>
              <w:t>66</w:t>
            </w:r>
          </w:p>
        </w:tc>
        <w:tc>
          <w:tcPr>
            <w:tcW w:w="1879" w:type="pct"/>
            <w:hideMark/>
          </w:tcPr>
          <w:p w14:paraId="557BA808" w14:textId="77777777" w:rsidR="00EE5860" w:rsidRPr="00441CD0" w:rsidRDefault="00EE5860" w:rsidP="00BB0E1F">
            <w:pPr>
              <w:pStyle w:val="TAL"/>
              <w:rPr>
                <w:lang w:val="x-none"/>
              </w:rPr>
            </w:pPr>
            <w:r w:rsidRPr="00441CD0">
              <w:t>Volume Measurement</w:t>
            </w:r>
          </w:p>
        </w:tc>
        <w:tc>
          <w:tcPr>
            <w:tcW w:w="1524" w:type="pct"/>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751" w:type="pct"/>
            <w:hideMark/>
          </w:tcPr>
          <w:p w14:paraId="4821BE6D" w14:textId="77777777" w:rsidR="00EE5860" w:rsidRPr="00441CD0" w:rsidRDefault="00EE5860" w:rsidP="00BB0E1F">
            <w:pPr>
              <w:pStyle w:val="TAC"/>
              <w:rPr>
                <w:lang w:val="fr-FR"/>
              </w:rPr>
            </w:pPr>
            <w:r w:rsidRPr="00441CD0">
              <w:rPr>
                <w:lang w:val="fr-FR"/>
              </w:rPr>
              <w:t>1</w:t>
            </w:r>
          </w:p>
        </w:tc>
      </w:tr>
      <w:tr w:rsidR="001046A9" w:rsidRPr="00441CD0" w14:paraId="2EC2079E" w14:textId="77777777" w:rsidTr="001046A9">
        <w:tc>
          <w:tcPr>
            <w:tcW w:w="846" w:type="pct"/>
            <w:hideMark/>
          </w:tcPr>
          <w:p w14:paraId="188CAED1" w14:textId="77777777" w:rsidR="00EE5860" w:rsidRPr="00441CD0" w:rsidRDefault="00EE5860" w:rsidP="00BB0E1F">
            <w:pPr>
              <w:pStyle w:val="TAC"/>
              <w:rPr>
                <w:lang w:val="de-DE"/>
              </w:rPr>
            </w:pPr>
            <w:r w:rsidRPr="00441CD0">
              <w:rPr>
                <w:lang w:val="de-DE"/>
              </w:rPr>
              <w:t>67</w:t>
            </w:r>
          </w:p>
        </w:tc>
        <w:tc>
          <w:tcPr>
            <w:tcW w:w="1879" w:type="pct"/>
            <w:hideMark/>
          </w:tcPr>
          <w:p w14:paraId="681B5134" w14:textId="77777777" w:rsidR="00EE5860" w:rsidRPr="00441CD0" w:rsidRDefault="00EE5860" w:rsidP="00BB0E1F">
            <w:pPr>
              <w:pStyle w:val="TAL"/>
              <w:rPr>
                <w:lang w:val="x-none"/>
              </w:rPr>
            </w:pPr>
            <w:r w:rsidRPr="00441CD0">
              <w:t>Duration Measurement</w:t>
            </w:r>
          </w:p>
        </w:tc>
        <w:tc>
          <w:tcPr>
            <w:tcW w:w="1524" w:type="pct"/>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751" w:type="pct"/>
            <w:hideMark/>
          </w:tcPr>
          <w:p w14:paraId="5CF499ED" w14:textId="77777777" w:rsidR="00EE5860" w:rsidRPr="00441CD0" w:rsidRDefault="00EE5860" w:rsidP="00BB0E1F">
            <w:pPr>
              <w:pStyle w:val="TAC"/>
              <w:rPr>
                <w:lang w:val="fr-FR"/>
              </w:rPr>
            </w:pPr>
            <w:r w:rsidRPr="00441CD0">
              <w:rPr>
                <w:lang w:val="fr-FR"/>
              </w:rPr>
              <w:t>4</w:t>
            </w:r>
          </w:p>
        </w:tc>
      </w:tr>
      <w:tr w:rsidR="001046A9" w:rsidRPr="00441CD0" w14:paraId="32B23F5F" w14:textId="77777777" w:rsidTr="001046A9">
        <w:tc>
          <w:tcPr>
            <w:tcW w:w="846" w:type="pct"/>
            <w:hideMark/>
          </w:tcPr>
          <w:p w14:paraId="64AB0F2A" w14:textId="77777777" w:rsidR="00EE5860" w:rsidRPr="00441CD0" w:rsidRDefault="00EE5860" w:rsidP="00BB0E1F">
            <w:pPr>
              <w:pStyle w:val="TAC"/>
              <w:rPr>
                <w:lang w:val="de-DE"/>
              </w:rPr>
            </w:pPr>
            <w:r w:rsidRPr="00441CD0">
              <w:rPr>
                <w:lang w:val="de-DE"/>
              </w:rPr>
              <w:t>68</w:t>
            </w:r>
          </w:p>
        </w:tc>
        <w:tc>
          <w:tcPr>
            <w:tcW w:w="1879" w:type="pct"/>
            <w:hideMark/>
          </w:tcPr>
          <w:p w14:paraId="1171A523" w14:textId="77777777" w:rsidR="00EE5860" w:rsidRPr="00441CD0" w:rsidRDefault="00EE5860" w:rsidP="00BB0E1F">
            <w:pPr>
              <w:pStyle w:val="TAL"/>
              <w:rPr>
                <w:lang w:val="x-none"/>
              </w:rPr>
            </w:pPr>
            <w:r w:rsidRPr="00441CD0">
              <w:t>Application Detection Information</w:t>
            </w:r>
          </w:p>
        </w:tc>
        <w:tc>
          <w:tcPr>
            <w:tcW w:w="1524" w:type="pct"/>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751" w:type="pct"/>
            <w:hideMark/>
          </w:tcPr>
          <w:p w14:paraId="50D2667A" w14:textId="77777777" w:rsidR="00EE5860" w:rsidRPr="00441CD0" w:rsidRDefault="00EE5860" w:rsidP="00BB0E1F">
            <w:pPr>
              <w:pStyle w:val="TAC"/>
              <w:rPr>
                <w:lang w:val="fr-FR"/>
              </w:rPr>
            </w:pPr>
            <w:r w:rsidRPr="00441CD0">
              <w:rPr>
                <w:lang w:val="fr-FR"/>
              </w:rPr>
              <w:t>Not Applicable</w:t>
            </w:r>
          </w:p>
        </w:tc>
      </w:tr>
      <w:tr w:rsidR="001046A9" w:rsidRPr="00441CD0" w14:paraId="35A5B4F8" w14:textId="77777777" w:rsidTr="001046A9">
        <w:tc>
          <w:tcPr>
            <w:tcW w:w="846" w:type="pct"/>
            <w:hideMark/>
          </w:tcPr>
          <w:p w14:paraId="7B35EC4F" w14:textId="77777777" w:rsidR="00EE5860" w:rsidRPr="00441CD0" w:rsidRDefault="00EE5860" w:rsidP="00BB0E1F">
            <w:pPr>
              <w:pStyle w:val="TAC"/>
              <w:rPr>
                <w:lang w:val="de-DE"/>
              </w:rPr>
            </w:pPr>
            <w:r w:rsidRPr="00441CD0">
              <w:rPr>
                <w:lang w:val="de-DE"/>
              </w:rPr>
              <w:t>69</w:t>
            </w:r>
          </w:p>
        </w:tc>
        <w:tc>
          <w:tcPr>
            <w:tcW w:w="1879" w:type="pct"/>
            <w:hideMark/>
          </w:tcPr>
          <w:p w14:paraId="5EB799DE" w14:textId="77777777" w:rsidR="00EE5860" w:rsidRPr="00441CD0" w:rsidRDefault="00EE5860" w:rsidP="00BB0E1F">
            <w:pPr>
              <w:pStyle w:val="TAL"/>
              <w:rPr>
                <w:lang w:val="x-none"/>
              </w:rPr>
            </w:pPr>
            <w:r w:rsidRPr="00441CD0">
              <w:t>Time of First Packet</w:t>
            </w:r>
          </w:p>
        </w:tc>
        <w:tc>
          <w:tcPr>
            <w:tcW w:w="1524" w:type="pct"/>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751" w:type="pct"/>
            <w:hideMark/>
          </w:tcPr>
          <w:p w14:paraId="6858E713" w14:textId="77777777" w:rsidR="00EE5860" w:rsidRPr="00441CD0" w:rsidRDefault="00EE5860" w:rsidP="00BB0E1F">
            <w:pPr>
              <w:pStyle w:val="TAC"/>
              <w:rPr>
                <w:lang w:val="fr-FR"/>
              </w:rPr>
            </w:pPr>
            <w:r w:rsidRPr="00441CD0">
              <w:rPr>
                <w:lang w:val="fr-FR"/>
              </w:rPr>
              <w:t>4</w:t>
            </w:r>
          </w:p>
        </w:tc>
      </w:tr>
      <w:tr w:rsidR="001046A9" w:rsidRPr="00441CD0" w14:paraId="487F8AE6" w14:textId="77777777" w:rsidTr="001046A9">
        <w:tc>
          <w:tcPr>
            <w:tcW w:w="846" w:type="pct"/>
            <w:hideMark/>
          </w:tcPr>
          <w:p w14:paraId="311C6B9B" w14:textId="77777777" w:rsidR="00EE5860" w:rsidRPr="00441CD0" w:rsidRDefault="00EE5860" w:rsidP="00BB0E1F">
            <w:pPr>
              <w:pStyle w:val="TAC"/>
              <w:rPr>
                <w:lang w:val="de-DE"/>
              </w:rPr>
            </w:pPr>
            <w:r w:rsidRPr="00441CD0">
              <w:rPr>
                <w:lang w:val="de-DE"/>
              </w:rPr>
              <w:t>70</w:t>
            </w:r>
          </w:p>
        </w:tc>
        <w:tc>
          <w:tcPr>
            <w:tcW w:w="1879" w:type="pct"/>
            <w:hideMark/>
          </w:tcPr>
          <w:p w14:paraId="2A58E729" w14:textId="77777777" w:rsidR="00EE5860" w:rsidRPr="00441CD0" w:rsidRDefault="00EE5860" w:rsidP="00BB0E1F">
            <w:pPr>
              <w:pStyle w:val="TAL"/>
              <w:rPr>
                <w:lang w:val="x-none"/>
              </w:rPr>
            </w:pPr>
            <w:r w:rsidRPr="00441CD0">
              <w:t>Time of Last Packet</w:t>
            </w:r>
          </w:p>
        </w:tc>
        <w:tc>
          <w:tcPr>
            <w:tcW w:w="1524" w:type="pct"/>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751" w:type="pct"/>
            <w:hideMark/>
          </w:tcPr>
          <w:p w14:paraId="7C865533" w14:textId="77777777" w:rsidR="00EE5860" w:rsidRPr="00441CD0" w:rsidRDefault="00EE5860" w:rsidP="00BB0E1F">
            <w:pPr>
              <w:pStyle w:val="TAC"/>
              <w:rPr>
                <w:lang w:val="fr-FR"/>
              </w:rPr>
            </w:pPr>
            <w:r w:rsidRPr="00441CD0">
              <w:rPr>
                <w:lang w:val="fr-FR"/>
              </w:rPr>
              <w:t>4</w:t>
            </w:r>
          </w:p>
        </w:tc>
      </w:tr>
      <w:tr w:rsidR="001046A9" w:rsidRPr="00441CD0" w14:paraId="054A1FAD" w14:textId="77777777" w:rsidTr="001046A9">
        <w:tc>
          <w:tcPr>
            <w:tcW w:w="846" w:type="pct"/>
            <w:hideMark/>
          </w:tcPr>
          <w:p w14:paraId="60007FAE" w14:textId="77777777" w:rsidR="00EE5860" w:rsidRPr="00441CD0" w:rsidRDefault="00EE5860" w:rsidP="00BB0E1F">
            <w:pPr>
              <w:pStyle w:val="TAC"/>
              <w:rPr>
                <w:lang w:val="de-DE"/>
              </w:rPr>
            </w:pPr>
            <w:r w:rsidRPr="00441CD0">
              <w:rPr>
                <w:lang w:val="de-DE"/>
              </w:rPr>
              <w:t>71</w:t>
            </w:r>
          </w:p>
        </w:tc>
        <w:tc>
          <w:tcPr>
            <w:tcW w:w="1879" w:type="pct"/>
            <w:hideMark/>
          </w:tcPr>
          <w:p w14:paraId="0E2F2628" w14:textId="77777777" w:rsidR="00EE5860" w:rsidRPr="00441CD0" w:rsidRDefault="00EE5860" w:rsidP="00BB0E1F">
            <w:pPr>
              <w:pStyle w:val="TAL"/>
              <w:rPr>
                <w:lang w:val="x-none"/>
              </w:rPr>
            </w:pPr>
            <w:r w:rsidRPr="00441CD0">
              <w:t>Quota Holding Time</w:t>
            </w:r>
          </w:p>
        </w:tc>
        <w:tc>
          <w:tcPr>
            <w:tcW w:w="1524" w:type="pct"/>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751" w:type="pct"/>
            <w:hideMark/>
          </w:tcPr>
          <w:p w14:paraId="0578C5D5" w14:textId="77777777" w:rsidR="00EE5860" w:rsidRPr="00441CD0" w:rsidRDefault="00EE5860" w:rsidP="00BB0E1F">
            <w:pPr>
              <w:pStyle w:val="TAC"/>
              <w:rPr>
                <w:lang w:val="sv-SE"/>
              </w:rPr>
            </w:pPr>
            <w:r w:rsidRPr="00441CD0">
              <w:rPr>
                <w:lang w:val="sv-SE"/>
              </w:rPr>
              <w:t>4</w:t>
            </w:r>
          </w:p>
        </w:tc>
      </w:tr>
      <w:tr w:rsidR="001046A9" w:rsidRPr="00441CD0" w14:paraId="49C0A2F6" w14:textId="77777777" w:rsidTr="001046A9">
        <w:tc>
          <w:tcPr>
            <w:tcW w:w="846" w:type="pct"/>
            <w:hideMark/>
          </w:tcPr>
          <w:p w14:paraId="07ADD22B" w14:textId="77777777" w:rsidR="00EE5860" w:rsidRPr="00441CD0" w:rsidRDefault="00EE5860" w:rsidP="00BB0E1F">
            <w:pPr>
              <w:pStyle w:val="TAC"/>
              <w:rPr>
                <w:lang w:val="de-DE"/>
              </w:rPr>
            </w:pPr>
            <w:r w:rsidRPr="00441CD0">
              <w:rPr>
                <w:lang w:val="de-DE"/>
              </w:rPr>
              <w:t>72</w:t>
            </w:r>
          </w:p>
        </w:tc>
        <w:tc>
          <w:tcPr>
            <w:tcW w:w="1879" w:type="pct"/>
            <w:hideMark/>
          </w:tcPr>
          <w:p w14:paraId="32647671" w14:textId="77777777" w:rsidR="00EE5860" w:rsidRPr="00441CD0" w:rsidRDefault="00EE5860" w:rsidP="00BB0E1F">
            <w:pPr>
              <w:pStyle w:val="TAL"/>
              <w:rPr>
                <w:lang w:val="x-none"/>
              </w:rPr>
            </w:pPr>
            <w:r w:rsidRPr="00441CD0">
              <w:t>Dropped DL Traffic Threshold</w:t>
            </w:r>
          </w:p>
        </w:tc>
        <w:tc>
          <w:tcPr>
            <w:tcW w:w="1524" w:type="pct"/>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751" w:type="pct"/>
            <w:hideMark/>
          </w:tcPr>
          <w:p w14:paraId="2450C5CA" w14:textId="77777777" w:rsidR="00EE5860" w:rsidRPr="00441CD0" w:rsidRDefault="00EE5860" w:rsidP="00BB0E1F">
            <w:pPr>
              <w:pStyle w:val="TAC"/>
              <w:rPr>
                <w:lang w:val="fr-FR"/>
              </w:rPr>
            </w:pPr>
            <w:r w:rsidRPr="00441CD0">
              <w:rPr>
                <w:lang w:val="fr-FR"/>
              </w:rPr>
              <w:t>1</w:t>
            </w:r>
          </w:p>
        </w:tc>
      </w:tr>
      <w:tr w:rsidR="001046A9" w:rsidRPr="00441CD0" w14:paraId="5732B37C" w14:textId="77777777" w:rsidTr="001046A9">
        <w:tc>
          <w:tcPr>
            <w:tcW w:w="846" w:type="pct"/>
            <w:hideMark/>
          </w:tcPr>
          <w:p w14:paraId="7E388344" w14:textId="77777777" w:rsidR="00EE5860" w:rsidRPr="00441CD0" w:rsidRDefault="00EE5860" w:rsidP="00BB0E1F">
            <w:pPr>
              <w:pStyle w:val="TAC"/>
              <w:rPr>
                <w:lang w:val="de-DE"/>
              </w:rPr>
            </w:pPr>
            <w:r w:rsidRPr="00441CD0">
              <w:rPr>
                <w:lang w:val="de-DE"/>
              </w:rPr>
              <w:t>73</w:t>
            </w:r>
          </w:p>
        </w:tc>
        <w:tc>
          <w:tcPr>
            <w:tcW w:w="1879" w:type="pct"/>
            <w:hideMark/>
          </w:tcPr>
          <w:p w14:paraId="5910C7FB" w14:textId="77777777" w:rsidR="00EE5860" w:rsidRPr="00441CD0" w:rsidRDefault="00EE5860" w:rsidP="00BB0E1F">
            <w:pPr>
              <w:pStyle w:val="TAL"/>
              <w:rPr>
                <w:lang w:val="x-none"/>
              </w:rPr>
            </w:pPr>
            <w:r w:rsidRPr="00441CD0">
              <w:t>Volume Quota</w:t>
            </w:r>
          </w:p>
        </w:tc>
        <w:tc>
          <w:tcPr>
            <w:tcW w:w="1524" w:type="pct"/>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751" w:type="pct"/>
            <w:hideMark/>
          </w:tcPr>
          <w:p w14:paraId="43F633EC" w14:textId="77777777" w:rsidR="00EE5860" w:rsidRPr="00441CD0" w:rsidRDefault="00EE5860" w:rsidP="00BB0E1F">
            <w:pPr>
              <w:pStyle w:val="TAC"/>
              <w:rPr>
                <w:lang w:val="sv-SE"/>
              </w:rPr>
            </w:pPr>
            <w:r w:rsidRPr="00441CD0">
              <w:rPr>
                <w:lang w:val="sv-SE"/>
              </w:rPr>
              <w:t>1</w:t>
            </w:r>
          </w:p>
        </w:tc>
      </w:tr>
      <w:tr w:rsidR="001046A9" w:rsidRPr="00441CD0" w14:paraId="5B15A8F1" w14:textId="77777777" w:rsidTr="001046A9">
        <w:tc>
          <w:tcPr>
            <w:tcW w:w="846" w:type="pct"/>
            <w:hideMark/>
          </w:tcPr>
          <w:p w14:paraId="4F1C7237" w14:textId="77777777" w:rsidR="00EE5860" w:rsidRPr="00441CD0" w:rsidRDefault="00EE5860" w:rsidP="00BB0E1F">
            <w:pPr>
              <w:pStyle w:val="TAC"/>
              <w:rPr>
                <w:lang w:val="de-DE"/>
              </w:rPr>
            </w:pPr>
            <w:r w:rsidRPr="00441CD0">
              <w:rPr>
                <w:lang w:val="de-DE"/>
              </w:rPr>
              <w:t>74</w:t>
            </w:r>
          </w:p>
        </w:tc>
        <w:tc>
          <w:tcPr>
            <w:tcW w:w="1879" w:type="pct"/>
            <w:hideMark/>
          </w:tcPr>
          <w:p w14:paraId="11567D7A" w14:textId="77777777" w:rsidR="00EE5860" w:rsidRPr="00441CD0" w:rsidRDefault="00EE5860" w:rsidP="00BB0E1F">
            <w:pPr>
              <w:pStyle w:val="TAL"/>
              <w:rPr>
                <w:lang w:val="x-none"/>
              </w:rPr>
            </w:pPr>
            <w:r w:rsidRPr="00441CD0">
              <w:t>Time Quota</w:t>
            </w:r>
          </w:p>
        </w:tc>
        <w:tc>
          <w:tcPr>
            <w:tcW w:w="1524" w:type="pct"/>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751" w:type="pct"/>
            <w:hideMark/>
          </w:tcPr>
          <w:p w14:paraId="4A528719" w14:textId="77777777" w:rsidR="00EE5860" w:rsidRPr="00441CD0" w:rsidRDefault="00EE5860" w:rsidP="00BB0E1F">
            <w:pPr>
              <w:pStyle w:val="TAC"/>
              <w:rPr>
                <w:lang w:val="sv-SE"/>
              </w:rPr>
            </w:pPr>
            <w:r w:rsidRPr="00441CD0">
              <w:rPr>
                <w:lang w:val="sv-SE"/>
              </w:rPr>
              <w:t>4</w:t>
            </w:r>
          </w:p>
        </w:tc>
      </w:tr>
      <w:tr w:rsidR="001046A9" w:rsidRPr="00441CD0" w14:paraId="5DF18938" w14:textId="77777777" w:rsidTr="001046A9">
        <w:tc>
          <w:tcPr>
            <w:tcW w:w="846" w:type="pct"/>
            <w:hideMark/>
          </w:tcPr>
          <w:p w14:paraId="68FEFDBD" w14:textId="77777777" w:rsidR="00EE5860" w:rsidRPr="00441CD0" w:rsidRDefault="00EE5860" w:rsidP="00BB0E1F">
            <w:pPr>
              <w:pStyle w:val="TAC"/>
              <w:rPr>
                <w:lang w:val="de-DE"/>
              </w:rPr>
            </w:pPr>
            <w:r w:rsidRPr="00441CD0">
              <w:rPr>
                <w:lang w:val="de-DE"/>
              </w:rPr>
              <w:t>75</w:t>
            </w:r>
          </w:p>
        </w:tc>
        <w:tc>
          <w:tcPr>
            <w:tcW w:w="1879" w:type="pct"/>
            <w:hideMark/>
          </w:tcPr>
          <w:p w14:paraId="195933D9" w14:textId="77777777" w:rsidR="00EE5860" w:rsidRPr="00441CD0" w:rsidRDefault="00EE5860" w:rsidP="00BB0E1F">
            <w:pPr>
              <w:pStyle w:val="TAL"/>
              <w:rPr>
                <w:lang w:val="x-none"/>
              </w:rPr>
            </w:pPr>
            <w:r w:rsidRPr="00441CD0">
              <w:t>Start Time</w:t>
            </w:r>
          </w:p>
        </w:tc>
        <w:tc>
          <w:tcPr>
            <w:tcW w:w="1524" w:type="pct"/>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751" w:type="pct"/>
            <w:hideMark/>
          </w:tcPr>
          <w:p w14:paraId="018B7419" w14:textId="77777777" w:rsidR="00EE5860" w:rsidRPr="00441CD0" w:rsidRDefault="00EE5860" w:rsidP="00BB0E1F">
            <w:pPr>
              <w:pStyle w:val="TAC"/>
              <w:rPr>
                <w:lang w:val="sv-SE"/>
              </w:rPr>
            </w:pPr>
            <w:r w:rsidRPr="00441CD0">
              <w:rPr>
                <w:lang w:val="sv-SE"/>
              </w:rPr>
              <w:t>4</w:t>
            </w:r>
          </w:p>
        </w:tc>
      </w:tr>
      <w:tr w:rsidR="001046A9" w:rsidRPr="00441CD0" w14:paraId="0648C539" w14:textId="77777777" w:rsidTr="001046A9">
        <w:tc>
          <w:tcPr>
            <w:tcW w:w="846" w:type="pct"/>
            <w:hideMark/>
          </w:tcPr>
          <w:p w14:paraId="162A14A5" w14:textId="77777777" w:rsidR="00EE5860" w:rsidRPr="00441CD0" w:rsidRDefault="00EE5860" w:rsidP="00BB0E1F">
            <w:pPr>
              <w:pStyle w:val="TAC"/>
              <w:rPr>
                <w:lang w:val="de-DE"/>
              </w:rPr>
            </w:pPr>
            <w:r w:rsidRPr="00441CD0">
              <w:rPr>
                <w:lang w:val="de-DE"/>
              </w:rPr>
              <w:t>76</w:t>
            </w:r>
          </w:p>
        </w:tc>
        <w:tc>
          <w:tcPr>
            <w:tcW w:w="1879" w:type="pct"/>
            <w:hideMark/>
          </w:tcPr>
          <w:p w14:paraId="6766C113" w14:textId="77777777" w:rsidR="00EE5860" w:rsidRPr="00441CD0" w:rsidRDefault="00EE5860" w:rsidP="00BB0E1F">
            <w:pPr>
              <w:pStyle w:val="TAL"/>
              <w:rPr>
                <w:lang w:val="x-none"/>
              </w:rPr>
            </w:pPr>
            <w:r w:rsidRPr="00441CD0">
              <w:t>End Time</w:t>
            </w:r>
          </w:p>
        </w:tc>
        <w:tc>
          <w:tcPr>
            <w:tcW w:w="1524" w:type="pct"/>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751" w:type="pct"/>
            <w:hideMark/>
          </w:tcPr>
          <w:p w14:paraId="53C34C09" w14:textId="77777777" w:rsidR="00EE5860" w:rsidRPr="00441CD0" w:rsidRDefault="00EE5860" w:rsidP="00BB0E1F">
            <w:pPr>
              <w:pStyle w:val="TAC"/>
              <w:rPr>
                <w:lang w:val="fr-FR"/>
              </w:rPr>
            </w:pPr>
            <w:r w:rsidRPr="00441CD0">
              <w:rPr>
                <w:lang w:val="fr-FR"/>
              </w:rPr>
              <w:t>4</w:t>
            </w:r>
          </w:p>
        </w:tc>
      </w:tr>
      <w:tr w:rsidR="001046A9" w:rsidRPr="00441CD0" w14:paraId="3329C247" w14:textId="77777777" w:rsidTr="001046A9">
        <w:tc>
          <w:tcPr>
            <w:tcW w:w="846" w:type="pct"/>
            <w:hideMark/>
          </w:tcPr>
          <w:p w14:paraId="30C2C7EA" w14:textId="77777777" w:rsidR="00EE5860" w:rsidRPr="00441CD0" w:rsidRDefault="00EE5860" w:rsidP="00BB0E1F">
            <w:pPr>
              <w:pStyle w:val="TAC"/>
              <w:rPr>
                <w:lang w:val="de-DE"/>
              </w:rPr>
            </w:pPr>
            <w:r w:rsidRPr="00441CD0">
              <w:rPr>
                <w:lang w:val="de-DE"/>
              </w:rPr>
              <w:t>77</w:t>
            </w:r>
          </w:p>
        </w:tc>
        <w:tc>
          <w:tcPr>
            <w:tcW w:w="1879" w:type="pct"/>
            <w:hideMark/>
          </w:tcPr>
          <w:p w14:paraId="3B7C3C4B" w14:textId="77777777" w:rsidR="00EE5860" w:rsidRPr="00441CD0" w:rsidRDefault="00EE5860" w:rsidP="00BB0E1F">
            <w:pPr>
              <w:pStyle w:val="TAL"/>
              <w:rPr>
                <w:lang w:val="x-none"/>
              </w:rPr>
            </w:pPr>
            <w:r w:rsidRPr="00441CD0">
              <w:t>Query URR</w:t>
            </w:r>
          </w:p>
        </w:tc>
        <w:tc>
          <w:tcPr>
            <w:tcW w:w="1524" w:type="pct"/>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751" w:type="pct"/>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1046A9" w:rsidRPr="00441CD0" w14:paraId="533DEC82" w14:textId="77777777" w:rsidTr="001046A9">
        <w:tc>
          <w:tcPr>
            <w:tcW w:w="846" w:type="pct"/>
            <w:hideMark/>
          </w:tcPr>
          <w:p w14:paraId="640EED97" w14:textId="77777777" w:rsidR="00EE5860" w:rsidRPr="00441CD0" w:rsidRDefault="00EE5860" w:rsidP="00BB0E1F">
            <w:pPr>
              <w:pStyle w:val="TAC"/>
              <w:rPr>
                <w:lang w:val="de-DE"/>
              </w:rPr>
            </w:pPr>
            <w:r w:rsidRPr="00441CD0">
              <w:rPr>
                <w:lang w:val="de-DE"/>
              </w:rPr>
              <w:t>78</w:t>
            </w:r>
          </w:p>
        </w:tc>
        <w:tc>
          <w:tcPr>
            <w:tcW w:w="1879" w:type="pct"/>
            <w:hideMark/>
          </w:tcPr>
          <w:p w14:paraId="2BBDA4DB" w14:textId="77777777" w:rsidR="00EE5860" w:rsidRPr="00441CD0" w:rsidRDefault="00EE5860" w:rsidP="00BB0E1F">
            <w:pPr>
              <w:pStyle w:val="TAL"/>
              <w:rPr>
                <w:lang w:val="x-none"/>
              </w:rPr>
            </w:pPr>
            <w:r w:rsidRPr="00441CD0">
              <w:t>Usage Report (Session Modification Response)</w:t>
            </w:r>
          </w:p>
        </w:tc>
        <w:tc>
          <w:tcPr>
            <w:tcW w:w="1524" w:type="pct"/>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751" w:type="pct"/>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1046A9" w:rsidRPr="00441CD0" w14:paraId="1D821E51" w14:textId="77777777" w:rsidTr="001046A9">
        <w:tc>
          <w:tcPr>
            <w:tcW w:w="846" w:type="pct"/>
            <w:hideMark/>
          </w:tcPr>
          <w:p w14:paraId="09A72899" w14:textId="77777777" w:rsidR="00EE5860" w:rsidRPr="00441CD0" w:rsidRDefault="00EE5860" w:rsidP="00BB0E1F">
            <w:pPr>
              <w:pStyle w:val="TAC"/>
              <w:rPr>
                <w:lang w:val="de-DE"/>
              </w:rPr>
            </w:pPr>
            <w:r w:rsidRPr="00441CD0">
              <w:rPr>
                <w:lang w:val="de-DE"/>
              </w:rPr>
              <w:t>79</w:t>
            </w:r>
          </w:p>
        </w:tc>
        <w:tc>
          <w:tcPr>
            <w:tcW w:w="1879" w:type="pct"/>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524" w:type="pct"/>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751" w:type="pct"/>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1046A9" w:rsidRPr="00441CD0" w14:paraId="6C3DFE25" w14:textId="77777777" w:rsidTr="001046A9">
        <w:tc>
          <w:tcPr>
            <w:tcW w:w="846" w:type="pct"/>
            <w:hideMark/>
          </w:tcPr>
          <w:p w14:paraId="23D1B868" w14:textId="77777777" w:rsidR="00EE5860" w:rsidRPr="00441CD0" w:rsidRDefault="00EE5860" w:rsidP="00BB0E1F">
            <w:pPr>
              <w:pStyle w:val="TAC"/>
              <w:rPr>
                <w:lang w:val="de-DE"/>
              </w:rPr>
            </w:pPr>
            <w:r w:rsidRPr="00441CD0">
              <w:rPr>
                <w:lang w:val="de-DE"/>
              </w:rPr>
              <w:t>80</w:t>
            </w:r>
          </w:p>
        </w:tc>
        <w:tc>
          <w:tcPr>
            <w:tcW w:w="1879" w:type="pct"/>
            <w:hideMark/>
          </w:tcPr>
          <w:p w14:paraId="3F9C435A" w14:textId="77777777" w:rsidR="00EE5860" w:rsidRPr="00441CD0" w:rsidRDefault="00EE5860" w:rsidP="00BB0E1F">
            <w:pPr>
              <w:pStyle w:val="TAL"/>
              <w:rPr>
                <w:lang w:val="x-none"/>
              </w:rPr>
            </w:pPr>
            <w:r w:rsidRPr="00441CD0">
              <w:t>Usage Report (Session Report Request)</w:t>
            </w:r>
          </w:p>
        </w:tc>
        <w:tc>
          <w:tcPr>
            <w:tcW w:w="1524" w:type="pct"/>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751" w:type="pct"/>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1046A9" w:rsidRPr="00441CD0" w14:paraId="0CF82D18" w14:textId="77777777" w:rsidTr="001046A9">
        <w:tc>
          <w:tcPr>
            <w:tcW w:w="846" w:type="pct"/>
            <w:hideMark/>
          </w:tcPr>
          <w:p w14:paraId="214BCC7A" w14:textId="77777777" w:rsidR="00EE5860" w:rsidRPr="00441CD0" w:rsidRDefault="00EE5860" w:rsidP="00BB0E1F">
            <w:pPr>
              <w:pStyle w:val="TAC"/>
              <w:rPr>
                <w:lang w:val="sv-SE"/>
              </w:rPr>
            </w:pPr>
            <w:r w:rsidRPr="00441CD0">
              <w:rPr>
                <w:lang w:val="sv-SE"/>
              </w:rPr>
              <w:t>81</w:t>
            </w:r>
          </w:p>
        </w:tc>
        <w:tc>
          <w:tcPr>
            <w:tcW w:w="1879" w:type="pct"/>
            <w:hideMark/>
          </w:tcPr>
          <w:p w14:paraId="73F021AF" w14:textId="77777777" w:rsidR="00EE5860" w:rsidRPr="00441CD0" w:rsidRDefault="00EE5860" w:rsidP="00BB0E1F">
            <w:pPr>
              <w:pStyle w:val="TAL"/>
              <w:rPr>
                <w:lang w:val="x-none"/>
              </w:rPr>
            </w:pPr>
            <w:r w:rsidRPr="00441CD0">
              <w:t>URR ID</w:t>
            </w:r>
          </w:p>
        </w:tc>
        <w:tc>
          <w:tcPr>
            <w:tcW w:w="1524" w:type="pct"/>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751" w:type="pct"/>
            <w:hideMark/>
          </w:tcPr>
          <w:p w14:paraId="386B71C4" w14:textId="77777777" w:rsidR="00EE5860" w:rsidRPr="00441CD0" w:rsidRDefault="00EE5860" w:rsidP="00BB0E1F">
            <w:pPr>
              <w:pStyle w:val="TAC"/>
              <w:rPr>
                <w:lang w:val="de-DE"/>
              </w:rPr>
            </w:pPr>
            <w:r w:rsidRPr="00441CD0">
              <w:rPr>
                <w:lang w:val="de-DE"/>
              </w:rPr>
              <w:t>4</w:t>
            </w:r>
          </w:p>
        </w:tc>
      </w:tr>
      <w:tr w:rsidR="001046A9" w:rsidRPr="00441CD0" w14:paraId="6C19D958" w14:textId="77777777" w:rsidTr="001046A9">
        <w:tc>
          <w:tcPr>
            <w:tcW w:w="846" w:type="pct"/>
            <w:hideMark/>
          </w:tcPr>
          <w:p w14:paraId="27E6B0BC" w14:textId="77777777" w:rsidR="00EE5860" w:rsidRPr="00441CD0" w:rsidRDefault="00EE5860" w:rsidP="00BB0E1F">
            <w:pPr>
              <w:pStyle w:val="TAC"/>
              <w:rPr>
                <w:lang w:val="sv-SE"/>
              </w:rPr>
            </w:pPr>
            <w:r w:rsidRPr="00441CD0">
              <w:rPr>
                <w:lang w:val="sv-SE"/>
              </w:rPr>
              <w:t>82</w:t>
            </w:r>
          </w:p>
        </w:tc>
        <w:tc>
          <w:tcPr>
            <w:tcW w:w="1879" w:type="pct"/>
            <w:hideMark/>
          </w:tcPr>
          <w:p w14:paraId="5816ECEB" w14:textId="77777777" w:rsidR="00EE5860" w:rsidRPr="00441CD0" w:rsidRDefault="00EE5860" w:rsidP="00BB0E1F">
            <w:pPr>
              <w:pStyle w:val="TAL"/>
              <w:rPr>
                <w:lang w:val="x-none"/>
              </w:rPr>
            </w:pPr>
            <w:r w:rsidRPr="00441CD0">
              <w:t>Linked URR ID</w:t>
            </w:r>
          </w:p>
        </w:tc>
        <w:tc>
          <w:tcPr>
            <w:tcW w:w="1524" w:type="pct"/>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751" w:type="pct"/>
            <w:hideMark/>
          </w:tcPr>
          <w:p w14:paraId="4ADBC4CD" w14:textId="77777777" w:rsidR="00EE5860" w:rsidRPr="00441CD0" w:rsidRDefault="00EE5860" w:rsidP="00BB0E1F">
            <w:pPr>
              <w:pStyle w:val="TAC"/>
              <w:rPr>
                <w:lang w:val="de-DE"/>
              </w:rPr>
            </w:pPr>
            <w:r w:rsidRPr="00441CD0">
              <w:rPr>
                <w:lang w:val="de-DE"/>
              </w:rPr>
              <w:t>4</w:t>
            </w:r>
          </w:p>
        </w:tc>
      </w:tr>
      <w:tr w:rsidR="001046A9" w:rsidRPr="00441CD0" w14:paraId="44E045CA" w14:textId="77777777" w:rsidTr="001046A9">
        <w:tc>
          <w:tcPr>
            <w:tcW w:w="846" w:type="pct"/>
            <w:hideMark/>
          </w:tcPr>
          <w:p w14:paraId="36B3F2E4" w14:textId="77777777" w:rsidR="00EE5860" w:rsidRPr="00441CD0" w:rsidRDefault="00EE5860" w:rsidP="00BB0E1F">
            <w:pPr>
              <w:pStyle w:val="TAC"/>
              <w:rPr>
                <w:lang w:val="sv-SE"/>
              </w:rPr>
            </w:pPr>
            <w:r w:rsidRPr="00441CD0">
              <w:rPr>
                <w:lang w:val="sv-SE"/>
              </w:rPr>
              <w:t>83</w:t>
            </w:r>
          </w:p>
        </w:tc>
        <w:tc>
          <w:tcPr>
            <w:tcW w:w="1879" w:type="pct"/>
            <w:hideMark/>
          </w:tcPr>
          <w:p w14:paraId="3079DA4A" w14:textId="77777777" w:rsidR="00EE5860" w:rsidRPr="00441CD0" w:rsidRDefault="00EE5860" w:rsidP="00BB0E1F">
            <w:pPr>
              <w:pStyle w:val="TAL"/>
              <w:rPr>
                <w:lang w:val="x-none"/>
              </w:rPr>
            </w:pPr>
            <w:r w:rsidRPr="00441CD0">
              <w:t>Downlink Data Report</w:t>
            </w:r>
          </w:p>
        </w:tc>
        <w:tc>
          <w:tcPr>
            <w:tcW w:w="1524" w:type="pct"/>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751" w:type="pct"/>
            <w:hideMark/>
          </w:tcPr>
          <w:p w14:paraId="2889ADE0" w14:textId="77777777" w:rsidR="00EE5860" w:rsidRPr="00441CD0" w:rsidRDefault="00EE5860" w:rsidP="00BB0E1F">
            <w:pPr>
              <w:pStyle w:val="TAC"/>
              <w:rPr>
                <w:lang w:val="de-DE"/>
              </w:rPr>
            </w:pPr>
            <w:r w:rsidRPr="00441CD0">
              <w:rPr>
                <w:lang w:val="fr-FR"/>
              </w:rPr>
              <w:t>Not Applicable</w:t>
            </w:r>
          </w:p>
        </w:tc>
      </w:tr>
      <w:tr w:rsidR="001046A9" w:rsidRPr="00441CD0" w14:paraId="7465DE86" w14:textId="77777777" w:rsidTr="001046A9">
        <w:tc>
          <w:tcPr>
            <w:tcW w:w="846" w:type="pct"/>
            <w:hideMark/>
          </w:tcPr>
          <w:p w14:paraId="6AE220EF" w14:textId="77777777" w:rsidR="00EE5860" w:rsidRPr="00441CD0" w:rsidRDefault="00EE5860" w:rsidP="00BB0E1F">
            <w:pPr>
              <w:pStyle w:val="TAC"/>
              <w:rPr>
                <w:lang w:val="de-DE"/>
              </w:rPr>
            </w:pPr>
            <w:r w:rsidRPr="00441CD0">
              <w:rPr>
                <w:lang w:val="de-DE"/>
              </w:rPr>
              <w:t>84</w:t>
            </w:r>
          </w:p>
        </w:tc>
        <w:tc>
          <w:tcPr>
            <w:tcW w:w="1879" w:type="pct"/>
            <w:hideMark/>
          </w:tcPr>
          <w:p w14:paraId="001666C4" w14:textId="77777777" w:rsidR="00EE5860" w:rsidRPr="00441CD0" w:rsidRDefault="00EE5860" w:rsidP="00BB0E1F">
            <w:pPr>
              <w:pStyle w:val="TAL"/>
              <w:rPr>
                <w:lang w:val="x-none"/>
              </w:rPr>
            </w:pPr>
            <w:r w:rsidRPr="00441CD0">
              <w:t>Outer Header Creation</w:t>
            </w:r>
          </w:p>
        </w:tc>
        <w:tc>
          <w:tcPr>
            <w:tcW w:w="1524" w:type="pct"/>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751" w:type="pct"/>
            <w:hideMark/>
          </w:tcPr>
          <w:p w14:paraId="6C758B17" w14:textId="77777777" w:rsidR="00EE5860" w:rsidRPr="00441CD0" w:rsidRDefault="00EE5860" w:rsidP="00BB0E1F">
            <w:pPr>
              <w:pStyle w:val="TAC"/>
              <w:rPr>
                <w:lang w:val="fr-FR"/>
              </w:rPr>
            </w:pPr>
            <w:r w:rsidRPr="00441CD0">
              <w:rPr>
                <w:lang w:val="fr-FR"/>
              </w:rPr>
              <w:t>2</w:t>
            </w:r>
          </w:p>
        </w:tc>
      </w:tr>
      <w:tr w:rsidR="001046A9" w:rsidRPr="00441CD0" w14:paraId="333CD806" w14:textId="77777777" w:rsidTr="001046A9">
        <w:tc>
          <w:tcPr>
            <w:tcW w:w="846" w:type="pct"/>
            <w:hideMark/>
          </w:tcPr>
          <w:p w14:paraId="0316AD8C" w14:textId="77777777" w:rsidR="00EE5860" w:rsidRPr="00441CD0" w:rsidRDefault="00EE5860" w:rsidP="00BB0E1F">
            <w:pPr>
              <w:pStyle w:val="TAC"/>
              <w:rPr>
                <w:lang w:val="sv-SE"/>
              </w:rPr>
            </w:pPr>
            <w:r w:rsidRPr="00441CD0">
              <w:rPr>
                <w:lang w:val="sv-SE"/>
              </w:rPr>
              <w:t>85</w:t>
            </w:r>
          </w:p>
        </w:tc>
        <w:tc>
          <w:tcPr>
            <w:tcW w:w="1879" w:type="pct"/>
            <w:hideMark/>
          </w:tcPr>
          <w:p w14:paraId="180C98DF" w14:textId="77777777" w:rsidR="00EE5860" w:rsidRPr="00441CD0" w:rsidRDefault="00EE5860" w:rsidP="00BB0E1F">
            <w:pPr>
              <w:pStyle w:val="TAL"/>
              <w:rPr>
                <w:lang w:val="x-none"/>
              </w:rPr>
            </w:pPr>
            <w:r w:rsidRPr="00441CD0">
              <w:t>Create BAR</w:t>
            </w:r>
          </w:p>
        </w:tc>
        <w:tc>
          <w:tcPr>
            <w:tcW w:w="1524" w:type="pct"/>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751" w:type="pct"/>
            <w:hideMark/>
          </w:tcPr>
          <w:p w14:paraId="6B1C2ED0" w14:textId="77777777" w:rsidR="00EE5860" w:rsidRPr="00441CD0" w:rsidRDefault="00EE5860" w:rsidP="00BB0E1F">
            <w:pPr>
              <w:pStyle w:val="TAC"/>
              <w:rPr>
                <w:lang w:val="de-DE"/>
              </w:rPr>
            </w:pPr>
            <w:r w:rsidRPr="00441CD0">
              <w:rPr>
                <w:lang w:val="de-DE"/>
              </w:rPr>
              <w:t>Not Applicable</w:t>
            </w:r>
          </w:p>
        </w:tc>
      </w:tr>
      <w:tr w:rsidR="001046A9" w:rsidRPr="00441CD0" w14:paraId="7C6FC523" w14:textId="77777777" w:rsidTr="001046A9">
        <w:tc>
          <w:tcPr>
            <w:tcW w:w="846" w:type="pct"/>
            <w:hideMark/>
          </w:tcPr>
          <w:p w14:paraId="40383EC3" w14:textId="77777777" w:rsidR="00EE5860" w:rsidRPr="00441CD0" w:rsidRDefault="00EE5860" w:rsidP="00BB0E1F">
            <w:pPr>
              <w:pStyle w:val="TAC"/>
              <w:rPr>
                <w:lang w:val="sv-SE"/>
              </w:rPr>
            </w:pPr>
            <w:r w:rsidRPr="00441CD0">
              <w:rPr>
                <w:lang w:val="sv-SE"/>
              </w:rPr>
              <w:t>86</w:t>
            </w:r>
          </w:p>
        </w:tc>
        <w:tc>
          <w:tcPr>
            <w:tcW w:w="1879" w:type="pct"/>
            <w:hideMark/>
          </w:tcPr>
          <w:p w14:paraId="48CC9DD9" w14:textId="77777777" w:rsidR="00EE5860" w:rsidRPr="00441CD0" w:rsidRDefault="00EE5860" w:rsidP="00BB0E1F">
            <w:pPr>
              <w:pStyle w:val="TAL"/>
              <w:rPr>
                <w:lang w:val="x-none"/>
              </w:rPr>
            </w:pPr>
            <w:r w:rsidRPr="00441CD0">
              <w:t>Update BAR (Session Modification Request)</w:t>
            </w:r>
          </w:p>
        </w:tc>
        <w:tc>
          <w:tcPr>
            <w:tcW w:w="1524" w:type="pct"/>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751" w:type="pct"/>
            <w:hideMark/>
          </w:tcPr>
          <w:p w14:paraId="13FD6DF3" w14:textId="77777777" w:rsidR="00EE5860" w:rsidRPr="00441CD0" w:rsidRDefault="00EE5860" w:rsidP="00BB0E1F">
            <w:pPr>
              <w:pStyle w:val="TAC"/>
              <w:rPr>
                <w:lang w:val="de-DE"/>
              </w:rPr>
            </w:pPr>
            <w:r w:rsidRPr="00441CD0">
              <w:rPr>
                <w:lang w:val="de-DE"/>
              </w:rPr>
              <w:t>Not Applicable</w:t>
            </w:r>
          </w:p>
        </w:tc>
      </w:tr>
      <w:tr w:rsidR="001046A9" w:rsidRPr="00441CD0" w14:paraId="2676B020" w14:textId="77777777" w:rsidTr="001046A9">
        <w:tc>
          <w:tcPr>
            <w:tcW w:w="846" w:type="pct"/>
            <w:hideMark/>
          </w:tcPr>
          <w:p w14:paraId="66EAC2F4" w14:textId="77777777" w:rsidR="00EE5860" w:rsidRPr="00441CD0" w:rsidRDefault="00EE5860" w:rsidP="00BB0E1F">
            <w:pPr>
              <w:pStyle w:val="TAC"/>
              <w:rPr>
                <w:lang w:val="sv-SE"/>
              </w:rPr>
            </w:pPr>
            <w:r w:rsidRPr="00441CD0">
              <w:rPr>
                <w:lang w:val="sv-SE"/>
              </w:rPr>
              <w:t>87</w:t>
            </w:r>
          </w:p>
        </w:tc>
        <w:tc>
          <w:tcPr>
            <w:tcW w:w="1879" w:type="pct"/>
            <w:hideMark/>
          </w:tcPr>
          <w:p w14:paraId="5745F291" w14:textId="77777777" w:rsidR="00EE5860" w:rsidRPr="00441CD0" w:rsidRDefault="00EE5860" w:rsidP="00BB0E1F">
            <w:pPr>
              <w:pStyle w:val="TAL"/>
              <w:rPr>
                <w:lang w:val="x-none"/>
              </w:rPr>
            </w:pPr>
            <w:r w:rsidRPr="00441CD0">
              <w:t>Remove BAR</w:t>
            </w:r>
          </w:p>
        </w:tc>
        <w:tc>
          <w:tcPr>
            <w:tcW w:w="1524" w:type="pct"/>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751" w:type="pct"/>
            <w:hideMark/>
          </w:tcPr>
          <w:p w14:paraId="4FDE83E4" w14:textId="77777777" w:rsidR="00EE5860" w:rsidRPr="00441CD0" w:rsidRDefault="00EE5860" w:rsidP="00BB0E1F">
            <w:pPr>
              <w:pStyle w:val="TAC"/>
              <w:rPr>
                <w:lang w:val="de-DE"/>
              </w:rPr>
            </w:pPr>
            <w:r w:rsidRPr="00441CD0">
              <w:rPr>
                <w:lang w:val="de-DE"/>
              </w:rPr>
              <w:t>Not Applicable</w:t>
            </w:r>
          </w:p>
        </w:tc>
      </w:tr>
      <w:tr w:rsidR="001046A9" w:rsidRPr="00441CD0" w14:paraId="01C2FFC7" w14:textId="77777777" w:rsidTr="001046A9">
        <w:tc>
          <w:tcPr>
            <w:tcW w:w="846" w:type="pct"/>
            <w:hideMark/>
          </w:tcPr>
          <w:p w14:paraId="324F7D7D" w14:textId="77777777" w:rsidR="00EE5860" w:rsidRPr="00441CD0" w:rsidRDefault="00EE5860" w:rsidP="00BB0E1F">
            <w:pPr>
              <w:pStyle w:val="TAC"/>
              <w:rPr>
                <w:lang w:val="sv-SE"/>
              </w:rPr>
            </w:pPr>
            <w:r w:rsidRPr="00441CD0">
              <w:rPr>
                <w:lang w:val="sv-SE"/>
              </w:rPr>
              <w:t>88</w:t>
            </w:r>
          </w:p>
        </w:tc>
        <w:tc>
          <w:tcPr>
            <w:tcW w:w="1879" w:type="pct"/>
            <w:hideMark/>
          </w:tcPr>
          <w:p w14:paraId="2E8DF14A" w14:textId="77777777" w:rsidR="00EE5860" w:rsidRPr="00441CD0" w:rsidRDefault="00EE5860" w:rsidP="00BB0E1F">
            <w:pPr>
              <w:pStyle w:val="TAL"/>
              <w:rPr>
                <w:lang w:val="x-none"/>
              </w:rPr>
            </w:pPr>
            <w:r w:rsidRPr="00441CD0">
              <w:t>BAR ID</w:t>
            </w:r>
          </w:p>
        </w:tc>
        <w:tc>
          <w:tcPr>
            <w:tcW w:w="1524" w:type="pct"/>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751" w:type="pct"/>
            <w:hideMark/>
          </w:tcPr>
          <w:p w14:paraId="2430DE0B" w14:textId="77777777" w:rsidR="00EE5860" w:rsidRPr="00441CD0" w:rsidRDefault="00EE5860" w:rsidP="00BB0E1F">
            <w:pPr>
              <w:pStyle w:val="TAC"/>
              <w:rPr>
                <w:lang w:val="de-DE"/>
              </w:rPr>
            </w:pPr>
            <w:r w:rsidRPr="00441CD0">
              <w:rPr>
                <w:lang w:val="de-DE"/>
              </w:rPr>
              <w:t>1</w:t>
            </w:r>
          </w:p>
        </w:tc>
      </w:tr>
      <w:tr w:rsidR="001046A9" w:rsidRPr="00441CD0" w14:paraId="6FC75C15" w14:textId="77777777" w:rsidTr="001046A9">
        <w:tc>
          <w:tcPr>
            <w:tcW w:w="846" w:type="pct"/>
            <w:hideMark/>
          </w:tcPr>
          <w:p w14:paraId="30DB161D" w14:textId="77777777" w:rsidR="00EE5860" w:rsidRPr="00441CD0" w:rsidRDefault="00EE5860" w:rsidP="00BB0E1F">
            <w:pPr>
              <w:pStyle w:val="TAC"/>
              <w:rPr>
                <w:lang w:val="de-DE"/>
              </w:rPr>
            </w:pPr>
            <w:r w:rsidRPr="00441CD0">
              <w:rPr>
                <w:lang w:val="de-DE"/>
              </w:rPr>
              <w:t>89</w:t>
            </w:r>
          </w:p>
        </w:tc>
        <w:tc>
          <w:tcPr>
            <w:tcW w:w="1879" w:type="pct"/>
            <w:hideMark/>
          </w:tcPr>
          <w:p w14:paraId="5FEC1F71" w14:textId="77777777" w:rsidR="00EE5860" w:rsidRPr="00441CD0" w:rsidRDefault="00EE5860" w:rsidP="00BB0E1F">
            <w:pPr>
              <w:pStyle w:val="TAL"/>
              <w:rPr>
                <w:lang w:val="x-none"/>
              </w:rPr>
            </w:pPr>
            <w:r w:rsidRPr="00441CD0">
              <w:t>CP Function Features</w:t>
            </w:r>
          </w:p>
        </w:tc>
        <w:tc>
          <w:tcPr>
            <w:tcW w:w="1524" w:type="pct"/>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751" w:type="pct"/>
            <w:hideMark/>
          </w:tcPr>
          <w:p w14:paraId="26E66542" w14:textId="77777777" w:rsidR="00EE5860" w:rsidRPr="00441CD0" w:rsidRDefault="00EE5860" w:rsidP="00BB0E1F">
            <w:pPr>
              <w:pStyle w:val="TAC"/>
              <w:rPr>
                <w:lang w:val="de-DE"/>
              </w:rPr>
            </w:pPr>
            <w:r w:rsidRPr="00441CD0">
              <w:rPr>
                <w:lang w:val="fr-FR"/>
              </w:rPr>
              <w:t>1</w:t>
            </w:r>
          </w:p>
        </w:tc>
      </w:tr>
      <w:tr w:rsidR="001046A9" w:rsidRPr="00441CD0" w14:paraId="38A6FD20" w14:textId="77777777" w:rsidTr="001046A9">
        <w:tc>
          <w:tcPr>
            <w:tcW w:w="846" w:type="pct"/>
            <w:hideMark/>
          </w:tcPr>
          <w:p w14:paraId="4E24856E" w14:textId="77777777" w:rsidR="00EE5860" w:rsidRPr="00441CD0" w:rsidRDefault="00EE5860" w:rsidP="00BB0E1F">
            <w:pPr>
              <w:pStyle w:val="TAC"/>
              <w:rPr>
                <w:lang w:val="sv-SE"/>
              </w:rPr>
            </w:pPr>
            <w:r w:rsidRPr="00441CD0">
              <w:rPr>
                <w:lang w:val="sv-SE"/>
              </w:rPr>
              <w:t>90</w:t>
            </w:r>
          </w:p>
        </w:tc>
        <w:tc>
          <w:tcPr>
            <w:tcW w:w="1879" w:type="pct"/>
            <w:hideMark/>
          </w:tcPr>
          <w:p w14:paraId="6A1FAF7D" w14:textId="77777777" w:rsidR="00EE5860" w:rsidRPr="00441CD0" w:rsidRDefault="00EE5860" w:rsidP="00BB0E1F">
            <w:pPr>
              <w:pStyle w:val="TAL"/>
              <w:rPr>
                <w:lang w:val="x-none"/>
              </w:rPr>
            </w:pPr>
            <w:r w:rsidRPr="00441CD0">
              <w:t>Usage Information</w:t>
            </w:r>
          </w:p>
        </w:tc>
        <w:tc>
          <w:tcPr>
            <w:tcW w:w="1524" w:type="pct"/>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751" w:type="pct"/>
            <w:hideMark/>
          </w:tcPr>
          <w:p w14:paraId="72AED825" w14:textId="77777777" w:rsidR="00EE5860" w:rsidRPr="00441CD0" w:rsidRDefault="00EE5860" w:rsidP="00BB0E1F">
            <w:pPr>
              <w:pStyle w:val="TAC"/>
              <w:rPr>
                <w:lang w:val="de-DE"/>
              </w:rPr>
            </w:pPr>
            <w:r w:rsidRPr="00441CD0">
              <w:rPr>
                <w:lang w:val="de-DE"/>
              </w:rPr>
              <w:t>1</w:t>
            </w:r>
          </w:p>
        </w:tc>
      </w:tr>
      <w:tr w:rsidR="001046A9" w:rsidRPr="00441CD0" w14:paraId="179997AF" w14:textId="77777777" w:rsidTr="001046A9">
        <w:tc>
          <w:tcPr>
            <w:tcW w:w="846" w:type="pct"/>
            <w:hideMark/>
          </w:tcPr>
          <w:p w14:paraId="79498DDD" w14:textId="77777777" w:rsidR="00EE5860" w:rsidRPr="00441CD0" w:rsidRDefault="00EE5860" w:rsidP="00BB0E1F">
            <w:pPr>
              <w:pStyle w:val="TAC"/>
              <w:rPr>
                <w:lang w:val="sv-SE"/>
              </w:rPr>
            </w:pPr>
            <w:r w:rsidRPr="00441CD0">
              <w:rPr>
                <w:lang w:val="sv-SE"/>
              </w:rPr>
              <w:t>91</w:t>
            </w:r>
          </w:p>
        </w:tc>
        <w:tc>
          <w:tcPr>
            <w:tcW w:w="1879" w:type="pct"/>
            <w:hideMark/>
          </w:tcPr>
          <w:p w14:paraId="15D43DF1" w14:textId="77777777" w:rsidR="00EE5860" w:rsidRPr="00441CD0" w:rsidRDefault="00EE5860" w:rsidP="00BB0E1F">
            <w:pPr>
              <w:pStyle w:val="TAL"/>
              <w:rPr>
                <w:lang w:val="x-none"/>
              </w:rPr>
            </w:pPr>
            <w:r w:rsidRPr="00441CD0">
              <w:t>Application Instance ID</w:t>
            </w:r>
          </w:p>
        </w:tc>
        <w:tc>
          <w:tcPr>
            <w:tcW w:w="1524" w:type="pct"/>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751" w:type="pct"/>
            <w:hideMark/>
          </w:tcPr>
          <w:p w14:paraId="11A23A0C" w14:textId="77777777" w:rsidR="00EE5860" w:rsidRPr="00441CD0" w:rsidRDefault="00EE5860" w:rsidP="00BB0E1F">
            <w:pPr>
              <w:pStyle w:val="TAC"/>
              <w:rPr>
                <w:lang w:val="de-DE"/>
              </w:rPr>
            </w:pPr>
            <w:r w:rsidRPr="00441CD0">
              <w:rPr>
                <w:lang w:val="de-DE"/>
              </w:rPr>
              <w:t>Not Applicable</w:t>
            </w:r>
          </w:p>
        </w:tc>
      </w:tr>
      <w:tr w:rsidR="001046A9" w:rsidRPr="00441CD0" w14:paraId="7083ECB7" w14:textId="77777777" w:rsidTr="001046A9">
        <w:tc>
          <w:tcPr>
            <w:tcW w:w="846" w:type="pct"/>
            <w:hideMark/>
          </w:tcPr>
          <w:p w14:paraId="7A5CC653" w14:textId="77777777" w:rsidR="00EE5860" w:rsidRPr="00441CD0" w:rsidRDefault="00EE5860" w:rsidP="00BB0E1F">
            <w:pPr>
              <w:pStyle w:val="TAC"/>
              <w:rPr>
                <w:lang w:val="sv-SE"/>
              </w:rPr>
            </w:pPr>
            <w:r w:rsidRPr="00441CD0">
              <w:rPr>
                <w:lang w:val="sv-SE"/>
              </w:rPr>
              <w:t>92</w:t>
            </w:r>
          </w:p>
        </w:tc>
        <w:tc>
          <w:tcPr>
            <w:tcW w:w="1879" w:type="pct"/>
            <w:hideMark/>
          </w:tcPr>
          <w:p w14:paraId="54314F5E" w14:textId="77777777" w:rsidR="00EE5860" w:rsidRPr="00441CD0" w:rsidRDefault="00EE5860" w:rsidP="00BB0E1F">
            <w:pPr>
              <w:pStyle w:val="TAL"/>
              <w:rPr>
                <w:lang w:val="x-none"/>
              </w:rPr>
            </w:pPr>
            <w:r w:rsidRPr="00441CD0">
              <w:t>Flow Information</w:t>
            </w:r>
          </w:p>
        </w:tc>
        <w:tc>
          <w:tcPr>
            <w:tcW w:w="1524" w:type="pct"/>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751" w:type="pct"/>
            <w:hideMark/>
          </w:tcPr>
          <w:p w14:paraId="6925F70F" w14:textId="77777777" w:rsidR="00EE5860" w:rsidRPr="00441CD0" w:rsidRDefault="00EE5860" w:rsidP="00BB0E1F">
            <w:pPr>
              <w:pStyle w:val="TAC"/>
              <w:rPr>
                <w:lang w:val="de-DE"/>
              </w:rPr>
            </w:pPr>
            <w:r w:rsidRPr="00441CD0">
              <w:rPr>
                <w:lang w:val="de-DE"/>
              </w:rPr>
              <w:t>3</w:t>
            </w:r>
          </w:p>
        </w:tc>
      </w:tr>
      <w:tr w:rsidR="001046A9" w:rsidRPr="00441CD0" w14:paraId="14019F80" w14:textId="77777777" w:rsidTr="001046A9">
        <w:tc>
          <w:tcPr>
            <w:tcW w:w="846" w:type="pct"/>
            <w:hideMark/>
          </w:tcPr>
          <w:p w14:paraId="101D1967" w14:textId="77777777" w:rsidR="00EE5860" w:rsidRPr="00441CD0" w:rsidRDefault="00EE5860" w:rsidP="00BB0E1F">
            <w:pPr>
              <w:pStyle w:val="TAC"/>
              <w:rPr>
                <w:lang w:val="sv-SE"/>
              </w:rPr>
            </w:pPr>
            <w:r w:rsidRPr="00441CD0">
              <w:rPr>
                <w:lang w:val="sv-SE"/>
              </w:rPr>
              <w:t>93</w:t>
            </w:r>
          </w:p>
        </w:tc>
        <w:tc>
          <w:tcPr>
            <w:tcW w:w="1879" w:type="pct"/>
            <w:hideMark/>
          </w:tcPr>
          <w:p w14:paraId="47642DB4" w14:textId="77777777" w:rsidR="00EE5860" w:rsidRPr="00441CD0" w:rsidRDefault="00EE5860" w:rsidP="00BB0E1F">
            <w:pPr>
              <w:pStyle w:val="TAL"/>
              <w:rPr>
                <w:lang w:val="x-none"/>
              </w:rPr>
            </w:pPr>
            <w:r w:rsidRPr="00441CD0">
              <w:t>UE IP Address</w:t>
            </w:r>
          </w:p>
        </w:tc>
        <w:tc>
          <w:tcPr>
            <w:tcW w:w="1524" w:type="pct"/>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751" w:type="pct"/>
            <w:hideMark/>
          </w:tcPr>
          <w:p w14:paraId="783B3F8B" w14:textId="77777777" w:rsidR="00EE5860" w:rsidRPr="00441CD0" w:rsidRDefault="00EE5860" w:rsidP="00BB0E1F">
            <w:pPr>
              <w:pStyle w:val="TAC"/>
              <w:rPr>
                <w:lang w:val="de-DE"/>
              </w:rPr>
            </w:pPr>
            <w:r w:rsidRPr="00441CD0">
              <w:rPr>
                <w:lang w:val="de-DE"/>
              </w:rPr>
              <w:t>1</w:t>
            </w:r>
          </w:p>
        </w:tc>
      </w:tr>
      <w:tr w:rsidR="001046A9" w:rsidRPr="00441CD0" w14:paraId="1B7E0EF1" w14:textId="77777777" w:rsidTr="001046A9">
        <w:tc>
          <w:tcPr>
            <w:tcW w:w="846" w:type="pct"/>
            <w:hideMark/>
          </w:tcPr>
          <w:p w14:paraId="1D50A979" w14:textId="77777777" w:rsidR="00EE5860" w:rsidRPr="00441CD0" w:rsidRDefault="00EE5860" w:rsidP="00BB0E1F">
            <w:pPr>
              <w:pStyle w:val="TAC"/>
              <w:rPr>
                <w:lang w:val="sv-SE"/>
              </w:rPr>
            </w:pPr>
            <w:r w:rsidRPr="00441CD0">
              <w:rPr>
                <w:lang w:val="sv-SE"/>
              </w:rPr>
              <w:t>94</w:t>
            </w:r>
          </w:p>
        </w:tc>
        <w:tc>
          <w:tcPr>
            <w:tcW w:w="1879" w:type="pct"/>
            <w:hideMark/>
          </w:tcPr>
          <w:p w14:paraId="3A8254BC" w14:textId="77777777" w:rsidR="00EE5860" w:rsidRPr="00441CD0" w:rsidRDefault="00EE5860" w:rsidP="00BB0E1F">
            <w:pPr>
              <w:pStyle w:val="TAL"/>
              <w:rPr>
                <w:lang w:val="x-none"/>
              </w:rPr>
            </w:pPr>
            <w:r w:rsidRPr="00441CD0">
              <w:t>Packet Rate</w:t>
            </w:r>
          </w:p>
        </w:tc>
        <w:tc>
          <w:tcPr>
            <w:tcW w:w="1524" w:type="pct"/>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751" w:type="pct"/>
            <w:hideMark/>
          </w:tcPr>
          <w:p w14:paraId="619490A6" w14:textId="77777777" w:rsidR="00EE5860" w:rsidRPr="00441CD0" w:rsidRDefault="00EE5860" w:rsidP="00BB0E1F">
            <w:pPr>
              <w:pStyle w:val="TAC"/>
              <w:rPr>
                <w:lang w:val="de-DE"/>
              </w:rPr>
            </w:pPr>
            <w:r w:rsidRPr="00441CD0">
              <w:rPr>
                <w:lang w:val="de-DE"/>
              </w:rPr>
              <w:t>1</w:t>
            </w:r>
          </w:p>
        </w:tc>
      </w:tr>
      <w:tr w:rsidR="001046A9" w:rsidRPr="00441CD0" w14:paraId="44353F45" w14:textId="77777777" w:rsidTr="001046A9">
        <w:tc>
          <w:tcPr>
            <w:tcW w:w="846" w:type="pct"/>
            <w:hideMark/>
          </w:tcPr>
          <w:p w14:paraId="4E0FF6D6" w14:textId="77777777" w:rsidR="00EE5860" w:rsidRPr="00441CD0" w:rsidRDefault="00EE5860" w:rsidP="00BB0E1F">
            <w:pPr>
              <w:pStyle w:val="TAC"/>
              <w:rPr>
                <w:lang w:val="sv-SE"/>
              </w:rPr>
            </w:pPr>
            <w:r w:rsidRPr="00441CD0">
              <w:rPr>
                <w:lang w:val="sv-SE"/>
              </w:rPr>
              <w:t>95</w:t>
            </w:r>
          </w:p>
        </w:tc>
        <w:tc>
          <w:tcPr>
            <w:tcW w:w="1879" w:type="pct"/>
            <w:hideMark/>
          </w:tcPr>
          <w:p w14:paraId="557D4DED" w14:textId="77777777" w:rsidR="00EE5860" w:rsidRPr="00441CD0" w:rsidRDefault="00EE5860" w:rsidP="00BB0E1F">
            <w:pPr>
              <w:pStyle w:val="TAL"/>
              <w:rPr>
                <w:lang w:val="x-none"/>
              </w:rPr>
            </w:pPr>
            <w:r w:rsidRPr="00441CD0">
              <w:t>Outer Header Removal</w:t>
            </w:r>
          </w:p>
        </w:tc>
        <w:tc>
          <w:tcPr>
            <w:tcW w:w="1524" w:type="pct"/>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751" w:type="pct"/>
            <w:hideMark/>
          </w:tcPr>
          <w:p w14:paraId="3FA55185" w14:textId="77777777" w:rsidR="00EE5860" w:rsidRPr="00441CD0" w:rsidRDefault="00EE5860" w:rsidP="00BB0E1F">
            <w:pPr>
              <w:pStyle w:val="TAC"/>
              <w:rPr>
                <w:lang w:val="de-DE"/>
              </w:rPr>
            </w:pPr>
            <w:r w:rsidRPr="00441CD0">
              <w:rPr>
                <w:lang w:val="de-DE"/>
              </w:rPr>
              <w:t>1</w:t>
            </w:r>
          </w:p>
        </w:tc>
      </w:tr>
      <w:tr w:rsidR="001046A9" w:rsidRPr="00441CD0" w14:paraId="0CC4D369" w14:textId="77777777" w:rsidTr="001046A9">
        <w:tc>
          <w:tcPr>
            <w:tcW w:w="846" w:type="pct"/>
            <w:hideMark/>
          </w:tcPr>
          <w:p w14:paraId="49C91FBE" w14:textId="77777777" w:rsidR="00EE5860" w:rsidRPr="00441CD0" w:rsidRDefault="00EE5860" w:rsidP="00BB0E1F">
            <w:pPr>
              <w:pStyle w:val="TAC"/>
              <w:rPr>
                <w:lang w:val="sv-SE"/>
              </w:rPr>
            </w:pPr>
            <w:r w:rsidRPr="00441CD0">
              <w:rPr>
                <w:lang w:val="sv-SE"/>
              </w:rPr>
              <w:t>96</w:t>
            </w:r>
          </w:p>
        </w:tc>
        <w:tc>
          <w:tcPr>
            <w:tcW w:w="1879" w:type="pct"/>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524" w:type="pct"/>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751" w:type="pct"/>
            <w:hideMark/>
          </w:tcPr>
          <w:p w14:paraId="2FF95F2B" w14:textId="77777777" w:rsidR="00EE5860" w:rsidRPr="00441CD0" w:rsidRDefault="00EE5860" w:rsidP="00BB0E1F">
            <w:pPr>
              <w:pStyle w:val="TAC"/>
              <w:rPr>
                <w:lang w:val="de-DE"/>
              </w:rPr>
            </w:pPr>
            <w:r w:rsidRPr="00441CD0">
              <w:rPr>
                <w:lang w:val="de-DE"/>
              </w:rPr>
              <w:t>4</w:t>
            </w:r>
          </w:p>
        </w:tc>
      </w:tr>
      <w:tr w:rsidR="001046A9" w:rsidRPr="00441CD0" w14:paraId="1A0849D6" w14:textId="77777777" w:rsidTr="001046A9">
        <w:tc>
          <w:tcPr>
            <w:tcW w:w="846" w:type="pct"/>
            <w:hideMark/>
          </w:tcPr>
          <w:p w14:paraId="75EF0E00" w14:textId="77777777" w:rsidR="00EE5860" w:rsidRPr="00441CD0" w:rsidRDefault="00EE5860" w:rsidP="00BB0E1F">
            <w:pPr>
              <w:pStyle w:val="TAC"/>
              <w:rPr>
                <w:lang w:val="sv-SE"/>
              </w:rPr>
            </w:pPr>
            <w:r w:rsidRPr="00441CD0">
              <w:rPr>
                <w:lang w:val="sv-SE"/>
              </w:rPr>
              <w:t>97</w:t>
            </w:r>
          </w:p>
        </w:tc>
        <w:tc>
          <w:tcPr>
            <w:tcW w:w="1879" w:type="pct"/>
            <w:hideMark/>
          </w:tcPr>
          <w:p w14:paraId="6EF9124E" w14:textId="77777777" w:rsidR="00EE5860" w:rsidRPr="00441CD0" w:rsidRDefault="00EE5860" w:rsidP="00BB0E1F">
            <w:pPr>
              <w:pStyle w:val="TAL"/>
              <w:rPr>
                <w:lang w:val="x-none"/>
              </w:rPr>
            </w:pPr>
            <w:r w:rsidRPr="00441CD0">
              <w:t>DL Flow Level Marking</w:t>
            </w:r>
          </w:p>
        </w:tc>
        <w:tc>
          <w:tcPr>
            <w:tcW w:w="1524" w:type="pct"/>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751" w:type="pct"/>
            <w:hideMark/>
          </w:tcPr>
          <w:p w14:paraId="0B4CBD56" w14:textId="77777777" w:rsidR="00EE5860" w:rsidRPr="00441CD0" w:rsidRDefault="00EE5860" w:rsidP="00BB0E1F">
            <w:pPr>
              <w:pStyle w:val="TAC"/>
              <w:rPr>
                <w:lang w:val="de-DE"/>
              </w:rPr>
            </w:pPr>
            <w:r w:rsidRPr="00441CD0">
              <w:rPr>
                <w:lang w:val="de-DE"/>
              </w:rPr>
              <w:t>1</w:t>
            </w:r>
          </w:p>
        </w:tc>
      </w:tr>
      <w:tr w:rsidR="001046A9" w:rsidRPr="00441CD0" w14:paraId="3AC75AB8" w14:textId="77777777" w:rsidTr="001046A9">
        <w:tc>
          <w:tcPr>
            <w:tcW w:w="846" w:type="pct"/>
            <w:hideMark/>
          </w:tcPr>
          <w:p w14:paraId="4B05560E" w14:textId="77777777" w:rsidR="00EE5860" w:rsidRPr="00441CD0" w:rsidRDefault="00EE5860" w:rsidP="00BB0E1F">
            <w:pPr>
              <w:pStyle w:val="TAC"/>
              <w:rPr>
                <w:lang w:val="sv-SE"/>
              </w:rPr>
            </w:pPr>
            <w:r w:rsidRPr="00441CD0">
              <w:rPr>
                <w:lang w:val="sv-SE"/>
              </w:rPr>
              <w:t>98</w:t>
            </w:r>
          </w:p>
        </w:tc>
        <w:tc>
          <w:tcPr>
            <w:tcW w:w="1879" w:type="pct"/>
            <w:hideMark/>
          </w:tcPr>
          <w:p w14:paraId="26C34395" w14:textId="77777777" w:rsidR="00EE5860" w:rsidRPr="00441CD0" w:rsidRDefault="00EE5860" w:rsidP="00BB0E1F">
            <w:pPr>
              <w:pStyle w:val="TAL"/>
              <w:rPr>
                <w:lang w:val="x-none"/>
              </w:rPr>
            </w:pPr>
            <w:r w:rsidRPr="00441CD0">
              <w:t>Header Enrichment</w:t>
            </w:r>
          </w:p>
        </w:tc>
        <w:tc>
          <w:tcPr>
            <w:tcW w:w="1524" w:type="pct"/>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751" w:type="pct"/>
            <w:hideMark/>
          </w:tcPr>
          <w:p w14:paraId="4484EEBB" w14:textId="77777777" w:rsidR="00EE5860" w:rsidRPr="00441CD0" w:rsidRDefault="00EE5860" w:rsidP="00BB0E1F">
            <w:pPr>
              <w:pStyle w:val="TAC"/>
              <w:rPr>
                <w:lang w:val="de-DE"/>
              </w:rPr>
            </w:pPr>
            <w:r w:rsidRPr="00441CD0">
              <w:rPr>
                <w:lang w:val="de-DE"/>
              </w:rPr>
              <w:t>1</w:t>
            </w:r>
          </w:p>
        </w:tc>
      </w:tr>
      <w:tr w:rsidR="001046A9" w:rsidRPr="00441CD0" w14:paraId="67DAC4E0" w14:textId="77777777" w:rsidTr="001046A9">
        <w:tc>
          <w:tcPr>
            <w:tcW w:w="846" w:type="pct"/>
            <w:hideMark/>
          </w:tcPr>
          <w:p w14:paraId="0CF01612" w14:textId="77777777" w:rsidR="00EE5860" w:rsidRPr="00441CD0" w:rsidRDefault="00EE5860" w:rsidP="00BB0E1F">
            <w:pPr>
              <w:pStyle w:val="TAC"/>
              <w:rPr>
                <w:lang w:val="sv-SE"/>
              </w:rPr>
            </w:pPr>
            <w:r w:rsidRPr="00441CD0">
              <w:rPr>
                <w:lang w:val="sv-SE"/>
              </w:rPr>
              <w:t>99</w:t>
            </w:r>
          </w:p>
        </w:tc>
        <w:tc>
          <w:tcPr>
            <w:tcW w:w="1879" w:type="pct"/>
            <w:hideMark/>
          </w:tcPr>
          <w:p w14:paraId="718B601E" w14:textId="77777777" w:rsidR="00EE5860" w:rsidRPr="00441CD0" w:rsidRDefault="00EE5860" w:rsidP="00BB0E1F">
            <w:pPr>
              <w:pStyle w:val="TAL"/>
              <w:rPr>
                <w:lang w:val="x-none"/>
              </w:rPr>
            </w:pPr>
            <w:r w:rsidRPr="00441CD0">
              <w:t>Error Indication Report</w:t>
            </w:r>
          </w:p>
        </w:tc>
        <w:tc>
          <w:tcPr>
            <w:tcW w:w="1524" w:type="pct"/>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751" w:type="pct"/>
            <w:hideMark/>
          </w:tcPr>
          <w:p w14:paraId="31CB85DA" w14:textId="77777777" w:rsidR="00EE5860" w:rsidRPr="00441CD0" w:rsidRDefault="00EE5860" w:rsidP="00BB0E1F">
            <w:pPr>
              <w:pStyle w:val="TAC"/>
              <w:rPr>
                <w:lang w:val="fr-FR"/>
              </w:rPr>
            </w:pPr>
            <w:r w:rsidRPr="00441CD0">
              <w:rPr>
                <w:lang w:val="fr-FR"/>
              </w:rPr>
              <w:t>Not Applicable</w:t>
            </w:r>
          </w:p>
        </w:tc>
      </w:tr>
      <w:tr w:rsidR="001046A9" w:rsidRPr="00441CD0" w14:paraId="37C6DDC3" w14:textId="77777777" w:rsidTr="001046A9">
        <w:tc>
          <w:tcPr>
            <w:tcW w:w="846" w:type="pct"/>
            <w:hideMark/>
          </w:tcPr>
          <w:p w14:paraId="4EBFA68E" w14:textId="77777777" w:rsidR="00EE5860" w:rsidRPr="00441CD0" w:rsidRDefault="00EE5860" w:rsidP="00BB0E1F">
            <w:pPr>
              <w:pStyle w:val="TAC"/>
              <w:rPr>
                <w:lang w:val="sv-SE"/>
              </w:rPr>
            </w:pPr>
            <w:r w:rsidRPr="00441CD0">
              <w:rPr>
                <w:lang w:val="sv-SE"/>
              </w:rPr>
              <w:t>100</w:t>
            </w:r>
          </w:p>
        </w:tc>
        <w:tc>
          <w:tcPr>
            <w:tcW w:w="1879" w:type="pct"/>
            <w:hideMark/>
          </w:tcPr>
          <w:p w14:paraId="296585FB" w14:textId="77777777" w:rsidR="00EE5860" w:rsidRPr="00441CD0" w:rsidRDefault="00EE5860" w:rsidP="00BB0E1F">
            <w:pPr>
              <w:pStyle w:val="TAL"/>
              <w:rPr>
                <w:lang w:val="x-none"/>
              </w:rPr>
            </w:pPr>
            <w:r w:rsidRPr="00441CD0">
              <w:t>Measurement Information</w:t>
            </w:r>
          </w:p>
        </w:tc>
        <w:tc>
          <w:tcPr>
            <w:tcW w:w="1524" w:type="pct"/>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751" w:type="pct"/>
            <w:hideMark/>
          </w:tcPr>
          <w:p w14:paraId="25DA038C" w14:textId="77777777" w:rsidR="00EE5860" w:rsidRPr="00441CD0" w:rsidRDefault="00EE5860" w:rsidP="00BB0E1F">
            <w:pPr>
              <w:pStyle w:val="TAC"/>
              <w:rPr>
                <w:lang w:val="fr-FR"/>
              </w:rPr>
            </w:pPr>
            <w:r w:rsidRPr="00441CD0">
              <w:rPr>
                <w:lang w:val="de-DE"/>
              </w:rPr>
              <w:t>1</w:t>
            </w:r>
          </w:p>
        </w:tc>
      </w:tr>
      <w:tr w:rsidR="001046A9" w:rsidRPr="00441CD0" w14:paraId="21F90120" w14:textId="77777777" w:rsidTr="001046A9">
        <w:tc>
          <w:tcPr>
            <w:tcW w:w="846" w:type="pct"/>
            <w:hideMark/>
          </w:tcPr>
          <w:p w14:paraId="63365BC1" w14:textId="77777777" w:rsidR="00EE5860" w:rsidRPr="00441CD0" w:rsidRDefault="00EE5860" w:rsidP="00BB0E1F">
            <w:pPr>
              <w:pStyle w:val="TAC"/>
              <w:rPr>
                <w:lang w:val="sv-SE"/>
              </w:rPr>
            </w:pPr>
            <w:r w:rsidRPr="00441CD0">
              <w:rPr>
                <w:lang w:val="sv-SE"/>
              </w:rPr>
              <w:t>101</w:t>
            </w:r>
          </w:p>
        </w:tc>
        <w:tc>
          <w:tcPr>
            <w:tcW w:w="1879" w:type="pct"/>
            <w:hideMark/>
          </w:tcPr>
          <w:p w14:paraId="376AD3C1" w14:textId="77777777" w:rsidR="00EE5860" w:rsidRPr="00441CD0" w:rsidRDefault="00EE5860" w:rsidP="00BB0E1F">
            <w:pPr>
              <w:pStyle w:val="TAL"/>
              <w:rPr>
                <w:lang w:val="x-none"/>
              </w:rPr>
            </w:pPr>
            <w:r w:rsidRPr="00441CD0">
              <w:t>Node Report Type</w:t>
            </w:r>
          </w:p>
        </w:tc>
        <w:tc>
          <w:tcPr>
            <w:tcW w:w="1524" w:type="pct"/>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751" w:type="pct"/>
            <w:hideMark/>
          </w:tcPr>
          <w:p w14:paraId="79934633" w14:textId="77777777" w:rsidR="00EE5860" w:rsidRPr="00441CD0" w:rsidRDefault="00EE5860" w:rsidP="00BB0E1F">
            <w:pPr>
              <w:pStyle w:val="TAC"/>
              <w:rPr>
                <w:lang w:val="de-DE"/>
              </w:rPr>
            </w:pPr>
            <w:r w:rsidRPr="00441CD0">
              <w:rPr>
                <w:lang w:val="de-DE"/>
              </w:rPr>
              <w:t>1</w:t>
            </w:r>
          </w:p>
        </w:tc>
      </w:tr>
      <w:tr w:rsidR="001046A9" w:rsidRPr="00441CD0" w14:paraId="7AEE351C" w14:textId="77777777" w:rsidTr="001046A9">
        <w:tc>
          <w:tcPr>
            <w:tcW w:w="846" w:type="pct"/>
            <w:hideMark/>
          </w:tcPr>
          <w:p w14:paraId="68ACDFFF" w14:textId="77777777" w:rsidR="00EE5860" w:rsidRPr="00441CD0" w:rsidRDefault="00EE5860" w:rsidP="00BB0E1F">
            <w:pPr>
              <w:pStyle w:val="TAC"/>
              <w:rPr>
                <w:lang w:val="sv-SE"/>
              </w:rPr>
            </w:pPr>
            <w:r w:rsidRPr="00441CD0">
              <w:rPr>
                <w:lang w:val="sv-SE"/>
              </w:rPr>
              <w:t>102</w:t>
            </w:r>
          </w:p>
        </w:tc>
        <w:tc>
          <w:tcPr>
            <w:tcW w:w="1879" w:type="pct"/>
            <w:hideMark/>
          </w:tcPr>
          <w:p w14:paraId="4B1A1C64" w14:textId="77777777" w:rsidR="00EE5860" w:rsidRPr="00441CD0" w:rsidRDefault="00EE5860" w:rsidP="00BB0E1F">
            <w:pPr>
              <w:pStyle w:val="TAL"/>
              <w:rPr>
                <w:lang w:val="x-none"/>
              </w:rPr>
            </w:pPr>
            <w:r w:rsidRPr="00441CD0">
              <w:t>User Plane Path Failure Report</w:t>
            </w:r>
          </w:p>
        </w:tc>
        <w:tc>
          <w:tcPr>
            <w:tcW w:w="1524" w:type="pct"/>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751" w:type="pct"/>
            <w:hideMark/>
          </w:tcPr>
          <w:p w14:paraId="3A7022A7" w14:textId="77777777" w:rsidR="00EE5860" w:rsidRPr="00441CD0" w:rsidRDefault="00EE5860" w:rsidP="00BB0E1F">
            <w:pPr>
              <w:pStyle w:val="TAC"/>
              <w:rPr>
                <w:lang w:val="de-DE"/>
              </w:rPr>
            </w:pPr>
            <w:r w:rsidRPr="00441CD0">
              <w:rPr>
                <w:lang w:val="de-DE"/>
              </w:rPr>
              <w:t>Not Applicable</w:t>
            </w:r>
          </w:p>
        </w:tc>
      </w:tr>
      <w:tr w:rsidR="001046A9" w:rsidRPr="00441CD0" w14:paraId="0F116680" w14:textId="77777777" w:rsidTr="001046A9">
        <w:tc>
          <w:tcPr>
            <w:tcW w:w="846" w:type="pct"/>
            <w:hideMark/>
          </w:tcPr>
          <w:p w14:paraId="1F786836" w14:textId="77777777" w:rsidR="00EE5860" w:rsidRPr="00441CD0" w:rsidRDefault="00EE5860" w:rsidP="00BB0E1F">
            <w:pPr>
              <w:pStyle w:val="TAC"/>
              <w:rPr>
                <w:lang w:val="sv-SE"/>
              </w:rPr>
            </w:pPr>
            <w:r w:rsidRPr="00441CD0">
              <w:rPr>
                <w:lang w:val="sv-SE"/>
              </w:rPr>
              <w:t>103</w:t>
            </w:r>
          </w:p>
        </w:tc>
        <w:tc>
          <w:tcPr>
            <w:tcW w:w="1879" w:type="pct"/>
            <w:hideMark/>
          </w:tcPr>
          <w:p w14:paraId="6942AEF7" w14:textId="77777777" w:rsidR="00EE5860" w:rsidRPr="00441CD0" w:rsidRDefault="00EE5860" w:rsidP="00BB0E1F">
            <w:pPr>
              <w:pStyle w:val="TAL"/>
              <w:rPr>
                <w:lang w:val="x-none"/>
              </w:rPr>
            </w:pPr>
            <w:r w:rsidRPr="00441CD0">
              <w:t>Remote GTP-U Peer</w:t>
            </w:r>
          </w:p>
        </w:tc>
        <w:tc>
          <w:tcPr>
            <w:tcW w:w="1524" w:type="pct"/>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751" w:type="pct"/>
            <w:hideMark/>
          </w:tcPr>
          <w:p w14:paraId="16ECA20C" w14:textId="77777777" w:rsidR="00EE5860" w:rsidRPr="00441CD0" w:rsidRDefault="00EE5860" w:rsidP="00BB0E1F">
            <w:pPr>
              <w:pStyle w:val="TAC"/>
              <w:rPr>
                <w:lang w:val="de-DE"/>
              </w:rPr>
            </w:pPr>
            <w:r w:rsidRPr="00441CD0">
              <w:rPr>
                <w:lang w:val="fr-FR"/>
              </w:rPr>
              <w:t>1</w:t>
            </w:r>
          </w:p>
        </w:tc>
      </w:tr>
      <w:tr w:rsidR="001046A9" w:rsidRPr="00441CD0" w14:paraId="3F5E5342" w14:textId="77777777" w:rsidTr="001046A9">
        <w:tc>
          <w:tcPr>
            <w:tcW w:w="846" w:type="pct"/>
            <w:hideMark/>
          </w:tcPr>
          <w:p w14:paraId="2996028F" w14:textId="77777777" w:rsidR="00EE5860" w:rsidRPr="00441CD0" w:rsidRDefault="00EE5860" w:rsidP="00BB0E1F">
            <w:pPr>
              <w:pStyle w:val="TAC"/>
              <w:rPr>
                <w:lang w:val="sv-SE"/>
              </w:rPr>
            </w:pPr>
            <w:r w:rsidRPr="00441CD0">
              <w:rPr>
                <w:lang w:val="sv-SE"/>
              </w:rPr>
              <w:t>104</w:t>
            </w:r>
          </w:p>
        </w:tc>
        <w:tc>
          <w:tcPr>
            <w:tcW w:w="1879" w:type="pct"/>
            <w:hideMark/>
          </w:tcPr>
          <w:p w14:paraId="7AECFB6B" w14:textId="77777777" w:rsidR="00EE5860" w:rsidRPr="00441CD0" w:rsidRDefault="00EE5860" w:rsidP="00BB0E1F">
            <w:pPr>
              <w:pStyle w:val="TAL"/>
              <w:rPr>
                <w:lang w:val="x-none"/>
              </w:rPr>
            </w:pPr>
            <w:r w:rsidRPr="00441CD0">
              <w:t>UR-SEQN</w:t>
            </w:r>
          </w:p>
        </w:tc>
        <w:tc>
          <w:tcPr>
            <w:tcW w:w="1524" w:type="pct"/>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751" w:type="pct"/>
            <w:hideMark/>
          </w:tcPr>
          <w:p w14:paraId="7E91EDD7" w14:textId="77777777" w:rsidR="00EE5860" w:rsidRPr="00441CD0" w:rsidRDefault="00EE5860" w:rsidP="00BB0E1F">
            <w:pPr>
              <w:pStyle w:val="TAC"/>
              <w:rPr>
                <w:lang w:val="de-DE"/>
              </w:rPr>
            </w:pPr>
            <w:r w:rsidRPr="00441CD0">
              <w:rPr>
                <w:lang w:val="de-DE"/>
              </w:rPr>
              <w:t>4</w:t>
            </w:r>
          </w:p>
        </w:tc>
      </w:tr>
      <w:tr w:rsidR="001046A9" w:rsidRPr="00441CD0" w14:paraId="7F18E213" w14:textId="77777777" w:rsidTr="001046A9">
        <w:tc>
          <w:tcPr>
            <w:tcW w:w="846" w:type="pct"/>
            <w:hideMark/>
          </w:tcPr>
          <w:p w14:paraId="20ACD216" w14:textId="77777777" w:rsidR="00EE5860" w:rsidRPr="00441CD0" w:rsidRDefault="00EE5860" w:rsidP="00BB0E1F">
            <w:pPr>
              <w:pStyle w:val="TAC"/>
              <w:rPr>
                <w:lang w:val="sv-SE"/>
              </w:rPr>
            </w:pPr>
            <w:r w:rsidRPr="00441CD0">
              <w:rPr>
                <w:lang w:val="sv-SE"/>
              </w:rPr>
              <w:t>105</w:t>
            </w:r>
          </w:p>
        </w:tc>
        <w:tc>
          <w:tcPr>
            <w:tcW w:w="1879" w:type="pct"/>
            <w:hideMark/>
          </w:tcPr>
          <w:p w14:paraId="210457EE" w14:textId="77777777" w:rsidR="00EE5860" w:rsidRPr="00441CD0" w:rsidRDefault="00EE5860" w:rsidP="00BB0E1F">
            <w:pPr>
              <w:pStyle w:val="TAL"/>
              <w:rPr>
                <w:lang w:val="x-none"/>
              </w:rPr>
            </w:pPr>
            <w:r w:rsidRPr="00441CD0">
              <w:t>Update Duplicating Parameters</w:t>
            </w:r>
          </w:p>
        </w:tc>
        <w:tc>
          <w:tcPr>
            <w:tcW w:w="1524" w:type="pct"/>
            <w:hideMark/>
          </w:tcPr>
          <w:p w14:paraId="3EAE194E" w14:textId="77777777" w:rsidR="00EE5860" w:rsidRPr="00441CD0" w:rsidRDefault="00EE5860" w:rsidP="00BB0E1F">
            <w:pPr>
              <w:pStyle w:val="TAL"/>
            </w:pPr>
            <w:r w:rsidRPr="00441CD0">
              <w:t>Extendable / Table 7.5.4</w:t>
            </w:r>
            <w:r w:rsidRPr="00441CD0">
              <w:rPr>
                <w:lang w:val="de-DE"/>
              </w:rPr>
              <w:t>.3-3</w:t>
            </w:r>
          </w:p>
        </w:tc>
        <w:tc>
          <w:tcPr>
            <w:tcW w:w="751" w:type="pct"/>
            <w:hideMark/>
          </w:tcPr>
          <w:p w14:paraId="380DA8FE" w14:textId="77777777" w:rsidR="00EE5860" w:rsidRPr="00441CD0" w:rsidRDefault="00EE5860" w:rsidP="00BB0E1F">
            <w:pPr>
              <w:pStyle w:val="TAC"/>
              <w:rPr>
                <w:lang w:val="de-DE"/>
              </w:rPr>
            </w:pPr>
            <w:r w:rsidRPr="00441CD0">
              <w:rPr>
                <w:lang w:val="fr-FR"/>
              </w:rPr>
              <w:t>Not Applicable</w:t>
            </w:r>
          </w:p>
        </w:tc>
      </w:tr>
      <w:tr w:rsidR="001046A9" w:rsidRPr="00441CD0" w14:paraId="2EC1E1EA" w14:textId="77777777" w:rsidTr="001046A9">
        <w:tc>
          <w:tcPr>
            <w:tcW w:w="846" w:type="pct"/>
            <w:hideMark/>
          </w:tcPr>
          <w:p w14:paraId="78A5EFE1" w14:textId="77777777" w:rsidR="00EE5860" w:rsidRPr="00441CD0" w:rsidRDefault="00EE5860" w:rsidP="00BB0E1F">
            <w:pPr>
              <w:pStyle w:val="TAC"/>
              <w:rPr>
                <w:lang w:val="sv-SE"/>
              </w:rPr>
            </w:pPr>
            <w:r w:rsidRPr="00441CD0">
              <w:rPr>
                <w:lang w:val="sv-SE"/>
              </w:rPr>
              <w:t>106</w:t>
            </w:r>
          </w:p>
        </w:tc>
        <w:tc>
          <w:tcPr>
            <w:tcW w:w="1879" w:type="pct"/>
            <w:hideMark/>
          </w:tcPr>
          <w:p w14:paraId="10F08A0B" w14:textId="77777777" w:rsidR="00EE5860" w:rsidRPr="00441CD0" w:rsidRDefault="00EE5860" w:rsidP="00BB0E1F">
            <w:pPr>
              <w:pStyle w:val="TAL"/>
              <w:rPr>
                <w:lang w:val="x-none"/>
              </w:rPr>
            </w:pPr>
            <w:r w:rsidRPr="00441CD0">
              <w:t xml:space="preserve">Activate Predefined Rules </w:t>
            </w:r>
          </w:p>
        </w:tc>
        <w:tc>
          <w:tcPr>
            <w:tcW w:w="1524" w:type="pct"/>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751" w:type="pct"/>
            <w:hideMark/>
          </w:tcPr>
          <w:p w14:paraId="6CCA7A47" w14:textId="77777777" w:rsidR="00EE5860" w:rsidRPr="00441CD0" w:rsidRDefault="00EE5860" w:rsidP="00BB0E1F">
            <w:pPr>
              <w:pStyle w:val="TAC"/>
              <w:rPr>
                <w:lang w:val="fr-FR"/>
              </w:rPr>
            </w:pPr>
            <w:r w:rsidRPr="00441CD0">
              <w:rPr>
                <w:lang w:val="de-DE"/>
              </w:rPr>
              <w:t>Not Applicable</w:t>
            </w:r>
          </w:p>
        </w:tc>
      </w:tr>
      <w:tr w:rsidR="001046A9" w:rsidRPr="00441CD0" w14:paraId="4578C286" w14:textId="77777777" w:rsidTr="001046A9">
        <w:tc>
          <w:tcPr>
            <w:tcW w:w="846" w:type="pct"/>
            <w:hideMark/>
          </w:tcPr>
          <w:p w14:paraId="5F04AC0B" w14:textId="77777777" w:rsidR="00EE5860" w:rsidRPr="00441CD0" w:rsidRDefault="00EE5860" w:rsidP="00BB0E1F">
            <w:pPr>
              <w:pStyle w:val="TAC"/>
              <w:rPr>
                <w:lang w:val="sv-SE"/>
              </w:rPr>
            </w:pPr>
            <w:r w:rsidRPr="00441CD0">
              <w:rPr>
                <w:lang w:val="sv-SE"/>
              </w:rPr>
              <w:t>107</w:t>
            </w:r>
          </w:p>
        </w:tc>
        <w:tc>
          <w:tcPr>
            <w:tcW w:w="1879" w:type="pct"/>
            <w:hideMark/>
          </w:tcPr>
          <w:p w14:paraId="5148FA43" w14:textId="77777777" w:rsidR="00EE5860" w:rsidRPr="00441CD0" w:rsidRDefault="00EE5860" w:rsidP="00BB0E1F">
            <w:pPr>
              <w:pStyle w:val="TAL"/>
              <w:rPr>
                <w:lang w:val="x-none"/>
              </w:rPr>
            </w:pPr>
            <w:r w:rsidRPr="00441CD0">
              <w:t xml:space="preserve">Deactivate Predefined Rules </w:t>
            </w:r>
          </w:p>
        </w:tc>
        <w:tc>
          <w:tcPr>
            <w:tcW w:w="1524" w:type="pct"/>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751" w:type="pct"/>
            <w:hideMark/>
          </w:tcPr>
          <w:p w14:paraId="10F29632" w14:textId="77777777" w:rsidR="00EE5860" w:rsidRPr="00441CD0" w:rsidRDefault="00EE5860" w:rsidP="00BB0E1F">
            <w:pPr>
              <w:pStyle w:val="TAC"/>
              <w:rPr>
                <w:lang w:val="fr-FR"/>
              </w:rPr>
            </w:pPr>
            <w:r w:rsidRPr="00441CD0">
              <w:rPr>
                <w:lang w:val="de-DE"/>
              </w:rPr>
              <w:t>Not Applicable</w:t>
            </w:r>
          </w:p>
        </w:tc>
      </w:tr>
      <w:tr w:rsidR="001046A9" w:rsidRPr="00441CD0" w14:paraId="1934DC42" w14:textId="77777777" w:rsidTr="001046A9">
        <w:tc>
          <w:tcPr>
            <w:tcW w:w="846" w:type="pct"/>
            <w:hideMark/>
          </w:tcPr>
          <w:p w14:paraId="44CB57A9" w14:textId="77777777" w:rsidR="00EE5860" w:rsidRPr="00441CD0" w:rsidRDefault="00EE5860" w:rsidP="00BB0E1F">
            <w:pPr>
              <w:pStyle w:val="TAC"/>
              <w:rPr>
                <w:lang w:val="sv-SE"/>
              </w:rPr>
            </w:pPr>
            <w:r w:rsidRPr="00441CD0">
              <w:rPr>
                <w:lang w:val="sv-SE"/>
              </w:rPr>
              <w:t>108</w:t>
            </w:r>
          </w:p>
        </w:tc>
        <w:tc>
          <w:tcPr>
            <w:tcW w:w="1879" w:type="pct"/>
            <w:hideMark/>
          </w:tcPr>
          <w:p w14:paraId="47EEC516" w14:textId="77777777" w:rsidR="00EE5860" w:rsidRPr="00441CD0" w:rsidRDefault="00EE5860" w:rsidP="00BB0E1F">
            <w:pPr>
              <w:pStyle w:val="TAL"/>
              <w:rPr>
                <w:lang w:val="x-none"/>
              </w:rPr>
            </w:pPr>
            <w:r w:rsidRPr="00441CD0">
              <w:t>FAR ID</w:t>
            </w:r>
          </w:p>
        </w:tc>
        <w:tc>
          <w:tcPr>
            <w:tcW w:w="1524" w:type="pct"/>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751" w:type="pct"/>
            <w:hideMark/>
          </w:tcPr>
          <w:p w14:paraId="135AB094" w14:textId="77777777" w:rsidR="00EE5860" w:rsidRPr="00441CD0" w:rsidRDefault="00EE5860" w:rsidP="00BB0E1F">
            <w:pPr>
              <w:pStyle w:val="TAC"/>
              <w:rPr>
                <w:lang w:val="de-DE"/>
              </w:rPr>
            </w:pPr>
            <w:r w:rsidRPr="00441CD0">
              <w:rPr>
                <w:lang w:val="de-DE"/>
              </w:rPr>
              <w:t>4</w:t>
            </w:r>
          </w:p>
        </w:tc>
      </w:tr>
      <w:tr w:rsidR="001046A9" w:rsidRPr="00441CD0" w14:paraId="05C79EA7" w14:textId="77777777" w:rsidTr="001046A9">
        <w:tc>
          <w:tcPr>
            <w:tcW w:w="846" w:type="pct"/>
            <w:hideMark/>
          </w:tcPr>
          <w:p w14:paraId="1BF29630" w14:textId="77777777" w:rsidR="00EE5860" w:rsidRPr="00441CD0" w:rsidRDefault="00EE5860" w:rsidP="00BB0E1F">
            <w:pPr>
              <w:pStyle w:val="TAC"/>
              <w:rPr>
                <w:lang w:val="sv-SE"/>
              </w:rPr>
            </w:pPr>
            <w:r w:rsidRPr="00441CD0">
              <w:rPr>
                <w:lang w:val="sv-SE"/>
              </w:rPr>
              <w:t>109</w:t>
            </w:r>
          </w:p>
        </w:tc>
        <w:tc>
          <w:tcPr>
            <w:tcW w:w="1879" w:type="pct"/>
            <w:hideMark/>
          </w:tcPr>
          <w:p w14:paraId="44786A7B" w14:textId="77777777" w:rsidR="00EE5860" w:rsidRPr="00441CD0" w:rsidRDefault="00EE5860" w:rsidP="00BB0E1F">
            <w:pPr>
              <w:pStyle w:val="TAL"/>
              <w:rPr>
                <w:lang w:val="x-none"/>
              </w:rPr>
            </w:pPr>
            <w:r w:rsidRPr="00441CD0">
              <w:t>QER ID</w:t>
            </w:r>
          </w:p>
        </w:tc>
        <w:tc>
          <w:tcPr>
            <w:tcW w:w="1524" w:type="pct"/>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751" w:type="pct"/>
            <w:hideMark/>
          </w:tcPr>
          <w:p w14:paraId="59BEBF8E" w14:textId="77777777" w:rsidR="00EE5860" w:rsidRPr="00441CD0" w:rsidRDefault="00EE5860" w:rsidP="00BB0E1F">
            <w:pPr>
              <w:pStyle w:val="TAC"/>
              <w:rPr>
                <w:lang w:val="de-DE"/>
              </w:rPr>
            </w:pPr>
            <w:r w:rsidRPr="00441CD0">
              <w:rPr>
                <w:lang w:val="de-DE"/>
              </w:rPr>
              <w:t>4</w:t>
            </w:r>
          </w:p>
        </w:tc>
      </w:tr>
      <w:tr w:rsidR="001046A9" w:rsidRPr="00441CD0" w14:paraId="6737132B" w14:textId="77777777" w:rsidTr="001046A9">
        <w:tc>
          <w:tcPr>
            <w:tcW w:w="846" w:type="pct"/>
            <w:hideMark/>
          </w:tcPr>
          <w:p w14:paraId="561E2E01" w14:textId="77777777" w:rsidR="00EE5860" w:rsidRPr="00441CD0" w:rsidRDefault="00EE5860" w:rsidP="00BB0E1F">
            <w:pPr>
              <w:pStyle w:val="TAC"/>
              <w:rPr>
                <w:lang w:val="sv-SE"/>
              </w:rPr>
            </w:pPr>
            <w:r w:rsidRPr="00441CD0">
              <w:rPr>
                <w:lang w:val="sv-SE"/>
              </w:rPr>
              <w:t>110</w:t>
            </w:r>
          </w:p>
        </w:tc>
        <w:tc>
          <w:tcPr>
            <w:tcW w:w="1879" w:type="pct"/>
            <w:hideMark/>
          </w:tcPr>
          <w:p w14:paraId="5ED7C530" w14:textId="77777777" w:rsidR="00EE5860" w:rsidRPr="00441CD0" w:rsidRDefault="00EE5860" w:rsidP="00BB0E1F">
            <w:pPr>
              <w:pStyle w:val="TAL"/>
              <w:rPr>
                <w:lang w:val="x-none"/>
              </w:rPr>
            </w:pPr>
            <w:r w:rsidRPr="00441CD0">
              <w:t>OCI Flags</w:t>
            </w:r>
          </w:p>
        </w:tc>
        <w:tc>
          <w:tcPr>
            <w:tcW w:w="1524" w:type="pct"/>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751" w:type="pct"/>
            <w:hideMark/>
          </w:tcPr>
          <w:p w14:paraId="2A85B9D6" w14:textId="77777777" w:rsidR="00EE5860" w:rsidRPr="00441CD0" w:rsidRDefault="00EE5860" w:rsidP="00BB0E1F">
            <w:pPr>
              <w:pStyle w:val="TAC"/>
              <w:rPr>
                <w:lang w:val="de-DE"/>
              </w:rPr>
            </w:pPr>
            <w:r w:rsidRPr="00441CD0">
              <w:rPr>
                <w:lang w:val="de-DE"/>
              </w:rPr>
              <w:t>1</w:t>
            </w:r>
          </w:p>
        </w:tc>
      </w:tr>
      <w:tr w:rsidR="001046A9" w:rsidRPr="00441CD0" w14:paraId="4217C2B1" w14:textId="77777777" w:rsidTr="001046A9">
        <w:tc>
          <w:tcPr>
            <w:tcW w:w="846" w:type="pct"/>
            <w:hideMark/>
          </w:tcPr>
          <w:p w14:paraId="46E73CF3" w14:textId="77777777" w:rsidR="00EE5860" w:rsidRPr="00441CD0" w:rsidRDefault="00EE5860" w:rsidP="00BB0E1F">
            <w:pPr>
              <w:pStyle w:val="TAC"/>
              <w:rPr>
                <w:lang w:val="sv-SE"/>
              </w:rPr>
            </w:pPr>
            <w:r w:rsidRPr="00441CD0">
              <w:rPr>
                <w:lang w:val="sv-SE"/>
              </w:rPr>
              <w:t>111</w:t>
            </w:r>
          </w:p>
        </w:tc>
        <w:tc>
          <w:tcPr>
            <w:tcW w:w="1879" w:type="pct"/>
            <w:hideMark/>
          </w:tcPr>
          <w:p w14:paraId="301A186F" w14:textId="77777777" w:rsidR="00EE5860" w:rsidRPr="00441CD0" w:rsidRDefault="00EE5860" w:rsidP="00BB0E1F">
            <w:pPr>
              <w:pStyle w:val="TAL"/>
              <w:rPr>
                <w:lang w:val="x-none"/>
              </w:rPr>
            </w:pPr>
            <w:r w:rsidRPr="00441CD0">
              <w:t>PFCP Association Release Request</w:t>
            </w:r>
          </w:p>
        </w:tc>
        <w:tc>
          <w:tcPr>
            <w:tcW w:w="1524" w:type="pct"/>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751" w:type="pct"/>
            <w:hideMark/>
          </w:tcPr>
          <w:p w14:paraId="451B444B" w14:textId="77777777" w:rsidR="00EE5860" w:rsidRPr="00441CD0" w:rsidRDefault="00EE5860" w:rsidP="00BB0E1F">
            <w:pPr>
              <w:pStyle w:val="TAC"/>
              <w:rPr>
                <w:lang w:val="de-DE"/>
              </w:rPr>
            </w:pPr>
            <w:r w:rsidRPr="00441CD0">
              <w:rPr>
                <w:lang w:val="de-DE"/>
              </w:rPr>
              <w:t>1</w:t>
            </w:r>
          </w:p>
        </w:tc>
      </w:tr>
      <w:tr w:rsidR="001046A9" w:rsidRPr="00441CD0" w14:paraId="78BDE87C" w14:textId="77777777" w:rsidTr="001046A9">
        <w:tc>
          <w:tcPr>
            <w:tcW w:w="846" w:type="pct"/>
            <w:hideMark/>
          </w:tcPr>
          <w:p w14:paraId="2494EB27" w14:textId="77777777" w:rsidR="00EE5860" w:rsidRPr="00441CD0" w:rsidRDefault="00EE5860" w:rsidP="00BB0E1F">
            <w:pPr>
              <w:pStyle w:val="TAC"/>
              <w:rPr>
                <w:lang w:val="sv-SE"/>
              </w:rPr>
            </w:pPr>
            <w:r w:rsidRPr="00441CD0">
              <w:rPr>
                <w:lang w:val="sv-SE"/>
              </w:rPr>
              <w:t>112</w:t>
            </w:r>
          </w:p>
        </w:tc>
        <w:tc>
          <w:tcPr>
            <w:tcW w:w="1879" w:type="pct"/>
            <w:hideMark/>
          </w:tcPr>
          <w:p w14:paraId="000DEB66" w14:textId="77777777" w:rsidR="00EE5860" w:rsidRPr="00441CD0" w:rsidRDefault="00EE5860" w:rsidP="00BB0E1F">
            <w:pPr>
              <w:pStyle w:val="TAL"/>
              <w:rPr>
                <w:lang w:val="x-none"/>
              </w:rPr>
            </w:pPr>
            <w:r w:rsidRPr="00441CD0">
              <w:t>Graceful Release Period</w:t>
            </w:r>
          </w:p>
        </w:tc>
        <w:tc>
          <w:tcPr>
            <w:tcW w:w="1524" w:type="pct"/>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751" w:type="pct"/>
            <w:hideMark/>
          </w:tcPr>
          <w:p w14:paraId="3FD8BC55" w14:textId="77777777" w:rsidR="00EE5860" w:rsidRPr="00441CD0" w:rsidRDefault="00EE5860" w:rsidP="00BB0E1F">
            <w:pPr>
              <w:pStyle w:val="TAC"/>
              <w:rPr>
                <w:lang w:val="de-DE"/>
              </w:rPr>
            </w:pPr>
            <w:r w:rsidRPr="00441CD0">
              <w:rPr>
                <w:lang w:val="de-DE"/>
              </w:rPr>
              <w:t>1</w:t>
            </w:r>
          </w:p>
        </w:tc>
      </w:tr>
      <w:tr w:rsidR="001046A9" w:rsidRPr="00441CD0" w14:paraId="32C46959" w14:textId="77777777" w:rsidTr="001046A9">
        <w:tc>
          <w:tcPr>
            <w:tcW w:w="846" w:type="pct"/>
            <w:hideMark/>
          </w:tcPr>
          <w:p w14:paraId="288CD48F" w14:textId="77777777" w:rsidR="00EE5860" w:rsidRPr="00441CD0" w:rsidRDefault="00EE5860" w:rsidP="00BB0E1F">
            <w:pPr>
              <w:pStyle w:val="TAC"/>
              <w:rPr>
                <w:lang w:val="sv-SE"/>
              </w:rPr>
            </w:pPr>
            <w:r w:rsidRPr="00441CD0">
              <w:rPr>
                <w:lang w:val="sv-SE"/>
              </w:rPr>
              <w:t>113</w:t>
            </w:r>
          </w:p>
        </w:tc>
        <w:tc>
          <w:tcPr>
            <w:tcW w:w="1879" w:type="pct"/>
            <w:hideMark/>
          </w:tcPr>
          <w:p w14:paraId="3DC34100" w14:textId="77777777" w:rsidR="00EE5860" w:rsidRPr="00441CD0" w:rsidRDefault="00EE5860" w:rsidP="00BB0E1F">
            <w:pPr>
              <w:pStyle w:val="TAL"/>
              <w:rPr>
                <w:lang w:val="x-none"/>
              </w:rPr>
            </w:pPr>
            <w:r w:rsidRPr="00441CD0">
              <w:t>PDN Type</w:t>
            </w:r>
          </w:p>
        </w:tc>
        <w:tc>
          <w:tcPr>
            <w:tcW w:w="1524" w:type="pct"/>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751" w:type="pct"/>
            <w:hideMark/>
          </w:tcPr>
          <w:p w14:paraId="7939A037" w14:textId="77777777" w:rsidR="00EE5860" w:rsidRPr="00441CD0" w:rsidRDefault="00EE5860" w:rsidP="00BB0E1F">
            <w:pPr>
              <w:pStyle w:val="TAC"/>
              <w:rPr>
                <w:lang w:val="de-DE"/>
              </w:rPr>
            </w:pPr>
            <w:r w:rsidRPr="00441CD0">
              <w:rPr>
                <w:lang w:val="de-DE"/>
              </w:rPr>
              <w:t>1</w:t>
            </w:r>
          </w:p>
        </w:tc>
      </w:tr>
      <w:tr w:rsidR="001046A9" w:rsidRPr="00441CD0" w14:paraId="28C89B94" w14:textId="77777777" w:rsidTr="001046A9">
        <w:tc>
          <w:tcPr>
            <w:tcW w:w="846" w:type="pct"/>
            <w:hideMark/>
          </w:tcPr>
          <w:p w14:paraId="340A4F7A" w14:textId="77777777" w:rsidR="00EE5860" w:rsidRPr="00441CD0" w:rsidRDefault="00EE5860" w:rsidP="00BB0E1F">
            <w:pPr>
              <w:pStyle w:val="TAC"/>
              <w:rPr>
                <w:lang w:val="sv-SE"/>
              </w:rPr>
            </w:pPr>
            <w:r w:rsidRPr="00441CD0">
              <w:rPr>
                <w:lang w:val="sv-SE"/>
              </w:rPr>
              <w:t>114</w:t>
            </w:r>
          </w:p>
        </w:tc>
        <w:tc>
          <w:tcPr>
            <w:tcW w:w="1879" w:type="pct"/>
            <w:hideMark/>
          </w:tcPr>
          <w:p w14:paraId="0A97D47D" w14:textId="77777777" w:rsidR="00EE5860" w:rsidRPr="00441CD0" w:rsidRDefault="00EE5860" w:rsidP="00BB0E1F">
            <w:pPr>
              <w:pStyle w:val="TAL"/>
              <w:rPr>
                <w:lang w:val="x-none"/>
              </w:rPr>
            </w:pPr>
            <w:r w:rsidRPr="00441CD0">
              <w:t>Failed Rule ID</w:t>
            </w:r>
          </w:p>
        </w:tc>
        <w:tc>
          <w:tcPr>
            <w:tcW w:w="1524" w:type="pct"/>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751" w:type="pct"/>
            <w:hideMark/>
          </w:tcPr>
          <w:p w14:paraId="3587760D" w14:textId="77777777" w:rsidR="00EE5860" w:rsidRPr="00441CD0" w:rsidRDefault="00EE5860" w:rsidP="00BB0E1F">
            <w:pPr>
              <w:pStyle w:val="TAC"/>
              <w:rPr>
                <w:lang w:val="de-DE"/>
              </w:rPr>
            </w:pPr>
            <w:r w:rsidRPr="00441CD0">
              <w:rPr>
                <w:lang w:val="de-DE"/>
              </w:rPr>
              <w:t>1</w:t>
            </w:r>
          </w:p>
        </w:tc>
      </w:tr>
      <w:tr w:rsidR="001046A9" w:rsidRPr="00441CD0" w14:paraId="6A5F5707" w14:textId="77777777" w:rsidTr="001046A9">
        <w:tc>
          <w:tcPr>
            <w:tcW w:w="846" w:type="pct"/>
            <w:hideMark/>
          </w:tcPr>
          <w:p w14:paraId="330541DA" w14:textId="77777777" w:rsidR="00EE5860" w:rsidRPr="00441CD0" w:rsidRDefault="00EE5860" w:rsidP="00BB0E1F">
            <w:pPr>
              <w:pStyle w:val="TAC"/>
              <w:rPr>
                <w:lang w:val="sv-SE"/>
              </w:rPr>
            </w:pPr>
            <w:r w:rsidRPr="00441CD0">
              <w:rPr>
                <w:lang w:val="sv-SE"/>
              </w:rPr>
              <w:t>115</w:t>
            </w:r>
          </w:p>
        </w:tc>
        <w:tc>
          <w:tcPr>
            <w:tcW w:w="1879" w:type="pct"/>
            <w:hideMark/>
          </w:tcPr>
          <w:p w14:paraId="6BBC0DCD" w14:textId="77777777" w:rsidR="00EE5860" w:rsidRPr="00441CD0" w:rsidRDefault="00EE5860" w:rsidP="00BB0E1F">
            <w:pPr>
              <w:pStyle w:val="TAL"/>
              <w:rPr>
                <w:lang w:val="x-none"/>
              </w:rPr>
            </w:pPr>
            <w:r w:rsidRPr="00441CD0">
              <w:t>Time Quota Mechanism</w:t>
            </w:r>
          </w:p>
        </w:tc>
        <w:tc>
          <w:tcPr>
            <w:tcW w:w="1524" w:type="pct"/>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751" w:type="pct"/>
            <w:hideMark/>
          </w:tcPr>
          <w:p w14:paraId="151F3C77" w14:textId="77777777" w:rsidR="00EE5860" w:rsidRPr="00441CD0" w:rsidRDefault="00EE5860" w:rsidP="00BB0E1F">
            <w:pPr>
              <w:pStyle w:val="TAC"/>
              <w:rPr>
                <w:lang w:val="de-DE"/>
              </w:rPr>
            </w:pPr>
            <w:r w:rsidRPr="00441CD0">
              <w:rPr>
                <w:lang w:val="de-DE" w:eastAsia="zh-CN"/>
              </w:rPr>
              <w:t>1</w:t>
            </w:r>
          </w:p>
        </w:tc>
      </w:tr>
      <w:tr w:rsidR="001046A9" w:rsidRPr="00441CD0" w14:paraId="263A66AC" w14:textId="77777777" w:rsidTr="001046A9">
        <w:tc>
          <w:tcPr>
            <w:tcW w:w="846" w:type="pct"/>
            <w:hideMark/>
          </w:tcPr>
          <w:p w14:paraId="669A916A" w14:textId="77777777" w:rsidR="00EE5860" w:rsidRPr="00441CD0" w:rsidRDefault="00EE5860" w:rsidP="00BB0E1F">
            <w:pPr>
              <w:pStyle w:val="TAC"/>
              <w:rPr>
                <w:lang w:val="sv-SE"/>
              </w:rPr>
            </w:pPr>
            <w:r w:rsidRPr="00441CD0">
              <w:rPr>
                <w:lang w:val="sv-SE"/>
              </w:rPr>
              <w:t>116</w:t>
            </w:r>
          </w:p>
        </w:tc>
        <w:tc>
          <w:tcPr>
            <w:tcW w:w="1879" w:type="pct"/>
            <w:hideMark/>
          </w:tcPr>
          <w:p w14:paraId="52C98299" w14:textId="77777777" w:rsidR="00EE5860" w:rsidRPr="00441CD0" w:rsidRDefault="00EE5860" w:rsidP="00BB0E1F">
            <w:pPr>
              <w:pStyle w:val="TAL"/>
              <w:rPr>
                <w:lang w:val="x-none"/>
              </w:rPr>
            </w:pPr>
            <w:r w:rsidRPr="00441CD0">
              <w:t>Reserved</w:t>
            </w:r>
          </w:p>
        </w:tc>
        <w:tc>
          <w:tcPr>
            <w:tcW w:w="1524" w:type="pct"/>
            <w:hideMark/>
          </w:tcPr>
          <w:p w14:paraId="17A4016D" w14:textId="77777777" w:rsidR="00EE5860" w:rsidRPr="00441CD0" w:rsidRDefault="00EE5860" w:rsidP="00BB0E1F">
            <w:pPr>
              <w:pStyle w:val="TAL"/>
            </w:pPr>
          </w:p>
        </w:tc>
        <w:tc>
          <w:tcPr>
            <w:tcW w:w="751" w:type="pct"/>
            <w:hideMark/>
          </w:tcPr>
          <w:p w14:paraId="09D75DE9" w14:textId="77777777" w:rsidR="00EE5860" w:rsidRPr="00441CD0" w:rsidRDefault="00EE5860" w:rsidP="00BB0E1F">
            <w:pPr>
              <w:pStyle w:val="TAC"/>
              <w:rPr>
                <w:lang w:val="de-DE"/>
              </w:rPr>
            </w:pPr>
          </w:p>
        </w:tc>
      </w:tr>
      <w:tr w:rsidR="001046A9" w:rsidRPr="00441CD0" w14:paraId="68DA5F01" w14:textId="77777777" w:rsidTr="001046A9">
        <w:tc>
          <w:tcPr>
            <w:tcW w:w="846" w:type="pct"/>
            <w:hideMark/>
          </w:tcPr>
          <w:p w14:paraId="2981A2B6" w14:textId="77777777" w:rsidR="00EE5860" w:rsidRPr="00441CD0" w:rsidRDefault="00EE5860" w:rsidP="00BB0E1F">
            <w:pPr>
              <w:pStyle w:val="TAC"/>
              <w:rPr>
                <w:lang w:val="x-none"/>
              </w:rPr>
            </w:pPr>
            <w:r w:rsidRPr="00441CD0">
              <w:t>117</w:t>
            </w:r>
          </w:p>
        </w:tc>
        <w:tc>
          <w:tcPr>
            <w:tcW w:w="1879" w:type="pct"/>
            <w:hideMark/>
          </w:tcPr>
          <w:p w14:paraId="6D4BEBDE" w14:textId="77777777" w:rsidR="00EE5860" w:rsidRPr="00441CD0" w:rsidRDefault="00EE5860" w:rsidP="00BB0E1F">
            <w:pPr>
              <w:pStyle w:val="TAL"/>
              <w:rPr>
                <w:sz w:val="16"/>
                <w:szCs w:val="16"/>
              </w:rPr>
            </w:pPr>
            <w:r w:rsidRPr="00441CD0">
              <w:t>User Plane Inactivity Timer</w:t>
            </w:r>
          </w:p>
        </w:tc>
        <w:tc>
          <w:tcPr>
            <w:tcW w:w="1524" w:type="pct"/>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751" w:type="pct"/>
            <w:hideMark/>
          </w:tcPr>
          <w:p w14:paraId="091AEBF2" w14:textId="77777777" w:rsidR="00EE5860" w:rsidRPr="00441CD0" w:rsidRDefault="00EE5860" w:rsidP="00823058">
            <w:pPr>
              <w:pStyle w:val="TAC"/>
              <w:rPr>
                <w:lang w:val="sv-SE"/>
              </w:rPr>
            </w:pPr>
            <w:r w:rsidRPr="00823058">
              <w:t>4</w:t>
            </w:r>
          </w:p>
        </w:tc>
      </w:tr>
      <w:tr w:rsidR="001046A9" w:rsidRPr="00441CD0" w14:paraId="68D76DD2" w14:textId="77777777" w:rsidTr="001046A9">
        <w:tc>
          <w:tcPr>
            <w:tcW w:w="846" w:type="pct"/>
            <w:hideMark/>
          </w:tcPr>
          <w:p w14:paraId="1C7B9D21" w14:textId="77777777" w:rsidR="00EE5860" w:rsidRPr="00441CD0" w:rsidRDefault="00EE5860" w:rsidP="00BB0E1F">
            <w:pPr>
              <w:pStyle w:val="TAC"/>
              <w:rPr>
                <w:lang w:val="sv-SE"/>
              </w:rPr>
            </w:pPr>
            <w:r w:rsidRPr="00441CD0">
              <w:rPr>
                <w:lang w:val="sv-SE"/>
              </w:rPr>
              <w:t>118</w:t>
            </w:r>
          </w:p>
        </w:tc>
        <w:tc>
          <w:tcPr>
            <w:tcW w:w="1879" w:type="pct"/>
            <w:hideMark/>
          </w:tcPr>
          <w:p w14:paraId="4D47C6D1" w14:textId="77777777" w:rsidR="00EE5860" w:rsidRPr="00441CD0" w:rsidRDefault="00EE5860" w:rsidP="00BB0E1F">
            <w:pPr>
              <w:pStyle w:val="TAL"/>
              <w:rPr>
                <w:lang w:val="x-none"/>
              </w:rPr>
            </w:pPr>
            <w:r w:rsidRPr="00441CD0">
              <w:t>Aggregated URRs</w:t>
            </w:r>
          </w:p>
        </w:tc>
        <w:tc>
          <w:tcPr>
            <w:tcW w:w="1524" w:type="pct"/>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751" w:type="pct"/>
            <w:hideMark/>
          </w:tcPr>
          <w:p w14:paraId="6C17D1C5" w14:textId="77777777" w:rsidR="00EE5860" w:rsidRPr="00441CD0" w:rsidRDefault="00EE5860" w:rsidP="00BB0E1F">
            <w:pPr>
              <w:pStyle w:val="TAC"/>
              <w:rPr>
                <w:lang w:val="de-DE"/>
              </w:rPr>
            </w:pPr>
            <w:r w:rsidRPr="00441CD0">
              <w:rPr>
                <w:lang w:val="de-DE"/>
              </w:rPr>
              <w:t>Not Applicable</w:t>
            </w:r>
          </w:p>
        </w:tc>
      </w:tr>
      <w:tr w:rsidR="001046A9" w:rsidRPr="00441CD0" w14:paraId="084378EE" w14:textId="77777777" w:rsidTr="001046A9">
        <w:tc>
          <w:tcPr>
            <w:tcW w:w="846" w:type="pct"/>
            <w:hideMark/>
          </w:tcPr>
          <w:p w14:paraId="2B9D09DA" w14:textId="77777777" w:rsidR="00EE5860" w:rsidRPr="00441CD0" w:rsidRDefault="00EE5860" w:rsidP="00BB0E1F">
            <w:pPr>
              <w:pStyle w:val="TAC"/>
              <w:rPr>
                <w:lang w:val="sv-SE"/>
              </w:rPr>
            </w:pPr>
            <w:r w:rsidRPr="00441CD0">
              <w:rPr>
                <w:lang w:val="sv-SE"/>
              </w:rPr>
              <w:t>119</w:t>
            </w:r>
          </w:p>
        </w:tc>
        <w:tc>
          <w:tcPr>
            <w:tcW w:w="1879" w:type="pct"/>
            <w:hideMark/>
          </w:tcPr>
          <w:p w14:paraId="428FADA3" w14:textId="77777777" w:rsidR="00EE5860" w:rsidRPr="00441CD0" w:rsidRDefault="00EE5860" w:rsidP="00BB0E1F">
            <w:pPr>
              <w:pStyle w:val="TAL"/>
              <w:rPr>
                <w:lang w:val="x-none"/>
              </w:rPr>
            </w:pPr>
            <w:r w:rsidRPr="00441CD0">
              <w:rPr>
                <w:rFonts w:cs="Arial"/>
              </w:rPr>
              <w:t>Multiplier</w:t>
            </w:r>
          </w:p>
        </w:tc>
        <w:tc>
          <w:tcPr>
            <w:tcW w:w="1524" w:type="pct"/>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751" w:type="pct"/>
            <w:hideMark/>
          </w:tcPr>
          <w:p w14:paraId="685B0E60" w14:textId="77777777" w:rsidR="00EE5860" w:rsidRPr="00441CD0" w:rsidRDefault="00EE5860" w:rsidP="00BB0E1F">
            <w:pPr>
              <w:pStyle w:val="TAC"/>
              <w:rPr>
                <w:lang w:val="de-DE"/>
              </w:rPr>
            </w:pPr>
            <w:r w:rsidRPr="00441CD0">
              <w:rPr>
                <w:lang w:val="de-DE"/>
              </w:rPr>
              <w:t>12</w:t>
            </w:r>
          </w:p>
        </w:tc>
      </w:tr>
      <w:tr w:rsidR="001046A9" w:rsidRPr="00441CD0" w14:paraId="5F894252" w14:textId="77777777" w:rsidTr="001046A9">
        <w:tc>
          <w:tcPr>
            <w:tcW w:w="846" w:type="pct"/>
            <w:hideMark/>
          </w:tcPr>
          <w:p w14:paraId="1F830633" w14:textId="77777777" w:rsidR="00EE5860" w:rsidRPr="00441CD0" w:rsidRDefault="00EE5860" w:rsidP="00BB0E1F">
            <w:pPr>
              <w:pStyle w:val="TAC"/>
              <w:rPr>
                <w:lang w:val="sv-SE"/>
              </w:rPr>
            </w:pPr>
            <w:r w:rsidRPr="00441CD0">
              <w:rPr>
                <w:lang w:val="sv-SE"/>
              </w:rPr>
              <w:t>120</w:t>
            </w:r>
          </w:p>
        </w:tc>
        <w:tc>
          <w:tcPr>
            <w:tcW w:w="1879" w:type="pct"/>
            <w:hideMark/>
          </w:tcPr>
          <w:p w14:paraId="00918DCD" w14:textId="77777777" w:rsidR="00EE5860" w:rsidRPr="00441CD0" w:rsidRDefault="00EE5860" w:rsidP="00BB0E1F">
            <w:pPr>
              <w:pStyle w:val="TAL"/>
              <w:rPr>
                <w:rFonts w:cs="Arial"/>
                <w:lang w:val="x-none"/>
              </w:rPr>
            </w:pPr>
            <w:r w:rsidRPr="00441CD0">
              <w:t>Aggregated URR ID</w:t>
            </w:r>
          </w:p>
        </w:tc>
        <w:tc>
          <w:tcPr>
            <w:tcW w:w="1524" w:type="pct"/>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751" w:type="pct"/>
            <w:hideMark/>
          </w:tcPr>
          <w:p w14:paraId="045F854B" w14:textId="77777777" w:rsidR="00EE5860" w:rsidRPr="00441CD0" w:rsidRDefault="00EE5860" w:rsidP="00BB0E1F">
            <w:pPr>
              <w:pStyle w:val="TAC"/>
              <w:rPr>
                <w:lang w:val="de-DE"/>
              </w:rPr>
            </w:pPr>
            <w:r w:rsidRPr="00441CD0">
              <w:rPr>
                <w:lang w:val="de-DE"/>
              </w:rPr>
              <w:t>4</w:t>
            </w:r>
          </w:p>
        </w:tc>
      </w:tr>
      <w:tr w:rsidR="001046A9" w:rsidRPr="00441CD0" w14:paraId="03A1C088" w14:textId="77777777" w:rsidTr="001046A9">
        <w:tc>
          <w:tcPr>
            <w:tcW w:w="846" w:type="pct"/>
            <w:hideMark/>
          </w:tcPr>
          <w:p w14:paraId="2FC226D8" w14:textId="77777777" w:rsidR="00EE5860" w:rsidRPr="00441CD0" w:rsidRDefault="00EE5860" w:rsidP="00BB0E1F">
            <w:pPr>
              <w:pStyle w:val="TAC"/>
              <w:rPr>
                <w:lang w:val="sv-SE"/>
              </w:rPr>
            </w:pPr>
            <w:r w:rsidRPr="00441CD0">
              <w:rPr>
                <w:lang w:val="sv-SE"/>
              </w:rPr>
              <w:t>121</w:t>
            </w:r>
          </w:p>
        </w:tc>
        <w:tc>
          <w:tcPr>
            <w:tcW w:w="1879" w:type="pct"/>
            <w:hideMark/>
          </w:tcPr>
          <w:p w14:paraId="46590B41" w14:textId="77777777" w:rsidR="00EE5860" w:rsidRPr="00441CD0" w:rsidRDefault="00EE5860" w:rsidP="00BB0E1F">
            <w:pPr>
              <w:pStyle w:val="TAL"/>
            </w:pPr>
            <w:r w:rsidRPr="00441CD0">
              <w:t>Subsequent Volume Quota</w:t>
            </w:r>
          </w:p>
        </w:tc>
        <w:tc>
          <w:tcPr>
            <w:tcW w:w="1524" w:type="pct"/>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751" w:type="pct"/>
            <w:hideMark/>
          </w:tcPr>
          <w:p w14:paraId="797B20AF" w14:textId="77777777" w:rsidR="00EE5860" w:rsidRPr="00441CD0" w:rsidRDefault="00EE5860" w:rsidP="00BB0E1F">
            <w:pPr>
              <w:pStyle w:val="TAC"/>
              <w:rPr>
                <w:lang w:val="de-DE"/>
              </w:rPr>
            </w:pPr>
            <w:r w:rsidRPr="00441CD0">
              <w:rPr>
                <w:lang w:val="sv-SE"/>
              </w:rPr>
              <w:t>1</w:t>
            </w:r>
          </w:p>
        </w:tc>
      </w:tr>
      <w:tr w:rsidR="001046A9" w:rsidRPr="00441CD0" w14:paraId="3D932549" w14:textId="77777777" w:rsidTr="001046A9">
        <w:tc>
          <w:tcPr>
            <w:tcW w:w="846" w:type="pct"/>
            <w:hideMark/>
          </w:tcPr>
          <w:p w14:paraId="6F63C4B2" w14:textId="77777777" w:rsidR="00EE5860" w:rsidRPr="00441CD0" w:rsidRDefault="00EE5860" w:rsidP="00BB0E1F">
            <w:pPr>
              <w:pStyle w:val="TAC"/>
              <w:rPr>
                <w:lang w:val="sv-SE"/>
              </w:rPr>
            </w:pPr>
            <w:r w:rsidRPr="00441CD0">
              <w:rPr>
                <w:lang w:val="sv-SE"/>
              </w:rPr>
              <w:t>122</w:t>
            </w:r>
          </w:p>
        </w:tc>
        <w:tc>
          <w:tcPr>
            <w:tcW w:w="1879" w:type="pct"/>
            <w:hideMark/>
          </w:tcPr>
          <w:p w14:paraId="617DCFB5" w14:textId="77777777" w:rsidR="00EE5860" w:rsidRPr="00441CD0" w:rsidRDefault="00EE5860" w:rsidP="00BB0E1F">
            <w:pPr>
              <w:pStyle w:val="TAL"/>
            </w:pPr>
            <w:r w:rsidRPr="00441CD0">
              <w:t>Subsequent Time Quota</w:t>
            </w:r>
          </w:p>
        </w:tc>
        <w:tc>
          <w:tcPr>
            <w:tcW w:w="1524" w:type="pct"/>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751" w:type="pct"/>
            <w:hideMark/>
          </w:tcPr>
          <w:p w14:paraId="475907F5" w14:textId="77777777" w:rsidR="00EE5860" w:rsidRPr="00441CD0" w:rsidRDefault="00EE5860" w:rsidP="00BB0E1F">
            <w:pPr>
              <w:pStyle w:val="TAC"/>
              <w:rPr>
                <w:lang w:val="de-DE"/>
              </w:rPr>
            </w:pPr>
            <w:r w:rsidRPr="00441CD0">
              <w:rPr>
                <w:lang w:val="de-DE"/>
              </w:rPr>
              <w:t>4</w:t>
            </w:r>
          </w:p>
        </w:tc>
      </w:tr>
      <w:tr w:rsidR="001046A9" w:rsidRPr="00441CD0" w14:paraId="4E244A2F" w14:textId="77777777" w:rsidTr="001046A9">
        <w:tc>
          <w:tcPr>
            <w:tcW w:w="846" w:type="pct"/>
            <w:hideMark/>
          </w:tcPr>
          <w:p w14:paraId="510A2ED8" w14:textId="77777777" w:rsidR="00EE5860" w:rsidRPr="00441CD0" w:rsidRDefault="00EE5860" w:rsidP="00BB0E1F">
            <w:pPr>
              <w:pStyle w:val="TAC"/>
              <w:rPr>
                <w:lang w:val="sv-SE"/>
              </w:rPr>
            </w:pPr>
            <w:r w:rsidRPr="00441CD0">
              <w:rPr>
                <w:lang w:val="sv-SE"/>
              </w:rPr>
              <w:t>123</w:t>
            </w:r>
          </w:p>
        </w:tc>
        <w:tc>
          <w:tcPr>
            <w:tcW w:w="1879" w:type="pct"/>
            <w:hideMark/>
          </w:tcPr>
          <w:p w14:paraId="0EB3FFB2" w14:textId="77777777" w:rsidR="00EE5860" w:rsidRPr="00441CD0" w:rsidRDefault="00EE5860" w:rsidP="00BB0E1F">
            <w:pPr>
              <w:pStyle w:val="TAL"/>
            </w:pPr>
            <w:r w:rsidRPr="00441CD0">
              <w:rPr>
                <w:lang w:val="de-DE"/>
              </w:rPr>
              <w:t>RQI</w:t>
            </w:r>
          </w:p>
        </w:tc>
        <w:tc>
          <w:tcPr>
            <w:tcW w:w="1524" w:type="pct"/>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751" w:type="pct"/>
            <w:hideMark/>
          </w:tcPr>
          <w:p w14:paraId="7FCBF288" w14:textId="77777777" w:rsidR="00EE5860" w:rsidRPr="00441CD0" w:rsidRDefault="00EE5860" w:rsidP="00BB0E1F">
            <w:pPr>
              <w:pStyle w:val="TAC"/>
              <w:rPr>
                <w:lang w:val="de-DE"/>
              </w:rPr>
            </w:pPr>
            <w:r w:rsidRPr="00441CD0">
              <w:rPr>
                <w:lang w:val="de-DE"/>
              </w:rPr>
              <w:t>1</w:t>
            </w:r>
          </w:p>
        </w:tc>
      </w:tr>
      <w:tr w:rsidR="001046A9" w:rsidRPr="00441CD0" w14:paraId="7CED8D33" w14:textId="77777777" w:rsidTr="001046A9">
        <w:tc>
          <w:tcPr>
            <w:tcW w:w="846" w:type="pct"/>
            <w:hideMark/>
          </w:tcPr>
          <w:p w14:paraId="613ED3CD" w14:textId="77777777" w:rsidR="00EE5860" w:rsidRPr="00441CD0" w:rsidRDefault="00EE5860" w:rsidP="00BB0E1F">
            <w:pPr>
              <w:pStyle w:val="TAC"/>
              <w:rPr>
                <w:lang w:val="sv-SE"/>
              </w:rPr>
            </w:pPr>
            <w:r w:rsidRPr="00441CD0">
              <w:rPr>
                <w:lang w:val="sv-SE"/>
              </w:rPr>
              <w:t>124</w:t>
            </w:r>
          </w:p>
        </w:tc>
        <w:tc>
          <w:tcPr>
            <w:tcW w:w="1879" w:type="pct"/>
            <w:hideMark/>
          </w:tcPr>
          <w:p w14:paraId="42503A70" w14:textId="77777777" w:rsidR="00EE5860" w:rsidRPr="00441CD0" w:rsidRDefault="00EE5860" w:rsidP="00BB0E1F">
            <w:pPr>
              <w:pStyle w:val="TAL"/>
            </w:pPr>
            <w:r w:rsidRPr="00441CD0">
              <w:rPr>
                <w:lang w:val="de-DE"/>
              </w:rPr>
              <w:t>QFI</w:t>
            </w:r>
          </w:p>
        </w:tc>
        <w:tc>
          <w:tcPr>
            <w:tcW w:w="1524" w:type="pct"/>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751" w:type="pct"/>
            <w:hideMark/>
          </w:tcPr>
          <w:p w14:paraId="69F1D10B" w14:textId="77777777" w:rsidR="00EE5860" w:rsidRPr="00441CD0" w:rsidRDefault="00EE5860" w:rsidP="00BB0E1F">
            <w:pPr>
              <w:pStyle w:val="TAC"/>
              <w:rPr>
                <w:lang w:val="de-DE"/>
              </w:rPr>
            </w:pPr>
            <w:r w:rsidRPr="00441CD0">
              <w:rPr>
                <w:lang w:val="de-DE"/>
              </w:rPr>
              <w:t>1</w:t>
            </w:r>
          </w:p>
        </w:tc>
      </w:tr>
      <w:tr w:rsidR="001046A9" w:rsidRPr="00441CD0" w14:paraId="63B4671C" w14:textId="77777777" w:rsidTr="001046A9">
        <w:tc>
          <w:tcPr>
            <w:tcW w:w="846" w:type="pct"/>
            <w:hideMark/>
          </w:tcPr>
          <w:p w14:paraId="404EE78C" w14:textId="77777777" w:rsidR="00EE5860" w:rsidRPr="00441CD0" w:rsidRDefault="00EE5860" w:rsidP="00BB0E1F">
            <w:pPr>
              <w:pStyle w:val="TAC"/>
              <w:rPr>
                <w:lang w:val="sv-SE"/>
              </w:rPr>
            </w:pPr>
            <w:r w:rsidRPr="00441CD0">
              <w:rPr>
                <w:lang w:val="sv-SE"/>
              </w:rPr>
              <w:t>125</w:t>
            </w:r>
          </w:p>
        </w:tc>
        <w:tc>
          <w:tcPr>
            <w:tcW w:w="1879" w:type="pct"/>
            <w:hideMark/>
          </w:tcPr>
          <w:p w14:paraId="2E15AFD1" w14:textId="77777777" w:rsidR="00EE5860" w:rsidRPr="00441CD0" w:rsidRDefault="00EE5860" w:rsidP="00BB0E1F">
            <w:pPr>
              <w:pStyle w:val="TAL"/>
              <w:rPr>
                <w:lang w:val="x-none"/>
              </w:rPr>
            </w:pPr>
            <w:r w:rsidRPr="00441CD0">
              <w:t>Query URR Reference</w:t>
            </w:r>
          </w:p>
        </w:tc>
        <w:tc>
          <w:tcPr>
            <w:tcW w:w="1524" w:type="pct"/>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751" w:type="pct"/>
            <w:hideMark/>
          </w:tcPr>
          <w:p w14:paraId="46AC8699" w14:textId="77777777" w:rsidR="00EE5860" w:rsidRPr="00441CD0" w:rsidRDefault="00EE5860" w:rsidP="00BB0E1F">
            <w:pPr>
              <w:pStyle w:val="TAC"/>
              <w:rPr>
                <w:lang w:val="de-DE"/>
              </w:rPr>
            </w:pPr>
            <w:r w:rsidRPr="00441CD0">
              <w:rPr>
                <w:lang w:val="de-DE"/>
              </w:rPr>
              <w:t>4</w:t>
            </w:r>
          </w:p>
        </w:tc>
      </w:tr>
      <w:tr w:rsidR="001046A9" w:rsidRPr="00441CD0" w14:paraId="68C40EDB" w14:textId="77777777" w:rsidTr="001046A9">
        <w:tc>
          <w:tcPr>
            <w:tcW w:w="846" w:type="pct"/>
            <w:hideMark/>
          </w:tcPr>
          <w:p w14:paraId="1AE47A9C" w14:textId="77777777" w:rsidR="00EE5860" w:rsidRPr="00441CD0" w:rsidRDefault="00EE5860" w:rsidP="00BB0E1F">
            <w:pPr>
              <w:pStyle w:val="TAC"/>
              <w:rPr>
                <w:lang w:val="sv-SE"/>
              </w:rPr>
            </w:pPr>
            <w:r w:rsidRPr="00441CD0">
              <w:rPr>
                <w:lang w:val="sv-SE"/>
              </w:rPr>
              <w:t>126</w:t>
            </w:r>
          </w:p>
        </w:tc>
        <w:tc>
          <w:tcPr>
            <w:tcW w:w="1879" w:type="pct"/>
            <w:hideMark/>
          </w:tcPr>
          <w:p w14:paraId="4A40798E" w14:textId="77777777" w:rsidR="00EE5860" w:rsidRPr="00441CD0" w:rsidRDefault="00EE5860" w:rsidP="00BB0E1F">
            <w:pPr>
              <w:pStyle w:val="TAL"/>
              <w:rPr>
                <w:lang w:val="x-none"/>
              </w:rPr>
            </w:pPr>
            <w:r w:rsidRPr="00441CD0">
              <w:t>Additional Usage Reports Information</w:t>
            </w:r>
          </w:p>
        </w:tc>
        <w:tc>
          <w:tcPr>
            <w:tcW w:w="1524" w:type="pct"/>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751" w:type="pct"/>
            <w:hideMark/>
          </w:tcPr>
          <w:p w14:paraId="3365F065" w14:textId="77777777" w:rsidR="00EE5860" w:rsidRPr="00441CD0" w:rsidRDefault="00EE5860" w:rsidP="00BB0E1F">
            <w:pPr>
              <w:pStyle w:val="TAC"/>
              <w:rPr>
                <w:lang w:val="de-DE"/>
              </w:rPr>
            </w:pPr>
            <w:r w:rsidRPr="00441CD0">
              <w:rPr>
                <w:lang w:val="de-DE"/>
              </w:rPr>
              <w:t>2</w:t>
            </w:r>
          </w:p>
        </w:tc>
      </w:tr>
      <w:tr w:rsidR="001046A9" w:rsidRPr="00441CD0" w14:paraId="39ED8FF6" w14:textId="77777777" w:rsidTr="001046A9">
        <w:tc>
          <w:tcPr>
            <w:tcW w:w="846" w:type="pct"/>
            <w:hideMark/>
          </w:tcPr>
          <w:p w14:paraId="447AE24B" w14:textId="77777777" w:rsidR="00EE5860" w:rsidRPr="00441CD0" w:rsidRDefault="00EE5860" w:rsidP="00BB0E1F">
            <w:pPr>
              <w:pStyle w:val="TAC"/>
              <w:rPr>
                <w:lang w:val="sv-SE"/>
              </w:rPr>
            </w:pPr>
            <w:r w:rsidRPr="00441CD0">
              <w:rPr>
                <w:lang w:val="sv-SE"/>
              </w:rPr>
              <w:t>127</w:t>
            </w:r>
          </w:p>
        </w:tc>
        <w:tc>
          <w:tcPr>
            <w:tcW w:w="1879" w:type="pct"/>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524" w:type="pct"/>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751" w:type="pct"/>
            <w:hideMark/>
          </w:tcPr>
          <w:p w14:paraId="6A9A3B9B" w14:textId="77777777" w:rsidR="00EE5860" w:rsidRPr="00441CD0" w:rsidRDefault="00EE5860" w:rsidP="00BB0E1F">
            <w:pPr>
              <w:pStyle w:val="TAC"/>
              <w:rPr>
                <w:lang w:val="de-DE"/>
              </w:rPr>
            </w:pPr>
            <w:r w:rsidRPr="00441CD0">
              <w:rPr>
                <w:lang w:val="fr-FR"/>
              </w:rPr>
              <w:t>Not Applicable</w:t>
            </w:r>
          </w:p>
        </w:tc>
      </w:tr>
      <w:tr w:rsidR="001046A9" w:rsidRPr="00441CD0" w14:paraId="10B3D80F" w14:textId="77777777" w:rsidTr="001046A9">
        <w:tc>
          <w:tcPr>
            <w:tcW w:w="846" w:type="pct"/>
            <w:hideMark/>
          </w:tcPr>
          <w:p w14:paraId="69B8A45C" w14:textId="77777777" w:rsidR="00EE5860" w:rsidRPr="00441CD0" w:rsidRDefault="00EE5860" w:rsidP="00BB0E1F">
            <w:pPr>
              <w:pStyle w:val="TAC"/>
              <w:rPr>
                <w:lang w:val="sv-SE"/>
              </w:rPr>
            </w:pPr>
            <w:r w:rsidRPr="00441CD0">
              <w:rPr>
                <w:lang w:val="sv-SE"/>
              </w:rPr>
              <w:t>128</w:t>
            </w:r>
          </w:p>
        </w:tc>
        <w:tc>
          <w:tcPr>
            <w:tcW w:w="1879" w:type="pct"/>
            <w:hideMark/>
          </w:tcPr>
          <w:p w14:paraId="6B864F03" w14:textId="77777777" w:rsidR="00EE5860" w:rsidRPr="00441CD0" w:rsidRDefault="00EE5860" w:rsidP="00BB0E1F">
            <w:pPr>
              <w:pStyle w:val="TAL"/>
              <w:rPr>
                <w:lang w:val="x-none"/>
              </w:rPr>
            </w:pPr>
            <w:r w:rsidRPr="00441CD0">
              <w:rPr>
                <w:lang w:val="en-US"/>
              </w:rPr>
              <w:t>Created Traffic Endpoint</w:t>
            </w:r>
          </w:p>
        </w:tc>
        <w:tc>
          <w:tcPr>
            <w:tcW w:w="1524" w:type="pct"/>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751" w:type="pct"/>
            <w:hideMark/>
          </w:tcPr>
          <w:p w14:paraId="703086E4" w14:textId="77777777" w:rsidR="00EE5860" w:rsidRPr="00441CD0" w:rsidRDefault="00EE5860" w:rsidP="00BB0E1F">
            <w:pPr>
              <w:pStyle w:val="TAC"/>
              <w:rPr>
                <w:lang w:val="fr-FR"/>
              </w:rPr>
            </w:pPr>
            <w:r w:rsidRPr="00441CD0">
              <w:rPr>
                <w:lang w:val="fr-FR"/>
              </w:rPr>
              <w:t>Not Applicable</w:t>
            </w:r>
          </w:p>
        </w:tc>
      </w:tr>
      <w:tr w:rsidR="001046A9" w:rsidRPr="00441CD0" w14:paraId="52BE0A5D" w14:textId="77777777" w:rsidTr="001046A9">
        <w:tc>
          <w:tcPr>
            <w:tcW w:w="846" w:type="pct"/>
            <w:hideMark/>
          </w:tcPr>
          <w:p w14:paraId="5E747B68" w14:textId="77777777" w:rsidR="00EE5860" w:rsidRPr="00441CD0" w:rsidRDefault="00EE5860" w:rsidP="00BB0E1F">
            <w:pPr>
              <w:pStyle w:val="TAC"/>
              <w:rPr>
                <w:lang w:val="sv-SE"/>
              </w:rPr>
            </w:pPr>
            <w:r w:rsidRPr="00441CD0">
              <w:rPr>
                <w:lang w:val="sv-SE"/>
              </w:rPr>
              <w:t>129</w:t>
            </w:r>
          </w:p>
        </w:tc>
        <w:tc>
          <w:tcPr>
            <w:tcW w:w="1879" w:type="pct"/>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524" w:type="pct"/>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751" w:type="pct"/>
            <w:hideMark/>
          </w:tcPr>
          <w:p w14:paraId="34E866D7" w14:textId="77777777" w:rsidR="00EE5860" w:rsidRPr="00441CD0" w:rsidRDefault="00EE5860" w:rsidP="00BB0E1F">
            <w:pPr>
              <w:pStyle w:val="TAC"/>
              <w:rPr>
                <w:lang w:val="fr-FR"/>
              </w:rPr>
            </w:pPr>
            <w:r w:rsidRPr="00441CD0">
              <w:rPr>
                <w:lang w:val="fr-FR"/>
              </w:rPr>
              <w:t>Not Applicable</w:t>
            </w:r>
          </w:p>
        </w:tc>
      </w:tr>
      <w:tr w:rsidR="001046A9" w:rsidRPr="00441CD0" w14:paraId="4C45FB10" w14:textId="77777777" w:rsidTr="001046A9">
        <w:tc>
          <w:tcPr>
            <w:tcW w:w="846" w:type="pct"/>
            <w:hideMark/>
          </w:tcPr>
          <w:p w14:paraId="5FA07DD5" w14:textId="77777777" w:rsidR="00EE5860" w:rsidRPr="00441CD0" w:rsidRDefault="00EE5860" w:rsidP="00BB0E1F">
            <w:pPr>
              <w:pStyle w:val="TAC"/>
              <w:rPr>
                <w:lang w:val="sv-SE"/>
              </w:rPr>
            </w:pPr>
            <w:r w:rsidRPr="00441CD0">
              <w:rPr>
                <w:lang w:val="sv-SE"/>
              </w:rPr>
              <w:t>130</w:t>
            </w:r>
          </w:p>
        </w:tc>
        <w:tc>
          <w:tcPr>
            <w:tcW w:w="1879" w:type="pct"/>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524" w:type="pct"/>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751" w:type="pct"/>
            <w:hideMark/>
          </w:tcPr>
          <w:p w14:paraId="5EB476FF" w14:textId="77777777" w:rsidR="00EE5860" w:rsidRPr="00441CD0" w:rsidRDefault="00EE5860" w:rsidP="00BB0E1F">
            <w:pPr>
              <w:pStyle w:val="TAC"/>
              <w:rPr>
                <w:lang w:val="de-DE"/>
              </w:rPr>
            </w:pPr>
            <w:r w:rsidRPr="00441CD0">
              <w:rPr>
                <w:lang w:val="fr-FR"/>
              </w:rPr>
              <w:t>Not Applicable</w:t>
            </w:r>
          </w:p>
        </w:tc>
      </w:tr>
      <w:tr w:rsidR="001046A9" w:rsidRPr="00441CD0" w14:paraId="69433C3B" w14:textId="77777777" w:rsidTr="001046A9">
        <w:tc>
          <w:tcPr>
            <w:tcW w:w="846" w:type="pct"/>
            <w:hideMark/>
          </w:tcPr>
          <w:p w14:paraId="33BD7A44" w14:textId="77777777" w:rsidR="00EE5860" w:rsidRPr="00441CD0" w:rsidRDefault="00EE5860" w:rsidP="00BB0E1F">
            <w:pPr>
              <w:pStyle w:val="TAC"/>
              <w:rPr>
                <w:lang w:val="sv-SE" w:eastAsia="zh-CN"/>
              </w:rPr>
            </w:pPr>
            <w:r w:rsidRPr="00441CD0">
              <w:rPr>
                <w:lang w:val="sv-SE"/>
              </w:rPr>
              <w:t>131</w:t>
            </w:r>
          </w:p>
        </w:tc>
        <w:tc>
          <w:tcPr>
            <w:tcW w:w="1879" w:type="pct"/>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524" w:type="pct"/>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751" w:type="pct"/>
            <w:hideMark/>
          </w:tcPr>
          <w:p w14:paraId="5E2C6C4A" w14:textId="77777777" w:rsidR="00EE5860" w:rsidRPr="00441CD0" w:rsidRDefault="00EE5860" w:rsidP="00BB0E1F">
            <w:pPr>
              <w:pStyle w:val="TAC"/>
              <w:rPr>
                <w:lang w:val="de-DE" w:eastAsia="zh-CN"/>
              </w:rPr>
            </w:pPr>
            <w:r w:rsidRPr="00441CD0">
              <w:rPr>
                <w:lang w:val="de-DE"/>
              </w:rPr>
              <w:t>1</w:t>
            </w:r>
          </w:p>
        </w:tc>
      </w:tr>
      <w:tr w:rsidR="001046A9" w:rsidRPr="00441CD0" w14:paraId="0ED251E9" w14:textId="77777777" w:rsidTr="001046A9">
        <w:tc>
          <w:tcPr>
            <w:tcW w:w="846" w:type="pct"/>
            <w:hideMark/>
          </w:tcPr>
          <w:p w14:paraId="536A8C1C" w14:textId="77777777" w:rsidR="00EE5860" w:rsidRPr="00441CD0" w:rsidRDefault="00EE5860" w:rsidP="00BB0E1F">
            <w:pPr>
              <w:pStyle w:val="TAC"/>
              <w:rPr>
                <w:lang w:val="sv-SE"/>
              </w:rPr>
            </w:pPr>
            <w:r w:rsidRPr="00441CD0">
              <w:rPr>
                <w:lang w:val="sv-SE"/>
              </w:rPr>
              <w:t>132</w:t>
            </w:r>
          </w:p>
        </w:tc>
        <w:tc>
          <w:tcPr>
            <w:tcW w:w="1879" w:type="pct"/>
            <w:hideMark/>
          </w:tcPr>
          <w:p w14:paraId="398DDE7F" w14:textId="77777777" w:rsidR="00EE5860" w:rsidRPr="00441CD0" w:rsidRDefault="00EE5860" w:rsidP="00BB0E1F">
            <w:pPr>
              <w:pStyle w:val="TAL"/>
              <w:rPr>
                <w:lang w:val="de-DE"/>
              </w:rPr>
            </w:pPr>
            <w:r w:rsidRPr="00441CD0">
              <w:t>Ethernet Packet Filter</w:t>
            </w:r>
          </w:p>
        </w:tc>
        <w:tc>
          <w:tcPr>
            <w:tcW w:w="1524" w:type="pct"/>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751" w:type="pct"/>
            <w:hideMark/>
          </w:tcPr>
          <w:p w14:paraId="3ED8661E" w14:textId="77777777" w:rsidR="00EE5860" w:rsidRPr="00441CD0" w:rsidRDefault="00EE5860" w:rsidP="00BB0E1F">
            <w:pPr>
              <w:pStyle w:val="TAC"/>
              <w:rPr>
                <w:lang w:val="de-DE"/>
              </w:rPr>
            </w:pPr>
            <w:r w:rsidRPr="00441CD0">
              <w:rPr>
                <w:lang w:val="de-DE"/>
              </w:rPr>
              <w:t>Not Applicable</w:t>
            </w:r>
          </w:p>
        </w:tc>
      </w:tr>
      <w:tr w:rsidR="001046A9" w:rsidRPr="00441CD0" w14:paraId="4C013610" w14:textId="77777777" w:rsidTr="001046A9">
        <w:tc>
          <w:tcPr>
            <w:tcW w:w="846" w:type="pct"/>
            <w:hideMark/>
          </w:tcPr>
          <w:p w14:paraId="359D1649" w14:textId="77777777" w:rsidR="00EE5860" w:rsidRPr="00441CD0" w:rsidRDefault="00EE5860" w:rsidP="00BB0E1F">
            <w:pPr>
              <w:pStyle w:val="TAC"/>
              <w:rPr>
                <w:lang w:val="sv-SE"/>
              </w:rPr>
            </w:pPr>
            <w:r w:rsidRPr="00441CD0">
              <w:rPr>
                <w:lang w:val="sv-SE"/>
              </w:rPr>
              <w:t>133</w:t>
            </w:r>
          </w:p>
        </w:tc>
        <w:tc>
          <w:tcPr>
            <w:tcW w:w="1879" w:type="pct"/>
            <w:hideMark/>
          </w:tcPr>
          <w:p w14:paraId="666CC2A9" w14:textId="77777777" w:rsidR="00EE5860" w:rsidRPr="00441CD0" w:rsidRDefault="00EE5860" w:rsidP="00BB0E1F">
            <w:pPr>
              <w:pStyle w:val="TAL"/>
              <w:rPr>
                <w:lang w:val="de-DE"/>
              </w:rPr>
            </w:pPr>
            <w:r w:rsidRPr="00441CD0">
              <w:t>MAC address</w:t>
            </w:r>
          </w:p>
        </w:tc>
        <w:tc>
          <w:tcPr>
            <w:tcW w:w="1524" w:type="pct"/>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751" w:type="pct"/>
            <w:hideMark/>
          </w:tcPr>
          <w:p w14:paraId="1CE6596C" w14:textId="77777777" w:rsidR="00EE5860" w:rsidRPr="00441CD0" w:rsidRDefault="00EE5860" w:rsidP="00BB0E1F">
            <w:pPr>
              <w:pStyle w:val="TAC"/>
              <w:rPr>
                <w:lang w:val="de-DE"/>
              </w:rPr>
            </w:pPr>
            <w:r w:rsidRPr="00441CD0">
              <w:rPr>
                <w:lang w:val="de-DE"/>
              </w:rPr>
              <w:t>1</w:t>
            </w:r>
          </w:p>
        </w:tc>
      </w:tr>
      <w:tr w:rsidR="001046A9" w:rsidRPr="00441CD0" w14:paraId="7A5070A0" w14:textId="77777777" w:rsidTr="001046A9">
        <w:tc>
          <w:tcPr>
            <w:tcW w:w="846" w:type="pct"/>
            <w:hideMark/>
          </w:tcPr>
          <w:p w14:paraId="6583D5A2" w14:textId="77777777" w:rsidR="00EE5860" w:rsidRPr="00441CD0" w:rsidRDefault="00EE5860" w:rsidP="00BB0E1F">
            <w:pPr>
              <w:pStyle w:val="TAC"/>
              <w:rPr>
                <w:lang w:val="sv-SE"/>
              </w:rPr>
            </w:pPr>
            <w:r w:rsidRPr="00441CD0">
              <w:rPr>
                <w:lang w:val="sv-SE"/>
              </w:rPr>
              <w:t>134</w:t>
            </w:r>
          </w:p>
        </w:tc>
        <w:tc>
          <w:tcPr>
            <w:tcW w:w="1879" w:type="pct"/>
            <w:hideMark/>
          </w:tcPr>
          <w:p w14:paraId="0DA78F2E" w14:textId="77777777" w:rsidR="00EE5860" w:rsidRPr="00441CD0" w:rsidRDefault="00EE5860" w:rsidP="00BB0E1F">
            <w:pPr>
              <w:pStyle w:val="TAL"/>
              <w:rPr>
                <w:lang w:val="de-DE"/>
              </w:rPr>
            </w:pPr>
            <w:r w:rsidRPr="00441CD0">
              <w:t>C-TAG</w:t>
            </w:r>
          </w:p>
        </w:tc>
        <w:tc>
          <w:tcPr>
            <w:tcW w:w="1524" w:type="pct"/>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751" w:type="pct"/>
            <w:hideMark/>
          </w:tcPr>
          <w:p w14:paraId="7AAA822A" w14:textId="77777777" w:rsidR="00EE5860" w:rsidRPr="00441CD0" w:rsidRDefault="00EE5860" w:rsidP="00BB0E1F">
            <w:pPr>
              <w:pStyle w:val="TAC"/>
              <w:rPr>
                <w:lang w:val="de-DE"/>
              </w:rPr>
            </w:pPr>
            <w:r w:rsidRPr="00441CD0">
              <w:rPr>
                <w:lang w:val="de-DE"/>
              </w:rPr>
              <w:t>3</w:t>
            </w:r>
          </w:p>
        </w:tc>
      </w:tr>
      <w:tr w:rsidR="001046A9" w:rsidRPr="00441CD0" w14:paraId="4147F497" w14:textId="77777777" w:rsidTr="001046A9">
        <w:tc>
          <w:tcPr>
            <w:tcW w:w="846" w:type="pct"/>
            <w:hideMark/>
          </w:tcPr>
          <w:p w14:paraId="7AFDB590" w14:textId="77777777" w:rsidR="00EE5860" w:rsidRPr="00441CD0" w:rsidRDefault="00EE5860" w:rsidP="00BB0E1F">
            <w:pPr>
              <w:pStyle w:val="TAC"/>
              <w:rPr>
                <w:lang w:val="sv-SE"/>
              </w:rPr>
            </w:pPr>
            <w:r w:rsidRPr="00441CD0">
              <w:rPr>
                <w:lang w:val="sv-SE"/>
              </w:rPr>
              <w:t>135</w:t>
            </w:r>
          </w:p>
        </w:tc>
        <w:tc>
          <w:tcPr>
            <w:tcW w:w="1879" w:type="pct"/>
            <w:hideMark/>
          </w:tcPr>
          <w:p w14:paraId="722B56DC" w14:textId="77777777" w:rsidR="00EE5860" w:rsidRPr="00441CD0" w:rsidRDefault="00EE5860" w:rsidP="00BB0E1F">
            <w:pPr>
              <w:pStyle w:val="TAL"/>
              <w:rPr>
                <w:lang w:val="de-DE"/>
              </w:rPr>
            </w:pPr>
            <w:r w:rsidRPr="00441CD0">
              <w:t>S-TAG</w:t>
            </w:r>
          </w:p>
        </w:tc>
        <w:tc>
          <w:tcPr>
            <w:tcW w:w="1524" w:type="pct"/>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751" w:type="pct"/>
            <w:hideMark/>
          </w:tcPr>
          <w:p w14:paraId="1A6F777F" w14:textId="77777777" w:rsidR="00EE5860" w:rsidRPr="00441CD0" w:rsidRDefault="00EE5860" w:rsidP="00BB0E1F">
            <w:pPr>
              <w:pStyle w:val="TAC"/>
              <w:rPr>
                <w:lang w:val="de-DE"/>
              </w:rPr>
            </w:pPr>
            <w:r w:rsidRPr="00441CD0">
              <w:rPr>
                <w:lang w:val="de-DE"/>
              </w:rPr>
              <w:t>3</w:t>
            </w:r>
          </w:p>
        </w:tc>
      </w:tr>
      <w:tr w:rsidR="001046A9" w:rsidRPr="00441CD0" w14:paraId="00BCBE08" w14:textId="77777777" w:rsidTr="001046A9">
        <w:tc>
          <w:tcPr>
            <w:tcW w:w="846" w:type="pct"/>
            <w:hideMark/>
          </w:tcPr>
          <w:p w14:paraId="007F1A34" w14:textId="77777777" w:rsidR="00EE5860" w:rsidRPr="00441CD0" w:rsidRDefault="00EE5860" w:rsidP="00BB0E1F">
            <w:pPr>
              <w:pStyle w:val="TAC"/>
              <w:rPr>
                <w:lang w:val="sv-SE"/>
              </w:rPr>
            </w:pPr>
            <w:r w:rsidRPr="00441CD0">
              <w:rPr>
                <w:lang w:val="sv-SE"/>
              </w:rPr>
              <w:t>136</w:t>
            </w:r>
          </w:p>
        </w:tc>
        <w:tc>
          <w:tcPr>
            <w:tcW w:w="1879" w:type="pct"/>
            <w:hideMark/>
          </w:tcPr>
          <w:p w14:paraId="271CEC19" w14:textId="77777777" w:rsidR="00EE5860" w:rsidRPr="00441CD0" w:rsidRDefault="00EE5860" w:rsidP="00BB0E1F">
            <w:pPr>
              <w:pStyle w:val="TAL"/>
              <w:rPr>
                <w:lang w:val="de-DE"/>
              </w:rPr>
            </w:pPr>
            <w:r w:rsidRPr="00441CD0">
              <w:rPr>
                <w:lang w:val="de-DE"/>
              </w:rPr>
              <w:t>Ethertype</w:t>
            </w:r>
          </w:p>
        </w:tc>
        <w:tc>
          <w:tcPr>
            <w:tcW w:w="1524" w:type="pct"/>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751" w:type="pct"/>
            <w:hideMark/>
          </w:tcPr>
          <w:p w14:paraId="0777246A" w14:textId="77777777" w:rsidR="00EE5860" w:rsidRPr="00441CD0" w:rsidRDefault="00EE5860" w:rsidP="00BB0E1F">
            <w:pPr>
              <w:pStyle w:val="TAC"/>
              <w:rPr>
                <w:lang w:val="de-DE"/>
              </w:rPr>
            </w:pPr>
            <w:r w:rsidRPr="00441CD0">
              <w:rPr>
                <w:lang w:val="sv-SE"/>
              </w:rPr>
              <w:t>2</w:t>
            </w:r>
          </w:p>
        </w:tc>
      </w:tr>
      <w:tr w:rsidR="001046A9" w:rsidRPr="00441CD0" w14:paraId="6435CAFD" w14:textId="77777777" w:rsidTr="001046A9">
        <w:tc>
          <w:tcPr>
            <w:tcW w:w="846" w:type="pct"/>
            <w:hideMark/>
          </w:tcPr>
          <w:p w14:paraId="63D2E79F" w14:textId="77777777" w:rsidR="00EE5860" w:rsidRPr="00441CD0" w:rsidRDefault="00EE5860" w:rsidP="00BB0E1F">
            <w:pPr>
              <w:pStyle w:val="TAC"/>
              <w:rPr>
                <w:lang w:val="sv-SE"/>
              </w:rPr>
            </w:pPr>
            <w:r w:rsidRPr="00441CD0">
              <w:rPr>
                <w:lang w:val="sv-SE"/>
              </w:rPr>
              <w:t>137</w:t>
            </w:r>
          </w:p>
        </w:tc>
        <w:tc>
          <w:tcPr>
            <w:tcW w:w="1879" w:type="pct"/>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524" w:type="pct"/>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751" w:type="pct"/>
            <w:hideMark/>
          </w:tcPr>
          <w:p w14:paraId="6F09C0C9" w14:textId="77777777" w:rsidR="00EE5860" w:rsidRPr="00441CD0" w:rsidRDefault="00EE5860" w:rsidP="00BB0E1F">
            <w:pPr>
              <w:pStyle w:val="TAC"/>
              <w:rPr>
                <w:lang w:val="sv-SE"/>
              </w:rPr>
            </w:pPr>
            <w:r w:rsidRPr="00441CD0">
              <w:rPr>
                <w:lang w:val="sv-SE"/>
              </w:rPr>
              <w:t>1</w:t>
            </w:r>
          </w:p>
        </w:tc>
      </w:tr>
      <w:tr w:rsidR="001046A9" w:rsidRPr="00441CD0" w14:paraId="0FADBF8F" w14:textId="77777777" w:rsidTr="001046A9">
        <w:tc>
          <w:tcPr>
            <w:tcW w:w="846" w:type="pct"/>
            <w:hideMark/>
          </w:tcPr>
          <w:p w14:paraId="7EB9425E" w14:textId="77777777" w:rsidR="00EE5860" w:rsidRPr="00441CD0" w:rsidRDefault="00EE5860" w:rsidP="00BB0E1F">
            <w:pPr>
              <w:pStyle w:val="TAC"/>
              <w:rPr>
                <w:lang w:val="sv-SE"/>
              </w:rPr>
            </w:pPr>
            <w:r w:rsidRPr="00441CD0">
              <w:rPr>
                <w:lang w:val="sv-SE"/>
              </w:rPr>
              <w:t>138</w:t>
            </w:r>
          </w:p>
        </w:tc>
        <w:tc>
          <w:tcPr>
            <w:tcW w:w="1879" w:type="pct"/>
            <w:hideMark/>
          </w:tcPr>
          <w:p w14:paraId="24341705" w14:textId="77777777" w:rsidR="00EE5860" w:rsidRPr="00441CD0" w:rsidRDefault="00EE5860" w:rsidP="00BB0E1F">
            <w:pPr>
              <w:pStyle w:val="TAL"/>
              <w:rPr>
                <w:lang w:val="x-none" w:eastAsia="zh-CN"/>
              </w:rPr>
            </w:pPr>
            <w:r w:rsidRPr="00441CD0">
              <w:t>Ethernet Filter ID</w:t>
            </w:r>
          </w:p>
        </w:tc>
        <w:tc>
          <w:tcPr>
            <w:tcW w:w="1524" w:type="pct"/>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751" w:type="pct"/>
            <w:hideMark/>
          </w:tcPr>
          <w:p w14:paraId="7E68A5CE" w14:textId="77777777" w:rsidR="00EE5860" w:rsidRPr="00441CD0" w:rsidRDefault="00EE5860" w:rsidP="00BB0E1F">
            <w:pPr>
              <w:pStyle w:val="TAC"/>
              <w:rPr>
                <w:lang w:val="sv-SE"/>
              </w:rPr>
            </w:pPr>
            <w:r w:rsidRPr="00441CD0">
              <w:rPr>
                <w:lang w:val="sv-SE"/>
              </w:rPr>
              <w:t>4</w:t>
            </w:r>
          </w:p>
        </w:tc>
      </w:tr>
      <w:tr w:rsidR="001046A9" w:rsidRPr="00441CD0" w14:paraId="45983E37" w14:textId="77777777" w:rsidTr="001046A9">
        <w:tc>
          <w:tcPr>
            <w:tcW w:w="846" w:type="pct"/>
            <w:hideMark/>
          </w:tcPr>
          <w:p w14:paraId="179A7DD6" w14:textId="77777777" w:rsidR="00EE5860" w:rsidRPr="00441CD0" w:rsidRDefault="00EE5860" w:rsidP="00BB0E1F">
            <w:pPr>
              <w:pStyle w:val="TAC"/>
              <w:rPr>
                <w:lang w:val="sv-SE"/>
              </w:rPr>
            </w:pPr>
            <w:r w:rsidRPr="00441CD0">
              <w:rPr>
                <w:lang w:val="sv-SE"/>
              </w:rPr>
              <w:t>139</w:t>
            </w:r>
          </w:p>
        </w:tc>
        <w:tc>
          <w:tcPr>
            <w:tcW w:w="1879" w:type="pct"/>
            <w:hideMark/>
          </w:tcPr>
          <w:p w14:paraId="1CDA26A7" w14:textId="77777777" w:rsidR="00EE5860" w:rsidRPr="00441CD0" w:rsidRDefault="00EE5860" w:rsidP="00BB0E1F">
            <w:pPr>
              <w:pStyle w:val="TAL"/>
            </w:pPr>
            <w:r w:rsidRPr="00441CD0">
              <w:t>Ethernet Filter Properties</w:t>
            </w:r>
          </w:p>
        </w:tc>
        <w:tc>
          <w:tcPr>
            <w:tcW w:w="1524" w:type="pct"/>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751" w:type="pct"/>
            <w:hideMark/>
          </w:tcPr>
          <w:p w14:paraId="234267E3" w14:textId="77777777" w:rsidR="00EE5860" w:rsidRPr="00441CD0" w:rsidRDefault="00EE5860" w:rsidP="00BB0E1F">
            <w:pPr>
              <w:pStyle w:val="TAC"/>
              <w:rPr>
                <w:lang w:val="sv-SE"/>
              </w:rPr>
            </w:pPr>
            <w:r w:rsidRPr="00441CD0">
              <w:rPr>
                <w:lang w:val="sv-SE"/>
              </w:rPr>
              <w:t>1</w:t>
            </w:r>
          </w:p>
        </w:tc>
      </w:tr>
      <w:tr w:rsidR="001046A9" w:rsidRPr="00441CD0" w14:paraId="5558D5F4" w14:textId="77777777" w:rsidTr="001046A9">
        <w:tc>
          <w:tcPr>
            <w:tcW w:w="846" w:type="pct"/>
            <w:hideMark/>
          </w:tcPr>
          <w:p w14:paraId="7C979A25" w14:textId="77777777" w:rsidR="00EE5860" w:rsidRPr="00441CD0" w:rsidRDefault="00EE5860" w:rsidP="00BB0E1F">
            <w:pPr>
              <w:pStyle w:val="TAC"/>
              <w:rPr>
                <w:lang w:val="sv-SE"/>
              </w:rPr>
            </w:pPr>
            <w:r w:rsidRPr="00441CD0">
              <w:rPr>
                <w:lang w:val="sv-SE"/>
              </w:rPr>
              <w:t>140</w:t>
            </w:r>
          </w:p>
        </w:tc>
        <w:tc>
          <w:tcPr>
            <w:tcW w:w="1879" w:type="pct"/>
            <w:hideMark/>
          </w:tcPr>
          <w:p w14:paraId="5F01794C" w14:textId="77777777" w:rsidR="00EE5860" w:rsidRPr="00441CD0" w:rsidRDefault="00EE5860" w:rsidP="00BB0E1F">
            <w:pPr>
              <w:pStyle w:val="TAL"/>
              <w:rPr>
                <w:lang w:val="x-none"/>
              </w:rPr>
            </w:pPr>
            <w:r w:rsidRPr="00441CD0">
              <w:t>Suggested Buffering Packets Count</w:t>
            </w:r>
          </w:p>
        </w:tc>
        <w:tc>
          <w:tcPr>
            <w:tcW w:w="1524" w:type="pct"/>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751" w:type="pct"/>
          </w:tcPr>
          <w:p w14:paraId="02ECE6A4" w14:textId="77777777" w:rsidR="00EE5860" w:rsidRPr="00441CD0" w:rsidRDefault="00EE5860" w:rsidP="00BB0E1F">
            <w:pPr>
              <w:pStyle w:val="TAC"/>
              <w:rPr>
                <w:lang w:val="fr-FR"/>
              </w:rPr>
            </w:pPr>
            <w:r w:rsidRPr="00441CD0">
              <w:rPr>
                <w:lang w:val="de-DE"/>
              </w:rPr>
              <w:t>1</w:t>
            </w:r>
          </w:p>
        </w:tc>
      </w:tr>
      <w:tr w:rsidR="001046A9" w:rsidRPr="00441CD0" w14:paraId="53E2CC17" w14:textId="77777777" w:rsidTr="001046A9">
        <w:tc>
          <w:tcPr>
            <w:tcW w:w="846" w:type="pct"/>
            <w:hideMark/>
          </w:tcPr>
          <w:p w14:paraId="4C14CA35" w14:textId="77777777" w:rsidR="00EE5860" w:rsidRPr="00441CD0" w:rsidRDefault="00EE5860" w:rsidP="00BB0E1F">
            <w:pPr>
              <w:pStyle w:val="TAC"/>
              <w:rPr>
                <w:lang w:val="sv-SE"/>
              </w:rPr>
            </w:pPr>
            <w:r w:rsidRPr="00441CD0">
              <w:rPr>
                <w:lang w:val="sv-SE"/>
              </w:rPr>
              <w:t>141</w:t>
            </w:r>
          </w:p>
        </w:tc>
        <w:tc>
          <w:tcPr>
            <w:tcW w:w="1879" w:type="pct"/>
            <w:hideMark/>
          </w:tcPr>
          <w:p w14:paraId="549E388E" w14:textId="77777777" w:rsidR="00EE5860" w:rsidRPr="00441CD0" w:rsidRDefault="00EE5860" w:rsidP="00BB0E1F">
            <w:pPr>
              <w:pStyle w:val="TAL"/>
              <w:rPr>
                <w:lang w:val="x-none"/>
              </w:rPr>
            </w:pPr>
            <w:r w:rsidRPr="00441CD0">
              <w:t>User ID</w:t>
            </w:r>
          </w:p>
        </w:tc>
        <w:tc>
          <w:tcPr>
            <w:tcW w:w="1524" w:type="pct"/>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751" w:type="pct"/>
            <w:hideMark/>
          </w:tcPr>
          <w:p w14:paraId="124DF5FE" w14:textId="77777777" w:rsidR="00EE5860" w:rsidRPr="00441CD0" w:rsidRDefault="00EE5860" w:rsidP="00BB0E1F">
            <w:pPr>
              <w:pStyle w:val="TAC"/>
              <w:rPr>
                <w:lang w:val="sv-SE"/>
              </w:rPr>
            </w:pPr>
            <w:r w:rsidRPr="00441CD0">
              <w:rPr>
                <w:lang w:val="sv-SE"/>
              </w:rPr>
              <w:t>1</w:t>
            </w:r>
          </w:p>
        </w:tc>
      </w:tr>
      <w:tr w:rsidR="001046A9" w:rsidRPr="00441CD0" w14:paraId="406EB796" w14:textId="77777777" w:rsidTr="001046A9">
        <w:tc>
          <w:tcPr>
            <w:tcW w:w="846" w:type="pct"/>
            <w:hideMark/>
          </w:tcPr>
          <w:p w14:paraId="3EBC7EC0" w14:textId="77777777" w:rsidR="00EE5860" w:rsidRPr="00441CD0" w:rsidRDefault="00EE5860" w:rsidP="00BB0E1F">
            <w:pPr>
              <w:pStyle w:val="TAC"/>
              <w:rPr>
                <w:lang w:val="sv-SE"/>
              </w:rPr>
            </w:pPr>
            <w:r w:rsidRPr="00441CD0">
              <w:rPr>
                <w:lang w:val="sv-SE"/>
              </w:rPr>
              <w:t>142</w:t>
            </w:r>
          </w:p>
        </w:tc>
        <w:tc>
          <w:tcPr>
            <w:tcW w:w="1879" w:type="pct"/>
            <w:hideMark/>
          </w:tcPr>
          <w:p w14:paraId="605750E8" w14:textId="77777777" w:rsidR="00EE5860" w:rsidRPr="00441CD0" w:rsidRDefault="00EE5860" w:rsidP="00BB0E1F">
            <w:pPr>
              <w:pStyle w:val="TAL"/>
              <w:rPr>
                <w:lang w:val="x-none"/>
              </w:rPr>
            </w:pPr>
            <w:r w:rsidRPr="00441CD0">
              <w:t>Ethernet PDU Session Information</w:t>
            </w:r>
          </w:p>
        </w:tc>
        <w:tc>
          <w:tcPr>
            <w:tcW w:w="1524" w:type="pct"/>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751" w:type="pct"/>
            <w:hideMark/>
          </w:tcPr>
          <w:p w14:paraId="5B32A19C" w14:textId="77777777" w:rsidR="00EE5860" w:rsidRPr="00441CD0" w:rsidRDefault="00EE5860" w:rsidP="00BB0E1F">
            <w:pPr>
              <w:pStyle w:val="TAC"/>
              <w:rPr>
                <w:lang w:val="sv-SE"/>
              </w:rPr>
            </w:pPr>
            <w:r w:rsidRPr="00441CD0">
              <w:rPr>
                <w:lang w:val="sv-SE"/>
              </w:rPr>
              <w:t>1</w:t>
            </w:r>
          </w:p>
        </w:tc>
      </w:tr>
      <w:tr w:rsidR="001046A9" w:rsidRPr="00441CD0" w14:paraId="759D241E" w14:textId="77777777" w:rsidTr="001046A9">
        <w:tc>
          <w:tcPr>
            <w:tcW w:w="846" w:type="pct"/>
            <w:hideMark/>
          </w:tcPr>
          <w:p w14:paraId="7285CE21" w14:textId="77777777" w:rsidR="00EE5860" w:rsidRPr="00441CD0" w:rsidRDefault="00EE5860" w:rsidP="00BB0E1F">
            <w:pPr>
              <w:pStyle w:val="TAC"/>
              <w:rPr>
                <w:lang w:val="de-DE"/>
              </w:rPr>
            </w:pPr>
            <w:r w:rsidRPr="00441CD0">
              <w:rPr>
                <w:lang w:val="de-DE"/>
              </w:rPr>
              <w:t>143</w:t>
            </w:r>
          </w:p>
        </w:tc>
        <w:tc>
          <w:tcPr>
            <w:tcW w:w="1879" w:type="pct"/>
            <w:hideMark/>
          </w:tcPr>
          <w:p w14:paraId="1241C3A0" w14:textId="77777777" w:rsidR="00EE5860" w:rsidRPr="00441CD0" w:rsidRDefault="00EE5860" w:rsidP="00BB0E1F">
            <w:pPr>
              <w:pStyle w:val="TAL"/>
              <w:rPr>
                <w:lang w:val="x-none"/>
              </w:rPr>
            </w:pPr>
            <w:r w:rsidRPr="00441CD0">
              <w:t>Ethernet Traffic Information</w:t>
            </w:r>
          </w:p>
        </w:tc>
        <w:tc>
          <w:tcPr>
            <w:tcW w:w="1524" w:type="pct"/>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751" w:type="pct"/>
            <w:hideMark/>
          </w:tcPr>
          <w:p w14:paraId="47146CC2" w14:textId="77777777" w:rsidR="00EE5860" w:rsidRPr="00441CD0" w:rsidRDefault="00EE5860" w:rsidP="00BB0E1F">
            <w:pPr>
              <w:pStyle w:val="TAC"/>
              <w:rPr>
                <w:lang w:val="fr-FR"/>
              </w:rPr>
            </w:pPr>
            <w:r w:rsidRPr="00441CD0">
              <w:rPr>
                <w:lang w:val="fr-FR"/>
              </w:rPr>
              <w:t>Not Applicable</w:t>
            </w:r>
          </w:p>
        </w:tc>
      </w:tr>
      <w:tr w:rsidR="001046A9" w:rsidRPr="00441CD0" w14:paraId="51BDC1A3" w14:textId="77777777" w:rsidTr="001046A9">
        <w:tc>
          <w:tcPr>
            <w:tcW w:w="846" w:type="pct"/>
            <w:hideMark/>
          </w:tcPr>
          <w:p w14:paraId="287F8457" w14:textId="77777777" w:rsidR="00EE5860" w:rsidRPr="00441CD0" w:rsidRDefault="00EE5860" w:rsidP="00BB0E1F">
            <w:pPr>
              <w:pStyle w:val="TAC"/>
              <w:rPr>
                <w:lang w:val="sv-SE"/>
              </w:rPr>
            </w:pPr>
            <w:r w:rsidRPr="00441CD0">
              <w:rPr>
                <w:lang w:val="sv-SE"/>
              </w:rPr>
              <w:t>144</w:t>
            </w:r>
          </w:p>
        </w:tc>
        <w:tc>
          <w:tcPr>
            <w:tcW w:w="1879" w:type="pct"/>
            <w:hideMark/>
          </w:tcPr>
          <w:p w14:paraId="3F04D7BF" w14:textId="77777777" w:rsidR="00EE5860" w:rsidRPr="00441CD0" w:rsidRDefault="00EE5860" w:rsidP="00BB0E1F">
            <w:pPr>
              <w:pStyle w:val="TAL"/>
              <w:rPr>
                <w:lang w:val="x-none"/>
              </w:rPr>
            </w:pPr>
            <w:r w:rsidRPr="00441CD0">
              <w:t>MAC Addresses Detected</w:t>
            </w:r>
          </w:p>
        </w:tc>
        <w:tc>
          <w:tcPr>
            <w:tcW w:w="1524" w:type="pct"/>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751" w:type="pct"/>
            <w:hideMark/>
          </w:tcPr>
          <w:p w14:paraId="14D886F2" w14:textId="77777777" w:rsidR="00EE5860" w:rsidRPr="00441CD0" w:rsidRDefault="00EE5860" w:rsidP="00BB0E1F">
            <w:pPr>
              <w:pStyle w:val="TAC"/>
              <w:rPr>
                <w:lang w:val="sv-SE"/>
              </w:rPr>
            </w:pPr>
            <w:r w:rsidRPr="00441CD0">
              <w:rPr>
                <w:lang w:val="sv-SE"/>
              </w:rPr>
              <w:t>7</w:t>
            </w:r>
          </w:p>
        </w:tc>
      </w:tr>
      <w:tr w:rsidR="001046A9" w:rsidRPr="00441CD0" w14:paraId="1880DE3F" w14:textId="77777777" w:rsidTr="001046A9">
        <w:tc>
          <w:tcPr>
            <w:tcW w:w="846" w:type="pct"/>
            <w:hideMark/>
          </w:tcPr>
          <w:p w14:paraId="77BA6E3E" w14:textId="77777777" w:rsidR="00EE5860" w:rsidRPr="00441CD0" w:rsidRDefault="00EE5860" w:rsidP="00BB0E1F">
            <w:pPr>
              <w:pStyle w:val="TAC"/>
              <w:rPr>
                <w:lang w:val="sv-SE"/>
              </w:rPr>
            </w:pPr>
            <w:r w:rsidRPr="00441CD0">
              <w:rPr>
                <w:lang w:val="sv-SE"/>
              </w:rPr>
              <w:t>145</w:t>
            </w:r>
          </w:p>
        </w:tc>
        <w:tc>
          <w:tcPr>
            <w:tcW w:w="1879" w:type="pct"/>
            <w:hideMark/>
          </w:tcPr>
          <w:p w14:paraId="46242D2B" w14:textId="77777777" w:rsidR="00EE5860" w:rsidRPr="00441CD0" w:rsidRDefault="00EE5860" w:rsidP="00BB0E1F">
            <w:pPr>
              <w:pStyle w:val="TAL"/>
              <w:rPr>
                <w:lang w:val="x-none"/>
              </w:rPr>
            </w:pPr>
            <w:r w:rsidRPr="00441CD0">
              <w:t>MAC Addresses Removed</w:t>
            </w:r>
          </w:p>
        </w:tc>
        <w:tc>
          <w:tcPr>
            <w:tcW w:w="1524" w:type="pct"/>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751" w:type="pct"/>
            <w:hideMark/>
          </w:tcPr>
          <w:p w14:paraId="2B167B31" w14:textId="77777777" w:rsidR="00EE5860" w:rsidRPr="00441CD0" w:rsidRDefault="00EE5860" w:rsidP="00BB0E1F">
            <w:pPr>
              <w:pStyle w:val="TAC"/>
              <w:rPr>
                <w:lang w:val="sv-SE"/>
              </w:rPr>
            </w:pPr>
            <w:r w:rsidRPr="00441CD0">
              <w:rPr>
                <w:lang w:val="sv-SE"/>
              </w:rPr>
              <w:t>7</w:t>
            </w:r>
          </w:p>
        </w:tc>
      </w:tr>
      <w:tr w:rsidR="001046A9" w:rsidRPr="00441CD0" w14:paraId="7853FFE6" w14:textId="77777777" w:rsidTr="001046A9">
        <w:tc>
          <w:tcPr>
            <w:tcW w:w="846" w:type="pct"/>
            <w:hideMark/>
          </w:tcPr>
          <w:p w14:paraId="22DAC964" w14:textId="77777777" w:rsidR="00EE5860" w:rsidRPr="00441CD0" w:rsidRDefault="00EE5860" w:rsidP="00BB0E1F">
            <w:pPr>
              <w:pStyle w:val="TAC"/>
              <w:rPr>
                <w:lang w:val="sv-SE"/>
              </w:rPr>
            </w:pPr>
            <w:r w:rsidRPr="00441CD0">
              <w:rPr>
                <w:lang w:val="sv-SE"/>
              </w:rPr>
              <w:t>146</w:t>
            </w:r>
          </w:p>
        </w:tc>
        <w:tc>
          <w:tcPr>
            <w:tcW w:w="1879" w:type="pct"/>
            <w:hideMark/>
          </w:tcPr>
          <w:p w14:paraId="3E6CC523" w14:textId="77777777" w:rsidR="00EE5860" w:rsidRPr="00441CD0" w:rsidRDefault="00EE5860" w:rsidP="00BB0E1F">
            <w:pPr>
              <w:pStyle w:val="TAL"/>
              <w:rPr>
                <w:lang w:val="x-none"/>
              </w:rPr>
            </w:pPr>
            <w:r w:rsidRPr="00441CD0">
              <w:t>Ethernet Inactivity Timer</w:t>
            </w:r>
          </w:p>
        </w:tc>
        <w:tc>
          <w:tcPr>
            <w:tcW w:w="1524" w:type="pct"/>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751" w:type="pct"/>
            <w:hideMark/>
          </w:tcPr>
          <w:p w14:paraId="6E52C4C7" w14:textId="77777777" w:rsidR="00EE5860" w:rsidRPr="00441CD0" w:rsidRDefault="00EE5860" w:rsidP="00BB0E1F">
            <w:pPr>
              <w:pStyle w:val="TAC"/>
              <w:rPr>
                <w:lang w:val="sv-SE"/>
              </w:rPr>
            </w:pPr>
            <w:r w:rsidRPr="00441CD0">
              <w:rPr>
                <w:lang w:val="sv-SE"/>
              </w:rPr>
              <w:t>4</w:t>
            </w:r>
          </w:p>
        </w:tc>
      </w:tr>
      <w:tr w:rsidR="001046A9" w:rsidRPr="00441CD0" w14:paraId="48036475" w14:textId="77777777" w:rsidTr="001046A9">
        <w:tc>
          <w:tcPr>
            <w:tcW w:w="846" w:type="pct"/>
            <w:hideMark/>
          </w:tcPr>
          <w:p w14:paraId="498D1344" w14:textId="77777777" w:rsidR="00EE5860" w:rsidRPr="00441CD0" w:rsidRDefault="00EE5860" w:rsidP="00BB0E1F">
            <w:pPr>
              <w:pStyle w:val="TAC"/>
              <w:rPr>
                <w:lang w:val="sv-SE"/>
              </w:rPr>
            </w:pPr>
            <w:r w:rsidRPr="00441CD0">
              <w:rPr>
                <w:lang w:val="sv-SE"/>
              </w:rPr>
              <w:t>147</w:t>
            </w:r>
          </w:p>
        </w:tc>
        <w:tc>
          <w:tcPr>
            <w:tcW w:w="1879" w:type="pct"/>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524" w:type="pct"/>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751" w:type="pct"/>
            <w:hideMark/>
          </w:tcPr>
          <w:p w14:paraId="4D336701" w14:textId="77777777" w:rsidR="00EE5860" w:rsidRPr="00441CD0" w:rsidRDefault="00EE5860" w:rsidP="00BB0E1F">
            <w:pPr>
              <w:pStyle w:val="TAC"/>
              <w:rPr>
                <w:lang w:val="sv-SE"/>
              </w:rPr>
            </w:pPr>
            <w:r w:rsidRPr="00441CD0">
              <w:rPr>
                <w:lang w:val="de-DE"/>
              </w:rPr>
              <w:t>Not Applicable</w:t>
            </w:r>
          </w:p>
        </w:tc>
      </w:tr>
      <w:tr w:rsidR="001046A9" w:rsidRPr="00441CD0" w14:paraId="28A4DE91" w14:textId="77777777" w:rsidTr="001046A9">
        <w:tc>
          <w:tcPr>
            <w:tcW w:w="846" w:type="pct"/>
            <w:hideMark/>
          </w:tcPr>
          <w:p w14:paraId="4531C734" w14:textId="77777777" w:rsidR="00EE5860" w:rsidRPr="00441CD0" w:rsidRDefault="00EE5860" w:rsidP="00BB0E1F">
            <w:pPr>
              <w:pStyle w:val="TAC"/>
              <w:rPr>
                <w:lang w:val="sv-SE"/>
              </w:rPr>
            </w:pPr>
            <w:r w:rsidRPr="00441CD0">
              <w:rPr>
                <w:lang w:val="sv-SE"/>
              </w:rPr>
              <w:t>148</w:t>
            </w:r>
          </w:p>
        </w:tc>
        <w:tc>
          <w:tcPr>
            <w:tcW w:w="1879" w:type="pct"/>
            <w:hideMark/>
          </w:tcPr>
          <w:p w14:paraId="21B3E28B" w14:textId="77777777" w:rsidR="00EE5860" w:rsidRPr="00441CD0" w:rsidRDefault="00EE5860" w:rsidP="00BB0E1F">
            <w:pPr>
              <w:pStyle w:val="TAL"/>
              <w:rPr>
                <w:lang w:val="x-none"/>
              </w:rPr>
            </w:pPr>
            <w:r w:rsidRPr="00441CD0">
              <w:t>Event Quota</w:t>
            </w:r>
          </w:p>
        </w:tc>
        <w:tc>
          <w:tcPr>
            <w:tcW w:w="1524" w:type="pct"/>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751" w:type="pct"/>
            <w:hideMark/>
          </w:tcPr>
          <w:p w14:paraId="573508F1" w14:textId="77777777" w:rsidR="00EE5860" w:rsidRPr="00441CD0" w:rsidRDefault="00EE5860" w:rsidP="00BB0E1F">
            <w:pPr>
              <w:pStyle w:val="TAC"/>
              <w:rPr>
                <w:lang w:val="sv-SE"/>
              </w:rPr>
            </w:pPr>
            <w:r w:rsidRPr="00441CD0">
              <w:rPr>
                <w:lang w:val="fr-FR"/>
              </w:rPr>
              <w:t>4</w:t>
            </w:r>
          </w:p>
        </w:tc>
      </w:tr>
      <w:tr w:rsidR="001046A9" w:rsidRPr="00441CD0" w14:paraId="2F9F549D" w14:textId="77777777" w:rsidTr="001046A9">
        <w:tc>
          <w:tcPr>
            <w:tcW w:w="846" w:type="pct"/>
            <w:hideMark/>
          </w:tcPr>
          <w:p w14:paraId="57FB326C" w14:textId="77777777" w:rsidR="00EE5860" w:rsidRPr="00441CD0" w:rsidRDefault="00EE5860" w:rsidP="00BB0E1F">
            <w:pPr>
              <w:pStyle w:val="TAC"/>
              <w:rPr>
                <w:lang w:val="sv-SE"/>
              </w:rPr>
            </w:pPr>
            <w:r w:rsidRPr="00441CD0">
              <w:rPr>
                <w:lang w:val="sv-SE"/>
              </w:rPr>
              <w:t>149</w:t>
            </w:r>
          </w:p>
        </w:tc>
        <w:tc>
          <w:tcPr>
            <w:tcW w:w="1879" w:type="pct"/>
            <w:hideMark/>
          </w:tcPr>
          <w:p w14:paraId="5ACA3997" w14:textId="77777777" w:rsidR="00EE5860" w:rsidRPr="00441CD0" w:rsidRDefault="00EE5860" w:rsidP="00BB0E1F">
            <w:pPr>
              <w:pStyle w:val="TAL"/>
              <w:rPr>
                <w:lang w:val="x-none"/>
              </w:rPr>
            </w:pPr>
            <w:r w:rsidRPr="00441CD0">
              <w:t>Event Threshold</w:t>
            </w:r>
          </w:p>
        </w:tc>
        <w:tc>
          <w:tcPr>
            <w:tcW w:w="1524" w:type="pct"/>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751" w:type="pct"/>
            <w:hideMark/>
          </w:tcPr>
          <w:p w14:paraId="5A66AA47" w14:textId="77777777" w:rsidR="00EE5860" w:rsidRPr="00441CD0" w:rsidRDefault="00EE5860" w:rsidP="00BB0E1F">
            <w:pPr>
              <w:pStyle w:val="TAC"/>
              <w:rPr>
                <w:lang w:val="sv-SE"/>
              </w:rPr>
            </w:pPr>
            <w:r w:rsidRPr="00441CD0">
              <w:rPr>
                <w:lang w:val="fr-FR"/>
              </w:rPr>
              <w:t>4</w:t>
            </w:r>
          </w:p>
        </w:tc>
      </w:tr>
      <w:tr w:rsidR="001046A9" w:rsidRPr="00441CD0" w14:paraId="787A03C8" w14:textId="77777777" w:rsidTr="001046A9">
        <w:tc>
          <w:tcPr>
            <w:tcW w:w="846" w:type="pct"/>
            <w:hideMark/>
          </w:tcPr>
          <w:p w14:paraId="0E7DD751" w14:textId="77777777" w:rsidR="00EE5860" w:rsidRPr="00441CD0" w:rsidRDefault="00EE5860" w:rsidP="00BB0E1F">
            <w:pPr>
              <w:pStyle w:val="TAC"/>
              <w:rPr>
                <w:lang w:val="sv-SE"/>
              </w:rPr>
            </w:pPr>
            <w:r w:rsidRPr="00441CD0">
              <w:rPr>
                <w:lang w:val="sv-SE"/>
              </w:rPr>
              <w:t>150</w:t>
            </w:r>
          </w:p>
        </w:tc>
        <w:tc>
          <w:tcPr>
            <w:tcW w:w="1879" w:type="pct"/>
            <w:hideMark/>
          </w:tcPr>
          <w:p w14:paraId="0CB9EE75" w14:textId="77777777" w:rsidR="00EE5860" w:rsidRPr="00441CD0" w:rsidRDefault="00EE5860" w:rsidP="00BB0E1F">
            <w:pPr>
              <w:pStyle w:val="TAL"/>
              <w:rPr>
                <w:lang w:val="x-none"/>
              </w:rPr>
            </w:pPr>
            <w:r w:rsidRPr="00441CD0">
              <w:t>Subsequent Event Quota</w:t>
            </w:r>
          </w:p>
        </w:tc>
        <w:tc>
          <w:tcPr>
            <w:tcW w:w="1524" w:type="pct"/>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751" w:type="pct"/>
            <w:hideMark/>
          </w:tcPr>
          <w:p w14:paraId="491CFF46" w14:textId="77777777" w:rsidR="00EE5860" w:rsidRPr="00441CD0" w:rsidRDefault="00EE5860" w:rsidP="00BB0E1F">
            <w:pPr>
              <w:pStyle w:val="TAC"/>
              <w:rPr>
                <w:lang w:val="sv-SE"/>
              </w:rPr>
            </w:pPr>
            <w:r w:rsidRPr="00441CD0">
              <w:rPr>
                <w:lang w:val="sv-SE"/>
              </w:rPr>
              <w:t>4</w:t>
            </w:r>
          </w:p>
        </w:tc>
      </w:tr>
      <w:tr w:rsidR="001046A9" w:rsidRPr="00441CD0" w14:paraId="76473E18" w14:textId="77777777" w:rsidTr="001046A9">
        <w:tc>
          <w:tcPr>
            <w:tcW w:w="846" w:type="pct"/>
            <w:hideMark/>
          </w:tcPr>
          <w:p w14:paraId="7BF00A4F" w14:textId="77777777" w:rsidR="00EE5860" w:rsidRPr="00441CD0" w:rsidRDefault="00EE5860" w:rsidP="00BB0E1F">
            <w:pPr>
              <w:pStyle w:val="TAC"/>
              <w:rPr>
                <w:lang w:val="sv-SE"/>
              </w:rPr>
            </w:pPr>
            <w:r w:rsidRPr="00441CD0">
              <w:rPr>
                <w:lang w:val="sv-SE"/>
              </w:rPr>
              <w:t>151</w:t>
            </w:r>
          </w:p>
        </w:tc>
        <w:tc>
          <w:tcPr>
            <w:tcW w:w="1879" w:type="pct"/>
            <w:hideMark/>
          </w:tcPr>
          <w:p w14:paraId="42C8863D" w14:textId="77777777" w:rsidR="00EE5860" w:rsidRPr="00441CD0" w:rsidRDefault="00EE5860" w:rsidP="00BB0E1F">
            <w:pPr>
              <w:pStyle w:val="TAL"/>
              <w:rPr>
                <w:lang w:val="x-none"/>
              </w:rPr>
            </w:pPr>
            <w:r w:rsidRPr="00441CD0">
              <w:t>Subsequent Event Threshold</w:t>
            </w:r>
          </w:p>
        </w:tc>
        <w:tc>
          <w:tcPr>
            <w:tcW w:w="1524" w:type="pct"/>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751" w:type="pct"/>
            <w:hideMark/>
          </w:tcPr>
          <w:p w14:paraId="2ACF85A8" w14:textId="77777777" w:rsidR="00EE5860" w:rsidRPr="00441CD0" w:rsidRDefault="00EE5860" w:rsidP="00BB0E1F">
            <w:pPr>
              <w:pStyle w:val="TAC"/>
              <w:rPr>
                <w:lang w:val="sv-SE"/>
              </w:rPr>
            </w:pPr>
            <w:r w:rsidRPr="00441CD0">
              <w:rPr>
                <w:lang w:val="sv-SE"/>
              </w:rPr>
              <w:t>4</w:t>
            </w:r>
          </w:p>
        </w:tc>
      </w:tr>
      <w:tr w:rsidR="001046A9" w:rsidRPr="00441CD0" w14:paraId="57B0CB0B" w14:textId="77777777" w:rsidTr="001046A9">
        <w:tc>
          <w:tcPr>
            <w:tcW w:w="846" w:type="pct"/>
            <w:hideMark/>
          </w:tcPr>
          <w:p w14:paraId="2626042C" w14:textId="77777777" w:rsidR="00EE5860" w:rsidRPr="00441CD0" w:rsidRDefault="00EE5860" w:rsidP="00BB0E1F">
            <w:pPr>
              <w:pStyle w:val="TAC"/>
              <w:rPr>
                <w:lang w:val="sv-SE"/>
              </w:rPr>
            </w:pPr>
            <w:r w:rsidRPr="00441CD0">
              <w:rPr>
                <w:lang w:val="sv-SE"/>
              </w:rPr>
              <w:t>152</w:t>
            </w:r>
          </w:p>
        </w:tc>
        <w:tc>
          <w:tcPr>
            <w:tcW w:w="1879" w:type="pct"/>
            <w:hideMark/>
          </w:tcPr>
          <w:p w14:paraId="1B7AE3BA" w14:textId="77777777" w:rsidR="00EE5860" w:rsidRPr="00441CD0" w:rsidRDefault="00EE5860" w:rsidP="00BB0E1F">
            <w:pPr>
              <w:pStyle w:val="TAL"/>
            </w:pPr>
            <w:r w:rsidRPr="00441CD0">
              <w:t>Trace Information</w:t>
            </w:r>
          </w:p>
        </w:tc>
        <w:tc>
          <w:tcPr>
            <w:tcW w:w="1524" w:type="pct"/>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751" w:type="pct"/>
            <w:hideMark/>
          </w:tcPr>
          <w:p w14:paraId="2CB9319B" w14:textId="77777777" w:rsidR="00EE5860" w:rsidRPr="00441CD0" w:rsidRDefault="00EE5860" w:rsidP="00BB0E1F">
            <w:pPr>
              <w:pStyle w:val="TAC"/>
              <w:rPr>
                <w:lang w:val="sv-SE"/>
              </w:rPr>
            </w:pPr>
            <w:r w:rsidRPr="00441CD0">
              <w:rPr>
                <w:lang w:val="sv-SE"/>
              </w:rPr>
              <w:t>7</w:t>
            </w:r>
          </w:p>
        </w:tc>
      </w:tr>
      <w:tr w:rsidR="001046A9" w:rsidRPr="00441CD0" w14:paraId="317413A8" w14:textId="77777777" w:rsidTr="001046A9">
        <w:tc>
          <w:tcPr>
            <w:tcW w:w="846" w:type="pct"/>
            <w:hideMark/>
          </w:tcPr>
          <w:p w14:paraId="346A46A1" w14:textId="77777777" w:rsidR="00EE5860" w:rsidRPr="00441CD0" w:rsidRDefault="00EE5860" w:rsidP="00BB0E1F">
            <w:pPr>
              <w:pStyle w:val="TAC"/>
              <w:rPr>
                <w:lang w:val="sv-SE"/>
              </w:rPr>
            </w:pPr>
            <w:r w:rsidRPr="00441CD0">
              <w:rPr>
                <w:lang w:val="sv-SE"/>
              </w:rPr>
              <w:t>153</w:t>
            </w:r>
          </w:p>
        </w:tc>
        <w:tc>
          <w:tcPr>
            <w:tcW w:w="1879" w:type="pct"/>
            <w:hideMark/>
          </w:tcPr>
          <w:p w14:paraId="6C245BF6" w14:textId="77777777" w:rsidR="00EE5860" w:rsidRPr="00441CD0" w:rsidRDefault="00EE5860" w:rsidP="00BB0E1F">
            <w:pPr>
              <w:pStyle w:val="TAL"/>
            </w:pPr>
            <w:r w:rsidRPr="00441CD0">
              <w:t>Framed-Route</w:t>
            </w:r>
          </w:p>
        </w:tc>
        <w:tc>
          <w:tcPr>
            <w:tcW w:w="1524" w:type="pct"/>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751" w:type="pct"/>
            <w:hideMark/>
          </w:tcPr>
          <w:p w14:paraId="06BA3AF2" w14:textId="77777777" w:rsidR="00EE5860" w:rsidRPr="00441CD0" w:rsidRDefault="00EE5860" w:rsidP="00BB0E1F">
            <w:pPr>
              <w:pStyle w:val="TAC"/>
              <w:rPr>
                <w:lang w:val="sv-SE"/>
              </w:rPr>
            </w:pPr>
            <w:r w:rsidRPr="00441CD0">
              <w:rPr>
                <w:lang w:val="de-DE"/>
              </w:rPr>
              <w:t>Not Applicable</w:t>
            </w:r>
          </w:p>
        </w:tc>
      </w:tr>
      <w:tr w:rsidR="001046A9" w:rsidRPr="00441CD0" w14:paraId="615FE4C3" w14:textId="77777777" w:rsidTr="001046A9">
        <w:tc>
          <w:tcPr>
            <w:tcW w:w="846" w:type="pct"/>
            <w:hideMark/>
          </w:tcPr>
          <w:p w14:paraId="4D22E148" w14:textId="77777777" w:rsidR="00EE5860" w:rsidRPr="00441CD0" w:rsidRDefault="00EE5860" w:rsidP="00BB0E1F">
            <w:pPr>
              <w:pStyle w:val="TAC"/>
              <w:rPr>
                <w:lang w:val="sv-SE"/>
              </w:rPr>
            </w:pPr>
            <w:r w:rsidRPr="00441CD0">
              <w:rPr>
                <w:lang w:val="sv-SE"/>
              </w:rPr>
              <w:t>154</w:t>
            </w:r>
          </w:p>
        </w:tc>
        <w:tc>
          <w:tcPr>
            <w:tcW w:w="1879" w:type="pct"/>
            <w:hideMark/>
          </w:tcPr>
          <w:p w14:paraId="4E296B69" w14:textId="77777777" w:rsidR="00EE5860" w:rsidRPr="00441CD0" w:rsidRDefault="00EE5860" w:rsidP="00BB0E1F">
            <w:pPr>
              <w:pStyle w:val="TAL"/>
            </w:pPr>
            <w:r w:rsidRPr="00441CD0">
              <w:t>Framed-Routing</w:t>
            </w:r>
          </w:p>
        </w:tc>
        <w:tc>
          <w:tcPr>
            <w:tcW w:w="1524" w:type="pct"/>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751" w:type="pct"/>
            <w:hideMark/>
          </w:tcPr>
          <w:p w14:paraId="7A6A76E3" w14:textId="77777777" w:rsidR="00EE5860" w:rsidRPr="00441CD0" w:rsidRDefault="00EE5860" w:rsidP="00BB0E1F">
            <w:pPr>
              <w:pStyle w:val="TAC"/>
              <w:rPr>
                <w:lang w:val="sv-SE"/>
              </w:rPr>
            </w:pPr>
            <w:r w:rsidRPr="00441CD0">
              <w:rPr>
                <w:lang w:val="sv-SE"/>
              </w:rPr>
              <w:t>4</w:t>
            </w:r>
          </w:p>
        </w:tc>
      </w:tr>
      <w:tr w:rsidR="001046A9" w:rsidRPr="00441CD0" w14:paraId="5AA08A10" w14:textId="77777777" w:rsidTr="001046A9">
        <w:tc>
          <w:tcPr>
            <w:tcW w:w="846" w:type="pct"/>
            <w:hideMark/>
          </w:tcPr>
          <w:p w14:paraId="36D8083F" w14:textId="77777777" w:rsidR="00EE5860" w:rsidRPr="00441CD0" w:rsidRDefault="00EE5860" w:rsidP="00BB0E1F">
            <w:pPr>
              <w:pStyle w:val="TAC"/>
              <w:rPr>
                <w:lang w:val="sv-SE"/>
              </w:rPr>
            </w:pPr>
            <w:r w:rsidRPr="00441CD0">
              <w:rPr>
                <w:lang w:val="sv-SE"/>
              </w:rPr>
              <w:t>155</w:t>
            </w:r>
          </w:p>
        </w:tc>
        <w:tc>
          <w:tcPr>
            <w:tcW w:w="1879" w:type="pct"/>
            <w:hideMark/>
          </w:tcPr>
          <w:p w14:paraId="18C138F3" w14:textId="77777777" w:rsidR="00EE5860" w:rsidRPr="00441CD0" w:rsidRDefault="00EE5860" w:rsidP="00BB0E1F">
            <w:pPr>
              <w:pStyle w:val="TAL"/>
            </w:pPr>
            <w:r w:rsidRPr="00441CD0">
              <w:t>Framed-IPv6-Route</w:t>
            </w:r>
          </w:p>
        </w:tc>
        <w:tc>
          <w:tcPr>
            <w:tcW w:w="1524" w:type="pct"/>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751" w:type="pct"/>
            <w:hideMark/>
          </w:tcPr>
          <w:p w14:paraId="239307D7" w14:textId="77777777" w:rsidR="00EE5860" w:rsidRPr="00441CD0" w:rsidRDefault="00EE5860" w:rsidP="00BB0E1F">
            <w:pPr>
              <w:pStyle w:val="TAC"/>
              <w:rPr>
                <w:lang w:val="sv-SE"/>
              </w:rPr>
            </w:pPr>
            <w:r w:rsidRPr="00441CD0">
              <w:rPr>
                <w:lang w:val="de-DE"/>
              </w:rPr>
              <w:t>Not Applicable</w:t>
            </w:r>
          </w:p>
        </w:tc>
      </w:tr>
      <w:tr w:rsidR="001046A9" w:rsidRPr="00441CD0" w14:paraId="11211CA0" w14:textId="77777777" w:rsidTr="001046A9">
        <w:tc>
          <w:tcPr>
            <w:tcW w:w="846" w:type="pct"/>
            <w:hideMark/>
          </w:tcPr>
          <w:p w14:paraId="5BDD622D" w14:textId="77777777" w:rsidR="00EE5860" w:rsidRPr="00441CD0" w:rsidRDefault="00EE5860" w:rsidP="00BB0E1F">
            <w:pPr>
              <w:pStyle w:val="TAC"/>
              <w:rPr>
                <w:lang w:val="sv-SE"/>
              </w:rPr>
            </w:pPr>
            <w:r w:rsidRPr="00441CD0">
              <w:rPr>
                <w:lang w:val="sv-SE"/>
              </w:rPr>
              <w:t>156</w:t>
            </w:r>
          </w:p>
        </w:tc>
        <w:tc>
          <w:tcPr>
            <w:tcW w:w="1879" w:type="pct"/>
            <w:hideMark/>
          </w:tcPr>
          <w:p w14:paraId="570C346F" w14:textId="77777777" w:rsidR="00EE5860" w:rsidRPr="00441CD0" w:rsidRDefault="00EE5860" w:rsidP="00BB0E1F">
            <w:pPr>
              <w:pStyle w:val="TAL"/>
              <w:rPr>
                <w:lang w:val="x-none"/>
              </w:rPr>
            </w:pPr>
            <w:r w:rsidRPr="00441CD0">
              <w:t xml:space="preserve">Time Stamp </w:t>
            </w:r>
          </w:p>
        </w:tc>
        <w:tc>
          <w:tcPr>
            <w:tcW w:w="1524" w:type="pct"/>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751" w:type="pct"/>
            <w:hideMark/>
          </w:tcPr>
          <w:p w14:paraId="7D85CD47" w14:textId="77777777" w:rsidR="00EE5860" w:rsidRPr="00441CD0" w:rsidRDefault="00EE5860" w:rsidP="00BB0E1F">
            <w:pPr>
              <w:pStyle w:val="TAC"/>
              <w:rPr>
                <w:lang w:val="de-DE"/>
              </w:rPr>
            </w:pPr>
            <w:r w:rsidRPr="00441CD0">
              <w:rPr>
                <w:lang w:val="sv-SE"/>
              </w:rPr>
              <w:t>4</w:t>
            </w:r>
          </w:p>
        </w:tc>
      </w:tr>
      <w:tr w:rsidR="001046A9" w:rsidRPr="00441CD0" w14:paraId="21E37149" w14:textId="77777777" w:rsidTr="001046A9">
        <w:tc>
          <w:tcPr>
            <w:tcW w:w="846" w:type="pct"/>
            <w:hideMark/>
          </w:tcPr>
          <w:p w14:paraId="3E53D51B" w14:textId="77777777" w:rsidR="00EE5860" w:rsidRPr="00441CD0" w:rsidRDefault="00EE5860" w:rsidP="00BB0E1F">
            <w:pPr>
              <w:pStyle w:val="TAC"/>
              <w:rPr>
                <w:lang w:val="sv-SE"/>
              </w:rPr>
            </w:pPr>
            <w:r w:rsidRPr="00441CD0">
              <w:rPr>
                <w:lang w:val="sv-SE"/>
              </w:rPr>
              <w:t>157</w:t>
            </w:r>
          </w:p>
        </w:tc>
        <w:tc>
          <w:tcPr>
            <w:tcW w:w="1879" w:type="pct"/>
            <w:hideMark/>
          </w:tcPr>
          <w:p w14:paraId="31234261" w14:textId="77777777" w:rsidR="00EE5860" w:rsidRPr="00441CD0" w:rsidRDefault="00EE5860" w:rsidP="00BB0E1F">
            <w:pPr>
              <w:pStyle w:val="TAL"/>
              <w:rPr>
                <w:lang w:val="x-none"/>
              </w:rPr>
            </w:pPr>
            <w:r w:rsidRPr="00441CD0">
              <w:t>Averaging Window</w:t>
            </w:r>
          </w:p>
        </w:tc>
        <w:tc>
          <w:tcPr>
            <w:tcW w:w="1524" w:type="pct"/>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751" w:type="pct"/>
            <w:hideMark/>
          </w:tcPr>
          <w:p w14:paraId="5BDBFF71" w14:textId="77777777" w:rsidR="00EE5860" w:rsidRPr="00441CD0" w:rsidRDefault="00EE5860" w:rsidP="00BB0E1F">
            <w:pPr>
              <w:pStyle w:val="TAC"/>
              <w:rPr>
                <w:lang w:val="de-DE"/>
              </w:rPr>
            </w:pPr>
            <w:r w:rsidRPr="00441CD0">
              <w:rPr>
                <w:lang w:val="de-DE"/>
              </w:rPr>
              <w:t>4</w:t>
            </w:r>
          </w:p>
        </w:tc>
      </w:tr>
      <w:tr w:rsidR="001046A9" w:rsidRPr="00441CD0" w14:paraId="55DD1858" w14:textId="77777777" w:rsidTr="001046A9">
        <w:tc>
          <w:tcPr>
            <w:tcW w:w="846" w:type="pct"/>
            <w:hideMark/>
          </w:tcPr>
          <w:p w14:paraId="2D7DD231" w14:textId="77777777" w:rsidR="00EE5860" w:rsidRPr="00441CD0" w:rsidRDefault="00EE5860" w:rsidP="00BB0E1F">
            <w:pPr>
              <w:pStyle w:val="TAC"/>
              <w:rPr>
                <w:lang w:val="sv-SE"/>
              </w:rPr>
            </w:pPr>
            <w:r w:rsidRPr="00441CD0">
              <w:rPr>
                <w:lang w:val="sv-SE"/>
              </w:rPr>
              <w:t>158</w:t>
            </w:r>
          </w:p>
        </w:tc>
        <w:tc>
          <w:tcPr>
            <w:tcW w:w="1879" w:type="pct"/>
            <w:hideMark/>
          </w:tcPr>
          <w:p w14:paraId="4EF55F04" w14:textId="77777777" w:rsidR="00EE5860" w:rsidRPr="00441CD0" w:rsidRDefault="00EE5860" w:rsidP="00BB0E1F">
            <w:pPr>
              <w:pStyle w:val="TAL"/>
              <w:rPr>
                <w:lang w:val="x-none"/>
              </w:rPr>
            </w:pPr>
            <w:r w:rsidRPr="00441CD0">
              <w:t>Paging Policy Indicator</w:t>
            </w:r>
          </w:p>
        </w:tc>
        <w:tc>
          <w:tcPr>
            <w:tcW w:w="1524" w:type="pct"/>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751" w:type="pct"/>
            <w:hideMark/>
          </w:tcPr>
          <w:p w14:paraId="7724B267" w14:textId="77777777" w:rsidR="00EE5860" w:rsidRPr="00441CD0" w:rsidRDefault="00EE5860" w:rsidP="00BB0E1F">
            <w:pPr>
              <w:pStyle w:val="TAC"/>
              <w:rPr>
                <w:lang w:val="sv-SE"/>
              </w:rPr>
            </w:pPr>
            <w:r w:rsidRPr="00441CD0">
              <w:rPr>
                <w:lang w:val="de-DE"/>
              </w:rPr>
              <w:t>1</w:t>
            </w:r>
          </w:p>
        </w:tc>
      </w:tr>
      <w:tr w:rsidR="001046A9" w:rsidRPr="00441CD0" w14:paraId="4166AE88" w14:textId="77777777" w:rsidTr="001046A9">
        <w:tc>
          <w:tcPr>
            <w:tcW w:w="846" w:type="pct"/>
            <w:hideMark/>
          </w:tcPr>
          <w:p w14:paraId="1DFBDCC9" w14:textId="77777777" w:rsidR="00EE5860" w:rsidRPr="00441CD0" w:rsidRDefault="00EE5860" w:rsidP="00BB0E1F">
            <w:pPr>
              <w:pStyle w:val="TAC"/>
            </w:pPr>
            <w:r w:rsidRPr="00441CD0">
              <w:t>159</w:t>
            </w:r>
          </w:p>
        </w:tc>
        <w:tc>
          <w:tcPr>
            <w:tcW w:w="1879" w:type="pct"/>
            <w:hideMark/>
          </w:tcPr>
          <w:p w14:paraId="6251C550" w14:textId="77777777" w:rsidR="00EE5860" w:rsidRPr="00441CD0" w:rsidRDefault="00EE5860" w:rsidP="00BB0E1F">
            <w:pPr>
              <w:pStyle w:val="TAL"/>
              <w:rPr>
                <w:lang w:val="x-none"/>
              </w:rPr>
            </w:pPr>
            <w:r w:rsidRPr="00441CD0">
              <w:rPr>
                <w:lang w:eastAsia="zh-CN"/>
              </w:rPr>
              <w:t>APN/DNN</w:t>
            </w:r>
          </w:p>
        </w:tc>
        <w:tc>
          <w:tcPr>
            <w:tcW w:w="1524" w:type="pct"/>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751" w:type="pct"/>
            <w:hideMark/>
          </w:tcPr>
          <w:p w14:paraId="306F85A4" w14:textId="77777777" w:rsidR="00EE5860" w:rsidRPr="00441CD0" w:rsidRDefault="00EE5860" w:rsidP="00BB0E1F">
            <w:pPr>
              <w:pStyle w:val="TAC"/>
              <w:rPr>
                <w:lang w:val="fr-FR"/>
              </w:rPr>
            </w:pPr>
            <w:r w:rsidRPr="00441CD0">
              <w:rPr>
                <w:lang w:val="de-DE"/>
              </w:rPr>
              <w:t>Not Applicable</w:t>
            </w:r>
          </w:p>
        </w:tc>
      </w:tr>
      <w:tr w:rsidR="001046A9" w:rsidRPr="00441CD0" w14:paraId="005B69E7" w14:textId="77777777" w:rsidTr="001046A9">
        <w:tc>
          <w:tcPr>
            <w:tcW w:w="846" w:type="pct"/>
            <w:hideMark/>
          </w:tcPr>
          <w:p w14:paraId="1B427BF6" w14:textId="77777777" w:rsidR="00EE5860" w:rsidRPr="00441CD0" w:rsidRDefault="00EE5860" w:rsidP="00BB0E1F">
            <w:pPr>
              <w:pStyle w:val="TAC"/>
            </w:pPr>
            <w:r w:rsidRPr="00441CD0">
              <w:t>160</w:t>
            </w:r>
          </w:p>
        </w:tc>
        <w:tc>
          <w:tcPr>
            <w:tcW w:w="1879" w:type="pct"/>
            <w:hideMark/>
          </w:tcPr>
          <w:p w14:paraId="609A5D10" w14:textId="77777777" w:rsidR="00EE5860" w:rsidRPr="00441CD0" w:rsidRDefault="00EE5860" w:rsidP="00BB0E1F">
            <w:pPr>
              <w:pStyle w:val="TAL"/>
              <w:rPr>
                <w:lang w:val="x-none"/>
              </w:rPr>
            </w:pPr>
            <w:r w:rsidRPr="00441CD0">
              <w:rPr>
                <w:lang w:eastAsia="zh-CN"/>
              </w:rPr>
              <w:t>3GPP Interface Type</w:t>
            </w:r>
          </w:p>
        </w:tc>
        <w:tc>
          <w:tcPr>
            <w:tcW w:w="1524" w:type="pct"/>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751" w:type="pct"/>
            <w:hideMark/>
          </w:tcPr>
          <w:p w14:paraId="698076D3" w14:textId="77777777" w:rsidR="00EE5860" w:rsidRPr="00441CD0" w:rsidRDefault="00EE5860" w:rsidP="00BB0E1F">
            <w:pPr>
              <w:pStyle w:val="TAC"/>
              <w:rPr>
                <w:lang w:val="fr-FR"/>
              </w:rPr>
            </w:pPr>
            <w:r w:rsidRPr="00441CD0">
              <w:rPr>
                <w:lang w:val="fr-FR" w:eastAsia="zh-CN"/>
              </w:rPr>
              <w:t>1</w:t>
            </w:r>
          </w:p>
        </w:tc>
      </w:tr>
      <w:tr w:rsidR="001046A9" w:rsidRPr="00441CD0" w14:paraId="0158AB6F" w14:textId="77777777" w:rsidTr="001046A9">
        <w:tc>
          <w:tcPr>
            <w:tcW w:w="846" w:type="pct"/>
            <w:hideMark/>
          </w:tcPr>
          <w:p w14:paraId="4DFA6FF3" w14:textId="77777777" w:rsidR="00EE5860" w:rsidRPr="00441CD0" w:rsidRDefault="00EE5860" w:rsidP="00BB0E1F">
            <w:pPr>
              <w:pStyle w:val="TAC"/>
              <w:rPr>
                <w:lang w:val="sv-SE"/>
              </w:rPr>
            </w:pPr>
            <w:r w:rsidRPr="00441CD0">
              <w:rPr>
                <w:lang w:val="sv-SE"/>
              </w:rPr>
              <w:t>161</w:t>
            </w:r>
          </w:p>
        </w:tc>
        <w:tc>
          <w:tcPr>
            <w:tcW w:w="1879" w:type="pct"/>
            <w:hideMark/>
          </w:tcPr>
          <w:p w14:paraId="1BA59D7D" w14:textId="77777777" w:rsidR="00EE5860" w:rsidRPr="00441CD0" w:rsidRDefault="00EE5860" w:rsidP="00BB0E1F">
            <w:pPr>
              <w:pStyle w:val="TAL"/>
              <w:rPr>
                <w:lang w:val="x-none"/>
              </w:rPr>
            </w:pPr>
            <w:r w:rsidRPr="00441CD0">
              <w:t>PFCPSRReq-Flags</w:t>
            </w:r>
          </w:p>
        </w:tc>
        <w:tc>
          <w:tcPr>
            <w:tcW w:w="1524" w:type="pct"/>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751" w:type="pct"/>
            <w:hideMark/>
          </w:tcPr>
          <w:p w14:paraId="4054694E" w14:textId="77777777" w:rsidR="00EE5860" w:rsidRPr="00441CD0" w:rsidRDefault="00EE5860" w:rsidP="00BB0E1F">
            <w:pPr>
              <w:pStyle w:val="TAC"/>
              <w:rPr>
                <w:lang w:val="de-DE"/>
              </w:rPr>
            </w:pPr>
            <w:r w:rsidRPr="00441CD0">
              <w:rPr>
                <w:lang w:val="de-DE"/>
              </w:rPr>
              <w:t>1</w:t>
            </w:r>
          </w:p>
        </w:tc>
      </w:tr>
      <w:tr w:rsidR="001046A9" w:rsidRPr="00441CD0" w14:paraId="7ECD65C3" w14:textId="77777777" w:rsidTr="001046A9">
        <w:tc>
          <w:tcPr>
            <w:tcW w:w="846" w:type="pct"/>
            <w:hideMark/>
          </w:tcPr>
          <w:p w14:paraId="41B5697C" w14:textId="77777777" w:rsidR="00EE5860" w:rsidRPr="00441CD0" w:rsidRDefault="00EE5860" w:rsidP="00BB0E1F">
            <w:pPr>
              <w:pStyle w:val="TAC"/>
              <w:rPr>
                <w:lang w:val="sv-SE"/>
              </w:rPr>
            </w:pPr>
            <w:r w:rsidRPr="00441CD0">
              <w:rPr>
                <w:lang w:val="sv-SE"/>
              </w:rPr>
              <w:t>162</w:t>
            </w:r>
          </w:p>
        </w:tc>
        <w:tc>
          <w:tcPr>
            <w:tcW w:w="1879" w:type="pct"/>
            <w:hideMark/>
          </w:tcPr>
          <w:p w14:paraId="679CA1AC" w14:textId="77777777" w:rsidR="00EE5860" w:rsidRPr="00441CD0" w:rsidRDefault="00EE5860" w:rsidP="00BB0E1F">
            <w:pPr>
              <w:pStyle w:val="TAL"/>
              <w:rPr>
                <w:lang w:val="x-none"/>
              </w:rPr>
            </w:pPr>
            <w:r w:rsidRPr="00441CD0">
              <w:t>PFCPAUReq-Flags</w:t>
            </w:r>
          </w:p>
        </w:tc>
        <w:tc>
          <w:tcPr>
            <w:tcW w:w="1524" w:type="pct"/>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751" w:type="pct"/>
            <w:hideMark/>
          </w:tcPr>
          <w:p w14:paraId="52A42933" w14:textId="77777777" w:rsidR="00EE5860" w:rsidRPr="00441CD0" w:rsidRDefault="00EE5860" w:rsidP="00BB0E1F">
            <w:pPr>
              <w:pStyle w:val="TAC"/>
              <w:rPr>
                <w:lang w:val="de-DE"/>
              </w:rPr>
            </w:pPr>
            <w:r w:rsidRPr="00441CD0">
              <w:rPr>
                <w:lang w:val="de-DE"/>
              </w:rPr>
              <w:t>1</w:t>
            </w:r>
          </w:p>
        </w:tc>
      </w:tr>
      <w:tr w:rsidR="001046A9" w:rsidRPr="00441CD0" w14:paraId="11BEF885" w14:textId="77777777" w:rsidTr="001046A9">
        <w:tc>
          <w:tcPr>
            <w:tcW w:w="846" w:type="pct"/>
            <w:hideMark/>
          </w:tcPr>
          <w:p w14:paraId="28C5DAAF" w14:textId="77777777" w:rsidR="00EE5860" w:rsidRPr="00441CD0" w:rsidRDefault="00EE5860" w:rsidP="00BB0E1F">
            <w:pPr>
              <w:pStyle w:val="TAC"/>
              <w:rPr>
                <w:lang w:val="sv-SE"/>
              </w:rPr>
            </w:pPr>
            <w:r w:rsidRPr="00441CD0">
              <w:rPr>
                <w:lang w:val="sv-SE"/>
              </w:rPr>
              <w:t>163</w:t>
            </w:r>
          </w:p>
        </w:tc>
        <w:tc>
          <w:tcPr>
            <w:tcW w:w="1879" w:type="pct"/>
            <w:hideMark/>
          </w:tcPr>
          <w:p w14:paraId="49633454" w14:textId="77777777" w:rsidR="00EE5860" w:rsidRPr="00441CD0" w:rsidRDefault="00EE5860" w:rsidP="00BB0E1F">
            <w:pPr>
              <w:pStyle w:val="TAL"/>
              <w:rPr>
                <w:lang w:val="x-none"/>
              </w:rPr>
            </w:pPr>
            <w:r w:rsidRPr="00441CD0">
              <w:t>Activation Time</w:t>
            </w:r>
          </w:p>
        </w:tc>
        <w:tc>
          <w:tcPr>
            <w:tcW w:w="1524" w:type="pct"/>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751" w:type="pct"/>
            <w:hideMark/>
          </w:tcPr>
          <w:p w14:paraId="64650007" w14:textId="77777777" w:rsidR="00EE5860" w:rsidRPr="00441CD0" w:rsidRDefault="00EE5860" w:rsidP="00BB0E1F">
            <w:pPr>
              <w:pStyle w:val="TAC"/>
              <w:rPr>
                <w:lang w:val="de-DE"/>
              </w:rPr>
            </w:pPr>
            <w:r w:rsidRPr="00441CD0">
              <w:rPr>
                <w:lang w:val="de-DE"/>
              </w:rPr>
              <w:t>4</w:t>
            </w:r>
          </w:p>
        </w:tc>
      </w:tr>
      <w:tr w:rsidR="001046A9" w:rsidRPr="00441CD0" w14:paraId="658E752A" w14:textId="77777777" w:rsidTr="001046A9">
        <w:tc>
          <w:tcPr>
            <w:tcW w:w="846" w:type="pct"/>
            <w:hideMark/>
          </w:tcPr>
          <w:p w14:paraId="6650AFF9" w14:textId="77777777" w:rsidR="00EE5860" w:rsidRPr="00441CD0" w:rsidRDefault="00EE5860" w:rsidP="00BB0E1F">
            <w:pPr>
              <w:pStyle w:val="TAC"/>
              <w:rPr>
                <w:lang w:val="sv-SE"/>
              </w:rPr>
            </w:pPr>
            <w:r w:rsidRPr="00441CD0">
              <w:rPr>
                <w:lang w:val="sv-SE"/>
              </w:rPr>
              <w:t>164</w:t>
            </w:r>
          </w:p>
        </w:tc>
        <w:tc>
          <w:tcPr>
            <w:tcW w:w="1879" w:type="pct"/>
            <w:hideMark/>
          </w:tcPr>
          <w:p w14:paraId="407BE35C" w14:textId="77777777" w:rsidR="00EE5860" w:rsidRPr="00441CD0" w:rsidRDefault="00EE5860" w:rsidP="00BB0E1F">
            <w:pPr>
              <w:pStyle w:val="TAL"/>
              <w:rPr>
                <w:lang w:val="x-none"/>
              </w:rPr>
            </w:pPr>
            <w:r w:rsidRPr="00441CD0">
              <w:t>Deactivation Time</w:t>
            </w:r>
          </w:p>
        </w:tc>
        <w:tc>
          <w:tcPr>
            <w:tcW w:w="1524" w:type="pct"/>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751" w:type="pct"/>
            <w:hideMark/>
          </w:tcPr>
          <w:p w14:paraId="5D2B6A00" w14:textId="77777777" w:rsidR="00EE5860" w:rsidRPr="00441CD0" w:rsidRDefault="00EE5860" w:rsidP="00BB0E1F">
            <w:pPr>
              <w:pStyle w:val="TAC"/>
              <w:rPr>
                <w:lang w:val="de-DE"/>
              </w:rPr>
            </w:pPr>
            <w:r w:rsidRPr="00441CD0">
              <w:rPr>
                <w:lang w:val="de-DE"/>
              </w:rPr>
              <w:t>4</w:t>
            </w:r>
          </w:p>
        </w:tc>
      </w:tr>
      <w:tr w:rsidR="001046A9" w:rsidRPr="00441CD0" w14:paraId="07C4F52B" w14:textId="77777777" w:rsidTr="001046A9">
        <w:tc>
          <w:tcPr>
            <w:tcW w:w="846" w:type="pct"/>
            <w:hideMark/>
          </w:tcPr>
          <w:p w14:paraId="2531AD11" w14:textId="77777777" w:rsidR="00EE5860" w:rsidRPr="00441CD0" w:rsidRDefault="00EE5860" w:rsidP="00BB0E1F">
            <w:pPr>
              <w:pStyle w:val="TAC"/>
              <w:rPr>
                <w:lang w:val="sv-SE"/>
              </w:rPr>
            </w:pPr>
            <w:r w:rsidRPr="00441CD0">
              <w:t>165</w:t>
            </w:r>
          </w:p>
        </w:tc>
        <w:tc>
          <w:tcPr>
            <w:tcW w:w="1879" w:type="pct"/>
            <w:hideMark/>
          </w:tcPr>
          <w:p w14:paraId="7DC932B9" w14:textId="77777777" w:rsidR="00EE5860" w:rsidRPr="00441CD0" w:rsidRDefault="00EE5860" w:rsidP="00BB0E1F">
            <w:pPr>
              <w:pStyle w:val="TAL"/>
              <w:rPr>
                <w:lang w:val="x-none"/>
              </w:rPr>
            </w:pPr>
            <w:r w:rsidRPr="00441CD0">
              <w:rPr>
                <w:lang w:val="en-US"/>
              </w:rPr>
              <w:t>Create MAR</w:t>
            </w:r>
          </w:p>
        </w:tc>
        <w:tc>
          <w:tcPr>
            <w:tcW w:w="1524" w:type="pct"/>
            <w:hideMark/>
          </w:tcPr>
          <w:p w14:paraId="2AABE356" w14:textId="77777777" w:rsidR="00EE5860" w:rsidRPr="00441CD0" w:rsidRDefault="00EE5860" w:rsidP="00BB0E1F">
            <w:pPr>
              <w:pStyle w:val="TAL"/>
            </w:pPr>
            <w:r w:rsidRPr="00441CD0">
              <w:t>Extendable / Table 7.5.2</w:t>
            </w:r>
            <w:r w:rsidRPr="00441CD0">
              <w:rPr>
                <w:lang w:val="de-DE"/>
              </w:rPr>
              <w:t>.8-1</w:t>
            </w:r>
          </w:p>
        </w:tc>
        <w:tc>
          <w:tcPr>
            <w:tcW w:w="751" w:type="pct"/>
            <w:hideMark/>
          </w:tcPr>
          <w:p w14:paraId="1F3D2519" w14:textId="77777777" w:rsidR="00EE5860" w:rsidRPr="00441CD0" w:rsidRDefault="00EE5860" w:rsidP="00BB0E1F">
            <w:pPr>
              <w:pStyle w:val="TAC"/>
              <w:rPr>
                <w:lang w:val="de-DE"/>
              </w:rPr>
            </w:pPr>
            <w:r w:rsidRPr="00441CD0">
              <w:rPr>
                <w:lang w:val="fr-FR"/>
              </w:rPr>
              <w:t>Not Applicable</w:t>
            </w:r>
          </w:p>
        </w:tc>
      </w:tr>
      <w:tr w:rsidR="001046A9" w:rsidRPr="00441CD0" w14:paraId="15D10F68" w14:textId="77777777" w:rsidTr="001046A9">
        <w:tc>
          <w:tcPr>
            <w:tcW w:w="846" w:type="pct"/>
            <w:hideMark/>
          </w:tcPr>
          <w:p w14:paraId="29FE383B" w14:textId="77777777" w:rsidR="00EE5860" w:rsidRPr="00441CD0" w:rsidRDefault="00EE5860" w:rsidP="00BB0E1F">
            <w:pPr>
              <w:pStyle w:val="TAC"/>
              <w:rPr>
                <w:lang w:val="sv-SE"/>
              </w:rPr>
            </w:pPr>
            <w:r w:rsidRPr="00441CD0">
              <w:t>166</w:t>
            </w:r>
          </w:p>
        </w:tc>
        <w:tc>
          <w:tcPr>
            <w:tcW w:w="1879" w:type="pct"/>
            <w:hideMark/>
          </w:tcPr>
          <w:p w14:paraId="18BFFF76" w14:textId="77777777" w:rsidR="00EE5860" w:rsidRPr="00441CD0" w:rsidRDefault="00EE5860" w:rsidP="00BB0E1F">
            <w:pPr>
              <w:pStyle w:val="TAL"/>
              <w:rPr>
                <w:lang w:val="x-none"/>
              </w:rPr>
            </w:pPr>
            <w:r w:rsidRPr="00441CD0">
              <w:t>3GPP Access Forwarding Action Information</w:t>
            </w:r>
          </w:p>
        </w:tc>
        <w:tc>
          <w:tcPr>
            <w:tcW w:w="1524" w:type="pct"/>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751" w:type="pct"/>
            <w:hideMark/>
          </w:tcPr>
          <w:p w14:paraId="66A65328" w14:textId="77777777" w:rsidR="00EE5860" w:rsidRPr="00441CD0" w:rsidRDefault="00EE5860" w:rsidP="00BB0E1F">
            <w:pPr>
              <w:pStyle w:val="TAC"/>
              <w:rPr>
                <w:lang w:val="de-DE"/>
              </w:rPr>
            </w:pPr>
            <w:r w:rsidRPr="00441CD0">
              <w:rPr>
                <w:lang w:val="fr-FR"/>
              </w:rPr>
              <w:t>Not Applicable</w:t>
            </w:r>
          </w:p>
        </w:tc>
      </w:tr>
      <w:tr w:rsidR="001046A9" w:rsidRPr="00441CD0" w14:paraId="427011EF" w14:textId="77777777" w:rsidTr="001046A9">
        <w:tc>
          <w:tcPr>
            <w:tcW w:w="846" w:type="pct"/>
            <w:hideMark/>
          </w:tcPr>
          <w:p w14:paraId="1048D583" w14:textId="77777777" w:rsidR="00EE5860" w:rsidRPr="00441CD0" w:rsidRDefault="00EE5860" w:rsidP="00BB0E1F">
            <w:pPr>
              <w:pStyle w:val="TAC"/>
            </w:pPr>
            <w:r w:rsidRPr="00441CD0">
              <w:t>167</w:t>
            </w:r>
          </w:p>
        </w:tc>
        <w:tc>
          <w:tcPr>
            <w:tcW w:w="1879" w:type="pct"/>
            <w:hideMark/>
          </w:tcPr>
          <w:p w14:paraId="5533B611" w14:textId="77777777" w:rsidR="00EE5860" w:rsidRPr="00441CD0" w:rsidRDefault="00EE5860" w:rsidP="00BB0E1F">
            <w:pPr>
              <w:pStyle w:val="TAL"/>
              <w:rPr>
                <w:lang w:val="x-none"/>
              </w:rPr>
            </w:pPr>
            <w:r w:rsidRPr="00441CD0">
              <w:t>Non-3GPP Access Forwarding Action Information</w:t>
            </w:r>
          </w:p>
        </w:tc>
        <w:tc>
          <w:tcPr>
            <w:tcW w:w="1524" w:type="pct"/>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751" w:type="pct"/>
            <w:hideMark/>
          </w:tcPr>
          <w:p w14:paraId="14880D39" w14:textId="77777777" w:rsidR="00EE5860" w:rsidRPr="00441CD0" w:rsidRDefault="00EE5860" w:rsidP="00BB0E1F">
            <w:pPr>
              <w:pStyle w:val="TAC"/>
              <w:rPr>
                <w:lang w:val="fr-FR"/>
              </w:rPr>
            </w:pPr>
            <w:r w:rsidRPr="00441CD0">
              <w:rPr>
                <w:lang w:val="fr-FR"/>
              </w:rPr>
              <w:t>Not Applicable</w:t>
            </w:r>
          </w:p>
        </w:tc>
      </w:tr>
      <w:tr w:rsidR="001046A9" w:rsidRPr="00441CD0" w14:paraId="00179D1F" w14:textId="77777777" w:rsidTr="001046A9">
        <w:tc>
          <w:tcPr>
            <w:tcW w:w="846" w:type="pct"/>
            <w:hideMark/>
          </w:tcPr>
          <w:p w14:paraId="606CC993" w14:textId="77777777" w:rsidR="00EE5860" w:rsidRPr="00441CD0" w:rsidRDefault="00EE5860" w:rsidP="00BB0E1F">
            <w:pPr>
              <w:pStyle w:val="TAC"/>
              <w:rPr>
                <w:lang w:val="sv-SE"/>
              </w:rPr>
            </w:pPr>
            <w:r w:rsidRPr="00441CD0">
              <w:t>168</w:t>
            </w:r>
          </w:p>
        </w:tc>
        <w:tc>
          <w:tcPr>
            <w:tcW w:w="1879" w:type="pct"/>
            <w:hideMark/>
          </w:tcPr>
          <w:p w14:paraId="487DFEBE" w14:textId="77777777" w:rsidR="00EE5860" w:rsidRPr="00441CD0" w:rsidRDefault="00EE5860" w:rsidP="00BB0E1F">
            <w:pPr>
              <w:pStyle w:val="TAL"/>
              <w:rPr>
                <w:lang w:val="x-none"/>
              </w:rPr>
            </w:pPr>
            <w:r w:rsidRPr="00441CD0">
              <w:rPr>
                <w:lang w:val="en-US"/>
              </w:rPr>
              <w:t>Remove MAR</w:t>
            </w:r>
          </w:p>
        </w:tc>
        <w:tc>
          <w:tcPr>
            <w:tcW w:w="1524" w:type="pct"/>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751" w:type="pct"/>
            <w:hideMark/>
          </w:tcPr>
          <w:p w14:paraId="0DDD5BCE" w14:textId="77777777" w:rsidR="00EE5860" w:rsidRPr="00441CD0" w:rsidRDefault="00EE5860" w:rsidP="00BB0E1F">
            <w:pPr>
              <w:pStyle w:val="TAC"/>
              <w:rPr>
                <w:lang w:val="de-DE"/>
              </w:rPr>
            </w:pPr>
            <w:r w:rsidRPr="00441CD0">
              <w:rPr>
                <w:lang w:val="fr-FR"/>
              </w:rPr>
              <w:t>Not Applicable</w:t>
            </w:r>
          </w:p>
        </w:tc>
      </w:tr>
      <w:tr w:rsidR="001046A9" w:rsidRPr="00441CD0" w14:paraId="51C3B168" w14:textId="77777777" w:rsidTr="001046A9">
        <w:tc>
          <w:tcPr>
            <w:tcW w:w="846" w:type="pct"/>
            <w:hideMark/>
          </w:tcPr>
          <w:p w14:paraId="24F352FB" w14:textId="77777777" w:rsidR="00EE5860" w:rsidRPr="00441CD0" w:rsidRDefault="00EE5860" w:rsidP="00BB0E1F">
            <w:pPr>
              <w:pStyle w:val="TAC"/>
              <w:rPr>
                <w:lang w:val="sv-SE"/>
              </w:rPr>
            </w:pPr>
            <w:r w:rsidRPr="00441CD0">
              <w:t>169</w:t>
            </w:r>
          </w:p>
        </w:tc>
        <w:tc>
          <w:tcPr>
            <w:tcW w:w="1879" w:type="pct"/>
            <w:hideMark/>
          </w:tcPr>
          <w:p w14:paraId="25C31AD0" w14:textId="77777777" w:rsidR="00EE5860" w:rsidRPr="00441CD0" w:rsidRDefault="00EE5860" w:rsidP="00BB0E1F">
            <w:pPr>
              <w:pStyle w:val="TAL"/>
              <w:rPr>
                <w:lang w:val="x-none"/>
              </w:rPr>
            </w:pPr>
            <w:r w:rsidRPr="00441CD0">
              <w:rPr>
                <w:lang w:val="fr-FR"/>
              </w:rPr>
              <w:t>Update MAR</w:t>
            </w:r>
          </w:p>
        </w:tc>
        <w:tc>
          <w:tcPr>
            <w:tcW w:w="1524" w:type="pct"/>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751" w:type="pct"/>
            <w:hideMark/>
          </w:tcPr>
          <w:p w14:paraId="16623CD0" w14:textId="77777777" w:rsidR="00EE5860" w:rsidRPr="00441CD0" w:rsidRDefault="00EE5860" w:rsidP="00BB0E1F">
            <w:pPr>
              <w:pStyle w:val="TAC"/>
              <w:rPr>
                <w:lang w:val="de-DE"/>
              </w:rPr>
            </w:pPr>
            <w:r w:rsidRPr="00441CD0">
              <w:rPr>
                <w:lang w:val="fr-FR"/>
              </w:rPr>
              <w:t>Not Applicable</w:t>
            </w:r>
          </w:p>
        </w:tc>
      </w:tr>
      <w:tr w:rsidR="001046A9" w:rsidRPr="00441CD0" w14:paraId="15DCDC50" w14:textId="77777777" w:rsidTr="001046A9">
        <w:tc>
          <w:tcPr>
            <w:tcW w:w="846" w:type="pct"/>
            <w:hideMark/>
          </w:tcPr>
          <w:p w14:paraId="5B79C550" w14:textId="77777777" w:rsidR="00EE5860" w:rsidRPr="00441CD0" w:rsidRDefault="00EE5860" w:rsidP="00BB0E1F">
            <w:pPr>
              <w:pStyle w:val="TAC"/>
              <w:rPr>
                <w:lang w:val="sv-SE"/>
              </w:rPr>
            </w:pPr>
            <w:r w:rsidRPr="00441CD0">
              <w:rPr>
                <w:lang w:val="sv-SE"/>
              </w:rPr>
              <w:t>170</w:t>
            </w:r>
          </w:p>
        </w:tc>
        <w:tc>
          <w:tcPr>
            <w:tcW w:w="1879" w:type="pct"/>
            <w:hideMark/>
          </w:tcPr>
          <w:p w14:paraId="6993626E" w14:textId="77777777" w:rsidR="00EE5860" w:rsidRPr="00441CD0" w:rsidRDefault="00EE5860" w:rsidP="00BB0E1F">
            <w:pPr>
              <w:pStyle w:val="TAL"/>
              <w:rPr>
                <w:lang w:val="x-none"/>
              </w:rPr>
            </w:pPr>
            <w:r w:rsidRPr="00441CD0">
              <w:t>MAR ID</w:t>
            </w:r>
          </w:p>
        </w:tc>
        <w:tc>
          <w:tcPr>
            <w:tcW w:w="1524" w:type="pct"/>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751" w:type="pct"/>
            <w:hideMark/>
          </w:tcPr>
          <w:p w14:paraId="248B7A3A" w14:textId="77777777" w:rsidR="00EE5860" w:rsidRPr="00441CD0" w:rsidRDefault="00EE5860" w:rsidP="00BB0E1F">
            <w:pPr>
              <w:pStyle w:val="TAC"/>
              <w:rPr>
                <w:lang w:val="fr-FR"/>
              </w:rPr>
            </w:pPr>
            <w:r w:rsidRPr="00441CD0">
              <w:rPr>
                <w:lang w:val="fr-FR"/>
              </w:rPr>
              <w:t>2</w:t>
            </w:r>
          </w:p>
        </w:tc>
      </w:tr>
      <w:tr w:rsidR="001046A9" w:rsidRPr="00441CD0" w14:paraId="593B7D75" w14:textId="77777777" w:rsidTr="001046A9">
        <w:tc>
          <w:tcPr>
            <w:tcW w:w="846" w:type="pct"/>
            <w:hideMark/>
          </w:tcPr>
          <w:p w14:paraId="54FCA95A" w14:textId="77777777" w:rsidR="00EE5860" w:rsidRPr="00441CD0" w:rsidRDefault="00EE5860" w:rsidP="00BB0E1F">
            <w:pPr>
              <w:pStyle w:val="TAC"/>
              <w:rPr>
                <w:lang w:val="sv-SE"/>
              </w:rPr>
            </w:pPr>
            <w:r w:rsidRPr="00441CD0">
              <w:rPr>
                <w:lang w:val="sv-SE"/>
              </w:rPr>
              <w:t>171</w:t>
            </w:r>
          </w:p>
        </w:tc>
        <w:tc>
          <w:tcPr>
            <w:tcW w:w="1879" w:type="pct"/>
            <w:hideMark/>
          </w:tcPr>
          <w:p w14:paraId="7BF9B5B0" w14:textId="77777777" w:rsidR="00EE5860" w:rsidRPr="00441CD0" w:rsidRDefault="00EE5860" w:rsidP="00BB0E1F">
            <w:pPr>
              <w:pStyle w:val="TAL"/>
              <w:rPr>
                <w:lang w:val="x-none"/>
              </w:rPr>
            </w:pPr>
            <w:r w:rsidRPr="00441CD0">
              <w:t>Steering Functionality</w:t>
            </w:r>
          </w:p>
        </w:tc>
        <w:tc>
          <w:tcPr>
            <w:tcW w:w="1524" w:type="pct"/>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751" w:type="pct"/>
            <w:hideMark/>
          </w:tcPr>
          <w:p w14:paraId="0B1FACF9" w14:textId="77777777" w:rsidR="00EE5860" w:rsidRPr="00441CD0" w:rsidRDefault="00EE5860" w:rsidP="00BB0E1F">
            <w:pPr>
              <w:pStyle w:val="TAC"/>
              <w:rPr>
                <w:lang w:val="de-DE"/>
              </w:rPr>
            </w:pPr>
            <w:r w:rsidRPr="00441CD0">
              <w:rPr>
                <w:lang w:val="de-DE"/>
              </w:rPr>
              <w:t>1</w:t>
            </w:r>
          </w:p>
        </w:tc>
      </w:tr>
      <w:tr w:rsidR="001046A9" w:rsidRPr="00441CD0" w14:paraId="79A8495A" w14:textId="77777777" w:rsidTr="001046A9">
        <w:tc>
          <w:tcPr>
            <w:tcW w:w="846" w:type="pct"/>
            <w:hideMark/>
          </w:tcPr>
          <w:p w14:paraId="5A48E9C3" w14:textId="77777777" w:rsidR="00EE5860" w:rsidRPr="00441CD0" w:rsidRDefault="00EE5860" w:rsidP="00BB0E1F">
            <w:pPr>
              <w:pStyle w:val="TAC"/>
              <w:rPr>
                <w:lang w:val="sv-SE"/>
              </w:rPr>
            </w:pPr>
            <w:r w:rsidRPr="00441CD0">
              <w:rPr>
                <w:lang w:val="sv-SE"/>
              </w:rPr>
              <w:t>172</w:t>
            </w:r>
          </w:p>
        </w:tc>
        <w:tc>
          <w:tcPr>
            <w:tcW w:w="1879" w:type="pct"/>
            <w:hideMark/>
          </w:tcPr>
          <w:p w14:paraId="3A3CCC23" w14:textId="77777777" w:rsidR="00EE5860" w:rsidRPr="00441CD0" w:rsidRDefault="00EE5860" w:rsidP="00BB0E1F">
            <w:pPr>
              <w:pStyle w:val="TAL"/>
              <w:rPr>
                <w:lang w:val="x-none"/>
              </w:rPr>
            </w:pPr>
            <w:r w:rsidRPr="00441CD0">
              <w:t>Steering Mode</w:t>
            </w:r>
          </w:p>
        </w:tc>
        <w:tc>
          <w:tcPr>
            <w:tcW w:w="1524" w:type="pct"/>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751" w:type="pct"/>
            <w:hideMark/>
          </w:tcPr>
          <w:p w14:paraId="6D0526A4" w14:textId="77777777" w:rsidR="00EE5860" w:rsidRPr="00441CD0" w:rsidRDefault="00EE5860" w:rsidP="00BB0E1F">
            <w:pPr>
              <w:pStyle w:val="TAC"/>
              <w:rPr>
                <w:lang w:val="de-DE"/>
              </w:rPr>
            </w:pPr>
            <w:r w:rsidRPr="00441CD0">
              <w:rPr>
                <w:lang w:val="de-DE"/>
              </w:rPr>
              <w:t>1</w:t>
            </w:r>
          </w:p>
        </w:tc>
      </w:tr>
      <w:tr w:rsidR="001046A9" w:rsidRPr="00441CD0" w14:paraId="3BB14F4F" w14:textId="77777777" w:rsidTr="001046A9">
        <w:tc>
          <w:tcPr>
            <w:tcW w:w="846" w:type="pct"/>
            <w:hideMark/>
          </w:tcPr>
          <w:p w14:paraId="4812F190" w14:textId="77777777" w:rsidR="00EE5860" w:rsidRPr="00441CD0" w:rsidRDefault="00EE5860" w:rsidP="00BB0E1F">
            <w:pPr>
              <w:pStyle w:val="TAC"/>
              <w:rPr>
                <w:lang w:val="sv-SE"/>
              </w:rPr>
            </w:pPr>
            <w:r w:rsidRPr="00441CD0">
              <w:rPr>
                <w:lang w:val="sv-SE"/>
              </w:rPr>
              <w:t>173</w:t>
            </w:r>
          </w:p>
        </w:tc>
        <w:tc>
          <w:tcPr>
            <w:tcW w:w="1879" w:type="pct"/>
            <w:hideMark/>
          </w:tcPr>
          <w:p w14:paraId="19CA027F" w14:textId="77777777" w:rsidR="00EE5860" w:rsidRPr="00441CD0" w:rsidRDefault="00EE5860" w:rsidP="00BB0E1F">
            <w:pPr>
              <w:pStyle w:val="TAL"/>
              <w:rPr>
                <w:lang w:val="x-none"/>
              </w:rPr>
            </w:pPr>
            <w:r w:rsidRPr="00441CD0">
              <w:t>Weight</w:t>
            </w:r>
          </w:p>
        </w:tc>
        <w:tc>
          <w:tcPr>
            <w:tcW w:w="1524" w:type="pct"/>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751" w:type="pct"/>
            <w:hideMark/>
          </w:tcPr>
          <w:p w14:paraId="0FE412C8" w14:textId="77777777" w:rsidR="00EE5860" w:rsidRPr="00441CD0" w:rsidRDefault="00EE5860" w:rsidP="00BB0E1F">
            <w:pPr>
              <w:pStyle w:val="TAC"/>
              <w:rPr>
                <w:lang w:val="de-DE"/>
              </w:rPr>
            </w:pPr>
            <w:r w:rsidRPr="00441CD0">
              <w:rPr>
                <w:lang w:val="de-DE"/>
              </w:rPr>
              <w:t>1</w:t>
            </w:r>
          </w:p>
        </w:tc>
      </w:tr>
      <w:tr w:rsidR="001046A9" w:rsidRPr="00441CD0" w14:paraId="377FDB1F" w14:textId="77777777" w:rsidTr="001046A9">
        <w:tc>
          <w:tcPr>
            <w:tcW w:w="846" w:type="pct"/>
            <w:hideMark/>
          </w:tcPr>
          <w:p w14:paraId="1C3C5C93" w14:textId="77777777" w:rsidR="00EE5860" w:rsidRPr="00441CD0" w:rsidRDefault="00EE5860" w:rsidP="00BB0E1F">
            <w:pPr>
              <w:pStyle w:val="TAC"/>
              <w:rPr>
                <w:lang w:val="sv-SE"/>
              </w:rPr>
            </w:pPr>
            <w:r w:rsidRPr="00441CD0">
              <w:rPr>
                <w:lang w:val="sv-SE"/>
              </w:rPr>
              <w:t>174</w:t>
            </w:r>
          </w:p>
        </w:tc>
        <w:tc>
          <w:tcPr>
            <w:tcW w:w="1879" w:type="pct"/>
            <w:hideMark/>
          </w:tcPr>
          <w:p w14:paraId="52B822D5" w14:textId="77777777" w:rsidR="00EE5860" w:rsidRPr="00441CD0" w:rsidRDefault="00EE5860" w:rsidP="00BB0E1F">
            <w:pPr>
              <w:pStyle w:val="TAL"/>
              <w:rPr>
                <w:lang w:val="x-none"/>
              </w:rPr>
            </w:pPr>
            <w:r w:rsidRPr="00441CD0">
              <w:t>Priority</w:t>
            </w:r>
          </w:p>
        </w:tc>
        <w:tc>
          <w:tcPr>
            <w:tcW w:w="1524" w:type="pct"/>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751" w:type="pct"/>
            <w:hideMark/>
          </w:tcPr>
          <w:p w14:paraId="6123DA70" w14:textId="77777777" w:rsidR="00EE5860" w:rsidRPr="00441CD0" w:rsidRDefault="00EE5860" w:rsidP="00BB0E1F">
            <w:pPr>
              <w:pStyle w:val="TAC"/>
              <w:rPr>
                <w:lang w:val="de-DE"/>
              </w:rPr>
            </w:pPr>
            <w:r w:rsidRPr="00441CD0">
              <w:rPr>
                <w:lang w:val="de-DE"/>
              </w:rPr>
              <w:t>1</w:t>
            </w:r>
          </w:p>
        </w:tc>
      </w:tr>
      <w:tr w:rsidR="001046A9" w:rsidRPr="00441CD0" w14:paraId="3CAFD9D4" w14:textId="77777777" w:rsidTr="001046A9">
        <w:tc>
          <w:tcPr>
            <w:tcW w:w="846" w:type="pct"/>
            <w:hideMark/>
          </w:tcPr>
          <w:p w14:paraId="3F060556" w14:textId="77777777" w:rsidR="00EE5860" w:rsidRPr="00441CD0" w:rsidRDefault="00EE5860" w:rsidP="00BB0E1F">
            <w:pPr>
              <w:pStyle w:val="TAC"/>
              <w:rPr>
                <w:lang w:val="sv-SE"/>
              </w:rPr>
            </w:pPr>
            <w:r w:rsidRPr="00441CD0">
              <w:t>175</w:t>
            </w:r>
          </w:p>
        </w:tc>
        <w:tc>
          <w:tcPr>
            <w:tcW w:w="1879" w:type="pct"/>
            <w:hideMark/>
          </w:tcPr>
          <w:p w14:paraId="65077C3F" w14:textId="77777777" w:rsidR="00EE5860" w:rsidRPr="00441CD0" w:rsidRDefault="00EE5860" w:rsidP="00BB0E1F">
            <w:pPr>
              <w:pStyle w:val="TAL"/>
              <w:rPr>
                <w:lang w:val="x-none"/>
              </w:rPr>
            </w:pPr>
            <w:r w:rsidRPr="00441CD0">
              <w:t>Update 3GPP Access Forwarding Action Information</w:t>
            </w:r>
          </w:p>
        </w:tc>
        <w:tc>
          <w:tcPr>
            <w:tcW w:w="1524" w:type="pct"/>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751" w:type="pct"/>
            <w:hideMark/>
          </w:tcPr>
          <w:p w14:paraId="21DD2A63" w14:textId="77777777" w:rsidR="00EE5860" w:rsidRPr="00441CD0" w:rsidRDefault="00EE5860" w:rsidP="00BB0E1F">
            <w:pPr>
              <w:pStyle w:val="TAC"/>
              <w:rPr>
                <w:lang w:val="de-DE"/>
              </w:rPr>
            </w:pPr>
            <w:r w:rsidRPr="00441CD0">
              <w:rPr>
                <w:lang w:val="fr-FR"/>
              </w:rPr>
              <w:t>Not Applicable</w:t>
            </w:r>
          </w:p>
        </w:tc>
      </w:tr>
      <w:tr w:rsidR="001046A9" w:rsidRPr="00441CD0" w14:paraId="6A0276A7" w14:textId="77777777" w:rsidTr="001046A9">
        <w:tc>
          <w:tcPr>
            <w:tcW w:w="846" w:type="pct"/>
            <w:hideMark/>
          </w:tcPr>
          <w:p w14:paraId="414466E4" w14:textId="77777777" w:rsidR="00EE5860" w:rsidRPr="00441CD0" w:rsidRDefault="00EE5860" w:rsidP="00BB0E1F">
            <w:pPr>
              <w:pStyle w:val="TAC"/>
              <w:rPr>
                <w:lang w:val="sv-SE"/>
              </w:rPr>
            </w:pPr>
            <w:r w:rsidRPr="00441CD0">
              <w:t>176</w:t>
            </w:r>
          </w:p>
        </w:tc>
        <w:tc>
          <w:tcPr>
            <w:tcW w:w="1879" w:type="pct"/>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524" w:type="pct"/>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751" w:type="pct"/>
            <w:hideMark/>
          </w:tcPr>
          <w:p w14:paraId="1DF563CD" w14:textId="77777777" w:rsidR="00EE5860" w:rsidRPr="00441CD0" w:rsidRDefault="00EE5860" w:rsidP="00BB0E1F">
            <w:pPr>
              <w:pStyle w:val="TAC"/>
              <w:rPr>
                <w:lang w:val="de-DE"/>
              </w:rPr>
            </w:pPr>
            <w:r w:rsidRPr="00441CD0">
              <w:rPr>
                <w:lang w:val="fr-FR"/>
              </w:rPr>
              <w:t>Not Applicable</w:t>
            </w:r>
          </w:p>
        </w:tc>
      </w:tr>
      <w:tr w:rsidR="001046A9" w:rsidRPr="00441CD0" w14:paraId="1774C05E" w14:textId="77777777" w:rsidTr="001046A9">
        <w:tc>
          <w:tcPr>
            <w:tcW w:w="846" w:type="pct"/>
            <w:hideMark/>
          </w:tcPr>
          <w:p w14:paraId="7B8ED3EF" w14:textId="77777777" w:rsidR="00EE5860" w:rsidRPr="00441CD0" w:rsidRDefault="00EE5860" w:rsidP="00BB0E1F">
            <w:pPr>
              <w:pStyle w:val="TAC"/>
              <w:rPr>
                <w:lang w:val="sv-SE"/>
              </w:rPr>
            </w:pPr>
            <w:r w:rsidRPr="00441CD0">
              <w:rPr>
                <w:lang w:val="sv-SE"/>
              </w:rPr>
              <w:t>177</w:t>
            </w:r>
          </w:p>
        </w:tc>
        <w:tc>
          <w:tcPr>
            <w:tcW w:w="1879" w:type="pct"/>
            <w:hideMark/>
          </w:tcPr>
          <w:p w14:paraId="31656DEA" w14:textId="77777777" w:rsidR="00EE5860" w:rsidRPr="00441CD0" w:rsidRDefault="00EE5860" w:rsidP="00BB0E1F">
            <w:pPr>
              <w:pStyle w:val="TAL"/>
              <w:rPr>
                <w:lang w:val="x-none"/>
              </w:rPr>
            </w:pPr>
            <w:r w:rsidRPr="00441CD0">
              <w:t>UE IP address Pool Identity</w:t>
            </w:r>
          </w:p>
        </w:tc>
        <w:tc>
          <w:tcPr>
            <w:tcW w:w="1524" w:type="pct"/>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751" w:type="pct"/>
            <w:hideMark/>
          </w:tcPr>
          <w:p w14:paraId="11341E22" w14:textId="77777777" w:rsidR="00EE5860" w:rsidRPr="00441CD0" w:rsidRDefault="00EE5860" w:rsidP="00BB0E1F">
            <w:pPr>
              <w:pStyle w:val="TAC"/>
              <w:rPr>
                <w:lang w:val="de-DE"/>
              </w:rPr>
            </w:pPr>
            <w:r w:rsidRPr="00441CD0">
              <w:rPr>
                <w:lang w:val="de-DE"/>
              </w:rPr>
              <w:t>2</w:t>
            </w:r>
          </w:p>
        </w:tc>
      </w:tr>
      <w:tr w:rsidR="001046A9" w:rsidRPr="00441CD0" w14:paraId="44D96429" w14:textId="77777777" w:rsidTr="001046A9">
        <w:tc>
          <w:tcPr>
            <w:tcW w:w="846" w:type="pct"/>
            <w:hideMark/>
          </w:tcPr>
          <w:p w14:paraId="75048A98" w14:textId="77777777" w:rsidR="00EE5860" w:rsidRPr="00441CD0" w:rsidRDefault="00EE5860" w:rsidP="00BB0E1F">
            <w:pPr>
              <w:pStyle w:val="TAC"/>
              <w:rPr>
                <w:lang w:val="sv-SE"/>
              </w:rPr>
            </w:pPr>
            <w:r w:rsidRPr="00441CD0">
              <w:rPr>
                <w:lang w:val="sv-SE"/>
              </w:rPr>
              <w:t>178</w:t>
            </w:r>
          </w:p>
        </w:tc>
        <w:tc>
          <w:tcPr>
            <w:tcW w:w="1879" w:type="pct"/>
            <w:hideMark/>
          </w:tcPr>
          <w:p w14:paraId="4A45EF1E" w14:textId="77777777" w:rsidR="00EE5860" w:rsidRPr="00441CD0" w:rsidRDefault="00EE5860" w:rsidP="00BB0E1F">
            <w:pPr>
              <w:pStyle w:val="TAL"/>
              <w:rPr>
                <w:lang w:val="x-none"/>
              </w:rPr>
            </w:pPr>
            <w:r w:rsidRPr="00441CD0">
              <w:t>Alternative SMF IP Address</w:t>
            </w:r>
          </w:p>
        </w:tc>
        <w:tc>
          <w:tcPr>
            <w:tcW w:w="1524" w:type="pct"/>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751" w:type="pct"/>
            <w:hideMark/>
          </w:tcPr>
          <w:p w14:paraId="448BDE3B" w14:textId="77777777" w:rsidR="00EE5860" w:rsidRPr="00441CD0" w:rsidRDefault="00EE5860" w:rsidP="00BB0E1F">
            <w:pPr>
              <w:pStyle w:val="TAC"/>
              <w:rPr>
                <w:lang w:val="sv-SE"/>
              </w:rPr>
            </w:pPr>
            <w:r w:rsidRPr="00441CD0">
              <w:rPr>
                <w:lang w:val="de-DE"/>
              </w:rPr>
              <w:t>1</w:t>
            </w:r>
          </w:p>
        </w:tc>
      </w:tr>
      <w:tr w:rsidR="001046A9" w:rsidRPr="00441CD0" w14:paraId="72F21CB7" w14:textId="77777777" w:rsidTr="001046A9">
        <w:tc>
          <w:tcPr>
            <w:tcW w:w="846" w:type="pct"/>
            <w:hideMark/>
          </w:tcPr>
          <w:p w14:paraId="62E453DB" w14:textId="77777777" w:rsidR="00EE5860" w:rsidRPr="00441CD0" w:rsidRDefault="00EE5860" w:rsidP="00BB0E1F">
            <w:pPr>
              <w:pStyle w:val="TAC"/>
              <w:rPr>
                <w:lang w:val="sv-SE"/>
              </w:rPr>
            </w:pPr>
            <w:r w:rsidRPr="00441CD0">
              <w:rPr>
                <w:lang w:val="sv-SE"/>
              </w:rPr>
              <w:t>179</w:t>
            </w:r>
          </w:p>
        </w:tc>
        <w:tc>
          <w:tcPr>
            <w:tcW w:w="1879" w:type="pct"/>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524" w:type="pct"/>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751" w:type="pct"/>
            <w:hideMark/>
          </w:tcPr>
          <w:p w14:paraId="57B26C50" w14:textId="77777777" w:rsidR="00EE5860" w:rsidRPr="00441CD0" w:rsidRDefault="00EE5860" w:rsidP="00BB0E1F">
            <w:pPr>
              <w:pStyle w:val="TAC"/>
              <w:rPr>
                <w:lang w:val="de-DE"/>
              </w:rPr>
            </w:pPr>
            <w:r w:rsidRPr="00441CD0">
              <w:rPr>
                <w:lang w:val="de-DE"/>
              </w:rPr>
              <w:t>1</w:t>
            </w:r>
          </w:p>
        </w:tc>
      </w:tr>
      <w:tr w:rsidR="001046A9" w:rsidRPr="00441CD0" w14:paraId="1CFBA5CF" w14:textId="77777777" w:rsidTr="001046A9">
        <w:tc>
          <w:tcPr>
            <w:tcW w:w="846" w:type="pct"/>
            <w:hideMark/>
          </w:tcPr>
          <w:p w14:paraId="4D4488A6" w14:textId="77777777" w:rsidR="00EE5860" w:rsidRPr="00441CD0" w:rsidRDefault="00EE5860" w:rsidP="00BB0E1F">
            <w:pPr>
              <w:pStyle w:val="TAC"/>
              <w:rPr>
                <w:lang w:val="sv-SE"/>
              </w:rPr>
            </w:pPr>
            <w:r w:rsidRPr="00441CD0">
              <w:rPr>
                <w:lang w:val="sv-SE"/>
              </w:rPr>
              <w:t>180</w:t>
            </w:r>
          </w:p>
        </w:tc>
        <w:tc>
          <w:tcPr>
            <w:tcW w:w="1879" w:type="pct"/>
            <w:hideMark/>
          </w:tcPr>
          <w:p w14:paraId="593B1EFF" w14:textId="77777777" w:rsidR="00EE5860" w:rsidRPr="00441CD0" w:rsidRDefault="00EE5860" w:rsidP="00BB0E1F">
            <w:pPr>
              <w:pStyle w:val="TAL"/>
              <w:rPr>
                <w:lang w:val="x-none"/>
              </w:rPr>
            </w:pPr>
            <w:r w:rsidRPr="00441CD0">
              <w:t>SMF Set ID</w:t>
            </w:r>
          </w:p>
        </w:tc>
        <w:tc>
          <w:tcPr>
            <w:tcW w:w="1524" w:type="pct"/>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751" w:type="pct"/>
            <w:hideMark/>
          </w:tcPr>
          <w:p w14:paraId="28854D85" w14:textId="77777777" w:rsidR="00EE5860" w:rsidRPr="00441CD0" w:rsidRDefault="00EE5860" w:rsidP="00BB0E1F">
            <w:pPr>
              <w:pStyle w:val="TAC"/>
              <w:rPr>
                <w:lang w:val="sv-SE"/>
              </w:rPr>
            </w:pPr>
            <w:r w:rsidRPr="00441CD0">
              <w:rPr>
                <w:lang w:val="de-DE"/>
              </w:rPr>
              <w:t>Not applicable</w:t>
            </w:r>
          </w:p>
        </w:tc>
      </w:tr>
      <w:tr w:rsidR="001046A9" w:rsidRPr="00441CD0" w14:paraId="4BA9C256" w14:textId="77777777" w:rsidTr="001046A9">
        <w:tc>
          <w:tcPr>
            <w:tcW w:w="846" w:type="pct"/>
            <w:hideMark/>
          </w:tcPr>
          <w:p w14:paraId="7D14BC67" w14:textId="77777777" w:rsidR="00EE5860" w:rsidRPr="00441CD0" w:rsidRDefault="00EE5860" w:rsidP="00BB0E1F">
            <w:pPr>
              <w:pStyle w:val="TAC"/>
              <w:rPr>
                <w:lang w:val="sv-SE"/>
              </w:rPr>
            </w:pPr>
            <w:r w:rsidRPr="00441CD0">
              <w:t>181</w:t>
            </w:r>
          </w:p>
        </w:tc>
        <w:tc>
          <w:tcPr>
            <w:tcW w:w="1879" w:type="pct"/>
            <w:hideMark/>
          </w:tcPr>
          <w:p w14:paraId="1F8CC331" w14:textId="77777777" w:rsidR="00EE5860" w:rsidRPr="00441CD0" w:rsidRDefault="00EE5860" w:rsidP="00BB0E1F">
            <w:pPr>
              <w:pStyle w:val="TAL"/>
              <w:rPr>
                <w:lang w:val="x-none"/>
              </w:rPr>
            </w:pPr>
            <w:r w:rsidRPr="00441CD0">
              <w:rPr>
                <w:lang w:eastAsia="zh-CN"/>
              </w:rPr>
              <w:t>Quota Validity Time</w:t>
            </w:r>
          </w:p>
        </w:tc>
        <w:tc>
          <w:tcPr>
            <w:tcW w:w="1524" w:type="pct"/>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751" w:type="pct"/>
            <w:hideMark/>
          </w:tcPr>
          <w:p w14:paraId="1A4106AC" w14:textId="77777777" w:rsidR="00EE5860" w:rsidRPr="00441CD0" w:rsidRDefault="00EE5860" w:rsidP="00BB0E1F">
            <w:pPr>
              <w:pStyle w:val="TAC"/>
              <w:rPr>
                <w:lang w:val="de-DE"/>
              </w:rPr>
            </w:pPr>
            <w:r w:rsidRPr="00441CD0">
              <w:rPr>
                <w:lang w:val="fr-FR" w:eastAsia="zh-CN"/>
              </w:rPr>
              <w:t>4</w:t>
            </w:r>
          </w:p>
        </w:tc>
      </w:tr>
      <w:tr w:rsidR="001046A9" w:rsidRPr="00441CD0" w14:paraId="2C951AD1" w14:textId="77777777" w:rsidTr="001046A9">
        <w:tc>
          <w:tcPr>
            <w:tcW w:w="846" w:type="pct"/>
          </w:tcPr>
          <w:p w14:paraId="4A912C84" w14:textId="77777777" w:rsidR="00EE5860" w:rsidRPr="00441CD0" w:rsidRDefault="00EE5860" w:rsidP="00BB0E1F">
            <w:pPr>
              <w:pStyle w:val="TAC"/>
              <w:rPr>
                <w:lang w:val="fr-FR"/>
              </w:rPr>
            </w:pPr>
            <w:r w:rsidRPr="00441CD0">
              <w:rPr>
                <w:lang w:val="fr-FR"/>
              </w:rPr>
              <w:t>182</w:t>
            </w:r>
          </w:p>
        </w:tc>
        <w:tc>
          <w:tcPr>
            <w:tcW w:w="1879" w:type="pct"/>
          </w:tcPr>
          <w:p w14:paraId="3E65A489" w14:textId="77777777" w:rsidR="00EE5860" w:rsidRPr="00441CD0" w:rsidRDefault="00EE5860" w:rsidP="00BB0E1F">
            <w:pPr>
              <w:pStyle w:val="TAL"/>
              <w:rPr>
                <w:lang w:val="fr-FR" w:eastAsia="zh-CN"/>
              </w:rPr>
            </w:pPr>
            <w:r w:rsidRPr="00441CD0">
              <w:rPr>
                <w:lang w:val="fr-FR"/>
              </w:rPr>
              <w:t>Number of Reports</w:t>
            </w:r>
          </w:p>
        </w:tc>
        <w:tc>
          <w:tcPr>
            <w:tcW w:w="1524" w:type="pct"/>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751" w:type="pct"/>
          </w:tcPr>
          <w:p w14:paraId="4F528A6B" w14:textId="77777777" w:rsidR="00EE5860" w:rsidRPr="00441CD0" w:rsidRDefault="00EE5860" w:rsidP="00BB0E1F">
            <w:pPr>
              <w:pStyle w:val="TAC"/>
              <w:rPr>
                <w:lang w:val="fr-FR" w:eastAsia="zh-CN"/>
              </w:rPr>
            </w:pPr>
            <w:r w:rsidRPr="00441CD0">
              <w:rPr>
                <w:lang w:val="de-DE"/>
              </w:rPr>
              <w:t>2</w:t>
            </w:r>
          </w:p>
        </w:tc>
      </w:tr>
      <w:tr w:rsidR="001046A9" w:rsidRPr="00441CD0" w14:paraId="6A522148" w14:textId="77777777" w:rsidTr="001046A9">
        <w:tc>
          <w:tcPr>
            <w:tcW w:w="846" w:type="pct"/>
          </w:tcPr>
          <w:p w14:paraId="6F3285A3" w14:textId="77777777" w:rsidR="00EE5860" w:rsidRPr="00441CD0" w:rsidRDefault="00EE5860" w:rsidP="00BB0E1F">
            <w:pPr>
              <w:pStyle w:val="TAC"/>
              <w:rPr>
                <w:lang w:val="sv-SE"/>
              </w:rPr>
            </w:pPr>
            <w:r w:rsidRPr="00441CD0">
              <w:rPr>
                <w:lang w:val="sv-SE"/>
              </w:rPr>
              <w:t>183</w:t>
            </w:r>
          </w:p>
        </w:tc>
        <w:tc>
          <w:tcPr>
            <w:tcW w:w="1879" w:type="pct"/>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524" w:type="pct"/>
          </w:tcPr>
          <w:p w14:paraId="57B6EEF8" w14:textId="77777777" w:rsidR="00EE5860" w:rsidRPr="00441CD0" w:rsidRDefault="00EE5860" w:rsidP="00BB0E1F">
            <w:pPr>
              <w:pStyle w:val="TAL"/>
              <w:rPr>
                <w:lang w:val="fr-FR"/>
              </w:rPr>
            </w:pPr>
            <w:r w:rsidRPr="00441CD0">
              <w:rPr>
                <w:lang w:val="fr-FR"/>
              </w:rPr>
              <w:t>Extendable / Table 7.4.4.1-2</w:t>
            </w:r>
          </w:p>
        </w:tc>
        <w:tc>
          <w:tcPr>
            <w:tcW w:w="751" w:type="pct"/>
          </w:tcPr>
          <w:p w14:paraId="1FFA8F24" w14:textId="77777777" w:rsidR="00EE5860" w:rsidRPr="00441CD0" w:rsidRDefault="00EE5860" w:rsidP="00BB0E1F">
            <w:pPr>
              <w:pStyle w:val="TAC"/>
              <w:rPr>
                <w:lang w:val="de-DE"/>
              </w:rPr>
            </w:pPr>
            <w:r w:rsidRPr="00441CD0">
              <w:rPr>
                <w:lang w:val="fr-FR" w:eastAsia="zh-CN"/>
              </w:rPr>
              <w:t>1</w:t>
            </w:r>
          </w:p>
        </w:tc>
      </w:tr>
      <w:tr w:rsidR="001046A9" w:rsidRPr="00441CD0" w14:paraId="666F245F" w14:textId="77777777" w:rsidTr="001046A9">
        <w:tc>
          <w:tcPr>
            <w:tcW w:w="846" w:type="pct"/>
          </w:tcPr>
          <w:p w14:paraId="6BD3B2C0" w14:textId="77777777" w:rsidR="00EE5860" w:rsidRPr="00441CD0" w:rsidRDefault="00EE5860" w:rsidP="00BB0E1F">
            <w:pPr>
              <w:pStyle w:val="TAC"/>
              <w:rPr>
                <w:lang w:val="sv-SE"/>
              </w:rPr>
            </w:pPr>
            <w:r w:rsidRPr="00441CD0">
              <w:rPr>
                <w:lang w:val="sv-SE"/>
              </w:rPr>
              <w:t>184</w:t>
            </w:r>
          </w:p>
        </w:tc>
        <w:tc>
          <w:tcPr>
            <w:tcW w:w="1879" w:type="pct"/>
          </w:tcPr>
          <w:p w14:paraId="337D69A9" w14:textId="77777777" w:rsidR="00EE5860" w:rsidRPr="00441CD0" w:rsidRDefault="00EE5860" w:rsidP="00BB0E1F">
            <w:pPr>
              <w:pStyle w:val="TAL"/>
              <w:rPr>
                <w:lang w:val="fr-FR"/>
              </w:rPr>
            </w:pPr>
            <w:r w:rsidRPr="00441CD0">
              <w:rPr>
                <w:lang w:val="fr-FR"/>
              </w:rPr>
              <w:t>PFCPASRsp-Flags</w:t>
            </w:r>
          </w:p>
        </w:tc>
        <w:tc>
          <w:tcPr>
            <w:tcW w:w="1524" w:type="pct"/>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751" w:type="pct"/>
          </w:tcPr>
          <w:p w14:paraId="7AECB881" w14:textId="77777777" w:rsidR="00EE5860" w:rsidRPr="00441CD0" w:rsidRDefault="00EE5860" w:rsidP="00BB0E1F">
            <w:pPr>
              <w:pStyle w:val="TAC"/>
              <w:rPr>
                <w:lang w:val="de-DE"/>
              </w:rPr>
            </w:pPr>
            <w:r w:rsidRPr="00441CD0">
              <w:rPr>
                <w:lang w:val="fr-FR" w:eastAsia="zh-CN"/>
              </w:rPr>
              <w:t>1</w:t>
            </w:r>
          </w:p>
        </w:tc>
      </w:tr>
      <w:tr w:rsidR="001046A9" w:rsidRPr="00441CD0" w14:paraId="0239AFF8" w14:textId="77777777" w:rsidTr="001046A9">
        <w:tc>
          <w:tcPr>
            <w:tcW w:w="846" w:type="pct"/>
          </w:tcPr>
          <w:p w14:paraId="50D345EC" w14:textId="77777777" w:rsidR="00EE5860" w:rsidRPr="00441CD0" w:rsidRDefault="00EE5860" w:rsidP="00BB0E1F">
            <w:pPr>
              <w:pStyle w:val="TAC"/>
              <w:rPr>
                <w:lang w:val="sv-SE"/>
              </w:rPr>
            </w:pPr>
            <w:r w:rsidRPr="00441CD0">
              <w:rPr>
                <w:lang w:val="sv-SE"/>
              </w:rPr>
              <w:t>185</w:t>
            </w:r>
          </w:p>
        </w:tc>
        <w:tc>
          <w:tcPr>
            <w:tcW w:w="1879" w:type="pct"/>
          </w:tcPr>
          <w:p w14:paraId="542E60C6" w14:textId="77777777" w:rsidR="00EE5860" w:rsidRPr="00441CD0" w:rsidRDefault="00EE5860" w:rsidP="00BB0E1F">
            <w:pPr>
              <w:pStyle w:val="TAL"/>
              <w:rPr>
                <w:lang w:val="fr-FR"/>
              </w:rPr>
            </w:pPr>
            <w:r w:rsidRPr="00441CD0">
              <w:rPr>
                <w:lang w:val="fr-FR"/>
              </w:rPr>
              <w:t>CP PFCP Entity IP Address</w:t>
            </w:r>
          </w:p>
        </w:tc>
        <w:tc>
          <w:tcPr>
            <w:tcW w:w="1524" w:type="pct"/>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751" w:type="pct"/>
          </w:tcPr>
          <w:p w14:paraId="4144A9FA" w14:textId="77777777" w:rsidR="00EE5860" w:rsidRPr="00441CD0" w:rsidRDefault="00EE5860" w:rsidP="00BB0E1F">
            <w:pPr>
              <w:pStyle w:val="TAC"/>
              <w:rPr>
                <w:lang w:val="de-DE"/>
              </w:rPr>
            </w:pPr>
            <w:r w:rsidRPr="00441CD0">
              <w:rPr>
                <w:lang w:val="fr-FR" w:eastAsia="zh-CN"/>
              </w:rPr>
              <w:t>1</w:t>
            </w:r>
          </w:p>
        </w:tc>
      </w:tr>
      <w:tr w:rsidR="001046A9" w:rsidRPr="00441CD0" w14:paraId="70245E01" w14:textId="77777777" w:rsidTr="001046A9">
        <w:tc>
          <w:tcPr>
            <w:tcW w:w="846" w:type="pct"/>
          </w:tcPr>
          <w:p w14:paraId="7A206FE4" w14:textId="77777777" w:rsidR="00EE5860" w:rsidRPr="00441CD0" w:rsidRDefault="00EE5860" w:rsidP="00BB0E1F">
            <w:pPr>
              <w:pStyle w:val="TAC"/>
              <w:rPr>
                <w:lang w:val="fr-FR"/>
              </w:rPr>
            </w:pPr>
            <w:r w:rsidRPr="00441CD0">
              <w:rPr>
                <w:lang w:val="fr-FR"/>
              </w:rPr>
              <w:t>186</w:t>
            </w:r>
          </w:p>
        </w:tc>
        <w:tc>
          <w:tcPr>
            <w:tcW w:w="1879" w:type="pct"/>
          </w:tcPr>
          <w:p w14:paraId="497183E0" w14:textId="77777777" w:rsidR="00EE5860" w:rsidRPr="00441CD0" w:rsidRDefault="00EE5860" w:rsidP="00BB0E1F">
            <w:pPr>
              <w:pStyle w:val="TAL"/>
              <w:rPr>
                <w:lang w:val="fr-FR" w:eastAsia="zh-CN"/>
              </w:rPr>
            </w:pPr>
            <w:r w:rsidRPr="00441CD0">
              <w:rPr>
                <w:lang w:val="fr-FR"/>
              </w:rPr>
              <w:t>PFCPSEReq-Flags</w:t>
            </w:r>
          </w:p>
        </w:tc>
        <w:tc>
          <w:tcPr>
            <w:tcW w:w="1524" w:type="pct"/>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751" w:type="pct"/>
          </w:tcPr>
          <w:p w14:paraId="16DB24ED" w14:textId="77777777" w:rsidR="00EE5860" w:rsidRPr="00441CD0" w:rsidRDefault="00EE5860" w:rsidP="00BB0E1F">
            <w:pPr>
              <w:pStyle w:val="TAC"/>
              <w:rPr>
                <w:lang w:val="fr-FR" w:eastAsia="zh-CN"/>
              </w:rPr>
            </w:pPr>
            <w:r w:rsidRPr="00441CD0">
              <w:rPr>
                <w:lang w:val="fr-FR" w:eastAsia="zh-CN"/>
              </w:rPr>
              <w:t>1</w:t>
            </w:r>
          </w:p>
        </w:tc>
      </w:tr>
      <w:tr w:rsidR="001046A9" w:rsidRPr="00441CD0" w14:paraId="19A42B15" w14:textId="77777777" w:rsidTr="001046A9">
        <w:tc>
          <w:tcPr>
            <w:tcW w:w="846" w:type="pct"/>
          </w:tcPr>
          <w:p w14:paraId="3E373843" w14:textId="77777777" w:rsidR="00EE5860" w:rsidRPr="00441CD0" w:rsidRDefault="00EE5860" w:rsidP="00BB0E1F">
            <w:pPr>
              <w:pStyle w:val="TAC"/>
              <w:rPr>
                <w:lang w:val="fr-FR"/>
              </w:rPr>
            </w:pPr>
            <w:r w:rsidRPr="00441CD0">
              <w:rPr>
                <w:lang w:val="fr-FR"/>
              </w:rPr>
              <w:t>187</w:t>
            </w:r>
          </w:p>
        </w:tc>
        <w:tc>
          <w:tcPr>
            <w:tcW w:w="1879" w:type="pct"/>
          </w:tcPr>
          <w:p w14:paraId="67762B65" w14:textId="77777777" w:rsidR="00EE5860" w:rsidRPr="00441CD0" w:rsidRDefault="00EE5860" w:rsidP="00BB0E1F">
            <w:pPr>
              <w:pStyle w:val="TAL"/>
              <w:rPr>
                <w:lang w:val="fr-FR"/>
              </w:rPr>
            </w:pPr>
            <w:r w:rsidRPr="00441CD0">
              <w:rPr>
                <w:lang w:val="fr-FR"/>
              </w:rPr>
              <w:t>User Plane Path Recovery Report</w:t>
            </w:r>
          </w:p>
        </w:tc>
        <w:tc>
          <w:tcPr>
            <w:tcW w:w="1524" w:type="pct"/>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751" w:type="pct"/>
          </w:tcPr>
          <w:p w14:paraId="2ACD1B7C" w14:textId="77777777" w:rsidR="00EE5860" w:rsidRPr="00441CD0" w:rsidRDefault="00EE5860" w:rsidP="00BB0E1F">
            <w:pPr>
              <w:pStyle w:val="TAC"/>
              <w:rPr>
                <w:lang w:val="fr-FR"/>
              </w:rPr>
            </w:pPr>
            <w:r w:rsidRPr="00441CD0">
              <w:rPr>
                <w:lang w:val="de-DE"/>
              </w:rPr>
              <w:t>Not Applicable</w:t>
            </w:r>
          </w:p>
        </w:tc>
      </w:tr>
      <w:tr w:rsidR="001046A9" w:rsidRPr="00441CD0" w14:paraId="6EE25AA3" w14:textId="77777777" w:rsidTr="001046A9">
        <w:tc>
          <w:tcPr>
            <w:tcW w:w="846" w:type="pct"/>
          </w:tcPr>
          <w:p w14:paraId="4A157F99" w14:textId="77777777" w:rsidR="00EE5860" w:rsidRPr="00441CD0" w:rsidRDefault="00EE5860" w:rsidP="00BB0E1F">
            <w:pPr>
              <w:pStyle w:val="TAC"/>
              <w:rPr>
                <w:lang w:val="sv-SE"/>
              </w:rPr>
            </w:pPr>
            <w:r w:rsidRPr="00441CD0">
              <w:rPr>
                <w:lang w:val="sv-SE"/>
              </w:rPr>
              <w:t>188</w:t>
            </w:r>
          </w:p>
        </w:tc>
        <w:tc>
          <w:tcPr>
            <w:tcW w:w="1879" w:type="pct"/>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524" w:type="pct"/>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751" w:type="pct"/>
          </w:tcPr>
          <w:p w14:paraId="1A7E0068" w14:textId="77777777" w:rsidR="00EE5860" w:rsidRPr="00441CD0" w:rsidRDefault="00EE5860" w:rsidP="00BB0E1F">
            <w:pPr>
              <w:pStyle w:val="TAC"/>
              <w:rPr>
                <w:lang w:val="de-DE"/>
              </w:rPr>
            </w:pPr>
            <w:r w:rsidRPr="00441CD0">
              <w:rPr>
                <w:lang w:val="fr-FR"/>
              </w:rPr>
              <w:t>Not Applicable</w:t>
            </w:r>
          </w:p>
        </w:tc>
      </w:tr>
      <w:tr w:rsidR="001046A9" w:rsidRPr="00441CD0" w14:paraId="510DEBB2" w14:textId="77777777" w:rsidTr="001046A9">
        <w:tc>
          <w:tcPr>
            <w:tcW w:w="846" w:type="pct"/>
          </w:tcPr>
          <w:p w14:paraId="7CBC1CA4" w14:textId="77777777" w:rsidR="00EE5860" w:rsidRPr="00441CD0" w:rsidRDefault="00EE5860" w:rsidP="00BB0E1F">
            <w:pPr>
              <w:pStyle w:val="TAC"/>
              <w:rPr>
                <w:lang w:val="sv-SE"/>
              </w:rPr>
            </w:pPr>
            <w:r w:rsidRPr="00441CD0">
              <w:rPr>
                <w:lang w:val="sv-SE"/>
              </w:rPr>
              <w:t>189</w:t>
            </w:r>
          </w:p>
        </w:tc>
        <w:tc>
          <w:tcPr>
            <w:tcW w:w="1879" w:type="pct"/>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524" w:type="pct"/>
          </w:tcPr>
          <w:p w14:paraId="4068A8BF" w14:textId="77777777" w:rsidR="00EE5860" w:rsidRPr="00441CD0" w:rsidRDefault="00EE5860" w:rsidP="00BB0E1F">
            <w:pPr>
              <w:pStyle w:val="TAL"/>
              <w:rPr>
                <w:lang w:val="fr-FR"/>
              </w:rPr>
            </w:pPr>
            <w:r w:rsidRPr="00441CD0">
              <w:rPr>
                <w:lang w:val="fr-FR"/>
              </w:rPr>
              <w:t>Extendable / Table 7.5.8.3-4</w:t>
            </w:r>
          </w:p>
        </w:tc>
        <w:tc>
          <w:tcPr>
            <w:tcW w:w="751" w:type="pct"/>
          </w:tcPr>
          <w:p w14:paraId="0A1E8CD8" w14:textId="77777777" w:rsidR="00EE5860" w:rsidRPr="00441CD0" w:rsidRDefault="00EE5860" w:rsidP="00BB0E1F">
            <w:pPr>
              <w:pStyle w:val="TAC"/>
              <w:rPr>
                <w:lang w:val="de-DE"/>
              </w:rPr>
            </w:pPr>
            <w:r w:rsidRPr="00441CD0">
              <w:rPr>
                <w:lang w:val="fr-FR"/>
              </w:rPr>
              <w:t>Not Applicable</w:t>
            </w:r>
          </w:p>
        </w:tc>
      </w:tr>
      <w:tr w:rsidR="001046A9" w:rsidRPr="00441CD0" w14:paraId="527F1EDA" w14:textId="77777777" w:rsidTr="001046A9">
        <w:tc>
          <w:tcPr>
            <w:tcW w:w="846" w:type="pct"/>
          </w:tcPr>
          <w:p w14:paraId="1E17F278" w14:textId="77777777" w:rsidR="00EE5860" w:rsidRPr="00441CD0" w:rsidRDefault="00EE5860" w:rsidP="00BB0E1F">
            <w:pPr>
              <w:pStyle w:val="TAC"/>
              <w:rPr>
                <w:lang w:val="sv-SE"/>
              </w:rPr>
            </w:pPr>
            <w:r w:rsidRPr="00441CD0">
              <w:rPr>
                <w:lang w:val="sv-SE"/>
              </w:rPr>
              <w:t>190</w:t>
            </w:r>
          </w:p>
        </w:tc>
        <w:tc>
          <w:tcPr>
            <w:tcW w:w="1879" w:type="pct"/>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524" w:type="pct"/>
          </w:tcPr>
          <w:p w14:paraId="60DC8B3E" w14:textId="77777777" w:rsidR="00EE5860" w:rsidRPr="00441CD0" w:rsidRDefault="00EE5860" w:rsidP="00BB0E1F">
            <w:pPr>
              <w:pStyle w:val="TAL"/>
              <w:rPr>
                <w:lang w:val="fr-FR"/>
              </w:rPr>
            </w:pPr>
            <w:r w:rsidRPr="00441CD0">
              <w:rPr>
                <w:lang w:val="fr-FR"/>
              </w:rPr>
              <w:t>Extendable / Table 7.5.8.3-5</w:t>
            </w:r>
          </w:p>
        </w:tc>
        <w:tc>
          <w:tcPr>
            <w:tcW w:w="751" w:type="pct"/>
          </w:tcPr>
          <w:p w14:paraId="07D6B234" w14:textId="77777777" w:rsidR="00EE5860" w:rsidRPr="00441CD0" w:rsidRDefault="00EE5860" w:rsidP="00BB0E1F">
            <w:pPr>
              <w:pStyle w:val="TAC"/>
              <w:rPr>
                <w:lang w:val="de-DE"/>
              </w:rPr>
            </w:pPr>
            <w:r w:rsidRPr="00441CD0">
              <w:rPr>
                <w:lang w:val="fr-FR"/>
              </w:rPr>
              <w:t>Not Applicable</w:t>
            </w:r>
          </w:p>
        </w:tc>
      </w:tr>
      <w:tr w:rsidR="001046A9" w:rsidRPr="00441CD0" w14:paraId="5E6EFEB1" w14:textId="77777777" w:rsidTr="001046A9">
        <w:tc>
          <w:tcPr>
            <w:tcW w:w="846" w:type="pct"/>
          </w:tcPr>
          <w:p w14:paraId="71CF603E" w14:textId="77777777" w:rsidR="00EE5860" w:rsidRPr="00441CD0" w:rsidRDefault="00EE5860" w:rsidP="00BB0E1F">
            <w:pPr>
              <w:pStyle w:val="TAC"/>
              <w:rPr>
                <w:lang w:val="sv-SE"/>
              </w:rPr>
            </w:pPr>
            <w:r w:rsidRPr="00441CD0">
              <w:rPr>
                <w:lang w:val="sv-SE"/>
              </w:rPr>
              <w:t>191</w:t>
            </w:r>
          </w:p>
        </w:tc>
        <w:tc>
          <w:tcPr>
            <w:tcW w:w="1879" w:type="pct"/>
          </w:tcPr>
          <w:p w14:paraId="3BAC1C91" w14:textId="77777777" w:rsidR="00EE5860" w:rsidRPr="00441CD0" w:rsidRDefault="00EE5860" w:rsidP="00BB0E1F">
            <w:pPr>
              <w:pStyle w:val="TAL"/>
              <w:rPr>
                <w:lang w:val="fr-FR"/>
              </w:rPr>
            </w:pPr>
            <w:r w:rsidRPr="00441CD0">
              <w:rPr>
                <w:lang w:val="fr-FR"/>
              </w:rPr>
              <w:t>IP Multicast Address</w:t>
            </w:r>
          </w:p>
        </w:tc>
        <w:tc>
          <w:tcPr>
            <w:tcW w:w="1524" w:type="pct"/>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751" w:type="pct"/>
          </w:tcPr>
          <w:p w14:paraId="645CFD51" w14:textId="77777777" w:rsidR="00EE5860" w:rsidRPr="00441CD0" w:rsidRDefault="00EE5860" w:rsidP="00BB0E1F">
            <w:pPr>
              <w:pStyle w:val="TAC"/>
              <w:rPr>
                <w:lang w:val="de-DE"/>
              </w:rPr>
            </w:pPr>
            <w:r w:rsidRPr="00441CD0">
              <w:rPr>
                <w:lang w:val="de-DE"/>
              </w:rPr>
              <w:t>1</w:t>
            </w:r>
          </w:p>
        </w:tc>
      </w:tr>
      <w:tr w:rsidR="001046A9" w:rsidRPr="00441CD0" w14:paraId="33924589" w14:textId="77777777" w:rsidTr="001046A9">
        <w:tc>
          <w:tcPr>
            <w:tcW w:w="846" w:type="pct"/>
          </w:tcPr>
          <w:p w14:paraId="632DA637" w14:textId="77777777" w:rsidR="00EE5860" w:rsidRPr="00441CD0" w:rsidRDefault="00EE5860" w:rsidP="00BB0E1F">
            <w:pPr>
              <w:pStyle w:val="TAC"/>
              <w:rPr>
                <w:lang w:val="sv-SE"/>
              </w:rPr>
            </w:pPr>
            <w:r w:rsidRPr="00441CD0">
              <w:rPr>
                <w:lang w:val="sv-SE"/>
              </w:rPr>
              <w:t>192</w:t>
            </w:r>
          </w:p>
        </w:tc>
        <w:tc>
          <w:tcPr>
            <w:tcW w:w="1879" w:type="pct"/>
          </w:tcPr>
          <w:p w14:paraId="694E649E" w14:textId="77777777" w:rsidR="00EE5860" w:rsidRPr="00441CD0" w:rsidRDefault="00EE5860" w:rsidP="00BB0E1F">
            <w:pPr>
              <w:pStyle w:val="TAL"/>
              <w:rPr>
                <w:lang w:val="fr-FR"/>
              </w:rPr>
            </w:pPr>
            <w:r w:rsidRPr="00441CD0">
              <w:rPr>
                <w:lang w:val="fr-FR"/>
              </w:rPr>
              <w:t>Source IP Address</w:t>
            </w:r>
          </w:p>
        </w:tc>
        <w:tc>
          <w:tcPr>
            <w:tcW w:w="1524" w:type="pct"/>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751" w:type="pct"/>
          </w:tcPr>
          <w:p w14:paraId="12D5EA82" w14:textId="77777777" w:rsidR="00EE5860" w:rsidRPr="00441CD0" w:rsidRDefault="00EE5860" w:rsidP="00BB0E1F">
            <w:pPr>
              <w:pStyle w:val="TAC"/>
              <w:rPr>
                <w:lang w:val="de-DE"/>
              </w:rPr>
            </w:pPr>
            <w:r w:rsidRPr="00441CD0">
              <w:rPr>
                <w:lang w:val="de-DE"/>
              </w:rPr>
              <w:t>1</w:t>
            </w:r>
          </w:p>
        </w:tc>
      </w:tr>
      <w:tr w:rsidR="001046A9" w:rsidRPr="00441CD0" w14:paraId="64DBE3A2" w14:textId="77777777" w:rsidTr="001046A9">
        <w:tc>
          <w:tcPr>
            <w:tcW w:w="846" w:type="pct"/>
          </w:tcPr>
          <w:p w14:paraId="0D82571D" w14:textId="77777777" w:rsidR="00EE5860" w:rsidRPr="00441CD0" w:rsidRDefault="00EE5860" w:rsidP="00BB0E1F">
            <w:pPr>
              <w:pStyle w:val="TAC"/>
              <w:rPr>
                <w:lang w:val="fr-FR"/>
              </w:rPr>
            </w:pPr>
            <w:r w:rsidRPr="00441CD0">
              <w:rPr>
                <w:lang w:val="fr-FR"/>
              </w:rPr>
              <w:t>193</w:t>
            </w:r>
          </w:p>
        </w:tc>
        <w:tc>
          <w:tcPr>
            <w:tcW w:w="1879" w:type="pct"/>
          </w:tcPr>
          <w:p w14:paraId="5C54ABCE" w14:textId="77777777" w:rsidR="00EE5860" w:rsidRPr="00441CD0" w:rsidRDefault="00EE5860" w:rsidP="00BB0E1F">
            <w:pPr>
              <w:pStyle w:val="TAL"/>
              <w:rPr>
                <w:lang w:val="fr-FR" w:eastAsia="zh-CN"/>
              </w:rPr>
            </w:pPr>
            <w:r w:rsidRPr="00441CD0">
              <w:rPr>
                <w:lang w:val="fr-FR"/>
              </w:rPr>
              <w:t>Packet Rate Status</w:t>
            </w:r>
          </w:p>
        </w:tc>
        <w:tc>
          <w:tcPr>
            <w:tcW w:w="1524" w:type="pct"/>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751" w:type="pct"/>
          </w:tcPr>
          <w:p w14:paraId="0F705E3C" w14:textId="77777777" w:rsidR="00EE5860" w:rsidRPr="00441CD0" w:rsidRDefault="00EE5860" w:rsidP="00BB0E1F">
            <w:pPr>
              <w:pStyle w:val="TAC"/>
              <w:rPr>
                <w:lang w:val="fr-FR" w:eastAsia="zh-CN"/>
              </w:rPr>
            </w:pPr>
            <w:r w:rsidRPr="00441CD0">
              <w:rPr>
                <w:lang w:val="fr-FR" w:eastAsia="zh-CN"/>
              </w:rPr>
              <w:t>1</w:t>
            </w:r>
          </w:p>
        </w:tc>
      </w:tr>
      <w:tr w:rsidR="001046A9" w:rsidRPr="00441CD0" w14:paraId="7076C85F" w14:textId="77777777" w:rsidTr="001046A9">
        <w:tc>
          <w:tcPr>
            <w:tcW w:w="846" w:type="pct"/>
          </w:tcPr>
          <w:p w14:paraId="62B8B4C3" w14:textId="77777777" w:rsidR="00EE5860" w:rsidRPr="00441CD0" w:rsidRDefault="00EE5860" w:rsidP="00BB0E1F">
            <w:pPr>
              <w:pStyle w:val="TAC"/>
              <w:rPr>
                <w:lang w:val="sv-SE"/>
              </w:rPr>
            </w:pPr>
            <w:r w:rsidRPr="00441CD0">
              <w:rPr>
                <w:lang w:val="sv-SE"/>
              </w:rPr>
              <w:t>194</w:t>
            </w:r>
          </w:p>
        </w:tc>
        <w:tc>
          <w:tcPr>
            <w:tcW w:w="1879" w:type="pct"/>
          </w:tcPr>
          <w:p w14:paraId="62FB80CB" w14:textId="77777777" w:rsidR="00EE5860" w:rsidRPr="00441CD0" w:rsidRDefault="00EE5860" w:rsidP="00BB0E1F">
            <w:pPr>
              <w:pStyle w:val="TAL"/>
              <w:rPr>
                <w:lang w:val="fr-FR"/>
              </w:rPr>
            </w:pPr>
            <w:r w:rsidRPr="00441CD0">
              <w:rPr>
                <w:lang w:val="fr-FR"/>
              </w:rPr>
              <w:t>Create Bridge Info for TSC</w:t>
            </w:r>
          </w:p>
        </w:tc>
        <w:tc>
          <w:tcPr>
            <w:tcW w:w="1524" w:type="pct"/>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751" w:type="pct"/>
          </w:tcPr>
          <w:p w14:paraId="4CD708BB" w14:textId="77777777" w:rsidR="00EE5860" w:rsidRPr="00441CD0" w:rsidRDefault="00EE5860" w:rsidP="00BB0E1F">
            <w:pPr>
              <w:pStyle w:val="TAC"/>
              <w:rPr>
                <w:lang w:val="sv-SE"/>
              </w:rPr>
            </w:pPr>
            <w:r w:rsidRPr="00441CD0">
              <w:rPr>
                <w:lang w:val="sv-SE"/>
              </w:rPr>
              <w:t>1</w:t>
            </w:r>
          </w:p>
        </w:tc>
      </w:tr>
      <w:tr w:rsidR="001046A9" w:rsidRPr="00441CD0" w14:paraId="0E6706F8" w14:textId="77777777" w:rsidTr="001046A9">
        <w:tc>
          <w:tcPr>
            <w:tcW w:w="846" w:type="pct"/>
          </w:tcPr>
          <w:p w14:paraId="17F1C792" w14:textId="77777777" w:rsidR="00EE5860" w:rsidRPr="00441CD0" w:rsidRDefault="00EE5860" w:rsidP="00BB0E1F">
            <w:pPr>
              <w:pStyle w:val="TAC"/>
              <w:rPr>
                <w:lang w:val="sv-SE"/>
              </w:rPr>
            </w:pPr>
            <w:r w:rsidRPr="00441CD0">
              <w:rPr>
                <w:lang w:val="sv-SE"/>
              </w:rPr>
              <w:t>195</w:t>
            </w:r>
          </w:p>
        </w:tc>
        <w:tc>
          <w:tcPr>
            <w:tcW w:w="1879" w:type="pct"/>
          </w:tcPr>
          <w:p w14:paraId="3181E49C" w14:textId="77777777" w:rsidR="00EE5860" w:rsidRPr="00441CD0" w:rsidRDefault="00EE5860" w:rsidP="00BB0E1F">
            <w:pPr>
              <w:pStyle w:val="TAL"/>
              <w:rPr>
                <w:lang w:val="fr-FR"/>
              </w:rPr>
            </w:pPr>
            <w:r w:rsidRPr="00441CD0">
              <w:rPr>
                <w:lang w:val="fr-FR"/>
              </w:rPr>
              <w:t>Created Bridge Info for TSC</w:t>
            </w:r>
          </w:p>
        </w:tc>
        <w:tc>
          <w:tcPr>
            <w:tcW w:w="1524" w:type="pct"/>
          </w:tcPr>
          <w:p w14:paraId="5F2C13D4" w14:textId="77777777" w:rsidR="00EE5860" w:rsidRPr="00441CD0" w:rsidRDefault="00EE5860" w:rsidP="00BB0E1F">
            <w:pPr>
              <w:pStyle w:val="TAL"/>
              <w:rPr>
                <w:lang w:val="fr-FR"/>
              </w:rPr>
            </w:pPr>
            <w:r w:rsidRPr="00441CD0">
              <w:rPr>
                <w:lang w:val="fr-FR"/>
              </w:rPr>
              <w:t>Extendable / Table 7.5.3.6-1</w:t>
            </w:r>
          </w:p>
        </w:tc>
        <w:tc>
          <w:tcPr>
            <w:tcW w:w="751" w:type="pct"/>
          </w:tcPr>
          <w:p w14:paraId="3901A015" w14:textId="77777777" w:rsidR="00EE5860" w:rsidRPr="00441CD0" w:rsidRDefault="00EE5860" w:rsidP="00BB0E1F">
            <w:pPr>
              <w:pStyle w:val="TAC"/>
              <w:rPr>
                <w:lang w:val="sv-SE"/>
              </w:rPr>
            </w:pPr>
            <w:r w:rsidRPr="00441CD0">
              <w:rPr>
                <w:lang w:val="fr-FR"/>
              </w:rPr>
              <w:t>Not Applicable</w:t>
            </w:r>
          </w:p>
        </w:tc>
      </w:tr>
      <w:tr w:rsidR="001046A9" w:rsidRPr="00441CD0" w14:paraId="4EE0C0B1" w14:textId="77777777" w:rsidTr="001046A9">
        <w:tc>
          <w:tcPr>
            <w:tcW w:w="846" w:type="pct"/>
          </w:tcPr>
          <w:p w14:paraId="21831A8F" w14:textId="77777777" w:rsidR="00EE5860" w:rsidRPr="00441CD0" w:rsidRDefault="00EE5860" w:rsidP="00BB0E1F">
            <w:pPr>
              <w:pStyle w:val="TAC"/>
              <w:rPr>
                <w:lang w:val="sv-SE"/>
              </w:rPr>
            </w:pPr>
            <w:r w:rsidRPr="00441CD0">
              <w:rPr>
                <w:lang w:val="sv-SE"/>
              </w:rPr>
              <w:t>196</w:t>
            </w:r>
          </w:p>
        </w:tc>
        <w:tc>
          <w:tcPr>
            <w:tcW w:w="1879" w:type="pct"/>
          </w:tcPr>
          <w:p w14:paraId="3D9E97D9" w14:textId="77777777" w:rsidR="00EE5860" w:rsidRPr="00441CD0" w:rsidRDefault="00EE5860" w:rsidP="00BB0E1F">
            <w:pPr>
              <w:pStyle w:val="TAL"/>
              <w:rPr>
                <w:lang w:val="fr-FR"/>
              </w:rPr>
            </w:pPr>
            <w:r w:rsidRPr="00441CD0">
              <w:rPr>
                <w:lang w:val="fr-FR"/>
              </w:rPr>
              <w:t>DS-TT Port Number</w:t>
            </w:r>
          </w:p>
        </w:tc>
        <w:tc>
          <w:tcPr>
            <w:tcW w:w="1524" w:type="pct"/>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751" w:type="pct"/>
          </w:tcPr>
          <w:p w14:paraId="53BB2E01" w14:textId="77777777" w:rsidR="00EE5860" w:rsidRPr="00441CD0" w:rsidRDefault="00EE5860" w:rsidP="00BB0E1F">
            <w:pPr>
              <w:pStyle w:val="TAC"/>
              <w:rPr>
                <w:lang w:val="sv-SE"/>
              </w:rPr>
            </w:pPr>
            <w:r w:rsidRPr="00441CD0">
              <w:rPr>
                <w:lang w:val="sv-SE"/>
              </w:rPr>
              <w:t>4</w:t>
            </w:r>
          </w:p>
        </w:tc>
      </w:tr>
      <w:tr w:rsidR="001046A9" w:rsidRPr="00441CD0" w14:paraId="0C776A0D" w14:textId="77777777" w:rsidTr="001046A9">
        <w:tc>
          <w:tcPr>
            <w:tcW w:w="846" w:type="pct"/>
          </w:tcPr>
          <w:p w14:paraId="1F4D2876" w14:textId="77777777" w:rsidR="00EE5860" w:rsidRPr="00441CD0" w:rsidRDefault="00EE5860" w:rsidP="00BB0E1F">
            <w:pPr>
              <w:pStyle w:val="TAC"/>
              <w:rPr>
                <w:lang w:val="sv-SE"/>
              </w:rPr>
            </w:pPr>
            <w:r w:rsidRPr="00441CD0">
              <w:rPr>
                <w:lang w:val="sv-SE"/>
              </w:rPr>
              <w:t>197</w:t>
            </w:r>
          </w:p>
        </w:tc>
        <w:tc>
          <w:tcPr>
            <w:tcW w:w="1879" w:type="pct"/>
          </w:tcPr>
          <w:p w14:paraId="6E15E864" w14:textId="77777777" w:rsidR="00EE5860" w:rsidRPr="00441CD0" w:rsidRDefault="00EE5860" w:rsidP="00BB0E1F">
            <w:pPr>
              <w:pStyle w:val="TAL"/>
              <w:rPr>
                <w:lang w:val="fr-FR"/>
              </w:rPr>
            </w:pPr>
            <w:r w:rsidRPr="00441CD0">
              <w:rPr>
                <w:lang w:val="fr-FR"/>
              </w:rPr>
              <w:t>NW-TT Port Number</w:t>
            </w:r>
          </w:p>
        </w:tc>
        <w:tc>
          <w:tcPr>
            <w:tcW w:w="1524" w:type="pct"/>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751" w:type="pct"/>
          </w:tcPr>
          <w:p w14:paraId="4F8DC2CF" w14:textId="77777777" w:rsidR="00EE5860" w:rsidRPr="00441CD0" w:rsidRDefault="00EE5860" w:rsidP="00BB0E1F">
            <w:pPr>
              <w:pStyle w:val="TAC"/>
              <w:rPr>
                <w:lang w:val="sv-SE"/>
              </w:rPr>
            </w:pPr>
            <w:r w:rsidRPr="00441CD0">
              <w:rPr>
                <w:lang w:val="sv-SE"/>
              </w:rPr>
              <w:t>4</w:t>
            </w:r>
          </w:p>
        </w:tc>
      </w:tr>
      <w:tr w:rsidR="001046A9" w:rsidRPr="00441CD0" w14:paraId="4EB60F06" w14:textId="77777777" w:rsidTr="001046A9">
        <w:tc>
          <w:tcPr>
            <w:tcW w:w="846" w:type="pct"/>
          </w:tcPr>
          <w:p w14:paraId="5C2C28F2" w14:textId="303173CE" w:rsidR="006E4D72" w:rsidRPr="00441CD0" w:rsidRDefault="006E4D72" w:rsidP="006E4D72">
            <w:pPr>
              <w:pStyle w:val="TAC"/>
              <w:rPr>
                <w:lang w:val="sv-SE"/>
              </w:rPr>
            </w:pPr>
            <w:r>
              <w:rPr>
                <w:lang w:val="sv-SE"/>
              </w:rPr>
              <w:t>198</w:t>
            </w:r>
          </w:p>
        </w:tc>
        <w:tc>
          <w:tcPr>
            <w:tcW w:w="1879" w:type="pct"/>
          </w:tcPr>
          <w:p w14:paraId="252BBCE8" w14:textId="6998A7BA" w:rsidR="006E4D72" w:rsidRPr="00441CD0" w:rsidRDefault="006E4D72" w:rsidP="006E4D72">
            <w:pPr>
              <w:pStyle w:val="TAL"/>
              <w:rPr>
                <w:lang w:val="fr-FR"/>
              </w:rPr>
            </w:pPr>
            <w:r>
              <w:rPr>
                <w:lang w:val="fr-FR"/>
              </w:rPr>
              <w:t>5GS</w:t>
            </w:r>
            <w:r w:rsidR="0012075C">
              <w:rPr>
                <w:lang w:val="fr-FR"/>
              </w:rPr>
              <w:t xml:space="preserve"> </w:t>
            </w:r>
            <w:r w:rsidR="0012075C">
              <w:rPr>
                <w:lang w:val="en-US"/>
              </w:rPr>
              <w:t>User Plane Node</w:t>
            </w:r>
            <w:r>
              <w:rPr>
                <w:lang w:val="fr-FR"/>
              </w:rPr>
              <w:t xml:space="preserve"> </w:t>
            </w:r>
          </w:p>
        </w:tc>
        <w:tc>
          <w:tcPr>
            <w:tcW w:w="1524" w:type="pct"/>
          </w:tcPr>
          <w:p w14:paraId="19FAE6D3" w14:textId="40B56753" w:rsidR="006E4D72" w:rsidRPr="00441CD0" w:rsidRDefault="006E4D72" w:rsidP="006E4D72">
            <w:pPr>
              <w:pStyle w:val="TAL"/>
              <w:rPr>
                <w:lang w:val="fr-FR"/>
              </w:rPr>
            </w:pPr>
            <w:r>
              <w:rPr>
                <w:lang w:val="fr-FR"/>
              </w:rPr>
              <w:t>Extendable / Clause 8.2.143</w:t>
            </w:r>
          </w:p>
        </w:tc>
        <w:tc>
          <w:tcPr>
            <w:tcW w:w="751" w:type="pct"/>
          </w:tcPr>
          <w:p w14:paraId="4975FEA0" w14:textId="7A83F281" w:rsidR="006E4D72" w:rsidRPr="00441CD0" w:rsidRDefault="006E4D72" w:rsidP="006E4D72">
            <w:pPr>
              <w:pStyle w:val="TAC"/>
              <w:rPr>
                <w:lang w:val="sv-SE"/>
              </w:rPr>
            </w:pPr>
            <w:r>
              <w:rPr>
                <w:lang w:val="fr-FR"/>
              </w:rPr>
              <w:t>Not Applicable</w:t>
            </w:r>
          </w:p>
        </w:tc>
      </w:tr>
      <w:tr w:rsidR="001046A9" w:rsidRPr="00441CD0" w14:paraId="09933A56" w14:textId="77777777" w:rsidTr="001046A9">
        <w:tc>
          <w:tcPr>
            <w:tcW w:w="846" w:type="pct"/>
          </w:tcPr>
          <w:p w14:paraId="396B3D49" w14:textId="77777777" w:rsidR="00EE5860" w:rsidRPr="00441CD0" w:rsidRDefault="00EE5860" w:rsidP="00BB0E1F">
            <w:pPr>
              <w:pStyle w:val="TAC"/>
              <w:rPr>
                <w:lang w:val="sv-SE"/>
              </w:rPr>
            </w:pPr>
            <w:r w:rsidRPr="00441CD0">
              <w:rPr>
                <w:lang w:val="sv-SE"/>
              </w:rPr>
              <w:t>199</w:t>
            </w:r>
          </w:p>
        </w:tc>
        <w:tc>
          <w:tcPr>
            <w:tcW w:w="1879" w:type="pct"/>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524" w:type="pct"/>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751" w:type="pct"/>
          </w:tcPr>
          <w:p w14:paraId="42170E7A" w14:textId="77777777" w:rsidR="00EE5860" w:rsidRPr="00441CD0" w:rsidRDefault="00EE5860" w:rsidP="00BB0E1F">
            <w:pPr>
              <w:pStyle w:val="TAC"/>
              <w:rPr>
                <w:lang w:val="sv-SE"/>
              </w:rPr>
            </w:pPr>
            <w:r w:rsidRPr="00441CD0">
              <w:rPr>
                <w:lang w:val="fr-FR"/>
              </w:rPr>
              <w:t>Not Applicable</w:t>
            </w:r>
          </w:p>
        </w:tc>
      </w:tr>
      <w:tr w:rsidR="001046A9" w:rsidRPr="00441CD0" w14:paraId="7CE57707" w14:textId="77777777" w:rsidTr="001046A9">
        <w:tc>
          <w:tcPr>
            <w:tcW w:w="846" w:type="pct"/>
          </w:tcPr>
          <w:p w14:paraId="7031AAD0" w14:textId="77777777" w:rsidR="00EE5860" w:rsidRPr="00441CD0" w:rsidRDefault="00EE5860" w:rsidP="00BB0E1F">
            <w:pPr>
              <w:pStyle w:val="TAC"/>
              <w:rPr>
                <w:lang w:val="sv-SE"/>
              </w:rPr>
            </w:pPr>
            <w:r w:rsidRPr="00441CD0">
              <w:rPr>
                <w:lang w:val="sv-SE"/>
              </w:rPr>
              <w:t>200</w:t>
            </w:r>
          </w:p>
        </w:tc>
        <w:tc>
          <w:tcPr>
            <w:tcW w:w="1879" w:type="pct"/>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524" w:type="pct"/>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751" w:type="pct"/>
          </w:tcPr>
          <w:p w14:paraId="5EFBCC9C" w14:textId="77777777" w:rsidR="00EE5860" w:rsidRPr="00441CD0" w:rsidRDefault="00EE5860" w:rsidP="00BB0E1F">
            <w:pPr>
              <w:pStyle w:val="TAC"/>
              <w:rPr>
                <w:lang w:val="sv-SE"/>
              </w:rPr>
            </w:pPr>
            <w:r w:rsidRPr="00441CD0">
              <w:rPr>
                <w:lang w:val="fr-FR"/>
              </w:rPr>
              <w:t>Not Applicable</w:t>
            </w:r>
          </w:p>
        </w:tc>
      </w:tr>
      <w:tr w:rsidR="001046A9" w:rsidRPr="00441CD0" w14:paraId="369CADC1" w14:textId="77777777" w:rsidTr="001046A9">
        <w:tc>
          <w:tcPr>
            <w:tcW w:w="846" w:type="pct"/>
          </w:tcPr>
          <w:p w14:paraId="0A143923" w14:textId="77777777" w:rsidR="00EE5860" w:rsidRPr="00441CD0" w:rsidRDefault="00EE5860" w:rsidP="00BB0E1F">
            <w:pPr>
              <w:pStyle w:val="TAC"/>
              <w:rPr>
                <w:lang w:val="sv-SE"/>
              </w:rPr>
            </w:pPr>
            <w:r w:rsidRPr="00441CD0">
              <w:rPr>
                <w:lang w:val="sv-SE"/>
              </w:rPr>
              <w:t>201</w:t>
            </w:r>
          </w:p>
        </w:tc>
        <w:tc>
          <w:tcPr>
            <w:tcW w:w="1879" w:type="pct"/>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67687A">
              <w:rPr>
                <w:szCs w:val="18"/>
                <w:lang w:val="en-US"/>
              </w:rPr>
              <w:t xml:space="preserve">Information </w:t>
            </w:r>
            <w:r w:rsidRPr="00441CD0">
              <w:rPr>
                <w:lang w:val="fr-FR" w:eastAsia="zh-CN"/>
              </w:rPr>
              <w:t xml:space="preserve">IE </w:t>
            </w:r>
            <w:r w:rsidRPr="00441CD0">
              <w:rPr>
                <w:lang w:val="fr-FR"/>
              </w:rPr>
              <w:t>within PFCP Session Report Request</w:t>
            </w:r>
          </w:p>
        </w:tc>
        <w:tc>
          <w:tcPr>
            <w:tcW w:w="1524" w:type="pct"/>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751" w:type="pct"/>
          </w:tcPr>
          <w:p w14:paraId="73EBC2CA" w14:textId="77777777" w:rsidR="00EE5860" w:rsidRPr="00441CD0" w:rsidRDefault="00EE5860" w:rsidP="00BB0E1F">
            <w:pPr>
              <w:pStyle w:val="TAC"/>
              <w:rPr>
                <w:lang w:val="sv-SE"/>
              </w:rPr>
            </w:pPr>
            <w:r w:rsidRPr="00441CD0">
              <w:rPr>
                <w:lang w:val="fr-FR"/>
              </w:rPr>
              <w:t>Not Applicable</w:t>
            </w:r>
          </w:p>
        </w:tc>
      </w:tr>
      <w:tr w:rsidR="001046A9" w:rsidRPr="00441CD0" w14:paraId="0EAE1E83" w14:textId="77777777" w:rsidTr="001046A9">
        <w:tc>
          <w:tcPr>
            <w:tcW w:w="846" w:type="pct"/>
          </w:tcPr>
          <w:p w14:paraId="33C28E05" w14:textId="77777777" w:rsidR="00EE5860" w:rsidRPr="00441CD0" w:rsidRDefault="00EE5860" w:rsidP="00BB0E1F">
            <w:pPr>
              <w:pStyle w:val="TAC"/>
              <w:rPr>
                <w:lang w:val="sv-SE"/>
              </w:rPr>
            </w:pPr>
            <w:r w:rsidRPr="00441CD0">
              <w:rPr>
                <w:lang w:val="sv-SE"/>
              </w:rPr>
              <w:t>202</w:t>
            </w:r>
          </w:p>
        </w:tc>
        <w:tc>
          <w:tcPr>
            <w:tcW w:w="1879" w:type="pct"/>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524" w:type="pct"/>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751" w:type="pct"/>
          </w:tcPr>
          <w:p w14:paraId="6EE6288A" w14:textId="77777777" w:rsidR="00EE5860" w:rsidRPr="00441CD0" w:rsidRDefault="00EE5860" w:rsidP="00BB0E1F">
            <w:pPr>
              <w:pStyle w:val="TAC"/>
              <w:rPr>
                <w:lang w:val="sv-SE"/>
              </w:rPr>
            </w:pPr>
            <w:r w:rsidRPr="00441CD0">
              <w:rPr>
                <w:lang w:val="fr-FR"/>
              </w:rPr>
              <w:t>Not Applicable</w:t>
            </w:r>
          </w:p>
        </w:tc>
      </w:tr>
      <w:tr w:rsidR="001046A9" w:rsidRPr="00441CD0" w14:paraId="409925BE" w14:textId="77777777" w:rsidTr="001046A9">
        <w:tc>
          <w:tcPr>
            <w:tcW w:w="846" w:type="pct"/>
          </w:tcPr>
          <w:p w14:paraId="48D53C1D" w14:textId="77777777" w:rsidR="00EE5860" w:rsidRPr="00441CD0" w:rsidRDefault="00EE5860" w:rsidP="00BB0E1F">
            <w:pPr>
              <w:pStyle w:val="TAC"/>
              <w:rPr>
                <w:lang w:val="sv-SE"/>
              </w:rPr>
            </w:pPr>
            <w:r w:rsidRPr="00441CD0">
              <w:rPr>
                <w:lang w:val="fr-FR"/>
              </w:rPr>
              <w:t>203</w:t>
            </w:r>
          </w:p>
        </w:tc>
        <w:tc>
          <w:tcPr>
            <w:tcW w:w="1879" w:type="pct"/>
          </w:tcPr>
          <w:p w14:paraId="37700B0A" w14:textId="77777777" w:rsidR="00EE5860" w:rsidRPr="00441CD0" w:rsidRDefault="00EE5860" w:rsidP="00BB0E1F">
            <w:pPr>
              <w:pStyle w:val="TAL"/>
              <w:rPr>
                <w:lang w:val="fr-FR"/>
              </w:rPr>
            </w:pPr>
            <w:r w:rsidRPr="00441CD0">
              <w:rPr>
                <w:lang w:val="fr-FR"/>
              </w:rPr>
              <w:t>Clock Drift Control Information</w:t>
            </w:r>
          </w:p>
        </w:tc>
        <w:tc>
          <w:tcPr>
            <w:tcW w:w="1524" w:type="pct"/>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751" w:type="pct"/>
          </w:tcPr>
          <w:p w14:paraId="01AC0DC6" w14:textId="77777777" w:rsidR="00EE5860" w:rsidRPr="00441CD0" w:rsidRDefault="00EE5860" w:rsidP="00BB0E1F">
            <w:pPr>
              <w:pStyle w:val="TAC"/>
              <w:rPr>
                <w:lang w:val="de-DE"/>
              </w:rPr>
            </w:pPr>
            <w:r w:rsidRPr="00441CD0">
              <w:rPr>
                <w:lang w:val="fr-FR"/>
              </w:rPr>
              <w:t>Not Applicable</w:t>
            </w:r>
          </w:p>
        </w:tc>
      </w:tr>
      <w:tr w:rsidR="001046A9" w:rsidRPr="00441CD0" w14:paraId="635580C0" w14:textId="77777777" w:rsidTr="001046A9">
        <w:tc>
          <w:tcPr>
            <w:tcW w:w="846" w:type="pct"/>
          </w:tcPr>
          <w:p w14:paraId="4E49C86F" w14:textId="77777777" w:rsidR="00EE5860" w:rsidRPr="00441CD0" w:rsidRDefault="00EE5860" w:rsidP="00BB0E1F">
            <w:pPr>
              <w:pStyle w:val="TAC"/>
              <w:rPr>
                <w:lang w:val="sv-SE"/>
              </w:rPr>
            </w:pPr>
            <w:r w:rsidRPr="00441CD0">
              <w:rPr>
                <w:lang w:val="fr-FR"/>
              </w:rPr>
              <w:t>204</w:t>
            </w:r>
          </w:p>
        </w:tc>
        <w:tc>
          <w:tcPr>
            <w:tcW w:w="1879" w:type="pct"/>
          </w:tcPr>
          <w:p w14:paraId="7F9B3611" w14:textId="77777777" w:rsidR="00EE5860" w:rsidRPr="00441CD0" w:rsidRDefault="00EE5860" w:rsidP="00BB0E1F">
            <w:pPr>
              <w:pStyle w:val="TAL"/>
              <w:rPr>
                <w:lang w:val="fr-FR"/>
              </w:rPr>
            </w:pPr>
            <w:r w:rsidRPr="00441CD0">
              <w:rPr>
                <w:lang w:val="fr-FR"/>
              </w:rPr>
              <w:t>Requested Clock Drift Information</w:t>
            </w:r>
          </w:p>
        </w:tc>
        <w:tc>
          <w:tcPr>
            <w:tcW w:w="1524" w:type="pct"/>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751" w:type="pct"/>
          </w:tcPr>
          <w:p w14:paraId="5169CFCB" w14:textId="77777777" w:rsidR="00EE5860" w:rsidRPr="00441CD0" w:rsidRDefault="00EE5860" w:rsidP="00BB0E1F">
            <w:pPr>
              <w:pStyle w:val="TAC"/>
              <w:rPr>
                <w:lang w:val="de-DE"/>
              </w:rPr>
            </w:pPr>
            <w:r w:rsidRPr="00441CD0">
              <w:rPr>
                <w:lang w:val="fr-FR"/>
              </w:rPr>
              <w:t>1</w:t>
            </w:r>
          </w:p>
        </w:tc>
      </w:tr>
      <w:tr w:rsidR="001046A9" w:rsidRPr="00441CD0" w14:paraId="6DA9F421" w14:textId="77777777" w:rsidTr="001046A9">
        <w:tc>
          <w:tcPr>
            <w:tcW w:w="846" w:type="pct"/>
          </w:tcPr>
          <w:p w14:paraId="62394188" w14:textId="77777777" w:rsidR="00EE5860" w:rsidRPr="00441CD0" w:rsidRDefault="00EE5860" w:rsidP="00BB0E1F">
            <w:pPr>
              <w:pStyle w:val="TAC"/>
              <w:rPr>
                <w:lang w:val="sv-SE"/>
              </w:rPr>
            </w:pPr>
            <w:r w:rsidRPr="00441CD0">
              <w:rPr>
                <w:lang w:val="sv-SE"/>
              </w:rPr>
              <w:t>205</w:t>
            </w:r>
          </w:p>
        </w:tc>
        <w:tc>
          <w:tcPr>
            <w:tcW w:w="1879" w:type="pct"/>
          </w:tcPr>
          <w:p w14:paraId="4993DAF1" w14:textId="77777777" w:rsidR="00EE5860" w:rsidRPr="00441CD0" w:rsidRDefault="00EE5860" w:rsidP="00BB0E1F">
            <w:pPr>
              <w:pStyle w:val="TAL"/>
              <w:rPr>
                <w:noProof/>
                <w:lang w:val="fr-FR"/>
              </w:rPr>
            </w:pPr>
            <w:r w:rsidRPr="00441CD0">
              <w:rPr>
                <w:lang w:val="fr-FR"/>
              </w:rPr>
              <w:t>Clock Drift Report</w:t>
            </w:r>
          </w:p>
        </w:tc>
        <w:tc>
          <w:tcPr>
            <w:tcW w:w="1524" w:type="pct"/>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751" w:type="pct"/>
          </w:tcPr>
          <w:p w14:paraId="5577BD67" w14:textId="77777777" w:rsidR="00EE5860" w:rsidRPr="00441CD0" w:rsidRDefault="00EE5860" w:rsidP="00BB0E1F">
            <w:pPr>
              <w:pStyle w:val="TAC"/>
              <w:rPr>
                <w:lang w:val="de-DE"/>
              </w:rPr>
            </w:pPr>
            <w:r w:rsidRPr="00441CD0">
              <w:rPr>
                <w:lang w:val="de-DE"/>
              </w:rPr>
              <w:t>Not Applicable</w:t>
            </w:r>
          </w:p>
        </w:tc>
      </w:tr>
      <w:tr w:rsidR="001046A9" w:rsidRPr="00441CD0" w14:paraId="31BE8CF9" w14:textId="77777777" w:rsidTr="001046A9">
        <w:tc>
          <w:tcPr>
            <w:tcW w:w="846" w:type="pct"/>
          </w:tcPr>
          <w:p w14:paraId="2C077C6B" w14:textId="757FEB02" w:rsidR="004D36E4" w:rsidRPr="00441CD0" w:rsidRDefault="004D36E4" w:rsidP="004D36E4">
            <w:pPr>
              <w:pStyle w:val="TAC"/>
              <w:rPr>
                <w:lang w:val="fr-FR"/>
              </w:rPr>
            </w:pPr>
            <w:r w:rsidRPr="00441CD0">
              <w:rPr>
                <w:lang w:val="sv-SE"/>
              </w:rPr>
              <w:t>206</w:t>
            </w:r>
          </w:p>
        </w:tc>
        <w:tc>
          <w:tcPr>
            <w:tcW w:w="1879" w:type="pct"/>
          </w:tcPr>
          <w:p w14:paraId="363CD409" w14:textId="52B95EFC" w:rsidR="004D36E4" w:rsidRPr="00441CD0" w:rsidRDefault="004D36E4" w:rsidP="004D36E4">
            <w:pPr>
              <w:pStyle w:val="TAL"/>
              <w:rPr>
                <w:lang w:val="fr-FR" w:eastAsia="zh-CN"/>
              </w:rPr>
            </w:pPr>
            <w:r w:rsidRPr="00441CD0">
              <w:rPr>
                <w:noProof/>
                <w:lang w:val="fr-FR"/>
              </w:rPr>
              <w:t>Time Domain Number</w:t>
            </w:r>
          </w:p>
        </w:tc>
        <w:tc>
          <w:tcPr>
            <w:tcW w:w="1524" w:type="pct"/>
          </w:tcPr>
          <w:p w14:paraId="569F3BD4" w14:textId="446B55B7" w:rsidR="004D36E4" w:rsidRPr="00441CD0" w:rsidRDefault="004D36E4" w:rsidP="004D36E4">
            <w:pPr>
              <w:pStyle w:val="TAL"/>
              <w:rPr>
                <w:lang w:val="fr-FR"/>
              </w:rPr>
            </w:pPr>
            <w:r w:rsidRPr="00441CD0">
              <w:rPr>
                <w:lang w:val="fr-FR"/>
              </w:rPr>
              <w:t>Extendable / Clause</w:t>
            </w:r>
            <w:r>
              <w:rPr>
                <w:lang w:val="fr-FR"/>
              </w:rPr>
              <w:t> </w:t>
            </w:r>
            <w:r w:rsidRPr="00441CD0">
              <w:rPr>
                <w:lang w:val="fr-FR"/>
              </w:rPr>
              <w:t>8.2.146</w:t>
            </w:r>
          </w:p>
        </w:tc>
        <w:tc>
          <w:tcPr>
            <w:tcW w:w="751" w:type="pct"/>
          </w:tcPr>
          <w:p w14:paraId="35C716B2" w14:textId="51370837" w:rsidR="004D36E4" w:rsidRPr="00441CD0" w:rsidRDefault="004D36E4" w:rsidP="004D36E4">
            <w:pPr>
              <w:pStyle w:val="TAC"/>
              <w:rPr>
                <w:lang w:val="fr-FR" w:eastAsia="zh-CN"/>
              </w:rPr>
            </w:pPr>
            <w:r w:rsidRPr="00441CD0">
              <w:rPr>
                <w:lang w:val="fr-FR" w:eastAsia="zh-CN"/>
              </w:rPr>
              <w:t>1</w:t>
            </w:r>
          </w:p>
        </w:tc>
      </w:tr>
      <w:tr w:rsidR="001046A9" w:rsidRPr="00441CD0" w14:paraId="7669B8A3" w14:textId="77777777" w:rsidTr="001046A9">
        <w:tc>
          <w:tcPr>
            <w:tcW w:w="846" w:type="pct"/>
          </w:tcPr>
          <w:p w14:paraId="7632EBEB" w14:textId="77777777" w:rsidR="00EE5860" w:rsidRPr="00441CD0" w:rsidRDefault="00EE5860" w:rsidP="00BB0E1F">
            <w:pPr>
              <w:pStyle w:val="TAC"/>
              <w:rPr>
                <w:lang w:val="sv-SE"/>
              </w:rPr>
            </w:pPr>
            <w:r w:rsidRPr="00441CD0">
              <w:rPr>
                <w:lang w:val="sv-SE"/>
              </w:rPr>
              <w:t>207</w:t>
            </w:r>
          </w:p>
        </w:tc>
        <w:tc>
          <w:tcPr>
            <w:tcW w:w="1879" w:type="pct"/>
          </w:tcPr>
          <w:p w14:paraId="1A9190CE" w14:textId="77777777" w:rsidR="00EE5860" w:rsidRPr="00441CD0" w:rsidRDefault="00EE5860" w:rsidP="00BB0E1F">
            <w:pPr>
              <w:pStyle w:val="TAL"/>
              <w:rPr>
                <w:noProof/>
                <w:lang w:val="fr-FR"/>
              </w:rPr>
            </w:pPr>
            <w:r w:rsidRPr="00441CD0">
              <w:rPr>
                <w:lang w:val="fr-FR"/>
              </w:rPr>
              <w:t>Time Offset Threshold</w:t>
            </w:r>
          </w:p>
        </w:tc>
        <w:tc>
          <w:tcPr>
            <w:tcW w:w="1524" w:type="pct"/>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751" w:type="pct"/>
          </w:tcPr>
          <w:p w14:paraId="39D33374" w14:textId="77777777" w:rsidR="00EE5860" w:rsidRPr="00441CD0" w:rsidRDefault="00EE5860" w:rsidP="00BB0E1F">
            <w:pPr>
              <w:pStyle w:val="TAC"/>
              <w:rPr>
                <w:lang w:val="fr-FR"/>
              </w:rPr>
            </w:pPr>
            <w:r w:rsidRPr="00441CD0">
              <w:rPr>
                <w:lang w:val="fr-FR"/>
              </w:rPr>
              <w:t>8</w:t>
            </w:r>
          </w:p>
        </w:tc>
      </w:tr>
      <w:tr w:rsidR="001046A9" w:rsidRPr="00441CD0" w14:paraId="62EFBA5C" w14:textId="77777777" w:rsidTr="001046A9">
        <w:tc>
          <w:tcPr>
            <w:tcW w:w="846" w:type="pct"/>
          </w:tcPr>
          <w:p w14:paraId="50DD3AB4" w14:textId="77777777" w:rsidR="00EE5860" w:rsidRPr="00441CD0" w:rsidRDefault="00EE5860" w:rsidP="00BB0E1F">
            <w:pPr>
              <w:pStyle w:val="TAC"/>
              <w:rPr>
                <w:lang w:val="sv-SE"/>
              </w:rPr>
            </w:pPr>
            <w:r w:rsidRPr="00441CD0">
              <w:rPr>
                <w:lang w:val="sv-SE"/>
              </w:rPr>
              <w:t>208</w:t>
            </w:r>
          </w:p>
        </w:tc>
        <w:tc>
          <w:tcPr>
            <w:tcW w:w="1879" w:type="pct"/>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524" w:type="pct"/>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751" w:type="pct"/>
          </w:tcPr>
          <w:p w14:paraId="2C4B61B2" w14:textId="77777777" w:rsidR="00EE5860" w:rsidRPr="00441CD0" w:rsidRDefault="00EE5860" w:rsidP="00BB0E1F">
            <w:pPr>
              <w:pStyle w:val="TAC"/>
              <w:rPr>
                <w:lang w:val="fr-FR"/>
              </w:rPr>
            </w:pPr>
            <w:r w:rsidRPr="00441CD0">
              <w:rPr>
                <w:lang w:val="fr-FR"/>
              </w:rPr>
              <w:t>4</w:t>
            </w:r>
          </w:p>
        </w:tc>
      </w:tr>
      <w:tr w:rsidR="001046A9" w:rsidRPr="00441CD0" w14:paraId="2AD8CCD9" w14:textId="77777777" w:rsidTr="001046A9">
        <w:tc>
          <w:tcPr>
            <w:tcW w:w="846" w:type="pct"/>
          </w:tcPr>
          <w:p w14:paraId="21CD4D51" w14:textId="77777777" w:rsidR="00EE5860" w:rsidRPr="00441CD0" w:rsidRDefault="00EE5860" w:rsidP="00BB0E1F">
            <w:pPr>
              <w:pStyle w:val="TAC"/>
              <w:rPr>
                <w:lang w:val="sv-SE"/>
              </w:rPr>
            </w:pPr>
            <w:r w:rsidRPr="00441CD0">
              <w:rPr>
                <w:lang w:val="sv-SE"/>
              </w:rPr>
              <w:t>209</w:t>
            </w:r>
          </w:p>
        </w:tc>
        <w:tc>
          <w:tcPr>
            <w:tcW w:w="1879" w:type="pct"/>
          </w:tcPr>
          <w:p w14:paraId="5C1BD37F" w14:textId="77777777" w:rsidR="00EE5860" w:rsidRPr="00441CD0" w:rsidRDefault="00EE5860" w:rsidP="00BB0E1F">
            <w:pPr>
              <w:pStyle w:val="TAL"/>
              <w:rPr>
                <w:noProof/>
                <w:lang w:val="fr-FR"/>
              </w:rPr>
            </w:pPr>
            <w:r w:rsidRPr="00441CD0">
              <w:rPr>
                <w:lang w:val="fr-FR"/>
              </w:rPr>
              <w:t>Time Offset Measurement</w:t>
            </w:r>
          </w:p>
        </w:tc>
        <w:tc>
          <w:tcPr>
            <w:tcW w:w="1524" w:type="pct"/>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751" w:type="pct"/>
          </w:tcPr>
          <w:p w14:paraId="7DB52EFE" w14:textId="77777777" w:rsidR="00EE5860" w:rsidRPr="00441CD0" w:rsidRDefault="00EE5860" w:rsidP="00BB0E1F">
            <w:pPr>
              <w:pStyle w:val="TAC"/>
              <w:rPr>
                <w:lang w:val="fr-FR"/>
              </w:rPr>
            </w:pPr>
            <w:r w:rsidRPr="00441CD0">
              <w:rPr>
                <w:lang w:val="fr-FR"/>
              </w:rPr>
              <w:t>8</w:t>
            </w:r>
          </w:p>
        </w:tc>
      </w:tr>
      <w:tr w:rsidR="001046A9" w:rsidRPr="00441CD0" w14:paraId="24AD8300" w14:textId="77777777" w:rsidTr="001046A9">
        <w:tc>
          <w:tcPr>
            <w:tcW w:w="846" w:type="pct"/>
          </w:tcPr>
          <w:p w14:paraId="5A375D00" w14:textId="77777777" w:rsidR="00EE5860" w:rsidRPr="00441CD0" w:rsidRDefault="00EE5860" w:rsidP="00BB0E1F">
            <w:pPr>
              <w:pStyle w:val="TAC"/>
              <w:rPr>
                <w:lang w:val="sv-SE"/>
              </w:rPr>
            </w:pPr>
            <w:r w:rsidRPr="00441CD0">
              <w:rPr>
                <w:lang w:val="sv-SE"/>
              </w:rPr>
              <w:t>210</w:t>
            </w:r>
          </w:p>
        </w:tc>
        <w:tc>
          <w:tcPr>
            <w:tcW w:w="1879" w:type="pct"/>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524" w:type="pct"/>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751" w:type="pct"/>
          </w:tcPr>
          <w:p w14:paraId="02D0F0AB" w14:textId="77777777" w:rsidR="00EE5860" w:rsidRPr="00441CD0" w:rsidRDefault="00EE5860" w:rsidP="00BB0E1F">
            <w:pPr>
              <w:pStyle w:val="TAC"/>
              <w:rPr>
                <w:lang w:val="fr-FR"/>
              </w:rPr>
            </w:pPr>
            <w:r w:rsidRPr="00441CD0">
              <w:rPr>
                <w:lang w:val="fr-FR"/>
              </w:rPr>
              <w:t>4</w:t>
            </w:r>
          </w:p>
        </w:tc>
      </w:tr>
      <w:tr w:rsidR="001046A9" w:rsidRPr="00441CD0" w14:paraId="3AF61C85" w14:textId="77777777" w:rsidTr="001046A9">
        <w:tc>
          <w:tcPr>
            <w:tcW w:w="846" w:type="pct"/>
          </w:tcPr>
          <w:p w14:paraId="2F87574B" w14:textId="77777777" w:rsidR="00EE5860" w:rsidRPr="00441CD0" w:rsidRDefault="00EE5860" w:rsidP="00BB0E1F">
            <w:pPr>
              <w:pStyle w:val="TAC"/>
              <w:rPr>
                <w:lang w:val="fr-FR"/>
              </w:rPr>
            </w:pPr>
            <w:r w:rsidRPr="00441CD0">
              <w:rPr>
                <w:lang w:val="fr-FR"/>
              </w:rPr>
              <w:t>211</w:t>
            </w:r>
          </w:p>
        </w:tc>
        <w:tc>
          <w:tcPr>
            <w:tcW w:w="1879" w:type="pct"/>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524" w:type="pct"/>
          </w:tcPr>
          <w:p w14:paraId="288B4C44" w14:textId="77777777" w:rsidR="00EE5860" w:rsidRPr="00441CD0" w:rsidRDefault="00EE5860" w:rsidP="00BB0E1F">
            <w:pPr>
              <w:pStyle w:val="TAL"/>
              <w:rPr>
                <w:lang w:val="fr-FR"/>
              </w:rPr>
            </w:pPr>
            <w:r w:rsidRPr="00441CD0">
              <w:rPr>
                <w:lang w:val="fr-FR"/>
              </w:rPr>
              <w:t>Extendable/ Table 7.5.4.19-1</w:t>
            </w:r>
          </w:p>
        </w:tc>
        <w:tc>
          <w:tcPr>
            <w:tcW w:w="751" w:type="pct"/>
          </w:tcPr>
          <w:p w14:paraId="02F98F2B" w14:textId="77777777" w:rsidR="00EE5860" w:rsidRPr="00441CD0" w:rsidRDefault="00EE5860" w:rsidP="00BB0E1F">
            <w:pPr>
              <w:pStyle w:val="TAC"/>
              <w:rPr>
                <w:lang w:val="fr-FR" w:eastAsia="zh-CN"/>
              </w:rPr>
            </w:pPr>
            <w:r w:rsidRPr="00441CD0">
              <w:rPr>
                <w:lang w:val="de-DE"/>
              </w:rPr>
              <w:t>Not applicable</w:t>
            </w:r>
          </w:p>
        </w:tc>
      </w:tr>
      <w:tr w:rsidR="001046A9" w:rsidRPr="00441CD0" w14:paraId="0AF639E2" w14:textId="77777777" w:rsidTr="001046A9">
        <w:tc>
          <w:tcPr>
            <w:tcW w:w="846" w:type="pct"/>
          </w:tcPr>
          <w:p w14:paraId="0EB0E121" w14:textId="77777777" w:rsidR="00EE5860" w:rsidRPr="00441CD0" w:rsidRDefault="00EE5860" w:rsidP="00BB0E1F">
            <w:pPr>
              <w:pStyle w:val="TAC"/>
              <w:rPr>
                <w:lang w:val="fr-FR"/>
              </w:rPr>
            </w:pPr>
            <w:r w:rsidRPr="00441CD0">
              <w:rPr>
                <w:lang w:val="fr-FR"/>
              </w:rPr>
              <w:t>212</w:t>
            </w:r>
          </w:p>
        </w:tc>
        <w:tc>
          <w:tcPr>
            <w:tcW w:w="1879" w:type="pct"/>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524" w:type="pct"/>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751" w:type="pct"/>
          </w:tcPr>
          <w:p w14:paraId="7412A94F" w14:textId="77777777" w:rsidR="00EE5860" w:rsidRPr="00441CD0" w:rsidRDefault="00EE5860" w:rsidP="00BB0E1F">
            <w:pPr>
              <w:pStyle w:val="TAC"/>
              <w:rPr>
                <w:lang w:val="fr-FR" w:eastAsia="zh-CN"/>
              </w:rPr>
            </w:pPr>
            <w:r w:rsidRPr="00441CD0">
              <w:rPr>
                <w:lang w:val="de-DE"/>
              </w:rPr>
              <w:t>Not applicable</w:t>
            </w:r>
          </w:p>
        </w:tc>
      </w:tr>
      <w:tr w:rsidR="001046A9" w:rsidRPr="00441CD0" w14:paraId="1287FF64" w14:textId="77777777" w:rsidTr="001046A9">
        <w:tc>
          <w:tcPr>
            <w:tcW w:w="846" w:type="pct"/>
          </w:tcPr>
          <w:p w14:paraId="23174215" w14:textId="77777777" w:rsidR="00EE5860" w:rsidRPr="00441CD0" w:rsidRDefault="00EE5860" w:rsidP="00BB0E1F">
            <w:pPr>
              <w:pStyle w:val="TAC"/>
              <w:rPr>
                <w:lang w:val="fr-FR"/>
              </w:rPr>
            </w:pPr>
            <w:r w:rsidRPr="00441CD0">
              <w:rPr>
                <w:lang w:val="fr-FR"/>
              </w:rPr>
              <w:t>213</w:t>
            </w:r>
          </w:p>
        </w:tc>
        <w:tc>
          <w:tcPr>
            <w:tcW w:w="1879" w:type="pct"/>
          </w:tcPr>
          <w:p w14:paraId="4E4EF532" w14:textId="77777777" w:rsidR="00EE5860" w:rsidRPr="00441CD0" w:rsidRDefault="00EE5860" w:rsidP="00BB0E1F">
            <w:pPr>
              <w:pStyle w:val="TAL"/>
              <w:rPr>
                <w:lang w:val="fr-FR"/>
              </w:rPr>
            </w:pPr>
            <w:r w:rsidRPr="00441CD0">
              <w:rPr>
                <w:lang w:val="fr-FR"/>
              </w:rPr>
              <w:t>Update SRR</w:t>
            </w:r>
          </w:p>
        </w:tc>
        <w:tc>
          <w:tcPr>
            <w:tcW w:w="1524" w:type="pct"/>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751" w:type="pct"/>
          </w:tcPr>
          <w:p w14:paraId="0ADE7054" w14:textId="77777777" w:rsidR="00EE5860" w:rsidRPr="00441CD0" w:rsidRDefault="00EE5860" w:rsidP="00BB0E1F">
            <w:pPr>
              <w:pStyle w:val="TAC"/>
              <w:rPr>
                <w:lang w:val="de-DE"/>
              </w:rPr>
            </w:pPr>
            <w:r w:rsidRPr="00441CD0">
              <w:rPr>
                <w:lang w:val="de-DE"/>
              </w:rPr>
              <w:t>Not applicable</w:t>
            </w:r>
          </w:p>
        </w:tc>
      </w:tr>
      <w:tr w:rsidR="001046A9" w:rsidRPr="00441CD0" w14:paraId="263BBE6B" w14:textId="77777777" w:rsidTr="001046A9">
        <w:tc>
          <w:tcPr>
            <w:tcW w:w="846" w:type="pct"/>
          </w:tcPr>
          <w:p w14:paraId="065D4DA3" w14:textId="77777777" w:rsidR="00EE5860" w:rsidRPr="00441CD0" w:rsidRDefault="00EE5860" w:rsidP="00BB0E1F">
            <w:pPr>
              <w:pStyle w:val="TAC"/>
              <w:rPr>
                <w:lang w:val="de-DE"/>
              </w:rPr>
            </w:pPr>
            <w:r w:rsidRPr="00441CD0">
              <w:rPr>
                <w:lang w:val="de-DE"/>
              </w:rPr>
              <w:t>214</w:t>
            </w:r>
          </w:p>
        </w:tc>
        <w:tc>
          <w:tcPr>
            <w:tcW w:w="1879" w:type="pct"/>
          </w:tcPr>
          <w:p w14:paraId="4478236E" w14:textId="77777777" w:rsidR="00EE5860" w:rsidRPr="00441CD0" w:rsidRDefault="00EE5860" w:rsidP="00BB0E1F">
            <w:pPr>
              <w:pStyle w:val="TAL"/>
              <w:rPr>
                <w:lang w:val="fr-FR"/>
              </w:rPr>
            </w:pPr>
            <w:r w:rsidRPr="00441CD0">
              <w:rPr>
                <w:lang w:val="fr-FR"/>
              </w:rPr>
              <w:t>Session Report</w:t>
            </w:r>
          </w:p>
        </w:tc>
        <w:tc>
          <w:tcPr>
            <w:tcW w:w="1524" w:type="pct"/>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751" w:type="pct"/>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1046A9" w:rsidRPr="00441CD0" w14:paraId="0FF5F676" w14:textId="77777777" w:rsidTr="001046A9">
        <w:tc>
          <w:tcPr>
            <w:tcW w:w="846" w:type="pct"/>
          </w:tcPr>
          <w:p w14:paraId="5D04DD2B" w14:textId="77777777" w:rsidR="00EE5860" w:rsidRPr="00441CD0" w:rsidRDefault="00EE5860" w:rsidP="00BB0E1F">
            <w:pPr>
              <w:pStyle w:val="TAC"/>
              <w:rPr>
                <w:lang w:val="fr-FR"/>
              </w:rPr>
            </w:pPr>
            <w:r w:rsidRPr="00441CD0">
              <w:rPr>
                <w:lang w:val="sv-SE"/>
              </w:rPr>
              <w:t>215</w:t>
            </w:r>
          </w:p>
        </w:tc>
        <w:tc>
          <w:tcPr>
            <w:tcW w:w="1879" w:type="pct"/>
          </w:tcPr>
          <w:p w14:paraId="1EA5B3B5" w14:textId="77777777" w:rsidR="00EE5860" w:rsidRPr="00441CD0" w:rsidRDefault="00EE5860" w:rsidP="00BB0E1F">
            <w:pPr>
              <w:pStyle w:val="TAL"/>
              <w:rPr>
                <w:lang w:val="fr-FR"/>
              </w:rPr>
            </w:pPr>
            <w:r w:rsidRPr="00441CD0">
              <w:rPr>
                <w:lang w:val="fr-FR"/>
              </w:rPr>
              <w:t>SRR ID</w:t>
            </w:r>
          </w:p>
        </w:tc>
        <w:tc>
          <w:tcPr>
            <w:tcW w:w="1524" w:type="pct"/>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751" w:type="pct"/>
          </w:tcPr>
          <w:p w14:paraId="572DB7ED" w14:textId="77777777" w:rsidR="00EE5860" w:rsidRPr="00441CD0" w:rsidRDefault="00EE5860" w:rsidP="00BB0E1F">
            <w:pPr>
              <w:pStyle w:val="TAC"/>
              <w:rPr>
                <w:lang w:val="de-DE"/>
              </w:rPr>
            </w:pPr>
            <w:r w:rsidRPr="00441CD0">
              <w:rPr>
                <w:lang w:val="de-DE"/>
              </w:rPr>
              <w:t>1</w:t>
            </w:r>
          </w:p>
        </w:tc>
      </w:tr>
      <w:tr w:rsidR="001046A9" w:rsidRPr="00441CD0" w14:paraId="7FC90454" w14:textId="77777777" w:rsidTr="001046A9">
        <w:tc>
          <w:tcPr>
            <w:tcW w:w="846" w:type="pct"/>
          </w:tcPr>
          <w:p w14:paraId="69FCCDE7" w14:textId="77777777" w:rsidR="00EE5860" w:rsidRPr="00441CD0" w:rsidRDefault="00EE5860" w:rsidP="00BB0E1F">
            <w:pPr>
              <w:pStyle w:val="TAC"/>
              <w:rPr>
                <w:lang w:val="fr-FR"/>
              </w:rPr>
            </w:pPr>
            <w:r w:rsidRPr="00441CD0">
              <w:rPr>
                <w:lang w:val="sv-SE"/>
              </w:rPr>
              <w:t>216</w:t>
            </w:r>
          </w:p>
        </w:tc>
        <w:tc>
          <w:tcPr>
            <w:tcW w:w="1879" w:type="pct"/>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524" w:type="pct"/>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751" w:type="pct"/>
          </w:tcPr>
          <w:p w14:paraId="5BDE7205" w14:textId="77777777" w:rsidR="00EE5860" w:rsidRPr="00441CD0" w:rsidRDefault="00EE5860" w:rsidP="00BB0E1F">
            <w:pPr>
              <w:pStyle w:val="TAC"/>
              <w:rPr>
                <w:lang w:val="fr-FR" w:eastAsia="zh-CN"/>
              </w:rPr>
            </w:pPr>
            <w:r w:rsidRPr="00441CD0">
              <w:rPr>
                <w:lang w:val="de-DE"/>
              </w:rPr>
              <w:t>Not applicable</w:t>
            </w:r>
          </w:p>
        </w:tc>
      </w:tr>
      <w:tr w:rsidR="001046A9" w:rsidRPr="00441CD0" w14:paraId="7C3E21A2" w14:textId="77777777" w:rsidTr="001046A9">
        <w:tc>
          <w:tcPr>
            <w:tcW w:w="846" w:type="pct"/>
          </w:tcPr>
          <w:p w14:paraId="5DB7F48A" w14:textId="77777777" w:rsidR="00EE5860" w:rsidRPr="00441CD0" w:rsidRDefault="00EE5860" w:rsidP="00BB0E1F">
            <w:pPr>
              <w:pStyle w:val="TAC"/>
              <w:rPr>
                <w:lang w:val="fr-FR"/>
              </w:rPr>
            </w:pPr>
            <w:r w:rsidRPr="00441CD0">
              <w:rPr>
                <w:lang w:val="sv-SE"/>
              </w:rPr>
              <w:t>217</w:t>
            </w:r>
          </w:p>
        </w:tc>
        <w:tc>
          <w:tcPr>
            <w:tcW w:w="1879" w:type="pct"/>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524" w:type="pct"/>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751" w:type="pct"/>
          </w:tcPr>
          <w:p w14:paraId="06D6DF38" w14:textId="77777777" w:rsidR="00EE5860" w:rsidRPr="00441CD0" w:rsidRDefault="00EE5860" w:rsidP="00BB0E1F">
            <w:pPr>
              <w:pStyle w:val="TAC"/>
              <w:rPr>
                <w:lang w:val="fr-FR" w:eastAsia="zh-CN"/>
              </w:rPr>
            </w:pPr>
            <w:r w:rsidRPr="00441CD0">
              <w:rPr>
                <w:lang w:val="de-DE"/>
              </w:rPr>
              <w:t>1</w:t>
            </w:r>
          </w:p>
        </w:tc>
      </w:tr>
      <w:tr w:rsidR="001046A9" w:rsidRPr="00441CD0" w14:paraId="39358400" w14:textId="77777777" w:rsidTr="001046A9">
        <w:tc>
          <w:tcPr>
            <w:tcW w:w="846" w:type="pct"/>
          </w:tcPr>
          <w:p w14:paraId="769D5030" w14:textId="77777777" w:rsidR="00EE5860" w:rsidRPr="00441CD0" w:rsidRDefault="00EE5860" w:rsidP="00BB0E1F">
            <w:pPr>
              <w:pStyle w:val="TAC"/>
              <w:rPr>
                <w:lang w:val="fr-FR"/>
              </w:rPr>
            </w:pPr>
            <w:r w:rsidRPr="00441CD0">
              <w:rPr>
                <w:lang w:val="sv-SE"/>
              </w:rPr>
              <w:t>218</w:t>
            </w:r>
          </w:p>
        </w:tc>
        <w:tc>
          <w:tcPr>
            <w:tcW w:w="1879" w:type="pct"/>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524" w:type="pct"/>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751" w:type="pct"/>
          </w:tcPr>
          <w:p w14:paraId="48888A7C" w14:textId="77777777" w:rsidR="00EE5860" w:rsidRPr="00441CD0" w:rsidRDefault="00EE5860" w:rsidP="00BB0E1F">
            <w:pPr>
              <w:pStyle w:val="TAC"/>
              <w:rPr>
                <w:lang w:val="fr-FR" w:eastAsia="zh-CN"/>
              </w:rPr>
            </w:pPr>
            <w:r w:rsidRPr="00441CD0">
              <w:rPr>
                <w:lang w:val="de-DE"/>
              </w:rPr>
              <w:t>Not applicable</w:t>
            </w:r>
          </w:p>
        </w:tc>
      </w:tr>
      <w:tr w:rsidR="001046A9" w:rsidRPr="00441CD0" w14:paraId="22EED740" w14:textId="77777777" w:rsidTr="001046A9">
        <w:tc>
          <w:tcPr>
            <w:tcW w:w="846" w:type="pct"/>
          </w:tcPr>
          <w:p w14:paraId="5515BC61" w14:textId="77777777" w:rsidR="00EE5860" w:rsidRPr="00441CD0" w:rsidRDefault="00EE5860" w:rsidP="00BB0E1F">
            <w:pPr>
              <w:pStyle w:val="TAC"/>
              <w:rPr>
                <w:lang w:val="fr-FR"/>
              </w:rPr>
            </w:pPr>
            <w:r w:rsidRPr="00441CD0">
              <w:rPr>
                <w:lang w:val="sv-SE"/>
              </w:rPr>
              <w:t>219</w:t>
            </w:r>
          </w:p>
        </w:tc>
        <w:tc>
          <w:tcPr>
            <w:tcW w:w="1879" w:type="pct"/>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524" w:type="pct"/>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751" w:type="pct"/>
          </w:tcPr>
          <w:p w14:paraId="442A398E" w14:textId="77777777" w:rsidR="00EE5860" w:rsidRPr="00441CD0" w:rsidRDefault="00EE5860" w:rsidP="00BB0E1F">
            <w:pPr>
              <w:pStyle w:val="TAC"/>
              <w:rPr>
                <w:lang w:val="fr-FR" w:eastAsia="zh-CN"/>
              </w:rPr>
            </w:pPr>
            <w:r w:rsidRPr="00441CD0">
              <w:rPr>
                <w:lang w:val="de-DE"/>
              </w:rPr>
              <w:t>1</w:t>
            </w:r>
          </w:p>
        </w:tc>
      </w:tr>
      <w:tr w:rsidR="001046A9" w:rsidRPr="00441CD0" w14:paraId="216E43C2" w14:textId="77777777" w:rsidTr="001046A9">
        <w:tc>
          <w:tcPr>
            <w:tcW w:w="846" w:type="pct"/>
          </w:tcPr>
          <w:p w14:paraId="3FC483D9" w14:textId="77777777" w:rsidR="00EE5860" w:rsidRPr="00441CD0" w:rsidRDefault="00EE5860" w:rsidP="00BB0E1F">
            <w:pPr>
              <w:pStyle w:val="TAC"/>
              <w:rPr>
                <w:lang w:val="fr-FR" w:eastAsia="zh-CN"/>
              </w:rPr>
            </w:pPr>
            <w:r w:rsidRPr="00441CD0">
              <w:rPr>
                <w:lang w:val="fr-FR"/>
              </w:rPr>
              <w:t>220</w:t>
            </w:r>
          </w:p>
        </w:tc>
        <w:tc>
          <w:tcPr>
            <w:tcW w:w="1879" w:type="pct"/>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524" w:type="pct"/>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751" w:type="pct"/>
          </w:tcPr>
          <w:p w14:paraId="42A079D2" w14:textId="77777777" w:rsidR="00EE5860" w:rsidRPr="00441CD0" w:rsidRDefault="00EE5860" w:rsidP="00BB0E1F">
            <w:pPr>
              <w:pStyle w:val="TAC"/>
              <w:rPr>
                <w:lang w:val="fr-FR"/>
              </w:rPr>
            </w:pPr>
            <w:r w:rsidRPr="00441CD0">
              <w:rPr>
                <w:lang w:val="fr-FR"/>
              </w:rPr>
              <w:t>Not Applicable</w:t>
            </w:r>
          </w:p>
        </w:tc>
      </w:tr>
      <w:tr w:rsidR="001046A9" w:rsidRPr="00441CD0" w14:paraId="4C2447C4" w14:textId="77777777" w:rsidTr="001046A9">
        <w:tc>
          <w:tcPr>
            <w:tcW w:w="846" w:type="pct"/>
          </w:tcPr>
          <w:p w14:paraId="1E2A347B" w14:textId="77777777" w:rsidR="00EE5860" w:rsidRPr="00441CD0" w:rsidRDefault="00EE5860" w:rsidP="00BB0E1F">
            <w:pPr>
              <w:pStyle w:val="TAC"/>
              <w:rPr>
                <w:lang w:val="fr-FR" w:eastAsia="zh-CN"/>
              </w:rPr>
            </w:pPr>
            <w:r w:rsidRPr="00441CD0">
              <w:rPr>
                <w:lang w:val="fr-FR"/>
              </w:rPr>
              <w:t>221</w:t>
            </w:r>
          </w:p>
        </w:tc>
        <w:tc>
          <w:tcPr>
            <w:tcW w:w="1879" w:type="pct"/>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524" w:type="pct"/>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751" w:type="pct"/>
          </w:tcPr>
          <w:p w14:paraId="2C54CC09" w14:textId="77777777" w:rsidR="00EE5860" w:rsidRPr="00441CD0" w:rsidRDefault="00EE5860" w:rsidP="00BB0E1F">
            <w:pPr>
              <w:pStyle w:val="TAC"/>
              <w:rPr>
                <w:lang w:val="fr-FR"/>
              </w:rPr>
            </w:pPr>
            <w:r w:rsidRPr="00441CD0">
              <w:rPr>
                <w:lang w:val="fr-FR"/>
              </w:rPr>
              <w:t>Not Applicable</w:t>
            </w:r>
          </w:p>
        </w:tc>
      </w:tr>
      <w:tr w:rsidR="001046A9" w:rsidRPr="00441CD0" w14:paraId="2EF4252C" w14:textId="77777777" w:rsidTr="001046A9">
        <w:tc>
          <w:tcPr>
            <w:tcW w:w="846" w:type="pct"/>
          </w:tcPr>
          <w:p w14:paraId="26E20385" w14:textId="77777777" w:rsidR="00EE5860" w:rsidRPr="00441CD0" w:rsidRDefault="00EE5860" w:rsidP="00BB0E1F">
            <w:pPr>
              <w:pStyle w:val="TAC"/>
              <w:rPr>
                <w:lang w:val="fr-FR" w:eastAsia="zh-CN"/>
              </w:rPr>
            </w:pPr>
            <w:r w:rsidRPr="00441CD0">
              <w:rPr>
                <w:lang w:val="fr-FR"/>
              </w:rPr>
              <w:t>222</w:t>
            </w:r>
          </w:p>
        </w:tc>
        <w:tc>
          <w:tcPr>
            <w:tcW w:w="1879" w:type="pct"/>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524" w:type="pct"/>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751" w:type="pct"/>
          </w:tcPr>
          <w:p w14:paraId="6DBAB665" w14:textId="77777777" w:rsidR="00EE5860" w:rsidRPr="00441CD0" w:rsidRDefault="00EE5860" w:rsidP="00BB0E1F">
            <w:pPr>
              <w:pStyle w:val="TAC"/>
              <w:rPr>
                <w:lang w:val="fr-FR" w:eastAsia="zh-CN"/>
              </w:rPr>
            </w:pPr>
            <w:r w:rsidRPr="00441CD0">
              <w:rPr>
                <w:lang w:val="fr-FR" w:eastAsia="zh-CN"/>
              </w:rPr>
              <w:t>1</w:t>
            </w:r>
          </w:p>
        </w:tc>
      </w:tr>
      <w:tr w:rsidR="001046A9" w:rsidRPr="00441CD0" w14:paraId="589E5925" w14:textId="77777777" w:rsidTr="001046A9">
        <w:tc>
          <w:tcPr>
            <w:tcW w:w="846" w:type="pct"/>
          </w:tcPr>
          <w:p w14:paraId="6742D2C9" w14:textId="77777777" w:rsidR="00EE5860" w:rsidRPr="00441CD0" w:rsidRDefault="00EE5860" w:rsidP="00BB0E1F">
            <w:pPr>
              <w:pStyle w:val="TAC"/>
              <w:rPr>
                <w:lang w:val="fr-FR" w:eastAsia="zh-CN"/>
              </w:rPr>
            </w:pPr>
            <w:r w:rsidRPr="00441CD0">
              <w:rPr>
                <w:lang w:val="fr-FR"/>
              </w:rPr>
              <w:t>223</w:t>
            </w:r>
          </w:p>
        </w:tc>
        <w:tc>
          <w:tcPr>
            <w:tcW w:w="1879" w:type="pct"/>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524" w:type="pct"/>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751" w:type="pct"/>
          </w:tcPr>
          <w:p w14:paraId="31CE7655" w14:textId="77777777" w:rsidR="00EE5860" w:rsidRPr="00441CD0" w:rsidRDefault="00EE5860" w:rsidP="00BB0E1F">
            <w:pPr>
              <w:pStyle w:val="TAC"/>
              <w:rPr>
                <w:lang w:val="fr-FR" w:eastAsia="zh-CN"/>
              </w:rPr>
            </w:pPr>
            <w:r w:rsidRPr="00441CD0">
              <w:rPr>
                <w:lang w:val="fr-FR" w:eastAsia="zh-CN"/>
              </w:rPr>
              <w:t>1</w:t>
            </w:r>
          </w:p>
        </w:tc>
      </w:tr>
      <w:tr w:rsidR="001046A9" w:rsidRPr="00441CD0" w14:paraId="3FD4F5DA" w14:textId="77777777" w:rsidTr="001046A9">
        <w:tc>
          <w:tcPr>
            <w:tcW w:w="846" w:type="pct"/>
          </w:tcPr>
          <w:p w14:paraId="4DCEB81B" w14:textId="77777777" w:rsidR="00EE5860" w:rsidRPr="00441CD0" w:rsidRDefault="00EE5860" w:rsidP="00BB0E1F">
            <w:pPr>
              <w:pStyle w:val="TAC"/>
              <w:rPr>
                <w:lang w:val="fr-FR" w:eastAsia="zh-CN"/>
              </w:rPr>
            </w:pPr>
            <w:r w:rsidRPr="00441CD0">
              <w:rPr>
                <w:lang w:val="fr-FR"/>
              </w:rPr>
              <w:t>224</w:t>
            </w:r>
          </w:p>
        </w:tc>
        <w:tc>
          <w:tcPr>
            <w:tcW w:w="1879" w:type="pct"/>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524" w:type="pct"/>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751" w:type="pct"/>
          </w:tcPr>
          <w:p w14:paraId="66720920" w14:textId="77777777" w:rsidR="00EE5860" w:rsidRPr="00441CD0" w:rsidRDefault="00EE5860" w:rsidP="00BB0E1F">
            <w:pPr>
              <w:pStyle w:val="TAC"/>
              <w:rPr>
                <w:lang w:val="fr-FR" w:eastAsia="zh-CN"/>
              </w:rPr>
            </w:pPr>
            <w:r w:rsidRPr="00441CD0">
              <w:rPr>
                <w:lang w:val="fr-FR" w:eastAsia="zh-CN"/>
              </w:rPr>
              <w:t>1</w:t>
            </w:r>
          </w:p>
        </w:tc>
      </w:tr>
      <w:tr w:rsidR="001046A9" w:rsidRPr="00441CD0" w14:paraId="624222F3" w14:textId="77777777" w:rsidTr="001046A9">
        <w:tc>
          <w:tcPr>
            <w:tcW w:w="846" w:type="pct"/>
          </w:tcPr>
          <w:p w14:paraId="67E8953E" w14:textId="77777777" w:rsidR="00EE5860" w:rsidRPr="00441CD0" w:rsidRDefault="00EE5860" w:rsidP="00BB0E1F">
            <w:pPr>
              <w:pStyle w:val="TAC"/>
              <w:rPr>
                <w:lang w:val="fr-FR" w:eastAsia="zh-CN"/>
              </w:rPr>
            </w:pPr>
            <w:r w:rsidRPr="00441CD0">
              <w:rPr>
                <w:lang w:val="fr-FR"/>
              </w:rPr>
              <w:t>225</w:t>
            </w:r>
          </w:p>
        </w:tc>
        <w:tc>
          <w:tcPr>
            <w:tcW w:w="1879" w:type="pct"/>
          </w:tcPr>
          <w:p w14:paraId="60B25EB0" w14:textId="77777777" w:rsidR="00EE5860" w:rsidRPr="00441CD0" w:rsidRDefault="00EE5860" w:rsidP="00BB0E1F">
            <w:pPr>
              <w:pStyle w:val="TAL"/>
              <w:rPr>
                <w:lang w:val="fr-FR"/>
              </w:rPr>
            </w:pPr>
            <w:r w:rsidRPr="00441CD0">
              <w:rPr>
                <w:lang w:val="fr-FR"/>
              </w:rPr>
              <w:t>MPTCP Parameters</w:t>
            </w:r>
          </w:p>
        </w:tc>
        <w:tc>
          <w:tcPr>
            <w:tcW w:w="1524" w:type="pct"/>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751" w:type="pct"/>
          </w:tcPr>
          <w:p w14:paraId="095D7AF1" w14:textId="77777777" w:rsidR="00EE5860" w:rsidRPr="00441CD0" w:rsidRDefault="00EE5860" w:rsidP="00BB0E1F">
            <w:pPr>
              <w:pStyle w:val="TAC"/>
              <w:rPr>
                <w:lang w:val="fr-FR"/>
              </w:rPr>
            </w:pPr>
            <w:r w:rsidRPr="00441CD0">
              <w:rPr>
                <w:lang w:val="fr-FR"/>
              </w:rPr>
              <w:t>Not Applicable</w:t>
            </w:r>
          </w:p>
        </w:tc>
      </w:tr>
      <w:tr w:rsidR="001046A9" w:rsidRPr="00441CD0" w14:paraId="33AB4394" w14:textId="77777777" w:rsidTr="001046A9">
        <w:tc>
          <w:tcPr>
            <w:tcW w:w="846" w:type="pct"/>
          </w:tcPr>
          <w:p w14:paraId="1E43B559" w14:textId="77777777" w:rsidR="00EE5860" w:rsidRPr="00441CD0" w:rsidRDefault="00EE5860" w:rsidP="00BB0E1F">
            <w:pPr>
              <w:pStyle w:val="TAC"/>
              <w:rPr>
                <w:lang w:val="fr-FR" w:eastAsia="zh-CN"/>
              </w:rPr>
            </w:pPr>
            <w:r w:rsidRPr="00441CD0">
              <w:rPr>
                <w:lang w:val="fr-FR"/>
              </w:rPr>
              <w:t>226</w:t>
            </w:r>
          </w:p>
        </w:tc>
        <w:tc>
          <w:tcPr>
            <w:tcW w:w="1879" w:type="pct"/>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524" w:type="pct"/>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751" w:type="pct"/>
          </w:tcPr>
          <w:p w14:paraId="7A29E10A" w14:textId="77777777" w:rsidR="00EE5860" w:rsidRPr="00441CD0" w:rsidRDefault="00EE5860" w:rsidP="00BB0E1F">
            <w:pPr>
              <w:pStyle w:val="TAC"/>
              <w:rPr>
                <w:lang w:val="fr-FR"/>
              </w:rPr>
            </w:pPr>
            <w:r w:rsidRPr="00441CD0">
              <w:rPr>
                <w:lang w:val="fr-FR"/>
              </w:rPr>
              <w:t>Not Applicable</w:t>
            </w:r>
          </w:p>
        </w:tc>
      </w:tr>
      <w:tr w:rsidR="001046A9" w:rsidRPr="00441CD0" w14:paraId="1D98CC13" w14:textId="77777777" w:rsidTr="001046A9">
        <w:tc>
          <w:tcPr>
            <w:tcW w:w="846" w:type="pct"/>
          </w:tcPr>
          <w:p w14:paraId="4C4C63D9" w14:textId="77777777" w:rsidR="00EE5860" w:rsidRPr="00441CD0" w:rsidRDefault="00EE5860" w:rsidP="00BB0E1F">
            <w:pPr>
              <w:pStyle w:val="TAC"/>
              <w:rPr>
                <w:lang w:val="fr-FR" w:eastAsia="zh-CN"/>
              </w:rPr>
            </w:pPr>
            <w:r w:rsidRPr="00441CD0">
              <w:rPr>
                <w:lang w:val="fr-FR"/>
              </w:rPr>
              <w:t>227</w:t>
            </w:r>
          </w:p>
        </w:tc>
        <w:tc>
          <w:tcPr>
            <w:tcW w:w="1879" w:type="pct"/>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524" w:type="pct"/>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751" w:type="pct"/>
          </w:tcPr>
          <w:p w14:paraId="22331AD3" w14:textId="77777777" w:rsidR="00EE5860" w:rsidRPr="00441CD0" w:rsidRDefault="00EE5860" w:rsidP="00BB0E1F">
            <w:pPr>
              <w:pStyle w:val="TAC"/>
              <w:rPr>
                <w:lang w:val="fr-FR"/>
              </w:rPr>
            </w:pPr>
            <w:r w:rsidRPr="00441CD0">
              <w:rPr>
                <w:lang w:val="fr-FR"/>
              </w:rPr>
              <w:t>Not Applicable</w:t>
            </w:r>
          </w:p>
        </w:tc>
      </w:tr>
      <w:tr w:rsidR="001046A9" w:rsidRPr="00441CD0" w14:paraId="1D9D3762" w14:textId="77777777" w:rsidTr="001046A9">
        <w:tc>
          <w:tcPr>
            <w:tcW w:w="846" w:type="pct"/>
          </w:tcPr>
          <w:p w14:paraId="09D9A9F5" w14:textId="77777777" w:rsidR="00EE5860" w:rsidRPr="00441CD0" w:rsidRDefault="00EE5860" w:rsidP="00BB0E1F">
            <w:pPr>
              <w:pStyle w:val="TAC"/>
              <w:rPr>
                <w:lang w:val="fr-FR" w:eastAsia="zh-CN"/>
              </w:rPr>
            </w:pPr>
            <w:r w:rsidRPr="00441CD0">
              <w:rPr>
                <w:lang w:val="fr-FR"/>
              </w:rPr>
              <w:t>228</w:t>
            </w:r>
          </w:p>
        </w:tc>
        <w:tc>
          <w:tcPr>
            <w:tcW w:w="1879" w:type="pct"/>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524" w:type="pct"/>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751" w:type="pct"/>
          </w:tcPr>
          <w:p w14:paraId="2C2EE1E7" w14:textId="77777777" w:rsidR="00EE5860" w:rsidRPr="00441CD0" w:rsidRDefault="00EE5860" w:rsidP="00BB0E1F">
            <w:pPr>
              <w:pStyle w:val="TAC"/>
              <w:rPr>
                <w:lang w:val="fr-FR" w:eastAsia="zh-CN"/>
              </w:rPr>
            </w:pPr>
            <w:r w:rsidRPr="00441CD0">
              <w:rPr>
                <w:lang w:val="fr-FR" w:eastAsia="zh-CN"/>
              </w:rPr>
              <w:t>4</w:t>
            </w:r>
          </w:p>
        </w:tc>
      </w:tr>
      <w:tr w:rsidR="001046A9" w:rsidRPr="00441CD0" w14:paraId="3E7B6A55" w14:textId="77777777" w:rsidTr="001046A9">
        <w:tc>
          <w:tcPr>
            <w:tcW w:w="846" w:type="pct"/>
          </w:tcPr>
          <w:p w14:paraId="336263A0" w14:textId="77777777" w:rsidR="00EE5860" w:rsidRPr="00441CD0" w:rsidRDefault="00EE5860" w:rsidP="00BB0E1F">
            <w:pPr>
              <w:pStyle w:val="TAC"/>
              <w:rPr>
                <w:lang w:val="fr-FR" w:eastAsia="zh-CN"/>
              </w:rPr>
            </w:pPr>
            <w:r w:rsidRPr="00441CD0">
              <w:rPr>
                <w:lang w:val="fr-FR"/>
              </w:rPr>
              <w:t>229</w:t>
            </w:r>
          </w:p>
        </w:tc>
        <w:tc>
          <w:tcPr>
            <w:tcW w:w="1879" w:type="pct"/>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524" w:type="pct"/>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751" w:type="pct"/>
          </w:tcPr>
          <w:p w14:paraId="1F23E0FF" w14:textId="77777777" w:rsidR="00EE5860" w:rsidRPr="00441CD0" w:rsidRDefault="00EE5860" w:rsidP="00BB0E1F">
            <w:pPr>
              <w:pStyle w:val="TAC"/>
              <w:rPr>
                <w:lang w:val="fr-FR"/>
              </w:rPr>
            </w:pPr>
            <w:r w:rsidRPr="00441CD0">
              <w:rPr>
                <w:lang w:val="fr-FR"/>
              </w:rPr>
              <w:t>1</w:t>
            </w:r>
          </w:p>
        </w:tc>
      </w:tr>
      <w:tr w:rsidR="001046A9" w:rsidRPr="00441CD0" w14:paraId="18674B17" w14:textId="77777777" w:rsidTr="001046A9">
        <w:tc>
          <w:tcPr>
            <w:tcW w:w="846" w:type="pct"/>
          </w:tcPr>
          <w:p w14:paraId="1FAB1499" w14:textId="77777777" w:rsidR="00EE5860" w:rsidRPr="00441CD0" w:rsidRDefault="00EE5860" w:rsidP="00BB0E1F">
            <w:pPr>
              <w:pStyle w:val="TAC"/>
              <w:rPr>
                <w:lang w:val="fr-FR" w:eastAsia="zh-CN"/>
              </w:rPr>
            </w:pPr>
            <w:r w:rsidRPr="00441CD0">
              <w:rPr>
                <w:lang w:val="fr-FR"/>
              </w:rPr>
              <w:t>230</w:t>
            </w:r>
          </w:p>
        </w:tc>
        <w:tc>
          <w:tcPr>
            <w:tcW w:w="1879" w:type="pct"/>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524" w:type="pct"/>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751" w:type="pct"/>
          </w:tcPr>
          <w:p w14:paraId="6A173C0A" w14:textId="77777777" w:rsidR="00EE5860" w:rsidRPr="00441CD0" w:rsidRDefault="00EE5860" w:rsidP="00BB0E1F">
            <w:pPr>
              <w:pStyle w:val="TAC"/>
              <w:rPr>
                <w:lang w:val="fr-FR"/>
              </w:rPr>
            </w:pPr>
            <w:r w:rsidRPr="00441CD0">
              <w:rPr>
                <w:lang w:val="fr-FR"/>
              </w:rPr>
              <w:t>1</w:t>
            </w:r>
          </w:p>
        </w:tc>
      </w:tr>
      <w:tr w:rsidR="001046A9" w:rsidRPr="00441CD0" w14:paraId="5E23B521" w14:textId="77777777" w:rsidTr="001046A9">
        <w:tc>
          <w:tcPr>
            <w:tcW w:w="846" w:type="pct"/>
          </w:tcPr>
          <w:p w14:paraId="4DB863B5" w14:textId="77777777" w:rsidR="00EE5860" w:rsidRPr="00441CD0" w:rsidRDefault="00EE5860" w:rsidP="00BB0E1F">
            <w:pPr>
              <w:pStyle w:val="TAC"/>
              <w:rPr>
                <w:lang w:val="fr-FR" w:eastAsia="zh-CN"/>
              </w:rPr>
            </w:pPr>
            <w:r w:rsidRPr="00441CD0">
              <w:rPr>
                <w:lang w:val="fr-FR"/>
              </w:rPr>
              <w:t>231</w:t>
            </w:r>
          </w:p>
        </w:tc>
        <w:tc>
          <w:tcPr>
            <w:tcW w:w="1879" w:type="pct"/>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524" w:type="pct"/>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751" w:type="pct"/>
          </w:tcPr>
          <w:p w14:paraId="4FA3E8B8" w14:textId="77777777" w:rsidR="00EE5860" w:rsidRPr="00441CD0" w:rsidRDefault="00EE5860" w:rsidP="00BB0E1F">
            <w:pPr>
              <w:pStyle w:val="TAC"/>
              <w:rPr>
                <w:lang w:val="fr-FR"/>
              </w:rPr>
            </w:pPr>
            <w:r w:rsidRPr="00441CD0">
              <w:rPr>
                <w:lang w:val="fr-FR"/>
              </w:rPr>
              <w:t>1</w:t>
            </w:r>
          </w:p>
        </w:tc>
      </w:tr>
      <w:tr w:rsidR="001046A9" w:rsidRPr="00441CD0" w14:paraId="2D781033" w14:textId="77777777" w:rsidTr="001046A9">
        <w:tc>
          <w:tcPr>
            <w:tcW w:w="846" w:type="pct"/>
          </w:tcPr>
          <w:p w14:paraId="1AE8AE79" w14:textId="77777777" w:rsidR="00EE5860" w:rsidRPr="00441CD0" w:rsidRDefault="00EE5860" w:rsidP="00BB0E1F">
            <w:pPr>
              <w:pStyle w:val="TAC"/>
              <w:rPr>
                <w:lang w:val="sv-SE"/>
              </w:rPr>
            </w:pPr>
            <w:r w:rsidRPr="00441CD0">
              <w:t>232</w:t>
            </w:r>
          </w:p>
        </w:tc>
        <w:tc>
          <w:tcPr>
            <w:tcW w:w="1879" w:type="pct"/>
          </w:tcPr>
          <w:p w14:paraId="6B7A189E" w14:textId="77777777" w:rsidR="00EE5860" w:rsidRPr="00441CD0" w:rsidRDefault="00EE5860" w:rsidP="00BB0E1F">
            <w:pPr>
              <w:pStyle w:val="TAL"/>
            </w:pPr>
            <w:r w:rsidRPr="00441CD0">
              <w:rPr>
                <w:lang w:eastAsia="zh-CN"/>
              </w:rPr>
              <w:t>Data Network Access Identifier</w:t>
            </w:r>
          </w:p>
        </w:tc>
        <w:tc>
          <w:tcPr>
            <w:tcW w:w="1524" w:type="pct"/>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751" w:type="pct"/>
          </w:tcPr>
          <w:p w14:paraId="565246EF" w14:textId="77777777" w:rsidR="00EE5860" w:rsidRPr="00441CD0" w:rsidRDefault="00EE5860" w:rsidP="00BB0E1F">
            <w:pPr>
              <w:pStyle w:val="TAC"/>
              <w:rPr>
                <w:lang w:val="de-DE"/>
              </w:rPr>
            </w:pPr>
            <w:r w:rsidRPr="00441CD0">
              <w:rPr>
                <w:lang w:val="de-DE"/>
              </w:rPr>
              <w:t>Not applicable</w:t>
            </w:r>
          </w:p>
        </w:tc>
      </w:tr>
      <w:tr w:rsidR="001046A9" w:rsidRPr="00441CD0" w14:paraId="201019F6" w14:textId="77777777" w:rsidTr="001046A9">
        <w:tc>
          <w:tcPr>
            <w:tcW w:w="846" w:type="pct"/>
          </w:tcPr>
          <w:p w14:paraId="7212320A" w14:textId="77777777" w:rsidR="00EE5860" w:rsidRPr="00441CD0" w:rsidRDefault="00EE5860" w:rsidP="00BB0E1F">
            <w:pPr>
              <w:pStyle w:val="TAC"/>
            </w:pPr>
            <w:r w:rsidRPr="00441CD0">
              <w:t>233</w:t>
            </w:r>
          </w:p>
        </w:tc>
        <w:tc>
          <w:tcPr>
            <w:tcW w:w="1879" w:type="pct"/>
          </w:tcPr>
          <w:p w14:paraId="3F16AEB5" w14:textId="77777777" w:rsidR="00EE5860" w:rsidRPr="00441CD0" w:rsidRDefault="00EE5860" w:rsidP="00BB0E1F">
            <w:pPr>
              <w:pStyle w:val="TAL"/>
              <w:rPr>
                <w:lang w:eastAsia="zh-CN"/>
              </w:rPr>
            </w:pPr>
            <w:r w:rsidRPr="00441CD0">
              <w:t>UE IP address Pool Information</w:t>
            </w:r>
          </w:p>
        </w:tc>
        <w:tc>
          <w:tcPr>
            <w:tcW w:w="1524" w:type="pct"/>
          </w:tcPr>
          <w:p w14:paraId="64392002" w14:textId="77777777" w:rsidR="00EE5860" w:rsidRPr="00441CD0" w:rsidRDefault="00EE5860" w:rsidP="00BB0E1F">
            <w:pPr>
              <w:pStyle w:val="TAL"/>
            </w:pPr>
            <w:r w:rsidRPr="00441CD0">
              <w:t>Extendable / Table 7.4.4</w:t>
            </w:r>
            <w:r w:rsidRPr="00441CD0">
              <w:rPr>
                <w:lang w:val="de-DE"/>
              </w:rPr>
              <w:t>.1-3</w:t>
            </w:r>
          </w:p>
        </w:tc>
        <w:tc>
          <w:tcPr>
            <w:tcW w:w="751" w:type="pct"/>
          </w:tcPr>
          <w:p w14:paraId="7E8DC6C9" w14:textId="77777777" w:rsidR="00EE5860" w:rsidRPr="00441CD0" w:rsidRDefault="00EE5860" w:rsidP="00BB0E1F">
            <w:pPr>
              <w:pStyle w:val="TAC"/>
              <w:rPr>
                <w:lang w:eastAsia="zh-CN"/>
              </w:rPr>
            </w:pPr>
            <w:r w:rsidRPr="00441CD0">
              <w:t>Not Applicable</w:t>
            </w:r>
          </w:p>
        </w:tc>
      </w:tr>
      <w:tr w:rsidR="001046A9" w:rsidRPr="00441CD0" w14:paraId="6635543C" w14:textId="77777777" w:rsidTr="001046A9">
        <w:tc>
          <w:tcPr>
            <w:tcW w:w="846" w:type="pct"/>
          </w:tcPr>
          <w:p w14:paraId="24C0BF78" w14:textId="77777777" w:rsidR="00EE5860" w:rsidRPr="00441CD0" w:rsidRDefault="00EE5860" w:rsidP="00BB0E1F">
            <w:pPr>
              <w:pStyle w:val="TAC"/>
              <w:rPr>
                <w:lang w:val="sv-SE"/>
              </w:rPr>
            </w:pPr>
            <w:r w:rsidRPr="00441CD0">
              <w:t>234</w:t>
            </w:r>
          </w:p>
        </w:tc>
        <w:tc>
          <w:tcPr>
            <w:tcW w:w="1879" w:type="pct"/>
          </w:tcPr>
          <w:p w14:paraId="117E34EA" w14:textId="77777777" w:rsidR="00EE5860" w:rsidRPr="00441CD0" w:rsidRDefault="00EE5860" w:rsidP="00BB0E1F">
            <w:pPr>
              <w:pStyle w:val="TAL"/>
            </w:pPr>
            <w:r w:rsidRPr="00441CD0">
              <w:t>Average Packet Delay</w:t>
            </w:r>
          </w:p>
        </w:tc>
        <w:tc>
          <w:tcPr>
            <w:tcW w:w="1524" w:type="pct"/>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751" w:type="pct"/>
          </w:tcPr>
          <w:p w14:paraId="487C5E2A" w14:textId="77777777" w:rsidR="00EE5860" w:rsidRPr="00441CD0" w:rsidRDefault="00EE5860" w:rsidP="00BB0E1F">
            <w:pPr>
              <w:pStyle w:val="TAC"/>
              <w:rPr>
                <w:lang w:val="de-DE"/>
              </w:rPr>
            </w:pPr>
            <w:r w:rsidRPr="00441CD0">
              <w:rPr>
                <w:lang w:val="de-DE"/>
              </w:rPr>
              <w:t>4</w:t>
            </w:r>
          </w:p>
        </w:tc>
      </w:tr>
      <w:tr w:rsidR="001046A9" w:rsidRPr="00441CD0" w14:paraId="0492C820" w14:textId="77777777" w:rsidTr="001046A9">
        <w:tc>
          <w:tcPr>
            <w:tcW w:w="846" w:type="pct"/>
          </w:tcPr>
          <w:p w14:paraId="26ED7FFA" w14:textId="77777777" w:rsidR="00EE5860" w:rsidRPr="00441CD0" w:rsidRDefault="00EE5860" w:rsidP="00BB0E1F">
            <w:pPr>
              <w:pStyle w:val="TAC"/>
              <w:rPr>
                <w:lang w:val="sv-SE"/>
              </w:rPr>
            </w:pPr>
            <w:r w:rsidRPr="00441CD0">
              <w:t>235</w:t>
            </w:r>
          </w:p>
        </w:tc>
        <w:tc>
          <w:tcPr>
            <w:tcW w:w="1879" w:type="pct"/>
          </w:tcPr>
          <w:p w14:paraId="00536F2B" w14:textId="77777777" w:rsidR="00EE5860" w:rsidRPr="00441CD0" w:rsidRDefault="00EE5860" w:rsidP="00BB0E1F">
            <w:pPr>
              <w:pStyle w:val="TAL"/>
            </w:pPr>
            <w:r w:rsidRPr="00441CD0">
              <w:t>Minimum Packet Delay</w:t>
            </w:r>
          </w:p>
        </w:tc>
        <w:tc>
          <w:tcPr>
            <w:tcW w:w="1524" w:type="pct"/>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751" w:type="pct"/>
          </w:tcPr>
          <w:p w14:paraId="73545020" w14:textId="77777777" w:rsidR="00EE5860" w:rsidRPr="00441CD0" w:rsidRDefault="00EE5860" w:rsidP="00BB0E1F">
            <w:pPr>
              <w:pStyle w:val="TAC"/>
              <w:rPr>
                <w:lang w:val="de-DE"/>
              </w:rPr>
            </w:pPr>
            <w:r w:rsidRPr="00441CD0">
              <w:rPr>
                <w:lang w:val="de-DE"/>
              </w:rPr>
              <w:t>4</w:t>
            </w:r>
          </w:p>
        </w:tc>
      </w:tr>
      <w:tr w:rsidR="001046A9" w:rsidRPr="00441CD0" w14:paraId="4FCA6BE0" w14:textId="77777777" w:rsidTr="001046A9">
        <w:tc>
          <w:tcPr>
            <w:tcW w:w="846" w:type="pct"/>
          </w:tcPr>
          <w:p w14:paraId="0E1427B4" w14:textId="77777777" w:rsidR="00EE5860" w:rsidRPr="00441CD0" w:rsidRDefault="00EE5860" w:rsidP="00BB0E1F">
            <w:pPr>
              <w:pStyle w:val="TAC"/>
              <w:rPr>
                <w:lang w:val="sv-SE"/>
              </w:rPr>
            </w:pPr>
            <w:r w:rsidRPr="00441CD0">
              <w:t>236</w:t>
            </w:r>
          </w:p>
        </w:tc>
        <w:tc>
          <w:tcPr>
            <w:tcW w:w="1879" w:type="pct"/>
          </w:tcPr>
          <w:p w14:paraId="3643E115" w14:textId="77777777" w:rsidR="00EE5860" w:rsidRPr="00441CD0" w:rsidRDefault="00EE5860" w:rsidP="00BB0E1F">
            <w:pPr>
              <w:pStyle w:val="TAL"/>
            </w:pPr>
            <w:r w:rsidRPr="00441CD0">
              <w:t>Maximum Packet Delay</w:t>
            </w:r>
          </w:p>
        </w:tc>
        <w:tc>
          <w:tcPr>
            <w:tcW w:w="1524" w:type="pct"/>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751" w:type="pct"/>
          </w:tcPr>
          <w:p w14:paraId="67EED0BA" w14:textId="77777777" w:rsidR="00EE5860" w:rsidRPr="00441CD0" w:rsidRDefault="00EE5860" w:rsidP="00BB0E1F">
            <w:pPr>
              <w:pStyle w:val="TAC"/>
              <w:rPr>
                <w:lang w:val="de-DE"/>
              </w:rPr>
            </w:pPr>
            <w:r w:rsidRPr="00441CD0">
              <w:rPr>
                <w:lang w:val="de-DE"/>
              </w:rPr>
              <w:t>4</w:t>
            </w:r>
          </w:p>
        </w:tc>
      </w:tr>
      <w:tr w:rsidR="001046A9" w:rsidRPr="00441CD0" w14:paraId="6FA9402C" w14:textId="77777777" w:rsidTr="001046A9">
        <w:tc>
          <w:tcPr>
            <w:tcW w:w="846" w:type="pct"/>
          </w:tcPr>
          <w:p w14:paraId="23995754" w14:textId="77777777" w:rsidR="00EE5860" w:rsidRPr="00441CD0" w:rsidRDefault="00EE5860" w:rsidP="00BB0E1F">
            <w:pPr>
              <w:pStyle w:val="TAC"/>
              <w:rPr>
                <w:lang w:val="sv-SE"/>
              </w:rPr>
            </w:pPr>
            <w:r w:rsidRPr="00441CD0">
              <w:t>237</w:t>
            </w:r>
          </w:p>
        </w:tc>
        <w:tc>
          <w:tcPr>
            <w:tcW w:w="1879" w:type="pct"/>
          </w:tcPr>
          <w:p w14:paraId="4CB7FB05" w14:textId="77777777" w:rsidR="00EE5860" w:rsidRPr="00441CD0" w:rsidRDefault="00EE5860" w:rsidP="00BB0E1F">
            <w:pPr>
              <w:pStyle w:val="TAL"/>
            </w:pPr>
            <w:r w:rsidRPr="00441CD0">
              <w:t>QoS Report Trigger</w:t>
            </w:r>
          </w:p>
        </w:tc>
        <w:tc>
          <w:tcPr>
            <w:tcW w:w="1524" w:type="pct"/>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751" w:type="pct"/>
          </w:tcPr>
          <w:p w14:paraId="4AA67A28" w14:textId="77777777" w:rsidR="00EE5860" w:rsidRPr="00441CD0" w:rsidRDefault="00EE5860" w:rsidP="00BB0E1F">
            <w:pPr>
              <w:pStyle w:val="TAC"/>
              <w:rPr>
                <w:lang w:val="de-DE"/>
              </w:rPr>
            </w:pPr>
            <w:r w:rsidRPr="00441CD0">
              <w:rPr>
                <w:lang w:val="de-DE"/>
              </w:rPr>
              <w:t>1</w:t>
            </w:r>
          </w:p>
        </w:tc>
      </w:tr>
      <w:tr w:rsidR="001046A9" w:rsidRPr="00441CD0" w14:paraId="333250EF" w14:textId="77777777" w:rsidTr="001046A9">
        <w:tc>
          <w:tcPr>
            <w:tcW w:w="846" w:type="pct"/>
          </w:tcPr>
          <w:p w14:paraId="4B0FCA8D" w14:textId="77777777" w:rsidR="00EE5860" w:rsidRPr="00441CD0" w:rsidRDefault="00EE5860" w:rsidP="00BB0E1F">
            <w:pPr>
              <w:pStyle w:val="TAC"/>
            </w:pPr>
            <w:r w:rsidRPr="00441CD0">
              <w:t>238</w:t>
            </w:r>
          </w:p>
        </w:tc>
        <w:tc>
          <w:tcPr>
            <w:tcW w:w="1879" w:type="pct"/>
          </w:tcPr>
          <w:p w14:paraId="37DA52B9" w14:textId="77777777" w:rsidR="00EE5860" w:rsidRPr="00441CD0" w:rsidRDefault="00EE5860" w:rsidP="00BB0E1F">
            <w:pPr>
              <w:pStyle w:val="TAL"/>
            </w:pPr>
            <w:r w:rsidRPr="00441CD0">
              <w:t>GTP-U Path QoS Control Information</w:t>
            </w:r>
          </w:p>
        </w:tc>
        <w:tc>
          <w:tcPr>
            <w:tcW w:w="1524" w:type="pct"/>
          </w:tcPr>
          <w:p w14:paraId="4DA45255" w14:textId="77777777" w:rsidR="00EE5860" w:rsidRPr="00441CD0" w:rsidRDefault="00EE5860" w:rsidP="00BB0E1F">
            <w:pPr>
              <w:pStyle w:val="TAL"/>
            </w:pPr>
            <w:r w:rsidRPr="00441CD0">
              <w:t>Extendable / Table 7.4.4.1.3-1</w:t>
            </w:r>
          </w:p>
        </w:tc>
        <w:tc>
          <w:tcPr>
            <w:tcW w:w="751" w:type="pct"/>
          </w:tcPr>
          <w:p w14:paraId="33F75987" w14:textId="77777777" w:rsidR="00EE5860" w:rsidRPr="00441CD0" w:rsidRDefault="00EE5860" w:rsidP="00BB0E1F">
            <w:pPr>
              <w:pStyle w:val="TAC"/>
              <w:rPr>
                <w:lang w:val="de-DE"/>
              </w:rPr>
            </w:pPr>
            <w:r w:rsidRPr="00441CD0">
              <w:t>Not Applicable</w:t>
            </w:r>
          </w:p>
        </w:tc>
      </w:tr>
      <w:tr w:rsidR="001046A9" w:rsidRPr="00441CD0" w14:paraId="7560EB62" w14:textId="77777777" w:rsidTr="001046A9">
        <w:tc>
          <w:tcPr>
            <w:tcW w:w="846" w:type="pct"/>
          </w:tcPr>
          <w:p w14:paraId="2C579FD7" w14:textId="77777777" w:rsidR="00EE5860" w:rsidRPr="00441CD0" w:rsidRDefault="00EE5860" w:rsidP="00BB0E1F">
            <w:pPr>
              <w:pStyle w:val="TAC"/>
            </w:pPr>
            <w:r w:rsidRPr="00441CD0">
              <w:t>239</w:t>
            </w:r>
          </w:p>
        </w:tc>
        <w:tc>
          <w:tcPr>
            <w:tcW w:w="1879" w:type="pct"/>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524" w:type="pct"/>
          </w:tcPr>
          <w:p w14:paraId="4BE3897E" w14:textId="77777777" w:rsidR="00EE5860" w:rsidRPr="00441CD0" w:rsidRDefault="00EE5860" w:rsidP="00BB0E1F">
            <w:pPr>
              <w:pStyle w:val="TAL"/>
            </w:pPr>
            <w:r w:rsidRPr="00441CD0">
              <w:t>Extendable / Table 7.4.5.1.5-1</w:t>
            </w:r>
          </w:p>
        </w:tc>
        <w:tc>
          <w:tcPr>
            <w:tcW w:w="751" w:type="pct"/>
          </w:tcPr>
          <w:p w14:paraId="731E8854" w14:textId="77777777" w:rsidR="00EE5860" w:rsidRPr="00441CD0" w:rsidRDefault="00EE5860" w:rsidP="00BB0E1F">
            <w:pPr>
              <w:pStyle w:val="TAC"/>
            </w:pPr>
            <w:r w:rsidRPr="00441CD0">
              <w:t>Not Applicable</w:t>
            </w:r>
          </w:p>
        </w:tc>
      </w:tr>
      <w:tr w:rsidR="001046A9" w:rsidRPr="00441CD0" w14:paraId="2F249F0F" w14:textId="77777777" w:rsidTr="001046A9">
        <w:tc>
          <w:tcPr>
            <w:tcW w:w="846" w:type="pct"/>
          </w:tcPr>
          <w:p w14:paraId="22330BF5" w14:textId="77777777" w:rsidR="00EE5860" w:rsidRPr="00441CD0" w:rsidRDefault="00EE5860" w:rsidP="00BB0E1F">
            <w:pPr>
              <w:pStyle w:val="TAC"/>
            </w:pPr>
            <w:r w:rsidRPr="00441CD0">
              <w:t>240</w:t>
            </w:r>
          </w:p>
        </w:tc>
        <w:tc>
          <w:tcPr>
            <w:tcW w:w="1879" w:type="pct"/>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524" w:type="pct"/>
          </w:tcPr>
          <w:p w14:paraId="151A6AA5" w14:textId="77777777" w:rsidR="00EE5860" w:rsidRPr="00441CD0" w:rsidRDefault="00EE5860" w:rsidP="00BB0E1F">
            <w:pPr>
              <w:pStyle w:val="TAL"/>
            </w:pPr>
            <w:r w:rsidRPr="00441CD0">
              <w:t>Extendable / Table 7.4.5.1.6-1</w:t>
            </w:r>
          </w:p>
        </w:tc>
        <w:tc>
          <w:tcPr>
            <w:tcW w:w="751" w:type="pct"/>
          </w:tcPr>
          <w:p w14:paraId="3179F7CF" w14:textId="77777777" w:rsidR="00EE5860" w:rsidRPr="00441CD0" w:rsidRDefault="00EE5860" w:rsidP="00BB0E1F">
            <w:pPr>
              <w:pStyle w:val="TAC"/>
            </w:pPr>
            <w:r w:rsidRPr="00441CD0">
              <w:t>Not Applicable</w:t>
            </w:r>
          </w:p>
        </w:tc>
      </w:tr>
      <w:tr w:rsidR="001046A9" w:rsidRPr="00441CD0" w14:paraId="12ED6AFF" w14:textId="77777777" w:rsidTr="001046A9">
        <w:tc>
          <w:tcPr>
            <w:tcW w:w="846" w:type="pct"/>
          </w:tcPr>
          <w:p w14:paraId="2AF6DAA4" w14:textId="77777777" w:rsidR="00EE5860" w:rsidRPr="00441CD0" w:rsidRDefault="00EE5860" w:rsidP="00BB0E1F">
            <w:pPr>
              <w:pStyle w:val="TAC"/>
            </w:pPr>
            <w:r w:rsidRPr="00441CD0">
              <w:t>241</w:t>
            </w:r>
          </w:p>
        </w:tc>
        <w:tc>
          <w:tcPr>
            <w:tcW w:w="1879" w:type="pct"/>
          </w:tcPr>
          <w:p w14:paraId="5B2E9766" w14:textId="77777777" w:rsidR="00EE5860" w:rsidRPr="00441CD0" w:rsidRDefault="00EE5860" w:rsidP="00BB0E1F">
            <w:pPr>
              <w:pStyle w:val="TAL"/>
            </w:pPr>
            <w:r w:rsidRPr="00441CD0">
              <w:rPr>
                <w:rFonts w:eastAsia="SimSun"/>
                <w:lang w:val="en-US"/>
              </w:rPr>
              <w:t>GTP-U Path Interface Type</w:t>
            </w:r>
          </w:p>
        </w:tc>
        <w:tc>
          <w:tcPr>
            <w:tcW w:w="1524" w:type="pct"/>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751" w:type="pct"/>
          </w:tcPr>
          <w:p w14:paraId="49887496" w14:textId="77777777" w:rsidR="00EE5860" w:rsidRPr="00441CD0" w:rsidRDefault="00EE5860" w:rsidP="00BB0E1F">
            <w:pPr>
              <w:pStyle w:val="TAC"/>
            </w:pPr>
            <w:r w:rsidRPr="00441CD0">
              <w:t>1</w:t>
            </w:r>
          </w:p>
        </w:tc>
      </w:tr>
      <w:tr w:rsidR="001046A9" w:rsidRPr="00441CD0" w14:paraId="4F3E4259" w14:textId="77777777" w:rsidTr="001046A9">
        <w:tc>
          <w:tcPr>
            <w:tcW w:w="846" w:type="pct"/>
          </w:tcPr>
          <w:p w14:paraId="392E7D92" w14:textId="77777777" w:rsidR="00EE5860" w:rsidRPr="00441CD0" w:rsidRDefault="00EE5860" w:rsidP="00BB0E1F">
            <w:pPr>
              <w:pStyle w:val="TAC"/>
            </w:pPr>
            <w:r w:rsidRPr="00441CD0">
              <w:t>242</w:t>
            </w:r>
          </w:p>
        </w:tc>
        <w:tc>
          <w:tcPr>
            <w:tcW w:w="1879" w:type="pct"/>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524" w:type="pct"/>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751" w:type="pct"/>
          </w:tcPr>
          <w:p w14:paraId="30E7FF6A" w14:textId="77777777" w:rsidR="00EE5860" w:rsidRPr="00441CD0" w:rsidRDefault="00EE5860" w:rsidP="00BB0E1F">
            <w:pPr>
              <w:pStyle w:val="TAC"/>
              <w:rPr>
                <w:lang w:eastAsia="zh-CN"/>
              </w:rPr>
            </w:pPr>
            <w:r w:rsidRPr="00441CD0">
              <w:rPr>
                <w:lang w:val="de-DE"/>
              </w:rPr>
              <w:t>Not applicable</w:t>
            </w:r>
          </w:p>
        </w:tc>
      </w:tr>
      <w:tr w:rsidR="001046A9" w:rsidRPr="00441CD0" w14:paraId="7D06719A" w14:textId="77777777" w:rsidTr="001046A9">
        <w:tc>
          <w:tcPr>
            <w:tcW w:w="846" w:type="pct"/>
          </w:tcPr>
          <w:p w14:paraId="22843D0E" w14:textId="77777777" w:rsidR="00EE5860" w:rsidRPr="00441CD0" w:rsidRDefault="00EE5860" w:rsidP="00BB0E1F">
            <w:pPr>
              <w:pStyle w:val="TAC"/>
            </w:pPr>
            <w:r w:rsidRPr="00441CD0">
              <w:rPr>
                <w:lang w:eastAsia="zh-CN"/>
              </w:rPr>
              <w:t>243</w:t>
            </w:r>
          </w:p>
        </w:tc>
        <w:tc>
          <w:tcPr>
            <w:tcW w:w="1879" w:type="pct"/>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524" w:type="pct"/>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751" w:type="pct"/>
          </w:tcPr>
          <w:p w14:paraId="5517618E" w14:textId="77777777" w:rsidR="00EE5860" w:rsidRPr="00441CD0" w:rsidRDefault="00EE5860" w:rsidP="00BB0E1F">
            <w:pPr>
              <w:pStyle w:val="TAC"/>
              <w:rPr>
                <w:lang w:eastAsia="zh-CN"/>
              </w:rPr>
            </w:pPr>
            <w:r w:rsidRPr="00441CD0">
              <w:rPr>
                <w:rFonts w:hint="eastAsia"/>
                <w:lang w:eastAsia="zh-CN"/>
              </w:rPr>
              <w:t>1</w:t>
            </w:r>
          </w:p>
        </w:tc>
      </w:tr>
      <w:tr w:rsidR="001046A9" w:rsidRPr="00441CD0" w14:paraId="7FD15E68" w14:textId="77777777" w:rsidTr="001046A9">
        <w:tc>
          <w:tcPr>
            <w:tcW w:w="846" w:type="pct"/>
          </w:tcPr>
          <w:p w14:paraId="7B412C29" w14:textId="77777777" w:rsidR="00EE5860" w:rsidRPr="00441CD0" w:rsidRDefault="00EE5860" w:rsidP="00BB0E1F">
            <w:pPr>
              <w:pStyle w:val="TAC"/>
            </w:pPr>
            <w:r w:rsidRPr="00441CD0">
              <w:rPr>
                <w:lang w:eastAsia="zh-CN"/>
              </w:rPr>
              <w:t>244</w:t>
            </w:r>
          </w:p>
        </w:tc>
        <w:tc>
          <w:tcPr>
            <w:tcW w:w="1879" w:type="pct"/>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524" w:type="pct"/>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751" w:type="pct"/>
          </w:tcPr>
          <w:p w14:paraId="7C0C52CC" w14:textId="77777777" w:rsidR="00EE5860" w:rsidRPr="00441CD0" w:rsidRDefault="00EE5860" w:rsidP="00BB0E1F">
            <w:pPr>
              <w:pStyle w:val="TAC"/>
              <w:rPr>
                <w:lang w:eastAsia="zh-CN"/>
              </w:rPr>
            </w:pPr>
            <w:r w:rsidRPr="00441CD0">
              <w:rPr>
                <w:rFonts w:hint="eastAsia"/>
                <w:lang w:eastAsia="zh-CN"/>
              </w:rPr>
              <w:t>1</w:t>
            </w:r>
          </w:p>
        </w:tc>
      </w:tr>
      <w:tr w:rsidR="001046A9" w:rsidRPr="00441CD0" w14:paraId="7575A404" w14:textId="77777777" w:rsidTr="001046A9">
        <w:tc>
          <w:tcPr>
            <w:tcW w:w="846" w:type="pct"/>
          </w:tcPr>
          <w:p w14:paraId="1E1FB731" w14:textId="77777777" w:rsidR="00EE5860" w:rsidRPr="00441CD0" w:rsidRDefault="00EE5860" w:rsidP="00BB0E1F">
            <w:pPr>
              <w:pStyle w:val="TAC"/>
            </w:pPr>
            <w:r w:rsidRPr="00441CD0">
              <w:rPr>
                <w:lang w:eastAsia="zh-CN"/>
              </w:rPr>
              <w:t>245</w:t>
            </w:r>
          </w:p>
        </w:tc>
        <w:tc>
          <w:tcPr>
            <w:tcW w:w="1879" w:type="pct"/>
          </w:tcPr>
          <w:p w14:paraId="41C38C92" w14:textId="77777777" w:rsidR="00EE5860" w:rsidRPr="00441CD0" w:rsidRDefault="00EE5860" w:rsidP="00BB0E1F">
            <w:pPr>
              <w:pStyle w:val="TAL"/>
              <w:rPr>
                <w:lang w:eastAsia="zh-CN"/>
              </w:rPr>
            </w:pPr>
            <w:r w:rsidRPr="00441CD0">
              <w:t>Packet Delay Thresholds</w:t>
            </w:r>
          </w:p>
        </w:tc>
        <w:tc>
          <w:tcPr>
            <w:tcW w:w="1524" w:type="pct"/>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751" w:type="pct"/>
          </w:tcPr>
          <w:p w14:paraId="138F2470" w14:textId="77777777" w:rsidR="00EE5860" w:rsidRPr="00441CD0" w:rsidRDefault="00EE5860" w:rsidP="00BB0E1F">
            <w:pPr>
              <w:pStyle w:val="TAC"/>
              <w:rPr>
                <w:lang w:eastAsia="zh-CN"/>
              </w:rPr>
            </w:pPr>
            <w:r w:rsidRPr="00441CD0">
              <w:rPr>
                <w:lang w:eastAsia="zh-CN"/>
              </w:rPr>
              <w:t>1</w:t>
            </w:r>
          </w:p>
        </w:tc>
      </w:tr>
      <w:tr w:rsidR="001046A9" w:rsidRPr="00441CD0" w14:paraId="0CC4D64D" w14:textId="77777777" w:rsidTr="001046A9">
        <w:tc>
          <w:tcPr>
            <w:tcW w:w="846" w:type="pct"/>
          </w:tcPr>
          <w:p w14:paraId="3D222AA9" w14:textId="77777777" w:rsidR="00EE5860" w:rsidRPr="00441CD0" w:rsidRDefault="00EE5860" w:rsidP="00BB0E1F">
            <w:pPr>
              <w:pStyle w:val="TAC"/>
              <w:rPr>
                <w:lang w:eastAsia="zh-CN"/>
              </w:rPr>
            </w:pPr>
            <w:r w:rsidRPr="00441CD0">
              <w:rPr>
                <w:lang w:eastAsia="zh-CN"/>
              </w:rPr>
              <w:t>246</w:t>
            </w:r>
          </w:p>
        </w:tc>
        <w:tc>
          <w:tcPr>
            <w:tcW w:w="1879" w:type="pct"/>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524" w:type="pct"/>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751" w:type="pct"/>
          </w:tcPr>
          <w:p w14:paraId="275541AA" w14:textId="77777777" w:rsidR="00EE5860" w:rsidRPr="00441CD0" w:rsidRDefault="00EE5860" w:rsidP="00BB0E1F">
            <w:pPr>
              <w:pStyle w:val="TAC"/>
              <w:rPr>
                <w:lang w:eastAsia="zh-CN"/>
              </w:rPr>
            </w:pPr>
            <w:r w:rsidRPr="00441CD0">
              <w:rPr>
                <w:rFonts w:hint="eastAsia"/>
                <w:lang w:eastAsia="zh-CN"/>
              </w:rPr>
              <w:t>4</w:t>
            </w:r>
          </w:p>
        </w:tc>
      </w:tr>
      <w:tr w:rsidR="001046A9" w:rsidRPr="00441CD0" w14:paraId="49B42645" w14:textId="77777777" w:rsidTr="001046A9">
        <w:tc>
          <w:tcPr>
            <w:tcW w:w="846" w:type="pct"/>
          </w:tcPr>
          <w:p w14:paraId="765DFCA5" w14:textId="77777777" w:rsidR="00EE5860" w:rsidRPr="00441CD0" w:rsidRDefault="00EE5860" w:rsidP="00BB0E1F">
            <w:pPr>
              <w:pStyle w:val="TAC"/>
              <w:rPr>
                <w:lang w:eastAsia="zh-CN"/>
              </w:rPr>
            </w:pPr>
            <w:r w:rsidRPr="00441CD0">
              <w:rPr>
                <w:lang w:eastAsia="zh-CN"/>
              </w:rPr>
              <w:t>247</w:t>
            </w:r>
          </w:p>
        </w:tc>
        <w:tc>
          <w:tcPr>
            <w:tcW w:w="1879" w:type="pct"/>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524" w:type="pct"/>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751" w:type="pct"/>
          </w:tcPr>
          <w:p w14:paraId="6B08BFD4" w14:textId="77777777" w:rsidR="00EE5860" w:rsidRPr="00441CD0" w:rsidRDefault="00EE5860" w:rsidP="00BB0E1F">
            <w:pPr>
              <w:pStyle w:val="TAC"/>
              <w:rPr>
                <w:lang w:eastAsia="zh-CN"/>
              </w:rPr>
            </w:pPr>
            <w:r w:rsidRPr="00441CD0">
              <w:rPr>
                <w:lang w:val="de-DE"/>
              </w:rPr>
              <w:t>Not applicable</w:t>
            </w:r>
          </w:p>
        </w:tc>
      </w:tr>
      <w:tr w:rsidR="001046A9" w:rsidRPr="00441CD0" w14:paraId="20FC5CA7" w14:textId="77777777" w:rsidTr="001046A9">
        <w:tc>
          <w:tcPr>
            <w:tcW w:w="846" w:type="pct"/>
          </w:tcPr>
          <w:p w14:paraId="1F2D0175" w14:textId="77777777" w:rsidR="00EE5860" w:rsidRPr="00441CD0" w:rsidRDefault="00EE5860" w:rsidP="00BB0E1F">
            <w:pPr>
              <w:pStyle w:val="TAC"/>
              <w:rPr>
                <w:lang w:eastAsia="zh-CN"/>
              </w:rPr>
            </w:pPr>
            <w:r w:rsidRPr="00441CD0">
              <w:rPr>
                <w:lang w:eastAsia="zh-CN"/>
              </w:rPr>
              <w:t>248</w:t>
            </w:r>
          </w:p>
        </w:tc>
        <w:tc>
          <w:tcPr>
            <w:tcW w:w="1879" w:type="pct"/>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524" w:type="pct"/>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751" w:type="pct"/>
          </w:tcPr>
          <w:p w14:paraId="028E1D08" w14:textId="77777777" w:rsidR="00EE5860" w:rsidRPr="00441CD0" w:rsidRDefault="00EE5860" w:rsidP="00BB0E1F">
            <w:pPr>
              <w:pStyle w:val="TAC"/>
              <w:rPr>
                <w:lang w:eastAsia="zh-CN"/>
              </w:rPr>
            </w:pPr>
            <w:r w:rsidRPr="00441CD0">
              <w:rPr>
                <w:lang w:eastAsia="zh-CN"/>
              </w:rPr>
              <w:t>1</w:t>
            </w:r>
          </w:p>
        </w:tc>
      </w:tr>
      <w:tr w:rsidR="001046A9" w:rsidRPr="00441CD0" w14:paraId="2020C23E" w14:textId="77777777" w:rsidTr="001046A9">
        <w:tc>
          <w:tcPr>
            <w:tcW w:w="846" w:type="pct"/>
          </w:tcPr>
          <w:p w14:paraId="0C7B349C" w14:textId="77777777" w:rsidR="00EE5860" w:rsidRPr="00441CD0" w:rsidRDefault="00EE5860" w:rsidP="00BB0E1F">
            <w:pPr>
              <w:pStyle w:val="TAC"/>
              <w:rPr>
                <w:lang w:eastAsia="zh-CN"/>
              </w:rPr>
            </w:pPr>
            <w:r w:rsidRPr="00441CD0">
              <w:rPr>
                <w:lang w:eastAsia="zh-CN"/>
              </w:rPr>
              <w:t>249</w:t>
            </w:r>
          </w:p>
        </w:tc>
        <w:tc>
          <w:tcPr>
            <w:tcW w:w="1879" w:type="pct"/>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524" w:type="pct"/>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751" w:type="pct"/>
          </w:tcPr>
          <w:p w14:paraId="31DA55F7" w14:textId="77777777" w:rsidR="00EE5860" w:rsidRPr="00441CD0" w:rsidRDefault="00EE5860" w:rsidP="00BB0E1F">
            <w:pPr>
              <w:pStyle w:val="TAC"/>
              <w:rPr>
                <w:lang w:eastAsia="zh-CN"/>
              </w:rPr>
            </w:pPr>
            <w:r w:rsidRPr="00441CD0">
              <w:rPr>
                <w:lang w:eastAsia="zh-CN"/>
              </w:rPr>
              <w:t>1</w:t>
            </w:r>
          </w:p>
        </w:tc>
      </w:tr>
      <w:tr w:rsidR="001046A9" w:rsidRPr="00441CD0" w14:paraId="1C6E6896" w14:textId="77777777" w:rsidTr="001046A9">
        <w:tc>
          <w:tcPr>
            <w:tcW w:w="846" w:type="pct"/>
          </w:tcPr>
          <w:p w14:paraId="23C89260" w14:textId="77777777" w:rsidR="00EE5860" w:rsidRPr="00441CD0" w:rsidRDefault="00EE5860" w:rsidP="00BB0E1F">
            <w:pPr>
              <w:pStyle w:val="TAC"/>
              <w:rPr>
                <w:lang w:eastAsia="zh-CN"/>
              </w:rPr>
            </w:pPr>
            <w:r w:rsidRPr="00441CD0">
              <w:rPr>
                <w:lang w:eastAsia="zh-CN"/>
              </w:rPr>
              <w:t>250</w:t>
            </w:r>
          </w:p>
        </w:tc>
        <w:tc>
          <w:tcPr>
            <w:tcW w:w="1879" w:type="pct"/>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524" w:type="pct"/>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751" w:type="pct"/>
          </w:tcPr>
          <w:p w14:paraId="17C5DAFA" w14:textId="77777777" w:rsidR="00EE5860" w:rsidRPr="00441CD0" w:rsidRDefault="00EE5860" w:rsidP="00BB0E1F">
            <w:pPr>
              <w:pStyle w:val="TAC"/>
              <w:rPr>
                <w:lang w:eastAsia="zh-CN"/>
              </w:rPr>
            </w:pPr>
            <w:r w:rsidRPr="00441CD0">
              <w:rPr>
                <w:lang w:eastAsia="zh-CN"/>
              </w:rPr>
              <w:t>2</w:t>
            </w:r>
          </w:p>
        </w:tc>
      </w:tr>
      <w:tr w:rsidR="001046A9" w:rsidRPr="00441CD0" w14:paraId="247A1406" w14:textId="77777777" w:rsidTr="001046A9">
        <w:tc>
          <w:tcPr>
            <w:tcW w:w="846" w:type="pct"/>
          </w:tcPr>
          <w:p w14:paraId="52AF0C12" w14:textId="77777777" w:rsidR="00EE5860" w:rsidRPr="00441CD0" w:rsidRDefault="00EE5860" w:rsidP="00BB0E1F">
            <w:pPr>
              <w:pStyle w:val="TAC"/>
              <w:rPr>
                <w:lang w:eastAsia="zh-CN"/>
              </w:rPr>
            </w:pPr>
            <w:r w:rsidRPr="00441CD0">
              <w:rPr>
                <w:lang w:eastAsia="zh-CN"/>
              </w:rPr>
              <w:t>251</w:t>
            </w:r>
          </w:p>
        </w:tc>
        <w:tc>
          <w:tcPr>
            <w:tcW w:w="1879" w:type="pct"/>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524" w:type="pct"/>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751" w:type="pct"/>
          </w:tcPr>
          <w:p w14:paraId="4C1A3542" w14:textId="77777777" w:rsidR="00EE5860" w:rsidRPr="00441CD0" w:rsidRDefault="00EE5860" w:rsidP="00BB0E1F">
            <w:pPr>
              <w:pStyle w:val="TAC"/>
              <w:rPr>
                <w:lang w:eastAsia="zh-CN"/>
              </w:rPr>
            </w:pPr>
            <w:r w:rsidRPr="00441CD0">
              <w:rPr>
                <w:lang w:eastAsia="zh-CN"/>
              </w:rPr>
              <w:t>1</w:t>
            </w:r>
          </w:p>
        </w:tc>
      </w:tr>
      <w:tr w:rsidR="001046A9" w:rsidRPr="00441CD0" w14:paraId="05884F05" w14:textId="77777777" w:rsidTr="001046A9">
        <w:tc>
          <w:tcPr>
            <w:tcW w:w="846" w:type="pct"/>
          </w:tcPr>
          <w:p w14:paraId="7A5EE4FF" w14:textId="77777777" w:rsidR="00EE5860" w:rsidRPr="00441CD0" w:rsidRDefault="00EE5860" w:rsidP="00BB0E1F">
            <w:pPr>
              <w:pStyle w:val="TAC"/>
              <w:rPr>
                <w:lang w:eastAsia="zh-CN"/>
              </w:rPr>
            </w:pPr>
            <w:r w:rsidRPr="00441CD0">
              <w:rPr>
                <w:lang w:eastAsia="zh-CN"/>
              </w:rPr>
              <w:t>252</w:t>
            </w:r>
          </w:p>
        </w:tc>
        <w:tc>
          <w:tcPr>
            <w:tcW w:w="1879" w:type="pct"/>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524" w:type="pct"/>
          </w:tcPr>
          <w:p w14:paraId="53422710" w14:textId="77777777" w:rsidR="00EE5860" w:rsidRPr="00441CD0" w:rsidRDefault="00EE5860" w:rsidP="00BB0E1F">
            <w:pPr>
              <w:pStyle w:val="TAL"/>
            </w:pPr>
            <w:r w:rsidRPr="00441CD0">
              <w:t>Extendable / Table 7.5.7.1-2</w:t>
            </w:r>
          </w:p>
        </w:tc>
        <w:tc>
          <w:tcPr>
            <w:tcW w:w="751" w:type="pct"/>
          </w:tcPr>
          <w:p w14:paraId="2BE183C1" w14:textId="77777777" w:rsidR="00EE5860" w:rsidRPr="00441CD0" w:rsidRDefault="00EE5860" w:rsidP="00BB0E1F">
            <w:pPr>
              <w:pStyle w:val="TAC"/>
              <w:rPr>
                <w:lang w:eastAsia="zh-CN"/>
              </w:rPr>
            </w:pPr>
            <w:r w:rsidRPr="00441CD0">
              <w:rPr>
                <w:lang w:val="de-DE"/>
              </w:rPr>
              <w:t>Not applicable</w:t>
            </w:r>
          </w:p>
        </w:tc>
      </w:tr>
      <w:tr w:rsidR="001046A9" w:rsidRPr="00441CD0" w14:paraId="2868964D" w14:textId="77777777" w:rsidTr="001046A9">
        <w:tc>
          <w:tcPr>
            <w:tcW w:w="846" w:type="pct"/>
          </w:tcPr>
          <w:p w14:paraId="594C265E" w14:textId="77777777" w:rsidR="00EE5860" w:rsidRPr="00441CD0" w:rsidRDefault="00EE5860" w:rsidP="00BB0E1F">
            <w:pPr>
              <w:pStyle w:val="TAC"/>
              <w:rPr>
                <w:lang w:eastAsia="zh-CN"/>
              </w:rPr>
            </w:pPr>
            <w:r w:rsidRPr="00441CD0">
              <w:rPr>
                <w:lang w:eastAsia="zh-CN"/>
              </w:rPr>
              <w:t>253</w:t>
            </w:r>
          </w:p>
        </w:tc>
        <w:tc>
          <w:tcPr>
            <w:tcW w:w="1879" w:type="pct"/>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524" w:type="pct"/>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751" w:type="pct"/>
          </w:tcPr>
          <w:p w14:paraId="29B1E345" w14:textId="77777777" w:rsidR="00EE5860" w:rsidRPr="00441CD0" w:rsidRDefault="00EE5860" w:rsidP="00BB0E1F">
            <w:pPr>
              <w:pStyle w:val="TAC"/>
              <w:rPr>
                <w:lang w:eastAsia="zh-CN"/>
              </w:rPr>
            </w:pPr>
            <w:r w:rsidRPr="00441CD0">
              <w:rPr>
                <w:lang w:eastAsia="zh-CN"/>
              </w:rPr>
              <w:t>16</w:t>
            </w:r>
          </w:p>
        </w:tc>
      </w:tr>
      <w:tr w:rsidR="001046A9" w:rsidRPr="00441CD0" w14:paraId="335E5BC6" w14:textId="77777777" w:rsidTr="001046A9">
        <w:tc>
          <w:tcPr>
            <w:tcW w:w="846" w:type="pct"/>
          </w:tcPr>
          <w:p w14:paraId="4F5ABF58" w14:textId="77777777" w:rsidR="00EE5860" w:rsidRPr="00441CD0" w:rsidRDefault="00EE5860" w:rsidP="00BB0E1F">
            <w:pPr>
              <w:pStyle w:val="TAC"/>
            </w:pPr>
            <w:r w:rsidRPr="00441CD0">
              <w:t>254</w:t>
            </w:r>
          </w:p>
        </w:tc>
        <w:tc>
          <w:tcPr>
            <w:tcW w:w="1879" w:type="pct"/>
          </w:tcPr>
          <w:p w14:paraId="676B75B9" w14:textId="77777777" w:rsidR="00EE5860" w:rsidRPr="00441CD0" w:rsidRDefault="00EE5860" w:rsidP="00BB0E1F">
            <w:pPr>
              <w:pStyle w:val="TAL"/>
              <w:rPr>
                <w:lang w:eastAsia="zh-CN"/>
              </w:rPr>
            </w:pPr>
            <w:r w:rsidRPr="00441CD0">
              <w:t>Ethernet Context Information</w:t>
            </w:r>
          </w:p>
        </w:tc>
        <w:tc>
          <w:tcPr>
            <w:tcW w:w="1524" w:type="pct"/>
          </w:tcPr>
          <w:p w14:paraId="2090237C" w14:textId="77777777" w:rsidR="00EE5860" w:rsidRPr="00441CD0" w:rsidRDefault="00EE5860" w:rsidP="00BB0E1F">
            <w:pPr>
              <w:pStyle w:val="TAL"/>
            </w:pPr>
            <w:r w:rsidRPr="00441CD0">
              <w:t>Extendable / Table 7.5.4.21-1</w:t>
            </w:r>
          </w:p>
        </w:tc>
        <w:tc>
          <w:tcPr>
            <w:tcW w:w="751" w:type="pct"/>
          </w:tcPr>
          <w:p w14:paraId="54AE0764" w14:textId="77777777" w:rsidR="00EE5860" w:rsidRPr="00441CD0" w:rsidRDefault="00EE5860" w:rsidP="00BB0E1F">
            <w:pPr>
              <w:pStyle w:val="TAC"/>
              <w:rPr>
                <w:lang w:eastAsia="zh-CN"/>
              </w:rPr>
            </w:pPr>
            <w:r w:rsidRPr="00441CD0">
              <w:t>Not Applicable</w:t>
            </w:r>
          </w:p>
        </w:tc>
      </w:tr>
      <w:tr w:rsidR="001046A9" w:rsidRPr="00441CD0" w14:paraId="548EAC8C" w14:textId="77777777" w:rsidTr="001046A9">
        <w:tc>
          <w:tcPr>
            <w:tcW w:w="846" w:type="pct"/>
          </w:tcPr>
          <w:p w14:paraId="45F3899B" w14:textId="77777777" w:rsidR="00EE5860" w:rsidRPr="00441CD0" w:rsidRDefault="00EE5860" w:rsidP="00BB0E1F">
            <w:pPr>
              <w:pStyle w:val="TAC"/>
              <w:rPr>
                <w:lang w:eastAsia="zh-CN"/>
              </w:rPr>
            </w:pPr>
            <w:r w:rsidRPr="00441CD0">
              <w:rPr>
                <w:lang w:eastAsia="zh-CN"/>
              </w:rPr>
              <w:t>255</w:t>
            </w:r>
          </w:p>
        </w:tc>
        <w:tc>
          <w:tcPr>
            <w:tcW w:w="1879" w:type="pct"/>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524" w:type="pct"/>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751" w:type="pct"/>
          </w:tcPr>
          <w:p w14:paraId="6F1D5D3C" w14:textId="77777777" w:rsidR="00EE5860" w:rsidRPr="00441CD0" w:rsidRDefault="00EE5860" w:rsidP="00BB0E1F">
            <w:pPr>
              <w:pStyle w:val="TAC"/>
              <w:rPr>
                <w:lang w:eastAsia="zh-CN"/>
              </w:rPr>
            </w:pPr>
            <w:r w:rsidRPr="00441CD0">
              <w:t>Not Applicable</w:t>
            </w:r>
          </w:p>
        </w:tc>
      </w:tr>
      <w:tr w:rsidR="001046A9" w:rsidRPr="00441CD0" w14:paraId="7BA6D8E0" w14:textId="77777777" w:rsidTr="001046A9">
        <w:tc>
          <w:tcPr>
            <w:tcW w:w="846" w:type="pct"/>
          </w:tcPr>
          <w:p w14:paraId="007E6A7A" w14:textId="77777777" w:rsidR="00EE5860" w:rsidRPr="00441CD0" w:rsidRDefault="00EE5860" w:rsidP="00BB0E1F">
            <w:pPr>
              <w:pStyle w:val="TAC"/>
              <w:rPr>
                <w:lang w:eastAsia="zh-CN"/>
              </w:rPr>
            </w:pPr>
            <w:r w:rsidRPr="00441CD0">
              <w:rPr>
                <w:lang w:eastAsia="zh-CN"/>
              </w:rPr>
              <w:t>256</w:t>
            </w:r>
          </w:p>
        </w:tc>
        <w:tc>
          <w:tcPr>
            <w:tcW w:w="1879" w:type="pct"/>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524" w:type="pct"/>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751" w:type="pct"/>
          </w:tcPr>
          <w:p w14:paraId="5DC57859" w14:textId="77777777" w:rsidR="00EE5860" w:rsidRPr="00441CD0" w:rsidRDefault="00EE5860" w:rsidP="00BB0E1F">
            <w:pPr>
              <w:pStyle w:val="TAC"/>
            </w:pPr>
            <w:r w:rsidRPr="00441CD0">
              <w:t>Not Applicable</w:t>
            </w:r>
          </w:p>
        </w:tc>
      </w:tr>
      <w:tr w:rsidR="001046A9" w:rsidRPr="00441CD0" w14:paraId="200C2E28" w14:textId="77777777" w:rsidTr="001046A9">
        <w:tc>
          <w:tcPr>
            <w:tcW w:w="846" w:type="pct"/>
          </w:tcPr>
          <w:p w14:paraId="4ADB14D1" w14:textId="77777777" w:rsidR="00EE5860" w:rsidRPr="00441CD0" w:rsidRDefault="00EE5860" w:rsidP="00BB0E1F">
            <w:pPr>
              <w:pStyle w:val="TAC"/>
              <w:rPr>
                <w:lang w:eastAsia="zh-CN"/>
              </w:rPr>
            </w:pPr>
            <w:r>
              <w:rPr>
                <w:lang w:eastAsia="zh-CN"/>
              </w:rPr>
              <w:t>257</w:t>
            </w:r>
          </w:p>
        </w:tc>
        <w:tc>
          <w:tcPr>
            <w:tcW w:w="1879" w:type="pct"/>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524" w:type="pct"/>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751" w:type="pct"/>
          </w:tcPr>
          <w:p w14:paraId="1DE973CC" w14:textId="77777777" w:rsidR="00EE5860" w:rsidRPr="00441CD0" w:rsidRDefault="00EE5860" w:rsidP="00BB0E1F">
            <w:pPr>
              <w:pStyle w:val="TAC"/>
            </w:pPr>
            <w:r>
              <w:t>4</w:t>
            </w:r>
          </w:p>
        </w:tc>
      </w:tr>
      <w:tr w:rsidR="001046A9" w:rsidRPr="00441CD0" w14:paraId="38AAD9F5" w14:textId="77777777" w:rsidTr="001046A9">
        <w:tc>
          <w:tcPr>
            <w:tcW w:w="846" w:type="pct"/>
          </w:tcPr>
          <w:p w14:paraId="0E536E3B" w14:textId="77777777" w:rsidR="00EE5860" w:rsidRPr="00441CD0" w:rsidRDefault="00EE5860" w:rsidP="00BB0E1F">
            <w:pPr>
              <w:pStyle w:val="TAC"/>
              <w:rPr>
                <w:lang w:eastAsia="zh-CN"/>
              </w:rPr>
            </w:pPr>
            <w:r>
              <w:rPr>
                <w:lang w:eastAsia="zh-CN"/>
              </w:rPr>
              <w:t>258</w:t>
            </w:r>
          </w:p>
        </w:tc>
        <w:tc>
          <w:tcPr>
            <w:tcW w:w="1879" w:type="pct"/>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524" w:type="pct"/>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751" w:type="pct"/>
          </w:tcPr>
          <w:p w14:paraId="2A73D478" w14:textId="77777777" w:rsidR="00EE5860" w:rsidRPr="00441CD0" w:rsidRDefault="00EE5860" w:rsidP="00BB0E1F">
            <w:pPr>
              <w:pStyle w:val="TAC"/>
              <w:rPr>
                <w:lang w:eastAsia="zh-CN"/>
              </w:rPr>
            </w:pPr>
            <w:r>
              <w:rPr>
                <w:rFonts w:hint="eastAsia"/>
                <w:lang w:eastAsia="zh-CN"/>
              </w:rPr>
              <w:t>1</w:t>
            </w:r>
          </w:p>
        </w:tc>
      </w:tr>
      <w:tr w:rsidR="001046A9" w:rsidRPr="00441CD0" w14:paraId="3E729943" w14:textId="77777777" w:rsidTr="001046A9">
        <w:tc>
          <w:tcPr>
            <w:tcW w:w="846" w:type="pct"/>
          </w:tcPr>
          <w:p w14:paraId="0D786818" w14:textId="77777777" w:rsidR="00EE5860" w:rsidRPr="00441CD0" w:rsidRDefault="00EE5860" w:rsidP="00BB0E1F">
            <w:pPr>
              <w:pStyle w:val="TAC"/>
              <w:rPr>
                <w:lang w:eastAsia="zh-CN"/>
              </w:rPr>
            </w:pPr>
            <w:r>
              <w:rPr>
                <w:lang w:eastAsia="zh-CN"/>
              </w:rPr>
              <w:t>259</w:t>
            </w:r>
          </w:p>
        </w:tc>
        <w:tc>
          <w:tcPr>
            <w:tcW w:w="1879" w:type="pct"/>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524" w:type="pct"/>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751" w:type="pct"/>
          </w:tcPr>
          <w:p w14:paraId="1D115EE8" w14:textId="77777777" w:rsidR="00EE5860" w:rsidRPr="00441CD0" w:rsidRDefault="00EE5860" w:rsidP="00BB0E1F">
            <w:pPr>
              <w:pStyle w:val="TAC"/>
            </w:pPr>
            <w:r>
              <w:t>1</w:t>
            </w:r>
          </w:p>
        </w:tc>
      </w:tr>
      <w:tr w:rsidR="001046A9" w:rsidRPr="00441CD0" w14:paraId="5D36CB4B" w14:textId="77777777" w:rsidTr="001046A9">
        <w:tc>
          <w:tcPr>
            <w:tcW w:w="846" w:type="pct"/>
          </w:tcPr>
          <w:p w14:paraId="4D6E74E8" w14:textId="77777777" w:rsidR="00EE5860" w:rsidRPr="00441CD0" w:rsidRDefault="00EE5860" w:rsidP="00BB0E1F">
            <w:pPr>
              <w:pStyle w:val="TAC"/>
              <w:rPr>
                <w:lang w:eastAsia="zh-CN"/>
              </w:rPr>
            </w:pPr>
            <w:r>
              <w:rPr>
                <w:lang w:eastAsia="zh-CN"/>
              </w:rPr>
              <w:t>260</w:t>
            </w:r>
          </w:p>
        </w:tc>
        <w:tc>
          <w:tcPr>
            <w:tcW w:w="1879" w:type="pct"/>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524" w:type="pct"/>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751" w:type="pct"/>
          </w:tcPr>
          <w:p w14:paraId="74EDADF0" w14:textId="77777777" w:rsidR="00EE5860" w:rsidRPr="00441CD0" w:rsidRDefault="00EE5860" w:rsidP="00BB0E1F">
            <w:pPr>
              <w:pStyle w:val="TAC"/>
              <w:rPr>
                <w:lang w:eastAsia="zh-CN"/>
              </w:rPr>
            </w:pPr>
            <w:r>
              <w:rPr>
                <w:rFonts w:hint="eastAsia"/>
                <w:lang w:eastAsia="zh-CN"/>
              </w:rPr>
              <w:t>1</w:t>
            </w:r>
          </w:p>
        </w:tc>
      </w:tr>
      <w:tr w:rsidR="001046A9" w:rsidRPr="00441CD0" w14:paraId="3D936350" w14:textId="77777777" w:rsidTr="001046A9">
        <w:tc>
          <w:tcPr>
            <w:tcW w:w="846" w:type="pct"/>
          </w:tcPr>
          <w:p w14:paraId="1A21E6DF" w14:textId="77777777" w:rsidR="00EE5860" w:rsidRPr="00867BF5" w:rsidRDefault="00EE5860" w:rsidP="00BB0E1F">
            <w:pPr>
              <w:pStyle w:val="TAC"/>
              <w:rPr>
                <w:lang w:eastAsia="zh-CN"/>
              </w:rPr>
            </w:pPr>
            <w:r>
              <w:rPr>
                <w:lang w:eastAsia="zh-CN"/>
              </w:rPr>
              <w:t>261</w:t>
            </w:r>
          </w:p>
        </w:tc>
        <w:tc>
          <w:tcPr>
            <w:tcW w:w="1879" w:type="pct"/>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524" w:type="pct"/>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751" w:type="pct"/>
          </w:tcPr>
          <w:p w14:paraId="26FFC774" w14:textId="77777777" w:rsidR="00EE5860" w:rsidRPr="00867BF5" w:rsidRDefault="00EE5860" w:rsidP="00BB0E1F">
            <w:pPr>
              <w:pStyle w:val="TAC"/>
              <w:rPr>
                <w:lang w:eastAsia="zh-CN"/>
              </w:rPr>
            </w:pPr>
            <w:r w:rsidRPr="00441CD0">
              <w:t>Not Applicable</w:t>
            </w:r>
          </w:p>
        </w:tc>
      </w:tr>
      <w:tr w:rsidR="001046A9" w:rsidRPr="00441CD0" w14:paraId="1185D7EA" w14:textId="77777777" w:rsidTr="001046A9">
        <w:tc>
          <w:tcPr>
            <w:tcW w:w="846" w:type="pct"/>
          </w:tcPr>
          <w:p w14:paraId="5A55DA6A" w14:textId="77777777" w:rsidR="00EE5860" w:rsidRPr="00867BF5" w:rsidRDefault="00EE5860" w:rsidP="00BB0E1F">
            <w:pPr>
              <w:pStyle w:val="TAC"/>
              <w:rPr>
                <w:lang w:eastAsia="zh-CN"/>
              </w:rPr>
            </w:pPr>
            <w:r>
              <w:rPr>
                <w:lang w:eastAsia="zh-CN"/>
              </w:rPr>
              <w:t>262</w:t>
            </w:r>
          </w:p>
        </w:tc>
        <w:tc>
          <w:tcPr>
            <w:tcW w:w="1879" w:type="pct"/>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524" w:type="pct"/>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751" w:type="pct"/>
          </w:tcPr>
          <w:p w14:paraId="52E40AF9" w14:textId="77777777" w:rsidR="00EE5860" w:rsidRPr="00867BF5" w:rsidRDefault="00EE5860" w:rsidP="00BB0E1F">
            <w:pPr>
              <w:pStyle w:val="TAC"/>
              <w:rPr>
                <w:lang w:eastAsia="zh-CN"/>
              </w:rPr>
            </w:pPr>
            <w:r>
              <w:rPr>
                <w:rFonts w:hint="eastAsia"/>
                <w:lang w:val="de-DE" w:eastAsia="zh-CN"/>
              </w:rPr>
              <w:t>1</w:t>
            </w:r>
          </w:p>
        </w:tc>
      </w:tr>
      <w:tr w:rsidR="001046A9" w:rsidRPr="00441CD0" w14:paraId="55D469DC" w14:textId="77777777" w:rsidTr="001046A9">
        <w:tc>
          <w:tcPr>
            <w:tcW w:w="846" w:type="pct"/>
          </w:tcPr>
          <w:p w14:paraId="56B8DD3C" w14:textId="77777777" w:rsidR="00EE5860" w:rsidRDefault="00EE5860" w:rsidP="00BB0E1F">
            <w:pPr>
              <w:pStyle w:val="TAC"/>
              <w:rPr>
                <w:lang w:eastAsia="zh-CN"/>
              </w:rPr>
            </w:pPr>
            <w:r>
              <w:rPr>
                <w:lang w:eastAsia="zh-CN"/>
              </w:rPr>
              <w:t>263</w:t>
            </w:r>
          </w:p>
        </w:tc>
        <w:tc>
          <w:tcPr>
            <w:tcW w:w="1879" w:type="pct"/>
          </w:tcPr>
          <w:p w14:paraId="0D0C2D9A" w14:textId="77777777" w:rsidR="00EE5860" w:rsidRPr="0067687A"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524" w:type="pct"/>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751" w:type="pct"/>
          </w:tcPr>
          <w:p w14:paraId="16A512F1" w14:textId="77777777" w:rsidR="00EE5860" w:rsidRPr="00441CD0" w:rsidRDefault="00EE5860" w:rsidP="00BB0E1F">
            <w:pPr>
              <w:pStyle w:val="TAC"/>
            </w:pPr>
            <w:r w:rsidRPr="00441CD0">
              <w:rPr>
                <w:lang w:val="fr-FR"/>
              </w:rPr>
              <w:t>Not Applicable</w:t>
            </w:r>
          </w:p>
        </w:tc>
      </w:tr>
      <w:tr w:rsidR="001046A9" w:rsidRPr="00441CD0" w14:paraId="6AA71DF5" w14:textId="77777777" w:rsidTr="001046A9">
        <w:tc>
          <w:tcPr>
            <w:tcW w:w="846" w:type="pct"/>
          </w:tcPr>
          <w:p w14:paraId="50EE139C" w14:textId="77777777" w:rsidR="00EE5860" w:rsidRDefault="00EE5860" w:rsidP="00BB0E1F">
            <w:pPr>
              <w:pStyle w:val="TAC"/>
              <w:rPr>
                <w:lang w:eastAsia="zh-CN"/>
              </w:rPr>
            </w:pPr>
            <w:r>
              <w:rPr>
                <w:lang w:eastAsia="zh-CN"/>
              </w:rPr>
              <w:t>264</w:t>
            </w:r>
          </w:p>
        </w:tc>
        <w:tc>
          <w:tcPr>
            <w:tcW w:w="1879" w:type="pct"/>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524" w:type="pct"/>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751" w:type="pct"/>
          </w:tcPr>
          <w:p w14:paraId="50190379" w14:textId="77777777" w:rsidR="00EE5860" w:rsidRPr="00441CD0" w:rsidRDefault="00EE5860" w:rsidP="00BB0E1F">
            <w:pPr>
              <w:pStyle w:val="TAC"/>
            </w:pPr>
            <w:r w:rsidRPr="00441CD0">
              <w:rPr>
                <w:lang w:val="fr-FR"/>
              </w:rPr>
              <w:t>Not Applicable</w:t>
            </w:r>
          </w:p>
        </w:tc>
      </w:tr>
      <w:tr w:rsidR="001046A9" w:rsidRPr="00441CD0" w14:paraId="02031CEE" w14:textId="77777777" w:rsidTr="001046A9">
        <w:tc>
          <w:tcPr>
            <w:tcW w:w="846" w:type="pct"/>
          </w:tcPr>
          <w:p w14:paraId="28353A83" w14:textId="77777777" w:rsidR="00EE5860" w:rsidRPr="00441CD0" w:rsidRDefault="00EE5860" w:rsidP="00BB0E1F">
            <w:pPr>
              <w:pStyle w:val="TAC"/>
              <w:rPr>
                <w:lang w:eastAsia="zh-CN"/>
              </w:rPr>
            </w:pPr>
            <w:r>
              <w:rPr>
                <w:lang w:eastAsia="zh-CN"/>
              </w:rPr>
              <w:t>265</w:t>
            </w:r>
          </w:p>
        </w:tc>
        <w:tc>
          <w:tcPr>
            <w:tcW w:w="1879" w:type="pct"/>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524" w:type="pct"/>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751" w:type="pct"/>
          </w:tcPr>
          <w:p w14:paraId="2668153A" w14:textId="77777777" w:rsidR="00EE5860" w:rsidRPr="00441CD0" w:rsidRDefault="00EE5860" w:rsidP="00BB0E1F">
            <w:pPr>
              <w:pStyle w:val="TAC"/>
            </w:pPr>
            <w:r>
              <w:t>1</w:t>
            </w:r>
          </w:p>
        </w:tc>
      </w:tr>
      <w:tr w:rsidR="001046A9" w:rsidRPr="00441CD0" w14:paraId="3E756EDC" w14:textId="77777777" w:rsidTr="001046A9">
        <w:tc>
          <w:tcPr>
            <w:tcW w:w="846" w:type="pct"/>
          </w:tcPr>
          <w:p w14:paraId="4C79752E" w14:textId="77777777" w:rsidR="00EE5860" w:rsidRPr="00441CD0" w:rsidRDefault="00EE5860" w:rsidP="00BB0E1F">
            <w:pPr>
              <w:pStyle w:val="TAC"/>
              <w:rPr>
                <w:lang w:eastAsia="zh-CN"/>
              </w:rPr>
            </w:pPr>
            <w:r>
              <w:rPr>
                <w:lang w:eastAsia="zh-CN"/>
              </w:rPr>
              <w:t>266</w:t>
            </w:r>
          </w:p>
        </w:tc>
        <w:tc>
          <w:tcPr>
            <w:tcW w:w="1879" w:type="pct"/>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524" w:type="pct"/>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751" w:type="pct"/>
          </w:tcPr>
          <w:p w14:paraId="2B001D6B" w14:textId="77777777" w:rsidR="00EE5860" w:rsidRPr="00441CD0" w:rsidRDefault="00EE5860" w:rsidP="00BB0E1F">
            <w:pPr>
              <w:pStyle w:val="TAC"/>
            </w:pPr>
            <w:r w:rsidRPr="00441CD0">
              <w:rPr>
                <w:lang w:val="fr-FR"/>
              </w:rPr>
              <w:t>Not Applicable</w:t>
            </w:r>
          </w:p>
        </w:tc>
      </w:tr>
      <w:tr w:rsidR="001046A9" w:rsidRPr="00441CD0" w14:paraId="37A54E91" w14:textId="77777777" w:rsidTr="001046A9">
        <w:tc>
          <w:tcPr>
            <w:tcW w:w="846" w:type="pct"/>
          </w:tcPr>
          <w:p w14:paraId="3A2AB15C" w14:textId="77777777" w:rsidR="00EE5860" w:rsidRPr="004C0E0C" w:rsidRDefault="00EE5860" w:rsidP="00BB0E1F">
            <w:pPr>
              <w:pStyle w:val="TAC"/>
              <w:rPr>
                <w:lang w:eastAsia="zh-CN"/>
              </w:rPr>
            </w:pPr>
            <w:r w:rsidRPr="004C0E0C">
              <w:rPr>
                <w:lang w:eastAsia="zh-CN"/>
              </w:rPr>
              <w:t>267</w:t>
            </w:r>
          </w:p>
        </w:tc>
        <w:tc>
          <w:tcPr>
            <w:tcW w:w="1879" w:type="pct"/>
          </w:tcPr>
          <w:p w14:paraId="12E2DC2F" w14:textId="77777777" w:rsidR="00EE5860" w:rsidRPr="0067687A" w:rsidRDefault="00EE5860" w:rsidP="00BB0E1F">
            <w:pPr>
              <w:pStyle w:val="TAL"/>
              <w:rPr>
                <w:szCs w:val="18"/>
                <w:lang w:val="en-US" w:eastAsia="zh-CN"/>
              </w:rPr>
            </w:pPr>
            <w:r>
              <w:rPr>
                <w:rFonts w:cs="Arial"/>
                <w:lang w:val="en-US" w:eastAsia="x-none"/>
              </w:rPr>
              <w:t>UE IP Address Usage Information</w:t>
            </w:r>
          </w:p>
        </w:tc>
        <w:tc>
          <w:tcPr>
            <w:tcW w:w="1524" w:type="pct"/>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751" w:type="pct"/>
          </w:tcPr>
          <w:p w14:paraId="54AACDC8" w14:textId="77777777" w:rsidR="00EE5860" w:rsidRPr="00441CD0" w:rsidRDefault="00EE5860" w:rsidP="00BB0E1F">
            <w:pPr>
              <w:pStyle w:val="TAC"/>
            </w:pPr>
            <w:r w:rsidRPr="00441CD0">
              <w:t>Not Applicable</w:t>
            </w:r>
          </w:p>
        </w:tc>
      </w:tr>
      <w:tr w:rsidR="001046A9" w:rsidRPr="00441CD0" w14:paraId="6C86D4BE" w14:textId="77777777" w:rsidTr="001046A9">
        <w:tc>
          <w:tcPr>
            <w:tcW w:w="846" w:type="pct"/>
          </w:tcPr>
          <w:p w14:paraId="5BC3F381" w14:textId="77777777" w:rsidR="00EE5860" w:rsidRPr="004C0E0C" w:rsidRDefault="00EE5860" w:rsidP="00BB0E1F">
            <w:pPr>
              <w:pStyle w:val="TAC"/>
              <w:rPr>
                <w:lang w:eastAsia="zh-CN"/>
              </w:rPr>
            </w:pPr>
            <w:r w:rsidRPr="004C0E0C">
              <w:rPr>
                <w:lang w:eastAsia="zh-CN"/>
              </w:rPr>
              <w:t>268</w:t>
            </w:r>
          </w:p>
        </w:tc>
        <w:tc>
          <w:tcPr>
            <w:tcW w:w="1879" w:type="pct"/>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524" w:type="pct"/>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751" w:type="pct"/>
          </w:tcPr>
          <w:p w14:paraId="36C98883" w14:textId="77777777" w:rsidR="00EE5860" w:rsidRPr="00441CD0" w:rsidRDefault="00EE5860" w:rsidP="00BB0E1F">
            <w:pPr>
              <w:pStyle w:val="TAC"/>
            </w:pPr>
            <w:r>
              <w:t>1</w:t>
            </w:r>
          </w:p>
        </w:tc>
      </w:tr>
      <w:tr w:rsidR="001046A9" w:rsidRPr="00441CD0" w14:paraId="0052B0AA" w14:textId="77777777" w:rsidTr="001046A9">
        <w:tc>
          <w:tcPr>
            <w:tcW w:w="846" w:type="pct"/>
          </w:tcPr>
          <w:p w14:paraId="0B9C5DFC" w14:textId="77777777" w:rsidR="00EE5860" w:rsidRPr="004C0E0C" w:rsidRDefault="00EE5860" w:rsidP="00BB0E1F">
            <w:pPr>
              <w:pStyle w:val="TAC"/>
              <w:rPr>
                <w:lang w:eastAsia="zh-CN"/>
              </w:rPr>
            </w:pPr>
            <w:r w:rsidRPr="004C0E0C">
              <w:rPr>
                <w:lang w:eastAsia="zh-CN"/>
              </w:rPr>
              <w:t>269</w:t>
            </w:r>
          </w:p>
        </w:tc>
        <w:tc>
          <w:tcPr>
            <w:tcW w:w="1879" w:type="pct"/>
          </w:tcPr>
          <w:p w14:paraId="08CE41D3" w14:textId="77777777" w:rsidR="00EE5860" w:rsidRPr="00AA0279" w:rsidRDefault="00EE5860" w:rsidP="00BB0E1F">
            <w:pPr>
              <w:pStyle w:val="TAL"/>
            </w:pPr>
            <w:r>
              <w:t>Validity Timer</w:t>
            </w:r>
          </w:p>
        </w:tc>
        <w:tc>
          <w:tcPr>
            <w:tcW w:w="1524" w:type="pct"/>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751" w:type="pct"/>
          </w:tcPr>
          <w:p w14:paraId="3E1D2CF6" w14:textId="77777777" w:rsidR="00EE5860" w:rsidRDefault="00EE5860" w:rsidP="00BB0E1F">
            <w:pPr>
              <w:pStyle w:val="TAC"/>
            </w:pPr>
            <w:r>
              <w:t>2</w:t>
            </w:r>
          </w:p>
        </w:tc>
      </w:tr>
      <w:tr w:rsidR="001046A9" w:rsidRPr="00441CD0" w14:paraId="2E0DBB27" w14:textId="77777777" w:rsidTr="001046A9">
        <w:tc>
          <w:tcPr>
            <w:tcW w:w="846" w:type="pct"/>
          </w:tcPr>
          <w:p w14:paraId="7F500E52" w14:textId="77777777" w:rsidR="00EE5860" w:rsidRPr="004C0E0C" w:rsidRDefault="00EE5860" w:rsidP="00BB0E1F">
            <w:pPr>
              <w:pStyle w:val="TAC"/>
              <w:rPr>
                <w:lang w:eastAsia="zh-CN"/>
              </w:rPr>
            </w:pPr>
            <w:r>
              <w:rPr>
                <w:lang w:eastAsia="zh-CN"/>
              </w:rPr>
              <w:t>270</w:t>
            </w:r>
          </w:p>
        </w:tc>
        <w:tc>
          <w:tcPr>
            <w:tcW w:w="1879" w:type="pct"/>
          </w:tcPr>
          <w:p w14:paraId="3D425235" w14:textId="77777777" w:rsidR="00EE5860" w:rsidRDefault="00EE5860" w:rsidP="00BB0E1F">
            <w:pPr>
              <w:pStyle w:val="TAL"/>
              <w:rPr>
                <w:lang w:val="fr-FR"/>
              </w:rPr>
            </w:pPr>
            <w:r>
              <w:rPr>
                <w:lang w:val="fr-FR"/>
              </w:rPr>
              <w:t>Redundant Transmission Forwarding Parameters</w:t>
            </w:r>
          </w:p>
        </w:tc>
        <w:tc>
          <w:tcPr>
            <w:tcW w:w="1524" w:type="pct"/>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751" w:type="pct"/>
          </w:tcPr>
          <w:p w14:paraId="43E11C76" w14:textId="77777777" w:rsidR="00EE5860" w:rsidRPr="00441CD0" w:rsidRDefault="00EE5860" w:rsidP="00BB0E1F">
            <w:pPr>
              <w:pStyle w:val="TAC"/>
              <w:rPr>
                <w:lang w:val="fr-FR"/>
              </w:rPr>
            </w:pPr>
            <w:r w:rsidRPr="00441CD0">
              <w:t>Not Applicable</w:t>
            </w:r>
          </w:p>
        </w:tc>
      </w:tr>
      <w:tr w:rsidR="001046A9" w:rsidRPr="00441CD0" w14:paraId="2B21A69A" w14:textId="77777777" w:rsidTr="001046A9">
        <w:tc>
          <w:tcPr>
            <w:tcW w:w="846" w:type="pct"/>
          </w:tcPr>
          <w:p w14:paraId="5FD18A4D" w14:textId="77777777" w:rsidR="00EE5860" w:rsidRDefault="00EE5860" w:rsidP="00BB0E1F">
            <w:pPr>
              <w:pStyle w:val="TAC"/>
              <w:rPr>
                <w:lang w:eastAsia="zh-CN"/>
              </w:rPr>
            </w:pPr>
            <w:r>
              <w:rPr>
                <w:lang w:eastAsia="zh-CN"/>
              </w:rPr>
              <w:t>271</w:t>
            </w:r>
          </w:p>
        </w:tc>
        <w:tc>
          <w:tcPr>
            <w:tcW w:w="1879" w:type="pct"/>
          </w:tcPr>
          <w:p w14:paraId="04B3A297" w14:textId="77777777" w:rsidR="00EE5860" w:rsidRDefault="00EE5860" w:rsidP="00BB0E1F">
            <w:pPr>
              <w:pStyle w:val="TAL"/>
              <w:rPr>
                <w:lang w:val="fr-FR"/>
              </w:rPr>
            </w:pPr>
            <w:r>
              <w:t>Transport Delay Reporting</w:t>
            </w:r>
          </w:p>
        </w:tc>
        <w:tc>
          <w:tcPr>
            <w:tcW w:w="1524" w:type="pct"/>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751" w:type="pct"/>
          </w:tcPr>
          <w:p w14:paraId="60620333" w14:textId="77777777" w:rsidR="00EE5860" w:rsidRPr="00441CD0" w:rsidRDefault="00EE5860" w:rsidP="00BB0E1F">
            <w:pPr>
              <w:pStyle w:val="TAC"/>
            </w:pPr>
            <w:r w:rsidRPr="00441CD0">
              <w:t>Not Applicable</w:t>
            </w:r>
          </w:p>
        </w:tc>
      </w:tr>
      <w:tr w:rsidR="001046A9" w:rsidRPr="00441CD0" w14:paraId="67CC341E" w14:textId="77777777" w:rsidTr="001046A9">
        <w:tc>
          <w:tcPr>
            <w:tcW w:w="846" w:type="pct"/>
          </w:tcPr>
          <w:p w14:paraId="5C45A4CA" w14:textId="387100B9" w:rsidR="00726136" w:rsidRDefault="00726136" w:rsidP="00726136">
            <w:pPr>
              <w:pStyle w:val="TAC"/>
              <w:rPr>
                <w:lang w:eastAsia="zh-CN"/>
              </w:rPr>
            </w:pPr>
            <w:r>
              <w:rPr>
                <w:lang w:val="fr-FR" w:eastAsia="zh-CN"/>
              </w:rPr>
              <w:t>272</w:t>
            </w:r>
          </w:p>
        </w:tc>
        <w:tc>
          <w:tcPr>
            <w:tcW w:w="1879" w:type="pct"/>
          </w:tcPr>
          <w:p w14:paraId="76CFC534" w14:textId="76B72BB1" w:rsidR="00726136" w:rsidRDefault="00726136" w:rsidP="00726136">
            <w:pPr>
              <w:pStyle w:val="TAL"/>
            </w:pPr>
            <w:r>
              <w:rPr>
                <w:lang w:val="fr-FR"/>
              </w:rPr>
              <w:t>Partial Failure Information</w:t>
            </w:r>
            <w:r w:rsidDel="00792D23">
              <w:rPr>
                <w:lang w:val="fr-FR"/>
              </w:rPr>
              <w:t xml:space="preserve"> </w:t>
            </w:r>
          </w:p>
        </w:tc>
        <w:tc>
          <w:tcPr>
            <w:tcW w:w="1524" w:type="pct"/>
          </w:tcPr>
          <w:p w14:paraId="1BCD4458" w14:textId="6235900C" w:rsidR="00726136" w:rsidRDefault="00726136" w:rsidP="00726136">
            <w:pPr>
              <w:pStyle w:val="TAL"/>
              <w:rPr>
                <w:lang w:val="fr-FR"/>
              </w:rPr>
            </w:pPr>
            <w:r>
              <w:rPr>
                <w:lang w:val="fr-FR"/>
              </w:rPr>
              <w:t>Extendable / Table 7.5.3.1-2</w:t>
            </w:r>
          </w:p>
        </w:tc>
        <w:tc>
          <w:tcPr>
            <w:tcW w:w="751" w:type="pct"/>
          </w:tcPr>
          <w:p w14:paraId="2CC39F8A" w14:textId="04861E3E" w:rsidR="00726136" w:rsidRPr="00441CD0" w:rsidRDefault="00726136" w:rsidP="00726136">
            <w:pPr>
              <w:pStyle w:val="TAC"/>
            </w:pPr>
            <w:r>
              <w:rPr>
                <w:lang w:val="fr-FR"/>
              </w:rPr>
              <w:t>Not Applicable</w:t>
            </w:r>
          </w:p>
        </w:tc>
      </w:tr>
      <w:tr w:rsidR="001046A9" w:rsidRPr="00441CD0" w14:paraId="21C77841" w14:textId="77777777" w:rsidTr="001046A9">
        <w:tc>
          <w:tcPr>
            <w:tcW w:w="846" w:type="pct"/>
          </w:tcPr>
          <w:p w14:paraId="4D931A48" w14:textId="3AA656D0" w:rsidR="00726136" w:rsidRDefault="00726136" w:rsidP="00726136">
            <w:pPr>
              <w:pStyle w:val="TAC"/>
              <w:rPr>
                <w:lang w:eastAsia="zh-CN"/>
              </w:rPr>
            </w:pPr>
            <w:r>
              <w:rPr>
                <w:lang w:eastAsia="zh-CN"/>
              </w:rPr>
              <w:t>273</w:t>
            </w:r>
          </w:p>
        </w:tc>
        <w:tc>
          <w:tcPr>
            <w:tcW w:w="1879" w:type="pct"/>
          </w:tcPr>
          <w:p w14:paraId="1F64128D" w14:textId="3FCC16D1" w:rsidR="00726136" w:rsidRDefault="00726136" w:rsidP="00726136">
            <w:pPr>
              <w:pStyle w:val="TAL"/>
            </w:pPr>
            <w:r>
              <w:t>Spare</w:t>
            </w:r>
          </w:p>
        </w:tc>
        <w:tc>
          <w:tcPr>
            <w:tcW w:w="1524" w:type="pct"/>
          </w:tcPr>
          <w:p w14:paraId="5D286F42" w14:textId="4E24290F" w:rsidR="00726136" w:rsidRDefault="00726136" w:rsidP="00726136">
            <w:pPr>
              <w:pStyle w:val="TAL"/>
              <w:rPr>
                <w:lang w:val="fr-FR"/>
              </w:rPr>
            </w:pPr>
          </w:p>
        </w:tc>
        <w:tc>
          <w:tcPr>
            <w:tcW w:w="751" w:type="pct"/>
          </w:tcPr>
          <w:p w14:paraId="73410E1E" w14:textId="2807CBDA" w:rsidR="00726136" w:rsidRPr="00441CD0" w:rsidRDefault="00726136" w:rsidP="00726136">
            <w:pPr>
              <w:pStyle w:val="TAC"/>
            </w:pPr>
          </w:p>
        </w:tc>
      </w:tr>
      <w:tr w:rsidR="001046A9" w:rsidRPr="00441CD0" w14:paraId="2DB443AF" w14:textId="77777777" w:rsidTr="001046A9">
        <w:tc>
          <w:tcPr>
            <w:tcW w:w="846" w:type="pct"/>
          </w:tcPr>
          <w:p w14:paraId="180F5D50" w14:textId="7DE59CB4" w:rsidR="00433965" w:rsidRDefault="00433965" w:rsidP="00433965">
            <w:pPr>
              <w:pStyle w:val="TAC"/>
              <w:rPr>
                <w:lang w:eastAsia="zh-CN"/>
              </w:rPr>
            </w:pPr>
            <w:r>
              <w:rPr>
                <w:lang w:val="fr-FR" w:eastAsia="zh-CN"/>
              </w:rPr>
              <w:t>274</w:t>
            </w:r>
          </w:p>
        </w:tc>
        <w:tc>
          <w:tcPr>
            <w:tcW w:w="1879" w:type="pct"/>
          </w:tcPr>
          <w:p w14:paraId="207B944A" w14:textId="3F3261F4" w:rsidR="00433965" w:rsidRDefault="00433965" w:rsidP="00433965">
            <w:pPr>
              <w:pStyle w:val="TAL"/>
            </w:pPr>
            <w:r>
              <w:rPr>
                <w:lang w:val="fr-FR"/>
              </w:rPr>
              <w:t>Offending IE Information</w:t>
            </w:r>
          </w:p>
        </w:tc>
        <w:tc>
          <w:tcPr>
            <w:tcW w:w="1524" w:type="pct"/>
          </w:tcPr>
          <w:p w14:paraId="3FF4A6A3" w14:textId="0BA520FD" w:rsidR="00433965" w:rsidRDefault="00433965" w:rsidP="00433965">
            <w:pPr>
              <w:pStyle w:val="TAL"/>
              <w:rPr>
                <w:lang w:val="fr-FR"/>
              </w:rPr>
            </w:pPr>
            <w:r>
              <w:rPr>
                <w:lang w:val="fr-FR"/>
              </w:rPr>
              <w:t>Variable Length / Clause 8.2.</w:t>
            </w:r>
            <w:r>
              <w:rPr>
                <w:lang w:val="sv-SE"/>
              </w:rPr>
              <w:t>152</w:t>
            </w:r>
          </w:p>
        </w:tc>
        <w:tc>
          <w:tcPr>
            <w:tcW w:w="751" w:type="pct"/>
          </w:tcPr>
          <w:p w14:paraId="27A98732" w14:textId="02EE14DB" w:rsidR="00433965" w:rsidRPr="00441CD0" w:rsidRDefault="00433965" w:rsidP="00433965">
            <w:pPr>
              <w:pStyle w:val="TAC"/>
            </w:pPr>
            <w:r>
              <w:rPr>
                <w:lang w:val="fr-FR"/>
              </w:rPr>
              <w:t>Not Applicable</w:t>
            </w:r>
          </w:p>
        </w:tc>
      </w:tr>
      <w:tr w:rsidR="001046A9" w:rsidRPr="00441CD0" w14:paraId="1CD372A5" w14:textId="77777777" w:rsidTr="001046A9">
        <w:tc>
          <w:tcPr>
            <w:tcW w:w="846" w:type="pct"/>
          </w:tcPr>
          <w:p w14:paraId="484691C1" w14:textId="68C795AD" w:rsidR="00EE4D6C" w:rsidRDefault="00EE4D6C" w:rsidP="00EE4D6C">
            <w:pPr>
              <w:pStyle w:val="TAC"/>
              <w:rPr>
                <w:lang w:val="fr-FR" w:eastAsia="zh-CN"/>
              </w:rPr>
            </w:pPr>
            <w:r>
              <w:rPr>
                <w:lang w:val="fr-FR" w:eastAsia="zh-CN"/>
              </w:rPr>
              <w:t>275</w:t>
            </w:r>
          </w:p>
        </w:tc>
        <w:tc>
          <w:tcPr>
            <w:tcW w:w="1879" w:type="pct"/>
          </w:tcPr>
          <w:p w14:paraId="56526A2F" w14:textId="67EEC139" w:rsidR="00EE4D6C" w:rsidRDefault="00EE4D6C" w:rsidP="00EE4D6C">
            <w:pPr>
              <w:pStyle w:val="TAL"/>
              <w:rPr>
                <w:lang w:val="fr-FR"/>
              </w:rPr>
            </w:pPr>
            <w:r>
              <w:rPr>
                <w:lang w:val="fr-FR"/>
              </w:rPr>
              <w:t>RAT Type</w:t>
            </w:r>
          </w:p>
        </w:tc>
        <w:tc>
          <w:tcPr>
            <w:tcW w:w="1524" w:type="pct"/>
          </w:tcPr>
          <w:p w14:paraId="32C07B72" w14:textId="0617C635" w:rsidR="00EE4D6C" w:rsidRDefault="00EE4D6C" w:rsidP="00EE4D6C">
            <w:pPr>
              <w:pStyle w:val="TAL"/>
              <w:rPr>
                <w:lang w:val="fr-FR"/>
              </w:rPr>
            </w:pPr>
            <w:r>
              <w:rPr>
                <w:lang w:val="fr-FR"/>
              </w:rPr>
              <w:t>Extendable / Table 8.2.186</w:t>
            </w:r>
          </w:p>
        </w:tc>
        <w:tc>
          <w:tcPr>
            <w:tcW w:w="751" w:type="pct"/>
          </w:tcPr>
          <w:p w14:paraId="1D4C8D3F" w14:textId="7E2198F9" w:rsidR="00EE4D6C" w:rsidRDefault="00EE4D6C" w:rsidP="00EE4D6C">
            <w:pPr>
              <w:pStyle w:val="TAC"/>
              <w:rPr>
                <w:lang w:val="fr-FR"/>
              </w:rPr>
            </w:pPr>
            <w:r>
              <w:rPr>
                <w:lang w:val="fr-FR"/>
              </w:rPr>
              <w:t>1</w:t>
            </w:r>
          </w:p>
        </w:tc>
      </w:tr>
      <w:tr w:rsidR="001046A9" w:rsidRPr="00441CD0" w14:paraId="43A48F73" w14:textId="77777777" w:rsidTr="001046A9">
        <w:tc>
          <w:tcPr>
            <w:tcW w:w="846" w:type="pct"/>
          </w:tcPr>
          <w:p w14:paraId="07275331" w14:textId="15AA348C" w:rsidR="00952B54" w:rsidRDefault="00952B54" w:rsidP="00952B54">
            <w:pPr>
              <w:pStyle w:val="TAC"/>
              <w:rPr>
                <w:lang w:val="fr-FR" w:eastAsia="zh-CN"/>
              </w:rPr>
            </w:pPr>
            <w:r>
              <w:rPr>
                <w:lang w:val="fr-FR" w:eastAsia="zh-CN"/>
              </w:rPr>
              <w:t>276</w:t>
            </w:r>
          </w:p>
        </w:tc>
        <w:tc>
          <w:tcPr>
            <w:tcW w:w="1879" w:type="pct"/>
          </w:tcPr>
          <w:p w14:paraId="0AAF4430" w14:textId="6A1B7A81" w:rsidR="00952B54" w:rsidRDefault="00952B54" w:rsidP="00952B54">
            <w:pPr>
              <w:pStyle w:val="TAL"/>
              <w:rPr>
                <w:lang w:val="fr-FR"/>
              </w:rPr>
            </w:pPr>
            <w:r>
              <w:rPr>
                <w:lang w:val="fr-FR"/>
              </w:rPr>
              <w:t>L2TP Tunnel Information</w:t>
            </w:r>
          </w:p>
        </w:tc>
        <w:tc>
          <w:tcPr>
            <w:tcW w:w="1524" w:type="pct"/>
          </w:tcPr>
          <w:p w14:paraId="00D7A08F" w14:textId="3B37A352" w:rsidR="00952B54" w:rsidRDefault="00952B54" w:rsidP="00952B54">
            <w:pPr>
              <w:pStyle w:val="TAL"/>
              <w:rPr>
                <w:lang w:val="fr-FR"/>
              </w:rPr>
            </w:pPr>
            <w:r>
              <w:rPr>
                <w:lang w:val="fr-FR"/>
              </w:rPr>
              <w:t>Extendable / Table 7.5.2.1-2</w:t>
            </w:r>
          </w:p>
        </w:tc>
        <w:tc>
          <w:tcPr>
            <w:tcW w:w="751" w:type="pct"/>
          </w:tcPr>
          <w:p w14:paraId="6B374D7C" w14:textId="60814F50" w:rsidR="00952B54" w:rsidRDefault="00952B54" w:rsidP="00952B54">
            <w:pPr>
              <w:pStyle w:val="TAC"/>
              <w:rPr>
                <w:lang w:val="fr-FR"/>
              </w:rPr>
            </w:pPr>
            <w:r>
              <w:rPr>
                <w:lang w:val="fr-FR"/>
              </w:rPr>
              <w:t>Not Applicable</w:t>
            </w:r>
          </w:p>
        </w:tc>
      </w:tr>
      <w:tr w:rsidR="001046A9" w:rsidRPr="00441CD0" w14:paraId="07EA0369" w14:textId="77777777" w:rsidTr="001046A9">
        <w:tc>
          <w:tcPr>
            <w:tcW w:w="846" w:type="pct"/>
          </w:tcPr>
          <w:p w14:paraId="02964771" w14:textId="497E949F" w:rsidR="00952B54" w:rsidRDefault="00952B54" w:rsidP="00952B54">
            <w:pPr>
              <w:pStyle w:val="TAC"/>
              <w:rPr>
                <w:lang w:val="fr-FR" w:eastAsia="zh-CN"/>
              </w:rPr>
            </w:pPr>
            <w:r>
              <w:rPr>
                <w:lang w:val="fr-FR" w:eastAsia="zh-CN"/>
              </w:rPr>
              <w:t>277</w:t>
            </w:r>
          </w:p>
        </w:tc>
        <w:tc>
          <w:tcPr>
            <w:tcW w:w="1879" w:type="pct"/>
          </w:tcPr>
          <w:p w14:paraId="5A3F74DE" w14:textId="52E41CCB" w:rsidR="00952B54" w:rsidRDefault="00952B54" w:rsidP="00952B54">
            <w:pPr>
              <w:pStyle w:val="TAL"/>
              <w:rPr>
                <w:lang w:val="fr-FR"/>
              </w:rPr>
            </w:pPr>
            <w:r>
              <w:rPr>
                <w:lang w:val="fr-FR"/>
              </w:rPr>
              <w:t>L2TP Session Information</w:t>
            </w:r>
          </w:p>
        </w:tc>
        <w:tc>
          <w:tcPr>
            <w:tcW w:w="1524" w:type="pct"/>
          </w:tcPr>
          <w:p w14:paraId="4F73590B" w14:textId="14317A21" w:rsidR="00952B54" w:rsidRDefault="00952B54" w:rsidP="00952B54">
            <w:pPr>
              <w:pStyle w:val="TAL"/>
              <w:rPr>
                <w:lang w:val="fr-FR"/>
              </w:rPr>
            </w:pPr>
            <w:r>
              <w:rPr>
                <w:lang w:val="fr-FR"/>
              </w:rPr>
              <w:t>Extendable / Table 7.5.2.1-3</w:t>
            </w:r>
          </w:p>
        </w:tc>
        <w:tc>
          <w:tcPr>
            <w:tcW w:w="751" w:type="pct"/>
          </w:tcPr>
          <w:p w14:paraId="172BD729" w14:textId="49270A6C" w:rsidR="00952B54" w:rsidRDefault="00952B54" w:rsidP="00952B54">
            <w:pPr>
              <w:pStyle w:val="TAC"/>
              <w:rPr>
                <w:lang w:val="fr-FR"/>
              </w:rPr>
            </w:pPr>
            <w:r>
              <w:rPr>
                <w:lang w:val="fr-FR"/>
              </w:rPr>
              <w:t>Not Applicable</w:t>
            </w:r>
          </w:p>
        </w:tc>
      </w:tr>
      <w:tr w:rsidR="001046A9" w:rsidRPr="00441CD0" w14:paraId="6A25A903" w14:textId="77777777" w:rsidTr="001046A9">
        <w:tc>
          <w:tcPr>
            <w:tcW w:w="846" w:type="pct"/>
          </w:tcPr>
          <w:p w14:paraId="5FC0BACE" w14:textId="60DB8921" w:rsidR="00952B54" w:rsidRDefault="00A37F36" w:rsidP="00952B54">
            <w:pPr>
              <w:pStyle w:val="TAC"/>
              <w:rPr>
                <w:lang w:val="fr-FR" w:eastAsia="zh-CN"/>
              </w:rPr>
            </w:pPr>
            <w:r>
              <w:rPr>
                <w:lang w:val="fr-FR" w:eastAsia="zh-CN"/>
              </w:rPr>
              <w:t>278</w:t>
            </w:r>
          </w:p>
        </w:tc>
        <w:tc>
          <w:tcPr>
            <w:tcW w:w="1879" w:type="pct"/>
          </w:tcPr>
          <w:p w14:paraId="7FCB6858" w14:textId="7A7F5AA4" w:rsidR="00952B54" w:rsidRDefault="00952B54" w:rsidP="00952B54">
            <w:pPr>
              <w:pStyle w:val="TAL"/>
              <w:rPr>
                <w:lang w:val="fr-FR"/>
              </w:rPr>
            </w:pPr>
            <w:r>
              <w:t>L2TP User Authentication IE</w:t>
            </w:r>
          </w:p>
        </w:tc>
        <w:tc>
          <w:tcPr>
            <w:tcW w:w="1524" w:type="pct"/>
          </w:tcPr>
          <w:p w14:paraId="396EED4F" w14:textId="0EA2BB68" w:rsidR="00952B54" w:rsidRDefault="00952B54" w:rsidP="00952B54">
            <w:pPr>
              <w:pStyle w:val="TAL"/>
              <w:rPr>
                <w:lang w:val="fr-FR"/>
              </w:rPr>
            </w:pPr>
            <w:r>
              <w:rPr>
                <w:lang w:val="fr-FR"/>
              </w:rPr>
              <w:t xml:space="preserve">Extendable / </w:t>
            </w:r>
            <w:r w:rsidRPr="00441CD0">
              <w:t>Clause</w:t>
            </w:r>
            <w:r>
              <w:t> </w:t>
            </w:r>
            <w:r w:rsidRPr="00441CD0">
              <w:rPr>
                <w:lang w:val="de-DE"/>
              </w:rPr>
              <w:t>8.2.</w:t>
            </w:r>
            <w:r>
              <w:t>187</w:t>
            </w:r>
          </w:p>
        </w:tc>
        <w:tc>
          <w:tcPr>
            <w:tcW w:w="751" w:type="pct"/>
          </w:tcPr>
          <w:p w14:paraId="6F92B48E" w14:textId="660FD005" w:rsidR="00952B54" w:rsidRDefault="00952B54" w:rsidP="00952B54">
            <w:pPr>
              <w:pStyle w:val="TAC"/>
              <w:rPr>
                <w:lang w:val="fr-FR"/>
              </w:rPr>
            </w:pPr>
            <w:r>
              <w:rPr>
                <w:lang w:val="fr-FR"/>
              </w:rPr>
              <w:t>1</w:t>
            </w:r>
          </w:p>
        </w:tc>
      </w:tr>
      <w:tr w:rsidR="001046A9" w:rsidRPr="00441CD0" w14:paraId="357CF504" w14:textId="77777777" w:rsidTr="001046A9">
        <w:tc>
          <w:tcPr>
            <w:tcW w:w="846" w:type="pct"/>
          </w:tcPr>
          <w:p w14:paraId="75E38072" w14:textId="3BB7BD1E" w:rsidR="00952B54" w:rsidRDefault="00952B54" w:rsidP="00952B54">
            <w:pPr>
              <w:pStyle w:val="TAC"/>
              <w:rPr>
                <w:lang w:val="fr-FR" w:eastAsia="zh-CN"/>
              </w:rPr>
            </w:pPr>
            <w:r>
              <w:rPr>
                <w:lang w:val="fr-FR" w:eastAsia="zh-CN"/>
              </w:rPr>
              <w:t>279</w:t>
            </w:r>
          </w:p>
        </w:tc>
        <w:tc>
          <w:tcPr>
            <w:tcW w:w="1879" w:type="pct"/>
          </w:tcPr>
          <w:p w14:paraId="33C39A7D" w14:textId="76E5EB3E" w:rsidR="00952B54" w:rsidRDefault="00952B54" w:rsidP="00952B54">
            <w:pPr>
              <w:pStyle w:val="TAL"/>
              <w:rPr>
                <w:lang w:val="fr-FR"/>
              </w:rPr>
            </w:pPr>
            <w:r>
              <w:rPr>
                <w:lang w:eastAsia="zh-CN"/>
              </w:rPr>
              <w:t>Created L2TP Session</w:t>
            </w:r>
          </w:p>
        </w:tc>
        <w:tc>
          <w:tcPr>
            <w:tcW w:w="1524" w:type="pct"/>
          </w:tcPr>
          <w:p w14:paraId="720A77A9" w14:textId="6D7E8FF3" w:rsidR="00952B54" w:rsidRDefault="00952B54" w:rsidP="00952B54">
            <w:pPr>
              <w:pStyle w:val="TAL"/>
              <w:rPr>
                <w:lang w:val="fr-FR"/>
              </w:rPr>
            </w:pPr>
            <w:r>
              <w:rPr>
                <w:lang w:val="fr-FR"/>
              </w:rPr>
              <w:t>Extendable / Table 7.5.3.1-3</w:t>
            </w:r>
          </w:p>
        </w:tc>
        <w:tc>
          <w:tcPr>
            <w:tcW w:w="751" w:type="pct"/>
          </w:tcPr>
          <w:p w14:paraId="169D8ED3" w14:textId="2B6542CF" w:rsidR="00952B54" w:rsidRDefault="00952B54" w:rsidP="00952B54">
            <w:pPr>
              <w:pStyle w:val="TAC"/>
              <w:rPr>
                <w:lang w:val="fr-FR"/>
              </w:rPr>
            </w:pPr>
            <w:r>
              <w:rPr>
                <w:lang w:val="fr-FR"/>
              </w:rPr>
              <w:t>Not Applicable</w:t>
            </w:r>
            <w:r w:rsidDel="00F645A1">
              <w:rPr>
                <w:lang w:val="fr-FR"/>
              </w:rPr>
              <w:t xml:space="preserve"> </w:t>
            </w:r>
          </w:p>
        </w:tc>
      </w:tr>
      <w:tr w:rsidR="001046A9" w:rsidRPr="00441CD0" w14:paraId="5471C809" w14:textId="77777777" w:rsidTr="001046A9">
        <w:tc>
          <w:tcPr>
            <w:tcW w:w="846" w:type="pct"/>
          </w:tcPr>
          <w:p w14:paraId="244D7837" w14:textId="12F222B3" w:rsidR="00952B54" w:rsidRDefault="00A37F36" w:rsidP="00952B54">
            <w:pPr>
              <w:pStyle w:val="TAC"/>
              <w:rPr>
                <w:lang w:val="fr-FR" w:eastAsia="zh-CN"/>
              </w:rPr>
            </w:pPr>
            <w:r>
              <w:t>280</w:t>
            </w:r>
          </w:p>
        </w:tc>
        <w:tc>
          <w:tcPr>
            <w:tcW w:w="1879" w:type="pct"/>
          </w:tcPr>
          <w:p w14:paraId="4B098CAE" w14:textId="0A4B603F" w:rsidR="00952B54" w:rsidRDefault="00952B54" w:rsidP="00952B54">
            <w:pPr>
              <w:pStyle w:val="TAL"/>
              <w:rPr>
                <w:lang w:val="fr-FR"/>
              </w:rPr>
            </w:pPr>
            <w:r>
              <w:t>LNS Address</w:t>
            </w:r>
          </w:p>
        </w:tc>
        <w:tc>
          <w:tcPr>
            <w:tcW w:w="1524" w:type="pct"/>
          </w:tcPr>
          <w:p w14:paraId="4866D09E" w14:textId="2EDC9C9C"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188</w:t>
            </w:r>
          </w:p>
        </w:tc>
        <w:tc>
          <w:tcPr>
            <w:tcW w:w="751" w:type="pct"/>
          </w:tcPr>
          <w:p w14:paraId="2B5E1C56" w14:textId="1732EDF5" w:rsidR="00952B54" w:rsidRDefault="00952B54" w:rsidP="00952B54">
            <w:pPr>
              <w:pStyle w:val="TAC"/>
              <w:rPr>
                <w:lang w:val="fr-FR"/>
              </w:rPr>
            </w:pPr>
            <w:r>
              <w:rPr>
                <w:lang w:val="fr-FR"/>
              </w:rPr>
              <w:t>1</w:t>
            </w:r>
          </w:p>
        </w:tc>
      </w:tr>
      <w:tr w:rsidR="001046A9" w:rsidRPr="00441CD0" w14:paraId="199D2B12" w14:textId="77777777" w:rsidTr="001046A9">
        <w:tc>
          <w:tcPr>
            <w:tcW w:w="846" w:type="pct"/>
          </w:tcPr>
          <w:p w14:paraId="662523CD" w14:textId="702189DD" w:rsidR="00952B54" w:rsidRDefault="00A37F36" w:rsidP="00952B54">
            <w:pPr>
              <w:pStyle w:val="TAC"/>
              <w:rPr>
                <w:lang w:val="fr-FR" w:eastAsia="zh-CN"/>
              </w:rPr>
            </w:pPr>
            <w:r>
              <w:t>281</w:t>
            </w:r>
          </w:p>
        </w:tc>
        <w:tc>
          <w:tcPr>
            <w:tcW w:w="1879" w:type="pct"/>
          </w:tcPr>
          <w:p w14:paraId="39DB6735" w14:textId="791F252D" w:rsidR="00952B54" w:rsidRDefault="00952B54" w:rsidP="00952B54">
            <w:pPr>
              <w:pStyle w:val="TAL"/>
              <w:rPr>
                <w:lang w:val="fr-FR"/>
              </w:rPr>
            </w:pPr>
            <w:r>
              <w:t>Tunnel Preference</w:t>
            </w:r>
          </w:p>
        </w:tc>
        <w:tc>
          <w:tcPr>
            <w:tcW w:w="1524" w:type="pct"/>
          </w:tcPr>
          <w:p w14:paraId="31134022" w14:textId="1D6186BB" w:rsidR="00952B54" w:rsidRDefault="00952B54" w:rsidP="00952B54">
            <w:pPr>
              <w:pStyle w:val="TAL"/>
              <w:rPr>
                <w:lang w:val="fr-FR"/>
              </w:rPr>
            </w:pPr>
            <w:r>
              <w:t>Fixed</w:t>
            </w:r>
            <w:r w:rsidRPr="00441CD0">
              <w:t xml:space="preserve"> </w:t>
            </w:r>
            <w:r>
              <w:t xml:space="preserve">Length </w:t>
            </w:r>
            <w:r w:rsidRPr="00441CD0">
              <w:rPr>
                <w:lang w:val="de-DE"/>
              </w:rPr>
              <w:t xml:space="preserve">/ </w:t>
            </w:r>
            <w:r w:rsidRPr="00441CD0">
              <w:t>Clause</w:t>
            </w:r>
            <w:r>
              <w:t> </w:t>
            </w:r>
            <w:r w:rsidRPr="00441CD0">
              <w:rPr>
                <w:lang w:val="de-DE"/>
              </w:rPr>
              <w:t>8.2.</w:t>
            </w:r>
            <w:r>
              <w:t>189</w:t>
            </w:r>
          </w:p>
        </w:tc>
        <w:tc>
          <w:tcPr>
            <w:tcW w:w="751" w:type="pct"/>
          </w:tcPr>
          <w:p w14:paraId="4A903710" w14:textId="0E4D73C1" w:rsidR="00952B54" w:rsidRDefault="00952B54" w:rsidP="00952B54">
            <w:pPr>
              <w:pStyle w:val="TAC"/>
              <w:rPr>
                <w:lang w:val="fr-FR"/>
              </w:rPr>
            </w:pPr>
            <w:r>
              <w:rPr>
                <w:lang w:val="fr-FR"/>
              </w:rPr>
              <w:t>3</w:t>
            </w:r>
          </w:p>
        </w:tc>
      </w:tr>
      <w:tr w:rsidR="001046A9" w:rsidRPr="00441CD0" w14:paraId="26A059E3" w14:textId="77777777" w:rsidTr="001046A9">
        <w:tc>
          <w:tcPr>
            <w:tcW w:w="846" w:type="pct"/>
          </w:tcPr>
          <w:p w14:paraId="2CCAA15A" w14:textId="0F79F9E9" w:rsidR="00952B54" w:rsidRDefault="00A37F36" w:rsidP="00952B54">
            <w:pPr>
              <w:pStyle w:val="TAC"/>
              <w:rPr>
                <w:lang w:val="fr-FR" w:eastAsia="zh-CN"/>
              </w:rPr>
            </w:pPr>
            <w:r>
              <w:t>282</w:t>
            </w:r>
          </w:p>
        </w:tc>
        <w:tc>
          <w:tcPr>
            <w:tcW w:w="1879" w:type="pct"/>
          </w:tcPr>
          <w:p w14:paraId="749CC37F" w14:textId="5DB4D377" w:rsidR="00952B54" w:rsidRDefault="00952B54" w:rsidP="00952B54">
            <w:pPr>
              <w:pStyle w:val="TAL"/>
              <w:rPr>
                <w:lang w:val="fr-FR"/>
              </w:rPr>
            </w:pPr>
            <w:r w:rsidRPr="00ED1742">
              <w:t>Calling Number</w:t>
            </w:r>
          </w:p>
        </w:tc>
        <w:tc>
          <w:tcPr>
            <w:tcW w:w="1524" w:type="pct"/>
          </w:tcPr>
          <w:p w14:paraId="3D04DC1E" w14:textId="4AC53403" w:rsidR="00952B54" w:rsidRDefault="00952B54" w:rsidP="00952B54">
            <w:pPr>
              <w:pStyle w:val="TAL"/>
              <w:rPr>
                <w:lang w:val="fr-FR"/>
              </w:rPr>
            </w:pPr>
            <w:r>
              <w:rPr>
                <w:lang w:val="fr-FR"/>
              </w:rPr>
              <w:t>Variable Length / Clause 8.2.</w:t>
            </w:r>
            <w:r>
              <w:rPr>
                <w:lang w:val="sv-SE"/>
              </w:rPr>
              <w:t>190</w:t>
            </w:r>
          </w:p>
        </w:tc>
        <w:tc>
          <w:tcPr>
            <w:tcW w:w="751" w:type="pct"/>
          </w:tcPr>
          <w:p w14:paraId="7E7D43D6" w14:textId="03BBD908" w:rsidR="00952B54" w:rsidRDefault="00952B54" w:rsidP="00952B54">
            <w:pPr>
              <w:pStyle w:val="TAC"/>
              <w:rPr>
                <w:lang w:val="fr-FR"/>
              </w:rPr>
            </w:pPr>
            <w:r>
              <w:rPr>
                <w:lang w:val="fr-FR"/>
              </w:rPr>
              <w:t>Not Applicable</w:t>
            </w:r>
          </w:p>
        </w:tc>
      </w:tr>
      <w:tr w:rsidR="001046A9" w:rsidRPr="00441CD0" w14:paraId="49DA08E0" w14:textId="77777777" w:rsidTr="001046A9">
        <w:tc>
          <w:tcPr>
            <w:tcW w:w="846" w:type="pct"/>
          </w:tcPr>
          <w:p w14:paraId="2CC855E0" w14:textId="2D2DBE43" w:rsidR="00952B54" w:rsidRDefault="00A37F36" w:rsidP="00952B54">
            <w:pPr>
              <w:pStyle w:val="TAC"/>
              <w:rPr>
                <w:lang w:val="fr-FR" w:eastAsia="zh-CN"/>
              </w:rPr>
            </w:pPr>
            <w:r>
              <w:t>283</w:t>
            </w:r>
          </w:p>
        </w:tc>
        <w:tc>
          <w:tcPr>
            <w:tcW w:w="1879" w:type="pct"/>
          </w:tcPr>
          <w:p w14:paraId="1C932BC6" w14:textId="06151839" w:rsidR="00952B54" w:rsidRDefault="00952B54" w:rsidP="00952B54">
            <w:pPr>
              <w:pStyle w:val="TAL"/>
              <w:rPr>
                <w:lang w:val="fr-FR"/>
              </w:rPr>
            </w:pPr>
            <w:r>
              <w:t>Called Number</w:t>
            </w:r>
          </w:p>
        </w:tc>
        <w:tc>
          <w:tcPr>
            <w:tcW w:w="1524" w:type="pct"/>
          </w:tcPr>
          <w:p w14:paraId="550303A6" w14:textId="4383054A" w:rsidR="00952B54" w:rsidRDefault="00952B54" w:rsidP="00952B54">
            <w:pPr>
              <w:pStyle w:val="TAL"/>
              <w:rPr>
                <w:lang w:val="fr-FR"/>
              </w:rPr>
            </w:pPr>
            <w:r>
              <w:rPr>
                <w:lang w:val="fr-FR"/>
              </w:rPr>
              <w:t>Variable Length / Clause 8.2.</w:t>
            </w:r>
            <w:r>
              <w:rPr>
                <w:lang w:val="sv-SE"/>
              </w:rPr>
              <w:t>191</w:t>
            </w:r>
          </w:p>
        </w:tc>
        <w:tc>
          <w:tcPr>
            <w:tcW w:w="751" w:type="pct"/>
          </w:tcPr>
          <w:p w14:paraId="6FAFE466" w14:textId="5A52BA3A" w:rsidR="00952B54" w:rsidRDefault="00952B54" w:rsidP="00952B54">
            <w:pPr>
              <w:pStyle w:val="TAC"/>
              <w:rPr>
                <w:lang w:val="fr-FR"/>
              </w:rPr>
            </w:pPr>
            <w:r>
              <w:rPr>
                <w:lang w:val="fr-FR"/>
              </w:rPr>
              <w:t>Not Applicable</w:t>
            </w:r>
          </w:p>
        </w:tc>
      </w:tr>
      <w:tr w:rsidR="001046A9" w:rsidRPr="00441CD0" w14:paraId="5ECAE25F" w14:textId="77777777" w:rsidTr="001046A9">
        <w:tc>
          <w:tcPr>
            <w:tcW w:w="846" w:type="pct"/>
          </w:tcPr>
          <w:p w14:paraId="3820F46C" w14:textId="064FB523" w:rsidR="00952B54" w:rsidRDefault="00A37F36" w:rsidP="00952B54">
            <w:pPr>
              <w:pStyle w:val="TAC"/>
              <w:rPr>
                <w:lang w:val="fr-FR" w:eastAsia="zh-CN"/>
              </w:rPr>
            </w:pPr>
            <w:r>
              <w:t>284</w:t>
            </w:r>
          </w:p>
        </w:tc>
        <w:tc>
          <w:tcPr>
            <w:tcW w:w="1879" w:type="pct"/>
          </w:tcPr>
          <w:p w14:paraId="634DB7F0" w14:textId="6C00C311" w:rsidR="00952B54" w:rsidRDefault="00952B54" w:rsidP="00952B54">
            <w:pPr>
              <w:pStyle w:val="TAL"/>
              <w:rPr>
                <w:lang w:val="fr-FR"/>
              </w:rPr>
            </w:pPr>
            <w:r>
              <w:t>L2TP Session Indications</w:t>
            </w:r>
          </w:p>
        </w:tc>
        <w:tc>
          <w:tcPr>
            <w:tcW w:w="1524" w:type="pct"/>
          </w:tcPr>
          <w:p w14:paraId="379650D3" w14:textId="6F019134"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192</w:t>
            </w:r>
          </w:p>
        </w:tc>
        <w:tc>
          <w:tcPr>
            <w:tcW w:w="751" w:type="pct"/>
          </w:tcPr>
          <w:p w14:paraId="1CA771F1" w14:textId="18640EA0" w:rsidR="00952B54" w:rsidRDefault="00952B54" w:rsidP="00952B54">
            <w:pPr>
              <w:pStyle w:val="TAC"/>
              <w:rPr>
                <w:lang w:val="fr-FR"/>
              </w:rPr>
            </w:pPr>
            <w:r>
              <w:rPr>
                <w:lang w:val="fr-FR"/>
              </w:rPr>
              <w:t>1</w:t>
            </w:r>
          </w:p>
        </w:tc>
      </w:tr>
      <w:tr w:rsidR="001046A9" w:rsidRPr="00441CD0" w14:paraId="2978F3D1" w14:textId="77777777" w:rsidTr="001046A9">
        <w:tc>
          <w:tcPr>
            <w:tcW w:w="846" w:type="pct"/>
          </w:tcPr>
          <w:p w14:paraId="7029675B" w14:textId="5FFE4164" w:rsidR="00952B54" w:rsidRDefault="00A37F36" w:rsidP="00952B54">
            <w:pPr>
              <w:pStyle w:val="TAC"/>
              <w:rPr>
                <w:lang w:val="fr-FR" w:eastAsia="zh-CN"/>
              </w:rPr>
            </w:pPr>
            <w:r>
              <w:t>285</w:t>
            </w:r>
          </w:p>
        </w:tc>
        <w:tc>
          <w:tcPr>
            <w:tcW w:w="1879" w:type="pct"/>
          </w:tcPr>
          <w:p w14:paraId="7F6F0A49" w14:textId="62376387" w:rsidR="00952B54" w:rsidRDefault="00952B54" w:rsidP="00952B54">
            <w:pPr>
              <w:pStyle w:val="TAL"/>
              <w:rPr>
                <w:lang w:val="fr-FR"/>
              </w:rPr>
            </w:pPr>
            <w:r>
              <w:t>DNS Server Address</w:t>
            </w:r>
          </w:p>
        </w:tc>
        <w:tc>
          <w:tcPr>
            <w:tcW w:w="1524" w:type="pct"/>
          </w:tcPr>
          <w:p w14:paraId="61EA9904" w14:textId="740E4812"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193</w:t>
            </w:r>
          </w:p>
        </w:tc>
        <w:tc>
          <w:tcPr>
            <w:tcW w:w="751" w:type="pct"/>
          </w:tcPr>
          <w:p w14:paraId="7FFD0A16" w14:textId="3E9924F2" w:rsidR="00952B54" w:rsidRDefault="00952B54" w:rsidP="00952B54">
            <w:pPr>
              <w:pStyle w:val="TAC"/>
              <w:rPr>
                <w:lang w:val="fr-FR"/>
              </w:rPr>
            </w:pPr>
            <w:r>
              <w:rPr>
                <w:lang w:val="fr-FR"/>
              </w:rPr>
              <w:t>1</w:t>
            </w:r>
          </w:p>
        </w:tc>
      </w:tr>
      <w:tr w:rsidR="001046A9" w:rsidRPr="00441CD0" w14:paraId="284B9190" w14:textId="77777777" w:rsidTr="001046A9">
        <w:tc>
          <w:tcPr>
            <w:tcW w:w="846" w:type="pct"/>
          </w:tcPr>
          <w:p w14:paraId="38E9803C" w14:textId="64CAF1E2" w:rsidR="00952B54" w:rsidRDefault="00A37F36" w:rsidP="00952B54">
            <w:pPr>
              <w:pStyle w:val="TAC"/>
              <w:rPr>
                <w:lang w:val="fr-FR" w:eastAsia="zh-CN"/>
              </w:rPr>
            </w:pPr>
            <w:r>
              <w:t>286</w:t>
            </w:r>
          </w:p>
        </w:tc>
        <w:tc>
          <w:tcPr>
            <w:tcW w:w="1879" w:type="pct"/>
          </w:tcPr>
          <w:p w14:paraId="70E942F4" w14:textId="571DED6D" w:rsidR="00952B54" w:rsidRDefault="00952B54" w:rsidP="00952B54">
            <w:pPr>
              <w:pStyle w:val="TAL"/>
              <w:rPr>
                <w:lang w:val="fr-FR"/>
              </w:rPr>
            </w:pPr>
            <w:r>
              <w:t>NBNS Server Address</w:t>
            </w:r>
          </w:p>
        </w:tc>
        <w:tc>
          <w:tcPr>
            <w:tcW w:w="1524" w:type="pct"/>
          </w:tcPr>
          <w:p w14:paraId="3FBA7D95" w14:textId="384F09D9"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194</w:t>
            </w:r>
          </w:p>
        </w:tc>
        <w:tc>
          <w:tcPr>
            <w:tcW w:w="751" w:type="pct"/>
          </w:tcPr>
          <w:p w14:paraId="7070892E" w14:textId="1D93C68F" w:rsidR="00952B54" w:rsidRDefault="00952B54" w:rsidP="00952B54">
            <w:pPr>
              <w:pStyle w:val="TAC"/>
              <w:rPr>
                <w:lang w:val="fr-FR"/>
              </w:rPr>
            </w:pPr>
            <w:r>
              <w:rPr>
                <w:lang w:val="fr-FR"/>
              </w:rPr>
              <w:t>1</w:t>
            </w:r>
          </w:p>
        </w:tc>
      </w:tr>
      <w:tr w:rsidR="001046A9" w:rsidRPr="00441CD0" w14:paraId="690CE8E2" w14:textId="77777777" w:rsidTr="001046A9">
        <w:tc>
          <w:tcPr>
            <w:tcW w:w="846" w:type="pct"/>
          </w:tcPr>
          <w:p w14:paraId="188CD9B9" w14:textId="4DEB4873" w:rsidR="00952B54" w:rsidRDefault="00A37F36" w:rsidP="00952B54">
            <w:pPr>
              <w:pStyle w:val="TAC"/>
              <w:rPr>
                <w:lang w:val="fr-FR" w:eastAsia="zh-CN"/>
              </w:rPr>
            </w:pPr>
            <w:r>
              <w:t>287</w:t>
            </w:r>
          </w:p>
        </w:tc>
        <w:tc>
          <w:tcPr>
            <w:tcW w:w="1879" w:type="pct"/>
          </w:tcPr>
          <w:p w14:paraId="6E894C65" w14:textId="12FF8163" w:rsidR="00952B54" w:rsidRDefault="00952B54" w:rsidP="00952B54">
            <w:pPr>
              <w:pStyle w:val="TAL"/>
              <w:rPr>
                <w:lang w:val="fr-FR"/>
              </w:rPr>
            </w:pPr>
            <w:r>
              <w:t>Maximum Receive Unit</w:t>
            </w:r>
          </w:p>
        </w:tc>
        <w:tc>
          <w:tcPr>
            <w:tcW w:w="1524" w:type="pct"/>
          </w:tcPr>
          <w:p w14:paraId="2444B5C1" w14:textId="4E4A23DD" w:rsidR="00952B54" w:rsidRDefault="00952B54" w:rsidP="00952B54">
            <w:pPr>
              <w:pStyle w:val="TAL"/>
              <w:rPr>
                <w:lang w:val="fr-FR"/>
              </w:rPr>
            </w:pPr>
            <w:r>
              <w:rPr>
                <w:lang w:val="fr-FR"/>
              </w:rPr>
              <w:t>Fixed Length / Clause 8.2.</w:t>
            </w:r>
            <w:r>
              <w:rPr>
                <w:lang w:val="sv-SE"/>
              </w:rPr>
              <w:t>195</w:t>
            </w:r>
          </w:p>
        </w:tc>
        <w:tc>
          <w:tcPr>
            <w:tcW w:w="751" w:type="pct"/>
          </w:tcPr>
          <w:p w14:paraId="7AFD78B6" w14:textId="55B57593" w:rsidR="00952B54" w:rsidRDefault="00952B54" w:rsidP="00952B54">
            <w:pPr>
              <w:pStyle w:val="TAC"/>
              <w:rPr>
                <w:lang w:val="fr-FR"/>
              </w:rPr>
            </w:pPr>
            <w:r>
              <w:rPr>
                <w:lang w:val="fr-FR"/>
              </w:rPr>
              <w:t>2</w:t>
            </w:r>
          </w:p>
        </w:tc>
      </w:tr>
      <w:tr w:rsidR="001046A9" w:rsidRPr="00441CD0" w14:paraId="52315D03" w14:textId="77777777" w:rsidTr="001046A9">
        <w:tc>
          <w:tcPr>
            <w:tcW w:w="846" w:type="pct"/>
          </w:tcPr>
          <w:p w14:paraId="37E14E35" w14:textId="751AD7C0" w:rsidR="003C47D3" w:rsidRDefault="003C47D3" w:rsidP="003C47D3">
            <w:pPr>
              <w:pStyle w:val="TAC"/>
            </w:pPr>
            <w:r>
              <w:rPr>
                <w:lang w:val="fr-FR" w:eastAsia="zh-CN"/>
              </w:rPr>
              <w:t>288</w:t>
            </w:r>
          </w:p>
        </w:tc>
        <w:tc>
          <w:tcPr>
            <w:tcW w:w="1879" w:type="pct"/>
          </w:tcPr>
          <w:p w14:paraId="598207EA" w14:textId="14187A8F" w:rsidR="003C47D3" w:rsidRDefault="003C47D3" w:rsidP="003C47D3">
            <w:pPr>
              <w:pStyle w:val="TAL"/>
            </w:pPr>
            <w:r>
              <w:rPr>
                <w:lang w:eastAsia="zh-CN"/>
              </w:rPr>
              <w:t>Thresholds</w:t>
            </w:r>
          </w:p>
        </w:tc>
        <w:tc>
          <w:tcPr>
            <w:tcW w:w="1524" w:type="pct"/>
          </w:tcPr>
          <w:p w14:paraId="6C7692D7" w14:textId="33958551" w:rsidR="003C47D3" w:rsidRDefault="003C47D3" w:rsidP="003C47D3">
            <w:pPr>
              <w:pStyle w:val="TAL"/>
              <w:rPr>
                <w:lang w:val="fr-FR"/>
              </w:rPr>
            </w:pPr>
            <w:r w:rsidRPr="00867BF5">
              <w:t>Extendable</w:t>
            </w:r>
            <w:r w:rsidRPr="00441CD0">
              <w:rPr>
                <w:lang w:val="fr-FR"/>
              </w:rPr>
              <w:t xml:space="preserve"> / </w:t>
            </w:r>
            <w:r w:rsidRPr="00441CD0">
              <w:t>Clause</w:t>
            </w:r>
            <w:r>
              <w:t> </w:t>
            </w:r>
            <w:r w:rsidRPr="00441CD0">
              <w:t>8.2.</w:t>
            </w:r>
            <w:r>
              <w:t>196</w:t>
            </w:r>
          </w:p>
        </w:tc>
        <w:tc>
          <w:tcPr>
            <w:tcW w:w="751" w:type="pct"/>
          </w:tcPr>
          <w:p w14:paraId="1BEC4575" w14:textId="691FD255" w:rsidR="003C47D3" w:rsidRDefault="003C47D3" w:rsidP="003C47D3">
            <w:pPr>
              <w:pStyle w:val="TAC"/>
              <w:rPr>
                <w:lang w:val="fr-FR"/>
              </w:rPr>
            </w:pPr>
            <w:r>
              <w:rPr>
                <w:rFonts w:hint="eastAsia"/>
                <w:lang w:val="fr-FR" w:eastAsia="zh-CN"/>
              </w:rPr>
              <w:t>1</w:t>
            </w:r>
          </w:p>
        </w:tc>
      </w:tr>
      <w:tr w:rsidR="001046A9" w:rsidRPr="00441CD0" w14:paraId="4A7C0758" w14:textId="77777777" w:rsidTr="001046A9">
        <w:tc>
          <w:tcPr>
            <w:tcW w:w="846" w:type="pct"/>
          </w:tcPr>
          <w:p w14:paraId="1DCE2ED6" w14:textId="39A6133E" w:rsidR="003C47D3" w:rsidRDefault="003C47D3" w:rsidP="003C47D3">
            <w:pPr>
              <w:pStyle w:val="TAC"/>
              <w:rPr>
                <w:lang w:val="fr-FR" w:eastAsia="zh-CN"/>
              </w:rPr>
            </w:pPr>
            <w:r>
              <w:rPr>
                <w:lang w:val="fr-FR" w:eastAsia="zh-CN"/>
              </w:rPr>
              <w:t>289</w:t>
            </w:r>
          </w:p>
        </w:tc>
        <w:tc>
          <w:tcPr>
            <w:tcW w:w="1879" w:type="pct"/>
          </w:tcPr>
          <w:p w14:paraId="09E77C92" w14:textId="5AE011CA" w:rsidR="003C47D3" w:rsidRDefault="003C47D3" w:rsidP="003C47D3">
            <w:pPr>
              <w:pStyle w:val="TAL"/>
              <w:rPr>
                <w:lang w:eastAsia="zh-CN"/>
              </w:rPr>
            </w:pPr>
            <w:r>
              <w:t>Steering Mode Indicator</w:t>
            </w:r>
          </w:p>
        </w:tc>
        <w:tc>
          <w:tcPr>
            <w:tcW w:w="1524" w:type="pct"/>
          </w:tcPr>
          <w:p w14:paraId="10A2A2B1" w14:textId="610DDE6B" w:rsidR="003C47D3" w:rsidRPr="00867BF5" w:rsidRDefault="003C47D3" w:rsidP="003C47D3">
            <w:pPr>
              <w:pStyle w:val="TAL"/>
            </w:pPr>
            <w:r w:rsidRPr="00867BF5">
              <w:t xml:space="preserve">Extendable </w:t>
            </w:r>
            <w:r w:rsidRPr="00441CD0">
              <w:rPr>
                <w:lang w:val="fr-FR"/>
              </w:rPr>
              <w:t xml:space="preserve">/ </w:t>
            </w:r>
            <w:r w:rsidRPr="00441CD0">
              <w:t>Clause</w:t>
            </w:r>
            <w:r>
              <w:t> </w:t>
            </w:r>
            <w:r w:rsidRPr="00441CD0">
              <w:t>8.2.</w:t>
            </w:r>
            <w:r>
              <w:t>197</w:t>
            </w:r>
          </w:p>
        </w:tc>
        <w:tc>
          <w:tcPr>
            <w:tcW w:w="751" w:type="pct"/>
          </w:tcPr>
          <w:p w14:paraId="4A4815E0" w14:textId="55C59906" w:rsidR="003C47D3" w:rsidRDefault="003C47D3" w:rsidP="003C47D3">
            <w:pPr>
              <w:pStyle w:val="TAC"/>
              <w:rPr>
                <w:lang w:val="fr-FR" w:eastAsia="zh-CN"/>
              </w:rPr>
            </w:pPr>
            <w:r>
              <w:rPr>
                <w:rFonts w:hint="eastAsia"/>
                <w:lang w:val="fr-FR" w:eastAsia="zh-CN"/>
              </w:rPr>
              <w:t>1</w:t>
            </w:r>
          </w:p>
        </w:tc>
      </w:tr>
      <w:tr w:rsidR="001046A9" w:rsidRPr="00441CD0" w14:paraId="0A669FEA" w14:textId="77777777" w:rsidTr="001046A9">
        <w:tc>
          <w:tcPr>
            <w:tcW w:w="846" w:type="pct"/>
          </w:tcPr>
          <w:p w14:paraId="2B83E395" w14:textId="151E79C1" w:rsidR="00D91F01" w:rsidRDefault="00D91F01" w:rsidP="00D91F01">
            <w:pPr>
              <w:pStyle w:val="TAC"/>
              <w:rPr>
                <w:lang w:val="fr-FR" w:eastAsia="zh-CN"/>
              </w:rPr>
            </w:pPr>
            <w:r>
              <w:rPr>
                <w:lang w:val="fr-FR" w:eastAsia="zh-CN"/>
              </w:rPr>
              <w:t>290</w:t>
            </w:r>
          </w:p>
        </w:tc>
        <w:tc>
          <w:tcPr>
            <w:tcW w:w="1879" w:type="pct"/>
          </w:tcPr>
          <w:p w14:paraId="7DBE9D79" w14:textId="09220CF9" w:rsidR="00D91F01" w:rsidRDefault="00D91F01" w:rsidP="00D91F01">
            <w:pPr>
              <w:pStyle w:val="TAL"/>
            </w:pPr>
            <w:r>
              <w:rPr>
                <w:lang w:val="fr-FR"/>
              </w:rPr>
              <w:t>PFCP Session Change Info</w:t>
            </w:r>
          </w:p>
        </w:tc>
        <w:tc>
          <w:tcPr>
            <w:tcW w:w="1524" w:type="pct"/>
          </w:tcPr>
          <w:p w14:paraId="14AC1CB3" w14:textId="5960DE88" w:rsidR="00D91F01" w:rsidRPr="00867BF5" w:rsidRDefault="00D91F01" w:rsidP="00D91F01">
            <w:pPr>
              <w:pStyle w:val="TAL"/>
            </w:pPr>
            <w:r>
              <w:rPr>
                <w:lang w:val="fr-FR"/>
              </w:rPr>
              <w:t xml:space="preserve">Extendable / Table </w:t>
            </w:r>
            <w:r>
              <w:t>7.4.7.1-2</w:t>
            </w:r>
          </w:p>
        </w:tc>
        <w:tc>
          <w:tcPr>
            <w:tcW w:w="751" w:type="pct"/>
          </w:tcPr>
          <w:p w14:paraId="29D5CEAE" w14:textId="29235F7E" w:rsidR="00D91F01" w:rsidRDefault="00D91F01" w:rsidP="00D91F01">
            <w:pPr>
              <w:pStyle w:val="TAC"/>
              <w:rPr>
                <w:lang w:val="fr-FR" w:eastAsia="zh-CN"/>
              </w:rPr>
            </w:pPr>
            <w:r>
              <w:rPr>
                <w:lang w:val="fr-FR"/>
              </w:rPr>
              <w:t>Not Applicable</w:t>
            </w:r>
          </w:p>
        </w:tc>
      </w:tr>
      <w:tr w:rsidR="001046A9" w:rsidRPr="00441CD0" w14:paraId="323980EC" w14:textId="77777777" w:rsidTr="001046A9">
        <w:tc>
          <w:tcPr>
            <w:tcW w:w="846" w:type="pct"/>
          </w:tcPr>
          <w:p w14:paraId="1E11780D" w14:textId="6EF7D1BA" w:rsidR="00D91F01" w:rsidRDefault="00D91F01" w:rsidP="00D91F01">
            <w:pPr>
              <w:pStyle w:val="TAC"/>
              <w:rPr>
                <w:lang w:val="fr-FR" w:eastAsia="zh-CN"/>
              </w:rPr>
            </w:pPr>
            <w:r>
              <w:rPr>
                <w:lang w:val="fr-FR" w:eastAsia="zh-CN"/>
              </w:rPr>
              <w:t>291</w:t>
            </w:r>
          </w:p>
        </w:tc>
        <w:tc>
          <w:tcPr>
            <w:tcW w:w="1879" w:type="pct"/>
          </w:tcPr>
          <w:p w14:paraId="1F374C5D" w14:textId="73EEBA61" w:rsidR="00D91F01" w:rsidRDefault="00D91F01" w:rsidP="00D91F01">
            <w:pPr>
              <w:pStyle w:val="TAL"/>
            </w:pPr>
            <w:r>
              <w:rPr>
                <w:lang w:val="fr-FR"/>
              </w:rPr>
              <w:t>Group ID</w:t>
            </w:r>
          </w:p>
        </w:tc>
        <w:tc>
          <w:tcPr>
            <w:tcW w:w="1524" w:type="pct"/>
          </w:tcPr>
          <w:p w14:paraId="277943C2" w14:textId="5CBBA81F" w:rsidR="00D91F01" w:rsidRPr="00867BF5" w:rsidRDefault="00D91F01" w:rsidP="00D91F01">
            <w:pPr>
              <w:pStyle w:val="TAL"/>
            </w:pPr>
            <w:r>
              <w:rPr>
                <w:lang w:val="fr-FR"/>
              </w:rPr>
              <w:t>Variable Length / Clause 8.2.198</w:t>
            </w:r>
          </w:p>
        </w:tc>
        <w:tc>
          <w:tcPr>
            <w:tcW w:w="751" w:type="pct"/>
          </w:tcPr>
          <w:p w14:paraId="72293740" w14:textId="1614115A" w:rsidR="00D91F01" w:rsidRDefault="00D91F01" w:rsidP="00D91F01">
            <w:pPr>
              <w:pStyle w:val="TAC"/>
              <w:rPr>
                <w:lang w:val="fr-FR" w:eastAsia="zh-CN"/>
              </w:rPr>
            </w:pPr>
            <w:r>
              <w:rPr>
                <w:lang w:val="fr-FR"/>
              </w:rPr>
              <w:t>Not Applicable</w:t>
            </w:r>
          </w:p>
        </w:tc>
      </w:tr>
      <w:tr w:rsidR="001046A9" w:rsidRPr="00441CD0" w14:paraId="7C3580A8" w14:textId="77777777" w:rsidTr="001046A9">
        <w:tc>
          <w:tcPr>
            <w:tcW w:w="846" w:type="pct"/>
          </w:tcPr>
          <w:p w14:paraId="63139C26" w14:textId="5AA09A6D" w:rsidR="00D91F01" w:rsidRDefault="00D91F01" w:rsidP="00D91F01">
            <w:pPr>
              <w:pStyle w:val="TAC"/>
              <w:rPr>
                <w:lang w:val="fr-FR" w:eastAsia="zh-CN"/>
              </w:rPr>
            </w:pPr>
            <w:r>
              <w:rPr>
                <w:lang w:val="fr-FR" w:eastAsia="zh-CN"/>
              </w:rPr>
              <w:t>292</w:t>
            </w:r>
          </w:p>
        </w:tc>
        <w:tc>
          <w:tcPr>
            <w:tcW w:w="1879" w:type="pct"/>
          </w:tcPr>
          <w:p w14:paraId="025A4369" w14:textId="2EA8B444" w:rsidR="00D91F01" w:rsidRDefault="00D91F01" w:rsidP="00D91F01">
            <w:pPr>
              <w:pStyle w:val="TAL"/>
            </w:pPr>
            <w:r>
              <w:rPr>
                <w:lang w:val="fr-FR"/>
              </w:rPr>
              <w:t>CP IP Address</w:t>
            </w:r>
          </w:p>
        </w:tc>
        <w:tc>
          <w:tcPr>
            <w:tcW w:w="1524" w:type="pct"/>
          </w:tcPr>
          <w:p w14:paraId="5BD8D24F" w14:textId="7F455507" w:rsidR="00D91F01" w:rsidRPr="00867BF5" w:rsidRDefault="00D91F01" w:rsidP="00D91F01">
            <w:pPr>
              <w:pStyle w:val="TAL"/>
            </w:pPr>
            <w:r>
              <w:rPr>
                <w:lang w:val="fr-FR"/>
              </w:rPr>
              <w:t>Variable / Clause 8.2.199</w:t>
            </w:r>
          </w:p>
        </w:tc>
        <w:tc>
          <w:tcPr>
            <w:tcW w:w="751" w:type="pct"/>
          </w:tcPr>
          <w:p w14:paraId="2808FF43" w14:textId="57DD0D1C" w:rsidR="00D91F01" w:rsidRDefault="00D91F01" w:rsidP="00D91F01">
            <w:pPr>
              <w:pStyle w:val="TAC"/>
              <w:rPr>
                <w:lang w:val="fr-FR" w:eastAsia="zh-CN"/>
              </w:rPr>
            </w:pPr>
            <w:r>
              <w:rPr>
                <w:lang w:val="fr-FR"/>
              </w:rPr>
              <w:t>Not Applicable</w:t>
            </w:r>
          </w:p>
        </w:tc>
      </w:tr>
      <w:tr w:rsidR="001046A9" w:rsidRPr="00441CD0" w14:paraId="54866350" w14:textId="77777777" w:rsidTr="001046A9">
        <w:tc>
          <w:tcPr>
            <w:tcW w:w="846" w:type="pct"/>
          </w:tcPr>
          <w:p w14:paraId="55609C9E" w14:textId="6A615879" w:rsidR="00BD6D3F" w:rsidRDefault="00BD6D3F" w:rsidP="00BD6D3F">
            <w:pPr>
              <w:pStyle w:val="TAC"/>
              <w:rPr>
                <w:lang w:val="fr-FR" w:eastAsia="zh-CN"/>
              </w:rPr>
            </w:pPr>
            <w:r>
              <w:rPr>
                <w:lang w:val="fr-FR" w:eastAsia="zh-CN"/>
              </w:rPr>
              <w:t>293</w:t>
            </w:r>
          </w:p>
        </w:tc>
        <w:tc>
          <w:tcPr>
            <w:tcW w:w="1879" w:type="pct"/>
          </w:tcPr>
          <w:p w14:paraId="766544D8" w14:textId="0027F21C" w:rsidR="00BD6D3F" w:rsidRDefault="00BD6D3F" w:rsidP="00BD6D3F">
            <w:pPr>
              <w:pStyle w:val="TAL"/>
              <w:rPr>
                <w:lang w:val="fr-FR"/>
              </w:rPr>
            </w:pPr>
            <w:r w:rsidRPr="00BF362D">
              <w:rPr>
                <w:lang w:val="en-US"/>
              </w:rPr>
              <w:t xml:space="preserve">IP Address and Port </w:t>
            </w:r>
            <w:r>
              <w:rPr>
                <w:lang w:val="en-US"/>
              </w:rPr>
              <w:t>number Replacement</w:t>
            </w:r>
          </w:p>
        </w:tc>
        <w:tc>
          <w:tcPr>
            <w:tcW w:w="1524" w:type="pct"/>
          </w:tcPr>
          <w:p w14:paraId="260EFE71" w14:textId="6B392F09" w:rsidR="00BD6D3F" w:rsidRDefault="00BD6D3F" w:rsidP="00BD6D3F">
            <w:pPr>
              <w:pStyle w:val="TAL"/>
              <w:rPr>
                <w:lang w:val="fr-FR"/>
              </w:rPr>
            </w:pPr>
            <w:r w:rsidRPr="00867BF5">
              <w:t xml:space="preserve">Extendable </w:t>
            </w:r>
            <w:r w:rsidRPr="00441CD0">
              <w:rPr>
                <w:lang w:val="fr-FR"/>
              </w:rPr>
              <w:t xml:space="preserve">/ </w:t>
            </w:r>
            <w:r w:rsidRPr="00441CD0">
              <w:t>Clause</w:t>
            </w:r>
            <w:r>
              <w:t> 8.2.200</w:t>
            </w:r>
          </w:p>
        </w:tc>
        <w:tc>
          <w:tcPr>
            <w:tcW w:w="751" w:type="pct"/>
          </w:tcPr>
          <w:p w14:paraId="28440527" w14:textId="1D5F2434" w:rsidR="00BD6D3F" w:rsidRDefault="00BD6D3F" w:rsidP="00BD6D3F">
            <w:pPr>
              <w:pStyle w:val="TAC"/>
              <w:rPr>
                <w:lang w:val="fr-FR"/>
              </w:rPr>
            </w:pPr>
            <w:r>
              <w:rPr>
                <w:lang w:val="en-US"/>
              </w:rPr>
              <w:t>1</w:t>
            </w:r>
          </w:p>
        </w:tc>
      </w:tr>
      <w:tr w:rsidR="001046A9" w:rsidRPr="00441CD0" w14:paraId="2A5240A4" w14:textId="77777777" w:rsidTr="001046A9">
        <w:tc>
          <w:tcPr>
            <w:tcW w:w="846" w:type="pct"/>
          </w:tcPr>
          <w:p w14:paraId="216C0056" w14:textId="3CB275C2" w:rsidR="00DC3AED" w:rsidRDefault="00DC3AED" w:rsidP="00DC3AED">
            <w:pPr>
              <w:pStyle w:val="TAC"/>
              <w:rPr>
                <w:lang w:val="fr-FR" w:eastAsia="zh-CN"/>
              </w:rPr>
            </w:pPr>
            <w:r>
              <w:rPr>
                <w:lang w:val="fr-FR" w:eastAsia="zh-CN"/>
              </w:rPr>
              <w:t>294</w:t>
            </w:r>
          </w:p>
        </w:tc>
        <w:tc>
          <w:tcPr>
            <w:tcW w:w="1879" w:type="pct"/>
          </w:tcPr>
          <w:p w14:paraId="475597FE" w14:textId="31E6C09A" w:rsidR="00DC3AED" w:rsidRPr="00BF362D" w:rsidRDefault="00DC3AED" w:rsidP="00DC3AED">
            <w:pPr>
              <w:pStyle w:val="TAL"/>
              <w:rPr>
                <w:lang w:val="en-US"/>
              </w:rPr>
            </w:pPr>
            <w:r>
              <w:rPr>
                <w:lang w:val="fr-FR"/>
              </w:rPr>
              <w:t>DNS Query Filter</w:t>
            </w:r>
          </w:p>
        </w:tc>
        <w:tc>
          <w:tcPr>
            <w:tcW w:w="1524" w:type="pct"/>
          </w:tcPr>
          <w:p w14:paraId="39B4C051" w14:textId="2AE5365E" w:rsidR="00DC3AED" w:rsidRPr="00867BF5" w:rsidRDefault="00DC3AED" w:rsidP="00DC3AED">
            <w:pPr>
              <w:pStyle w:val="TAL"/>
            </w:pPr>
            <w:r w:rsidRPr="00867BF5">
              <w:t xml:space="preserve">Extendable </w:t>
            </w:r>
            <w:r w:rsidRPr="00441CD0">
              <w:rPr>
                <w:lang w:val="fr-FR"/>
              </w:rPr>
              <w:t xml:space="preserve">/ </w:t>
            </w:r>
            <w:r w:rsidRPr="00441CD0">
              <w:t>Clause</w:t>
            </w:r>
            <w:r>
              <w:t> </w:t>
            </w:r>
            <w:r w:rsidRPr="00441CD0">
              <w:t>8.2.</w:t>
            </w:r>
            <w:r>
              <w:t>201</w:t>
            </w:r>
          </w:p>
        </w:tc>
        <w:tc>
          <w:tcPr>
            <w:tcW w:w="751" w:type="pct"/>
          </w:tcPr>
          <w:p w14:paraId="6642C37B" w14:textId="16446A57" w:rsidR="00DC3AED" w:rsidRDefault="00DC3AED" w:rsidP="00DC3AED">
            <w:pPr>
              <w:pStyle w:val="TAC"/>
              <w:rPr>
                <w:lang w:val="en-US"/>
              </w:rPr>
            </w:pPr>
            <w:r>
              <w:rPr>
                <w:lang w:val="fr-FR"/>
              </w:rPr>
              <w:t>2</w:t>
            </w:r>
          </w:p>
        </w:tc>
      </w:tr>
      <w:tr w:rsidR="001046A9" w:rsidRPr="00441CD0" w14:paraId="4FFCBF74" w14:textId="77777777" w:rsidTr="001046A9">
        <w:tc>
          <w:tcPr>
            <w:tcW w:w="846" w:type="pct"/>
          </w:tcPr>
          <w:p w14:paraId="46EAEEA1" w14:textId="3389401E" w:rsidR="001F3B36" w:rsidRDefault="001F3B36" w:rsidP="001F3B36">
            <w:pPr>
              <w:pStyle w:val="TAC"/>
              <w:rPr>
                <w:lang w:val="fr-FR" w:eastAsia="zh-CN"/>
              </w:rPr>
            </w:pPr>
            <w:r>
              <w:rPr>
                <w:lang w:val="fr-FR" w:eastAsia="zh-CN"/>
              </w:rPr>
              <w:t>295</w:t>
            </w:r>
          </w:p>
        </w:tc>
        <w:tc>
          <w:tcPr>
            <w:tcW w:w="1879" w:type="pct"/>
          </w:tcPr>
          <w:p w14:paraId="3DD16B3C" w14:textId="396B7F3B" w:rsidR="001F3B36" w:rsidRDefault="001F3B36" w:rsidP="001F3B36">
            <w:pPr>
              <w:pStyle w:val="TAL"/>
              <w:rPr>
                <w:lang w:val="fr-FR"/>
              </w:rPr>
            </w:pPr>
            <w:r>
              <w:rPr>
                <w:lang w:val="sv-SE"/>
              </w:rPr>
              <w:t xml:space="preserve">Direct Reporting </w:t>
            </w:r>
            <w:r w:rsidRPr="00441CD0">
              <w:rPr>
                <w:lang w:val="sv-SE"/>
              </w:rPr>
              <w:t>Information</w:t>
            </w:r>
          </w:p>
        </w:tc>
        <w:tc>
          <w:tcPr>
            <w:tcW w:w="1524" w:type="pct"/>
          </w:tcPr>
          <w:p w14:paraId="260BA0FC" w14:textId="0E052249" w:rsidR="001F3B36" w:rsidRPr="00867BF5" w:rsidRDefault="001F3B36" w:rsidP="001F3B36">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w:t>
            </w:r>
            <w:r>
              <w:t>4</w:t>
            </w:r>
          </w:p>
        </w:tc>
        <w:tc>
          <w:tcPr>
            <w:tcW w:w="751" w:type="pct"/>
          </w:tcPr>
          <w:p w14:paraId="272BA244" w14:textId="59D07C7C" w:rsidR="001F3B36" w:rsidRDefault="001F3B36" w:rsidP="001F3B36">
            <w:pPr>
              <w:pStyle w:val="TAC"/>
              <w:rPr>
                <w:lang w:val="fr-FR"/>
              </w:rPr>
            </w:pPr>
            <w:r w:rsidRPr="00441CD0">
              <w:rPr>
                <w:lang w:val="de-DE"/>
              </w:rPr>
              <w:t>Not applicable</w:t>
            </w:r>
          </w:p>
        </w:tc>
      </w:tr>
      <w:tr w:rsidR="001046A9" w:rsidRPr="00441CD0" w14:paraId="46103F00" w14:textId="77777777" w:rsidTr="001046A9">
        <w:tc>
          <w:tcPr>
            <w:tcW w:w="846" w:type="pct"/>
          </w:tcPr>
          <w:p w14:paraId="2E499A30" w14:textId="1750A782" w:rsidR="001F3B36" w:rsidRDefault="001F3B36" w:rsidP="001F3B36">
            <w:pPr>
              <w:pStyle w:val="TAC"/>
              <w:rPr>
                <w:lang w:val="fr-FR" w:eastAsia="zh-CN"/>
              </w:rPr>
            </w:pPr>
            <w:r>
              <w:rPr>
                <w:lang w:val="fr-FR" w:eastAsia="zh-CN"/>
              </w:rPr>
              <w:t>296</w:t>
            </w:r>
          </w:p>
        </w:tc>
        <w:tc>
          <w:tcPr>
            <w:tcW w:w="1879" w:type="pct"/>
          </w:tcPr>
          <w:p w14:paraId="58ACDD22" w14:textId="16478FD4" w:rsidR="001F3B36" w:rsidRDefault="001F3B36" w:rsidP="001F3B36">
            <w:pPr>
              <w:pStyle w:val="TAL"/>
              <w:rPr>
                <w:lang w:val="fr-FR"/>
              </w:rPr>
            </w:pPr>
            <w:r>
              <w:rPr>
                <w:lang w:val="fr-FR"/>
              </w:rPr>
              <w:t>Event Notification URI</w:t>
            </w:r>
          </w:p>
        </w:tc>
        <w:tc>
          <w:tcPr>
            <w:tcW w:w="1524" w:type="pct"/>
          </w:tcPr>
          <w:p w14:paraId="7AAC35F1" w14:textId="6BEAD0CE" w:rsidR="001F3B36" w:rsidRPr="00867BF5" w:rsidRDefault="001F3B36" w:rsidP="001F3B36">
            <w:pPr>
              <w:pStyle w:val="TAL"/>
            </w:pPr>
            <w:r>
              <w:rPr>
                <w:lang w:val="fr-FR"/>
              </w:rPr>
              <w:t>Variable Length / Clause 8.2.202</w:t>
            </w:r>
          </w:p>
        </w:tc>
        <w:tc>
          <w:tcPr>
            <w:tcW w:w="751" w:type="pct"/>
          </w:tcPr>
          <w:p w14:paraId="3B9E6187" w14:textId="16A8E028" w:rsidR="001F3B36" w:rsidRDefault="001F3B36" w:rsidP="001F3B36">
            <w:pPr>
              <w:pStyle w:val="TAC"/>
              <w:rPr>
                <w:lang w:val="fr-FR"/>
              </w:rPr>
            </w:pPr>
            <w:r>
              <w:rPr>
                <w:lang w:val="fr-FR"/>
              </w:rPr>
              <w:t>Not Applicable</w:t>
            </w:r>
          </w:p>
        </w:tc>
      </w:tr>
      <w:tr w:rsidR="001046A9" w:rsidRPr="00441CD0" w14:paraId="69D248B2" w14:textId="77777777" w:rsidTr="001046A9">
        <w:tc>
          <w:tcPr>
            <w:tcW w:w="846" w:type="pct"/>
          </w:tcPr>
          <w:p w14:paraId="784DBD5C" w14:textId="0E2A2F2F" w:rsidR="001F3B36" w:rsidRDefault="001F3B36" w:rsidP="001F3B36">
            <w:pPr>
              <w:pStyle w:val="TAC"/>
              <w:rPr>
                <w:lang w:val="fr-FR" w:eastAsia="zh-CN"/>
              </w:rPr>
            </w:pPr>
            <w:r>
              <w:rPr>
                <w:lang w:val="fr-FR" w:eastAsia="zh-CN"/>
              </w:rPr>
              <w:t>297</w:t>
            </w:r>
          </w:p>
        </w:tc>
        <w:tc>
          <w:tcPr>
            <w:tcW w:w="1879" w:type="pct"/>
          </w:tcPr>
          <w:p w14:paraId="596674DF" w14:textId="51638F91" w:rsidR="001F3B36" w:rsidRDefault="001F3B36" w:rsidP="001F3B36">
            <w:pPr>
              <w:pStyle w:val="TAL"/>
              <w:rPr>
                <w:lang w:val="fr-FR"/>
              </w:rPr>
            </w:pPr>
            <w:r>
              <w:rPr>
                <w:lang w:val="fr-FR"/>
              </w:rPr>
              <w:t>Notification Correlation ID</w:t>
            </w:r>
          </w:p>
        </w:tc>
        <w:tc>
          <w:tcPr>
            <w:tcW w:w="1524" w:type="pct"/>
          </w:tcPr>
          <w:p w14:paraId="4A9E71FE" w14:textId="323A9B31" w:rsidR="001F3B36" w:rsidRPr="00867BF5" w:rsidRDefault="001F3B36" w:rsidP="001F3B36">
            <w:pPr>
              <w:pStyle w:val="TAL"/>
            </w:pPr>
            <w:r>
              <w:rPr>
                <w:lang w:val="fr-FR"/>
              </w:rPr>
              <w:t>Variable Length / Clause 8.2.203</w:t>
            </w:r>
          </w:p>
        </w:tc>
        <w:tc>
          <w:tcPr>
            <w:tcW w:w="751" w:type="pct"/>
          </w:tcPr>
          <w:p w14:paraId="3B87F517" w14:textId="337D4C92" w:rsidR="001F3B36" w:rsidRDefault="001F3B36" w:rsidP="001F3B36">
            <w:pPr>
              <w:pStyle w:val="TAC"/>
              <w:rPr>
                <w:lang w:val="fr-FR"/>
              </w:rPr>
            </w:pPr>
            <w:r>
              <w:rPr>
                <w:lang w:val="fr-FR"/>
              </w:rPr>
              <w:t>Not Applicable</w:t>
            </w:r>
          </w:p>
        </w:tc>
      </w:tr>
      <w:tr w:rsidR="001046A9" w:rsidRPr="00441CD0" w14:paraId="77C275E7" w14:textId="77777777" w:rsidTr="001046A9">
        <w:tc>
          <w:tcPr>
            <w:tcW w:w="846" w:type="pct"/>
          </w:tcPr>
          <w:p w14:paraId="433BD098" w14:textId="3D75ED98" w:rsidR="001F3B36" w:rsidRDefault="001F3B36" w:rsidP="001F3B36">
            <w:pPr>
              <w:pStyle w:val="TAC"/>
              <w:rPr>
                <w:lang w:val="fr-FR" w:eastAsia="zh-CN"/>
              </w:rPr>
            </w:pPr>
            <w:r>
              <w:rPr>
                <w:lang w:val="fr-FR" w:eastAsia="zh-CN"/>
              </w:rPr>
              <w:t>298</w:t>
            </w:r>
          </w:p>
        </w:tc>
        <w:tc>
          <w:tcPr>
            <w:tcW w:w="1879" w:type="pct"/>
          </w:tcPr>
          <w:p w14:paraId="68BE41B1" w14:textId="40F046E5" w:rsidR="001F3B36" w:rsidRPr="00BA2927" w:rsidRDefault="001F3B36" w:rsidP="001F3B36">
            <w:pPr>
              <w:pStyle w:val="TAL"/>
              <w:rPr>
                <w:lang w:val="fr-FR"/>
              </w:rPr>
            </w:pPr>
            <w:r w:rsidRPr="00BA2927">
              <w:rPr>
                <w:lang w:val="fr-FR"/>
              </w:rPr>
              <w:t>Reporting Flags</w:t>
            </w:r>
          </w:p>
        </w:tc>
        <w:tc>
          <w:tcPr>
            <w:tcW w:w="1524" w:type="pct"/>
          </w:tcPr>
          <w:p w14:paraId="65EB0169" w14:textId="4E05A94F" w:rsidR="001F3B36" w:rsidRPr="00867BF5" w:rsidRDefault="001F3B36" w:rsidP="001F3B36">
            <w:pPr>
              <w:pStyle w:val="TAL"/>
            </w:pPr>
            <w:r w:rsidRPr="00867BF5">
              <w:t xml:space="preserve">Extendable </w:t>
            </w:r>
            <w:r w:rsidRPr="00441CD0">
              <w:rPr>
                <w:lang w:val="fr-FR"/>
              </w:rPr>
              <w:t xml:space="preserve">/ </w:t>
            </w:r>
            <w:r w:rsidRPr="00441CD0">
              <w:t>Clause</w:t>
            </w:r>
            <w:r>
              <w:t> </w:t>
            </w:r>
            <w:r w:rsidRPr="00441CD0">
              <w:t>8.2.</w:t>
            </w:r>
            <w:r>
              <w:t>204</w:t>
            </w:r>
          </w:p>
        </w:tc>
        <w:tc>
          <w:tcPr>
            <w:tcW w:w="751" w:type="pct"/>
          </w:tcPr>
          <w:p w14:paraId="03A1F862" w14:textId="135DF6CF" w:rsidR="001F3B36" w:rsidRDefault="001F3B36" w:rsidP="001F3B36">
            <w:pPr>
              <w:pStyle w:val="TAC"/>
              <w:rPr>
                <w:lang w:val="fr-FR"/>
              </w:rPr>
            </w:pPr>
            <w:r>
              <w:rPr>
                <w:lang w:val="fr-FR"/>
              </w:rPr>
              <w:t>Not Applicable</w:t>
            </w:r>
          </w:p>
        </w:tc>
      </w:tr>
      <w:tr w:rsidR="001046A9" w:rsidRPr="00441CD0" w14:paraId="594F719C" w14:textId="77777777" w:rsidTr="001046A9">
        <w:tc>
          <w:tcPr>
            <w:tcW w:w="846" w:type="pct"/>
          </w:tcPr>
          <w:p w14:paraId="1E7873B6" w14:textId="172C4473" w:rsidR="00A9381B" w:rsidRPr="00BA2927" w:rsidRDefault="00A9381B" w:rsidP="00A9381B">
            <w:pPr>
              <w:pStyle w:val="TAC"/>
              <w:rPr>
                <w:lang w:val="fr-FR" w:eastAsia="zh-CN"/>
              </w:rPr>
            </w:pPr>
            <w:r w:rsidRPr="00BA2927">
              <w:rPr>
                <w:lang w:val="fr-FR" w:eastAsia="zh-CN"/>
              </w:rPr>
              <w:t>299</w:t>
            </w:r>
          </w:p>
        </w:tc>
        <w:tc>
          <w:tcPr>
            <w:tcW w:w="1879" w:type="pct"/>
          </w:tcPr>
          <w:p w14:paraId="0DFBC1B8" w14:textId="26D179E6" w:rsidR="00A9381B" w:rsidRPr="00BA2927" w:rsidRDefault="00A9381B" w:rsidP="00A9381B">
            <w:pPr>
              <w:pStyle w:val="TAL"/>
              <w:rPr>
                <w:lang w:val="fr-FR"/>
              </w:rPr>
            </w:pPr>
            <w:r w:rsidRPr="00BA2927">
              <w:t>Predefined Rules Name</w:t>
            </w:r>
          </w:p>
        </w:tc>
        <w:tc>
          <w:tcPr>
            <w:tcW w:w="1524" w:type="pct"/>
          </w:tcPr>
          <w:p w14:paraId="0E4376F4" w14:textId="34FADE60" w:rsidR="00A9381B" w:rsidRPr="00867BF5" w:rsidRDefault="00A9381B" w:rsidP="00A9381B">
            <w:pPr>
              <w:pStyle w:val="TAL"/>
            </w:pPr>
            <w:r>
              <w:rPr>
                <w:lang w:val="fr-FR"/>
              </w:rPr>
              <w:t>Variable Length / Clause 8.205</w:t>
            </w:r>
          </w:p>
        </w:tc>
        <w:tc>
          <w:tcPr>
            <w:tcW w:w="751" w:type="pct"/>
          </w:tcPr>
          <w:p w14:paraId="4D373094" w14:textId="661D0505" w:rsidR="00A9381B" w:rsidRDefault="00A9381B" w:rsidP="00A9381B">
            <w:pPr>
              <w:pStyle w:val="TAC"/>
              <w:rPr>
                <w:lang w:val="fr-FR"/>
              </w:rPr>
            </w:pPr>
            <w:r>
              <w:rPr>
                <w:lang w:val="fr-FR"/>
              </w:rPr>
              <w:t>Not Applicable</w:t>
            </w:r>
          </w:p>
        </w:tc>
      </w:tr>
      <w:tr w:rsidR="001046A9" w:rsidRPr="00441CD0" w14:paraId="3DA10181" w14:textId="77777777" w:rsidTr="001046A9">
        <w:tc>
          <w:tcPr>
            <w:tcW w:w="846" w:type="pct"/>
          </w:tcPr>
          <w:p w14:paraId="016A4CD7" w14:textId="48C289A0" w:rsidR="008D3EC4" w:rsidRPr="00BA2927" w:rsidRDefault="008D3EC4" w:rsidP="008D3EC4">
            <w:pPr>
              <w:pStyle w:val="TAC"/>
              <w:rPr>
                <w:lang w:val="fr-FR" w:eastAsia="zh-CN"/>
              </w:rPr>
            </w:pPr>
            <w:r w:rsidRPr="00BA2927">
              <w:rPr>
                <w:lang w:val="fr-FR" w:eastAsia="zh-CN"/>
              </w:rPr>
              <w:t>300</w:t>
            </w:r>
          </w:p>
        </w:tc>
        <w:tc>
          <w:tcPr>
            <w:tcW w:w="1879" w:type="pct"/>
          </w:tcPr>
          <w:p w14:paraId="66127A2B" w14:textId="6F34D8D1" w:rsidR="008D3EC4" w:rsidRPr="00BA2927" w:rsidRDefault="008D3EC4" w:rsidP="008D3EC4">
            <w:pPr>
              <w:pStyle w:val="TAL"/>
            </w:pPr>
            <w:r w:rsidRPr="00BA2927">
              <w:rPr>
                <w:lang w:val="fr-FR"/>
              </w:rPr>
              <w:t>MBS Session N4mb Control Information</w:t>
            </w:r>
          </w:p>
        </w:tc>
        <w:tc>
          <w:tcPr>
            <w:tcW w:w="1524" w:type="pct"/>
          </w:tcPr>
          <w:p w14:paraId="6DE5A7F3" w14:textId="5E98443C"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1046A9">
              <w:t>7.5.2.1-4</w:t>
            </w:r>
          </w:p>
        </w:tc>
        <w:tc>
          <w:tcPr>
            <w:tcW w:w="751" w:type="pct"/>
          </w:tcPr>
          <w:p w14:paraId="1E6902E6" w14:textId="0872DB27" w:rsidR="008D3EC4" w:rsidRDefault="008D3EC4" w:rsidP="008D3EC4">
            <w:pPr>
              <w:pStyle w:val="TAC"/>
              <w:rPr>
                <w:lang w:val="fr-FR"/>
              </w:rPr>
            </w:pPr>
            <w:r>
              <w:rPr>
                <w:lang w:val="fr-FR"/>
              </w:rPr>
              <w:t>Not Applicable</w:t>
            </w:r>
          </w:p>
        </w:tc>
      </w:tr>
      <w:tr w:rsidR="001046A9" w:rsidRPr="00441CD0" w14:paraId="3EBD2DDC" w14:textId="77777777" w:rsidTr="001046A9">
        <w:tc>
          <w:tcPr>
            <w:tcW w:w="846" w:type="pct"/>
          </w:tcPr>
          <w:p w14:paraId="64C3846F" w14:textId="35E704F7" w:rsidR="008D3EC4" w:rsidRPr="00BA2927" w:rsidRDefault="008D3EC4" w:rsidP="008D3EC4">
            <w:pPr>
              <w:pStyle w:val="TAC"/>
              <w:rPr>
                <w:lang w:val="fr-FR" w:eastAsia="zh-CN"/>
              </w:rPr>
            </w:pPr>
            <w:r w:rsidRPr="00BA2927">
              <w:rPr>
                <w:lang w:val="fr-FR" w:eastAsia="zh-CN"/>
              </w:rPr>
              <w:t>301</w:t>
            </w:r>
          </w:p>
        </w:tc>
        <w:tc>
          <w:tcPr>
            <w:tcW w:w="1879" w:type="pct"/>
          </w:tcPr>
          <w:p w14:paraId="3BBC769C" w14:textId="04D11893" w:rsidR="008D3EC4" w:rsidRPr="00BA2927" w:rsidRDefault="008D3EC4" w:rsidP="008D3EC4">
            <w:pPr>
              <w:pStyle w:val="TAL"/>
            </w:pPr>
            <w:r w:rsidRPr="00BA2927">
              <w:rPr>
                <w:lang w:val="en-US"/>
              </w:rPr>
              <w:t>MBS Multicast Parameters</w:t>
            </w:r>
          </w:p>
        </w:tc>
        <w:tc>
          <w:tcPr>
            <w:tcW w:w="1524" w:type="pct"/>
          </w:tcPr>
          <w:p w14:paraId="481F01CF" w14:textId="0388E102"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7.5.2.3-5</w:t>
            </w:r>
          </w:p>
        </w:tc>
        <w:tc>
          <w:tcPr>
            <w:tcW w:w="751" w:type="pct"/>
          </w:tcPr>
          <w:p w14:paraId="68953272" w14:textId="2C23E0BB" w:rsidR="008D3EC4" w:rsidRDefault="008D3EC4" w:rsidP="008D3EC4">
            <w:pPr>
              <w:pStyle w:val="TAC"/>
              <w:rPr>
                <w:lang w:val="fr-FR"/>
              </w:rPr>
            </w:pPr>
            <w:r>
              <w:rPr>
                <w:lang w:val="fr-FR"/>
              </w:rPr>
              <w:t>Not Applicable</w:t>
            </w:r>
          </w:p>
        </w:tc>
      </w:tr>
      <w:tr w:rsidR="001046A9" w:rsidRPr="00441CD0" w14:paraId="41FFF174" w14:textId="77777777" w:rsidTr="001046A9">
        <w:tc>
          <w:tcPr>
            <w:tcW w:w="846" w:type="pct"/>
          </w:tcPr>
          <w:p w14:paraId="7A9520B8" w14:textId="0C0AB2C5" w:rsidR="008D3EC4" w:rsidRPr="00BA2927" w:rsidRDefault="008D3EC4" w:rsidP="008D3EC4">
            <w:pPr>
              <w:pStyle w:val="TAC"/>
              <w:rPr>
                <w:lang w:val="fr-FR" w:eastAsia="zh-CN"/>
              </w:rPr>
            </w:pPr>
            <w:r w:rsidRPr="00BA2927">
              <w:rPr>
                <w:lang w:val="fr-FR" w:eastAsia="zh-CN"/>
              </w:rPr>
              <w:t>302</w:t>
            </w:r>
          </w:p>
        </w:tc>
        <w:tc>
          <w:tcPr>
            <w:tcW w:w="1879" w:type="pct"/>
          </w:tcPr>
          <w:p w14:paraId="46151DD7" w14:textId="4EF5FD1C" w:rsidR="008D3EC4" w:rsidRPr="00BA2927" w:rsidRDefault="008D3EC4" w:rsidP="008D3EC4">
            <w:pPr>
              <w:pStyle w:val="TAL"/>
            </w:pPr>
            <w:r w:rsidRPr="00BA2927">
              <w:rPr>
                <w:lang w:val="fr-FR"/>
              </w:rPr>
              <w:t>Add MBS Unicast Parameters</w:t>
            </w:r>
          </w:p>
        </w:tc>
        <w:tc>
          <w:tcPr>
            <w:tcW w:w="1524" w:type="pct"/>
          </w:tcPr>
          <w:p w14:paraId="3326A9A2" w14:textId="5D155860"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7.5.2.3-6</w:t>
            </w:r>
          </w:p>
        </w:tc>
        <w:tc>
          <w:tcPr>
            <w:tcW w:w="751" w:type="pct"/>
          </w:tcPr>
          <w:p w14:paraId="6D466E3C" w14:textId="56777FD0" w:rsidR="008D3EC4" w:rsidRDefault="008D3EC4" w:rsidP="008D3EC4">
            <w:pPr>
              <w:pStyle w:val="TAC"/>
              <w:rPr>
                <w:lang w:val="fr-FR"/>
              </w:rPr>
            </w:pPr>
            <w:r>
              <w:rPr>
                <w:lang w:val="fr-FR"/>
              </w:rPr>
              <w:t>Not Applicable</w:t>
            </w:r>
          </w:p>
        </w:tc>
      </w:tr>
      <w:tr w:rsidR="001046A9" w:rsidRPr="00441CD0" w14:paraId="2F8CCD8E" w14:textId="77777777" w:rsidTr="001046A9">
        <w:tc>
          <w:tcPr>
            <w:tcW w:w="846" w:type="pct"/>
          </w:tcPr>
          <w:p w14:paraId="12DEBA26" w14:textId="538EE89F" w:rsidR="008D3EC4" w:rsidRDefault="008D3EC4" w:rsidP="008D3EC4">
            <w:pPr>
              <w:pStyle w:val="TAC"/>
              <w:rPr>
                <w:lang w:val="fr-FR" w:eastAsia="zh-CN"/>
              </w:rPr>
            </w:pPr>
            <w:r>
              <w:rPr>
                <w:lang w:val="fr-FR" w:eastAsia="zh-CN"/>
              </w:rPr>
              <w:t>303</w:t>
            </w:r>
          </w:p>
        </w:tc>
        <w:tc>
          <w:tcPr>
            <w:tcW w:w="1879" w:type="pct"/>
          </w:tcPr>
          <w:p w14:paraId="0597F077" w14:textId="60B2C5FC" w:rsidR="008D3EC4" w:rsidRPr="00BA2927" w:rsidRDefault="008D3EC4" w:rsidP="008D3EC4">
            <w:pPr>
              <w:pStyle w:val="TAL"/>
            </w:pPr>
            <w:r w:rsidRPr="00BA2927">
              <w:rPr>
                <w:lang w:val="fr-FR"/>
              </w:rPr>
              <w:t>MBS Session N4mb Information</w:t>
            </w:r>
          </w:p>
        </w:tc>
        <w:tc>
          <w:tcPr>
            <w:tcW w:w="1524" w:type="pct"/>
          </w:tcPr>
          <w:p w14:paraId="30F0C299" w14:textId="1FF54BBC"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7.5.3.1-4</w:t>
            </w:r>
          </w:p>
        </w:tc>
        <w:tc>
          <w:tcPr>
            <w:tcW w:w="751" w:type="pct"/>
          </w:tcPr>
          <w:p w14:paraId="1F66385B" w14:textId="64F6027A" w:rsidR="008D3EC4" w:rsidRDefault="008D3EC4" w:rsidP="008D3EC4">
            <w:pPr>
              <w:pStyle w:val="TAC"/>
              <w:rPr>
                <w:lang w:val="fr-FR"/>
              </w:rPr>
            </w:pPr>
            <w:r>
              <w:rPr>
                <w:lang w:val="fr-FR"/>
              </w:rPr>
              <w:t>Not Applicable</w:t>
            </w:r>
          </w:p>
        </w:tc>
      </w:tr>
      <w:tr w:rsidR="001046A9" w:rsidRPr="00441CD0" w14:paraId="3244591B" w14:textId="77777777" w:rsidTr="001046A9">
        <w:tc>
          <w:tcPr>
            <w:tcW w:w="846" w:type="pct"/>
          </w:tcPr>
          <w:p w14:paraId="47B699E6" w14:textId="04248134" w:rsidR="008D3EC4" w:rsidRDefault="008D3EC4" w:rsidP="008D3EC4">
            <w:pPr>
              <w:pStyle w:val="TAC"/>
              <w:rPr>
                <w:lang w:val="fr-FR" w:eastAsia="zh-CN"/>
              </w:rPr>
            </w:pPr>
            <w:r>
              <w:rPr>
                <w:lang w:val="fr-FR" w:eastAsia="zh-CN"/>
              </w:rPr>
              <w:t>304</w:t>
            </w:r>
          </w:p>
        </w:tc>
        <w:tc>
          <w:tcPr>
            <w:tcW w:w="1879" w:type="pct"/>
          </w:tcPr>
          <w:p w14:paraId="433AFA2D" w14:textId="7988461D" w:rsidR="008D3EC4" w:rsidRPr="00441CD0" w:rsidRDefault="008D3EC4" w:rsidP="008D3EC4">
            <w:pPr>
              <w:pStyle w:val="TAL"/>
            </w:pPr>
            <w:r>
              <w:rPr>
                <w:lang w:val="fr-FR"/>
              </w:rPr>
              <w:t>Remove MBS Unicast Parameters</w:t>
            </w:r>
          </w:p>
        </w:tc>
        <w:tc>
          <w:tcPr>
            <w:tcW w:w="1524" w:type="pct"/>
          </w:tcPr>
          <w:p w14:paraId="489C6039" w14:textId="5AC3D7C4"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7.5.4.3-4</w:t>
            </w:r>
          </w:p>
        </w:tc>
        <w:tc>
          <w:tcPr>
            <w:tcW w:w="751" w:type="pct"/>
          </w:tcPr>
          <w:p w14:paraId="32243650" w14:textId="417E7D16" w:rsidR="008D3EC4" w:rsidRDefault="008D3EC4" w:rsidP="008D3EC4">
            <w:pPr>
              <w:pStyle w:val="TAC"/>
              <w:rPr>
                <w:lang w:val="fr-FR"/>
              </w:rPr>
            </w:pPr>
            <w:r>
              <w:rPr>
                <w:lang w:val="fr-FR"/>
              </w:rPr>
              <w:t>Not Applicable</w:t>
            </w:r>
          </w:p>
        </w:tc>
      </w:tr>
      <w:tr w:rsidR="001046A9" w:rsidRPr="00441CD0" w14:paraId="5D3C178B" w14:textId="77777777" w:rsidTr="001046A9">
        <w:tc>
          <w:tcPr>
            <w:tcW w:w="846" w:type="pct"/>
          </w:tcPr>
          <w:p w14:paraId="616EE302" w14:textId="1C69AED1" w:rsidR="008D3EC4" w:rsidRDefault="008D3EC4" w:rsidP="008D3EC4">
            <w:pPr>
              <w:pStyle w:val="TAC"/>
              <w:rPr>
                <w:lang w:val="fr-FR" w:eastAsia="zh-CN"/>
              </w:rPr>
            </w:pPr>
            <w:r>
              <w:rPr>
                <w:lang w:val="fr-FR" w:eastAsia="zh-CN"/>
              </w:rPr>
              <w:t>305</w:t>
            </w:r>
          </w:p>
        </w:tc>
        <w:tc>
          <w:tcPr>
            <w:tcW w:w="1879" w:type="pct"/>
          </w:tcPr>
          <w:p w14:paraId="7607C114" w14:textId="64F3AC23" w:rsidR="008D3EC4" w:rsidRPr="00441CD0" w:rsidRDefault="008D3EC4" w:rsidP="008D3EC4">
            <w:pPr>
              <w:pStyle w:val="TAL"/>
            </w:pPr>
            <w:r>
              <w:rPr>
                <w:lang w:val="fr-FR"/>
              </w:rPr>
              <w:t>MBS Session Identifier</w:t>
            </w:r>
          </w:p>
        </w:tc>
        <w:tc>
          <w:tcPr>
            <w:tcW w:w="1524" w:type="pct"/>
          </w:tcPr>
          <w:p w14:paraId="2287180D" w14:textId="0168B702" w:rsidR="008D3EC4" w:rsidRDefault="008D3EC4" w:rsidP="008D3EC4">
            <w:pPr>
              <w:pStyle w:val="TAL"/>
              <w:rPr>
                <w:lang w:val="fr-FR"/>
              </w:rPr>
            </w:pPr>
            <w:r>
              <w:rPr>
                <w:lang w:val="fr-FR"/>
              </w:rPr>
              <w:t>Extendable Length / Clause 8.2.</w:t>
            </w:r>
            <w:r w:rsidR="00431CA9">
              <w:rPr>
                <w:lang w:val="fr-FR"/>
              </w:rPr>
              <w:t>206</w:t>
            </w:r>
          </w:p>
        </w:tc>
        <w:tc>
          <w:tcPr>
            <w:tcW w:w="751" w:type="pct"/>
          </w:tcPr>
          <w:p w14:paraId="33B260E6" w14:textId="2255A66D" w:rsidR="008D3EC4" w:rsidRDefault="008D3EC4" w:rsidP="008D3EC4">
            <w:pPr>
              <w:pStyle w:val="TAC"/>
              <w:rPr>
                <w:lang w:val="fr-FR"/>
              </w:rPr>
            </w:pPr>
            <w:r>
              <w:rPr>
                <w:lang w:val="fr-FR"/>
              </w:rPr>
              <w:t>1</w:t>
            </w:r>
          </w:p>
        </w:tc>
      </w:tr>
      <w:tr w:rsidR="001046A9" w:rsidRPr="00441CD0" w14:paraId="0831B0CA" w14:textId="77777777" w:rsidTr="001046A9">
        <w:tc>
          <w:tcPr>
            <w:tcW w:w="846" w:type="pct"/>
          </w:tcPr>
          <w:p w14:paraId="65600DFB" w14:textId="57D8EDCE" w:rsidR="008D3EC4" w:rsidRDefault="00431CA9" w:rsidP="008D3EC4">
            <w:pPr>
              <w:pStyle w:val="TAC"/>
              <w:rPr>
                <w:lang w:val="fr-FR" w:eastAsia="zh-CN"/>
              </w:rPr>
            </w:pPr>
            <w:r>
              <w:rPr>
                <w:lang w:val="fr-FR" w:eastAsia="zh-CN"/>
              </w:rPr>
              <w:t>306</w:t>
            </w:r>
          </w:p>
        </w:tc>
        <w:tc>
          <w:tcPr>
            <w:tcW w:w="1879" w:type="pct"/>
          </w:tcPr>
          <w:p w14:paraId="310531E6" w14:textId="514EA816" w:rsidR="008D3EC4" w:rsidRPr="00441CD0" w:rsidRDefault="008D3EC4" w:rsidP="008D3EC4">
            <w:pPr>
              <w:pStyle w:val="TAL"/>
            </w:pPr>
            <w:r>
              <w:rPr>
                <w:lang w:val="de-DE"/>
              </w:rPr>
              <w:t>Multicast Transport Information</w:t>
            </w:r>
          </w:p>
        </w:tc>
        <w:tc>
          <w:tcPr>
            <w:tcW w:w="1524" w:type="pct"/>
          </w:tcPr>
          <w:p w14:paraId="2F58049F" w14:textId="5A8905E3" w:rsidR="008D3EC4" w:rsidRDefault="008D3EC4" w:rsidP="008D3EC4">
            <w:pPr>
              <w:pStyle w:val="TAL"/>
              <w:rPr>
                <w:lang w:val="fr-FR"/>
              </w:rPr>
            </w:pPr>
            <w:r>
              <w:rPr>
                <w:lang w:val="fr-FR"/>
              </w:rPr>
              <w:t>Extendable Length / Clause 8.2.</w:t>
            </w:r>
            <w:r w:rsidR="00431CA9">
              <w:rPr>
                <w:lang w:val="fr-FR"/>
              </w:rPr>
              <w:t>207</w:t>
            </w:r>
          </w:p>
        </w:tc>
        <w:tc>
          <w:tcPr>
            <w:tcW w:w="751" w:type="pct"/>
          </w:tcPr>
          <w:p w14:paraId="5EB606DA" w14:textId="192C3534" w:rsidR="008D3EC4" w:rsidRDefault="008D3EC4" w:rsidP="008D3EC4">
            <w:pPr>
              <w:pStyle w:val="TAC"/>
              <w:rPr>
                <w:lang w:val="fr-FR"/>
              </w:rPr>
            </w:pPr>
            <w:r>
              <w:rPr>
                <w:lang w:val="fr-FR"/>
              </w:rPr>
              <w:t>5</w:t>
            </w:r>
          </w:p>
        </w:tc>
      </w:tr>
      <w:tr w:rsidR="001046A9" w:rsidRPr="00441CD0" w14:paraId="5E41E32F" w14:textId="77777777" w:rsidTr="001046A9">
        <w:tc>
          <w:tcPr>
            <w:tcW w:w="846" w:type="pct"/>
          </w:tcPr>
          <w:p w14:paraId="7557F5D1" w14:textId="52F3D735" w:rsidR="008D3EC4" w:rsidRDefault="00431CA9" w:rsidP="008D3EC4">
            <w:pPr>
              <w:pStyle w:val="TAC"/>
              <w:rPr>
                <w:lang w:val="fr-FR" w:eastAsia="zh-CN"/>
              </w:rPr>
            </w:pPr>
            <w:r>
              <w:rPr>
                <w:lang w:val="fr-FR" w:eastAsia="zh-CN"/>
              </w:rPr>
              <w:t>307</w:t>
            </w:r>
          </w:p>
        </w:tc>
        <w:tc>
          <w:tcPr>
            <w:tcW w:w="1879" w:type="pct"/>
          </w:tcPr>
          <w:p w14:paraId="4A7E5B38" w14:textId="72221C43" w:rsidR="008D3EC4" w:rsidRPr="00441CD0" w:rsidRDefault="008D3EC4" w:rsidP="008D3EC4">
            <w:pPr>
              <w:pStyle w:val="TAL"/>
            </w:pPr>
            <w:r>
              <w:rPr>
                <w:lang w:val="de-DE"/>
              </w:rPr>
              <w:t>MBSN4mbReq-Flags</w:t>
            </w:r>
          </w:p>
        </w:tc>
        <w:tc>
          <w:tcPr>
            <w:tcW w:w="1524" w:type="pct"/>
          </w:tcPr>
          <w:p w14:paraId="6C7E5CC4" w14:textId="67578CC6" w:rsidR="008D3EC4" w:rsidRDefault="008D3EC4" w:rsidP="008D3EC4">
            <w:pPr>
              <w:pStyle w:val="TAL"/>
              <w:rPr>
                <w:lang w:val="fr-FR"/>
              </w:rPr>
            </w:pPr>
            <w:r>
              <w:rPr>
                <w:lang w:val="fr-FR"/>
              </w:rPr>
              <w:t>Extendable Length / Clause 8.2.</w:t>
            </w:r>
            <w:r w:rsidR="00431CA9">
              <w:rPr>
                <w:lang w:val="sv-SE"/>
              </w:rPr>
              <w:t>208</w:t>
            </w:r>
          </w:p>
        </w:tc>
        <w:tc>
          <w:tcPr>
            <w:tcW w:w="751" w:type="pct"/>
          </w:tcPr>
          <w:p w14:paraId="46B9BAD9" w14:textId="09823183" w:rsidR="008D3EC4" w:rsidRDefault="008D3EC4" w:rsidP="008D3EC4">
            <w:pPr>
              <w:pStyle w:val="TAC"/>
              <w:rPr>
                <w:lang w:val="fr-FR"/>
              </w:rPr>
            </w:pPr>
            <w:r>
              <w:rPr>
                <w:lang w:val="fr-FR"/>
              </w:rPr>
              <w:t>1</w:t>
            </w:r>
          </w:p>
        </w:tc>
      </w:tr>
      <w:tr w:rsidR="001046A9" w:rsidRPr="00441CD0" w14:paraId="66270914" w14:textId="77777777" w:rsidTr="001046A9">
        <w:tc>
          <w:tcPr>
            <w:tcW w:w="846" w:type="pct"/>
          </w:tcPr>
          <w:p w14:paraId="20B55F70" w14:textId="22A81D3B" w:rsidR="008D3EC4" w:rsidRDefault="00431CA9" w:rsidP="008D3EC4">
            <w:pPr>
              <w:pStyle w:val="TAC"/>
              <w:rPr>
                <w:lang w:val="fr-FR" w:eastAsia="zh-CN"/>
              </w:rPr>
            </w:pPr>
            <w:r>
              <w:rPr>
                <w:lang w:val="fr-FR" w:eastAsia="zh-CN"/>
              </w:rPr>
              <w:t>308</w:t>
            </w:r>
          </w:p>
        </w:tc>
        <w:tc>
          <w:tcPr>
            <w:tcW w:w="1879" w:type="pct"/>
          </w:tcPr>
          <w:p w14:paraId="691B0B99" w14:textId="657BA73C" w:rsidR="008D3EC4" w:rsidRPr="00441CD0" w:rsidRDefault="008D3EC4" w:rsidP="008D3EC4">
            <w:pPr>
              <w:pStyle w:val="TAL"/>
            </w:pPr>
            <w:r>
              <w:rPr>
                <w:lang w:val="de-DE"/>
              </w:rPr>
              <w:t>Local Ingress Tunnel</w:t>
            </w:r>
          </w:p>
        </w:tc>
        <w:tc>
          <w:tcPr>
            <w:tcW w:w="1524" w:type="pct"/>
          </w:tcPr>
          <w:p w14:paraId="4D98EA76" w14:textId="7BE50975" w:rsidR="008D3EC4" w:rsidRDefault="008D3EC4" w:rsidP="008D3EC4">
            <w:pPr>
              <w:pStyle w:val="TAL"/>
              <w:rPr>
                <w:lang w:val="fr-FR"/>
              </w:rPr>
            </w:pPr>
            <w:r>
              <w:rPr>
                <w:lang w:val="fr-FR"/>
              </w:rPr>
              <w:t>Extendable</w:t>
            </w:r>
            <w:r w:rsidRPr="00441CD0">
              <w:rPr>
                <w:lang w:val="fr-FR"/>
              </w:rPr>
              <w:t xml:space="preserve"> /</w:t>
            </w:r>
            <w:r>
              <w:rPr>
                <w:lang w:val="fr-FR"/>
              </w:rPr>
              <w:t xml:space="preserve"> Clause 8.2.</w:t>
            </w:r>
            <w:r w:rsidR="00431CA9">
              <w:rPr>
                <w:lang w:val="sv-SE"/>
              </w:rPr>
              <w:t>209</w:t>
            </w:r>
          </w:p>
        </w:tc>
        <w:tc>
          <w:tcPr>
            <w:tcW w:w="751" w:type="pct"/>
          </w:tcPr>
          <w:p w14:paraId="7E6790B2" w14:textId="45CEE5CE" w:rsidR="008D3EC4" w:rsidRDefault="008D3EC4" w:rsidP="008D3EC4">
            <w:pPr>
              <w:pStyle w:val="TAC"/>
              <w:rPr>
                <w:lang w:val="fr-FR"/>
              </w:rPr>
            </w:pPr>
            <w:r>
              <w:rPr>
                <w:lang w:val="fr-FR"/>
              </w:rPr>
              <w:t>1</w:t>
            </w:r>
          </w:p>
        </w:tc>
      </w:tr>
      <w:tr w:rsidR="001046A9" w:rsidRPr="00441CD0" w14:paraId="77DB7B56" w14:textId="77777777" w:rsidTr="001046A9">
        <w:tc>
          <w:tcPr>
            <w:tcW w:w="846" w:type="pct"/>
          </w:tcPr>
          <w:p w14:paraId="02942D65" w14:textId="188EC05A" w:rsidR="008D3EC4" w:rsidRDefault="00431CA9" w:rsidP="008D3EC4">
            <w:pPr>
              <w:pStyle w:val="TAC"/>
              <w:rPr>
                <w:lang w:val="fr-FR" w:eastAsia="zh-CN"/>
              </w:rPr>
            </w:pPr>
            <w:r>
              <w:rPr>
                <w:lang w:val="fr-FR" w:eastAsia="zh-CN"/>
              </w:rPr>
              <w:t>309</w:t>
            </w:r>
          </w:p>
        </w:tc>
        <w:tc>
          <w:tcPr>
            <w:tcW w:w="1879" w:type="pct"/>
          </w:tcPr>
          <w:p w14:paraId="099E291A" w14:textId="5E4EE0E0" w:rsidR="008D3EC4" w:rsidRPr="00441CD0" w:rsidRDefault="008D3EC4" w:rsidP="008D3EC4">
            <w:pPr>
              <w:pStyle w:val="TAL"/>
            </w:pPr>
            <w:r w:rsidRPr="00084467">
              <w:t>MBS Unicast Parameters ID</w:t>
            </w:r>
          </w:p>
        </w:tc>
        <w:tc>
          <w:tcPr>
            <w:tcW w:w="1524" w:type="pct"/>
          </w:tcPr>
          <w:p w14:paraId="139B80C6" w14:textId="37AB04F3" w:rsidR="008D3EC4" w:rsidRDefault="008D3EC4" w:rsidP="008D3EC4">
            <w:pPr>
              <w:pStyle w:val="TAL"/>
              <w:rPr>
                <w:lang w:val="fr-FR"/>
              </w:rPr>
            </w:pPr>
            <w:r>
              <w:rPr>
                <w:lang w:val="fr-FR"/>
              </w:rPr>
              <w:t>Extendable</w:t>
            </w:r>
            <w:r w:rsidRPr="00441CD0">
              <w:rPr>
                <w:lang w:val="fr-FR"/>
              </w:rPr>
              <w:t xml:space="preserve"> /</w:t>
            </w:r>
            <w:r>
              <w:rPr>
                <w:lang w:val="fr-FR"/>
              </w:rPr>
              <w:t xml:space="preserve"> Clause 8.2.</w:t>
            </w:r>
            <w:r w:rsidR="00431CA9">
              <w:rPr>
                <w:lang w:val="sv-SE"/>
              </w:rPr>
              <w:t>210</w:t>
            </w:r>
          </w:p>
        </w:tc>
        <w:tc>
          <w:tcPr>
            <w:tcW w:w="751" w:type="pct"/>
          </w:tcPr>
          <w:p w14:paraId="4FA7EA7C" w14:textId="4846D5F3" w:rsidR="008D3EC4" w:rsidRDefault="008D3EC4" w:rsidP="008D3EC4">
            <w:pPr>
              <w:pStyle w:val="TAC"/>
              <w:rPr>
                <w:lang w:val="fr-FR"/>
              </w:rPr>
            </w:pPr>
            <w:r>
              <w:rPr>
                <w:lang w:val="fr-FR"/>
              </w:rPr>
              <w:t>2</w:t>
            </w:r>
          </w:p>
        </w:tc>
      </w:tr>
      <w:tr w:rsidR="001046A9" w:rsidRPr="00441CD0" w14:paraId="52461792" w14:textId="77777777" w:rsidTr="001046A9">
        <w:tc>
          <w:tcPr>
            <w:tcW w:w="846" w:type="pct"/>
          </w:tcPr>
          <w:p w14:paraId="23293327" w14:textId="15CA075B" w:rsidR="00E54682" w:rsidRDefault="00346DAC" w:rsidP="00E54682">
            <w:pPr>
              <w:pStyle w:val="TAC"/>
              <w:rPr>
                <w:lang w:val="fr-FR" w:eastAsia="zh-CN"/>
              </w:rPr>
            </w:pPr>
            <w:r>
              <w:rPr>
                <w:lang w:val="fr-FR" w:eastAsia="zh-CN"/>
              </w:rPr>
              <w:t>310</w:t>
            </w:r>
          </w:p>
        </w:tc>
        <w:tc>
          <w:tcPr>
            <w:tcW w:w="1879" w:type="pct"/>
          </w:tcPr>
          <w:p w14:paraId="7E9C26DF" w14:textId="1E86CF41" w:rsidR="00E54682" w:rsidRPr="00084467" w:rsidRDefault="00E54682" w:rsidP="00E54682">
            <w:pPr>
              <w:pStyle w:val="TAL"/>
            </w:pPr>
            <w:r>
              <w:rPr>
                <w:lang w:val="fr-FR"/>
              </w:rPr>
              <w:t>MBS Session N4 Control Information</w:t>
            </w:r>
          </w:p>
        </w:tc>
        <w:tc>
          <w:tcPr>
            <w:tcW w:w="1524" w:type="pct"/>
          </w:tcPr>
          <w:p w14:paraId="478C32B2" w14:textId="3ABE3811" w:rsidR="00E54682" w:rsidRDefault="00E54682" w:rsidP="00E54682">
            <w:pPr>
              <w:pStyle w:val="TAL"/>
              <w:rPr>
                <w:lang w:val="fr-FR"/>
              </w:rPr>
            </w:pPr>
            <w:r>
              <w:rPr>
                <w:lang w:val="fr-FR"/>
              </w:rPr>
              <w:t>Extendable</w:t>
            </w:r>
            <w:r w:rsidRPr="00441CD0">
              <w:rPr>
                <w:lang w:val="fr-FR"/>
              </w:rPr>
              <w:t xml:space="preserve"> / </w:t>
            </w:r>
            <w:r w:rsidRPr="00441CD0">
              <w:t xml:space="preserve">Table </w:t>
            </w:r>
            <w:r w:rsidR="001046A9">
              <w:t>7.5.2.1-5</w:t>
            </w:r>
          </w:p>
        </w:tc>
        <w:tc>
          <w:tcPr>
            <w:tcW w:w="751" w:type="pct"/>
          </w:tcPr>
          <w:p w14:paraId="6881AFE7" w14:textId="3A0CF0F9" w:rsidR="00E54682" w:rsidRDefault="00E54682" w:rsidP="00E54682">
            <w:pPr>
              <w:pStyle w:val="TAC"/>
              <w:rPr>
                <w:lang w:val="fr-FR"/>
              </w:rPr>
            </w:pPr>
            <w:r>
              <w:rPr>
                <w:lang w:val="fr-FR"/>
              </w:rPr>
              <w:t>Not Applicable</w:t>
            </w:r>
          </w:p>
        </w:tc>
      </w:tr>
      <w:tr w:rsidR="001046A9" w:rsidRPr="00441CD0" w14:paraId="6645139B" w14:textId="77777777" w:rsidTr="001046A9">
        <w:tc>
          <w:tcPr>
            <w:tcW w:w="846" w:type="pct"/>
          </w:tcPr>
          <w:p w14:paraId="66031008" w14:textId="17ED0C73" w:rsidR="00E54682" w:rsidRDefault="00346DAC" w:rsidP="00E54682">
            <w:pPr>
              <w:pStyle w:val="TAC"/>
              <w:rPr>
                <w:lang w:val="fr-FR" w:eastAsia="zh-CN"/>
              </w:rPr>
            </w:pPr>
            <w:r>
              <w:rPr>
                <w:lang w:val="fr-FR" w:eastAsia="zh-CN"/>
              </w:rPr>
              <w:t>31</w:t>
            </w:r>
            <w:r w:rsidR="00571A12">
              <w:rPr>
                <w:lang w:val="fr-FR" w:eastAsia="zh-CN"/>
              </w:rPr>
              <w:t>1</w:t>
            </w:r>
          </w:p>
        </w:tc>
        <w:tc>
          <w:tcPr>
            <w:tcW w:w="1879" w:type="pct"/>
          </w:tcPr>
          <w:p w14:paraId="1E8AF480" w14:textId="1D4B054A" w:rsidR="00E54682" w:rsidRPr="00084467" w:rsidRDefault="00E54682" w:rsidP="00E54682">
            <w:pPr>
              <w:pStyle w:val="TAL"/>
            </w:pPr>
            <w:r>
              <w:rPr>
                <w:lang w:val="fr-FR"/>
              </w:rPr>
              <w:t>MBS Session N4 Information</w:t>
            </w:r>
          </w:p>
        </w:tc>
        <w:tc>
          <w:tcPr>
            <w:tcW w:w="1524" w:type="pct"/>
          </w:tcPr>
          <w:p w14:paraId="53D29410" w14:textId="1C699D70" w:rsidR="00E54682" w:rsidRDefault="00E54682" w:rsidP="00E54682">
            <w:pPr>
              <w:pStyle w:val="TAL"/>
              <w:rPr>
                <w:lang w:val="fr-FR"/>
              </w:rPr>
            </w:pPr>
            <w:r>
              <w:rPr>
                <w:lang w:val="fr-FR"/>
              </w:rPr>
              <w:t>Extendable</w:t>
            </w:r>
            <w:r w:rsidRPr="00441CD0">
              <w:rPr>
                <w:lang w:val="fr-FR"/>
              </w:rPr>
              <w:t xml:space="preserve"> / </w:t>
            </w:r>
            <w:r w:rsidRPr="00441CD0">
              <w:t>Table 7.5.</w:t>
            </w:r>
            <w:r>
              <w:t>3</w:t>
            </w:r>
            <w:r w:rsidRPr="00441CD0">
              <w:t>.</w:t>
            </w:r>
            <w:r>
              <w:t>1</w:t>
            </w:r>
            <w:r w:rsidRPr="00441CD0">
              <w:t>-</w:t>
            </w:r>
            <w:r w:rsidR="00346DAC">
              <w:t>5</w:t>
            </w:r>
          </w:p>
        </w:tc>
        <w:tc>
          <w:tcPr>
            <w:tcW w:w="751" w:type="pct"/>
          </w:tcPr>
          <w:p w14:paraId="5087012E" w14:textId="17CEB00C" w:rsidR="00E54682" w:rsidRDefault="00E54682" w:rsidP="00E54682">
            <w:pPr>
              <w:pStyle w:val="TAC"/>
              <w:rPr>
                <w:lang w:val="fr-FR"/>
              </w:rPr>
            </w:pPr>
            <w:r>
              <w:rPr>
                <w:lang w:val="fr-FR"/>
              </w:rPr>
              <w:t>Not Applicable</w:t>
            </w:r>
          </w:p>
        </w:tc>
      </w:tr>
      <w:tr w:rsidR="001046A9" w:rsidRPr="00441CD0" w14:paraId="5B82C6C1" w14:textId="77777777" w:rsidTr="001046A9">
        <w:tc>
          <w:tcPr>
            <w:tcW w:w="846" w:type="pct"/>
          </w:tcPr>
          <w:p w14:paraId="030E0F9B" w14:textId="595D3E48" w:rsidR="00E54682" w:rsidRDefault="00346DAC" w:rsidP="00E54682">
            <w:pPr>
              <w:pStyle w:val="TAC"/>
              <w:rPr>
                <w:lang w:val="fr-FR" w:eastAsia="zh-CN"/>
              </w:rPr>
            </w:pPr>
            <w:r>
              <w:rPr>
                <w:lang w:val="fr-FR" w:eastAsia="zh-CN"/>
              </w:rPr>
              <w:t>312</w:t>
            </w:r>
          </w:p>
        </w:tc>
        <w:tc>
          <w:tcPr>
            <w:tcW w:w="1879" w:type="pct"/>
          </w:tcPr>
          <w:p w14:paraId="4D796F2C" w14:textId="2F1BBB12" w:rsidR="00E54682" w:rsidRPr="00084467" w:rsidRDefault="00E54682" w:rsidP="00E54682">
            <w:pPr>
              <w:pStyle w:val="TAL"/>
            </w:pPr>
            <w:r>
              <w:rPr>
                <w:lang w:val="de-DE"/>
              </w:rPr>
              <w:t>MBSN4Resp-Flags</w:t>
            </w:r>
          </w:p>
        </w:tc>
        <w:tc>
          <w:tcPr>
            <w:tcW w:w="1524" w:type="pct"/>
          </w:tcPr>
          <w:p w14:paraId="46AAB7DD" w14:textId="388A058A" w:rsidR="00E54682" w:rsidRDefault="00E54682" w:rsidP="00E54682">
            <w:pPr>
              <w:pStyle w:val="TAL"/>
              <w:rPr>
                <w:lang w:val="fr-FR"/>
              </w:rPr>
            </w:pPr>
            <w:r>
              <w:rPr>
                <w:lang w:val="fr-FR"/>
              </w:rPr>
              <w:t>Extendable</w:t>
            </w:r>
            <w:r w:rsidRPr="00441CD0">
              <w:rPr>
                <w:lang w:val="fr-FR"/>
              </w:rPr>
              <w:t xml:space="preserve"> /</w:t>
            </w:r>
            <w:r>
              <w:rPr>
                <w:lang w:val="fr-FR"/>
              </w:rPr>
              <w:t xml:space="preserve"> Clause 8.2.</w:t>
            </w:r>
            <w:r w:rsidR="00346DAC">
              <w:rPr>
                <w:lang w:val="sv-SE"/>
              </w:rPr>
              <w:t>211</w:t>
            </w:r>
          </w:p>
        </w:tc>
        <w:tc>
          <w:tcPr>
            <w:tcW w:w="751" w:type="pct"/>
          </w:tcPr>
          <w:p w14:paraId="1E5C71B4" w14:textId="388F1339" w:rsidR="00E54682" w:rsidRDefault="00E54682" w:rsidP="00E54682">
            <w:pPr>
              <w:pStyle w:val="TAC"/>
              <w:rPr>
                <w:lang w:val="fr-FR"/>
              </w:rPr>
            </w:pPr>
            <w:r>
              <w:rPr>
                <w:lang w:val="fr-FR"/>
              </w:rPr>
              <w:t>1</w:t>
            </w:r>
          </w:p>
        </w:tc>
      </w:tr>
      <w:tr w:rsidR="001046A9" w:rsidRPr="00441CD0" w14:paraId="4B3E894A" w14:textId="77777777" w:rsidTr="001046A9">
        <w:tc>
          <w:tcPr>
            <w:tcW w:w="846" w:type="pct"/>
          </w:tcPr>
          <w:p w14:paraId="715F8711" w14:textId="202F1249" w:rsidR="00B04444" w:rsidRPr="004D5644" w:rsidRDefault="00B04444" w:rsidP="00B04444">
            <w:pPr>
              <w:pStyle w:val="TAC"/>
              <w:rPr>
                <w:lang w:val="fr-FR" w:eastAsia="zh-CN"/>
              </w:rPr>
            </w:pPr>
            <w:r w:rsidRPr="004D5644">
              <w:rPr>
                <w:lang w:val="fr-FR" w:eastAsia="zh-CN"/>
              </w:rPr>
              <w:t>313</w:t>
            </w:r>
          </w:p>
        </w:tc>
        <w:tc>
          <w:tcPr>
            <w:tcW w:w="1879" w:type="pct"/>
          </w:tcPr>
          <w:p w14:paraId="78CD9068" w14:textId="48DD35DD" w:rsidR="00B04444" w:rsidRPr="004D5644" w:rsidRDefault="00B04444" w:rsidP="00B04444">
            <w:pPr>
              <w:pStyle w:val="TAL"/>
              <w:rPr>
                <w:lang w:val="de-DE"/>
              </w:rPr>
            </w:pPr>
            <w:r w:rsidRPr="004D5644">
              <w:rPr>
                <w:lang w:val="de-DE"/>
              </w:rPr>
              <w:t>Tunnel Password</w:t>
            </w:r>
          </w:p>
        </w:tc>
        <w:tc>
          <w:tcPr>
            <w:tcW w:w="1524" w:type="pct"/>
          </w:tcPr>
          <w:p w14:paraId="0129E217" w14:textId="696833BA" w:rsidR="00B04444" w:rsidRPr="004D5644" w:rsidRDefault="00B04444" w:rsidP="00B04444">
            <w:pPr>
              <w:pStyle w:val="TAL"/>
              <w:rPr>
                <w:lang w:val="fr-FR"/>
              </w:rPr>
            </w:pPr>
            <w:r w:rsidRPr="004D5644">
              <w:rPr>
                <w:lang w:val="fr-FR"/>
              </w:rPr>
              <w:t>Variable Length / Clause 8.2.212</w:t>
            </w:r>
          </w:p>
        </w:tc>
        <w:tc>
          <w:tcPr>
            <w:tcW w:w="751" w:type="pct"/>
          </w:tcPr>
          <w:p w14:paraId="3ED34D05" w14:textId="5D955B9B" w:rsidR="00B04444" w:rsidRPr="004D5644" w:rsidRDefault="00B04444" w:rsidP="00B04444">
            <w:pPr>
              <w:pStyle w:val="TAC"/>
              <w:rPr>
                <w:lang w:val="fr-FR"/>
              </w:rPr>
            </w:pPr>
            <w:r w:rsidRPr="004D5644">
              <w:rPr>
                <w:lang w:val="fr-FR"/>
              </w:rPr>
              <w:t>Not Applicable</w:t>
            </w:r>
          </w:p>
        </w:tc>
      </w:tr>
      <w:tr w:rsidR="00AC7BFA" w:rsidRPr="00441CD0" w14:paraId="1D3EFBD5" w14:textId="77777777" w:rsidTr="001046A9">
        <w:tc>
          <w:tcPr>
            <w:tcW w:w="846" w:type="pct"/>
          </w:tcPr>
          <w:p w14:paraId="3D79DCB7" w14:textId="1C920B20" w:rsidR="00AC7BFA" w:rsidRPr="004D5644" w:rsidRDefault="00AC7BFA" w:rsidP="00AC7BFA">
            <w:pPr>
              <w:pStyle w:val="TAC"/>
              <w:rPr>
                <w:lang w:val="fr-FR" w:eastAsia="zh-CN"/>
              </w:rPr>
            </w:pPr>
            <w:r w:rsidRPr="004D5644">
              <w:rPr>
                <w:lang w:val="fr-FR" w:eastAsia="zh-CN"/>
              </w:rPr>
              <w:t>314</w:t>
            </w:r>
          </w:p>
        </w:tc>
        <w:tc>
          <w:tcPr>
            <w:tcW w:w="1879" w:type="pct"/>
          </w:tcPr>
          <w:p w14:paraId="07152835" w14:textId="7975C288" w:rsidR="00AC7BFA" w:rsidRPr="004D5644" w:rsidRDefault="00AC7BFA" w:rsidP="00AC7BFA">
            <w:pPr>
              <w:pStyle w:val="TAL"/>
              <w:rPr>
                <w:lang w:val="de-DE"/>
              </w:rPr>
            </w:pPr>
            <w:r w:rsidRPr="004D5644">
              <w:t>Area Session ID</w:t>
            </w:r>
          </w:p>
        </w:tc>
        <w:tc>
          <w:tcPr>
            <w:tcW w:w="1524" w:type="pct"/>
          </w:tcPr>
          <w:p w14:paraId="51B436EB" w14:textId="63B5B75A" w:rsidR="00AC7BFA" w:rsidRPr="004D5644" w:rsidRDefault="00AC7BFA" w:rsidP="001A3E8D">
            <w:pPr>
              <w:pStyle w:val="TAL"/>
              <w:rPr>
                <w:lang w:val="fr-FR"/>
              </w:rPr>
            </w:pPr>
            <w:r w:rsidRPr="004D5644">
              <w:rPr>
                <w:lang w:val="fr-FR"/>
              </w:rPr>
              <w:t>Fixed Length / Clause 8.2.</w:t>
            </w:r>
            <w:r w:rsidRPr="004D5644">
              <w:rPr>
                <w:lang w:val="sv-SE"/>
              </w:rPr>
              <w:t>213</w:t>
            </w:r>
          </w:p>
        </w:tc>
        <w:tc>
          <w:tcPr>
            <w:tcW w:w="751" w:type="pct"/>
          </w:tcPr>
          <w:p w14:paraId="09ABC205" w14:textId="754E6D85" w:rsidR="00AC7BFA" w:rsidRPr="004D5644" w:rsidRDefault="00AC7BFA" w:rsidP="00AC7BFA">
            <w:pPr>
              <w:pStyle w:val="TAC"/>
              <w:rPr>
                <w:lang w:val="fr-FR"/>
              </w:rPr>
            </w:pPr>
            <w:r w:rsidRPr="004D5644">
              <w:rPr>
                <w:lang w:val="fr-FR"/>
              </w:rPr>
              <w:t>2</w:t>
            </w:r>
          </w:p>
        </w:tc>
      </w:tr>
      <w:tr w:rsidR="001F0756" w:rsidRPr="00441CD0" w14:paraId="1B99DF45" w14:textId="77777777" w:rsidTr="001046A9">
        <w:tc>
          <w:tcPr>
            <w:tcW w:w="846" w:type="pct"/>
          </w:tcPr>
          <w:p w14:paraId="48DA3AB5" w14:textId="50085159" w:rsidR="001F0756" w:rsidRPr="004D5644" w:rsidRDefault="001F0756" w:rsidP="001F0756">
            <w:pPr>
              <w:pStyle w:val="TAC"/>
              <w:rPr>
                <w:lang w:val="fr-FR" w:eastAsia="zh-CN"/>
              </w:rPr>
            </w:pPr>
            <w:r w:rsidRPr="004D5644">
              <w:rPr>
                <w:lang w:val="fr-FR" w:eastAsia="zh-CN"/>
              </w:rPr>
              <w:t>315</w:t>
            </w:r>
          </w:p>
        </w:tc>
        <w:tc>
          <w:tcPr>
            <w:tcW w:w="1879" w:type="pct"/>
          </w:tcPr>
          <w:p w14:paraId="770B151B" w14:textId="2239770A" w:rsidR="001F0756" w:rsidRPr="004D5644" w:rsidRDefault="001F0756" w:rsidP="001F0756">
            <w:pPr>
              <w:pStyle w:val="TAL"/>
            </w:pPr>
            <w:r w:rsidRPr="004D5644">
              <w:t>Peer UP Restart Report</w:t>
            </w:r>
          </w:p>
        </w:tc>
        <w:tc>
          <w:tcPr>
            <w:tcW w:w="1524" w:type="pct"/>
          </w:tcPr>
          <w:p w14:paraId="7F35A776" w14:textId="1460353F" w:rsidR="001F0756" w:rsidRPr="004D5644" w:rsidRDefault="001F0756" w:rsidP="001F0756">
            <w:pPr>
              <w:pStyle w:val="TAL"/>
              <w:rPr>
                <w:lang w:val="fr-FR"/>
              </w:rPr>
            </w:pPr>
            <w:r w:rsidRPr="004D5644">
              <w:rPr>
                <w:lang w:val="fr-FR"/>
              </w:rPr>
              <w:t>Extendable / Clause 7.4.5.1.7</w:t>
            </w:r>
          </w:p>
        </w:tc>
        <w:tc>
          <w:tcPr>
            <w:tcW w:w="751" w:type="pct"/>
          </w:tcPr>
          <w:p w14:paraId="48666768" w14:textId="22995941" w:rsidR="001F0756" w:rsidRPr="004D5644" w:rsidRDefault="001F0756" w:rsidP="001F0756">
            <w:pPr>
              <w:pStyle w:val="TAC"/>
              <w:rPr>
                <w:lang w:val="fr-FR"/>
              </w:rPr>
            </w:pPr>
            <w:r w:rsidRPr="004D5644">
              <w:rPr>
                <w:lang w:val="fr-FR"/>
              </w:rPr>
              <w:t>Not Applicable</w:t>
            </w:r>
          </w:p>
        </w:tc>
      </w:tr>
      <w:tr w:rsidR="004268CD" w:rsidRPr="00441CD0" w14:paraId="0B990B3E" w14:textId="77777777" w:rsidTr="001046A9">
        <w:tc>
          <w:tcPr>
            <w:tcW w:w="846" w:type="pct"/>
          </w:tcPr>
          <w:p w14:paraId="076DC06B" w14:textId="318D6A22" w:rsidR="004268CD" w:rsidRPr="004D5644" w:rsidRDefault="004268CD" w:rsidP="004268CD">
            <w:pPr>
              <w:pStyle w:val="TAC"/>
              <w:rPr>
                <w:lang w:val="fr-FR" w:eastAsia="zh-CN"/>
              </w:rPr>
            </w:pPr>
            <w:r w:rsidRPr="004D5644">
              <w:rPr>
                <w:lang w:val="fr-FR" w:eastAsia="zh-CN"/>
              </w:rPr>
              <w:t>316</w:t>
            </w:r>
          </w:p>
        </w:tc>
        <w:tc>
          <w:tcPr>
            <w:tcW w:w="1879" w:type="pct"/>
          </w:tcPr>
          <w:p w14:paraId="187B742F" w14:textId="31CBCDF9" w:rsidR="004268CD" w:rsidRPr="004D5644" w:rsidRDefault="004268CD" w:rsidP="00361423">
            <w:pPr>
              <w:pStyle w:val="TAL"/>
            </w:pPr>
            <w:r w:rsidRPr="004D5644">
              <w:t xml:space="preserve">DSCP </w:t>
            </w:r>
            <w:r w:rsidR="00361423">
              <w:t>t</w:t>
            </w:r>
            <w:r w:rsidRPr="004D5644">
              <w:t>o PPI Control Information</w:t>
            </w:r>
          </w:p>
        </w:tc>
        <w:tc>
          <w:tcPr>
            <w:tcW w:w="1524" w:type="pct"/>
          </w:tcPr>
          <w:p w14:paraId="5324E219" w14:textId="140E3138" w:rsidR="004268CD" w:rsidRPr="004D5644" w:rsidRDefault="004268CD" w:rsidP="004268CD">
            <w:pPr>
              <w:pStyle w:val="TAL"/>
              <w:rPr>
                <w:lang w:val="fr-FR"/>
              </w:rPr>
            </w:pPr>
            <w:r w:rsidRPr="004D5644">
              <w:rPr>
                <w:lang w:val="fr-FR"/>
              </w:rPr>
              <w:t xml:space="preserve">Extendable / </w:t>
            </w:r>
            <w:r w:rsidRPr="004D5644">
              <w:t xml:space="preserve">Table </w:t>
            </w:r>
            <w:r w:rsidR="001046A9">
              <w:t>7.5.2.1-6</w:t>
            </w:r>
          </w:p>
        </w:tc>
        <w:tc>
          <w:tcPr>
            <w:tcW w:w="751" w:type="pct"/>
          </w:tcPr>
          <w:p w14:paraId="4902CDAC" w14:textId="43DCFA3A" w:rsidR="004268CD" w:rsidRPr="004D5644" w:rsidRDefault="004268CD" w:rsidP="004268CD">
            <w:pPr>
              <w:pStyle w:val="TAC"/>
              <w:rPr>
                <w:lang w:val="fr-FR"/>
              </w:rPr>
            </w:pPr>
            <w:r w:rsidRPr="004D5644">
              <w:rPr>
                <w:lang w:val="fr-FR"/>
              </w:rPr>
              <w:t>Not Applicable</w:t>
            </w:r>
          </w:p>
        </w:tc>
      </w:tr>
      <w:tr w:rsidR="004268CD" w:rsidRPr="00441CD0" w14:paraId="270243EF" w14:textId="77777777" w:rsidTr="001046A9">
        <w:tc>
          <w:tcPr>
            <w:tcW w:w="846" w:type="pct"/>
          </w:tcPr>
          <w:p w14:paraId="0950EF24" w14:textId="74550826" w:rsidR="004268CD" w:rsidRPr="004D5644" w:rsidRDefault="004268CD" w:rsidP="004268CD">
            <w:pPr>
              <w:pStyle w:val="TAC"/>
              <w:rPr>
                <w:lang w:val="fr-FR" w:eastAsia="zh-CN"/>
              </w:rPr>
            </w:pPr>
            <w:r w:rsidRPr="004D5644">
              <w:rPr>
                <w:lang w:val="fr-FR" w:eastAsia="zh-CN"/>
              </w:rPr>
              <w:t>317</w:t>
            </w:r>
          </w:p>
        </w:tc>
        <w:tc>
          <w:tcPr>
            <w:tcW w:w="1879" w:type="pct"/>
          </w:tcPr>
          <w:p w14:paraId="00F2F29A" w14:textId="19519425" w:rsidR="004268CD" w:rsidRPr="004D5644" w:rsidRDefault="004268CD" w:rsidP="004268CD">
            <w:pPr>
              <w:pStyle w:val="TAL"/>
            </w:pPr>
            <w:r w:rsidRPr="004D5644">
              <w:t>DSCP to PPI Mapping Information</w:t>
            </w:r>
          </w:p>
        </w:tc>
        <w:tc>
          <w:tcPr>
            <w:tcW w:w="1524" w:type="pct"/>
          </w:tcPr>
          <w:p w14:paraId="0351AC1B" w14:textId="02584CBD" w:rsidR="004268CD" w:rsidRPr="004D5644" w:rsidRDefault="004268CD" w:rsidP="004268CD">
            <w:pPr>
              <w:pStyle w:val="TAL"/>
              <w:rPr>
                <w:lang w:val="fr-FR"/>
              </w:rPr>
            </w:pPr>
            <w:r w:rsidRPr="004D5644">
              <w:rPr>
                <w:lang w:val="fr-FR"/>
              </w:rPr>
              <w:t>Extendable / Clause 8.2.</w:t>
            </w:r>
            <w:r w:rsidR="00702852" w:rsidRPr="004D5644">
              <w:rPr>
                <w:lang w:val="sv-SE"/>
              </w:rPr>
              <w:t>214</w:t>
            </w:r>
          </w:p>
        </w:tc>
        <w:tc>
          <w:tcPr>
            <w:tcW w:w="751" w:type="pct"/>
          </w:tcPr>
          <w:p w14:paraId="6F443716" w14:textId="2EA8F3C9" w:rsidR="004268CD" w:rsidRPr="004D5644" w:rsidRDefault="004268CD" w:rsidP="004268CD">
            <w:pPr>
              <w:pStyle w:val="TAC"/>
              <w:rPr>
                <w:lang w:val="fr-FR"/>
              </w:rPr>
            </w:pPr>
            <w:r w:rsidRPr="004D5644">
              <w:rPr>
                <w:lang w:val="fr-FR"/>
              </w:rPr>
              <w:t>2</w:t>
            </w:r>
          </w:p>
        </w:tc>
      </w:tr>
      <w:tr w:rsidR="00AE0B43" w:rsidRPr="00441CD0" w14:paraId="43D2BC08" w14:textId="77777777" w:rsidTr="001046A9">
        <w:tc>
          <w:tcPr>
            <w:tcW w:w="846" w:type="pct"/>
          </w:tcPr>
          <w:p w14:paraId="1F23D5E1" w14:textId="1066AE0A" w:rsidR="00AE0B43" w:rsidRDefault="00AE0B43" w:rsidP="00AE0B43">
            <w:pPr>
              <w:pStyle w:val="TAC"/>
              <w:rPr>
                <w:lang w:val="fr-FR" w:eastAsia="zh-CN"/>
              </w:rPr>
            </w:pPr>
            <w:r>
              <w:rPr>
                <w:lang w:val="fr-FR" w:eastAsia="zh-CN"/>
              </w:rPr>
              <w:t>318</w:t>
            </w:r>
          </w:p>
        </w:tc>
        <w:tc>
          <w:tcPr>
            <w:tcW w:w="1879" w:type="pct"/>
          </w:tcPr>
          <w:p w14:paraId="3CD0D069" w14:textId="60046E27" w:rsidR="00AE0B43" w:rsidRDefault="00AE0B43" w:rsidP="00AE0B43">
            <w:pPr>
              <w:pStyle w:val="TAL"/>
            </w:pPr>
            <w:r>
              <w:t>PFCPSDRsp-Flags</w:t>
            </w:r>
          </w:p>
        </w:tc>
        <w:tc>
          <w:tcPr>
            <w:tcW w:w="1524" w:type="pct"/>
          </w:tcPr>
          <w:p w14:paraId="31D82469" w14:textId="767A5104" w:rsidR="00AE0B43" w:rsidRDefault="00AE0B43" w:rsidP="00AE0B43">
            <w:pPr>
              <w:pStyle w:val="TAL"/>
              <w:rPr>
                <w:lang w:val="fr-FR"/>
              </w:rPr>
            </w:pPr>
            <w:r>
              <w:rPr>
                <w:lang w:val="fr-FR"/>
              </w:rPr>
              <w:t>Extendable / Clause 8.2.</w:t>
            </w:r>
            <w:r>
              <w:rPr>
                <w:lang w:val="sv-SE"/>
              </w:rPr>
              <w:t>215</w:t>
            </w:r>
          </w:p>
        </w:tc>
        <w:tc>
          <w:tcPr>
            <w:tcW w:w="751" w:type="pct"/>
          </w:tcPr>
          <w:p w14:paraId="4BF9A8EF" w14:textId="74C2C610" w:rsidR="00AE0B43" w:rsidRDefault="00AE0B43" w:rsidP="00AE0B43">
            <w:pPr>
              <w:pStyle w:val="TAC"/>
              <w:rPr>
                <w:lang w:val="fr-FR"/>
              </w:rPr>
            </w:pPr>
            <w:r>
              <w:rPr>
                <w:lang w:val="fr-FR"/>
              </w:rPr>
              <w:t>1</w:t>
            </w:r>
          </w:p>
        </w:tc>
      </w:tr>
      <w:tr w:rsidR="004F3CB2" w:rsidRPr="00441CD0" w14:paraId="64E86182" w14:textId="77777777" w:rsidTr="004F3CB2">
        <w:tc>
          <w:tcPr>
            <w:tcW w:w="846" w:type="pct"/>
            <w:hideMark/>
          </w:tcPr>
          <w:p w14:paraId="45012B13" w14:textId="2490581E" w:rsidR="004F3CB2" w:rsidRPr="00441CD0" w:rsidRDefault="004F3CB2" w:rsidP="00BB0E1F">
            <w:pPr>
              <w:pStyle w:val="TAC"/>
            </w:pPr>
            <w:r>
              <w:t>319</w:t>
            </w:r>
            <w:r w:rsidRPr="00441CD0">
              <w:t xml:space="preserve"> to 32767</w:t>
            </w:r>
          </w:p>
        </w:tc>
        <w:tc>
          <w:tcPr>
            <w:tcW w:w="4154" w:type="pct"/>
            <w:gridSpan w:val="3"/>
            <w:hideMark/>
          </w:tcPr>
          <w:p w14:paraId="7919914E" w14:textId="3C9BA84B" w:rsidR="004F3CB2" w:rsidRPr="00441CD0" w:rsidRDefault="004F3CB2" w:rsidP="004F3CB2">
            <w:pPr>
              <w:pStyle w:val="TAC"/>
              <w:rPr>
                <w:lang w:val="fr-FR"/>
              </w:rPr>
            </w:pPr>
            <w:r w:rsidRPr="00441CD0">
              <w:t>Spare. For future use.</w:t>
            </w:r>
          </w:p>
        </w:tc>
      </w:tr>
      <w:tr w:rsidR="004F3CB2" w:rsidRPr="00441CD0" w14:paraId="08269FAE" w14:textId="77777777" w:rsidTr="004F3CB2">
        <w:tc>
          <w:tcPr>
            <w:tcW w:w="846" w:type="pct"/>
          </w:tcPr>
          <w:p w14:paraId="41F1A1F3" w14:textId="77777777" w:rsidR="004F3CB2" w:rsidRPr="00441CD0" w:rsidRDefault="004F3CB2" w:rsidP="00BB0E1F">
            <w:pPr>
              <w:pStyle w:val="TAC"/>
              <w:rPr>
                <w:lang w:val="fr-FR"/>
              </w:rPr>
            </w:pPr>
            <w:r w:rsidRPr="00441CD0">
              <w:rPr>
                <w:lang w:val="fr-FR"/>
              </w:rPr>
              <w:t>32768 to 65535</w:t>
            </w:r>
          </w:p>
        </w:tc>
        <w:tc>
          <w:tcPr>
            <w:tcW w:w="4154" w:type="pct"/>
            <w:gridSpan w:val="3"/>
          </w:tcPr>
          <w:p w14:paraId="4537C8FE" w14:textId="5CB743DB" w:rsidR="004F3CB2" w:rsidRPr="00441CD0" w:rsidRDefault="004F3CB2" w:rsidP="004F3CB2">
            <w:pPr>
              <w:pStyle w:val="TAC"/>
              <w:rPr>
                <w:lang w:val="fr-FR"/>
              </w:rPr>
            </w:pPr>
            <w:r w:rsidRPr="00441CD0">
              <w:rPr>
                <w:lang w:val="fr-FR"/>
              </w:rPr>
              <w:t>Reserved for vendor specific IEs</w:t>
            </w:r>
          </w:p>
        </w:tc>
      </w:tr>
    </w:tbl>
    <w:p w14:paraId="4CC87CCC" w14:textId="77777777" w:rsidR="00EE5860" w:rsidRPr="00441CD0" w:rsidRDefault="00EE5860" w:rsidP="00EE5860">
      <w:pPr>
        <w:rPr>
          <w:lang w:val="en-US"/>
        </w:rPr>
      </w:pPr>
    </w:p>
    <w:p w14:paraId="42688CDB" w14:textId="77777777" w:rsidR="00EE5860" w:rsidRPr="00441CD0" w:rsidRDefault="00EE5860" w:rsidP="001A3E8D">
      <w:pPr>
        <w:pStyle w:val="Heading2"/>
        <w:rPr>
          <w:lang w:val="x-none"/>
        </w:rPr>
      </w:pPr>
      <w:bookmarkStart w:id="5296" w:name="_Toc19717345"/>
      <w:bookmarkStart w:id="5297" w:name="_Toc27490846"/>
      <w:bookmarkStart w:id="5298" w:name="_Toc27557139"/>
      <w:bookmarkStart w:id="5299" w:name="_Toc27724056"/>
      <w:bookmarkStart w:id="5300" w:name="_Toc36031130"/>
      <w:bookmarkStart w:id="5301" w:name="_Toc36043050"/>
      <w:bookmarkStart w:id="5302" w:name="_Toc36814375"/>
      <w:bookmarkStart w:id="5303" w:name="_Toc44689233"/>
      <w:bookmarkStart w:id="5304" w:name="_Toc44923987"/>
      <w:bookmarkStart w:id="5305" w:name="_Toc51860957"/>
      <w:bookmarkStart w:id="5306" w:name="_Toc57930728"/>
      <w:bookmarkStart w:id="5307" w:name="_Toc57931358"/>
      <w:bookmarkStart w:id="5308" w:name="_Toc98235913"/>
      <w:r w:rsidRPr="00441CD0">
        <w:t>8.2</w:t>
      </w:r>
      <w:r w:rsidRPr="00441CD0">
        <w:tab/>
        <w:t>Information Elements</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3FF072DE" w14:textId="77777777" w:rsidR="00EE5860" w:rsidRPr="00441CD0" w:rsidRDefault="00EE5860" w:rsidP="001A3E8D">
      <w:pPr>
        <w:pStyle w:val="Heading3"/>
      </w:pPr>
      <w:bookmarkStart w:id="5309" w:name="_Toc19717346"/>
      <w:bookmarkStart w:id="5310" w:name="_Toc27490847"/>
      <w:bookmarkStart w:id="5311" w:name="_Toc27557140"/>
      <w:bookmarkStart w:id="5312" w:name="_Toc27724057"/>
      <w:bookmarkStart w:id="5313" w:name="_Toc36031131"/>
      <w:bookmarkStart w:id="5314" w:name="_Toc36043051"/>
      <w:bookmarkStart w:id="5315" w:name="_Toc36814376"/>
      <w:bookmarkStart w:id="5316" w:name="_Toc44689234"/>
      <w:bookmarkStart w:id="5317" w:name="_Toc44923988"/>
      <w:bookmarkStart w:id="5318" w:name="_Toc51860958"/>
      <w:bookmarkStart w:id="5319" w:name="_Toc57930729"/>
      <w:bookmarkStart w:id="5320" w:name="_Toc57931359"/>
      <w:bookmarkStart w:id="5321" w:name="_Toc98235914"/>
      <w:r w:rsidRPr="00441CD0">
        <w:t>8.</w:t>
      </w:r>
      <w:r w:rsidRPr="00441CD0">
        <w:rPr>
          <w:lang w:val="en-US"/>
        </w:rPr>
        <w:t>2.1</w:t>
      </w:r>
      <w:r w:rsidRPr="00441CD0">
        <w:tab/>
        <w:t>Cause</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bookmarkStart w:id="5322" w:name="MCCQCTEMPBM_00000138"/>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433965" w:rsidRPr="00441CD0" w14:paraId="7E4959E4"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22A398D2" w14:textId="77777777" w:rsidR="00433965" w:rsidRPr="00441CD0" w:rsidRDefault="00433965" w:rsidP="00433965">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92A73CC" w14:textId="64031769" w:rsidR="00433965" w:rsidRPr="00441CD0" w:rsidRDefault="00433965" w:rsidP="00433965">
            <w:pPr>
              <w:pStyle w:val="TAC"/>
              <w:shd w:val="clear" w:color="auto" w:fill="FFFFFF"/>
              <w:rPr>
                <w:lang w:val="fr-FR"/>
              </w:rPr>
            </w:pPr>
            <w:r>
              <w:rPr>
                <w:lang w:val="fr-FR"/>
              </w:rPr>
              <w:t>3</w:t>
            </w:r>
          </w:p>
        </w:tc>
        <w:tc>
          <w:tcPr>
            <w:tcW w:w="1365" w:type="pct"/>
            <w:tcBorders>
              <w:top w:val="single" w:sz="4" w:space="0" w:color="auto"/>
              <w:left w:val="single" w:sz="4" w:space="0" w:color="auto"/>
              <w:bottom w:val="single" w:sz="4" w:space="0" w:color="auto"/>
              <w:right w:val="single" w:sz="4" w:space="0" w:color="auto"/>
            </w:tcBorders>
          </w:tcPr>
          <w:p w14:paraId="6CA94C32" w14:textId="65A6098F" w:rsidR="00433965" w:rsidRPr="00441CD0" w:rsidRDefault="00433965" w:rsidP="00433965">
            <w:pPr>
              <w:pStyle w:val="TAL"/>
              <w:shd w:val="clear" w:color="auto" w:fill="FFFFFF"/>
              <w:rPr>
                <w:lang w:val="fr-FR"/>
              </w:rPr>
            </w:pPr>
            <w:r>
              <w:rPr>
                <w:lang w:val="en-US"/>
              </w:rPr>
              <w:t>Request partially accepted</w:t>
            </w:r>
          </w:p>
        </w:tc>
        <w:tc>
          <w:tcPr>
            <w:tcW w:w="2577" w:type="pct"/>
            <w:tcBorders>
              <w:top w:val="single" w:sz="4" w:space="0" w:color="auto"/>
              <w:left w:val="single" w:sz="4" w:space="0" w:color="auto"/>
              <w:bottom w:val="single" w:sz="4" w:space="0" w:color="auto"/>
              <w:right w:val="single" w:sz="4" w:space="0" w:color="auto"/>
            </w:tcBorders>
          </w:tcPr>
          <w:p w14:paraId="35DD1A5E" w14:textId="0E5E768D" w:rsidR="00433965" w:rsidRPr="00441CD0" w:rsidRDefault="00433965" w:rsidP="00433965">
            <w:pPr>
              <w:pStyle w:val="TAL"/>
              <w:shd w:val="clear" w:color="auto" w:fill="FFFFFF"/>
              <w:rPr>
                <w:lang w:val="fr-FR"/>
              </w:rPr>
            </w:pPr>
            <w:r>
              <w:rPr>
                <w:lang w:val="en-US"/>
              </w:rPr>
              <w:t>This cause shall be returned if the PSUCC feature is supported by the CP function and the UP function, when a PFCP Session Establishment Request or PFCP Session Modification Request is partially accepted. See clause 5.2.9.</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bookmarkStart w:id="5323" w:name="_PERM_MCCTEMPBM_CRPT05021065___7"/>
            <w:bookmarkEnd w:id="5323"/>
          </w:p>
        </w:tc>
        <w:tc>
          <w:tcPr>
            <w:tcW w:w="486" w:type="pct"/>
            <w:tcBorders>
              <w:top w:val="single" w:sz="4" w:space="0" w:color="auto"/>
              <w:left w:val="single" w:sz="4" w:space="0" w:color="auto"/>
              <w:bottom w:val="single" w:sz="4" w:space="0" w:color="auto"/>
              <w:right w:val="single" w:sz="4" w:space="0" w:color="auto"/>
            </w:tcBorders>
            <w:hideMark/>
          </w:tcPr>
          <w:p w14:paraId="7B5D7CE7" w14:textId="738044AB" w:rsidR="00EE5860" w:rsidRPr="00441CD0" w:rsidRDefault="00433965" w:rsidP="00BB0E1F">
            <w:pPr>
              <w:pStyle w:val="TAC"/>
              <w:shd w:val="clear" w:color="auto" w:fill="FFFFFF"/>
            </w:pPr>
            <w:r>
              <w:t>4</w:t>
            </w:r>
            <w:r w:rsidR="00EE5860" w:rsidRPr="00441CD0">
              <w:t>-63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bookmarkStart w:id="5324" w:name="_PERM_MCCTEMPBM_CRPT05021066___7"/>
            <w:bookmarkEnd w:id="5324"/>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bookmarkStart w:id="5325" w:name="_PERM_MCCTEMPBM_CRPT05021067___7"/>
            <w:bookmarkEnd w:id="5325"/>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655FE273" w:rsidR="00EE5860" w:rsidRPr="00441CD0" w:rsidRDefault="00EE5860" w:rsidP="001F3179">
            <w:pPr>
              <w:pStyle w:val="TAL"/>
              <w:shd w:val="clear" w:color="auto" w:fill="FFFFFF"/>
              <w:rPr>
                <w:lang w:val="x-none"/>
              </w:rPr>
            </w:pPr>
            <w:r w:rsidRPr="00441CD0">
              <w:t xml:space="preserve">This cause shall be returned when the PFCP entity detects that a </w:t>
            </w:r>
            <w:r w:rsidR="001F3179">
              <w:t>M</w:t>
            </w:r>
            <w:r w:rsidRPr="00441CD0">
              <w:t>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bookmarkStart w:id="5326" w:name="_PERM_MCCTEMPBM_CRPT05021068___7"/>
            <w:bookmarkEnd w:id="5326"/>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bookmarkStart w:id="5327" w:name="_PERM_MCCTEMPBM_CRPT05021069___7"/>
            <w:bookmarkEnd w:id="5327"/>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bookmarkStart w:id="5328" w:name="_PERM_MCCTEMPBM_CRPT05021070___7"/>
            <w:bookmarkEnd w:id="5328"/>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62C94445"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bookmarkStart w:id="5329" w:name="_PERM_MCCTEMPBM_CRPT05021071___7"/>
            <w:bookmarkEnd w:id="5329"/>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bookmarkStart w:id="5330" w:name="_PERM_MCCTEMPBM_CRPT05021072___7"/>
            <w:bookmarkEnd w:id="5330"/>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bookmarkStart w:id="5331" w:name="_PERM_MCCTEMPBM_CRPT05021073___7"/>
            <w:bookmarkEnd w:id="5331"/>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bookmarkStart w:id="5332" w:name="_PERM_MCCTEMPBM_CRPT05021074___7"/>
            <w:bookmarkEnd w:id="5332"/>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bookmarkStart w:id="5333" w:name="_PERM_MCCTEMPBM_CRPT05021075___7"/>
            <w:bookmarkEnd w:id="5333"/>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bookmarkStart w:id="5334" w:name="_PERM_MCCTEMPBM_CRPT05021076___7"/>
            <w:bookmarkEnd w:id="5334"/>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60D26BDE" w:rsidR="00EE5860" w:rsidRPr="00441CD0" w:rsidRDefault="00433965" w:rsidP="00BB0E1F">
            <w:pPr>
              <w:pStyle w:val="TAL"/>
            </w:pPr>
            <w:r>
              <w:t>This cause shall be returned to indicate a temporary unavailability of resources to process the received request. This cause may also be returned in Partial Failure Information to report that a rule cannot be applied due to a limitation of resources in the UP function.</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bookmarkStart w:id="5335" w:name="_PERM_MCCTEMPBM_CRPT05021077___7"/>
            <w:bookmarkEnd w:id="5335"/>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5E4CEA26"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bookmarkStart w:id="5336" w:name="_PERM_MCCTEMPBM_CRPT05021078___7"/>
            <w:bookmarkEnd w:id="5336"/>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bookmarkStart w:id="5337" w:name="_PERM_MCCTEMPBM_CRPT05021079___7"/>
            <w:bookmarkEnd w:id="5337"/>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bookmarkStart w:id="5338" w:name="_PERM_MCCTEMPBM_CRPT05021080___7"/>
            <w:bookmarkEnd w:id="5338"/>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433965" w:rsidRPr="00441CD0" w14:paraId="75E5545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9B2CDB" w14:textId="77777777" w:rsidR="00433965" w:rsidRPr="00441CD0" w:rsidRDefault="00433965" w:rsidP="00433965">
            <w:pPr>
              <w:spacing w:after="0"/>
              <w:rPr>
                <w:rFonts w:ascii="Arial" w:hAnsi="Arial"/>
                <w:sz w:val="18"/>
                <w:lang w:val="x-none"/>
              </w:rPr>
            </w:pPr>
            <w:bookmarkStart w:id="5339" w:name="_PERM_MCCTEMPBM_CRPT05021081___7"/>
            <w:bookmarkEnd w:id="5339"/>
          </w:p>
        </w:tc>
        <w:tc>
          <w:tcPr>
            <w:tcW w:w="486" w:type="pct"/>
            <w:tcBorders>
              <w:top w:val="single" w:sz="4" w:space="0" w:color="auto"/>
              <w:left w:val="single" w:sz="4" w:space="0" w:color="auto"/>
              <w:bottom w:val="single" w:sz="4" w:space="0" w:color="auto"/>
              <w:right w:val="single" w:sz="4" w:space="0" w:color="auto"/>
            </w:tcBorders>
          </w:tcPr>
          <w:p w14:paraId="4B14B496" w14:textId="61ACA861" w:rsidR="00433965" w:rsidRDefault="00433965" w:rsidP="00433965">
            <w:pPr>
              <w:pStyle w:val="TAC"/>
              <w:rPr>
                <w:lang w:val="sv-SE"/>
              </w:rPr>
            </w:pPr>
            <w:r>
              <w:rPr>
                <w:lang w:val="sv-SE"/>
              </w:rPr>
              <w:t>80</w:t>
            </w:r>
          </w:p>
        </w:tc>
        <w:tc>
          <w:tcPr>
            <w:tcW w:w="1365" w:type="pct"/>
            <w:tcBorders>
              <w:top w:val="single" w:sz="4" w:space="0" w:color="auto"/>
              <w:left w:val="single" w:sz="4" w:space="0" w:color="auto"/>
              <w:bottom w:val="single" w:sz="4" w:space="0" w:color="auto"/>
              <w:right w:val="single" w:sz="4" w:space="0" w:color="auto"/>
            </w:tcBorders>
          </w:tcPr>
          <w:p w14:paraId="31B2FB45" w14:textId="77777777" w:rsidR="00433965" w:rsidRDefault="00433965" w:rsidP="00433965">
            <w:pPr>
              <w:pStyle w:val="TAL"/>
              <w:rPr>
                <w:lang w:val="fr-FR"/>
              </w:rPr>
            </w:pPr>
            <w:r>
              <w:rPr>
                <w:lang w:val="fr-FR"/>
              </w:rPr>
              <w:t>Unknown Pre-defined Rule</w:t>
            </w:r>
          </w:p>
          <w:p w14:paraId="7460AEF6" w14:textId="77777777" w:rsidR="00433965" w:rsidRPr="006C1437" w:rsidRDefault="00433965" w:rsidP="00433965">
            <w:pPr>
              <w:pStyle w:val="TAL"/>
            </w:pPr>
          </w:p>
        </w:tc>
        <w:tc>
          <w:tcPr>
            <w:tcW w:w="2577" w:type="pct"/>
            <w:tcBorders>
              <w:top w:val="single" w:sz="4" w:space="0" w:color="auto"/>
              <w:left w:val="single" w:sz="4" w:space="0" w:color="auto"/>
              <w:bottom w:val="single" w:sz="4" w:space="0" w:color="auto"/>
              <w:right w:val="single" w:sz="4" w:space="0" w:color="auto"/>
            </w:tcBorders>
          </w:tcPr>
          <w:p w14:paraId="3C2516B8" w14:textId="3A5E4681" w:rsidR="00433965" w:rsidRDefault="00433965" w:rsidP="00433965">
            <w:pPr>
              <w:pStyle w:val="TAL"/>
            </w:pPr>
            <w:r>
              <w:rPr>
                <w:lang w:val="fr-FR"/>
              </w:rPr>
              <w:t>This cause may be returned in Partial Failure Information to report that a pre-defined rule cannot be applied since being unknown to the UP function.</w:t>
            </w:r>
          </w:p>
        </w:tc>
      </w:tr>
      <w:tr w:rsidR="00433965" w:rsidRPr="00441CD0" w14:paraId="7824C7B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BDF5184" w14:textId="77777777" w:rsidR="00433965" w:rsidRPr="00441CD0" w:rsidRDefault="00433965" w:rsidP="00433965">
            <w:pPr>
              <w:spacing w:after="0"/>
              <w:rPr>
                <w:rFonts w:ascii="Arial" w:hAnsi="Arial"/>
                <w:sz w:val="18"/>
                <w:lang w:val="x-none"/>
              </w:rPr>
            </w:pPr>
            <w:bookmarkStart w:id="5340" w:name="_PERM_MCCTEMPBM_CRPT05021082___7"/>
            <w:bookmarkEnd w:id="5340"/>
          </w:p>
        </w:tc>
        <w:tc>
          <w:tcPr>
            <w:tcW w:w="486" w:type="pct"/>
            <w:tcBorders>
              <w:top w:val="single" w:sz="4" w:space="0" w:color="auto"/>
              <w:left w:val="single" w:sz="4" w:space="0" w:color="auto"/>
              <w:bottom w:val="single" w:sz="4" w:space="0" w:color="auto"/>
              <w:right w:val="single" w:sz="4" w:space="0" w:color="auto"/>
            </w:tcBorders>
          </w:tcPr>
          <w:p w14:paraId="1146FADD" w14:textId="274B5741" w:rsidR="00433965" w:rsidRDefault="00433965" w:rsidP="00433965">
            <w:pPr>
              <w:pStyle w:val="TAC"/>
              <w:rPr>
                <w:lang w:val="sv-SE"/>
              </w:rPr>
            </w:pPr>
            <w:r>
              <w:rPr>
                <w:lang w:val="sv-SE"/>
              </w:rPr>
              <w:t>81</w:t>
            </w:r>
          </w:p>
        </w:tc>
        <w:tc>
          <w:tcPr>
            <w:tcW w:w="1365" w:type="pct"/>
            <w:tcBorders>
              <w:top w:val="single" w:sz="4" w:space="0" w:color="auto"/>
              <w:left w:val="single" w:sz="4" w:space="0" w:color="auto"/>
              <w:bottom w:val="single" w:sz="4" w:space="0" w:color="auto"/>
              <w:right w:val="single" w:sz="4" w:space="0" w:color="auto"/>
            </w:tcBorders>
          </w:tcPr>
          <w:p w14:paraId="6B12B5D1" w14:textId="6595E918" w:rsidR="00433965" w:rsidRPr="006C1437" w:rsidRDefault="00433965" w:rsidP="00433965">
            <w:pPr>
              <w:pStyle w:val="TAL"/>
            </w:pPr>
            <w:r>
              <w:rPr>
                <w:lang w:val="fr-FR"/>
              </w:rPr>
              <w:t>Unknown Application ID</w:t>
            </w:r>
          </w:p>
        </w:tc>
        <w:tc>
          <w:tcPr>
            <w:tcW w:w="2577" w:type="pct"/>
            <w:tcBorders>
              <w:top w:val="single" w:sz="4" w:space="0" w:color="auto"/>
              <w:left w:val="single" w:sz="4" w:space="0" w:color="auto"/>
              <w:bottom w:val="single" w:sz="4" w:space="0" w:color="auto"/>
              <w:right w:val="single" w:sz="4" w:space="0" w:color="auto"/>
            </w:tcBorders>
          </w:tcPr>
          <w:p w14:paraId="47D60258" w14:textId="431C2665" w:rsidR="00433965" w:rsidRDefault="00433965" w:rsidP="00433965">
            <w:pPr>
              <w:pStyle w:val="TAL"/>
            </w:pPr>
            <w:r>
              <w:rPr>
                <w:lang w:val="fr-FR"/>
              </w:rPr>
              <w:t xml:space="preserve">This cause may be returned in Partial Failure Information to report that a rule cannot be applied due to the Application ID being unknown by the UP function. </w:t>
            </w:r>
          </w:p>
        </w:tc>
      </w:tr>
      <w:tr w:rsidR="00A37F36" w:rsidRPr="00441CD0" w14:paraId="11857BDF"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86499A" w14:textId="77777777" w:rsidR="00A37F36" w:rsidRPr="00441CD0" w:rsidRDefault="00A37F36" w:rsidP="00A37F36">
            <w:pPr>
              <w:spacing w:after="0"/>
              <w:rPr>
                <w:rFonts w:ascii="Arial" w:hAnsi="Arial"/>
                <w:sz w:val="18"/>
                <w:lang w:val="x-none"/>
              </w:rPr>
            </w:pPr>
            <w:bookmarkStart w:id="5341" w:name="_PERM_MCCTEMPBM_CRPT05021083___7"/>
            <w:bookmarkEnd w:id="5341"/>
          </w:p>
        </w:tc>
        <w:tc>
          <w:tcPr>
            <w:tcW w:w="486" w:type="pct"/>
            <w:tcBorders>
              <w:top w:val="single" w:sz="4" w:space="0" w:color="auto"/>
              <w:left w:val="single" w:sz="4" w:space="0" w:color="auto"/>
              <w:bottom w:val="single" w:sz="4" w:space="0" w:color="auto"/>
              <w:right w:val="single" w:sz="4" w:space="0" w:color="auto"/>
            </w:tcBorders>
          </w:tcPr>
          <w:p w14:paraId="06C2769C" w14:textId="1AC9A2BB" w:rsidR="00A37F36" w:rsidRDefault="00A37F36" w:rsidP="00A37F36">
            <w:pPr>
              <w:pStyle w:val="TAC"/>
              <w:rPr>
                <w:lang w:val="sv-SE"/>
              </w:rPr>
            </w:pPr>
            <w:r>
              <w:rPr>
                <w:lang w:val="sv-SE"/>
              </w:rPr>
              <w:t>82</w:t>
            </w:r>
          </w:p>
        </w:tc>
        <w:tc>
          <w:tcPr>
            <w:tcW w:w="1365" w:type="pct"/>
            <w:tcBorders>
              <w:top w:val="single" w:sz="4" w:space="0" w:color="auto"/>
              <w:left w:val="single" w:sz="4" w:space="0" w:color="auto"/>
              <w:bottom w:val="single" w:sz="4" w:space="0" w:color="auto"/>
              <w:right w:val="single" w:sz="4" w:space="0" w:color="auto"/>
            </w:tcBorders>
          </w:tcPr>
          <w:p w14:paraId="6D4CF418" w14:textId="1FDF174D" w:rsidR="00A37F36" w:rsidRDefault="00A37F36" w:rsidP="00A37F36">
            <w:pPr>
              <w:pStyle w:val="TAL"/>
              <w:rPr>
                <w:lang w:val="fr-FR"/>
              </w:rPr>
            </w:pPr>
            <w:r>
              <w:rPr>
                <w:lang w:val="fr-FR"/>
              </w:rPr>
              <w:t>L2TP tunnel Establishment failure</w:t>
            </w:r>
          </w:p>
        </w:tc>
        <w:tc>
          <w:tcPr>
            <w:tcW w:w="2577" w:type="pct"/>
            <w:tcBorders>
              <w:top w:val="single" w:sz="4" w:space="0" w:color="auto"/>
              <w:left w:val="single" w:sz="4" w:space="0" w:color="auto"/>
              <w:bottom w:val="single" w:sz="4" w:space="0" w:color="auto"/>
              <w:right w:val="single" w:sz="4" w:space="0" w:color="auto"/>
            </w:tcBorders>
          </w:tcPr>
          <w:p w14:paraId="3C3D2A1D" w14:textId="4C8D9693"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 xml:space="preserve">UP function detects an L2TP tunnel </w:t>
            </w:r>
            <w:r w:rsidRPr="00040F4A">
              <w:rPr>
                <w:lang w:val="en-US"/>
              </w:rPr>
              <w:t>failure</w:t>
            </w:r>
            <w:r>
              <w:rPr>
                <w:lang w:val="en-US"/>
              </w:rPr>
              <w:t xml:space="preserve"> in the PFCP Session Establishment Response.</w:t>
            </w:r>
          </w:p>
        </w:tc>
      </w:tr>
      <w:tr w:rsidR="00A37F36" w:rsidRPr="00441CD0" w14:paraId="5891548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EDCB9D" w14:textId="77777777" w:rsidR="00A37F36" w:rsidRPr="00441CD0" w:rsidRDefault="00A37F36" w:rsidP="00A37F36">
            <w:pPr>
              <w:spacing w:after="0"/>
              <w:rPr>
                <w:rFonts w:ascii="Arial" w:hAnsi="Arial"/>
                <w:sz w:val="18"/>
                <w:lang w:val="x-none"/>
              </w:rPr>
            </w:pPr>
            <w:bookmarkStart w:id="5342" w:name="_PERM_MCCTEMPBM_CRPT05021084___7"/>
            <w:bookmarkEnd w:id="5342"/>
          </w:p>
        </w:tc>
        <w:tc>
          <w:tcPr>
            <w:tcW w:w="486" w:type="pct"/>
            <w:tcBorders>
              <w:top w:val="single" w:sz="4" w:space="0" w:color="auto"/>
              <w:left w:val="single" w:sz="4" w:space="0" w:color="auto"/>
              <w:bottom w:val="single" w:sz="4" w:space="0" w:color="auto"/>
              <w:right w:val="single" w:sz="4" w:space="0" w:color="auto"/>
            </w:tcBorders>
          </w:tcPr>
          <w:p w14:paraId="65A92950" w14:textId="5600F1F4" w:rsidR="00A37F36" w:rsidRDefault="00A37F36" w:rsidP="00A37F36">
            <w:pPr>
              <w:pStyle w:val="TAC"/>
              <w:rPr>
                <w:lang w:val="sv-SE"/>
              </w:rPr>
            </w:pPr>
            <w:r>
              <w:rPr>
                <w:lang w:val="sv-SE"/>
              </w:rPr>
              <w:t>83</w:t>
            </w:r>
          </w:p>
        </w:tc>
        <w:tc>
          <w:tcPr>
            <w:tcW w:w="1365" w:type="pct"/>
            <w:tcBorders>
              <w:top w:val="single" w:sz="4" w:space="0" w:color="auto"/>
              <w:left w:val="single" w:sz="4" w:space="0" w:color="auto"/>
              <w:bottom w:val="single" w:sz="4" w:space="0" w:color="auto"/>
              <w:right w:val="single" w:sz="4" w:space="0" w:color="auto"/>
            </w:tcBorders>
          </w:tcPr>
          <w:p w14:paraId="25A2D5C1" w14:textId="327ACEE7" w:rsidR="00A37F36" w:rsidRDefault="00A37F36" w:rsidP="00A37F36">
            <w:pPr>
              <w:pStyle w:val="TAL"/>
              <w:rPr>
                <w:lang w:val="fr-FR"/>
              </w:rPr>
            </w:pPr>
            <w:r>
              <w:rPr>
                <w:lang w:val="fr-FR"/>
              </w:rPr>
              <w:t>L2TP session Establishment failure</w:t>
            </w:r>
          </w:p>
        </w:tc>
        <w:tc>
          <w:tcPr>
            <w:tcW w:w="2577" w:type="pct"/>
            <w:tcBorders>
              <w:top w:val="single" w:sz="4" w:space="0" w:color="auto"/>
              <w:left w:val="single" w:sz="4" w:space="0" w:color="auto"/>
              <w:bottom w:val="single" w:sz="4" w:space="0" w:color="auto"/>
              <w:right w:val="single" w:sz="4" w:space="0" w:color="auto"/>
            </w:tcBorders>
          </w:tcPr>
          <w:p w14:paraId="72EF11F8" w14:textId="2C6038C7"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UP function detects an</w:t>
            </w:r>
            <w:r w:rsidRPr="005B0E01">
              <w:rPr>
                <w:lang w:val="en-US"/>
              </w:rPr>
              <w:t xml:space="preserve"> L2TP session</w:t>
            </w:r>
            <w:r>
              <w:rPr>
                <w:lang w:val="en-US"/>
              </w:rPr>
              <w:t xml:space="preserve"> failure in the PFCP Session Establishment Response</w:t>
            </w:r>
            <w:r w:rsidRPr="005B0E01">
              <w:rPr>
                <w:lang w:val="en-US"/>
              </w:rPr>
              <w:t>.</w:t>
            </w:r>
          </w:p>
        </w:tc>
      </w:tr>
      <w:tr w:rsidR="00A37F36" w:rsidRPr="00441CD0" w14:paraId="50279990"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647537" w14:textId="77777777" w:rsidR="00A37F36" w:rsidRPr="00441CD0" w:rsidRDefault="00A37F36" w:rsidP="00A37F36">
            <w:pPr>
              <w:spacing w:after="0"/>
              <w:rPr>
                <w:rFonts w:ascii="Arial" w:hAnsi="Arial"/>
                <w:sz w:val="18"/>
                <w:lang w:val="x-none"/>
              </w:rPr>
            </w:pPr>
            <w:bookmarkStart w:id="5343" w:name="_PERM_MCCTEMPBM_CRPT05021085___7"/>
            <w:bookmarkEnd w:id="5343"/>
          </w:p>
        </w:tc>
        <w:tc>
          <w:tcPr>
            <w:tcW w:w="486" w:type="pct"/>
            <w:tcBorders>
              <w:top w:val="single" w:sz="4" w:space="0" w:color="auto"/>
              <w:left w:val="single" w:sz="4" w:space="0" w:color="auto"/>
              <w:bottom w:val="single" w:sz="4" w:space="0" w:color="auto"/>
              <w:right w:val="single" w:sz="4" w:space="0" w:color="auto"/>
            </w:tcBorders>
          </w:tcPr>
          <w:p w14:paraId="5AF1A555" w14:textId="4B247DE6" w:rsidR="00A37F36" w:rsidRDefault="00A37F36" w:rsidP="00A37F36">
            <w:pPr>
              <w:pStyle w:val="TAC"/>
              <w:rPr>
                <w:lang w:val="sv-SE"/>
              </w:rPr>
            </w:pPr>
            <w:r>
              <w:rPr>
                <w:lang w:val="sv-SE"/>
              </w:rPr>
              <w:t>84</w:t>
            </w:r>
          </w:p>
        </w:tc>
        <w:tc>
          <w:tcPr>
            <w:tcW w:w="1365" w:type="pct"/>
            <w:tcBorders>
              <w:top w:val="single" w:sz="4" w:space="0" w:color="auto"/>
              <w:left w:val="single" w:sz="4" w:space="0" w:color="auto"/>
              <w:bottom w:val="single" w:sz="4" w:space="0" w:color="auto"/>
              <w:right w:val="single" w:sz="4" w:space="0" w:color="auto"/>
            </w:tcBorders>
          </w:tcPr>
          <w:p w14:paraId="03608C5E" w14:textId="779402CE" w:rsidR="00A37F36" w:rsidRDefault="00A37F36" w:rsidP="00A37F36">
            <w:pPr>
              <w:pStyle w:val="TAL"/>
              <w:rPr>
                <w:lang w:val="fr-FR"/>
              </w:rPr>
            </w:pPr>
            <w:r w:rsidRPr="005B0E01">
              <w:rPr>
                <w:lang w:val="en-US"/>
              </w:rPr>
              <w:t xml:space="preserve">L2TP tunnel </w:t>
            </w:r>
            <w:r>
              <w:rPr>
                <w:lang w:val="en-US"/>
              </w:rPr>
              <w:t>release</w:t>
            </w:r>
          </w:p>
        </w:tc>
        <w:tc>
          <w:tcPr>
            <w:tcW w:w="2577" w:type="pct"/>
            <w:tcBorders>
              <w:top w:val="single" w:sz="4" w:space="0" w:color="auto"/>
              <w:left w:val="single" w:sz="4" w:space="0" w:color="auto"/>
              <w:bottom w:val="single" w:sz="4" w:space="0" w:color="auto"/>
              <w:right w:val="single" w:sz="4" w:space="0" w:color="auto"/>
            </w:tcBorders>
          </w:tcPr>
          <w:p w14:paraId="29F5A780" w14:textId="57406D61"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tunnel is released, e.g. in a PFCP Session Report Request message to delete the PFCP session </w:t>
            </w:r>
            <w:r w:rsidRPr="00392D7D">
              <w:rPr>
                <w:lang w:val="en-US"/>
              </w:rPr>
              <w:t xml:space="preserve">if </w:t>
            </w:r>
            <w:r>
              <w:rPr>
                <w:lang w:val="en-US"/>
              </w:rPr>
              <w:t xml:space="preserve">the corresponding L2TP session is terminated since to the LNS initiated the release of the L2TP tunnel or the LNS is failed. See </w:t>
            </w:r>
            <w:r w:rsidR="00981985">
              <w:rPr>
                <w:lang w:val="en-US"/>
              </w:rPr>
              <w:t>clause 5</w:t>
            </w:r>
            <w:r>
              <w:rPr>
                <w:lang w:val="en-US"/>
              </w:rPr>
              <w:t>.31.3.</w:t>
            </w:r>
          </w:p>
        </w:tc>
      </w:tr>
      <w:tr w:rsidR="00A37F36" w:rsidRPr="00441CD0" w14:paraId="6C88F8B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3B0EC5" w14:textId="77777777" w:rsidR="00A37F36" w:rsidRPr="00441CD0" w:rsidRDefault="00A37F36" w:rsidP="00A37F36">
            <w:pPr>
              <w:spacing w:after="0"/>
              <w:rPr>
                <w:rFonts w:ascii="Arial" w:hAnsi="Arial"/>
                <w:sz w:val="18"/>
                <w:lang w:val="x-none"/>
              </w:rPr>
            </w:pPr>
            <w:bookmarkStart w:id="5344" w:name="_PERM_MCCTEMPBM_CRPT05021086___7"/>
            <w:bookmarkEnd w:id="5344"/>
          </w:p>
        </w:tc>
        <w:tc>
          <w:tcPr>
            <w:tcW w:w="486" w:type="pct"/>
            <w:tcBorders>
              <w:top w:val="single" w:sz="4" w:space="0" w:color="auto"/>
              <w:left w:val="single" w:sz="4" w:space="0" w:color="auto"/>
              <w:bottom w:val="single" w:sz="4" w:space="0" w:color="auto"/>
              <w:right w:val="single" w:sz="4" w:space="0" w:color="auto"/>
            </w:tcBorders>
          </w:tcPr>
          <w:p w14:paraId="66B24CCB" w14:textId="0310ADBA" w:rsidR="00A37F36" w:rsidRDefault="00A37F36" w:rsidP="00A37F36">
            <w:pPr>
              <w:pStyle w:val="TAC"/>
              <w:rPr>
                <w:lang w:val="sv-SE"/>
              </w:rPr>
            </w:pPr>
            <w:r>
              <w:rPr>
                <w:lang w:val="sv-SE"/>
              </w:rPr>
              <w:t>85</w:t>
            </w:r>
          </w:p>
        </w:tc>
        <w:tc>
          <w:tcPr>
            <w:tcW w:w="1365" w:type="pct"/>
            <w:tcBorders>
              <w:top w:val="single" w:sz="4" w:space="0" w:color="auto"/>
              <w:left w:val="single" w:sz="4" w:space="0" w:color="auto"/>
              <w:bottom w:val="single" w:sz="4" w:space="0" w:color="auto"/>
              <w:right w:val="single" w:sz="4" w:space="0" w:color="auto"/>
            </w:tcBorders>
          </w:tcPr>
          <w:p w14:paraId="6138EE8C" w14:textId="1B1693F9" w:rsidR="00A37F36" w:rsidRDefault="00A37F36" w:rsidP="00A37F36">
            <w:pPr>
              <w:pStyle w:val="TAL"/>
              <w:rPr>
                <w:lang w:val="fr-FR"/>
              </w:rPr>
            </w:pPr>
            <w:r w:rsidRPr="005B0E01">
              <w:rPr>
                <w:lang w:val="en-US"/>
              </w:rPr>
              <w:t xml:space="preserve">L2TP </w:t>
            </w:r>
            <w:r>
              <w:rPr>
                <w:lang w:val="en-US"/>
              </w:rPr>
              <w:t>session release</w:t>
            </w:r>
          </w:p>
        </w:tc>
        <w:tc>
          <w:tcPr>
            <w:tcW w:w="2577" w:type="pct"/>
            <w:tcBorders>
              <w:top w:val="single" w:sz="4" w:space="0" w:color="auto"/>
              <w:left w:val="single" w:sz="4" w:space="0" w:color="auto"/>
              <w:bottom w:val="single" w:sz="4" w:space="0" w:color="auto"/>
              <w:right w:val="single" w:sz="4" w:space="0" w:color="auto"/>
            </w:tcBorders>
          </w:tcPr>
          <w:p w14:paraId="602452CA" w14:textId="408BC774"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session is released, e.g. in a PFCP Session Report Request message to delete the PFCP session </w:t>
            </w:r>
            <w:r w:rsidRPr="00392D7D">
              <w:rPr>
                <w:lang w:val="en-US"/>
              </w:rPr>
              <w:t xml:space="preserve">if </w:t>
            </w:r>
            <w:r>
              <w:rPr>
                <w:lang w:val="en-US"/>
              </w:rPr>
              <w:t xml:space="preserve">the corresponding L2TP session is terminated since the LNS initiated the release of the L2TP session. See </w:t>
            </w:r>
            <w:r w:rsidR="00981985">
              <w:rPr>
                <w:lang w:val="en-US"/>
              </w:rPr>
              <w:t>clause 5</w:t>
            </w:r>
            <w:r>
              <w:rPr>
                <w:lang w:val="en-US"/>
              </w:rPr>
              <w:t>.31.3.</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bookmarkStart w:id="5345" w:name="_PERM_MCCTEMPBM_CRPT05021087___7"/>
            <w:bookmarkEnd w:id="5345"/>
          </w:p>
        </w:tc>
        <w:tc>
          <w:tcPr>
            <w:tcW w:w="486" w:type="pct"/>
            <w:tcBorders>
              <w:top w:val="single" w:sz="4" w:space="0" w:color="auto"/>
              <w:left w:val="single" w:sz="4" w:space="0" w:color="auto"/>
              <w:bottom w:val="single" w:sz="4" w:space="0" w:color="auto"/>
              <w:right w:val="single" w:sz="4" w:space="0" w:color="auto"/>
            </w:tcBorders>
            <w:hideMark/>
          </w:tcPr>
          <w:p w14:paraId="37BDAF27" w14:textId="05249E39" w:rsidR="00EE5860" w:rsidRPr="00441CD0" w:rsidRDefault="00EE5860" w:rsidP="00BB0E1F">
            <w:pPr>
              <w:pStyle w:val="TAC"/>
              <w:rPr>
                <w:lang w:val="sv-SE"/>
              </w:rPr>
            </w:pPr>
            <w:r>
              <w:t>8</w:t>
            </w:r>
            <w:r w:rsidR="00433965">
              <w:t>2</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bookmarkEnd w:id="5322"/>
    </w:tbl>
    <w:p w14:paraId="42211ACC" w14:textId="77777777" w:rsidR="00EE5860" w:rsidRPr="00441CD0" w:rsidRDefault="00EE5860" w:rsidP="00EE5860">
      <w:pPr>
        <w:rPr>
          <w:lang w:val="x-none"/>
        </w:rPr>
      </w:pPr>
    </w:p>
    <w:p w14:paraId="0B0DCD51" w14:textId="77777777" w:rsidR="00EE5860" w:rsidRPr="00441CD0" w:rsidRDefault="00EE5860" w:rsidP="001A3E8D">
      <w:pPr>
        <w:pStyle w:val="Heading3"/>
        <w:rPr>
          <w:lang w:val="x-none"/>
        </w:rPr>
      </w:pPr>
      <w:bookmarkStart w:id="5346" w:name="_Toc19717347"/>
      <w:bookmarkStart w:id="5347" w:name="_Toc27490848"/>
      <w:bookmarkStart w:id="5348" w:name="_Toc27557141"/>
      <w:bookmarkStart w:id="5349" w:name="_Toc27724058"/>
      <w:bookmarkStart w:id="5350" w:name="_Toc36031132"/>
      <w:bookmarkStart w:id="5351" w:name="_Toc36043052"/>
      <w:bookmarkStart w:id="5352" w:name="_Toc36814377"/>
      <w:bookmarkStart w:id="5353" w:name="_Toc44689235"/>
      <w:bookmarkStart w:id="5354" w:name="_Toc44923989"/>
      <w:bookmarkStart w:id="5355" w:name="_Toc51860959"/>
      <w:bookmarkStart w:id="5356" w:name="_Toc57930730"/>
      <w:bookmarkStart w:id="5357" w:name="_Toc57931360"/>
      <w:bookmarkStart w:id="5358" w:name="_Toc98235915"/>
      <w:r w:rsidRPr="00441CD0">
        <w:t>8.</w:t>
      </w:r>
      <w:r w:rsidRPr="00441CD0">
        <w:rPr>
          <w:lang w:val="en-US"/>
        </w:rPr>
        <w:t>2.2</w:t>
      </w:r>
      <w:r w:rsidRPr="00441CD0">
        <w:tab/>
        <w:t>Source Interface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1A3E8D">
            <w:pPr>
              <w:pStyle w:val="TAC"/>
              <w:rPr>
                <w:lang w:eastAsia="zh-CN"/>
              </w:rPr>
            </w:pPr>
            <w:r w:rsidRPr="001A3E8D">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1A3E8D">
            <w:pPr>
              <w:pStyle w:val="TAH"/>
            </w:pPr>
            <w:r w:rsidRPr="001A3E8D">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823058">
            <w:pPr>
              <w:pStyle w:val="TAC"/>
              <w:rPr>
                <w:lang w:eastAsia="zh-CN"/>
              </w:rPr>
            </w:pPr>
            <w:r w:rsidRPr="00823058">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823058">
            <w:pPr>
              <w:pStyle w:val="TAC"/>
              <w:rPr>
                <w:lang w:eastAsia="zh-CN"/>
              </w:rPr>
            </w:pPr>
            <w:r w:rsidRPr="00823058">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823058">
            <w:pPr>
              <w:pStyle w:val="TAC"/>
              <w:rPr>
                <w:lang w:eastAsia="zh-CN"/>
              </w:rPr>
            </w:pPr>
            <w:r w:rsidRPr="00823058">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823058">
            <w:pPr>
              <w:pStyle w:val="TAC"/>
              <w:rPr>
                <w:lang w:eastAsia="zh-CN"/>
              </w:rPr>
            </w:pPr>
            <w:r w:rsidRPr="00823058">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823058">
            <w:pPr>
              <w:pStyle w:val="TAC"/>
              <w:rPr>
                <w:lang w:eastAsia="zh-CN"/>
              </w:rPr>
            </w:pPr>
            <w:r w:rsidRPr="00823058">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823058">
            <w:pPr>
              <w:pStyle w:val="TAC"/>
              <w:rPr>
                <w:lang w:eastAsia="zh-CN"/>
              </w:rPr>
            </w:pPr>
            <w:r w:rsidRPr="00823058">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1A3E8D">
      <w:pPr>
        <w:pStyle w:val="Heading3"/>
      </w:pPr>
      <w:bookmarkStart w:id="5359" w:name="_Toc19717348"/>
      <w:bookmarkStart w:id="5360" w:name="_Toc27490849"/>
      <w:bookmarkStart w:id="5361" w:name="_Toc27557142"/>
      <w:bookmarkStart w:id="5362" w:name="_Toc27724059"/>
      <w:bookmarkStart w:id="5363" w:name="_Toc36031133"/>
      <w:bookmarkStart w:id="5364" w:name="_Toc36043053"/>
      <w:bookmarkStart w:id="5365" w:name="_Toc36814378"/>
      <w:bookmarkStart w:id="5366" w:name="_Toc44689236"/>
      <w:bookmarkStart w:id="5367" w:name="_Toc44923990"/>
      <w:bookmarkStart w:id="5368" w:name="_Toc51860960"/>
      <w:bookmarkStart w:id="5369" w:name="_Toc57930731"/>
      <w:bookmarkStart w:id="5370" w:name="_Toc57931361"/>
      <w:bookmarkStart w:id="5371" w:name="_Toc98235916"/>
      <w:r w:rsidRPr="00441CD0">
        <w:t>8.2.3</w:t>
      </w:r>
      <w:r w:rsidRPr="00441CD0">
        <w:tab/>
        <w:t>F-TEID</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1A3E8D">
            <w:pPr>
              <w:pStyle w:val="TAC"/>
              <w:rPr>
                <w:lang w:eastAsia="zh-CN"/>
              </w:rPr>
            </w:pPr>
            <w:r w:rsidRPr="001A3E8D">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1A3E8D">
            <w:pPr>
              <w:pStyle w:val="TAC"/>
              <w:rPr>
                <w:lang w:eastAsia="zh-CN"/>
              </w:rPr>
            </w:pPr>
            <w:r w:rsidRPr="001A3E8D">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1A3E8D">
            <w:pPr>
              <w:pStyle w:val="TAC"/>
              <w:rPr>
                <w:lang w:eastAsia="zh-CN"/>
              </w:rPr>
            </w:pPr>
            <w:r w:rsidRPr="001A3E8D">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1A3E8D">
            <w:pPr>
              <w:pStyle w:val="TAC"/>
              <w:rPr>
                <w:lang w:eastAsia="zh-CN"/>
              </w:rPr>
            </w:pPr>
            <w:r w:rsidRPr="001A3E8D">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1A3E8D">
            <w:pPr>
              <w:pStyle w:val="TAC"/>
              <w:rPr>
                <w:lang w:eastAsia="zh-CN"/>
              </w:rPr>
            </w:pPr>
            <w:r w:rsidRPr="001A3E8D">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1A3E8D">
      <w:pPr>
        <w:pStyle w:val="Heading3"/>
      </w:pPr>
      <w:bookmarkStart w:id="5372" w:name="_Toc19717349"/>
      <w:bookmarkStart w:id="5373" w:name="_Toc27490850"/>
      <w:bookmarkStart w:id="5374" w:name="_Toc27557143"/>
      <w:bookmarkStart w:id="5375" w:name="_Toc27724060"/>
      <w:bookmarkStart w:id="5376" w:name="_Toc36031134"/>
      <w:bookmarkStart w:id="5377" w:name="_Toc36043054"/>
      <w:bookmarkStart w:id="5378" w:name="_Toc36814379"/>
      <w:bookmarkStart w:id="5379" w:name="_Toc44689237"/>
      <w:bookmarkStart w:id="5380" w:name="_Toc44923991"/>
      <w:bookmarkStart w:id="5381" w:name="_Toc51860961"/>
      <w:bookmarkStart w:id="5382" w:name="_Toc57930732"/>
      <w:bookmarkStart w:id="5383" w:name="_Toc57931362"/>
      <w:bookmarkStart w:id="5384" w:name="_Toc98235917"/>
      <w:r w:rsidRPr="00441CD0">
        <w:t>8.</w:t>
      </w:r>
      <w:r w:rsidRPr="00441CD0">
        <w:rPr>
          <w:lang w:val="en-US"/>
        </w:rPr>
        <w:t>2.4</w:t>
      </w:r>
      <w:r w:rsidRPr="00441CD0">
        <w:tab/>
        <w:t>Network Instance</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5AC6FBE2" w14:textId="47BFA0E6"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1A3E8D">
            <w:pPr>
              <w:pStyle w:val="TAC"/>
              <w:rPr>
                <w:lang w:eastAsia="zh-CN"/>
              </w:rPr>
            </w:pPr>
            <w:r w:rsidRPr="001A3E8D">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1A3E8D">
      <w:pPr>
        <w:pStyle w:val="Heading3"/>
      </w:pPr>
      <w:bookmarkStart w:id="5385" w:name="_Toc19717350"/>
      <w:bookmarkStart w:id="5386" w:name="_Toc27490851"/>
      <w:bookmarkStart w:id="5387" w:name="_Toc27557144"/>
      <w:bookmarkStart w:id="5388" w:name="_Toc27724061"/>
      <w:bookmarkStart w:id="5389" w:name="_Toc36031135"/>
      <w:bookmarkStart w:id="5390" w:name="_Toc36043055"/>
      <w:bookmarkStart w:id="5391" w:name="_Toc36814380"/>
      <w:bookmarkStart w:id="5392" w:name="_Toc44689238"/>
      <w:bookmarkStart w:id="5393" w:name="_Toc44923992"/>
      <w:bookmarkStart w:id="5394" w:name="_Toc51860962"/>
      <w:bookmarkStart w:id="5395" w:name="_Toc57930733"/>
      <w:bookmarkStart w:id="5396" w:name="_Toc57931363"/>
      <w:bookmarkStart w:id="5397" w:name="_Toc98235918"/>
      <w:r w:rsidRPr="00441CD0">
        <w:t>8.</w:t>
      </w:r>
      <w:r w:rsidRPr="00441CD0">
        <w:rPr>
          <w:lang w:val="en-US"/>
        </w:rPr>
        <w:t>2.5</w:t>
      </w:r>
      <w:r w:rsidRPr="00441CD0">
        <w:tab/>
        <w:t>SDF Filter</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1A3E8D">
            <w:pPr>
              <w:pStyle w:val="TAC"/>
              <w:rPr>
                <w:lang w:val="de-DE" w:eastAsia="zh-CN"/>
              </w:rPr>
            </w:pPr>
            <w:r w:rsidRPr="001A3E8D">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1A3E8D">
            <w:pPr>
              <w:pStyle w:val="TAC"/>
              <w:rPr>
                <w:lang w:eastAsia="zh-CN"/>
              </w:rPr>
            </w:pPr>
            <w:r w:rsidRPr="001A3E8D">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1A3E8D">
            <w:pPr>
              <w:pStyle w:val="TAC"/>
              <w:rPr>
                <w:lang w:eastAsia="zh-CN"/>
              </w:rPr>
            </w:pPr>
            <w:r w:rsidRPr="001A3E8D">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1A3E8D">
            <w:pPr>
              <w:pStyle w:val="TAC"/>
              <w:rPr>
                <w:lang w:eastAsia="zh-CN"/>
              </w:rPr>
            </w:pPr>
            <w:r w:rsidRPr="001A3E8D">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1A3E8D">
            <w:pPr>
              <w:pStyle w:val="TAC"/>
              <w:rPr>
                <w:lang w:eastAsia="zh-CN"/>
              </w:rPr>
            </w:pPr>
            <w:r w:rsidRPr="001A3E8D">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1A3E8D">
            <w:pPr>
              <w:pStyle w:val="TAC"/>
              <w:rPr>
                <w:lang w:eastAsia="zh-CN"/>
              </w:rPr>
            </w:pPr>
            <w:r w:rsidRPr="001A3E8D">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1A3E8D">
            <w:pPr>
              <w:pStyle w:val="TAC"/>
              <w:rPr>
                <w:lang w:eastAsia="zh-CN"/>
              </w:rPr>
            </w:pPr>
            <w:r w:rsidRPr="001A3E8D">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1A3E8D">
            <w:pPr>
              <w:pStyle w:val="TAC"/>
              <w:rPr>
                <w:lang w:eastAsia="zh-CN"/>
              </w:rPr>
            </w:pPr>
            <w:r w:rsidRPr="001A3E8D">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67687A">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1A3E8D">
      <w:pPr>
        <w:pStyle w:val="Heading3"/>
        <w:rPr>
          <w:lang w:val="x-none"/>
        </w:rPr>
      </w:pPr>
      <w:bookmarkStart w:id="5398" w:name="_Toc19717351"/>
      <w:bookmarkStart w:id="5399" w:name="_Toc27490852"/>
      <w:bookmarkStart w:id="5400" w:name="_Toc27557145"/>
      <w:bookmarkStart w:id="5401" w:name="_Toc27724062"/>
      <w:bookmarkStart w:id="5402" w:name="_Toc36031136"/>
      <w:bookmarkStart w:id="5403" w:name="_Toc36043056"/>
      <w:bookmarkStart w:id="5404" w:name="_Toc36814381"/>
      <w:bookmarkStart w:id="5405" w:name="_Toc44689239"/>
      <w:bookmarkStart w:id="5406" w:name="_Toc44923993"/>
      <w:bookmarkStart w:id="5407" w:name="_Toc51860963"/>
      <w:bookmarkStart w:id="5408" w:name="_Toc57930734"/>
      <w:bookmarkStart w:id="5409" w:name="_Toc57931364"/>
      <w:bookmarkStart w:id="5410" w:name="_Toc98235919"/>
      <w:r w:rsidRPr="00441CD0">
        <w:t>8.</w:t>
      </w:r>
      <w:r w:rsidRPr="00441CD0">
        <w:rPr>
          <w:lang w:val="en-US"/>
        </w:rPr>
        <w:t>2.6</w:t>
      </w:r>
      <w:r w:rsidRPr="00441CD0">
        <w:tab/>
        <w:t>Application ID</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1A3E8D">
      <w:pPr>
        <w:pStyle w:val="Heading3"/>
        <w:rPr>
          <w:lang w:val="x-none"/>
        </w:rPr>
      </w:pPr>
      <w:bookmarkStart w:id="5411" w:name="_Toc19717352"/>
      <w:bookmarkStart w:id="5412" w:name="_Toc27490853"/>
      <w:bookmarkStart w:id="5413" w:name="_Toc27557146"/>
      <w:bookmarkStart w:id="5414" w:name="_Toc27724063"/>
      <w:bookmarkStart w:id="5415" w:name="_Toc36031137"/>
      <w:bookmarkStart w:id="5416" w:name="_Toc36043057"/>
      <w:bookmarkStart w:id="5417" w:name="_Toc36814382"/>
      <w:bookmarkStart w:id="5418" w:name="_Toc44689240"/>
      <w:bookmarkStart w:id="5419" w:name="_Toc44923994"/>
      <w:bookmarkStart w:id="5420" w:name="_Toc51860964"/>
      <w:bookmarkStart w:id="5421" w:name="_Toc57930735"/>
      <w:bookmarkStart w:id="5422" w:name="_Toc57931365"/>
      <w:bookmarkStart w:id="5423" w:name="_Toc98235920"/>
      <w:r w:rsidRPr="00441CD0">
        <w:t>8.</w:t>
      </w:r>
      <w:r w:rsidRPr="00441CD0">
        <w:rPr>
          <w:lang w:val="en-US"/>
        </w:rPr>
        <w:t>2.7</w:t>
      </w:r>
      <w:r w:rsidRPr="00441CD0">
        <w:tab/>
        <w:t>Gate Status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1A3E8D">
            <w:pPr>
              <w:pStyle w:val="TAC"/>
              <w:rPr>
                <w:lang w:eastAsia="zh-CN"/>
              </w:rPr>
            </w:pPr>
            <w:r w:rsidRPr="001A3E8D">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1A3E8D">
      <w:pPr>
        <w:pStyle w:val="Heading3"/>
      </w:pPr>
      <w:bookmarkStart w:id="5424" w:name="_Toc19717353"/>
      <w:bookmarkStart w:id="5425" w:name="_Toc27490854"/>
      <w:bookmarkStart w:id="5426" w:name="_Toc27557147"/>
      <w:bookmarkStart w:id="5427" w:name="_Toc27724064"/>
      <w:bookmarkStart w:id="5428" w:name="_Toc36031138"/>
      <w:bookmarkStart w:id="5429" w:name="_Toc36043058"/>
      <w:bookmarkStart w:id="5430" w:name="_Toc36814383"/>
      <w:bookmarkStart w:id="5431" w:name="_Toc44689241"/>
      <w:bookmarkStart w:id="5432" w:name="_Toc44923995"/>
      <w:bookmarkStart w:id="5433" w:name="_Toc51860965"/>
      <w:bookmarkStart w:id="5434" w:name="_Toc57930736"/>
      <w:bookmarkStart w:id="5435" w:name="_Toc57931366"/>
      <w:bookmarkStart w:id="5436" w:name="_Toc98235921"/>
      <w:r w:rsidRPr="00441CD0">
        <w:t>8.</w:t>
      </w:r>
      <w:r w:rsidRPr="00441CD0">
        <w:rPr>
          <w:lang w:val="en-US"/>
        </w:rPr>
        <w:t>2.8</w:t>
      </w:r>
      <w:r w:rsidRPr="00441CD0">
        <w:tab/>
        <w:t>MBR</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1A3E8D">
            <w:pPr>
              <w:pStyle w:val="TAC"/>
              <w:rPr>
                <w:lang w:eastAsia="zh-CN"/>
              </w:rPr>
            </w:pPr>
            <w:r w:rsidRPr="001A3E8D">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1A3E8D">
            <w:pPr>
              <w:pStyle w:val="TAC"/>
              <w:rPr>
                <w:lang w:eastAsia="zh-CN"/>
              </w:rPr>
            </w:pPr>
            <w:r w:rsidRPr="001A3E8D">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1A3E8D">
      <w:pPr>
        <w:pStyle w:val="Heading3"/>
      </w:pPr>
      <w:bookmarkStart w:id="5437" w:name="_Toc19717354"/>
      <w:bookmarkStart w:id="5438" w:name="_Toc27490855"/>
      <w:bookmarkStart w:id="5439" w:name="_Toc27557148"/>
      <w:bookmarkStart w:id="5440" w:name="_Toc27724065"/>
      <w:bookmarkStart w:id="5441" w:name="_Toc36031139"/>
      <w:bookmarkStart w:id="5442" w:name="_Toc36043059"/>
      <w:bookmarkStart w:id="5443" w:name="_Toc36814384"/>
      <w:bookmarkStart w:id="5444" w:name="_Toc44689242"/>
      <w:bookmarkStart w:id="5445" w:name="_Toc44923996"/>
      <w:bookmarkStart w:id="5446" w:name="_Toc51860966"/>
      <w:bookmarkStart w:id="5447" w:name="_Toc57930737"/>
      <w:bookmarkStart w:id="5448" w:name="_Toc57931367"/>
      <w:bookmarkStart w:id="5449" w:name="_Toc98235922"/>
      <w:r w:rsidRPr="00441CD0">
        <w:t>8.</w:t>
      </w:r>
      <w:r w:rsidRPr="00441CD0">
        <w:rPr>
          <w:lang w:val="en-US"/>
        </w:rPr>
        <w:t>2.9</w:t>
      </w:r>
      <w:r w:rsidRPr="00441CD0">
        <w:tab/>
        <w:t>GBR</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1A3E8D">
            <w:pPr>
              <w:pStyle w:val="TAC"/>
              <w:rPr>
                <w:lang w:eastAsia="zh-CN"/>
              </w:rPr>
            </w:pPr>
            <w:r w:rsidRPr="001A3E8D">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1A3E8D">
            <w:pPr>
              <w:pStyle w:val="TAC"/>
              <w:rPr>
                <w:lang w:eastAsia="zh-CN"/>
              </w:rPr>
            </w:pPr>
            <w:r w:rsidRPr="001A3E8D">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1A3E8D">
      <w:pPr>
        <w:pStyle w:val="Heading3"/>
      </w:pPr>
      <w:bookmarkStart w:id="5450" w:name="_Toc19717355"/>
      <w:bookmarkStart w:id="5451" w:name="_Toc27490856"/>
      <w:bookmarkStart w:id="5452" w:name="_Toc27557149"/>
      <w:bookmarkStart w:id="5453" w:name="_Toc27724066"/>
      <w:bookmarkStart w:id="5454" w:name="_Toc36031140"/>
      <w:bookmarkStart w:id="5455" w:name="_Toc36043060"/>
      <w:bookmarkStart w:id="5456" w:name="_Toc36814385"/>
      <w:bookmarkStart w:id="5457" w:name="_Toc44689243"/>
      <w:bookmarkStart w:id="5458" w:name="_Toc44923997"/>
      <w:bookmarkStart w:id="5459" w:name="_Toc51860967"/>
      <w:bookmarkStart w:id="5460" w:name="_Toc57930738"/>
      <w:bookmarkStart w:id="5461" w:name="_Toc57931368"/>
      <w:bookmarkStart w:id="5462" w:name="_Toc98235923"/>
      <w:r w:rsidRPr="00441CD0">
        <w:t>8.</w:t>
      </w:r>
      <w:r w:rsidRPr="00441CD0">
        <w:rPr>
          <w:lang w:val="en-US"/>
        </w:rPr>
        <w:t>2.10</w:t>
      </w:r>
      <w:r w:rsidRPr="00441CD0">
        <w:tab/>
        <w:t>QER Correlation ID</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1A3E8D">
      <w:pPr>
        <w:pStyle w:val="Heading3"/>
      </w:pPr>
      <w:bookmarkStart w:id="5463" w:name="_Toc19717356"/>
      <w:bookmarkStart w:id="5464" w:name="_Toc27490857"/>
      <w:bookmarkStart w:id="5465" w:name="_Toc27557150"/>
      <w:bookmarkStart w:id="5466" w:name="_Toc27724067"/>
      <w:bookmarkStart w:id="5467" w:name="_Toc36031141"/>
      <w:bookmarkStart w:id="5468" w:name="_Toc36043061"/>
      <w:bookmarkStart w:id="5469" w:name="_Toc36814386"/>
      <w:bookmarkStart w:id="5470" w:name="_Toc44689244"/>
      <w:bookmarkStart w:id="5471" w:name="_Toc44923998"/>
      <w:bookmarkStart w:id="5472" w:name="_Toc51860968"/>
      <w:bookmarkStart w:id="5473" w:name="_Toc57930739"/>
      <w:bookmarkStart w:id="5474" w:name="_Toc57931369"/>
      <w:bookmarkStart w:id="5475" w:name="_Toc98235924"/>
      <w:r w:rsidRPr="00441CD0">
        <w:t>8.</w:t>
      </w:r>
      <w:r w:rsidRPr="00441CD0">
        <w:rPr>
          <w:lang w:val="en-US"/>
        </w:rPr>
        <w:t>2.11</w:t>
      </w:r>
      <w:r w:rsidRPr="00441CD0">
        <w:tab/>
        <w:t>Precedence</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1A3E8D">
      <w:pPr>
        <w:pStyle w:val="Heading3"/>
      </w:pPr>
      <w:bookmarkStart w:id="5476" w:name="_Toc19717357"/>
      <w:bookmarkStart w:id="5477" w:name="_Toc27490858"/>
      <w:bookmarkStart w:id="5478" w:name="_Toc27557151"/>
      <w:bookmarkStart w:id="5479" w:name="_Toc27724068"/>
      <w:bookmarkStart w:id="5480" w:name="_Toc36031142"/>
      <w:bookmarkStart w:id="5481" w:name="_Toc36043062"/>
      <w:bookmarkStart w:id="5482" w:name="_Toc36814387"/>
      <w:bookmarkStart w:id="5483" w:name="_Toc44689245"/>
      <w:bookmarkStart w:id="5484" w:name="_Toc44923999"/>
      <w:bookmarkStart w:id="5485" w:name="_Toc51860969"/>
      <w:bookmarkStart w:id="5486" w:name="_Toc57930740"/>
      <w:bookmarkStart w:id="5487" w:name="_Toc57931370"/>
      <w:bookmarkStart w:id="5488" w:name="_Toc98235925"/>
      <w:r w:rsidRPr="00441CD0">
        <w:t>8.</w:t>
      </w:r>
      <w:r w:rsidRPr="00441CD0">
        <w:rPr>
          <w:lang w:val="en-US"/>
        </w:rPr>
        <w:t>2.12</w:t>
      </w:r>
      <w:r w:rsidRPr="00441CD0">
        <w:tab/>
        <w:t>Transport Level Marking</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1A3E8D">
            <w:pPr>
              <w:pStyle w:val="TAC"/>
              <w:rPr>
                <w:lang w:eastAsia="zh-CN"/>
              </w:rPr>
            </w:pPr>
            <w:r w:rsidRPr="001A3E8D">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1A3E8D">
      <w:pPr>
        <w:pStyle w:val="Heading3"/>
      </w:pPr>
      <w:bookmarkStart w:id="5489" w:name="_Toc19717358"/>
      <w:bookmarkStart w:id="5490" w:name="_Toc27490859"/>
      <w:bookmarkStart w:id="5491" w:name="_Toc27557152"/>
      <w:bookmarkStart w:id="5492" w:name="_Toc27724069"/>
      <w:bookmarkStart w:id="5493" w:name="_Toc36031143"/>
      <w:bookmarkStart w:id="5494" w:name="_Toc36043063"/>
      <w:bookmarkStart w:id="5495" w:name="_Toc36814388"/>
      <w:bookmarkStart w:id="5496" w:name="_Toc44689246"/>
      <w:bookmarkStart w:id="5497" w:name="_Toc44924000"/>
      <w:bookmarkStart w:id="5498" w:name="_Toc51860970"/>
      <w:bookmarkStart w:id="5499" w:name="_Toc57930741"/>
      <w:bookmarkStart w:id="5500" w:name="_Toc57931371"/>
      <w:bookmarkStart w:id="5501" w:name="_Toc98235926"/>
      <w:r w:rsidRPr="00441CD0">
        <w:t>8.</w:t>
      </w:r>
      <w:r w:rsidRPr="00441CD0">
        <w:rPr>
          <w:lang w:val="en-US"/>
        </w:rPr>
        <w:t>2.13</w:t>
      </w:r>
      <w:r w:rsidRPr="00441CD0">
        <w:tab/>
        <w:t>Volume Threshold</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1A3E8D">
            <w:pPr>
              <w:pStyle w:val="TAC"/>
              <w:rPr>
                <w:lang w:eastAsia="zh-CN"/>
              </w:rPr>
            </w:pPr>
            <w:r w:rsidRPr="001A3E8D">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1A3E8D">
            <w:pPr>
              <w:pStyle w:val="TAC"/>
              <w:rPr>
                <w:lang w:eastAsia="zh-CN"/>
              </w:rPr>
            </w:pPr>
            <w:r w:rsidRPr="001A3E8D">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1A3E8D">
            <w:pPr>
              <w:pStyle w:val="TAC"/>
              <w:rPr>
                <w:lang w:eastAsia="zh-CN"/>
              </w:rPr>
            </w:pPr>
            <w:r w:rsidRPr="001A3E8D">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1A3E8D">
      <w:pPr>
        <w:pStyle w:val="Heading3"/>
      </w:pPr>
      <w:bookmarkStart w:id="5502" w:name="_Toc19717359"/>
      <w:bookmarkStart w:id="5503" w:name="_Toc27490860"/>
      <w:bookmarkStart w:id="5504" w:name="_Toc27557153"/>
      <w:bookmarkStart w:id="5505" w:name="_Toc27724070"/>
      <w:bookmarkStart w:id="5506" w:name="_Toc36031144"/>
      <w:bookmarkStart w:id="5507" w:name="_Toc36043064"/>
      <w:bookmarkStart w:id="5508" w:name="_Toc36814389"/>
      <w:bookmarkStart w:id="5509" w:name="_Toc44689247"/>
      <w:bookmarkStart w:id="5510" w:name="_Toc44924001"/>
      <w:bookmarkStart w:id="5511" w:name="_Toc51860971"/>
      <w:bookmarkStart w:id="5512" w:name="_Toc57930742"/>
      <w:bookmarkStart w:id="5513" w:name="_Toc57931372"/>
      <w:bookmarkStart w:id="5514" w:name="_Toc98235927"/>
      <w:r w:rsidRPr="00441CD0">
        <w:t>8.</w:t>
      </w:r>
      <w:r w:rsidRPr="00441CD0">
        <w:rPr>
          <w:lang w:val="en-US"/>
        </w:rPr>
        <w:t>2.14</w:t>
      </w:r>
      <w:r w:rsidRPr="00441CD0">
        <w:tab/>
        <w:t>Time Threshold</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1A3E8D">
      <w:pPr>
        <w:pStyle w:val="Heading3"/>
      </w:pPr>
      <w:bookmarkStart w:id="5515" w:name="_Toc19717360"/>
      <w:bookmarkStart w:id="5516" w:name="_Toc27490861"/>
      <w:bookmarkStart w:id="5517" w:name="_Toc27557154"/>
      <w:bookmarkStart w:id="5518" w:name="_Toc27724071"/>
      <w:bookmarkStart w:id="5519" w:name="_Toc36031145"/>
      <w:bookmarkStart w:id="5520" w:name="_Toc36043065"/>
      <w:bookmarkStart w:id="5521" w:name="_Toc36814390"/>
      <w:bookmarkStart w:id="5522" w:name="_Toc44689248"/>
      <w:bookmarkStart w:id="5523" w:name="_Toc44924002"/>
      <w:bookmarkStart w:id="5524" w:name="_Toc51860972"/>
      <w:bookmarkStart w:id="5525" w:name="_Toc57930743"/>
      <w:bookmarkStart w:id="5526" w:name="_Toc57931373"/>
      <w:bookmarkStart w:id="5527" w:name="_Toc98235928"/>
      <w:r w:rsidRPr="00441CD0">
        <w:t>8.</w:t>
      </w:r>
      <w:r w:rsidRPr="00441CD0">
        <w:rPr>
          <w:lang w:val="en-US"/>
        </w:rPr>
        <w:t>2.15</w:t>
      </w:r>
      <w:r w:rsidRPr="00441CD0">
        <w:tab/>
        <w:t>Monitoring Time</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1A3E8D">
      <w:pPr>
        <w:pStyle w:val="Heading3"/>
      </w:pPr>
      <w:bookmarkStart w:id="5528" w:name="_Toc19717361"/>
      <w:bookmarkStart w:id="5529" w:name="_Toc27490862"/>
      <w:bookmarkStart w:id="5530" w:name="_Toc27557155"/>
      <w:bookmarkStart w:id="5531" w:name="_Toc27724072"/>
      <w:bookmarkStart w:id="5532" w:name="_Toc36031146"/>
      <w:bookmarkStart w:id="5533" w:name="_Toc36043066"/>
      <w:bookmarkStart w:id="5534" w:name="_Toc36814391"/>
      <w:bookmarkStart w:id="5535" w:name="_Toc44689249"/>
      <w:bookmarkStart w:id="5536" w:name="_Toc44924003"/>
      <w:bookmarkStart w:id="5537" w:name="_Toc51860973"/>
      <w:bookmarkStart w:id="5538" w:name="_Toc57930744"/>
      <w:bookmarkStart w:id="5539" w:name="_Toc57931374"/>
      <w:bookmarkStart w:id="5540" w:name="_Toc98235929"/>
      <w:r w:rsidRPr="00441CD0">
        <w:t>8.</w:t>
      </w:r>
      <w:r w:rsidRPr="00441CD0">
        <w:rPr>
          <w:lang w:val="en-US"/>
        </w:rPr>
        <w:t>2.16</w:t>
      </w:r>
      <w:r w:rsidRPr="00441CD0">
        <w:tab/>
        <w:t>Subsequent Volume Threshold</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1A3E8D">
            <w:pPr>
              <w:pStyle w:val="TAC"/>
              <w:rPr>
                <w:lang w:eastAsia="zh-CN"/>
              </w:rPr>
            </w:pPr>
            <w:r w:rsidRPr="001A3E8D">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1A3E8D">
            <w:pPr>
              <w:pStyle w:val="TAC"/>
              <w:rPr>
                <w:lang w:eastAsia="zh-CN"/>
              </w:rPr>
            </w:pPr>
            <w:r w:rsidRPr="001A3E8D">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1A3E8D">
            <w:pPr>
              <w:pStyle w:val="TAC"/>
              <w:rPr>
                <w:lang w:eastAsia="zh-CN"/>
              </w:rPr>
            </w:pPr>
            <w:r w:rsidRPr="001A3E8D">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1A3E8D">
      <w:pPr>
        <w:pStyle w:val="Heading3"/>
      </w:pPr>
      <w:bookmarkStart w:id="5541" w:name="_Toc19717362"/>
      <w:bookmarkStart w:id="5542" w:name="_Toc27490863"/>
      <w:bookmarkStart w:id="5543" w:name="_Toc27557156"/>
      <w:bookmarkStart w:id="5544" w:name="_Toc27724073"/>
      <w:bookmarkStart w:id="5545" w:name="_Toc36031147"/>
      <w:bookmarkStart w:id="5546" w:name="_Toc36043067"/>
      <w:bookmarkStart w:id="5547" w:name="_Toc36814392"/>
      <w:bookmarkStart w:id="5548" w:name="_Toc44689250"/>
      <w:bookmarkStart w:id="5549" w:name="_Toc44924004"/>
      <w:bookmarkStart w:id="5550" w:name="_Toc51860974"/>
      <w:bookmarkStart w:id="5551" w:name="_Toc57930745"/>
      <w:bookmarkStart w:id="5552" w:name="_Toc57931375"/>
      <w:bookmarkStart w:id="5553" w:name="_Toc98235930"/>
      <w:r w:rsidRPr="00441CD0">
        <w:t>8.</w:t>
      </w:r>
      <w:r w:rsidRPr="00441CD0">
        <w:rPr>
          <w:lang w:val="en-US"/>
        </w:rPr>
        <w:t>2.17</w:t>
      </w:r>
      <w:r w:rsidRPr="00441CD0">
        <w:tab/>
        <w:t>Subsequent Time Threshold</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1A3E8D">
      <w:pPr>
        <w:pStyle w:val="Heading3"/>
      </w:pPr>
      <w:bookmarkStart w:id="5554" w:name="_Toc19717363"/>
      <w:bookmarkStart w:id="5555" w:name="_Toc27490864"/>
      <w:bookmarkStart w:id="5556" w:name="_Toc27557157"/>
      <w:bookmarkStart w:id="5557" w:name="_Toc27724074"/>
      <w:bookmarkStart w:id="5558" w:name="_Toc36031148"/>
      <w:bookmarkStart w:id="5559" w:name="_Toc36043068"/>
      <w:bookmarkStart w:id="5560" w:name="_Toc36814393"/>
      <w:bookmarkStart w:id="5561" w:name="_Toc44689251"/>
      <w:bookmarkStart w:id="5562" w:name="_Toc44924005"/>
      <w:bookmarkStart w:id="5563" w:name="_Toc51860975"/>
      <w:bookmarkStart w:id="5564" w:name="_Toc57930746"/>
      <w:bookmarkStart w:id="5565" w:name="_Toc57931376"/>
      <w:bookmarkStart w:id="5566" w:name="_Toc98235931"/>
      <w:r w:rsidRPr="00441CD0">
        <w:t>8.</w:t>
      </w:r>
      <w:r w:rsidRPr="00441CD0">
        <w:rPr>
          <w:lang w:val="en-US"/>
        </w:rPr>
        <w:t>2.18</w:t>
      </w:r>
      <w:r w:rsidRPr="00441CD0">
        <w:tab/>
        <w:t>Inactivity Detection Time</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1A3E8D">
      <w:pPr>
        <w:pStyle w:val="Heading3"/>
      </w:pPr>
      <w:bookmarkStart w:id="5567" w:name="_Toc19717364"/>
      <w:bookmarkStart w:id="5568" w:name="_Toc27490865"/>
      <w:bookmarkStart w:id="5569" w:name="_Toc27557158"/>
      <w:bookmarkStart w:id="5570" w:name="_Toc27724075"/>
      <w:bookmarkStart w:id="5571" w:name="_Toc36031149"/>
      <w:bookmarkStart w:id="5572" w:name="_Toc36043069"/>
      <w:bookmarkStart w:id="5573" w:name="_Toc36814394"/>
      <w:bookmarkStart w:id="5574" w:name="_Toc44689252"/>
      <w:bookmarkStart w:id="5575" w:name="_Toc44924006"/>
      <w:bookmarkStart w:id="5576" w:name="_Toc51860976"/>
      <w:bookmarkStart w:id="5577" w:name="_Toc57930747"/>
      <w:bookmarkStart w:id="5578" w:name="_Toc57931377"/>
      <w:bookmarkStart w:id="5579" w:name="_Toc98235932"/>
      <w:r w:rsidRPr="00441CD0">
        <w:t>8.</w:t>
      </w:r>
      <w:r w:rsidRPr="00441CD0">
        <w:rPr>
          <w:lang w:val="en-US"/>
        </w:rPr>
        <w:t>2.19</w:t>
      </w:r>
      <w:r w:rsidRPr="00441CD0">
        <w:tab/>
        <w:t>Reporting Triggers</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1A3E8D">
            <w:pPr>
              <w:pStyle w:val="TAC"/>
              <w:rPr>
                <w:lang w:eastAsia="zh-CN"/>
              </w:rPr>
            </w:pPr>
            <w:r w:rsidRPr="001A3E8D">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1A3E8D">
            <w:pPr>
              <w:pStyle w:val="TAC"/>
              <w:rPr>
                <w:lang w:val="sv-SE"/>
              </w:rPr>
            </w:pPr>
            <w:r w:rsidRPr="001A3E8D">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1A3E8D">
            <w:pPr>
              <w:pStyle w:val="TAC"/>
              <w:rPr>
                <w:lang w:val="sv-SE"/>
              </w:rPr>
            </w:pPr>
            <w:r w:rsidRPr="001A3E8D">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1A3E8D">
      <w:pPr>
        <w:pStyle w:val="Heading3"/>
      </w:pPr>
      <w:bookmarkStart w:id="5580" w:name="_Toc19717365"/>
      <w:bookmarkStart w:id="5581" w:name="_Toc27490866"/>
      <w:bookmarkStart w:id="5582" w:name="_Toc27557159"/>
      <w:bookmarkStart w:id="5583" w:name="_Toc27724076"/>
      <w:bookmarkStart w:id="5584" w:name="_Toc36031150"/>
      <w:bookmarkStart w:id="5585" w:name="_Toc36043070"/>
      <w:bookmarkStart w:id="5586" w:name="_Toc36814395"/>
      <w:bookmarkStart w:id="5587" w:name="_Toc44689253"/>
      <w:bookmarkStart w:id="5588" w:name="_Toc44924007"/>
      <w:bookmarkStart w:id="5589" w:name="_Toc51860977"/>
      <w:bookmarkStart w:id="5590" w:name="_Toc57930748"/>
      <w:bookmarkStart w:id="5591" w:name="_Toc57931378"/>
      <w:bookmarkStart w:id="5592" w:name="_Toc98235933"/>
      <w:r w:rsidRPr="00441CD0">
        <w:t>8.</w:t>
      </w:r>
      <w:r w:rsidRPr="00441CD0">
        <w:rPr>
          <w:lang w:val="en-US"/>
        </w:rPr>
        <w:t>2.20</w:t>
      </w:r>
      <w:r w:rsidRPr="00441CD0">
        <w:tab/>
        <w:t>Redirect Information</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0655E331" w14:textId="77777777" w:rsidR="00EE5860" w:rsidRPr="00441CD0" w:rsidRDefault="00EE5860" w:rsidP="001A3E8D">
      <w:r w:rsidRPr="001A3E8D">
        <w:t>Redirect Information is coded as depicted in Figure 8.2.20-1.</w:t>
      </w:r>
    </w:p>
    <w:p w14:paraId="764F7AF7" w14:textId="77777777" w:rsidR="00DA7C9B" w:rsidRPr="001A3E8D" w:rsidRDefault="00DA7C9B" w:rsidP="000B2E1A">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DA7C9B" w:rsidRPr="005F07F4" w14:paraId="01F7AB88" w14:textId="77777777" w:rsidTr="00FD71B5">
        <w:trPr>
          <w:jc w:val="center"/>
        </w:trPr>
        <w:tc>
          <w:tcPr>
            <w:tcW w:w="151" w:type="dxa"/>
            <w:tcBorders>
              <w:top w:val="single" w:sz="6" w:space="0" w:color="auto"/>
              <w:left w:val="single" w:sz="6" w:space="0" w:color="auto"/>
              <w:bottom w:val="nil"/>
              <w:right w:val="nil"/>
            </w:tcBorders>
          </w:tcPr>
          <w:p w14:paraId="622D52A2" w14:textId="77777777" w:rsidR="00DA7C9B" w:rsidRPr="001A3E8D" w:rsidRDefault="00DA7C9B" w:rsidP="00233F2E">
            <w:pPr>
              <w:spacing w:after="0"/>
            </w:pPr>
          </w:p>
        </w:tc>
        <w:tc>
          <w:tcPr>
            <w:tcW w:w="1104" w:type="dxa"/>
            <w:tcBorders>
              <w:top w:val="single" w:sz="6" w:space="0" w:color="auto"/>
              <w:left w:val="nil"/>
              <w:bottom w:val="nil"/>
              <w:right w:val="nil"/>
            </w:tcBorders>
          </w:tcPr>
          <w:p w14:paraId="7FC80942" w14:textId="77777777" w:rsidR="00DA7C9B" w:rsidRPr="00233F2E" w:rsidRDefault="00DA7C9B" w:rsidP="00233F2E">
            <w:pPr>
              <w:spacing w:after="0"/>
              <w:rPr>
                <w:rFonts w:ascii="Arial" w:hAnsi="Arial" w:cs="Arial"/>
                <w:b/>
                <w:sz w:val="18"/>
                <w:szCs w:val="18"/>
              </w:rPr>
            </w:pPr>
          </w:p>
        </w:tc>
        <w:tc>
          <w:tcPr>
            <w:tcW w:w="4715" w:type="dxa"/>
            <w:gridSpan w:val="8"/>
            <w:tcBorders>
              <w:top w:val="single" w:sz="6" w:space="0" w:color="auto"/>
              <w:left w:val="nil"/>
              <w:bottom w:val="nil"/>
              <w:right w:val="nil"/>
            </w:tcBorders>
            <w:hideMark/>
          </w:tcPr>
          <w:p w14:paraId="38182535" w14:textId="77777777" w:rsidR="00DA7C9B" w:rsidRPr="00233F2E" w:rsidRDefault="00DA7C9B" w:rsidP="00233F2E">
            <w:pPr>
              <w:spacing w:after="0"/>
              <w:jc w:val="center"/>
              <w:rPr>
                <w:rFonts w:ascii="Arial" w:hAnsi="Arial" w:cs="Arial"/>
                <w:b/>
                <w:sz w:val="18"/>
                <w:szCs w:val="18"/>
              </w:rPr>
            </w:pPr>
            <w:r w:rsidRPr="00233F2E">
              <w:rPr>
                <w:rFonts w:ascii="Arial" w:hAnsi="Arial" w:cs="Arial"/>
                <w:b/>
                <w:sz w:val="18"/>
                <w:szCs w:val="18"/>
              </w:rPr>
              <w:t>Bits</w:t>
            </w:r>
          </w:p>
        </w:tc>
        <w:tc>
          <w:tcPr>
            <w:tcW w:w="588" w:type="dxa"/>
            <w:tcBorders>
              <w:top w:val="single" w:sz="6" w:space="0" w:color="auto"/>
              <w:left w:val="nil"/>
              <w:bottom w:val="nil"/>
              <w:right w:val="single" w:sz="6" w:space="0" w:color="auto"/>
            </w:tcBorders>
          </w:tcPr>
          <w:p w14:paraId="11584264" w14:textId="77777777" w:rsidR="00DA7C9B" w:rsidRPr="00233F2E" w:rsidRDefault="00DA7C9B" w:rsidP="00233F2E">
            <w:pPr>
              <w:spacing w:after="0"/>
              <w:rPr>
                <w:rFonts w:ascii="Arial" w:hAnsi="Arial" w:cs="Arial"/>
                <w:sz w:val="18"/>
                <w:szCs w:val="18"/>
              </w:rPr>
            </w:pPr>
          </w:p>
        </w:tc>
      </w:tr>
      <w:tr w:rsidR="00DA7C9B" w:rsidRPr="005F07F4" w14:paraId="3471A5FE" w14:textId="77777777" w:rsidTr="00FD71B5">
        <w:trPr>
          <w:jc w:val="center"/>
        </w:trPr>
        <w:tc>
          <w:tcPr>
            <w:tcW w:w="151" w:type="dxa"/>
            <w:tcBorders>
              <w:top w:val="nil"/>
              <w:left w:val="single" w:sz="6" w:space="0" w:color="auto"/>
              <w:bottom w:val="nil"/>
              <w:right w:val="nil"/>
            </w:tcBorders>
          </w:tcPr>
          <w:p w14:paraId="157C3289" w14:textId="77777777" w:rsidR="00DA7C9B" w:rsidRPr="001A3E8D" w:rsidRDefault="00DA7C9B" w:rsidP="00233F2E">
            <w:pPr>
              <w:spacing w:after="0"/>
            </w:pPr>
          </w:p>
        </w:tc>
        <w:tc>
          <w:tcPr>
            <w:tcW w:w="1104" w:type="dxa"/>
            <w:tcBorders>
              <w:top w:val="nil"/>
              <w:left w:val="nil"/>
              <w:bottom w:val="nil"/>
              <w:right w:val="nil"/>
            </w:tcBorders>
            <w:hideMark/>
          </w:tcPr>
          <w:p w14:paraId="58AB791A"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Octets</w:t>
            </w:r>
          </w:p>
        </w:tc>
        <w:tc>
          <w:tcPr>
            <w:tcW w:w="589" w:type="dxa"/>
            <w:tcBorders>
              <w:top w:val="nil"/>
              <w:left w:val="nil"/>
              <w:bottom w:val="single" w:sz="4" w:space="0" w:color="auto"/>
              <w:right w:val="nil"/>
            </w:tcBorders>
            <w:hideMark/>
          </w:tcPr>
          <w:p w14:paraId="4551C84A"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8</w:t>
            </w:r>
          </w:p>
        </w:tc>
        <w:tc>
          <w:tcPr>
            <w:tcW w:w="589" w:type="dxa"/>
            <w:tcBorders>
              <w:top w:val="nil"/>
              <w:left w:val="nil"/>
              <w:bottom w:val="single" w:sz="4" w:space="0" w:color="auto"/>
              <w:right w:val="nil"/>
            </w:tcBorders>
            <w:hideMark/>
          </w:tcPr>
          <w:p w14:paraId="6D7DA3A9"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7</w:t>
            </w:r>
          </w:p>
        </w:tc>
        <w:tc>
          <w:tcPr>
            <w:tcW w:w="589" w:type="dxa"/>
            <w:tcBorders>
              <w:top w:val="nil"/>
              <w:left w:val="nil"/>
              <w:bottom w:val="single" w:sz="4" w:space="0" w:color="auto"/>
              <w:right w:val="nil"/>
            </w:tcBorders>
            <w:hideMark/>
          </w:tcPr>
          <w:p w14:paraId="07FC7000"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6</w:t>
            </w:r>
          </w:p>
        </w:tc>
        <w:tc>
          <w:tcPr>
            <w:tcW w:w="591" w:type="dxa"/>
            <w:tcBorders>
              <w:top w:val="nil"/>
              <w:left w:val="nil"/>
              <w:bottom w:val="single" w:sz="4" w:space="0" w:color="auto"/>
              <w:right w:val="nil"/>
            </w:tcBorders>
            <w:hideMark/>
          </w:tcPr>
          <w:p w14:paraId="7A616F29"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5</w:t>
            </w:r>
          </w:p>
        </w:tc>
        <w:tc>
          <w:tcPr>
            <w:tcW w:w="589" w:type="dxa"/>
            <w:tcBorders>
              <w:top w:val="nil"/>
              <w:left w:val="nil"/>
              <w:bottom w:val="single" w:sz="4" w:space="0" w:color="auto"/>
              <w:right w:val="nil"/>
            </w:tcBorders>
            <w:hideMark/>
          </w:tcPr>
          <w:p w14:paraId="06F27CD2"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4</w:t>
            </w:r>
          </w:p>
        </w:tc>
        <w:tc>
          <w:tcPr>
            <w:tcW w:w="588" w:type="dxa"/>
            <w:tcBorders>
              <w:top w:val="nil"/>
              <w:left w:val="nil"/>
              <w:bottom w:val="single" w:sz="4" w:space="0" w:color="auto"/>
              <w:right w:val="nil"/>
            </w:tcBorders>
            <w:hideMark/>
          </w:tcPr>
          <w:p w14:paraId="1FAB40C2"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3</w:t>
            </w:r>
          </w:p>
        </w:tc>
        <w:tc>
          <w:tcPr>
            <w:tcW w:w="619" w:type="dxa"/>
            <w:tcBorders>
              <w:top w:val="nil"/>
              <w:left w:val="nil"/>
              <w:bottom w:val="single" w:sz="4" w:space="0" w:color="auto"/>
              <w:right w:val="nil"/>
            </w:tcBorders>
            <w:hideMark/>
          </w:tcPr>
          <w:p w14:paraId="07E01C5C"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2</w:t>
            </w:r>
          </w:p>
        </w:tc>
        <w:tc>
          <w:tcPr>
            <w:tcW w:w="561" w:type="dxa"/>
            <w:tcBorders>
              <w:top w:val="nil"/>
              <w:left w:val="nil"/>
              <w:bottom w:val="single" w:sz="4" w:space="0" w:color="auto"/>
              <w:right w:val="nil"/>
            </w:tcBorders>
            <w:hideMark/>
          </w:tcPr>
          <w:p w14:paraId="3BACACA5" w14:textId="77777777" w:rsidR="00DA7C9B" w:rsidRPr="00233F2E" w:rsidRDefault="00DA7C9B" w:rsidP="00233F2E">
            <w:pPr>
              <w:spacing w:after="0"/>
              <w:rPr>
                <w:rFonts w:ascii="Arial" w:hAnsi="Arial" w:cs="Arial"/>
                <w:b/>
                <w:sz w:val="18"/>
                <w:szCs w:val="18"/>
              </w:rPr>
            </w:pPr>
            <w:r w:rsidRPr="00233F2E">
              <w:rPr>
                <w:rFonts w:ascii="Arial" w:hAnsi="Arial" w:cs="Arial"/>
                <w:b/>
                <w:sz w:val="18"/>
                <w:szCs w:val="18"/>
              </w:rPr>
              <w:t>1</w:t>
            </w:r>
          </w:p>
        </w:tc>
        <w:tc>
          <w:tcPr>
            <w:tcW w:w="588" w:type="dxa"/>
            <w:tcBorders>
              <w:top w:val="nil"/>
              <w:left w:val="nil"/>
              <w:bottom w:val="nil"/>
              <w:right w:val="single" w:sz="6" w:space="0" w:color="auto"/>
            </w:tcBorders>
          </w:tcPr>
          <w:p w14:paraId="6A680AC2" w14:textId="77777777" w:rsidR="00DA7C9B" w:rsidRPr="00233F2E" w:rsidRDefault="00DA7C9B" w:rsidP="00233F2E">
            <w:pPr>
              <w:spacing w:after="0"/>
              <w:rPr>
                <w:rFonts w:ascii="Arial" w:hAnsi="Arial" w:cs="Arial"/>
                <w:sz w:val="18"/>
                <w:szCs w:val="18"/>
              </w:rPr>
            </w:pPr>
          </w:p>
        </w:tc>
      </w:tr>
      <w:tr w:rsidR="00DA7C9B" w:rsidRPr="005F07F4" w14:paraId="7948C86D" w14:textId="77777777" w:rsidTr="00FD71B5">
        <w:trPr>
          <w:jc w:val="center"/>
        </w:trPr>
        <w:tc>
          <w:tcPr>
            <w:tcW w:w="151" w:type="dxa"/>
            <w:tcBorders>
              <w:top w:val="nil"/>
              <w:left w:val="single" w:sz="6" w:space="0" w:color="auto"/>
              <w:bottom w:val="nil"/>
              <w:right w:val="nil"/>
            </w:tcBorders>
          </w:tcPr>
          <w:p w14:paraId="06F9E23C"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3B68CCEC"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3E8A4B42"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Type = 38 (decimal)</w:t>
            </w:r>
          </w:p>
        </w:tc>
        <w:tc>
          <w:tcPr>
            <w:tcW w:w="588" w:type="dxa"/>
            <w:tcBorders>
              <w:top w:val="nil"/>
              <w:left w:val="single" w:sz="4" w:space="0" w:color="auto"/>
              <w:bottom w:val="nil"/>
              <w:right w:val="single" w:sz="6" w:space="0" w:color="auto"/>
            </w:tcBorders>
          </w:tcPr>
          <w:p w14:paraId="5A75EE6E" w14:textId="77777777" w:rsidR="00DA7C9B" w:rsidRPr="00233F2E" w:rsidRDefault="00DA7C9B" w:rsidP="00233F2E">
            <w:pPr>
              <w:spacing w:after="0"/>
              <w:rPr>
                <w:rFonts w:ascii="Arial" w:hAnsi="Arial" w:cs="Arial"/>
                <w:sz w:val="18"/>
                <w:szCs w:val="18"/>
              </w:rPr>
            </w:pPr>
          </w:p>
        </w:tc>
      </w:tr>
      <w:tr w:rsidR="00DA7C9B" w:rsidRPr="005F07F4" w14:paraId="655D04F6" w14:textId="77777777" w:rsidTr="00FD71B5">
        <w:trPr>
          <w:jc w:val="center"/>
        </w:trPr>
        <w:tc>
          <w:tcPr>
            <w:tcW w:w="151" w:type="dxa"/>
            <w:tcBorders>
              <w:top w:val="nil"/>
              <w:left w:val="single" w:sz="6" w:space="0" w:color="auto"/>
              <w:bottom w:val="nil"/>
              <w:right w:val="nil"/>
            </w:tcBorders>
          </w:tcPr>
          <w:p w14:paraId="783DEEF6"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7B054CD3"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1561256E"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Length = n</w:t>
            </w:r>
          </w:p>
        </w:tc>
        <w:tc>
          <w:tcPr>
            <w:tcW w:w="588" w:type="dxa"/>
            <w:tcBorders>
              <w:top w:val="nil"/>
              <w:left w:val="single" w:sz="4" w:space="0" w:color="auto"/>
              <w:bottom w:val="nil"/>
              <w:right w:val="single" w:sz="6" w:space="0" w:color="auto"/>
            </w:tcBorders>
          </w:tcPr>
          <w:p w14:paraId="4AE59A4B" w14:textId="77777777" w:rsidR="00DA7C9B" w:rsidRPr="00233F2E" w:rsidRDefault="00DA7C9B" w:rsidP="00233F2E">
            <w:pPr>
              <w:spacing w:after="0"/>
              <w:rPr>
                <w:rFonts w:ascii="Arial" w:hAnsi="Arial" w:cs="Arial"/>
                <w:sz w:val="18"/>
                <w:szCs w:val="18"/>
              </w:rPr>
            </w:pPr>
          </w:p>
        </w:tc>
      </w:tr>
      <w:tr w:rsidR="00DA7C9B" w:rsidRPr="005F07F4" w14:paraId="784382E5" w14:textId="77777777" w:rsidTr="00FD71B5">
        <w:trPr>
          <w:jc w:val="center"/>
        </w:trPr>
        <w:tc>
          <w:tcPr>
            <w:tcW w:w="151" w:type="dxa"/>
            <w:tcBorders>
              <w:top w:val="nil"/>
              <w:left w:val="single" w:sz="6" w:space="0" w:color="auto"/>
              <w:bottom w:val="nil"/>
              <w:right w:val="nil"/>
            </w:tcBorders>
          </w:tcPr>
          <w:p w14:paraId="3C9449C7"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1FDF2D2A"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4FD45DE1" w14:textId="77777777" w:rsidR="00DA7C9B" w:rsidRPr="00233F2E" w:rsidRDefault="00DA7C9B" w:rsidP="00233F2E">
            <w:pPr>
              <w:spacing w:after="0"/>
              <w:jc w:val="center"/>
              <w:rPr>
                <w:rFonts w:ascii="Arial" w:hAnsi="Arial" w:cs="Arial"/>
                <w:sz w:val="18"/>
                <w:szCs w:val="18"/>
                <w:lang w:eastAsia="zh-CN"/>
              </w:rPr>
            </w:pPr>
            <w:r w:rsidRPr="00233F2E">
              <w:rPr>
                <w:rFonts w:ascii="Arial" w:hAnsi="Arial" w:cs="Arial"/>
                <w:sz w:val="18"/>
                <w:szCs w:val="18"/>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21224E5E" w14:textId="77777777" w:rsidR="00DA7C9B" w:rsidRPr="00233F2E" w:rsidRDefault="00DA7C9B" w:rsidP="00233F2E">
            <w:pPr>
              <w:spacing w:after="0"/>
              <w:jc w:val="center"/>
              <w:rPr>
                <w:rFonts w:ascii="Arial" w:hAnsi="Arial" w:cs="Arial"/>
                <w:sz w:val="18"/>
                <w:szCs w:val="18"/>
                <w:lang w:val="de-DE"/>
              </w:rPr>
            </w:pPr>
            <w:r w:rsidRPr="00233F2E">
              <w:rPr>
                <w:rFonts w:ascii="Arial" w:hAnsi="Arial" w:cs="Arial"/>
                <w:sz w:val="18"/>
                <w:szCs w:val="18"/>
              </w:rPr>
              <w:t>Redirect Address Type</w:t>
            </w:r>
          </w:p>
        </w:tc>
        <w:tc>
          <w:tcPr>
            <w:tcW w:w="588" w:type="dxa"/>
            <w:tcBorders>
              <w:top w:val="nil"/>
              <w:left w:val="single" w:sz="4" w:space="0" w:color="auto"/>
              <w:bottom w:val="nil"/>
              <w:right w:val="single" w:sz="6" w:space="0" w:color="auto"/>
            </w:tcBorders>
          </w:tcPr>
          <w:p w14:paraId="3C252685" w14:textId="77777777" w:rsidR="00DA7C9B" w:rsidRPr="00233F2E" w:rsidRDefault="00DA7C9B" w:rsidP="00233F2E">
            <w:pPr>
              <w:spacing w:after="0"/>
              <w:rPr>
                <w:rFonts w:ascii="Arial" w:hAnsi="Arial" w:cs="Arial"/>
                <w:sz w:val="18"/>
                <w:szCs w:val="18"/>
              </w:rPr>
            </w:pPr>
          </w:p>
        </w:tc>
      </w:tr>
      <w:tr w:rsidR="00DA7C9B" w:rsidRPr="005F07F4" w14:paraId="62067D48" w14:textId="77777777" w:rsidTr="00FD71B5">
        <w:trPr>
          <w:jc w:val="center"/>
        </w:trPr>
        <w:tc>
          <w:tcPr>
            <w:tcW w:w="151" w:type="dxa"/>
            <w:tcBorders>
              <w:top w:val="nil"/>
              <w:left w:val="single" w:sz="6" w:space="0" w:color="auto"/>
              <w:bottom w:val="nil"/>
              <w:right w:val="nil"/>
            </w:tcBorders>
          </w:tcPr>
          <w:p w14:paraId="51018F70"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43E8AC74"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502CC624"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Redirect Server Address Length=a</w:t>
            </w:r>
          </w:p>
        </w:tc>
        <w:tc>
          <w:tcPr>
            <w:tcW w:w="588" w:type="dxa"/>
            <w:tcBorders>
              <w:top w:val="nil"/>
              <w:left w:val="single" w:sz="4" w:space="0" w:color="auto"/>
              <w:bottom w:val="nil"/>
              <w:right w:val="single" w:sz="6" w:space="0" w:color="auto"/>
            </w:tcBorders>
          </w:tcPr>
          <w:p w14:paraId="60BA3169" w14:textId="77777777" w:rsidR="00DA7C9B" w:rsidRPr="00233F2E" w:rsidRDefault="00DA7C9B" w:rsidP="00233F2E">
            <w:pPr>
              <w:spacing w:after="0"/>
              <w:rPr>
                <w:rFonts w:ascii="Arial" w:hAnsi="Arial" w:cs="Arial"/>
                <w:sz w:val="18"/>
                <w:szCs w:val="18"/>
              </w:rPr>
            </w:pPr>
          </w:p>
        </w:tc>
      </w:tr>
      <w:tr w:rsidR="00DA7C9B" w:rsidRPr="005F07F4" w14:paraId="55774455" w14:textId="77777777" w:rsidTr="00FD71B5">
        <w:trPr>
          <w:jc w:val="center"/>
        </w:trPr>
        <w:tc>
          <w:tcPr>
            <w:tcW w:w="151" w:type="dxa"/>
            <w:tcBorders>
              <w:top w:val="nil"/>
              <w:left w:val="single" w:sz="6" w:space="0" w:color="auto"/>
              <w:bottom w:val="nil"/>
              <w:right w:val="nil"/>
            </w:tcBorders>
          </w:tcPr>
          <w:p w14:paraId="2E0121D4"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7C7B805A"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28F801B2"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Redirect Server Address</w:t>
            </w:r>
          </w:p>
        </w:tc>
        <w:tc>
          <w:tcPr>
            <w:tcW w:w="588" w:type="dxa"/>
            <w:tcBorders>
              <w:top w:val="nil"/>
              <w:left w:val="single" w:sz="4" w:space="0" w:color="auto"/>
              <w:bottom w:val="nil"/>
              <w:right w:val="single" w:sz="6" w:space="0" w:color="auto"/>
            </w:tcBorders>
          </w:tcPr>
          <w:p w14:paraId="4D65CD06" w14:textId="77777777" w:rsidR="00DA7C9B" w:rsidRPr="00233F2E" w:rsidRDefault="00DA7C9B" w:rsidP="00233F2E">
            <w:pPr>
              <w:spacing w:after="0"/>
              <w:rPr>
                <w:rFonts w:ascii="Arial" w:hAnsi="Arial" w:cs="Arial"/>
                <w:sz w:val="18"/>
                <w:szCs w:val="18"/>
              </w:rPr>
            </w:pPr>
          </w:p>
        </w:tc>
      </w:tr>
      <w:tr w:rsidR="00DA7C9B" w:rsidRPr="005F07F4" w14:paraId="4552E182" w14:textId="77777777" w:rsidTr="00FD71B5">
        <w:trPr>
          <w:jc w:val="center"/>
        </w:trPr>
        <w:tc>
          <w:tcPr>
            <w:tcW w:w="151" w:type="dxa"/>
            <w:tcBorders>
              <w:top w:val="nil"/>
              <w:left w:val="single" w:sz="6" w:space="0" w:color="auto"/>
              <w:bottom w:val="nil"/>
              <w:right w:val="nil"/>
            </w:tcBorders>
          </w:tcPr>
          <w:p w14:paraId="5B8552F5"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24CC784B"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532F8F51"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Other Redirect Server Address Length=b</w:t>
            </w:r>
          </w:p>
        </w:tc>
        <w:tc>
          <w:tcPr>
            <w:tcW w:w="588" w:type="dxa"/>
            <w:tcBorders>
              <w:top w:val="nil"/>
              <w:left w:val="single" w:sz="4" w:space="0" w:color="auto"/>
              <w:bottom w:val="nil"/>
              <w:right w:val="single" w:sz="6" w:space="0" w:color="auto"/>
            </w:tcBorders>
          </w:tcPr>
          <w:p w14:paraId="6299E77F" w14:textId="77777777" w:rsidR="00DA7C9B" w:rsidRPr="00233F2E" w:rsidRDefault="00DA7C9B" w:rsidP="00233F2E">
            <w:pPr>
              <w:spacing w:after="0"/>
              <w:rPr>
                <w:rFonts w:ascii="Arial" w:hAnsi="Arial" w:cs="Arial"/>
                <w:sz w:val="18"/>
                <w:szCs w:val="18"/>
              </w:rPr>
            </w:pPr>
          </w:p>
        </w:tc>
      </w:tr>
      <w:tr w:rsidR="00DA7C9B" w:rsidRPr="005F07F4" w14:paraId="22EAECD1" w14:textId="77777777" w:rsidTr="00FD71B5">
        <w:trPr>
          <w:jc w:val="center"/>
        </w:trPr>
        <w:tc>
          <w:tcPr>
            <w:tcW w:w="151" w:type="dxa"/>
            <w:tcBorders>
              <w:top w:val="nil"/>
              <w:left w:val="single" w:sz="6" w:space="0" w:color="auto"/>
              <w:bottom w:val="nil"/>
              <w:right w:val="nil"/>
            </w:tcBorders>
          </w:tcPr>
          <w:p w14:paraId="17A2010F" w14:textId="77777777" w:rsidR="00DA7C9B" w:rsidRPr="001A3E8D" w:rsidRDefault="00DA7C9B" w:rsidP="00233F2E">
            <w:pPr>
              <w:spacing w:after="0"/>
            </w:pPr>
          </w:p>
        </w:tc>
        <w:tc>
          <w:tcPr>
            <w:tcW w:w="1104" w:type="dxa"/>
            <w:tcBorders>
              <w:top w:val="nil"/>
              <w:left w:val="nil"/>
              <w:bottom w:val="nil"/>
              <w:right w:val="single" w:sz="4" w:space="0" w:color="auto"/>
            </w:tcBorders>
            <w:hideMark/>
          </w:tcPr>
          <w:p w14:paraId="3D0F6535"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2AA640B"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Other Redirect Server Address</w:t>
            </w:r>
          </w:p>
        </w:tc>
        <w:tc>
          <w:tcPr>
            <w:tcW w:w="588" w:type="dxa"/>
            <w:tcBorders>
              <w:top w:val="nil"/>
              <w:left w:val="single" w:sz="4" w:space="0" w:color="auto"/>
              <w:bottom w:val="nil"/>
              <w:right w:val="single" w:sz="6" w:space="0" w:color="auto"/>
            </w:tcBorders>
          </w:tcPr>
          <w:p w14:paraId="2DCCBFE8" w14:textId="77777777" w:rsidR="00DA7C9B" w:rsidRPr="00233F2E" w:rsidRDefault="00DA7C9B" w:rsidP="00233F2E">
            <w:pPr>
              <w:spacing w:after="0"/>
              <w:rPr>
                <w:rFonts w:ascii="Arial" w:hAnsi="Arial" w:cs="Arial"/>
                <w:sz w:val="18"/>
                <w:szCs w:val="18"/>
              </w:rPr>
            </w:pPr>
          </w:p>
        </w:tc>
      </w:tr>
      <w:tr w:rsidR="00DA7C9B" w:rsidRPr="005F07F4" w14:paraId="4392CEEE" w14:textId="77777777" w:rsidTr="00FD71B5">
        <w:trPr>
          <w:jc w:val="center"/>
        </w:trPr>
        <w:tc>
          <w:tcPr>
            <w:tcW w:w="151" w:type="dxa"/>
            <w:tcBorders>
              <w:top w:val="nil"/>
              <w:left w:val="single" w:sz="6" w:space="0" w:color="auto"/>
              <w:bottom w:val="nil"/>
              <w:right w:val="nil"/>
            </w:tcBorders>
          </w:tcPr>
          <w:p w14:paraId="298BD6FC" w14:textId="77777777" w:rsidR="00DA7C9B" w:rsidRPr="001A3E8D" w:rsidRDefault="00DA7C9B" w:rsidP="00233F2E">
            <w:pPr>
              <w:spacing w:after="0"/>
            </w:pPr>
          </w:p>
        </w:tc>
        <w:tc>
          <w:tcPr>
            <w:tcW w:w="1104" w:type="dxa"/>
            <w:tcBorders>
              <w:top w:val="nil"/>
              <w:left w:val="nil"/>
              <w:bottom w:val="nil"/>
              <w:right w:val="single" w:sz="4" w:space="0" w:color="auto"/>
            </w:tcBorders>
          </w:tcPr>
          <w:p w14:paraId="74C338D7"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m to (m+1)</w:t>
            </w:r>
          </w:p>
        </w:tc>
        <w:tc>
          <w:tcPr>
            <w:tcW w:w="4715" w:type="dxa"/>
            <w:gridSpan w:val="8"/>
            <w:tcBorders>
              <w:top w:val="single" w:sz="4" w:space="0" w:color="auto"/>
              <w:left w:val="single" w:sz="4" w:space="0" w:color="auto"/>
              <w:bottom w:val="single" w:sz="4" w:space="0" w:color="auto"/>
              <w:right w:val="single" w:sz="4" w:space="0" w:color="auto"/>
            </w:tcBorders>
          </w:tcPr>
          <w:p w14:paraId="00689243"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Redirect Port</w:t>
            </w:r>
          </w:p>
        </w:tc>
        <w:tc>
          <w:tcPr>
            <w:tcW w:w="588" w:type="dxa"/>
            <w:tcBorders>
              <w:top w:val="nil"/>
              <w:left w:val="single" w:sz="4" w:space="0" w:color="auto"/>
              <w:bottom w:val="nil"/>
              <w:right w:val="single" w:sz="6" w:space="0" w:color="auto"/>
            </w:tcBorders>
          </w:tcPr>
          <w:p w14:paraId="46BFB515" w14:textId="77777777" w:rsidR="00DA7C9B" w:rsidRPr="00233F2E" w:rsidRDefault="00DA7C9B" w:rsidP="00233F2E">
            <w:pPr>
              <w:spacing w:after="0"/>
              <w:rPr>
                <w:rFonts w:ascii="Arial" w:hAnsi="Arial" w:cs="Arial"/>
                <w:sz w:val="18"/>
                <w:szCs w:val="18"/>
              </w:rPr>
            </w:pPr>
          </w:p>
        </w:tc>
      </w:tr>
      <w:tr w:rsidR="00DA7C9B" w:rsidRPr="005F07F4" w14:paraId="65670FAB" w14:textId="77777777" w:rsidTr="00FD71B5">
        <w:trPr>
          <w:jc w:val="center"/>
        </w:trPr>
        <w:tc>
          <w:tcPr>
            <w:tcW w:w="151" w:type="dxa"/>
            <w:tcBorders>
              <w:top w:val="nil"/>
              <w:left w:val="single" w:sz="6" w:space="0" w:color="auto"/>
              <w:bottom w:val="single" w:sz="4" w:space="0" w:color="auto"/>
              <w:right w:val="nil"/>
            </w:tcBorders>
          </w:tcPr>
          <w:p w14:paraId="721962B0" w14:textId="77777777" w:rsidR="00DA7C9B" w:rsidRPr="001A3E8D" w:rsidRDefault="00DA7C9B" w:rsidP="00233F2E">
            <w:pPr>
              <w:spacing w:after="0"/>
            </w:pPr>
          </w:p>
        </w:tc>
        <w:tc>
          <w:tcPr>
            <w:tcW w:w="1104" w:type="dxa"/>
            <w:tcBorders>
              <w:top w:val="nil"/>
              <w:left w:val="nil"/>
              <w:bottom w:val="single" w:sz="4" w:space="0" w:color="auto"/>
              <w:right w:val="single" w:sz="4" w:space="0" w:color="auto"/>
            </w:tcBorders>
            <w:hideMark/>
          </w:tcPr>
          <w:p w14:paraId="52EBFF29"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42A8A03C" w14:textId="77777777" w:rsidR="00DA7C9B" w:rsidRPr="00233F2E" w:rsidRDefault="00DA7C9B" w:rsidP="00233F2E">
            <w:pPr>
              <w:spacing w:after="0"/>
              <w:jc w:val="center"/>
              <w:rPr>
                <w:rFonts w:ascii="Arial" w:hAnsi="Arial" w:cs="Arial"/>
                <w:sz w:val="18"/>
                <w:szCs w:val="18"/>
              </w:rPr>
            </w:pPr>
            <w:r w:rsidRPr="00233F2E">
              <w:rPr>
                <w:rFonts w:ascii="Arial" w:hAnsi="Arial" w:cs="Arial"/>
                <w:sz w:val="18"/>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17FD8E" w14:textId="77777777" w:rsidR="00DA7C9B" w:rsidRPr="00233F2E" w:rsidRDefault="00DA7C9B" w:rsidP="00233F2E">
            <w:pPr>
              <w:spacing w:after="0"/>
              <w:rPr>
                <w:rFonts w:ascii="Arial" w:hAnsi="Arial" w:cs="Arial"/>
                <w:sz w:val="18"/>
                <w:szCs w:val="18"/>
              </w:rPr>
            </w:pPr>
          </w:p>
        </w:tc>
      </w:tr>
    </w:tbl>
    <w:p w14:paraId="3DD10038" w14:textId="77777777" w:rsidR="00DA7C9B" w:rsidRPr="001A3E8D" w:rsidRDefault="00DA7C9B" w:rsidP="000B2E1A">
      <w:pPr>
        <w:pStyle w:val="TH"/>
      </w:pPr>
      <w:r w:rsidRPr="001A3E8D">
        <w:t>Figure 8.2.20-1: Redirect Information</w:t>
      </w:r>
    </w:p>
    <w:p w14:paraId="160229CE" w14:textId="77777777" w:rsidR="00DA7C9B" w:rsidRPr="001A3E8D" w:rsidRDefault="00DA7C9B" w:rsidP="001A3E8D">
      <w:r w:rsidRPr="001A3E8D">
        <w:t>Redirect Address Type indicates the type of the Redirect Address. It shall be encoded as defined in Table 8.2.20-1.</w:t>
      </w:r>
    </w:p>
    <w:p w14:paraId="6C0A85EC" w14:textId="77777777" w:rsidR="00DA7C9B" w:rsidRPr="001A3E8D" w:rsidRDefault="00DA7C9B" w:rsidP="000B2E1A">
      <w:pPr>
        <w:pStyle w:val="TH"/>
        <w:rPr>
          <w:lang w:val="x-none"/>
        </w:rPr>
      </w:pPr>
      <w:r w:rsidRPr="001A3E8D">
        <w:t>Table 8.2.20-1: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DA7C9B" w:rsidRPr="005F07F4" w14:paraId="39AC0793"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6AC09083" w14:textId="40495A0C" w:rsidR="00DA7C9B" w:rsidRPr="00233F2E" w:rsidRDefault="00DA7C9B" w:rsidP="00233F2E">
            <w:pPr>
              <w:spacing w:after="0"/>
              <w:jc w:val="center"/>
              <w:rPr>
                <w:rFonts w:ascii="Arial" w:hAnsi="Arial" w:cs="Arial"/>
                <w:b/>
                <w:sz w:val="18"/>
                <w:szCs w:val="18"/>
              </w:rPr>
            </w:pPr>
            <w:r w:rsidRPr="00233F2E">
              <w:rPr>
                <w:rFonts w:ascii="Arial" w:hAnsi="Arial" w:cs="Arial"/>
                <w:b/>
                <w:sz w:val="18"/>
                <w:szCs w:val="18"/>
              </w:rPr>
              <w:t>Redirect Address Type</w:t>
            </w:r>
          </w:p>
        </w:tc>
        <w:tc>
          <w:tcPr>
            <w:tcW w:w="1548" w:type="dxa"/>
            <w:tcBorders>
              <w:top w:val="single" w:sz="4" w:space="0" w:color="auto"/>
              <w:left w:val="single" w:sz="4" w:space="0" w:color="auto"/>
              <w:bottom w:val="single" w:sz="4" w:space="0" w:color="auto"/>
              <w:right w:val="single" w:sz="4" w:space="0" w:color="auto"/>
            </w:tcBorders>
            <w:hideMark/>
          </w:tcPr>
          <w:p w14:paraId="7874F370" w14:textId="77777777" w:rsidR="00DA7C9B" w:rsidRPr="00233F2E" w:rsidRDefault="00DA7C9B" w:rsidP="00233F2E">
            <w:pPr>
              <w:spacing w:after="0"/>
              <w:jc w:val="center"/>
              <w:rPr>
                <w:rFonts w:ascii="Arial" w:hAnsi="Arial" w:cs="Arial"/>
                <w:b/>
                <w:sz w:val="18"/>
                <w:szCs w:val="18"/>
              </w:rPr>
            </w:pPr>
            <w:r w:rsidRPr="00233F2E">
              <w:rPr>
                <w:rFonts w:ascii="Arial" w:hAnsi="Arial" w:cs="Arial"/>
                <w:b/>
                <w:sz w:val="18"/>
                <w:szCs w:val="18"/>
              </w:rPr>
              <w:t>Value (Decimal)</w:t>
            </w:r>
          </w:p>
        </w:tc>
      </w:tr>
      <w:tr w:rsidR="00DA7C9B" w:rsidRPr="005F07F4" w14:paraId="3DC8E48C"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17AB5DDC"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IPv4 address</w:t>
            </w:r>
          </w:p>
        </w:tc>
        <w:tc>
          <w:tcPr>
            <w:tcW w:w="1548" w:type="dxa"/>
            <w:tcBorders>
              <w:top w:val="single" w:sz="4" w:space="0" w:color="auto"/>
              <w:left w:val="single" w:sz="4" w:space="0" w:color="auto"/>
              <w:bottom w:val="single" w:sz="4" w:space="0" w:color="auto"/>
              <w:right w:val="single" w:sz="4" w:space="0" w:color="auto"/>
            </w:tcBorders>
            <w:hideMark/>
          </w:tcPr>
          <w:p w14:paraId="243C7107"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0</w:t>
            </w:r>
          </w:p>
        </w:tc>
      </w:tr>
      <w:tr w:rsidR="00DA7C9B" w:rsidRPr="005F07F4" w14:paraId="2DFE845E"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5EF4A1E1"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IPv6 address</w:t>
            </w:r>
          </w:p>
        </w:tc>
        <w:tc>
          <w:tcPr>
            <w:tcW w:w="1548" w:type="dxa"/>
            <w:tcBorders>
              <w:top w:val="single" w:sz="4" w:space="0" w:color="auto"/>
              <w:left w:val="single" w:sz="4" w:space="0" w:color="auto"/>
              <w:bottom w:val="single" w:sz="4" w:space="0" w:color="auto"/>
              <w:right w:val="single" w:sz="4" w:space="0" w:color="auto"/>
            </w:tcBorders>
            <w:hideMark/>
          </w:tcPr>
          <w:p w14:paraId="69F31877"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1</w:t>
            </w:r>
          </w:p>
        </w:tc>
      </w:tr>
      <w:tr w:rsidR="00DA7C9B" w:rsidRPr="005F07F4" w14:paraId="520FCE3C"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1828DCA6"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URL</w:t>
            </w:r>
          </w:p>
        </w:tc>
        <w:tc>
          <w:tcPr>
            <w:tcW w:w="1548" w:type="dxa"/>
            <w:tcBorders>
              <w:top w:val="single" w:sz="4" w:space="0" w:color="auto"/>
              <w:left w:val="single" w:sz="4" w:space="0" w:color="auto"/>
              <w:bottom w:val="single" w:sz="4" w:space="0" w:color="auto"/>
              <w:right w:val="single" w:sz="4" w:space="0" w:color="auto"/>
            </w:tcBorders>
            <w:hideMark/>
          </w:tcPr>
          <w:p w14:paraId="72A57F41"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2</w:t>
            </w:r>
          </w:p>
        </w:tc>
      </w:tr>
      <w:tr w:rsidR="00DA7C9B" w:rsidRPr="005F07F4" w14:paraId="2CBB9F4A"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4367A3BF"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SIP URI</w:t>
            </w:r>
          </w:p>
        </w:tc>
        <w:tc>
          <w:tcPr>
            <w:tcW w:w="1548" w:type="dxa"/>
            <w:tcBorders>
              <w:top w:val="single" w:sz="4" w:space="0" w:color="auto"/>
              <w:left w:val="single" w:sz="4" w:space="0" w:color="auto"/>
              <w:bottom w:val="single" w:sz="4" w:space="0" w:color="auto"/>
              <w:right w:val="single" w:sz="4" w:space="0" w:color="auto"/>
            </w:tcBorders>
            <w:hideMark/>
          </w:tcPr>
          <w:p w14:paraId="7A01A8F4"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3</w:t>
            </w:r>
          </w:p>
        </w:tc>
      </w:tr>
      <w:tr w:rsidR="00DA7C9B" w:rsidRPr="005F07F4" w14:paraId="69315325"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34DA9D18"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41C978EF"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4</w:t>
            </w:r>
          </w:p>
        </w:tc>
      </w:tr>
      <w:tr w:rsidR="00DA7C9B" w:rsidRPr="005F07F4" w14:paraId="1FEB4588"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tcPr>
          <w:p w14:paraId="244FA8FB"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Port</w:t>
            </w:r>
          </w:p>
        </w:tc>
        <w:tc>
          <w:tcPr>
            <w:tcW w:w="1548" w:type="dxa"/>
            <w:tcBorders>
              <w:top w:val="single" w:sz="4" w:space="0" w:color="auto"/>
              <w:left w:val="single" w:sz="4" w:space="0" w:color="auto"/>
              <w:bottom w:val="single" w:sz="4" w:space="0" w:color="auto"/>
              <w:right w:val="single" w:sz="4" w:space="0" w:color="auto"/>
            </w:tcBorders>
          </w:tcPr>
          <w:p w14:paraId="1F12664C"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5</w:t>
            </w:r>
          </w:p>
        </w:tc>
      </w:tr>
      <w:tr w:rsidR="00DA7C9B" w:rsidRPr="005F07F4" w14:paraId="57F3CCD4"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tcPr>
          <w:p w14:paraId="1FD736AB"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IPv4 address and Port</w:t>
            </w:r>
          </w:p>
        </w:tc>
        <w:tc>
          <w:tcPr>
            <w:tcW w:w="1548" w:type="dxa"/>
            <w:tcBorders>
              <w:top w:val="single" w:sz="4" w:space="0" w:color="auto"/>
              <w:left w:val="single" w:sz="4" w:space="0" w:color="auto"/>
              <w:bottom w:val="single" w:sz="4" w:space="0" w:color="auto"/>
              <w:right w:val="single" w:sz="4" w:space="0" w:color="auto"/>
            </w:tcBorders>
          </w:tcPr>
          <w:p w14:paraId="1E5903CF"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6</w:t>
            </w:r>
          </w:p>
        </w:tc>
      </w:tr>
      <w:tr w:rsidR="00DA7C9B" w:rsidRPr="005F07F4" w14:paraId="52728A46"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tcPr>
          <w:p w14:paraId="3F05B66F"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IPv6 address and Port</w:t>
            </w:r>
          </w:p>
        </w:tc>
        <w:tc>
          <w:tcPr>
            <w:tcW w:w="1548" w:type="dxa"/>
            <w:tcBorders>
              <w:top w:val="single" w:sz="4" w:space="0" w:color="auto"/>
              <w:left w:val="single" w:sz="4" w:space="0" w:color="auto"/>
              <w:bottom w:val="single" w:sz="4" w:space="0" w:color="auto"/>
              <w:right w:val="single" w:sz="4" w:space="0" w:color="auto"/>
            </w:tcBorders>
          </w:tcPr>
          <w:p w14:paraId="59349CDC"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7</w:t>
            </w:r>
          </w:p>
        </w:tc>
      </w:tr>
      <w:tr w:rsidR="00DA7C9B" w:rsidRPr="005F07F4" w14:paraId="572B5A45"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tcPr>
          <w:p w14:paraId="0F2F7DEB"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IPv4 and IPv6 addresses and Port</w:t>
            </w:r>
          </w:p>
        </w:tc>
        <w:tc>
          <w:tcPr>
            <w:tcW w:w="1548" w:type="dxa"/>
            <w:tcBorders>
              <w:top w:val="single" w:sz="4" w:space="0" w:color="auto"/>
              <w:left w:val="single" w:sz="4" w:space="0" w:color="auto"/>
              <w:bottom w:val="single" w:sz="4" w:space="0" w:color="auto"/>
              <w:right w:val="single" w:sz="4" w:space="0" w:color="auto"/>
            </w:tcBorders>
          </w:tcPr>
          <w:p w14:paraId="2BFE55B9" w14:textId="77777777" w:rsidR="00DA7C9B" w:rsidRPr="00233F2E" w:rsidRDefault="00DA7C9B" w:rsidP="00233F2E">
            <w:pPr>
              <w:spacing w:after="0"/>
              <w:rPr>
                <w:rFonts w:ascii="Arial" w:hAnsi="Arial" w:cs="Arial"/>
                <w:sz w:val="18"/>
                <w:szCs w:val="18"/>
                <w:lang w:eastAsia="zh-CN"/>
              </w:rPr>
            </w:pPr>
            <w:r w:rsidRPr="00233F2E">
              <w:rPr>
                <w:rFonts w:ascii="Arial" w:hAnsi="Arial" w:cs="Arial"/>
                <w:sz w:val="18"/>
                <w:szCs w:val="18"/>
              </w:rPr>
              <w:t>8</w:t>
            </w:r>
          </w:p>
        </w:tc>
      </w:tr>
      <w:tr w:rsidR="00DA7C9B" w:rsidRPr="005F07F4" w14:paraId="44081A15" w14:textId="77777777" w:rsidTr="00FD71B5">
        <w:trPr>
          <w:jc w:val="center"/>
        </w:trPr>
        <w:tc>
          <w:tcPr>
            <w:tcW w:w="3871" w:type="dxa"/>
            <w:tcBorders>
              <w:top w:val="single" w:sz="4" w:space="0" w:color="auto"/>
              <w:left w:val="single" w:sz="4" w:space="0" w:color="auto"/>
              <w:bottom w:val="single" w:sz="4" w:space="0" w:color="auto"/>
              <w:right w:val="single" w:sz="4" w:space="0" w:color="auto"/>
            </w:tcBorders>
            <w:hideMark/>
          </w:tcPr>
          <w:p w14:paraId="3532EE85" w14:textId="77777777" w:rsidR="00DA7C9B" w:rsidRPr="00233F2E" w:rsidRDefault="00DA7C9B" w:rsidP="00233F2E">
            <w:pPr>
              <w:spacing w:after="0"/>
              <w:rPr>
                <w:rFonts w:ascii="Arial" w:hAnsi="Arial" w:cs="Arial"/>
                <w:sz w:val="18"/>
                <w:szCs w:val="18"/>
              </w:rPr>
            </w:pPr>
            <w:r w:rsidRPr="00233F2E">
              <w:rPr>
                <w:rFonts w:ascii="Arial" w:hAnsi="Arial" w:cs="Arial"/>
                <w:sz w:val="18"/>
                <w:szCs w:val="18"/>
              </w:rPr>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7DF53BE7" w14:textId="78BA845F" w:rsidR="00DA7C9B" w:rsidRPr="00233F2E" w:rsidRDefault="00DA7C9B" w:rsidP="00233F2E">
            <w:pPr>
              <w:spacing w:after="0"/>
              <w:rPr>
                <w:rFonts w:ascii="Arial" w:hAnsi="Arial" w:cs="Arial"/>
                <w:sz w:val="18"/>
                <w:szCs w:val="18"/>
              </w:rPr>
            </w:pPr>
            <w:r w:rsidRPr="00233F2E">
              <w:rPr>
                <w:rFonts w:ascii="Arial" w:hAnsi="Arial" w:cs="Arial"/>
                <w:sz w:val="18"/>
                <w:szCs w:val="18"/>
              </w:rPr>
              <w:t>9 to 15</w:t>
            </w:r>
          </w:p>
        </w:tc>
      </w:tr>
    </w:tbl>
    <w:p w14:paraId="05DD7990" w14:textId="77777777" w:rsidR="00DA7C9B" w:rsidRPr="001A3E8D" w:rsidRDefault="00DA7C9B" w:rsidP="001A3E8D"/>
    <w:p w14:paraId="4BACA462" w14:textId="7ECF7225" w:rsidR="00EE5860" w:rsidRPr="001A3E8D" w:rsidRDefault="00EE5860" w:rsidP="001A3E8D">
      <w:r w:rsidRPr="001A3E8D">
        <w:t>The Redirect Server Address Length shall indicate the length of the Redirect Server Address.</w:t>
      </w:r>
    </w:p>
    <w:p w14:paraId="392B338C" w14:textId="77777777" w:rsidR="00EE5860" w:rsidRPr="001A3E8D" w:rsidRDefault="00EE5860" w:rsidP="001A3E8D">
      <w:r w:rsidRPr="001A3E8D">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2AC08D98" w:rsidR="00EE5860" w:rsidRPr="001A3E8D" w:rsidRDefault="00EE5860" w:rsidP="001A3E8D">
      <w:pPr>
        <w:rPr>
          <w:lang w:eastAsia="zh-CN"/>
        </w:rPr>
      </w:pPr>
      <w:r w:rsidRPr="001A3E8D">
        <w:t>If the Redirect Address type is set to "IPv4 and IPv6 address", the Redirect Information IE shall include an IPv4 address and an IPv6 address in the Redirect Server Address IE and Other Redirect Server Address.</w:t>
      </w:r>
    </w:p>
    <w:p w14:paraId="1734F306" w14:textId="5BB34345" w:rsidR="00DA7C9B" w:rsidRPr="001A3E8D" w:rsidRDefault="00DA7C9B" w:rsidP="001A3E8D">
      <w:pPr>
        <w:rPr>
          <w:lang w:eastAsia="zh-CN"/>
        </w:rPr>
      </w:pPr>
      <w:r w:rsidRPr="001A3E8D">
        <w:t>The Redirection Address Type may be set to "Port", "IPv4 address and Port", "IPv6 address and Port", or "IPv4 and IPv6 addresses and Port" if the UP function has indicated its support of the RATP feature</w:t>
      </w:r>
      <w:r w:rsidRPr="001A3E8D" w:rsidDel="009E7EA7">
        <w:t xml:space="preserve"> </w:t>
      </w:r>
      <w:r w:rsidRPr="001A3E8D">
        <w:t xml:space="preserve">as specified in </w:t>
      </w:r>
      <w:r w:rsidR="009F7A3F" w:rsidRPr="001A3E8D">
        <w:t>clause 8</w:t>
      </w:r>
      <w:r w:rsidRPr="001A3E8D">
        <w:t>.2.25.</w:t>
      </w:r>
    </w:p>
    <w:p w14:paraId="655BE872" w14:textId="77777777" w:rsidR="00DA7C9B" w:rsidRPr="001A3E8D" w:rsidRDefault="00DA7C9B" w:rsidP="001A3E8D">
      <w:pPr>
        <w:rPr>
          <w:lang w:eastAsia="zh-CN"/>
        </w:rPr>
      </w:pPr>
      <w:r w:rsidRPr="001A3E8D">
        <w:t>If the Redirect Address Type is set to Port, the Redirect Address Server Address shall not be present, the UP function shall keep the destination of IP address and only change the destination port to the port as indicated in Redirect Port field.</w:t>
      </w:r>
    </w:p>
    <w:p w14:paraId="3804C1B5" w14:textId="3211CE3B" w:rsidR="00DA7C9B" w:rsidRPr="001A3E8D" w:rsidRDefault="00DA7C9B" w:rsidP="001A3E8D">
      <w:pPr>
        <w:rPr>
          <w:lang w:eastAsia="zh-CN"/>
        </w:rPr>
      </w:pPr>
      <w:r w:rsidRPr="001A3E8D">
        <w:t>If the Redirect Address Type is set to "IPv4 address and Port", "IPv6 address and Port", or "IPv4 and IPv6 addresses and Port", the Redirect Address Server Address and Redirect Port shall be included. When Redirect Address Type is set to "IPv4 and IPv6 addresses and Port", the Other Redirect Server Address shall also be present.</w:t>
      </w:r>
    </w:p>
    <w:p w14:paraId="4CDE1D57" w14:textId="77777777" w:rsidR="00EE5860" w:rsidRPr="00441CD0" w:rsidRDefault="00EE5860" w:rsidP="001A3E8D">
      <w:pPr>
        <w:pStyle w:val="Heading3"/>
      </w:pPr>
      <w:bookmarkStart w:id="5593" w:name="_Toc19717366"/>
      <w:bookmarkStart w:id="5594" w:name="_Toc27490867"/>
      <w:bookmarkStart w:id="5595" w:name="_Toc27557160"/>
      <w:bookmarkStart w:id="5596" w:name="_Toc27724077"/>
      <w:bookmarkStart w:id="5597" w:name="_Toc36031151"/>
      <w:bookmarkStart w:id="5598" w:name="_Toc36043071"/>
      <w:bookmarkStart w:id="5599" w:name="_Toc36814396"/>
      <w:bookmarkStart w:id="5600" w:name="_Toc44689254"/>
      <w:bookmarkStart w:id="5601" w:name="_Toc44924008"/>
      <w:bookmarkStart w:id="5602" w:name="_Toc51860978"/>
      <w:bookmarkStart w:id="5603" w:name="_Toc57930749"/>
      <w:bookmarkStart w:id="5604" w:name="_Toc57931379"/>
      <w:bookmarkStart w:id="5605" w:name="_Toc98235934"/>
      <w:r w:rsidRPr="00441CD0">
        <w:t>8.</w:t>
      </w:r>
      <w:r w:rsidRPr="00441CD0">
        <w:rPr>
          <w:lang w:val="en-US"/>
        </w:rPr>
        <w:t>2.21</w:t>
      </w:r>
      <w:r w:rsidRPr="00441CD0">
        <w:tab/>
        <w:t>Report Type</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1A3E8D" w:rsidRDefault="00EE5860" w:rsidP="00EE5860">
      <w:pPr>
        <w:pStyle w:val="TH"/>
        <w:rPr>
          <w:lang w:eastAsia="zh-CN"/>
        </w:rPr>
      </w:pPr>
      <w:bookmarkStart w:id="5606" w:name="_Toc19717367"/>
      <w:bookmarkStart w:id="5607" w:name="_Toc27490868"/>
      <w:bookmarkStart w:id="5608" w:name="_Toc27557161"/>
      <w:bookmarkStart w:id="5609" w:name="_Toc27724078"/>
      <w:bookmarkStart w:id="5610" w:name="_Toc36031152"/>
      <w:bookmarkStart w:id="5611" w:name="_Toc36043072"/>
      <w:bookmarkStart w:id="5612"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1A3E8D">
            <w:pPr>
              <w:pStyle w:val="TAC"/>
              <w:rPr>
                <w:lang w:val="fr-FR" w:eastAsia="zh-CN"/>
              </w:rPr>
            </w:pPr>
            <w:r w:rsidRPr="001A3E8D">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1A3E8D">
      <w:pPr>
        <w:pStyle w:val="Heading3"/>
      </w:pPr>
      <w:bookmarkStart w:id="5613" w:name="_Toc44689255"/>
      <w:bookmarkStart w:id="5614" w:name="_Toc44924009"/>
      <w:bookmarkStart w:id="5615" w:name="_Toc51860979"/>
      <w:bookmarkStart w:id="5616" w:name="_Toc57930750"/>
      <w:bookmarkStart w:id="5617" w:name="_Toc57931380"/>
      <w:bookmarkStart w:id="5618" w:name="_Toc98235935"/>
      <w:r w:rsidRPr="00441CD0">
        <w:t>8.</w:t>
      </w:r>
      <w:r w:rsidRPr="00441CD0">
        <w:rPr>
          <w:lang w:val="en-US"/>
        </w:rPr>
        <w:t>2.22</w:t>
      </w:r>
      <w:r w:rsidRPr="00441CD0">
        <w:tab/>
        <w:t>Offending IE</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1D8C8361"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1A3E8D">
      <w:pPr>
        <w:pStyle w:val="Heading3"/>
      </w:pPr>
      <w:bookmarkStart w:id="5619" w:name="_Toc19717368"/>
      <w:bookmarkStart w:id="5620" w:name="_Toc27490869"/>
      <w:bookmarkStart w:id="5621" w:name="_Toc27557162"/>
      <w:bookmarkStart w:id="5622" w:name="_Toc27724079"/>
      <w:bookmarkStart w:id="5623" w:name="_Toc36031153"/>
      <w:bookmarkStart w:id="5624" w:name="_Toc36043073"/>
      <w:bookmarkStart w:id="5625" w:name="_Toc36814398"/>
      <w:bookmarkStart w:id="5626" w:name="_Toc44689256"/>
      <w:bookmarkStart w:id="5627" w:name="_Toc44924010"/>
      <w:bookmarkStart w:id="5628" w:name="_Toc51860980"/>
      <w:bookmarkStart w:id="5629" w:name="_Toc57930751"/>
      <w:bookmarkStart w:id="5630" w:name="_Toc57931381"/>
      <w:bookmarkStart w:id="5631" w:name="_Toc98235936"/>
      <w:r w:rsidRPr="00441CD0">
        <w:t>8.</w:t>
      </w:r>
      <w:r w:rsidRPr="00441CD0">
        <w:rPr>
          <w:lang w:val="en-US"/>
        </w:rPr>
        <w:t>2.23</w:t>
      </w:r>
      <w:r w:rsidRPr="00441CD0">
        <w:tab/>
        <w:t>Forwarding Policy</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1A3E8D">
            <w:pPr>
              <w:pStyle w:val="TAC"/>
              <w:rPr>
                <w:lang w:eastAsia="zh-CN"/>
              </w:rPr>
            </w:pPr>
            <w:r w:rsidRPr="001A3E8D">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1A3E8D">
            <w:pPr>
              <w:pStyle w:val="TAC"/>
              <w:rPr>
                <w:lang w:eastAsia="zh-CN"/>
              </w:rPr>
            </w:pPr>
            <w:r w:rsidRPr="001A3E8D">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3298E254"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1A3E8D">
      <w:pPr>
        <w:pStyle w:val="Heading3"/>
      </w:pPr>
      <w:bookmarkStart w:id="5632" w:name="_Toc19717369"/>
      <w:bookmarkStart w:id="5633" w:name="_Toc27490870"/>
      <w:bookmarkStart w:id="5634" w:name="_Toc27557163"/>
      <w:bookmarkStart w:id="5635" w:name="_Toc27724080"/>
      <w:bookmarkStart w:id="5636" w:name="_Toc36031154"/>
      <w:bookmarkStart w:id="5637" w:name="_Toc36043074"/>
      <w:bookmarkStart w:id="5638" w:name="_Toc36814399"/>
      <w:bookmarkStart w:id="5639" w:name="_Toc44689257"/>
      <w:bookmarkStart w:id="5640" w:name="_Toc44924011"/>
      <w:bookmarkStart w:id="5641" w:name="_Toc51860981"/>
      <w:bookmarkStart w:id="5642" w:name="_Toc57930752"/>
      <w:bookmarkStart w:id="5643" w:name="_Toc57931382"/>
      <w:bookmarkStart w:id="5644" w:name="_Toc98235937"/>
      <w:r w:rsidRPr="00441CD0">
        <w:t>8.</w:t>
      </w:r>
      <w:r w:rsidRPr="00441CD0">
        <w:rPr>
          <w:lang w:val="en-US"/>
        </w:rPr>
        <w:t>2.24</w:t>
      </w:r>
      <w:r w:rsidRPr="00441CD0">
        <w:tab/>
        <w:t>Destination Interface</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1A3E8D">
            <w:pPr>
              <w:pStyle w:val="TAC"/>
              <w:rPr>
                <w:lang w:eastAsia="zh-CN"/>
              </w:rPr>
            </w:pPr>
            <w:r w:rsidRPr="001A3E8D">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1A3E8D">
            <w:pPr>
              <w:pStyle w:val="TAH"/>
            </w:pPr>
            <w:r w:rsidRPr="001A3E8D">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862100">
            <w:pPr>
              <w:pStyle w:val="TAL"/>
              <w:rPr>
                <w:lang w:eastAsia="zh-CN"/>
              </w:rPr>
            </w:pPr>
            <w:r w:rsidRPr="00862100">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862100">
            <w:pPr>
              <w:pStyle w:val="TAL"/>
              <w:rPr>
                <w:lang w:val="sv-SE" w:eastAsia="zh-CN"/>
              </w:rPr>
            </w:pPr>
            <w:r w:rsidRPr="00862100">
              <w:t>Core (see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862100">
            <w:pPr>
              <w:pStyle w:val="TAL"/>
              <w:rPr>
                <w:lang w:eastAsia="zh-CN"/>
              </w:rPr>
            </w:pPr>
            <w:r w:rsidRPr="00862100">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862100">
            <w:pPr>
              <w:pStyle w:val="TAL"/>
              <w:rPr>
                <w:lang w:eastAsia="zh-CN"/>
              </w:rPr>
            </w:pPr>
            <w:r w:rsidRPr="00862100">
              <w:t>CP- Function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862100">
            <w:pPr>
              <w:pStyle w:val="TAL"/>
              <w:rPr>
                <w:lang w:eastAsia="zh-CN"/>
              </w:rPr>
            </w:pPr>
            <w:r w:rsidRPr="00862100">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862100">
            <w:pPr>
              <w:pStyle w:val="TAL"/>
              <w:rPr>
                <w:lang w:eastAsia="zh-CN"/>
              </w:rPr>
            </w:pPr>
            <w:r w:rsidRPr="00862100">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862100">
            <w:pPr>
              <w:pStyle w:val="TAL"/>
              <w:rPr>
                <w:lang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1A3E8D">
      <w:pPr>
        <w:pStyle w:val="Heading3"/>
      </w:pPr>
      <w:bookmarkStart w:id="5645" w:name="_Toc19717370"/>
      <w:bookmarkStart w:id="5646" w:name="_Toc27490871"/>
      <w:bookmarkStart w:id="5647" w:name="_Toc27557164"/>
      <w:bookmarkStart w:id="5648" w:name="_Toc27724081"/>
      <w:bookmarkStart w:id="5649" w:name="_Toc36031155"/>
      <w:bookmarkStart w:id="5650" w:name="_Toc36043075"/>
      <w:bookmarkStart w:id="5651" w:name="_Toc36814400"/>
      <w:bookmarkStart w:id="5652" w:name="_Toc44689258"/>
      <w:bookmarkStart w:id="5653" w:name="_Toc44924012"/>
      <w:bookmarkStart w:id="5654" w:name="_Toc51860982"/>
      <w:bookmarkStart w:id="5655" w:name="_Toc57930753"/>
      <w:bookmarkStart w:id="5656" w:name="_Toc57931383"/>
      <w:bookmarkStart w:id="5657" w:name="_Toc98235938"/>
      <w:r w:rsidRPr="00441CD0">
        <w:t>8.</w:t>
      </w:r>
      <w:r w:rsidRPr="00441CD0">
        <w:rPr>
          <w:lang w:val="en-US"/>
        </w:rPr>
        <w:t>2.25</w:t>
      </w:r>
      <w:r w:rsidRPr="00441CD0">
        <w:tab/>
        <w:t>UP Function Features</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4B6E2217" w14:textId="2A7F5562"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w:t>
      </w:r>
      <w:r w:rsidR="00FE6632">
        <w:rPr>
          <w:lang w:eastAsia="zh-CN"/>
        </w:rPr>
        <w:t> </w:t>
      </w:r>
      <w:r w:rsidRPr="00441CD0">
        <w:rPr>
          <w:lang w:eastAsia="zh-CN"/>
        </w:rPr>
        <w:t>8.2.25-1.</w:t>
      </w:r>
    </w:p>
    <w:p w14:paraId="669D161D" w14:textId="77777777" w:rsidR="001F3B36" w:rsidRPr="00441CD0" w:rsidRDefault="001F3B36" w:rsidP="001F3B3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1F3B36" w:rsidRPr="00441CD0" w14:paraId="3785556B" w14:textId="77777777" w:rsidTr="001F3B36">
        <w:trPr>
          <w:jc w:val="center"/>
        </w:trPr>
        <w:tc>
          <w:tcPr>
            <w:tcW w:w="151" w:type="dxa"/>
            <w:tcBorders>
              <w:top w:val="single" w:sz="6" w:space="0" w:color="auto"/>
              <w:left w:val="single" w:sz="6" w:space="0" w:color="auto"/>
              <w:bottom w:val="nil"/>
            </w:tcBorders>
          </w:tcPr>
          <w:p w14:paraId="336636F8" w14:textId="77777777" w:rsidR="001F3B36" w:rsidRPr="00441CD0" w:rsidRDefault="001F3B36" w:rsidP="001F3B36">
            <w:pPr>
              <w:pStyle w:val="TAC"/>
            </w:pPr>
          </w:p>
        </w:tc>
        <w:tc>
          <w:tcPr>
            <w:tcW w:w="1104" w:type="dxa"/>
          </w:tcPr>
          <w:p w14:paraId="7357992A" w14:textId="77777777" w:rsidR="001F3B36" w:rsidRPr="00441CD0" w:rsidRDefault="001F3B36" w:rsidP="001F3B36">
            <w:pPr>
              <w:pStyle w:val="TAH"/>
            </w:pPr>
          </w:p>
        </w:tc>
        <w:tc>
          <w:tcPr>
            <w:tcW w:w="4703" w:type="dxa"/>
            <w:gridSpan w:val="8"/>
          </w:tcPr>
          <w:p w14:paraId="029BCEA2" w14:textId="77777777" w:rsidR="001F3B36" w:rsidRPr="00441CD0" w:rsidRDefault="001F3B36" w:rsidP="001F3B36">
            <w:pPr>
              <w:pStyle w:val="TAH"/>
            </w:pPr>
            <w:r w:rsidRPr="00441CD0">
              <w:t>Bits</w:t>
            </w:r>
          </w:p>
        </w:tc>
        <w:tc>
          <w:tcPr>
            <w:tcW w:w="588" w:type="dxa"/>
          </w:tcPr>
          <w:p w14:paraId="2E52BF65" w14:textId="77777777" w:rsidR="001F3B36" w:rsidRPr="00441CD0" w:rsidRDefault="001F3B36" w:rsidP="001F3B36">
            <w:pPr>
              <w:pStyle w:val="TAC"/>
            </w:pPr>
          </w:p>
        </w:tc>
      </w:tr>
      <w:tr w:rsidR="001F3B36" w:rsidRPr="00441CD0" w14:paraId="542E56AB" w14:textId="77777777" w:rsidTr="001F3B36">
        <w:trPr>
          <w:jc w:val="center"/>
        </w:trPr>
        <w:tc>
          <w:tcPr>
            <w:tcW w:w="151" w:type="dxa"/>
            <w:tcBorders>
              <w:top w:val="nil"/>
              <w:left w:val="single" w:sz="6" w:space="0" w:color="auto"/>
            </w:tcBorders>
          </w:tcPr>
          <w:p w14:paraId="112ABE8B" w14:textId="77777777" w:rsidR="001F3B36" w:rsidRPr="00441CD0" w:rsidRDefault="001F3B36" w:rsidP="001F3B36">
            <w:pPr>
              <w:pStyle w:val="TAC"/>
            </w:pPr>
          </w:p>
        </w:tc>
        <w:tc>
          <w:tcPr>
            <w:tcW w:w="1104" w:type="dxa"/>
          </w:tcPr>
          <w:p w14:paraId="2FDC97B7" w14:textId="77777777" w:rsidR="001F3B36" w:rsidRPr="00441CD0" w:rsidRDefault="001F3B36" w:rsidP="001F3B36">
            <w:pPr>
              <w:pStyle w:val="TAH"/>
            </w:pPr>
            <w:r w:rsidRPr="00441CD0">
              <w:t>Octets</w:t>
            </w:r>
          </w:p>
        </w:tc>
        <w:tc>
          <w:tcPr>
            <w:tcW w:w="587" w:type="dxa"/>
            <w:tcBorders>
              <w:bottom w:val="single" w:sz="4" w:space="0" w:color="auto"/>
            </w:tcBorders>
          </w:tcPr>
          <w:p w14:paraId="3CB50A51" w14:textId="77777777" w:rsidR="001F3B36" w:rsidRPr="00441CD0" w:rsidRDefault="001F3B36" w:rsidP="001F3B36">
            <w:pPr>
              <w:pStyle w:val="TAH"/>
            </w:pPr>
            <w:r w:rsidRPr="00441CD0">
              <w:t>8</w:t>
            </w:r>
          </w:p>
        </w:tc>
        <w:tc>
          <w:tcPr>
            <w:tcW w:w="588" w:type="dxa"/>
            <w:tcBorders>
              <w:bottom w:val="single" w:sz="4" w:space="0" w:color="auto"/>
            </w:tcBorders>
          </w:tcPr>
          <w:p w14:paraId="0859A02B" w14:textId="77777777" w:rsidR="001F3B36" w:rsidRPr="00441CD0" w:rsidRDefault="001F3B36" w:rsidP="001F3B36">
            <w:pPr>
              <w:pStyle w:val="TAH"/>
            </w:pPr>
            <w:r w:rsidRPr="00441CD0">
              <w:t>7</w:t>
            </w:r>
          </w:p>
        </w:tc>
        <w:tc>
          <w:tcPr>
            <w:tcW w:w="588" w:type="dxa"/>
            <w:tcBorders>
              <w:bottom w:val="single" w:sz="4" w:space="0" w:color="auto"/>
            </w:tcBorders>
          </w:tcPr>
          <w:p w14:paraId="716243D2" w14:textId="77777777" w:rsidR="001F3B36" w:rsidRPr="00441CD0" w:rsidRDefault="001F3B36" w:rsidP="001F3B36">
            <w:pPr>
              <w:pStyle w:val="TAH"/>
            </w:pPr>
            <w:r w:rsidRPr="00441CD0">
              <w:t>6</w:t>
            </w:r>
          </w:p>
        </w:tc>
        <w:tc>
          <w:tcPr>
            <w:tcW w:w="588" w:type="dxa"/>
            <w:tcBorders>
              <w:bottom w:val="single" w:sz="4" w:space="0" w:color="auto"/>
            </w:tcBorders>
          </w:tcPr>
          <w:p w14:paraId="61D0C3F3" w14:textId="77777777" w:rsidR="001F3B36" w:rsidRPr="00441CD0" w:rsidRDefault="001F3B36" w:rsidP="001F3B36">
            <w:pPr>
              <w:pStyle w:val="TAH"/>
            </w:pPr>
            <w:r w:rsidRPr="00441CD0">
              <w:t>5</w:t>
            </w:r>
          </w:p>
        </w:tc>
        <w:tc>
          <w:tcPr>
            <w:tcW w:w="588" w:type="dxa"/>
            <w:tcBorders>
              <w:bottom w:val="single" w:sz="4" w:space="0" w:color="auto"/>
            </w:tcBorders>
          </w:tcPr>
          <w:p w14:paraId="20FA3A70" w14:textId="77777777" w:rsidR="001F3B36" w:rsidRPr="00441CD0" w:rsidRDefault="001F3B36" w:rsidP="001F3B36">
            <w:pPr>
              <w:pStyle w:val="TAH"/>
            </w:pPr>
            <w:r w:rsidRPr="00441CD0">
              <w:t>4</w:t>
            </w:r>
          </w:p>
        </w:tc>
        <w:tc>
          <w:tcPr>
            <w:tcW w:w="588" w:type="dxa"/>
            <w:tcBorders>
              <w:bottom w:val="single" w:sz="4" w:space="0" w:color="auto"/>
            </w:tcBorders>
          </w:tcPr>
          <w:p w14:paraId="3AA0A983" w14:textId="77777777" w:rsidR="001F3B36" w:rsidRPr="00441CD0" w:rsidRDefault="001F3B36" w:rsidP="001F3B36">
            <w:pPr>
              <w:pStyle w:val="TAH"/>
            </w:pPr>
            <w:r w:rsidRPr="00441CD0">
              <w:t>3</w:t>
            </w:r>
          </w:p>
        </w:tc>
        <w:tc>
          <w:tcPr>
            <w:tcW w:w="588" w:type="dxa"/>
            <w:tcBorders>
              <w:bottom w:val="single" w:sz="4" w:space="0" w:color="auto"/>
            </w:tcBorders>
          </w:tcPr>
          <w:p w14:paraId="4093E3BA" w14:textId="77777777" w:rsidR="001F3B36" w:rsidRPr="00441CD0" w:rsidRDefault="001F3B36" w:rsidP="001F3B36">
            <w:pPr>
              <w:pStyle w:val="TAH"/>
            </w:pPr>
            <w:r w:rsidRPr="00441CD0">
              <w:t>2</w:t>
            </w:r>
          </w:p>
        </w:tc>
        <w:tc>
          <w:tcPr>
            <w:tcW w:w="588" w:type="dxa"/>
            <w:tcBorders>
              <w:bottom w:val="single" w:sz="4" w:space="0" w:color="auto"/>
            </w:tcBorders>
          </w:tcPr>
          <w:p w14:paraId="049427F2" w14:textId="77777777" w:rsidR="001F3B36" w:rsidRPr="00441CD0" w:rsidRDefault="001F3B36" w:rsidP="001F3B36">
            <w:pPr>
              <w:pStyle w:val="TAH"/>
            </w:pPr>
            <w:r w:rsidRPr="00441CD0">
              <w:t>1</w:t>
            </w:r>
          </w:p>
        </w:tc>
        <w:tc>
          <w:tcPr>
            <w:tcW w:w="588" w:type="dxa"/>
          </w:tcPr>
          <w:p w14:paraId="42CD2C6E" w14:textId="77777777" w:rsidR="001F3B36" w:rsidRPr="00441CD0" w:rsidRDefault="001F3B36" w:rsidP="001F3B36">
            <w:pPr>
              <w:pStyle w:val="TAC"/>
            </w:pPr>
          </w:p>
        </w:tc>
      </w:tr>
      <w:tr w:rsidR="001F3B36" w:rsidRPr="00441CD0" w14:paraId="589D38B5" w14:textId="77777777" w:rsidTr="001F3B36">
        <w:trPr>
          <w:jc w:val="center"/>
        </w:trPr>
        <w:tc>
          <w:tcPr>
            <w:tcW w:w="151" w:type="dxa"/>
            <w:tcBorders>
              <w:top w:val="nil"/>
              <w:left w:val="single" w:sz="6" w:space="0" w:color="auto"/>
            </w:tcBorders>
          </w:tcPr>
          <w:p w14:paraId="10BFCEBE" w14:textId="77777777" w:rsidR="001F3B36" w:rsidRPr="00441CD0" w:rsidRDefault="001F3B36" w:rsidP="001F3B36">
            <w:pPr>
              <w:pStyle w:val="TAC"/>
            </w:pPr>
          </w:p>
        </w:tc>
        <w:tc>
          <w:tcPr>
            <w:tcW w:w="1104" w:type="dxa"/>
            <w:tcBorders>
              <w:right w:val="single" w:sz="4" w:space="0" w:color="auto"/>
            </w:tcBorders>
          </w:tcPr>
          <w:p w14:paraId="296B02BA" w14:textId="77777777" w:rsidR="001F3B36" w:rsidRPr="00441CD0" w:rsidRDefault="001F3B36" w:rsidP="001F3B36">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095459CA" w14:textId="77777777" w:rsidR="001F3B36" w:rsidRPr="00441CD0" w:rsidRDefault="001F3B36" w:rsidP="001F3B36">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0405410D" w14:textId="77777777" w:rsidR="001F3B36" w:rsidRPr="00441CD0" w:rsidRDefault="001F3B36" w:rsidP="001F3B36">
            <w:pPr>
              <w:pStyle w:val="TAC"/>
            </w:pPr>
          </w:p>
        </w:tc>
      </w:tr>
      <w:tr w:rsidR="001F3B36" w:rsidRPr="00441CD0" w14:paraId="6C0A0851" w14:textId="77777777" w:rsidTr="001F3B36">
        <w:trPr>
          <w:jc w:val="center"/>
        </w:trPr>
        <w:tc>
          <w:tcPr>
            <w:tcW w:w="151" w:type="dxa"/>
            <w:tcBorders>
              <w:top w:val="nil"/>
              <w:left w:val="single" w:sz="6" w:space="0" w:color="auto"/>
            </w:tcBorders>
          </w:tcPr>
          <w:p w14:paraId="22955F4F" w14:textId="77777777" w:rsidR="001F3B36" w:rsidRPr="00441CD0" w:rsidRDefault="001F3B36" w:rsidP="001F3B36">
            <w:pPr>
              <w:pStyle w:val="TAC"/>
            </w:pPr>
          </w:p>
        </w:tc>
        <w:tc>
          <w:tcPr>
            <w:tcW w:w="1104" w:type="dxa"/>
            <w:tcBorders>
              <w:right w:val="single" w:sz="4" w:space="0" w:color="auto"/>
            </w:tcBorders>
          </w:tcPr>
          <w:p w14:paraId="57760E39" w14:textId="77777777" w:rsidR="001F3B36" w:rsidRPr="00441CD0" w:rsidRDefault="001F3B36" w:rsidP="001F3B36">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70C8735" w14:textId="77777777" w:rsidR="001F3B36" w:rsidRPr="00441CD0" w:rsidRDefault="001F3B36" w:rsidP="001F3B36">
            <w:pPr>
              <w:pStyle w:val="TAC"/>
            </w:pPr>
            <w:r w:rsidRPr="00441CD0">
              <w:t>Length = n</w:t>
            </w:r>
          </w:p>
        </w:tc>
        <w:tc>
          <w:tcPr>
            <w:tcW w:w="588" w:type="dxa"/>
            <w:tcBorders>
              <w:left w:val="single" w:sz="4" w:space="0" w:color="auto"/>
            </w:tcBorders>
          </w:tcPr>
          <w:p w14:paraId="66ABE8AC" w14:textId="77777777" w:rsidR="001F3B36" w:rsidRPr="00441CD0" w:rsidRDefault="001F3B36" w:rsidP="001F3B36">
            <w:pPr>
              <w:pStyle w:val="TAC"/>
            </w:pPr>
          </w:p>
        </w:tc>
      </w:tr>
      <w:tr w:rsidR="001F3B36" w:rsidRPr="00441CD0" w14:paraId="6A6CE718" w14:textId="77777777" w:rsidTr="001F3B36">
        <w:trPr>
          <w:jc w:val="center"/>
        </w:trPr>
        <w:tc>
          <w:tcPr>
            <w:tcW w:w="151" w:type="dxa"/>
            <w:tcBorders>
              <w:top w:val="nil"/>
              <w:left w:val="single" w:sz="6" w:space="0" w:color="auto"/>
              <w:bottom w:val="nil"/>
            </w:tcBorders>
          </w:tcPr>
          <w:p w14:paraId="57EDF29A" w14:textId="77777777" w:rsidR="001F3B36" w:rsidRPr="00441CD0" w:rsidRDefault="001F3B36" w:rsidP="001F3B36">
            <w:pPr>
              <w:pStyle w:val="TAC"/>
            </w:pPr>
          </w:p>
        </w:tc>
        <w:tc>
          <w:tcPr>
            <w:tcW w:w="1104" w:type="dxa"/>
            <w:tcBorders>
              <w:right w:val="single" w:sz="4" w:space="0" w:color="auto"/>
            </w:tcBorders>
          </w:tcPr>
          <w:p w14:paraId="5E80DC6E" w14:textId="77777777" w:rsidR="001F3B36" w:rsidRPr="00441CD0" w:rsidRDefault="001F3B36" w:rsidP="001F3B36">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109543AD" w14:textId="77777777" w:rsidR="001F3B36" w:rsidRPr="00441CD0" w:rsidRDefault="001F3B36" w:rsidP="001F3B36">
            <w:pPr>
              <w:pStyle w:val="TAC"/>
              <w:rPr>
                <w:lang w:eastAsia="zh-CN"/>
              </w:rPr>
            </w:pPr>
            <w:r w:rsidRPr="00441CD0">
              <w:rPr>
                <w:lang w:eastAsia="zh-CN"/>
              </w:rPr>
              <w:t>Supported-Features</w:t>
            </w:r>
          </w:p>
        </w:tc>
        <w:tc>
          <w:tcPr>
            <w:tcW w:w="588" w:type="dxa"/>
            <w:tcBorders>
              <w:left w:val="single" w:sz="4" w:space="0" w:color="auto"/>
            </w:tcBorders>
          </w:tcPr>
          <w:p w14:paraId="495203E9" w14:textId="77777777" w:rsidR="001F3B36" w:rsidRPr="00441CD0" w:rsidRDefault="001F3B36" w:rsidP="001F3B36">
            <w:pPr>
              <w:pStyle w:val="TAC"/>
            </w:pPr>
          </w:p>
        </w:tc>
      </w:tr>
      <w:tr w:rsidR="001F3B36" w:rsidRPr="00441CD0" w14:paraId="5584B94D" w14:textId="77777777" w:rsidTr="001F3B36">
        <w:trPr>
          <w:jc w:val="center"/>
        </w:trPr>
        <w:tc>
          <w:tcPr>
            <w:tcW w:w="151" w:type="dxa"/>
            <w:tcBorders>
              <w:top w:val="nil"/>
              <w:left w:val="single" w:sz="6" w:space="0" w:color="auto"/>
              <w:bottom w:val="nil"/>
            </w:tcBorders>
          </w:tcPr>
          <w:p w14:paraId="6EEA81AC" w14:textId="77777777" w:rsidR="001F3B36" w:rsidRPr="00441CD0" w:rsidRDefault="001F3B36" w:rsidP="001F3B36">
            <w:pPr>
              <w:pStyle w:val="TAC"/>
            </w:pPr>
          </w:p>
        </w:tc>
        <w:tc>
          <w:tcPr>
            <w:tcW w:w="1104" w:type="dxa"/>
            <w:tcBorders>
              <w:right w:val="single" w:sz="4" w:space="0" w:color="auto"/>
            </w:tcBorders>
          </w:tcPr>
          <w:p w14:paraId="357D8A49" w14:textId="77777777" w:rsidR="001F3B36" w:rsidRPr="00441CD0" w:rsidRDefault="001F3B36" w:rsidP="001F3B36">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2C2EF474" w14:textId="77777777" w:rsidR="001F3B36" w:rsidRPr="00441CD0" w:rsidRDefault="001F3B36" w:rsidP="001F3B36">
            <w:pPr>
              <w:pStyle w:val="TAC"/>
              <w:rPr>
                <w:lang w:eastAsia="zh-CN"/>
              </w:rPr>
            </w:pPr>
            <w:r w:rsidRPr="00441CD0">
              <w:rPr>
                <w:lang w:eastAsia="zh-CN"/>
              </w:rPr>
              <w:t>Additional Supported-Features 1</w:t>
            </w:r>
          </w:p>
        </w:tc>
        <w:tc>
          <w:tcPr>
            <w:tcW w:w="588" w:type="dxa"/>
            <w:tcBorders>
              <w:left w:val="single" w:sz="4" w:space="0" w:color="auto"/>
            </w:tcBorders>
          </w:tcPr>
          <w:p w14:paraId="2064C921" w14:textId="77777777" w:rsidR="001F3B36" w:rsidRPr="00441CD0" w:rsidRDefault="001F3B36" w:rsidP="001F3B36">
            <w:pPr>
              <w:pStyle w:val="TAC"/>
            </w:pPr>
          </w:p>
        </w:tc>
      </w:tr>
      <w:tr w:rsidR="001F3B36" w:rsidRPr="00441CD0" w14:paraId="0956E8A7" w14:textId="77777777" w:rsidTr="001F3B36">
        <w:trPr>
          <w:jc w:val="center"/>
        </w:trPr>
        <w:tc>
          <w:tcPr>
            <w:tcW w:w="151" w:type="dxa"/>
            <w:tcBorders>
              <w:top w:val="nil"/>
              <w:left w:val="single" w:sz="6" w:space="0" w:color="auto"/>
              <w:bottom w:val="nil"/>
            </w:tcBorders>
          </w:tcPr>
          <w:p w14:paraId="5FC58F4B" w14:textId="77777777" w:rsidR="001F3B36" w:rsidRPr="00441CD0" w:rsidRDefault="001F3B36" w:rsidP="001F3B36">
            <w:pPr>
              <w:pStyle w:val="TAC"/>
            </w:pPr>
          </w:p>
        </w:tc>
        <w:tc>
          <w:tcPr>
            <w:tcW w:w="1104" w:type="dxa"/>
            <w:tcBorders>
              <w:right w:val="single" w:sz="4" w:space="0" w:color="auto"/>
            </w:tcBorders>
          </w:tcPr>
          <w:p w14:paraId="391725A9" w14:textId="77777777" w:rsidR="001F3B36" w:rsidRPr="00441CD0" w:rsidRDefault="001F3B36" w:rsidP="001F3B36">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480C9012" w14:textId="77777777" w:rsidR="001F3B36" w:rsidRPr="00441CD0" w:rsidRDefault="001F3B36" w:rsidP="001F3B36">
            <w:pPr>
              <w:pStyle w:val="TAC"/>
              <w:rPr>
                <w:lang w:eastAsia="zh-CN"/>
              </w:rPr>
            </w:pPr>
            <w:r w:rsidRPr="00441CD0">
              <w:rPr>
                <w:lang w:eastAsia="zh-CN"/>
              </w:rPr>
              <w:t>Additional Supported-Features 2</w:t>
            </w:r>
          </w:p>
        </w:tc>
        <w:tc>
          <w:tcPr>
            <w:tcW w:w="588" w:type="dxa"/>
            <w:tcBorders>
              <w:left w:val="single" w:sz="4" w:space="0" w:color="auto"/>
            </w:tcBorders>
          </w:tcPr>
          <w:p w14:paraId="24FFEDEA" w14:textId="77777777" w:rsidR="001F3B36" w:rsidRPr="00441CD0" w:rsidRDefault="001F3B36" w:rsidP="001F3B36">
            <w:pPr>
              <w:pStyle w:val="TAC"/>
            </w:pPr>
          </w:p>
        </w:tc>
      </w:tr>
      <w:tr w:rsidR="001F3B36" w:rsidRPr="00441CD0" w14:paraId="773B01DC" w14:textId="77777777" w:rsidTr="001F3B36">
        <w:trPr>
          <w:jc w:val="center"/>
        </w:trPr>
        <w:tc>
          <w:tcPr>
            <w:tcW w:w="151" w:type="dxa"/>
            <w:tcBorders>
              <w:top w:val="nil"/>
              <w:left w:val="single" w:sz="6" w:space="0" w:color="auto"/>
              <w:bottom w:val="nil"/>
            </w:tcBorders>
          </w:tcPr>
          <w:p w14:paraId="6627FC72" w14:textId="77777777" w:rsidR="001F3B36" w:rsidRPr="00441CD0" w:rsidRDefault="001F3B36" w:rsidP="001F3B36">
            <w:pPr>
              <w:pStyle w:val="TAC"/>
            </w:pPr>
          </w:p>
        </w:tc>
        <w:tc>
          <w:tcPr>
            <w:tcW w:w="1104" w:type="dxa"/>
            <w:tcBorders>
              <w:right w:val="single" w:sz="4" w:space="0" w:color="auto"/>
            </w:tcBorders>
          </w:tcPr>
          <w:p w14:paraId="270CA0F2" w14:textId="77777777" w:rsidR="001F3B36" w:rsidRPr="00441CD0" w:rsidRDefault="001F3B36" w:rsidP="001F3B36">
            <w:pPr>
              <w:pStyle w:val="TAC"/>
              <w:rPr>
                <w:lang w:eastAsia="zh-CN"/>
              </w:rPr>
            </w:pPr>
            <w:r>
              <w:rPr>
                <w:lang w:eastAsia="zh-CN"/>
              </w:rPr>
              <w:t>11 to 12</w:t>
            </w:r>
          </w:p>
        </w:tc>
        <w:tc>
          <w:tcPr>
            <w:tcW w:w="4703" w:type="dxa"/>
            <w:gridSpan w:val="8"/>
            <w:tcBorders>
              <w:top w:val="single" w:sz="4" w:space="0" w:color="auto"/>
              <w:left w:val="single" w:sz="4" w:space="0" w:color="auto"/>
              <w:bottom w:val="single" w:sz="4" w:space="0" w:color="auto"/>
              <w:right w:val="single" w:sz="4" w:space="0" w:color="auto"/>
            </w:tcBorders>
          </w:tcPr>
          <w:p w14:paraId="2A871D3C" w14:textId="77777777" w:rsidR="001F3B36" w:rsidRPr="00441CD0" w:rsidRDefault="001F3B36" w:rsidP="001F3B36">
            <w:pPr>
              <w:pStyle w:val="TAC"/>
              <w:rPr>
                <w:lang w:eastAsia="zh-CN"/>
              </w:rPr>
            </w:pPr>
            <w:r w:rsidRPr="00441CD0">
              <w:rPr>
                <w:lang w:eastAsia="zh-CN"/>
              </w:rPr>
              <w:t xml:space="preserve">Additional Supported-Features </w:t>
            </w:r>
            <w:r>
              <w:rPr>
                <w:lang w:eastAsia="zh-CN"/>
              </w:rPr>
              <w:t>3</w:t>
            </w:r>
          </w:p>
        </w:tc>
        <w:tc>
          <w:tcPr>
            <w:tcW w:w="588" w:type="dxa"/>
            <w:tcBorders>
              <w:left w:val="single" w:sz="4" w:space="0" w:color="auto"/>
            </w:tcBorders>
          </w:tcPr>
          <w:p w14:paraId="1C795EEA" w14:textId="77777777" w:rsidR="001F3B36" w:rsidRPr="00441CD0" w:rsidRDefault="001F3B36" w:rsidP="001F3B36">
            <w:pPr>
              <w:pStyle w:val="TAC"/>
            </w:pPr>
          </w:p>
        </w:tc>
      </w:tr>
      <w:tr w:rsidR="001F3B36" w:rsidRPr="00441CD0" w14:paraId="229C4505" w14:textId="77777777" w:rsidTr="001F3B36">
        <w:trPr>
          <w:jc w:val="center"/>
        </w:trPr>
        <w:tc>
          <w:tcPr>
            <w:tcW w:w="151" w:type="dxa"/>
            <w:tcBorders>
              <w:top w:val="nil"/>
              <w:left w:val="single" w:sz="6" w:space="0" w:color="auto"/>
              <w:bottom w:val="single" w:sz="4" w:space="0" w:color="auto"/>
            </w:tcBorders>
          </w:tcPr>
          <w:p w14:paraId="2DC3405F" w14:textId="77777777" w:rsidR="001F3B36" w:rsidRPr="00441CD0" w:rsidRDefault="001F3B36" w:rsidP="001F3B36">
            <w:pPr>
              <w:pStyle w:val="TAC"/>
            </w:pPr>
          </w:p>
        </w:tc>
        <w:tc>
          <w:tcPr>
            <w:tcW w:w="1104" w:type="dxa"/>
            <w:tcBorders>
              <w:bottom w:val="single" w:sz="4" w:space="0" w:color="auto"/>
              <w:right w:val="single" w:sz="4" w:space="0" w:color="auto"/>
            </w:tcBorders>
          </w:tcPr>
          <w:p w14:paraId="36894245" w14:textId="348EA878" w:rsidR="001F3B36" w:rsidRPr="00441CD0" w:rsidRDefault="001F3B36" w:rsidP="001F3B36">
            <w:pPr>
              <w:pStyle w:val="TAC"/>
            </w:pPr>
            <w:r w:rsidRPr="00441CD0">
              <w:rPr>
                <w:lang w:val="sv-SE"/>
              </w:rPr>
              <w:t>1</w:t>
            </w:r>
            <w:r>
              <w:rPr>
                <w:lang w:val="sv-SE"/>
              </w:rPr>
              <w:t>3</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4AC02F07" w14:textId="77777777" w:rsidR="001F3B36" w:rsidRPr="00441CD0" w:rsidRDefault="001F3B36" w:rsidP="001F3B36">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49D8F0D7" w14:textId="77777777" w:rsidR="001F3B36" w:rsidRPr="00441CD0" w:rsidRDefault="001F3B36" w:rsidP="001F3B36">
            <w:pPr>
              <w:pStyle w:val="TAC"/>
            </w:pPr>
          </w:p>
        </w:tc>
      </w:tr>
    </w:tbl>
    <w:p w14:paraId="60108D48" w14:textId="77777777" w:rsidR="001F3B36" w:rsidRPr="00441CD0" w:rsidRDefault="001F3B36" w:rsidP="001F3B36">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2C04C4B0" w14:textId="77777777" w:rsidR="00801D44" w:rsidRDefault="00801D44" w:rsidP="00801D44">
      <w:pPr>
        <w:pStyle w:val="TH"/>
      </w:pPr>
      <w:bookmarkStart w:id="5658" w:name="_Toc19717371"/>
      <w:bookmarkStart w:id="5659" w:name="_Toc27490872"/>
      <w:bookmarkStart w:id="5660" w:name="_Toc27557165"/>
      <w:bookmarkStart w:id="5661" w:name="_Toc27724082"/>
      <w:bookmarkStart w:id="5662" w:name="_Toc36031156"/>
      <w:bookmarkStart w:id="5663" w:name="_Toc36043076"/>
      <w:bookmarkStart w:id="5664" w:name="_Toc36814401"/>
      <w:bookmarkStart w:id="5665" w:name="_Toc44689259"/>
      <w:bookmarkStart w:id="5666" w:name="_Toc44924013"/>
      <w:bookmarkStart w:id="5667" w:name="_Toc51860983"/>
      <w:bookmarkStart w:id="5668" w:name="_Toc57930754"/>
      <w:bookmarkStart w:id="5669" w:name="_Toc57931384"/>
      <w:r>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67"/>
        <w:gridCol w:w="1964"/>
        <w:gridCol w:w="1134"/>
        <w:gridCol w:w="4389"/>
      </w:tblGrid>
      <w:tr w:rsidR="00801D44" w14:paraId="6DE25473"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DFA6CCD" w14:textId="77777777" w:rsidR="00801D44" w:rsidRDefault="00801D44">
            <w:pPr>
              <w:pStyle w:val="TAH"/>
              <w:rPr>
                <w:lang w:val="fr-FR"/>
              </w:rPr>
            </w:pPr>
            <w:r>
              <w:rPr>
                <w:lang w:val="fr-FR"/>
              </w:rPr>
              <w:t>Feature Octet / Bit</w:t>
            </w:r>
          </w:p>
        </w:tc>
        <w:tc>
          <w:tcPr>
            <w:tcW w:w="1167" w:type="dxa"/>
            <w:tcBorders>
              <w:top w:val="single" w:sz="4" w:space="0" w:color="auto"/>
              <w:left w:val="single" w:sz="4" w:space="0" w:color="auto"/>
              <w:bottom w:val="single" w:sz="4" w:space="0" w:color="auto"/>
              <w:right w:val="single" w:sz="4" w:space="0" w:color="auto"/>
            </w:tcBorders>
            <w:shd w:val="clear" w:color="auto" w:fill="E0E0E0"/>
            <w:hideMark/>
          </w:tcPr>
          <w:p w14:paraId="1B2CDEA6" w14:textId="77777777" w:rsidR="00801D44" w:rsidRDefault="00801D44">
            <w:pPr>
              <w:pStyle w:val="TAH"/>
              <w:rPr>
                <w:lang w:val="fr-FR"/>
              </w:rPr>
            </w:pPr>
            <w:r>
              <w:rPr>
                <w:lang w:val="fr-FR"/>
              </w:rPr>
              <w:t>Feature</w:t>
            </w:r>
          </w:p>
        </w:tc>
        <w:tc>
          <w:tcPr>
            <w:tcW w:w="1964" w:type="dxa"/>
            <w:tcBorders>
              <w:top w:val="single" w:sz="4" w:space="0" w:color="auto"/>
              <w:left w:val="single" w:sz="4" w:space="0" w:color="auto"/>
              <w:bottom w:val="single" w:sz="4" w:space="0" w:color="auto"/>
              <w:right w:val="single" w:sz="4" w:space="0" w:color="auto"/>
            </w:tcBorders>
            <w:shd w:val="clear" w:color="auto" w:fill="E0E0E0"/>
            <w:hideMark/>
          </w:tcPr>
          <w:p w14:paraId="2366488B"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25F9C5DA"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7A280F5D" w14:textId="77777777" w:rsidR="00801D44" w:rsidRDefault="00801D44">
            <w:pPr>
              <w:pStyle w:val="TAH"/>
              <w:rPr>
                <w:lang w:val="fr-FR"/>
              </w:rPr>
            </w:pPr>
            <w:r>
              <w:rPr>
                <w:lang w:val="fr-FR"/>
              </w:rPr>
              <w:t>Description</w:t>
            </w:r>
          </w:p>
        </w:tc>
      </w:tr>
      <w:tr w:rsidR="00801D44" w14:paraId="1F2E16E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ECEAEC0" w14:textId="77777777" w:rsidR="00801D44" w:rsidRDefault="00801D44">
            <w:pPr>
              <w:pStyle w:val="TAC"/>
              <w:rPr>
                <w:lang w:val="fr-FR"/>
              </w:rPr>
            </w:pPr>
            <w:r>
              <w:rPr>
                <w:lang w:val="fr-FR"/>
              </w:rPr>
              <w:t>5/1</w:t>
            </w:r>
          </w:p>
        </w:tc>
        <w:tc>
          <w:tcPr>
            <w:tcW w:w="1167" w:type="dxa"/>
            <w:tcBorders>
              <w:top w:val="single" w:sz="4" w:space="0" w:color="auto"/>
              <w:left w:val="single" w:sz="4" w:space="0" w:color="auto"/>
              <w:bottom w:val="single" w:sz="4" w:space="0" w:color="auto"/>
              <w:right w:val="single" w:sz="4" w:space="0" w:color="auto"/>
            </w:tcBorders>
            <w:hideMark/>
          </w:tcPr>
          <w:p w14:paraId="7A12AFAC" w14:textId="77777777" w:rsidR="00801D44" w:rsidRDefault="00801D44">
            <w:pPr>
              <w:pStyle w:val="TAC"/>
              <w:rPr>
                <w:lang w:val="fr-FR"/>
              </w:rPr>
            </w:pPr>
            <w:r>
              <w:rPr>
                <w:lang w:val="fr-FR"/>
              </w:rPr>
              <w:t>BUCP</w:t>
            </w:r>
          </w:p>
        </w:tc>
        <w:tc>
          <w:tcPr>
            <w:tcW w:w="1964" w:type="dxa"/>
            <w:tcBorders>
              <w:top w:val="single" w:sz="4" w:space="0" w:color="auto"/>
              <w:left w:val="single" w:sz="4" w:space="0" w:color="auto"/>
              <w:bottom w:val="single" w:sz="4" w:space="0" w:color="auto"/>
              <w:right w:val="single" w:sz="4" w:space="0" w:color="auto"/>
            </w:tcBorders>
            <w:hideMark/>
          </w:tcPr>
          <w:p w14:paraId="39EA54F8"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6DCA6EC1" w14:textId="77777777" w:rsidR="00801D44" w:rsidRDefault="00801D44">
            <w:pPr>
              <w:pStyle w:val="TAC"/>
              <w:rPr>
                <w:lang w:val="fr-FR"/>
              </w:rPr>
            </w:pPr>
            <w:r>
              <w:rPr>
                <w:lang w:val="fr-FR"/>
              </w:rPr>
              <w:t>O</w:t>
            </w:r>
          </w:p>
          <w:p w14:paraId="0A07D8F4" w14:textId="547B93B0" w:rsidR="00801D44" w:rsidRDefault="00801D44">
            <w:pPr>
              <w:pStyle w:val="TAC"/>
              <w:rPr>
                <w:lang w:val="fr-FR"/>
              </w:rPr>
            </w:pPr>
            <w:r>
              <w:rPr>
                <w:lang w:val="fr-FR"/>
              </w:rPr>
              <w:t>(NOTE 2)</w:t>
            </w:r>
          </w:p>
        </w:tc>
        <w:tc>
          <w:tcPr>
            <w:tcW w:w="4389" w:type="dxa"/>
            <w:tcBorders>
              <w:top w:val="single" w:sz="4" w:space="0" w:color="auto"/>
              <w:left w:val="single" w:sz="4" w:space="0" w:color="auto"/>
              <w:bottom w:val="single" w:sz="4" w:space="0" w:color="auto"/>
              <w:right w:val="single" w:sz="4" w:space="0" w:color="auto"/>
            </w:tcBorders>
            <w:hideMark/>
          </w:tcPr>
          <w:p w14:paraId="6A1ABF69" w14:textId="77777777" w:rsidR="00801D44" w:rsidRDefault="00801D44">
            <w:pPr>
              <w:pStyle w:val="TAL"/>
              <w:rPr>
                <w:lang w:val="fr-FR"/>
              </w:rPr>
            </w:pPr>
            <w:r>
              <w:rPr>
                <w:lang w:val="fr-FR"/>
              </w:rPr>
              <w:t>Downlink Data Buffering in CP function is supported by the UP function.</w:t>
            </w:r>
          </w:p>
        </w:tc>
      </w:tr>
      <w:tr w:rsidR="00801D44" w14:paraId="11E0967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630999E" w14:textId="77777777" w:rsidR="00801D44" w:rsidRDefault="00801D44">
            <w:pPr>
              <w:pStyle w:val="TAC"/>
              <w:rPr>
                <w:lang w:val="fr-FR"/>
              </w:rPr>
            </w:pPr>
            <w:r>
              <w:rPr>
                <w:lang w:val="fr-FR"/>
              </w:rPr>
              <w:t>5/2</w:t>
            </w:r>
          </w:p>
        </w:tc>
        <w:tc>
          <w:tcPr>
            <w:tcW w:w="1167" w:type="dxa"/>
            <w:tcBorders>
              <w:top w:val="single" w:sz="4" w:space="0" w:color="auto"/>
              <w:left w:val="single" w:sz="4" w:space="0" w:color="auto"/>
              <w:bottom w:val="single" w:sz="4" w:space="0" w:color="auto"/>
              <w:right w:val="single" w:sz="4" w:space="0" w:color="auto"/>
            </w:tcBorders>
            <w:hideMark/>
          </w:tcPr>
          <w:p w14:paraId="5182211B" w14:textId="77777777" w:rsidR="00801D44" w:rsidRDefault="00801D44">
            <w:pPr>
              <w:pStyle w:val="TAC"/>
              <w:rPr>
                <w:lang w:val="fr-FR"/>
              </w:rPr>
            </w:pPr>
            <w:r>
              <w:rPr>
                <w:lang w:val="fr-FR"/>
              </w:rPr>
              <w:t>DDND</w:t>
            </w:r>
          </w:p>
        </w:tc>
        <w:tc>
          <w:tcPr>
            <w:tcW w:w="1964" w:type="dxa"/>
            <w:tcBorders>
              <w:top w:val="single" w:sz="4" w:space="0" w:color="auto"/>
              <w:left w:val="single" w:sz="4" w:space="0" w:color="auto"/>
              <w:bottom w:val="single" w:sz="4" w:space="0" w:color="auto"/>
              <w:right w:val="single" w:sz="4" w:space="0" w:color="auto"/>
            </w:tcBorders>
            <w:hideMark/>
          </w:tcPr>
          <w:p w14:paraId="083CF96E"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2639A4A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C6ECDFA" w14:textId="77777777" w:rsidR="00801D44" w:rsidRDefault="00801D44">
            <w:pPr>
              <w:pStyle w:val="TAL"/>
              <w:rPr>
                <w:lang w:val="fr-FR"/>
              </w:rPr>
            </w:pPr>
            <w:r>
              <w:rPr>
                <w:lang w:val="fr-FR"/>
              </w:rPr>
              <w:t xml:space="preserve">The buffering parameter 'Downlink Data Notification Delay' is supported by the UP function. </w:t>
            </w:r>
          </w:p>
        </w:tc>
      </w:tr>
      <w:tr w:rsidR="00801D44" w14:paraId="25A900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FF9E265" w14:textId="77777777" w:rsidR="00801D44" w:rsidRDefault="00801D44">
            <w:pPr>
              <w:pStyle w:val="TAC"/>
              <w:rPr>
                <w:lang w:val="fr-FR"/>
              </w:rPr>
            </w:pPr>
            <w:r>
              <w:rPr>
                <w:lang w:val="fr-FR"/>
              </w:rPr>
              <w:t>5/3</w:t>
            </w:r>
          </w:p>
        </w:tc>
        <w:tc>
          <w:tcPr>
            <w:tcW w:w="1167" w:type="dxa"/>
            <w:tcBorders>
              <w:top w:val="single" w:sz="4" w:space="0" w:color="auto"/>
              <w:left w:val="single" w:sz="4" w:space="0" w:color="auto"/>
              <w:bottom w:val="single" w:sz="4" w:space="0" w:color="auto"/>
              <w:right w:val="single" w:sz="4" w:space="0" w:color="auto"/>
            </w:tcBorders>
            <w:hideMark/>
          </w:tcPr>
          <w:p w14:paraId="606F243E" w14:textId="77777777" w:rsidR="00801D44" w:rsidRDefault="00801D44">
            <w:pPr>
              <w:pStyle w:val="TAC"/>
              <w:rPr>
                <w:lang w:val="fr-FR"/>
              </w:rPr>
            </w:pPr>
            <w:r>
              <w:rPr>
                <w:lang w:val="fr-FR"/>
              </w:rPr>
              <w:t>DLBD</w:t>
            </w:r>
          </w:p>
        </w:tc>
        <w:tc>
          <w:tcPr>
            <w:tcW w:w="1964" w:type="dxa"/>
            <w:tcBorders>
              <w:top w:val="single" w:sz="4" w:space="0" w:color="auto"/>
              <w:left w:val="single" w:sz="4" w:space="0" w:color="auto"/>
              <w:bottom w:val="single" w:sz="4" w:space="0" w:color="auto"/>
              <w:right w:val="single" w:sz="4" w:space="0" w:color="auto"/>
            </w:tcBorders>
            <w:hideMark/>
          </w:tcPr>
          <w:p w14:paraId="22CE3990"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5C831763"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C251525" w14:textId="77777777" w:rsidR="00801D44" w:rsidRDefault="00801D44">
            <w:pPr>
              <w:pStyle w:val="TAL"/>
              <w:rPr>
                <w:lang w:val="fr-FR"/>
              </w:rPr>
            </w:pPr>
            <w:r>
              <w:rPr>
                <w:lang w:val="fr-FR"/>
              </w:rPr>
              <w:t xml:space="preserve">The buffering parameter 'DL Buffering Duration' is supported by the UP function. </w:t>
            </w:r>
          </w:p>
        </w:tc>
      </w:tr>
      <w:tr w:rsidR="00801D44" w14:paraId="4B72904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F8B3387" w14:textId="77777777" w:rsidR="00801D44" w:rsidRDefault="00801D44">
            <w:pPr>
              <w:pStyle w:val="TAC"/>
              <w:rPr>
                <w:lang w:val="fr-FR"/>
              </w:rPr>
            </w:pPr>
            <w:r>
              <w:rPr>
                <w:lang w:val="fr-FR"/>
              </w:rPr>
              <w:t>5/4</w:t>
            </w:r>
          </w:p>
        </w:tc>
        <w:tc>
          <w:tcPr>
            <w:tcW w:w="1167" w:type="dxa"/>
            <w:tcBorders>
              <w:top w:val="single" w:sz="4" w:space="0" w:color="auto"/>
              <w:left w:val="single" w:sz="4" w:space="0" w:color="auto"/>
              <w:bottom w:val="single" w:sz="4" w:space="0" w:color="auto"/>
              <w:right w:val="single" w:sz="4" w:space="0" w:color="auto"/>
            </w:tcBorders>
            <w:hideMark/>
          </w:tcPr>
          <w:p w14:paraId="7A449D9A" w14:textId="77777777" w:rsidR="00801D44" w:rsidRDefault="00801D44">
            <w:pPr>
              <w:pStyle w:val="TAC"/>
              <w:rPr>
                <w:lang w:val="fr-FR"/>
              </w:rPr>
            </w:pPr>
            <w:r>
              <w:rPr>
                <w:lang w:val="fr-FR"/>
              </w:rPr>
              <w:t>TRST</w:t>
            </w:r>
          </w:p>
        </w:tc>
        <w:tc>
          <w:tcPr>
            <w:tcW w:w="1964" w:type="dxa"/>
            <w:tcBorders>
              <w:top w:val="single" w:sz="4" w:space="0" w:color="auto"/>
              <w:left w:val="single" w:sz="4" w:space="0" w:color="auto"/>
              <w:bottom w:val="single" w:sz="4" w:space="0" w:color="auto"/>
              <w:right w:val="single" w:sz="4" w:space="0" w:color="auto"/>
            </w:tcBorders>
            <w:hideMark/>
          </w:tcPr>
          <w:p w14:paraId="355F1BC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CBA4EE2"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3270EB8D" w14:textId="77777777" w:rsidR="00801D44" w:rsidRDefault="00801D44">
            <w:pPr>
              <w:pStyle w:val="TAL"/>
              <w:rPr>
                <w:lang w:val="fr-FR"/>
              </w:rPr>
            </w:pPr>
            <w:r>
              <w:rPr>
                <w:lang w:val="fr-FR"/>
              </w:rPr>
              <w:t>Traffic Steering is supported by the UP function.</w:t>
            </w:r>
          </w:p>
          <w:p w14:paraId="31094396" w14:textId="77777777" w:rsidR="00801D44" w:rsidRDefault="00801D44">
            <w:pPr>
              <w:pStyle w:val="TAL"/>
              <w:rPr>
                <w:lang w:val="fr-FR"/>
              </w:rPr>
            </w:pPr>
          </w:p>
        </w:tc>
      </w:tr>
      <w:tr w:rsidR="00801D44" w14:paraId="64269B8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515FC3E" w14:textId="77777777" w:rsidR="00801D44" w:rsidRDefault="00801D44">
            <w:pPr>
              <w:pStyle w:val="TAC"/>
              <w:rPr>
                <w:lang w:val="de-DE"/>
              </w:rPr>
            </w:pPr>
            <w:r>
              <w:rPr>
                <w:lang w:val="fr-FR"/>
              </w:rPr>
              <w:t>5/</w:t>
            </w:r>
            <w:r>
              <w:rPr>
                <w:lang w:val="de-DE"/>
              </w:rPr>
              <w:t>5</w:t>
            </w:r>
          </w:p>
        </w:tc>
        <w:tc>
          <w:tcPr>
            <w:tcW w:w="1167" w:type="dxa"/>
            <w:tcBorders>
              <w:top w:val="single" w:sz="4" w:space="0" w:color="auto"/>
              <w:left w:val="single" w:sz="4" w:space="0" w:color="auto"/>
              <w:bottom w:val="single" w:sz="4" w:space="0" w:color="auto"/>
              <w:right w:val="single" w:sz="4" w:space="0" w:color="auto"/>
            </w:tcBorders>
            <w:hideMark/>
          </w:tcPr>
          <w:p w14:paraId="377A8115" w14:textId="77777777" w:rsidR="00801D44" w:rsidRDefault="00801D44">
            <w:pPr>
              <w:pStyle w:val="TAC"/>
              <w:rPr>
                <w:lang w:val="x-none"/>
              </w:rPr>
            </w:pPr>
            <w:r>
              <w:rPr>
                <w:lang w:val="fr-FR"/>
              </w:rPr>
              <w:t>FTUP</w:t>
            </w:r>
          </w:p>
        </w:tc>
        <w:tc>
          <w:tcPr>
            <w:tcW w:w="1964" w:type="dxa"/>
            <w:tcBorders>
              <w:top w:val="single" w:sz="4" w:space="0" w:color="auto"/>
              <w:left w:val="single" w:sz="4" w:space="0" w:color="auto"/>
              <w:bottom w:val="single" w:sz="4" w:space="0" w:color="auto"/>
              <w:right w:val="single" w:sz="4" w:space="0" w:color="auto"/>
            </w:tcBorders>
            <w:hideMark/>
          </w:tcPr>
          <w:p w14:paraId="71B6E30F"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1031ADE3"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5CE8A59F" w14:textId="77777777" w:rsidR="00801D44" w:rsidRDefault="00801D44">
            <w:pPr>
              <w:pStyle w:val="TAL"/>
              <w:rPr>
                <w:lang w:val="fr-FR"/>
              </w:rPr>
            </w:pPr>
            <w:r>
              <w:rPr>
                <w:lang w:val="fr-FR"/>
              </w:rPr>
              <w:t xml:space="preserve">F-TEID allocation / release in the UP function is supported by the UP function. </w:t>
            </w:r>
          </w:p>
        </w:tc>
      </w:tr>
      <w:tr w:rsidR="00801D44" w14:paraId="3C24DF0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2970EC" w14:textId="77777777" w:rsidR="00801D44" w:rsidRDefault="00801D44">
            <w:pPr>
              <w:pStyle w:val="TAC"/>
              <w:rPr>
                <w:lang w:val="de-DE"/>
              </w:rPr>
            </w:pPr>
            <w:r>
              <w:rPr>
                <w:lang w:val="fr-FR"/>
              </w:rPr>
              <w:t>5/</w:t>
            </w:r>
            <w:r>
              <w:rPr>
                <w:lang w:val="de-DE"/>
              </w:rPr>
              <w:t>6</w:t>
            </w:r>
          </w:p>
        </w:tc>
        <w:tc>
          <w:tcPr>
            <w:tcW w:w="1167" w:type="dxa"/>
            <w:tcBorders>
              <w:top w:val="single" w:sz="4" w:space="0" w:color="auto"/>
              <w:left w:val="single" w:sz="4" w:space="0" w:color="auto"/>
              <w:bottom w:val="single" w:sz="4" w:space="0" w:color="auto"/>
              <w:right w:val="single" w:sz="4" w:space="0" w:color="auto"/>
            </w:tcBorders>
            <w:hideMark/>
          </w:tcPr>
          <w:p w14:paraId="28DDD046" w14:textId="77777777" w:rsidR="00801D44" w:rsidRDefault="00801D44">
            <w:pPr>
              <w:pStyle w:val="TAC"/>
              <w:rPr>
                <w:lang w:val="x-none"/>
              </w:rPr>
            </w:pPr>
            <w:r>
              <w:rPr>
                <w:lang w:val="fr-FR"/>
              </w:rPr>
              <w:t>PFDM</w:t>
            </w:r>
          </w:p>
        </w:tc>
        <w:tc>
          <w:tcPr>
            <w:tcW w:w="1964" w:type="dxa"/>
            <w:tcBorders>
              <w:top w:val="single" w:sz="4" w:space="0" w:color="auto"/>
              <w:left w:val="single" w:sz="4" w:space="0" w:color="auto"/>
              <w:bottom w:val="single" w:sz="4" w:space="0" w:color="auto"/>
              <w:right w:val="single" w:sz="4" w:space="0" w:color="auto"/>
            </w:tcBorders>
            <w:hideMark/>
          </w:tcPr>
          <w:p w14:paraId="608BCC4B"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6E29424B"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FE12A69" w14:textId="77777777" w:rsidR="00801D44" w:rsidRDefault="00801D44">
            <w:pPr>
              <w:pStyle w:val="TAL"/>
              <w:rPr>
                <w:lang w:val="fr-FR"/>
              </w:rPr>
            </w:pPr>
            <w:r>
              <w:rPr>
                <w:lang w:val="fr-FR"/>
              </w:rPr>
              <w:t xml:space="preserve">The PFD Management procedure is supported by the UP function. </w:t>
            </w:r>
          </w:p>
        </w:tc>
      </w:tr>
      <w:tr w:rsidR="00801D44" w14:paraId="35BFBE9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D8CE40F" w14:textId="77777777" w:rsidR="00801D44" w:rsidRDefault="00801D44">
            <w:pPr>
              <w:pStyle w:val="TAC"/>
              <w:rPr>
                <w:lang w:val="fr-FR"/>
              </w:rPr>
            </w:pPr>
            <w:r>
              <w:rPr>
                <w:lang w:val="fr-FR"/>
              </w:rPr>
              <w:t>5/</w:t>
            </w:r>
            <w:r>
              <w:rPr>
                <w:lang w:val="de-DE"/>
              </w:rPr>
              <w:t>7</w:t>
            </w:r>
          </w:p>
        </w:tc>
        <w:tc>
          <w:tcPr>
            <w:tcW w:w="1167" w:type="dxa"/>
            <w:tcBorders>
              <w:top w:val="single" w:sz="4" w:space="0" w:color="auto"/>
              <w:left w:val="single" w:sz="4" w:space="0" w:color="auto"/>
              <w:bottom w:val="single" w:sz="4" w:space="0" w:color="auto"/>
              <w:right w:val="single" w:sz="4" w:space="0" w:color="auto"/>
            </w:tcBorders>
            <w:hideMark/>
          </w:tcPr>
          <w:p w14:paraId="51160F74" w14:textId="77777777" w:rsidR="00801D44" w:rsidRDefault="00801D44">
            <w:pPr>
              <w:pStyle w:val="TAC"/>
              <w:rPr>
                <w:lang w:val="fr-FR"/>
              </w:rPr>
            </w:pPr>
            <w:r>
              <w:rPr>
                <w:lang w:val="fr-FR"/>
              </w:rPr>
              <w:t>HEEU</w:t>
            </w:r>
          </w:p>
        </w:tc>
        <w:tc>
          <w:tcPr>
            <w:tcW w:w="1964" w:type="dxa"/>
            <w:tcBorders>
              <w:top w:val="single" w:sz="4" w:space="0" w:color="auto"/>
              <w:left w:val="single" w:sz="4" w:space="0" w:color="auto"/>
              <w:bottom w:val="single" w:sz="4" w:space="0" w:color="auto"/>
              <w:right w:val="single" w:sz="4" w:space="0" w:color="auto"/>
            </w:tcBorders>
            <w:hideMark/>
          </w:tcPr>
          <w:p w14:paraId="565BC6A8"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9E0FBFE"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72FF465" w14:textId="77777777" w:rsidR="00801D44" w:rsidRDefault="00801D44">
            <w:pPr>
              <w:pStyle w:val="TAL"/>
              <w:rPr>
                <w:lang w:val="fr-FR"/>
              </w:rPr>
            </w:pPr>
            <w:r>
              <w:rPr>
                <w:lang w:val="fr-FR"/>
              </w:rPr>
              <w:t>Header Enrichment of Uplink traffic is supported by the UP function.</w:t>
            </w:r>
          </w:p>
        </w:tc>
      </w:tr>
      <w:tr w:rsidR="00801D44" w14:paraId="04C02EB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FEFF39" w14:textId="77777777" w:rsidR="00801D44" w:rsidRDefault="00801D44">
            <w:pPr>
              <w:pStyle w:val="TAC"/>
              <w:rPr>
                <w:lang w:val="fr-FR"/>
              </w:rPr>
            </w:pPr>
            <w:r>
              <w:rPr>
                <w:lang w:val="fr-FR"/>
              </w:rPr>
              <w:t>5/</w:t>
            </w:r>
            <w:r>
              <w:rPr>
                <w:lang w:val="de-DE"/>
              </w:rPr>
              <w:t>8</w:t>
            </w:r>
          </w:p>
        </w:tc>
        <w:tc>
          <w:tcPr>
            <w:tcW w:w="1167" w:type="dxa"/>
            <w:tcBorders>
              <w:top w:val="single" w:sz="4" w:space="0" w:color="auto"/>
              <w:left w:val="single" w:sz="4" w:space="0" w:color="auto"/>
              <w:bottom w:val="single" w:sz="4" w:space="0" w:color="auto"/>
              <w:right w:val="single" w:sz="4" w:space="0" w:color="auto"/>
            </w:tcBorders>
            <w:hideMark/>
          </w:tcPr>
          <w:p w14:paraId="2C91DDD0" w14:textId="77777777" w:rsidR="00801D44" w:rsidRDefault="00801D44">
            <w:pPr>
              <w:pStyle w:val="TAC"/>
              <w:rPr>
                <w:lang w:val="fr-FR"/>
              </w:rPr>
            </w:pPr>
            <w:r>
              <w:rPr>
                <w:lang w:val="fr-FR"/>
              </w:rPr>
              <w:t>TREU</w:t>
            </w:r>
          </w:p>
        </w:tc>
        <w:tc>
          <w:tcPr>
            <w:tcW w:w="1964" w:type="dxa"/>
            <w:tcBorders>
              <w:top w:val="single" w:sz="4" w:space="0" w:color="auto"/>
              <w:left w:val="single" w:sz="4" w:space="0" w:color="auto"/>
              <w:bottom w:val="single" w:sz="4" w:space="0" w:color="auto"/>
              <w:right w:val="single" w:sz="4" w:space="0" w:color="auto"/>
            </w:tcBorders>
            <w:hideMark/>
          </w:tcPr>
          <w:p w14:paraId="72F73F90"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24E70B3" w14:textId="77777777" w:rsidR="00801D44" w:rsidRDefault="00801D44">
            <w:pPr>
              <w:pStyle w:val="TAC"/>
              <w:rPr>
                <w:lang w:val="fr-FR"/>
              </w:rPr>
            </w:pPr>
            <w:r>
              <w:rPr>
                <w:lang w:val="fr-FR"/>
              </w:rPr>
              <w:t>O</w:t>
            </w:r>
          </w:p>
          <w:p w14:paraId="66464064" w14:textId="719E2B78" w:rsidR="00801D44" w:rsidRDefault="00801D44">
            <w:pPr>
              <w:pStyle w:val="TAC"/>
              <w:rPr>
                <w:lang w:val="fr-FR"/>
              </w:rPr>
            </w:pPr>
            <w:r>
              <w:rPr>
                <w:lang w:val="fr-FR"/>
              </w:rPr>
              <w:t>(NOTE 3)</w:t>
            </w:r>
          </w:p>
        </w:tc>
        <w:tc>
          <w:tcPr>
            <w:tcW w:w="4389" w:type="dxa"/>
            <w:tcBorders>
              <w:top w:val="single" w:sz="4" w:space="0" w:color="auto"/>
              <w:left w:val="single" w:sz="4" w:space="0" w:color="auto"/>
              <w:bottom w:val="single" w:sz="4" w:space="0" w:color="auto"/>
              <w:right w:val="single" w:sz="4" w:space="0" w:color="auto"/>
            </w:tcBorders>
            <w:hideMark/>
          </w:tcPr>
          <w:p w14:paraId="30213377" w14:textId="77777777" w:rsidR="00801D44" w:rsidRDefault="00801D44">
            <w:pPr>
              <w:pStyle w:val="TAL"/>
              <w:rPr>
                <w:lang w:val="fr-FR"/>
              </w:rPr>
            </w:pPr>
            <w:r>
              <w:rPr>
                <w:lang w:val="fr-FR"/>
              </w:rPr>
              <w:t xml:space="preserve">Traffic Redirection Enforcement in the UP function is supported by the UP function. </w:t>
            </w:r>
          </w:p>
        </w:tc>
      </w:tr>
      <w:tr w:rsidR="00801D44" w14:paraId="7C7C34A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CD6EE2" w14:textId="77777777" w:rsidR="00801D44" w:rsidRDefault="00801D44">
            <w:pPr>
              <w:pStyle w:val="TAC"/>
              <w:rPr>
                <w:lang w:val="fr-FR"/>
              </w:rPr>
            </w:pPr>
            <w:r>
              <w:rPr>
                <w:lang w:val="fr-FR"/>
              </w:rPr>
              <w:t>6/1</w:t>
            </w:r>
          </w:p>
        </w:tc>
        <w:tc>
          <w:tcPr>
            <w:tcW w:w="1167" w:type="dxa"/>
            <w:tcBorders>
              <w:top w:val="single" w:sz="4" w:space="0" w:color="auto"/>
              <w:left w:val="single" w:sz="4" w:space="0" w:color="auto"/>
              <w:bottom w:val="single" w:sz="4" w:space="0" w:color="auto"/>
              <w:right w:val="single" w:sz="4" w:space="0" w:color="auto"/>
            </w:tcBorders>
            <w:hideMark/>
          </w:tcPr>
          <w:p w14:paraId="7323C1B8" w14:textId="77777777" w:rsidR="00801D44" w:rsidRDefault="00801D44">
            <w:pPr>
              <w:pStyle w:val="TAC"/>
              <w:rPr>
                <w:lang w:val="fr-FR"/>
              </w:rPr>
            </w:pPr>
            <w:r>
              <w:rPr>
                <w:lang w:val="fr-FR"/>
              </w:rPr>
              <w:t>EMPU</w:t>
            </w:r>
          </w:p>
        </w:tc>
        <w:tc>
          <w:tcPr>
            <w:tcW w:w="1964" w:type="dxa"/>
            <w:tcBorders>
              <w:top w:val="single" w:sz="4" w:space="0" w:color="auto"/>
              <w:left w:val="single" w:sz="4" w:space="0" w:color="auto"/>
              <w:bottom w:val="single" w:sz="4" w:space="0" w:color="auto"/>
              <w:right w:val="single" w:sz="4" w:space="0" w:color="auto"/>
            </w:tcBorders>
            <w:hideMark/>
          </w:tcPr>
          <w:p w14:paraId="3DCBA615"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48AF3F62"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061F5E95" w14:textId="77777777" w:rsidR="00801D44" w:rsidRDefault="00801D44">
            <w:pPr>
              <w:pStyle w:val="TAL"/>
              <w:rPr>
                <w:lang w:val="fr-FR"/>
              </w:rPr>
            </w:pPr>
            <w:r>
              <w:rPr>
                <w:lang w:val="fr-FR"/>
              </w:rPr>
              <w:t>Sending of End Marker packets supported by the UP function.</w:t>
            </w:r>
          </w:p>
        </w:tc>
      </w:tr>
      <w:tr w:rsidR="00801D44" w14:paraId="12743EE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3FC98D3" w14:textId="77777777" w:rsidR="00801D44" w:rsidRDefault="00801D44">
            <w:pPr>
              <w:pStyle w:val="TAC"/>
              <w:rPr>
                <w:lang w:val="fr-FR"/>
              </w:rPr>
            </w:pPr>
            <w:r>
              <w:rPr>
                <w:lang w:val="fr-FR"/>
              </w:rPr>
              <w:t>6/2</w:t>
            </w:r>
          </w:p>
        </w:tc>
        <w:tc>
          <w:tcPr>
            <w:tcW w:w="1167" w:type="dxa"/>
            <w:tcBorders>
              <w:top w:val="single" w:sz="4" w:space="0" w:color="auto"/>
              <w:left w:val="single" w:sz="4" w:space="0" w:color="auto"/>
              <w:bottom w:val="single" w:sz="4" w:space="0" w:color="auto"/>
              <w:right w:val="single" w:sz="4" w:space="0" w:color="auto"/>
            </w:tcBorders>
            <w:hideMark/>
          </w:tcPr>
          <w:p w14:paraId="4C7FAC4C" w14:textId="77777777" w:rsidR="00801D44" w:rsidRDefault="00801D44">
            <w:pPr>
              <w:pStyle w:val="TAC"/>
              <w:rPr>
                <w:lang w:val="fr-FR"/>
              </w:rPr>
            </w:pPr>
            <w:r>
              <w:rPr>
                <w:lang w:val="fr-FR"/>
              </w:rPr>
              <w:t>PDIU</w:t>
            </w:r>
          </w:p>
        </w:tc>
        <w:tc>
          <w:tcPr>
            <w:tcW w:w="1964" w:type="dxa"/>
            <w:tcBorders>
              <w:top w:val="single" w:sz="4" w:space="0" w:color="auto"/>
              <w:left w:val="single" w:sz="4" w:space="0" w:color="auto"/>
              <w:bottom w:val="single" w:sz="4" w:space="0" w:color="auto"/>
              <w:right w:val="single" w:sz="4" w:space="0" w:color="auto"/>
            </w:tcBorders>
            <w:hideMark/>
          </w:tcPr>
          <w:p w14:paraId="5901AAB0"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7ECA23A3" w14:textId="77777777" w:rsidR="00075654" w:rsidRDefault="00801D44">
            <w:pPr>
              <w:pStyle w:val="TAC"/>
              <w:rPr>
                <w:lang w:val="fr-FR"/>
              </w:rPr>
            </w:pPr>
            <w:r>
              <w:rPr>
                <w:lang w:val="fr-FR"/>
              </w:rPr>
              <w:t>O</w:t>
            </w:r>
          </w:p>
          <w:p w14:paraId="3DB692B5" w14:textId="2BC62219" w:rsidR="00801D44" w:rsidRDefault="00801D44">
            <w:pPr>
              <w:pStyle w:val="TAC"/>
              <w:rPr>
                <w:lang w:val="fr-FR"/>
              </w:rPr>
            </w:pPr>
            <w:r>
              <w:rPr>
                <w:lang w:val="fr-FR"/>
              </w:rPr>
              <w:t>(NOTE 4)</w:t>
            </w:r>
          </w:p>
        </w:tc>
        <w:tc>
          <w:tcPr>
            <w:tcW w:w="4389" w:type="dxa"/>
            <w:tcBorders>
              <w:top w:val="single" w:sz="4" w:space="0" w:color="auto"/>
              <w:left w:val="single" w:sz="4" w:space="0" w:color="auto"/>
              <w:bottom w:val="single" w:sz="4" w:space="0" w:color="auto"/>
              <w:right w:val="single" w:sz="4" w:space="0" w:color="auto"/>
            </w:tcBorders>
            <w:hideMark/>
          </w:tcPr>
          <w:p w14:paraId="2026FAE7" w14:textId="40E3BE9F" w:rsidR="00801D44" w:rsidRDefault="00801D44">
            <w:pPr>
              <w:pStyle w:val="TAL"/>
              <w:rPr>
                <w:lang w:val="fr-FR"/>
              </w:rPr>
            </w:pPr>
            <w:r>
              <w:rPr>
                <w:lang w:val="fr-FR"/>
              </w:rPr>
              <w:t xml:space="preserve">Support of PDI optimised signalling in UP function (see </w:t>
            </w:r>
            <w:r w:rsidR="00075654">
              <w:rPr>
                <w:lang w:val="fr-FR"/>
              </w:rPr>
              <w:t>clause 5</w:t>
            </w:r>
            <w:r>
              <w:rPr>
                <w:lang w:val="fr-FR"/>
              </w:rPr>
              <w:t>.2.1A</w:t>
            </w:r>
            <w:r w:rsidRPr="0067687A">
              <w:rPr>
                <w:lang w:val="en-US"/>
              </w:rPr>
              <w:t>.2)</w:t>
            </w:r>
            <w:r>
              <w:rPr>
                <w:lang w:val="fr-FR"/>
              </w:rPr>
              <w:t>.</w:t>
            </w:r>
          </w:p>
        </w:tc>
      </w:tr>
      <w:tr w:rsidR="00801D44" w14:paraId="282505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9D9BE7" w14:textId="77777777" w:rsidR="00801D44" w:rsidRDefault="00801D44">
            <w:pPr>
              <w:pStyle w:val="TAC"/>
              <w:rPr>
                <w:lang w:val="fr-FR"/>
              </w:rPr>
            </w:pPr>
            <w:r>
              <w:rPr>
                <w:lang w:val="fr-FR"/>
              </w:rPr>
              <w:t>6/3</w:t>
            </w:r>
          </w:p>
        </w:tc>
        <w:tc>
          <w:tcPr>
            <w:tcW w:w="1167" w:type="dxa"/>
            <w:tcBorders>
              <w:top w:val="single" w:sz="4" w:space="0" w:color="auto"/>
              <w:left w:val="single" w:sz="4" w:space="0" w:color="auto"/>
              <w:bottom w:val="single" w:sz="4" w:space="0" w:color="auto"/>
              <w:right w:val="single" w:sz="4" w:space="0" w:color="auto"/>
            </w:tcBorders>
            <w:hideMark/>
          </w:tcPr>
          <w:p w14:paraId="0972B60D" w14:textId="77777777" w:rsidR="00801D44" w:rsidRDefault="00801D44">
            <w:pPr>
              <w:pStyle w:val="TAC"/>
              <w:rPr>
                <w:lang w:val="fr-FR"/>
              </w:rPr>
            </w:pPr>
            <w:r>
              <w:rPr>
                <w:lang w:val="fr-FR"/>
              </w:rPr>
              <w:t>UDBC</w:t>
            </w:r>
          </w:p>
        </w:tc>
        <w:tc>
          <w:tcPr>
            <w:tcW w:w="1964" w:type="dxa"/>
            <w:tcBorders>
              <w:top w:val="single" w:sz="4" w:space="0" w:color="auto"/>
              <w:left w:val="single" w:sz="4" w:space="0" w:color="auto"/>
              <w:bottom w:val="single" w:sz="4" w:space="0" w:color="auto"/>
              <w:right w:val="single" w:sz="4" w:space="0" w:color="auto"/>
            </w:tcBorders>
            <w:hideMark/>
          </w:tcPr>
          <w:p w14:paraId="10BECEFE"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317979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B1ED02C" w14:textId="77777777" w:rsidR="00801D44" w:rsidRDefault="00801D44">
            <w:pPr>
              <w:pStyle w:val="TAL"/>
              <w:rPr>
                <w:lang w:val="fr-FR"/>
              </w:rPr>
            </w:pPr>
            <w:r>
              <w:rPr>
                <w:lang w:val="fr-FR"/>
              </w:rPr>
              <w:t>Support of UL/DL Buffering Control</w:t>
            </w:r>
          </w:p>
        </w:tc>
      </w:tr>
      <w:tr w:rsidR="00801D44" w14:paraId="0F30768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F5C3D79" w14:textId="77777777" w:rsidR="00801D44" w:rsidRDefault="00801D44">
            <w:pPr>
              <w:pStyle w:val="TAC"/>
              <w:rPr>
                <w:lang w:val="fr-FR"/>
              </w:rPr>
            </w:pPr>
            <w:r>
              <w:rPr>
                <w:lang w:val="fr-FR"/>
              </w:rPr>
              <w:t>6/4</w:t>
            </w:r>
          </w:p>
        </w:tc>
        <w:tc>
          <w:tcPr>
            <w:tcW w:w="1167" w:type="dxa"/>
            <w:tcBorders>
              <w:top w:val="single" w:sz="4" w:space="0" w:color="auto"/>
              <w:left w:val="single" w:sz="4" w:space="0" w:color="auto"/>
              <w:bottom w:val="single" w:sz="4" w:space="0" w:color="auto"/>
              <w:right w:val="single" w:sz="4" w:space="0" w:color="auto"/>
            </w:tcBorders>
            <w:hideMark/>
          </w:tcPr>
          <w:p w14:paraId="00AF270C" w14:textId="77777777" w:rsidR="00801D44" w:rsidRDefault="00801D44">
            <w:pPr>
              <w:pStyle w:val="TAC"/>
              <w:rPr>
                <w:lang w:val="fr-FR"/>
              </w:rPr>
            </w:pPr>
            <w:r>
              <w:rPr>
                <w:lang w:val="fr-FR"/>
              </w:rPr>
              <w:t>QUOAC</w:t>
            </w:r>
          </w:p>
        </w:tc>
        <w:tc>
          <w:tcPr>
            <w:tcW w:w="1964" w:type="dxa"/>
            <w:tcBorders>
              <w:top w:val="single" w:sz="4" w:space="0" w:color="auto"/>
              <w:left w:val="single" w:sz="4" w:space="0" w:color="auto"/>
              <w:bottom w:val="single" w:sz="4" w:space="0" w:color="auto"/>
              <w:right w:val="single" w:sz="4" w:space="0" w:color="auto"/>
            </w:tcBorders>
            <w:hideMark/>
          </w:tcPr>
          <w:p w14:paraId="5A79B3E6"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9F775C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56DC521" w14:textId="77777777" w:rsidR="00801D44" w:rsidRDefault="00801D44">
            <w:pPr>
              <w:pStyle w:val="TAL"/>
              <w:rPr>
                <w:lang w:val="fr-FR"/>
              </w:rPr>
            </w:pPr>
            <w:r>
              <w:rPr>
                <w:lang w:val="fr-FR"/>
              </w:rPr>
              <w:t xml:space="preserve">The UP function supports being provisioned with the Quota Action to apply when reaching quotas. </w:t>
            </w:r>
          </w:p>
        </w:tc>
      </w:tr>
      <w:tr w:rsidR="00801D44" w14:paraId="16B653B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3FF67A" w14:textId="77777777" w:rsidR="00801D44" w:rsidRDefault="00801D44">
            <w:pPr>
              <w:pStyle w:val="TAC"/>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1DDF9391" w14:textId="77777777" w:rsidR="00801D44" w:rsidRDefault="00801D44">
            <w:pPr>
              <w:pStyle w:val="TAC"/>
              <w:rPr>
                <w:lang w:val="fr-FR"/>
              </w:rPr>
            </w:pPr>
            <w:r>
              <w:rPr>
                <w:lang w:val="fr-FR"/>
              </w:rPr>
              <w:t>TRACE</w:t>
            </w:r>
          </w:p>
        </w:tc>
        <w:tc>
          <w:tcPr>
            <w:tcW w:w="1964" w:type="dxa"/>
            <w:tcBorders>
              <w:top w:val="single" w:sz="4" w:space="0" w:color="auto"/>
              <w:left w:val="single" w:sz="4" w:space="0" w:color="auto"/>
              <w:bottom w:val="single" w:sz="4" w:space="0" w:color="auto"/>
              <w:right w:val="single" w:sz="4" w:space="0" w:color="auto"/>
            </w:tcBorders>
            <w:hideMark/>
          </w:tcPr>
          <w:p w14:paraId="252CF513"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8C293B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AAE8EA" w14:textId="20005D1D" w:rsidR="00801D44" w:rsidRDefault="00801D44">
            <w:pPr>
              <w:pStyle w:val="TAL"/>
              <w:rPr>
                <w:lang w:val="fr-FR"/>
              </w:rPr>
            </w:pPr>
            <w:r>
              <w:rPr>
                <w:lang w:val="fr-FR"/>
              </w:rPr>
              <w:t xml:space="preserve">The UP function supports Trace (see </w:t>
            </w:r>
            <w:r w:rsidR="00075654">
              <w:rPr>
                <w:lang w:val="fr-FR"/>
              </w:rPr>
              <w:t>clause 5</w:t>
            </w:r>
            <w:r>
              <w:rPr>
                <w:lang w:val="fr-FR"/>
              </w:rPr>
              <w:t xml:space="preserve">.15). </w:t>
            </w:r>
          </w:p>
        </w:tc>
      </w:tr>
      <w:tr w:rsidR="00801D44" w14:paraId="59EC638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B767E1" w14:textId="77777777" w:rsidR="00801D44" w:rsidRDefault="00801D44">
            <w:pPr>
              <w:pStyle w:val="TAC"/>
              <w:rPr>
                <w:lang w:val="fr-FR"/>
              </w:rPr>
            </w:pPr>
            <w:r>
              <w:rPr>
                <w:lang w:val="fr-FR"/>
              </w:rPr>
              <w:t>6/6</w:t>
            </w:r>
          </w:p>
        </w:tc>
        <w:tc>
          <w:tcPr>
            <w:tcW w:w="1167" w:type="dxa"/>
            <w:tcBorders>
              <w:top w:val="single" w:sz="4" w:space="0" w:color="auto"/>
              <w:left w:val="single" w:sz="4" w:space="0" w:color="auto"/>
              <w:bottom w:val="single" w:sz="4" w:space="0" w:color="auto"/>
              <w:right w:val="single" w:sz="4" w:space="0" w:color="auto"/>
            </w:tcBorders>
            <w:hideMark/>
          </w:tcPr>
          <w:p w14:paraId="761903FE" w14:textId="77777777" w:rsidR="00801D44" w:rsidRDefault="00801D44">
            <w:pPr>
              <w:pStyle w:val="TAC"/>
              <w:rPr>
                <w:lang w:val="fr-FR"/>
              </w:rPr>
            </w:pPr>
            <w:r>
              <w:rPr>
                <w:lang w:val="fr-FR"/>
              </w:rPr>
              <w:t>FRRT</w:t>
            </w:r>
          </w:p>
        </w:tc>
        <w:tc>
          <w:tcPr>
            <w:tcW w:w="1964" w:type="dxa"/>
            <w:tcBorders>
              <w:top w:val="single" w:sz="4" w:space="0" w:color="auto"/>
              <w:left w:val="single" w:sz="4" w:space="0" w:color="auto"/>
              <w:bottom w:val="single" w:sz="4" w:space="0" w:color="auto"/>
              <w:right w:val="single" w:sz="4" w:space="0" w:color="auto"/>
            </w:tcBorders>
            <w:hideMark/>
          </w:tcPr>
          <w:p w14:paraId="38BB1EC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7D98D41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0C8237" w14:textId="77777777" w:rsidR="00801D44" w:rsidRDefault="00801D44">
            <w:pPr>
              <w:pStyle w:val="TAL"/>
              <w:rPr>
                <w:lang w:val="fr-FR"/>
              </w:rPr>
            </w:pPr>
            <w:r>
              <w:rPr>
                <w:lang w:val="fr-FR"/>
              </w:rPr>
              <w:t>The UP function supports Framed Routing (see IETF RFC 2865 [37] and IETF RFC 3162 [38]).</w:t>
            </w:r>
          </w:p>
        </w:tc>
      </w:tr>
      <w:tr w:rsidR="00801D44" w14:paraId="10030D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CB21883" w14:textId="77777777" w:rsidR="00801D44" w:rsidRDefault="00801D44">
            <w:pPr>
              <w:pStyle w:val="TAC"/>
              <w:rPr>
                <w:lang w:val="fr-FR"/>
              </w:rPr>
            </w:pPr>
            <w:r>
              <w:rPr>
                <w:lang w:val="fr-FR"/>
              </w:rPr>
              <w:t>6/7</w:t>
            </w:r>
          </w:p>
        </w:tc>
        <w:tc>
          <w:tcPr>
            <w:tcW w:w="1167" w:type="dxa"/>
            <w:tcBorders>
              <w:top w:val="single" w:sz="4" w:space="0" w:color="auto"/>
              <w:left w:val="single" w:sz="4" w:space="0" w:color="auto"/>
              <w:bottom w:val="single" w:sz="4" w:space="0" w:color="auto"/>
              <w:right w:val="single" w:sz="4" w:space="0" w:color="auto"/>
            </w:tcBorders>
            <w:hideMark/>
          </w:tcPr>
          <w:p w14:paraId="376352D3" w14:textId="77777777" w:rsidR="00801D44" w:rsidRDefault="00801D44">
            <w:pPr>
              <w:pStyle w:val="TAC"/>
              <w:rPr>
                <w:lang w:val="fr-FR"/>
              </w:rPr>
            </w:pPr>
            <w:r>
              <w:rPr>
                <w:lang w:val="fr-FR"/>
              </w:rPr>
              <w:t>PFDE</w:t>
            </w:r>
          </w:p>
        </w:tc>
        <w:tc>
          <w:tcPr>
            <w:tcW w:w="1964" w:type="dxa"/>
            <w:tcBorders>
              <w:top w:val="single" w:sz="4" w:space="0" w:color="auto"/>
              <w:left w:val="single" w:sz="4" w:space="0" w:color="auto"/>
              <w:bottom w:val="single" w:sz="4" w:space="0" w:color="auto"/>
              <w:right w:val="single" w:sz="4" w:space="0" w:color="auto"/>
            </w:tcBorders>
            <w:hideMark/>
          </w:tcPr>
          <w:p w14:paraId="786D3E71"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120174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C71B5" w14:textId="77777777" w:rsidR="00801D44" w:rsidRDefault="00801D44">
            <w:pPr>
              <w:pStyle w:val="TAL"/>
              <w:rPr>
                <w:lang w:val="fr-FR"/>
              </w:rPr>
            </w:pPr>
            <w:r>
              <w:rPr>
                <w:lang w:val="fr-FR"/>
              </w:rPr>
              <w:t>The UP function supports a PFD Contents including a property with multiple values.</w:t>
            </w:r>
          </w:p>
        </w:tc>
      </w:tr>
      <w:tr w:rsidR="00801D44" w14:paraId="1438B6A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01ADBA3" w14:textId="77777777" w:rsidR="00801D44" w:rsidRDefault="00801D44">
            <w:pPr>
              <w:pStyle w:val="TAC"/>
              <w:rPr>
                <w:lang w:val="fr-FR"/>
              </w:rPr>
            </w:pPr>
            <w:r>
              <w:rPr>
                <w:lang w:val="fr-FR"/>
              </w:rPr>
              <w:t>6/8</w:t>
            </w:r>
          </w:p>
        </w:tc>
        <w:tc>
          <w:tcPr>
            <w:tcW w:w="1167" w:type="dxa"/>
            <w:tcBorders>
              <w:top w:val="single" w:sz="4" w:space="0" w:color="auto"/>
              <w:left w:val="single" w:sz="4" w:space="0" w:color="auto"/>
              <w:bottom w:val="single" w:sz="4" w:space="0" w:color="auto"/>
              <w:right w:val="single" w:sz="4" w:space="0" w:color="auto"/>
            </w:tcBorders>
            <w:hideMark/>
          </w:tcPr>
          <w:p w14:paraId="0168EEB6" w14:textId="77777777" w:rsidR="00801D44" w:rsidRDefault="00801D44">
            <w:pPr>
              <w:pStyle w:val="TAC"/>
              <w:rPr>
                <w:lang w:val="fr-FR"/>
              </w:rPr>
            </w:pPr>
            <w:r>
              <w:rPr>
                <w:lang w:val="fr-FR"/>
              </w:rPr>
              <w:t>EPFAR</w:t>
            </w:r>
          </w:p>
        </w:tc>
        <w:tc>
          <w:tcPr>
            <w:tcW w:w="1964" w:type="dxa"/>
            <w:tcBorders>
              <w:top w:val="single" w:sz="4" w:space="0" w:color="auto"/>
              <w:left w:val="single" w:sz="4" w:space="0" w:color="auto"/>
              <w:bottom w:val="single" w:sz="4" w:space="0" w:color="auto"/>
              <w:right w:val="single" w:sz="4" w:space="0" w:color="auto"/>
            </w:tcBorders>
            <w:hideMark/>
          </w:tcPr>
          <w:p w14:paraId="319A5E36"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A1D09E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7117817" w14:textId="27C6A3F0" w:rsidR="00801D44" w:rsidRDefault="00801D44">
            <w:pPr>
              <w:pStyle w:val="TAL"/>
              <w:rPr>
                <w:lang w:val="fr-FR"/>
              </w:rPr>
            </w:pPr>
            <w:r>
              <w:rPr>
                <w:lang w:val="fr-FR"/>
              </w:rPr>
              <w:t xml:space="preserve">The UP function supports the Enhanced PFCP Association Release feature (see </w:t>
            </w:r>
            <w:r w:rsidR="00075654">
              <w:rPr>
                <w:lang w:val="fr-FR"/>
              </w:rPr>
              <w:t>clause 5</w:t>
            </w:r>
            <w:r>
              <w:rPr>
                <w:lang w:val="fr-FR"/>
              </w:rPr>
              <w:t>.18).</w:t>
            </w:r>
          </w:p>
        </w:tc>
      </w:tr>
      <w:tr w:rsidR="00801D44" w14:paraId="6F5FCB3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C4E266" w14:textId="77777777" w:rsidR="00801D44" w:rsidRDefault="00801D44">
            <w:pPr>
              <w:pStyle w:val="TAC"/>
              <w:rPr>
                <w:lang w:val="fr-FR"/>
              </w:rPr>
            </w:pPr>
            <w:r>
              <w:rPr>
                <w:lang w:val="fr-FR"/>
              </w:rPr>
              <w:t>7/1</w:t>
            </w:r>
          </w:p>
        </w:tc>
        <w:tc>
          <w:tcPr>
            <w:tcW w:w="1167" w:type="dxa"/>
            <w:tcBorders>
              <w:top w:val="single" w:sz="4" w:space="0" w:color="auto"/>
              <w:left w:val="single" w:sz="4" w:space="0" w:color="auto"/>
              <w:bottom w:val="single" w:sz="4" w:space="0" w:color="auto"/>
              <w:right w:val="single" w:sz="4" w:space="0" w:color="auto"/>
            </w:tcBorders>
            <w:hideMark/>
          </w:tcPr>
          <w:p w14:paraId="422E598E" w14:textId="77777777" w:rsidR="00801D44" w:rsidRDefault="00801D44">
            <w:pPr>
              <w:pStyle w:val="TAC"/>
              <w:rPr>
                <w:lang w:val="fr-FR"/>
              </w:rPr>
            </w:pPr>
            <w:r>
              <w:rPr>
                <w:lang w:val="fr-FR"/>
              </w:rPr>
              <w:t>DPDRA</w:t>
            </w:r>
          </w:p>
        </w:tc>
        <w:tc>
          <w:tcPr>
            <w:tcW w:w="1964" w:type="dxa"/>
            <w:tcBorders>
              <w:top w:val="single" w:sz="4" w:space="0" w:color="auto"/>
              <w:left w:val="single" w:sz="4" w:space="0" w:color="auto"/>
              <w:bottom w:val="single" w:sz="4" w:space="0" w:color="auto"/>
              <w:right w:val="single" w:sz="4" w:space="0" w:color="auto"/>
            </w:tcBorders>
            <w:hideMark/>
          </w:tcPr>
          <w:p w14:paraId="072E6D5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B2634E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3C8F4B0" w14:textId="77777777" w:rsidR="00801D44" w:rsidRDefault="00801D44">
            <w:pPr>
              <w:pStyle w:val="TAL"/>
              <w:rPr>
                <w:lang w:val="fr-FR"/>
              </w:rPr>
            </w:pPr>
            <w:r>
              <w:rPr>
                <w:lang w:val="fr-FR"/>
              </w:rPr>
              <w:t>The UP function supports Deferred PDR Activation or Deactivation.</w:t>
            </w:r>
          </w:p>
        </w:tc>
      </w:tr>
      <w:tr w:rsidR="00801D44" w14:paraId="0DEBE9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9030D0A" w14:textId="77777777" w:rsidR="00801D44" w:rsidRDefault="00801D44">
            <w:pPr>
              <w:pStyle w:val="TAC"/>
              <w:rPr>
                <w:lang w:val="fr-FR"/>
              </w:rPr>
            </w:pPr>
            <w:r>
              <w:rPr>
                <w:lang w:val="fr-FR"/>
              </w:rPr>
              <w:t>7/2</w:t>
            </w:r>
          </w:p>
        </w:tc>
        <w:tc>
          <w:tcPr>
            <w:tcW w:w="1167" w:type="dxa"/>
            <w:tcBorders>
              <w:top w:val="single" w:sz="4" w:space="0" w:color="auto"/>
              <w:left w:val="single" w:sz="4" w:space="0" w:color="auto"/>
              <w:bottom w:val="single" w:sz="4" w:space="0" w:color="auto"/>
              <w:right w:val="single" w:sz="4" w:space="0" w:color="auto"/>
            </w:tcBorders>
            <w:hideMark/>
          </w:tcPr>
          <w:p w14:paraId="15180463" w14:textId="77777777" w:rsidR="00801D44" w:rsidRDefault="00801D44">
            <w:pPr>
              <w:pStyle w:val="TAC"/>
              <w:rPr>
                <w:lang w:val="fr-FR"/>
              </w:rPr>
            </w:pPr>
            <w:r>
              <w:rPr>
                <w:lang w:val="fr-FR"/>
              </w:rPr>
              <w:t>ADPDP</w:t>
            </w:r>
          </w:p>
        </w:tc>
        <w:tc>
          <w:tcPr>
            <w:tcW w:w="1964" w:type="dxa"/>
            <w:tcBorders>
              <w:top w:val="single" w:sz="4" w:space="0" w:color="auto"/>
              <w:left w:val="single" w:sz="4" w:space="0" w:color="auto"/>
              <w:bottom w:val="single" w:sz="4" w:space="0" w:color="auto"/>
              <w:right w:val="single" w:sz="4" w:space="0" w:color="auto"/>
            </w:tcBorders>
            <w:hideMark/>
          </w:tcPr>
          <w:p w14:paraId="556D15F1"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4EF9F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7C439D9" w14:textId="77777777" w:rsidR="00801D44" w:rsidRDefault="00801D44">
            <w:pPr>
              <w:pStyle w:val="TAL"/>
              <w:rPr>
                <w:lang w:val="fr-FR"/>
              </w:rPr>
            </w:pPr>
            <w:r>
              <w:rPr>
                <w:lang w:val="fr-FR"/>
              </w:rPr>
              <w:t xml:space="preserve">The UP function supports the Activation and Deactivation of Pre-defined PDRs (see clause 5.19). </w:t>
            </w:r>
          </w:p>
        </w:tc>
      </w:tr>
      <w:tr w:rsidR="00801D44" w14:paraId="31516E5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E5AC89D" w14:textId="77777777" w:rsidR="00801D44" w:rsidRDefault="00801D44">
            <w:pPr>
              <w:pStyle w:val="TAC"/>
              <w:rPr>
                <w:lang w:val="fr-FR"/>
              </w:rPr>
            </w:pPr>
            <w:r>
              <w:rPr>
                <w:lang w:val="fr-FR"/>
              </w:rPr>
              <w:t>7/3</w:t>
            </w:r>
          </w:p>
        </w:tc>
        <w:tc>
          <w:tcPr>
            <w:tcW w:w="1167" w:type="dxa"/>
            <w:tcBorders>
              <w:top w:val="single" w:sz="4" w:space="0" w:color="auto"/>
              <w:left w:val="single" w:sz="4" w:space="0" w:color="auto"/>
              <w:bottom w:val="single" w:sz="4" w:space="0" w:color="auto"/>
              <w:right w:val="single" w:sz="4" w:space="0" w:color="auto"/>
            </w:tcBorders>
            <w:hideMark/>
          </w:tcPr>
          <w:p w14:paraId="6BCF0906" w14:textId="77777777" w:rsidR="00801D44" w:rsidRDefault="00801D44">
            <w:pPr>
              <w:pStyle w:val="TAC"/>
              <w:rPr>
                <w:lang w:val="x-none"/>
              </w:rPr>
            </w:pPr>
            <w:r>
              <w:rPr>
                <w:lang w:val="fr-FR"/>
              </w:rPr>
              <w:t>UEIP</w:t>
            </w:r>
          </w:p>
        </w:tc>
        <w:tc>
          <w:tcPr>
            <w:tcW w:w="1964" w:type="dxa"/>
            <w:tcBorders>
              <w:top w:val="single" w:sz="4" w:space="0" w:color="auto"/>
              <w:left w:val="single" w:sz="4" w:space="0" w:color="auto"/>
              <w:bottom w:val="single" w:sz="4" w:space="0" w:color="auto"/>
              <w:right w:val="single" w:sz="4" w:space="0" w:color="auto"/>
            </w:tcBorders>
            <w:hideMark/>
          </w:tcPr>
          <w:p w14:paraId="009A0ACB"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09CB888" w14:textId="77777777" w:rsidR="00801D44" w:rsidRDefault="00801D44">
            <w:pPr>
              <w:pStyle w:val="TAC"/>
              <w:rPr>
                <w:lang w:val="en-US"/>
              </w:rPr>
            </w:pPr>
            <w:r>
              <w:rPr>
                <w:lang w:val="en-US"/>
              </w:rPr>
              <w:t>O</w:t>
            </w:r>
          </w:p>
          <w:p w14:paraId="07600863" w14:textId="1A257BC6" w:rsidR="00801D44" w:rsidRDefault="00801D44">
            <w:pPr>
              <w:pStyle w:val="TAC"/>
              <w:rPr>
                <w:lang w:val="en-US"/>
              </w:rPr>
            </w:pPr>
            <w:r>
              <w:rPr>
                <w:lang w:val="en-US"/>
              </w:rPr>
              <w:t>(NOTE 5)</w:t>
            </w:r>
          </w:p>
        </w:tc>
        <w:tc>
          <w:tcPr>
            <w:tcW w:w="4389" w:type="dxa"/>
            <w:tcBorders>
              <w:top w:val="single" w:sz="4" w:space="0" w:color="auto"/>
              <w:left w:val="single" w:sz="4" w:space="0" w:color="auto"/>
              <w:bottom w:val="single" w:sz="4" w:space="0" w:color="auto"/>
              <w:right w:val="single" w:sz="4" w:space="0" w:color="auto"/>
            </w:tcBorders>
            <w:hideMark/>
          </w:tcPr>
          <w:p w14:paraId="0A2E67D1" w14:textId="77777777" w:rsidR="00801D44" w:rsidRDefault="00801D44">
            <w:pPr>
              <w:pStyle w:val="TAL"/>
              <w:rPr>
                <w:lang w:val="en-US"/>
              </w:rPr>
            </w:pPr>
            <w:r>
              <w:rPr>
                <w:lang w:val="en-US"/>
              </w:rPr>
              <w:t>The UP function supports allocating UE IP addresses or prefixes (see clause 5.21).</w:t>
            </w:r>
          </w:p>
        </w:tc>
      </w:tr>
      <w:tr w:rsidR="00801D44" w14:paraId="2006430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C02E4A6" w14:textId="77777777" w:rsidR="00801D44" w:rsidRDefault="00801D44">
            <w:pPr>
              <w:pStyle w:val="TAC"/>
              <w:rPr>
                <w:lang w:val="fr-FR"/>
              </w:rPr>
            </w:pPr>
            <w:r>
              <w:rPr>
                <w:lang w:val="fr-FR"/>
              </w:rPr>
              <w:t>7/4</w:t>
            </w:r>
          </w:p>
        </w:tc>
        <w:tc>
          <w:tcPr>
            <w:tcW w:w="1167" w:type="dxa"/>
            <w:tcBorders>
              <w:top w:val="single" w:sz="4" w:space="0" w:color="auto"/>
              <w:left w:val="single" w:sz="4" w:space="0" w:color="auto"/>
              <w:bottom w:val="single" w:sz="4" w:space="0" w:color="auto"/>
              <w:right w:val="single" w:sz="4" w:space="0" w:color="auto"/>
            </w:tcBorders>
            <w:hideMark/>
          </w:tcPr>
          <w:p w14:paraId="360A78C1" w14:textId="77777777" w:rsidR="00801D44" w:rsidRDefault="00801D44">
            <w:pPr>
              <w:pStyle w:val="TAC"/>
              <w:rPr>
                <w:lang w:val="x-none"/>
              </w:rPr>
            </w:pPr>
            <w:r>
              <w:rPr>
                <w:lang w:val="fr-FR"/>
              </w:rPr>
              <w:t>SSET</w:t>
            </w:r>
          </w:p>
        </w:tc>
        <w:tc>
          <w:tcPr>
            <w:tcW w:w="1964" w:type="dxa"/>
            <w:tcBorders>
              <w:top w:val="single" w:sz="4" w:space="0" w:color="auto"/>
              <w:left w:val="single" w:sz="4" w:space="0" w:color="auto"/>
              <w:bottom w:val="single" w:sz="4" w:space="0" w:color="auto"/>
              <w:right w:val="single" w:sz="4" w:space="0" w:color="auto"/>
            </w:tcBorders>
            <w:hideMark/>
          </w:tcPr>
          <w:p w14:paraId="4AC7480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A23612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A53E85F" w14:textId="14288A18" w:rsidR="00801D44" w:rsidRDefault="00801D44">
            <w:pPr>
              <w:pStyle w:val="TAL"/>
              <w:rPr>
                <w:lang w:val="fr-FR"/>
              </w:rPr>
            </w:pPr>
            <w:r>
              <w:rPr>
                <w:lang w:val="fr-FR"/>
              </w:rPr>
              <w:t xml:space="preserve">UPF support of PFCP sessions successively controlled by different SMFs of a same SMF Set (see </w:t>
            </w:r>
            <w:r w:rsidR="00075654">
              <w:rPr>
                <w:lang w:val="fr-FR"/>
              </w:rPr>
              <w:t>clause 5</w:t>
            </w:r>
            <w:r>
              <w:rPr>
                <w:lang w:val="fr-FR"/>
              </w:rPr>
              <w:t xml:space="preserve">.22). </w:t>
            </w:r>
          </w:p>
        </w:tc>
      </w:tr>
      <w:tr w:rsidR="00801D44" w14:paraId="394766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B454393" w14:textId="77777777" w:rsidR="00801D44" w:rsidRDefault="00801D44">
            <w:pPr>
              <w:pStyle w:val="TAC"/>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1B3E1973" w14:textId="77777777" w:rsidR="00801D44" w:rsidRDefault="00801D44">
            <w:pPr>
              <w:pStyle w:val="TAC"/>
              <w:rPr>
                <w:lang w:val="x-none"/>
              </w:rPr>
            </w:pPr>
            <w:r>
              <w:rPr>
                <w:lang w:val="fr-FR"/>
              </w:rPr>
              <w:t>MNOP</w:t>
            </w:r>
          </w:p>
        </w:tc>
        <w:tc>
          <w:tcPr>
            <w:tcW w:w="1964" w:type="dxa"/>
            <w:tcBorders>
              <w:top w:val="single" w:sz="4" w:space="0" w:color="auto"/>
              <w:left w:val="single" w:sz="4" w:space="0" w:color="auto"/>
              <w:bottom w:val="single" w:sz="4" w:space="0" w:color="auto"/>
              <w:right w:val="single" w:sz="4" w:space="0" w:color="auto"/>
            </w:tcBorders>
            <w:hideMark/>
          </w:tcPr>
          <w:p w14:paraId="38630959"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A6A7A7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1EA0179" w14:textId="77777777" w:rsidR="00801D44" w:rsidRDefault="00801D44">
            <w:pPr>
              <w:pStyle w:val="TAL"/>
              <w:rPr>
                <w:lang w:val="fr-FR"/>
              </w:rPr>
            </w:pPr>
            <w:r>
              <w:rPr>
                <w:lang w:val="fr-FR" w:eastAsia="zh-CN"/>
              </w:rPr>
              <w:t>The UP function supports</w:t>
            </w:r>
            <w:r>
              <w:rPr>
                <w:lang w:val="fr-FR"/>
              </w:rPr>
              <w:t xml:space="preserve"> measurement of number of packets which is instructed with the flag '</w:t>
            </w:r>
            <w:r>
              <w:rPr>
                <w:noProof/>
                <w:lang w:val="fr-FR"/>
              </w:rPr>
              <w:t>Measurement of Number of Packets</w:t>
            </w:r>
            <w:r>
              <w:rPr>
                <w:lang w:val="fr-FR"/>
              </w:rPr>
              <w:t>' in a URR. See also clause 5.2.2.2.1.</w:t>
            </w:r>
          </w:p>
        </w:tc>
      </w:tr>
      <w:tr w:rsidR="00801D44" w14:paraId="1E5C4D2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33A23DC" w14:textId="77777777" w:rsidR="00801D44" w:rsidRDefault="00801D44">
            <w:pPr>
              <w:pStyle w:val="TAC"/>
              <w:rPr>
                <w:lang w:val="fr-FR"/>
              </w:rPr>
            </w:pPr>
            <w:r>
              <w:rPr>
                <w:lang w:val="fr-FR"/>
              </w:rPr>
              <w:t>7/6</w:t>
            </w:r>
          </w:p>
        </w:tc>
        <w:tc>
          <w:tcPr>
            <w:tcW w:w="1167" w:type="dxa"/>
            <w:tcBorders>
              <w:top w:val="single" w:sz="4" w:space="0" w:color="auto"/>
              <w:left w:val="single" w:sz="4" w:space="0" w:color="auto"/>
              <w:bottom w:val="single" w:sz="4" w:space="0" w:color="auto"/>
              <w:right w:val="single" w:sz="4" w:space="0" w:color="auto"/>
            </w:tcBorders>
            <w:hideMark/>
          </w:tcPr>
          <w:p w14:paraId="687E66D1" w14:textId="77777777" w:rsidR="00801D44" w:rsidRDefault="00801D44">
            <w:pPr>
              <w:pStyle w:val="TAC"/>
              <w:rPr>
                <w:lang w:val="x-none"/>
              </w:rPr>
            </w:pPr>
            <w:r>
              <w:rPr>
                <w:lang w:val="fr-FR"/>
              </w:rPr>
              <w:t>MTE</w:t>
            </w:r>
          </w:p>
        </w:tc>
        <w:tc>
          <w:tcPr>
            <w:tcW w:w="1964" w:type="dxa"/>
            <w:tcBorders>
              <w:top w:val="single" w:sz="4" w:space="0" w:color="auto"/>
              <w:left w:val="single" w:sz="4" w:space="0" w:color="auto"/>
              <w:bottom w:val="single" w:sz="4" w:space="0" w:color="auto"/>
              <w:right w:val="single" w:sz="4" w:space="0" w:color="auto"/>
            </w:tcBorders>
            <w:hideMark/>
          </w:tcPr>
          <w:p w14:paraId="543B4D1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2099B8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459FCBDA" w14:textId="77777777" w:rsidR="00801D44" w:rsidRDefault="00801D44">
            <w:pPr>
              <w:pStyle w:val="TAL"/>
              <w:rPr>
                <w:lang w:val="fr-FR"/>
              </w:rPr>
            </w:pPr>
            <w:r>
              <w:rPr>
                <w:lang w:val="fr-FR"/>
              </w:rPr>
              <w:t>UPF supports multiple instances of Traffic Endpoint IDs in a PDI.</w:t>
            </w:r>
          </w:p>
        </w:tc>
      </w:tr>
      <w:tr w:rsidR="00801D44" w14:paraId="194FCC4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609A62A" w14:textId="77777777" w:rsidR="00801D44" w:rsidRDefault="00801D44">
            <w:pPr>
              <w:pStyle w:val="TAC"/>
              <w:rPr>
                <w:lang w:val="fr-FR"/>
              </w:rPr>
            </w:pPr>
            <w:r>
              <w:rPr>
                <w:lang w:val="fr-FR"/>
              </w:rPr>
              <w:t>7/7</w:t>
            </w:r>
          </w:p>
        </w:tc>
        <w:tc>
          <w:tcPr>
            <w:tcW w:w="1167" w:type="dxa"/>
            <w:tcBorders>
              <w:top w:val="single" w:sz="4" w:space="0" w:color="auto"/>
              <w:left w:val="single" w:sz="4" w:space="0" w:color="auto"/>
              <w:bottom w:val="single" w:sz="4" w:space="0" w:color="auto"/>
              <w:right w:val="single" w:sz="4" w:space="0" w:color="auto"/>
            </w:tcBorders>
            <w:hideMark/>
          </w:tcPr>
          <w:p w14:paraId="4B388BE6" w14:textId="77777777" w:rsidR="00801D44" w:rsidRDefault="00801D44">
            <w:pPr>
              <w:pStyle w:val="TAC"/>
              <w:rPr>
                <w:lang w:val="x-none"/>
              </w:rPr>
            </w:pPr>
            <w:r>
              <w:rPr>
                <w:lang w:val="fr-FR"/>
              </w:rPr>
              <w:t>BUNDL</w:t>
            </w:r>
          </w:p>
        </w:tc>
        <w:tc>
          <w:tcPr>
            <w:tcW w:w="1964" w:type="dxa"/>
            <w:tcBorders>
              <w:top w:val="single" w:sz="4" w:space="0" w:color="auto"/>
              <w:left w:val="single" w:sz="4" w:space="0" w:color="auto"/>
              <w:bottom w:val="single" w:sz="4" w:space="0" w:color="auto"/>
              <w:right w:val="single" w:sz="4" w:space="0" w:color="auto"/>
            </w:tcBorders>
            <w:hideMark/>
          </w:tcPr>
          <w:p w14:paraId="535BCCF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3D24A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579B634" w14:textId="683751E7" w:rsidR="00801D44" w:rsidRDefault="00801D44">
            <w:pPr>
              <w:pStyle w:val="TAL"/>
              <w:rPr>
                <w:lang w:val="fr-FR"/>
              </w:rPr>
            </w:pPr>
            <w:r>
              <w:rPr>
                <w:lang w:val="fr-FR"/>
              </w:rPr>
              <w:t xml:space="preserve">PFCP messages bundling (see </w:t>
            </w:r>
            <w:r w:rsidR="00075654">
              <w:rPr>
                <w:lang w:val="fr-FR"/>
              </w:rPr>
              <w:t>clause 6</w:t>
            </w:r>
            <w:r>
              <w:rPr>
                <w:lang w:val="fr-FR"/>
              </w:rPr>
              <w:t>.5) is supported by the UP function.</w:t>
            </w:r>
          </w:p>
        </w:tc>
      </w:tr>
      <w:tr w:rsidR="00801D44" w14:paraId="3147502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55B612F" w14:textId="77777777" w:rsidR="00801D44" w:rsidRDefault="00801D44">
            <w:pPr>
              <w:pStyle w:val="TAC"/>
              <w:rPr>
                <w:lang w:val="fr-FR"/>
              </w:rPr>
            </w:pPr>
            <w:r>
              <w:rPr>
                <w:lang w:val="fr-FR"/>
              </w:rPr>
              <w:t>7/8</w:t>
            </w:r>
          </w:p>
        </w:tc>
        <w:tc>
          <w:tcPr>
            <w:tcW w:w="1167" w:type="dxa"/>
            <w:tcBorders>
              <w:top w:val="single" w:sz="4" w:space="0" w:color="auto"/>
              <w:left w:val="single" w:sz="4" w:space="0" w:color="auto"/>
              <w:bottom w:val="single" w:sz="4" w:space="0" w:color="auto"/>
              <w:right w:val="single" w:sz="4" w:space="0" w:color="auto"/>
            </w:tcBorders>
            <w:hideMark/>
          </w:tcPr>
          <w:p w14:paraId="3DAC08D0" w14:textId="77777777" w:rsidR="00801D44" w:rsidRDefault="00801D44">
            <w:pPr>
              <w:pStyle w:val="TAC"/>
              <w:rPr>
                <w:lang w:val="x-none"/>
              </w:rPr>
            </w:pPr>
            <w:r>
              <w:rPr>
                <w:lang w:val="fr-FR"/>
              </w:rPr>
              <w:t>GCOM</w:t>
            </w:r>
          </w:p>
        </w:tc>
        <w:tc>
          <w:tcPr>
            <w:tcW w:w="1964" w:type="dxa"/>
            <w:tcBorders>
              <w:top w:val="single" w:sz="4" w:space="0" w:color="auto"/>
              <w:left w:val="single" w:sz="4" w:space="0" w:color="auto"/>
              <w:bottom w:val="single" w:sz="4" w:space="0" w:color="auto"/>
              <w:right w:val="single" w:sz="4" w:space="0" w:color="auto"/>
            </w:tcBorders>
            <w:hideMark/>
          </w:tcPr>
          <w:p w14:paraId="0BDAEB02"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68765E3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009C13F" w14:textId="77777777" w:rsidR="00801D44" w:rsidRDefault="00801D44">
            <w:pPr>
              <w:pStyle w:val="TAL"/>
              <w:rPr>
                <w:lang w:val="fr-FR"/>
              </w:rPr>
            </w:pPr>
            <w:r>
              <w:rPr>
                <w:lang w:val="fr-FR"/>
              </w:rPr>
              <w:t>UPF support of 5G VN Group Communication. (See clause 5.23)</w:t>
            </w:r>
          </w:p>
        </w:tc>
      </w:tr>
      <w:tr w:rsidR="00801D44" w14:paraId="292CD8C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D9A4FC" w14:textId="77777777" w:rsidR="00801D44" w:rsidRDefault="00801D44">
            <w:pPr>
              <w:pStyle w:val="TAC"/>
              <w:rPr>
                <w:lang w:val="fr-FR"/>
              </w:rPr>
            </w:pPr>
            <w:r>
              <w:rPr>
                <w:lang w:val="fr-FR"/>
              </w:rPr>
              <w:t>8/1</w:t>
            </w:r>
          </w:p>
        </w:tc>
        <w:tc>
          <w:tcPr>
            <w:tcW w:w="1167" w:type="dxa"/>
            <w:tcBorders>
              <w:top w:val="single" w:sz="4" w:space="0" w:color="auto"/>
              <w:left w:val="single" w:sz="4" w:space="0" w:color="auto"/>
              <w:bottom w:val="single" w:sz="4" w:space="0" w:color="auto"/>
              <w:right w:val="single" w:sz="4" w:space="0" w:color="auto"/>
            </w:tcBorders>
            <w:hideMark/>
          </w:tcPr>
          <w:p w14:paraId="139B045B" w14:textId="77777777" w:rsidR="00801D44" w:rsidRDefault="00801D44">
            <w:pPr>
              <w:pStyle w:val="TAC"/>
              <w:rPr>
                <w:lang w:val="x-none"/>
              </w:rPr>
            </w:pPr>
            <w:r>
              <w:rPr>
                <w:lang w:val="fr-FR"/>
              </w:rPr>
              <w:t>MPAS</w:t>
            </w:r>
          </w:p>
        </w:tc>
        <w:tc>
          <w:tcPr>
            <w:tcW w:w="1964" w:type="dxa"/>
            <w:tcBorders>
              <w:top w:val="single" w:sz="4" w:space="0" w:color="auto"/>
              <w:left w:val="single" w:sz="4" w:space="0" w:color="auto"/>
              <w:bottom w:val="single" w:sz="4" w:space="0" w:color="auto"/>
              <w:right w:val="single" w:sz="4" w:space="0" w:color="auto"/>
            </w:tcBorders>
            <w:hideMark/>
          </w:tcPr>
          <w:p w14:paraId="3D02E25D"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2B2D2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13B40AD" w14:textId="48DFEC5A" w:rsidR="00801D44" w:rsidRDefault="00801D44">
            <w:pPr>
              <w:pStyle w:val="TAL"/>
              <w:rPr>
                <w:lang w:val="fr-FR"/>
              </w:rPr>
            </w:pPr>
            <w:r>
              <w:rPr>
                <w:lang w:val="fr-FR"/>
              </w:rPr>
              <w:t xml:space="preserve">UPF support for multiple PFCP associations to the SMFs in an SMF set (see </w:t>
            </w:r>
            <w:r w:rsidR="00075654">
              <w:rPr>
                <w:lang w:val="fr-FR"/>
              </w:rPr>
              <w:t>clause 5</w:t>
            </w:r>
            <w:r>
              <w:rPr>
                <w:lang w:val="fr-FR"/>
              </w:rPr>
              <w:t>.22.3).</w:t>
            </w:r>
          </w:p>
        </w:tc>
      </w:tr>
      <w:tr w:rsidR="00801D44" w14:paraId="476790C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844EE3" w14:textId="77777777" w:rsidR="00801D44" w:rsidRDefault="00801D44">
            <w:pPr>
              <w:pStyle w:val="TAC"/>
              <w:rPr>
                <w:lang w:val="fr-FR" w:eastAsia="zh-CN"/>
              </w:rPr>
            </w:pPr>
            <w:r>
              <w:rPr>
                <w:lang w:val="fr-FR" w:eastAsia="zh-CN"/>
              </w:rPr>
              <w:t>8/2</w:t>
            </w:r>
          </w:p>
        </w:tc>
        <w:tc>
          <w:tcPr>
            <w:tcW w:w="1167" w:type="dxa"/>
            <w:tcBorders>
              <w:top w:val="single" w:sz="4" w:space="0" w:color="auto"/>
              <w:left w:val="single" w:sz="4" w:space="0" w:color="auto"/>
              <w:bottom w:val="single" w:sz="4" w:space="0" w:color="auto"/>
              <w:right w:val="single" w:sz="4" w:space="0" w:color="auto"/>
            </w:tcBorders>
            <w:hideMark/>
          </w:tcPr>
          <w:p w14:paraId="46D32E16" w14:textId="77777777" w:rsidR="00801D44" w:rsidRDefault="00801D44">
            <w:pPr>
              <w:pStyle w:val="TAC"/>
              <w:rPr>
                <w:lang w:val="x-none" w:eastAsia="zh-CN"/>
              </w:rPr>
            </w:pPr>
            <w:r>
              <w:rPr>
                <w:lang w:val="fr-FR" w:eastAsia="zh-CN"/>
              </w:rPr>
              <w:t>RTTL</w:t>
            </w:r>
          </w:p>
        </w:tc>
        <w:tc>
          <w:tcPr>
            <w:tcW w:w="1964" w:type="dxa"/>
            <w:tcBorders>
              <w:top w:val="single" w:sz="4" w:space="0" w:color="auto"/>
              <w:left w:val="single" w:sz="4" w:space="0" w:color="auto"/>
              <w:bottom w:val="single" w:sz="4" w:space="0" w:color="auto"/>
              <w:right w:val="single" w:sz="4" w:space="0" w:color="auto"/>
            </w:tcBorders>
            <w:hideMark/>
          </w:tcPr>
          <w:p w14:paraId="2E9BD0BE"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2AA3DF31"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BB6304B" w14:textId="77777777" w:rsidR="00801D44" w:rsidRDefault="00801D44">
            <w:pPr>
              <w:pStyle w:val="TAL"/>
              <w:rPr>
                <w:lang w:val="fr-FR" w:eastAsia="zh-CN"/>
              </w:rPr>
            </w:pPr>
            <w:r>
              <w:rPr>
                <w:lang w:val="fr-FR" w:eastAsia="zh-CN"/>
              </w:rPr>
              <w:t xml:space="preserve">UPF supports </w:t>
            </w:r>
            <w:r>
              <w:rPr>
                <w:lang w:val="fr-FR"/>
              </w:rPr>
              <w:t>redundant transmission at transport layer.</w:t>
            </w:r>
          </w:p>
        </w:tc>
      </w:tr>
      <w:tr w:rsidR="00801D44" w14:paraId="052C8DB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28F7FB" w14:textId="77777777" w:rsidR="00801D44" w:rsidRDefault="00801D44">
            <w:pPr>
              <w:pStyle w:val="TAC"/>
              <w:rPr>
                <w:lang w:val="fr-FR"/>
              </w:rPr>
            </w:pPr>
            <w:r>
              <w:rPr>
                <w:lang w:val="fr-FR"/>
              </w:rPr>
              <w:t>8/3</w:t>
            </w:r>
          </w:p>
        </w:tc>
        <w:tc>
          <w:tcPr>
            <w:tcW w:w="1167" w:type="dxa"/>
            <w:tcBorders>
              <w:top w:val="single" w:sz="4" w:space="0" w:color="auto"/>
              <w:left w:val="single" w:sz="4" w:space="0" w:color="auto"/>
              <w:bottom w:val="single" w:sz="4" w:space="0" w:color="auto"/>
              <w:right w:val="single" w:sz="4" w:space="0" w:color="auto"/>
            </w:tcBorders>
            <w:hideMark/>
          </w:tcPr>
          <w:p w14:paraId="1DBE370C" w14:textId="77777777" w:rsidR="00801D44" w:rsidRDefault="00801D44">
            <w:pPr>
              <w:pStyle w:val="TAC"/>
              <w:rPr>
                <w:lang w:val="x-none"/>
              </w:rPr>
            </w:pPr>
            <w:r>
              <w:rPr>
                <w:lang w:val="fr-FR"/>
              </w:rPr>
              <w:t>VTIME</w:t>
            </w:r>
          </w:p>
        </w:tc>
        <w:tc>
          <w:tcPr>
            <w:tcW w:w="1964" w:type="dxa"/>
            <w:tcBorders>
              <w:top w:val="single" w:sz="4" w:space="0" w:color="auto"/>
              <w:left w:val="single" w:sz="4" w:space="0" w:color="auto"/>
              <w:bottom w:val="single" w:sz="4" w:space="0" w:color="auto"/>
              <w:right w:val="single" w:sz="4" w:space="0" w:color="auto"/>
            </w:tcBorders>
            <w:hideMark/>
          </w:tcPr>
          <w:p w14:paraId="25527957" w14:textId="77777777" w:rsidR="00801D44" w:rsidRDefault="00801D44">
            <w:pPr>
              <w:pStyle w:val="TAC"/>
              <w:rPr>
                <w:lang w:val="fr-FR"/>
              </w:rPr>
            </w:pPr>
            <w:r>
              <w:rPr>
                <w:lang w:val="fr-FR"/>
              </w:rPr>
              <w:t>Sxb,N4</w:t>
            </w:r>
          </w:p>
        </w:tc>
        <w:tc>
          <w:tcPr>
            <w:tcW w:w="1134" w:type="dxa"/>
            <w:tcBorders>
              <w:top w:val="single" w:sz="4" w:space="0" w:color="auto"/>
              <w:left w:val="single" w:sz="4" w:space="0" w:color="auto"/>
              <w:bottom w:val="single" w:sz="4" w:space="0" w:color="auto"/>
              <w:right w:val="single" w:sz="4" w:space="0" w:color="auto"/>
            </w:tcBorders>
            <w:hideMark/>
          </w:tcPr>
          <w:p w14:paraId="6805B800"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3E70B716" w14:textId="77777777" w:rsidR="00801D44" w:rsidRDefault="00801D44">
            <w:pPr>
              <w:pStyle w:val="TAL"/>
              <w:rPr>
                <w:lang w:val="fr-FR"/>
              </w:rPr>
            </w:pPr>
            <w:r>
              <w:rPr>
                <w:lang w:val="fr-FR" w:eastAsia="zh-CN"/>
              </w:rPr>
              <w:t>UP function</w:t>
            </w:r>
            <w:r>
              <w:rPr>
                <w:lang w:val="fr-FR"/>
              </w:rPr>
              <w:t xml:space="preserve"> support of quota validity time feature.</w:t>
            </w:r>
          </w:p>
        </w:tc>
      </w:tr>
      <w:tr w:rsidR="00801D44" w14:paraId="20D965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945DE08" w14:textId="77777777" w:rsidR="00801D44" w:rsidRDefault="00801D44">
            <w:pPr>
              <w:pStyle w:val="TAC"/>
              <w:rPr>
                <w:lang w:val="fr-FR"/>
              </w:rPr>
            </w:pPr>
            <w:r>
              <w:rPr>
                <w:lang w:val="fr-FR"/>
              </w:rPr>
              <w:t>8/4</w:t>
            </w:r>
          </w:p>
        </w:tc>
        <w:tc>
          <w:tcPr>
            <w:tcW w:w="1167" w:type="dxa"/>
            <w:tcBorders>
              <w:top w:val="single" w:sz="4" w:space="0" w:color="auto"/>
              <w:left w:val="single" w:sz="4" w:space="0" w:color="auto"/>
              <w:bottom w:val="single" w:sz="4" w:space="0" w:color="auto"/>
              <w:right w:val="single" w:sz="4" w:space="0" w:color="auto"/>
            </w:tcBorders>
            <w:hideMark/>
          </w:tcPr>
          <w:p w14:paraId="28639AFF" w14:textId="77777777" w:rsidR="00801D44" w:rsidRDefault="00801D44">
            <w:pPr>
              <w:pStyle w:val="TAC"/>
              <w:rPr>
                <w:lang w:val="fr-FR"/>
              </w:rPr>
            </w:pPr>
            <w:r>
              <w:rPr>
                <w:lang w:val="fr-FR"/>
              </w:rPr>
              <w:t>NORP</w:t>
            </w:r>
          </w:p>
        </w:tc>
        <w:tc>
          <w:tcPr>
            <w:tcW w:w="1964" w:type="dxa"/>
            <w:tcBorders>
              <w:top w:val="single" w:sz="4" w:space="0" w:color="auto"/>
              <w:left w:val="single" w:sz="4" w:space="0" w:color="auto"/>
              <w:bottom w:val="single" w:sz="4" w:space="0" w:color="auto"/>
              <w:right w:val="single" w:sz="4" w:space="0" w:color="auto"/>
            </w:tcBorders>
            <w:hideMark/>
          </w:tcPr>
          <w:p w14:paraId="103DE40F"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162C880"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5B2A10E" w14:textId="77777777" w:rsidR="00801D44" w:rsidRDefault="00801D44">
            <w:pPr>
              <w:pStyle w:val="TAL"/>
              <w:rPr>
                <w:lang w:val="en-US"/>
              </w:rPr>
            </w:pPr>
            <w:r>
              <w:rPr>
                <w:lang w:val="en-US"/>
              </w:rPr>
              <w:t>UP function support of Number of Reports as specified in clause 5.2.2.2.</w:t>
            </w:r>
          </w:p>
        </w:tc>
      </w:tr>
      <w:tr w:rsidR="00801D44" w14:paraId="300B70F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F1DDA7D" w14:textId="77777777" w:rsidR="00801D44" w:rsidRDefault="00801D44">
            <w:pPr>
              <w:pStyle w:val="TAC"/>
              <w:rPr>
                <w:lang w:val="fr-FR"/>
              </w:rPr>
            </w:pPr>
            <w:r>
              <w:rPr>
                <w:lang w:val="fr-FR"/>
              </w:rPr>
              <w:t>8/5</w:t>
            </w:r>
          </w:p>
        </w:tc>
        <w:tc>
          <w:tcPr>
            <w:tcW w:w="1167" w:type="dxa"/>
            <w:tcBorders>
              <w:top w:val="single" w:sz="4" w:space="0" w:color="auto"/>
              <w:left w:val="single" w:sz="4" w:space="0" w:color="auto"/>
              <w:bottom w:val="single" w:sz="4" w:space="0" w:color="auto"/>
              <w:right w:val="single" w:sz="4" w:space="0" w:color="auto"/>
            </w:tcBorders>
            <w:hideMark/>
          </w:tcPr>
          <w:p w14:paraId="4753BBEF" w14:textId="77777777" w:rsidR="00801D44" w:rsidRDefault="00801D44">
            <w:pPr>
              <w:pStyle w:val="TAC"/>
              <w:rPr>
                <w:lang w:val="fr-FR"/>
              </w:rPr>
            </w:pPr>
            <w:r>
              <w:rPr>
                <w:lang w:val="fr-FR"/>
              </w:rPr>
              <w:t>IPTV</w:t>
            </w:r>
          </w:p>
        </w:tc>
        <w:tc>
          <w:tcPr>
            <w:tcW w:w="1964" w:type="dxa"/>
            <w:tcBorders>
              <w:top w:val="single" w:sz="4" w:space="0" w:color="auto"/>
              <w:left w:val="single" w:sz="4" w:space="0" w:color="auto"/>
              <w:bottom w:val="single" w:sz="4" w:space="0" w:color="auto"/>
              <w:right w:val="single" w:sz="4" w:space="0" w:color="auto"/>
            </w:tcBorders>
            <w:hideMark/>
          </w:tcPr>
          <w:p w14:paraId="725DA77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DEDC8A3"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7636D161" w14:textId="188698D1" w:rsidR="00801D44" w:rsidRDefault="00801D44">
            <w:pPr>
              <w:pStyle w:val="TAL"/>
              <w:rPr>
                <w:lang w:val="en-US"/>
              </w:rPr>
            </w:pPr>
            <w:r>
              <w:rPr>
                <w:lang w:val="en-US"/>
              </w:rPr>
              <w:t xml:space="preserve">UPF support of IPTV service (see </w:t>
            </w:r>
            <w:r w:rsidR="00075654">
              <w:rPr>
                <w:lang w:val="en-US"/>
              </w:rPr>
              <w:t>clause 5</w:t>
            </w:r>
            <w:r>
              <w:rPr>
                <w:lang w:val="en-US"/>
              </w:rPr>
              <w:t>.25)</w:t>
            </w:r>
          </w:p>
        </w:tc>
      </w:tr>
      <w:tr w:rsidR="00801D44" w14:paraId="511A6C1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1F9C850" w14:textId="77777777" w:rsidR="00801D44" w:rsidRDefault="00801D44">
            <w:pPr>
              <w:pStyle w:val="TAC"/>
              <w:rPr>
                <w:lang w:val="fr-FR"/>
              </w:rPr>
            </w:pPr>
            <w:r>
              <w:rPr>
                <w:lang w:val="fr-FR"/>
              </w:rPr>
              <w:t>8/6</w:t>
            </w:r>
          </w:p>
        </w:tc>
        <w:tc>
          <w:tcPr>
            <w:tcW w:w="1167" w:type="dxa"/>
            <w:tcBorders>
              <w:top w:val="single" w:sz="4" w:space="0" w:color="auto"/>
              <w:left w:val="single" w:sz="4" w:space="0" w:color="auto"/>
              <w:bottom w:val="single" w:sz="4" w:space="0" w:color="auto"/>
              <w:right w:val="single" w:sz="4" w:space="0" w:color="auto"/>
            </w:tcBorders>
            <w:hideMark/>
          </w:tcPr>
          <w:p w14:paraId="26868652" w14:textId="77777777" w:rsidR="00801D44" w:rsidRDefault="00801D44">
            <w:pPr>
              <w:pStyle w:val="TAC"/>
              <w:rPr>
                <w:lang w:val="fr-FR"/>
              </w:rPr>
            </w:pPr>
            <w:r>
              <w:rPr>
                <w:lang w:val="fr-FR"/>
              </w:rPr>
              <w:t>IP6PL</w:t>
            </w:r>
          </w:p>
        </w:tc>
        <w:tc>
          <w:tcPr>
            <w:tcW w:w="1964" w:type="dxa"/>
            <w:tcBorders>
              <w:top w:val="single" w:sz="4" w:space="0" w:color="auto"/>
              <w:left w:val="single" w:sz="4" w:space="0" w:color="auto"/>
              <w:bottom w:val="single" w:sz="4" w:space="0" w:color="auto"/>
              <w:right w:val="single" w:sz="4" w:space="0" w:color="auto"/>
            </w:tcBorders>
            <w:hideMark/>
          </w:tcPr>
          <w:p w14:paraId="11DBC8CA"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7B2AE6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A322F" w14:textId="77777777" w:rsidR="00801D44" w:rsidRDefault="00801D44">
            <w:pPr>
              <w:pStyle w:val="TAL"/>
              <w:rPr>
                <w:lang w:val="fr-FR"/>
              </w:rPr>
            </w:pPr>
            <w:r>
              <w:rPr>
                <w:lang w:val="fr-FR"/>
              </w:rPr>
              <w:t>UPF supports:</w:t>
            </w:r>
          </w:p>
          <w:p w14:paraId="39C423D2" w14:textId="77777777" w:rsidR="00801D44" w:rsidRDefault="00801D44">
            <w:pPr>
              <w:pStyle w:val="B1"/>
              <w:rPr>
                <w:rFonts w:ascii="Arial" w:hAnsi="Arial"/>
                <w:sz w:val="18"/>
                <w:lang w:val="fr-FR"/>
              </w:rPr>
            </w:pPr>
            <w:bookmarkStart w:id="5670" w:name="_PERM_MCCTEMPBM_CRPT05021147___7"/>
            <w:r>
              <w:rPr>
                <w:lang w:val="fr-FR"/>
              </w:rPr>
              <w:t>-</w:t>
            </w:r>
            <w:r>
              <w:rPr>
                <w:lang w:val="fr-FR"/>
              </w:rPr>
              <w:tab/>
            </w:r>
            <w:r>
              <w:rPr>
                <w:rFonts w:ascii="Arial" w:hAnsi="Arial"/>
                <w:sz w:val="18"/>
                <w:lang w:val="fr-FR"/>
              </w:rPr>
              <w:t>UE IPv6 address(es) allocation with IPv6 prefix length other than default /64 (including allocating /128 individual IPv6 addresses), as specified in clause 4.6.2.2 of of 3GPP TS 23.316 [57]; and</w:t>
            </w:r>
          </w:p>
          <w:p w14:paraId="349EF499" w14:textId="54C553B5" w:rsidR="00801D44" w:rsidRDefault="00801D44">
            <w:pPr>
              <w:pStyle w:val="B1"/>
              <w:rPr>
                <w:rFonts w:ascii="Arial" w:hAnsi="Arial"/>
                <w:sz w:val="18"/>
                <w:lang w:val="fr-FR"/>
              </w:rPr>
            </w:pPr>
            <w:bookmarkStart w:id="5671" w:name="_PERM_MCCTEMPBM_CRPT05021148___7"/>
            <w:bookmarkEnd w:id="5670"/>
            <w:r>
              <w:rPr>
                <w:rFonts w:ascii="Arial" w:hAnsi="Arial"/>
                <w:sz w:val="18"/>
                <w:lang w:val="fr-FR"/>
              </w:rPr>
              <w:t>-</w:t>
            </w:r>
            <w:r>
              <w:rPr>
                <w:rFonts w:ascii="Arial" w:hAnsi="Arial"/>
                <w:sz w:val="18"/>
                <w:lang w:val="fr-FR"/>
              </w:rPr>
              <w:tab/>
              <w:t xml:space="preserve">multiple UE IPv6 addresses allocation using multiple instances of the UE IP Address IE in a same PDI or Traffic Endpoint, or using multiple PDIs or Traffic Endpoints with a different UE IP Address as specified in </w:t>
            </w:r>
            <w:r w:rsidR="00075654">
              <w:rPr>
                <w:rFonts w:ascii="Arial" w:hAnsi="Arial"/>
                <w:sz w:val="18"/>
                <w:lang w:val="fr-FR"/>
              </w:rPr>
              <w:t>clause 5</w:t>
            </w:r>
            <w:r>
              <w:rPr>
                <w:rFonts w:ascii="Arial" w:hAnsi="Arial"/>
                <w:sz w:val="18"/>
                <w:lang w:val="fr-FR"/>
              </w:rPr>
              <w:t>.21.1.</w:t>
            </w:r>
            <w:bookmarkEnd w:id="5671"/>
          </w:p>
        </w:tc>
      </w:tr>
      <w:tr w:rsidR="00801D44" w14:paraId="481EA7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DB1BEBD" w14:textId="77777777" w:rsidR="00801D44" w:rsidRDefault="00801D44">
            <w:pPr>
              <w:pStyle w:val="TAC"/>
              <w:rPr>
                <w:lang w:val="fr-FR"/>
              </w:rPr>
            </w:pPr>
            <w:r>
              <w:rPr>
                <w:lang w:val="fr-FR"/>
              </w:rPr>
              <w:t>8/7</w:t>
            </w:r>
          </w:p>
        </w:tc>
        <w:tc>
          <w:tcPr>
            <w:tcW w:w="1167" w:type="dxa"/>
            <w:tcBorders>
              <w:top w:val="single" w:sz="4" w:space="0" w:color="auto"/>
              <w:left w:val="single" w:sz="4" w:space="0" w:color="auto"/>
              <w:bottom w:val="single" w:sz="4" w:space="0" w:color="auto"/>
              <w:right w:val="single" w:sz="4" w:space="0" w:color="auto"/>
            </w:tcBorders>
            <w:hideMark/>
          </w:tcPr>
          <w:p w14:paraId="26EF59B0" w14:textId="77777777" w:rsidR="00801D44" w:rsidRDefault="00801D44">
            <w:pPr>
              <w:pStyle w:val="TAC"/>
              <w:rPr>
                <w:lang w:val="fr-FR"/>
              </w:rPr>
            </w:pPr>
            <w:r>
              <w:rPr>
                <w:lang w:val="fr-FR"/>
              </w:rPr>
              <w:t>TSCU</w:t>
            </w:r>
          </w:p>
        </w:tc>
        <w:tc>
          <w:tcPr>
            <w:tcW w:w="1964" w:type="dxa"/>
            <w:tcBorders>
              <w:top w:val="single" w:sz="4" w:space="0" w:color="auto"/>
              <w:left w:val="single" w:sz="4" w:space="0" w:color="auto"/>
              <w:bottom w:val="single" w:sz="4" w:space="0" w:color="auto"/>
              <w:right w:val="single" w:sz="4" w:space="0" w:color="auto"/>
            </w:tcBorders>
            <w:hideMark/>
          </w:tcPr>
          <w:p w14:paraId="475086AF"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774BC7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141E5EE" w14:textId="77777777" w:rsidR="00801D44" w:rsidRDefault="00801D44">
            <w:pPr>
              <w:pStyle w:val="TAL"/>
              <w:rPr>
                <w:lang w:val="en-US"/>
              </w:rPr>
            </w:pPr>
            <w:r>
              <w:rPr>
                <w:lang w:val="en-US"/>
              </w:rPr>
              <w:t>Time Sensitive Communication is supported by the UPF (see clause 5.26).</w:t>
            </w:r>
          </w:p>
        </w:tc>
      </w:tr>
      <w:tr w:rsidR="00801D44" w14:paraId="381F3C9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12F42E" w14:textId="77777777" w:rsidR="00801D44" w:rsidRDefault="00801D44">
            <w:pPr>
              <w:pStyle w:val="TAC"/>
              <w:rPr>
                <w:lang w:val="fr-FR"/>
              </w:rPr>
            </w:pPr>
            <w:r>
              <w:rPr>
                <w:lang w:val="fr-FR"/>
              </w:rPr>
              <w:t>8/8</w:t>
            </w:r>
          </w:p>
        </w:tc>
        <w:tc>
          <w:tcPr>
            <w:tcW w:w="1167" w:type="dxa"/>
            <w:tcBorders>
              <w:top w:val="single" w:sz="4" w:space="0" w:color="auto"/>
              <w:left w:val="single" w:sz="4" w:space="0" w:color="auto"/>
              <w:bottom w:val="single" w:sz="4" w:space="0" w:color="auto"/>
              <w:right w:val="single" w:sz="4" w:space="0" w:color="auto"/>
            </w:tcBorders>
            <w:hideMark/>
          </w:tcPr>
          <w:p w14:paraId="012E773C" w14:textId="77777777" w:rsidR="00801D44" w:rsidRDefault="00801D44">
            <w:pPr>
              <w:pStyle w:val="TAC"/>
              <w:rPr>
                <w:lang w:val="fr-FR"/>
              </w:rPr>
            </w:pPr>
            <w:r>
              <w:rPr>
                <w:lang w:val="fr-FR"/>
              </w:rPr>
              <w:t>MPTCP</w:t>
            </w:r>
          </w:p>
        </w:tc>
        <w:tc>
          <w:tcPr>
            <w:tcW w:w="1964" w:type="dxa"/>
            <w:tcBorders>
              <w:top w:val="single" w:sz="4" w:space="0" w:color="auto"/>
              <w:left w:val="single" w:sz="4" w:space="0" w:color="auto"/>
              <w:bottom w:val="single" w:sz="4" w:space="0" w:color="auto"/>
              <w:right w:val="single" w:sz="4" w:space="0" w:color="auto"/>
            </w:tcBorders>
            <w:hideMark/>
          </w:tcPr>
          <w:p w14:paraId="6EA0E93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2E1F306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D90D3EE" w14:textId="4B3120F7" w:rsidR="00801D44" w:rsidRDefault="00801D44">
            <w:pPr>
              <w:pStyle w:val="TAL"/>
              <w:rPr>
                <w:lang w:val="fr-FR"/>
              </w:rPr>
            </w:pPr>
            <w:r>
              <w:rPr>
                <w:lang w:val="fr-FR"/>
              </w:rPr>
              <w:t xml:space="preserve">UPF support of MPTCP Proxy functionality (see </w:t>
            </w:r>
            <w:r w:rsidR="00075654">
              <w:rPr>
                <w:lang w:val="fr-FR"/>
              </w:rPr>
              <w:t>clause 5</w:t>
            </w:r>
            <w:r>
              <w:rPr>
                <w:lang w:val="fr-FR"/>
              </w:rPr>
              <w:t>.20)</w:t>
            </w:r>
          </w:p>
        </w:tc>
      </w:tr>
      <w:tr w:rsidR="00801D44" w14:paraId="7593BC4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164FCEC" w14:textId="77777777" w:rsidR="00801D44" w:rsidRDefault="00801D44">
            <w:pPr>
              <w:pStyle w:val="TAC"/>
              <w:rPr>
                <w:lang w:val="fr-FR"/>
              </w:rPr>
            </w:pPr>
            <w:r>
              <w:rPr>
                <w:lang w:val="fr-FR"/>
              </w:rPr>
              <w:t>9/1</w:t>
            </w:r>
          </w:p>
        </w:tc>
        <w:tc>
          <w:tcPr>
            <w:tcW w:w="1167" w:type="dxa"/>
            <w:tcBorders>
              <w:top w:val="single" w:sz="4" w:space="0" w:color="auto"/>
              <w:left w:val="single" w:sz="4" w:space="0" w:color="auto"/>
              <w:bottom w:val="single" w:sz="4" w:space="0" w:color="auto"/>
              <w:right w:val="single" w:sz="4" w:space="0" w:color="auto"/>
            </w:tcBorders>
            <w:hideMark/>
          </w:tcPr>
          <w:p w14:paraId="3A47B1D1" w14:textId="77777777" w:rsidR="00801D44" w:rsidRDefault="00801D44">
            <w:pPr>
              <w:pStyle w:val="TAC"/>
              <w:rPr>
                <w:lang w:val="fr-FR"/>
              </w:rPr>
            </w:pPr>
            <w:r>
              <w:rPr>
                <w:lang w:val="fr-FR"/>
              </w:rPr>
              <w:t>ATSSS-LL</w:t>
            </w:r>
          </w:p>
        </w:tc>
        <w:tc>
          <w:tcPr>
            <w:tcW w:w="1964" w:type="dxa"/>
            <w:tcBorders>
              <w:top w:val="single" w:sz="4" w:space="0" w:color="auto"/>
              <w:left w:val="single" w:sz="4" w:space="0" w:color="auto"/>
              <w:bottom w:val="single" w:sz="4" w:space="0" w:color="auto"/>
              <w:right w:val="single" w:sz="4" w:space="0" w:color="auto"/>
            </w:tcBorders>
            <w:hideMark/>
          </w:tcPr>
          <w:p w14:paraId="6B7D6EB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460D9A3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2E1A56B" w14:textId="77777777" w:rsidR="00801D44" w:rsidRDefault="00801D44">
            <w:pPr>
              <w:pStyle w:val="TAL"/>
              <w:rPr>
                <w:lang w:val="fr-FR"/>
              </w:rPr>
            </w:pPr>
            <w:r>
              <w:rPr>
                <w:lang w:val="fr-FR"/>
              </w:rPr>
              <w:t>UPF support of ATSSS-LLL steering functionality (see clause 5.20)</w:t>
            </w:r>
          </w:p>
        </w:tc>
      </w:tr>
      <w:tr w:rsidR="00801D44" w14:paraId="53167C0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FAA0745" w14:textId="77777777" w:rsidR="00801D44" w:rsidRDefault="00801D44">
            <w:pPr>
              <w:pStyle w:val="TAC"/>
              <w:rPr>
                <w:lang w:val="fr-FR"/>
              </w:rPr>
            </w:pPr>
            <w:r>
              <w:rPr>
                <w:lang w:val="fr-FR"/>
              </w:rPr>
              <w:t>9/2</w:t>
            </w:r>
          </w:p>
        </w:tc>
        <w:tc>
          <w:tcPr>
            <w:tcW w:w="1167" w:type="dxa"/>
            <w:tcBorders>
              <w:top w:val="single" w:sz="4" w:space="0" w:color="auto"/>
              <w:left w:val="single" w:sz="4" w:space="0" w:color="auto"/>
              <w:bottom w:val="single" w:sz="4" w:space="0" w:color="auto"/>
              <w:right w:val="single" w:sz="4" w:space="0" w:color="auto"/>
            </w:tcBorders>
            <w:hideMark/>
          </w:tcPr>
          <w:p w14:paraId="78E5AD11" w14:textId="77777777" w:rsidR="00801D44" w:rsidRDefault="00801D44">
            <w:pPr>
              <w:pStyle w:val="TAC"/>
              <w:rPr>
                <w:lang w:val="fr-FR"/>
              </w:rPr>
            </w:pPr>
            <w:r>
              <w:rPr>
                <w:lang w:val="fr-FR"/>
              </w:rPr>
              <w:t>QFQM</w:t>
            </w:r>
          </w:p>
        </w:tc>
        <w:tc>
          <w:tcPr>
            <w:tcW w:w="1964" w:type="dxa"/>
            <w:tcBorders>
              <w:top w:val="single" w:sz="4" w:space="0" w:color="auto"/>
              <w:left w:val="single" w:sz="4" w:space="0" w:color="auto"/>
              <w:bottom w:val="single" w:sz="4" w:space="0" w:color="auto"/>
              <w:right w:val="single" w:sz="4" w:space="0" w:color="auto"/>
            </w:tcBorders>
            <w:hideMark/>
          </w:tcPr>
          <w:p w14:paraId="1E2D5E9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4D9177A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0A91EFB" w14:textId="77777777" w:rsidR="00801D44" w:rsidRDefault="00801D44">
            <w:pPr>
              <w:pStyle w:val="TAL"/>
              <w:rPr>
                <w:lang w:val="fr-FR" w:eastAsia="zh-CN"/>
              </w:rPr>
            </w:pPr>
            <w:r>
              <w:rPr>
                <w:lang w:val="fr-FR" w:eastAsia="zh-CN"/>
              </w:rPr>
              <w:t xml:space="preserve">UPF support of </w:t>
            </w:r>
            <w:r>
              <w:rPr>
                <w:lang w:val="fr-FR"/>
              </w:rPr>
              <w:t>per QoS flow per UE QoS monitoring (see clause 5.24.4).</w:t>
            </w:r>
          </w:p>
        </w:tc>
      </w:tr>
      <w:tr w:rsidR="00801D44" w14:paraId="78D0918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0A18B50" w14:textId="77777777" w:rsidR="00801D44" w:rsidRDefault="00801D44">
            <w:pPr>
              <w:pStyle w:val="TAC"/>
              <w:rPr>
                <w:lang w:val="fr-FR"/>
              </w:rPr>
            </w:pPr>
            <w:r>
              <w:rPr>
                <w:lang w:val="fr-FR"/>
              </w:rPr>
              <w:t>9/3</w:t>
            </w:r>
          </w:p>
        </w:tc>
        <w:tc>
          <w:tcPr>
            <w:tcW w:w="1167" w:type="dxa"/>
            <w:tcBorders>
              <w:top w:val="single" w:sz="4" w:space="0" w:color="auto"/>
              <w:left w:val="single" w:sz="4" w:space="0" w:color="auto"/>
              <w:bottom w:val="single" w:sz="4" w:space="0" w:color="auto"/>
              <w:right w:val="single" w:sz="4" w:space="0" w:color="auto"/>
            </w:tcBorders>
            <w:hideMark/>
          </w:tcPr>
          <w:p w14:paraId="706A4351" w14:textId="77777777" w:rsidR="00801D44" w:rsidRDefault="00801D44">
            <w:pPr>
              <w:pStyle w:val="TAC"/>
              <w:rPr>
                <w:lang w:val="fr-FR"/>
              </w:rPr>
            </w:pPr>
            <w:r>
              <w:rPr>
                <w:lang w:val="fr-FR"/>
              </w:rPr>
              <w:t>GPQM</w:t>
            </w:r>
          </w:p>
        </w:tc>
        <w:tc>
          <w:tcPr>
            <w:tcW w:w="1964" w:type="dxa"/>
            <w:tcBorders>
              <w:top w:val="single" w:sz="4" w:space="0" w:color="auto"/>
              <w:left w:val="single" w:sz="4" w:space="0" w:color="auto"/>
              <w:bottom w:val="single" w:sz="4" w:space="0" w:color="auto"/>
              <w:right w:val="single" w:sz="4" w:space="0" w:color="auto"/>
            </w:tcBorders>
            <w:hideMark/>
          </w:tcPr>
          <w:p w14:paraId="37A570AA"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0DFF582"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ADA6E92" w14:textId="77777777" w:rsidR="00801D44" w:rsidRDefault="00801D44">
            <w:pPr>
              <w:pStyle w:val="TAL"/>
              <w:rPr>
                <w:lang w:val="fr-FR" w:eastAsia="zh-CN"/>
              </w:rPr>
            </w:pPr>
            <w:r>
              <w:rPr>
                <w:lang w:val="fr-FR" w:eastAsia="zh-CN"/>
              </w:rPr>
              <w:t xml:space="preserve">UPF support of </w:t>
            </w:r>
            <w:r>
              <w:rPr>
                <w:lang w:val="fr-FR"/>
              </w:rPr>
              <w:t>per GTP-U Path QoS monitoring (see clause 5.24.5).</w:t>
            </w:r>
          </w:p>
        </w:tc>
      </w:tr>
      <w:tr w:rsidR="00801D44" w14:paraId="443AAD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46CEF77" w14:textId="77777777" w:rsidR="00801D44" w:rsidRDefault="00801D44">
            <w:pPr>
              <w:pStyle w:val="TAC"/>
              <w:rPr>
                <w:lang w:val="fr-FR"/>
              </w:rPr>
            </w:pPr>
            <w:r>
              <w:rPr>
                <w:lang w:val="fr-FR"/>
              </w:rPr>
              <w:t>9/4</w:t>
            </w:r>
          </w:p>
        </w:tc>
        <w:tc>
          <w:tcPr>
            <w:tcW w:w="1167" w:type="dxa"/>
            <w:tcBorders>
              <w:top w:val="single" w:sz="4" w:space="0" w:color="auto"/>
              <w:left w:val="single" w:sz="4" w:space="0" w:color="auto"/>
              <w:bottom w:val="single" w:sz="4" w:space="0" w:color="auto"/>
              <w:right w:val="single" w:sz="4" w:space="0" w:color="auto"/>
            </w:tcBorders>
            <w:hideMark/>
          </w:tcPr>
          <w:p w14:paraId="122BA43D" w14:textId="77777777" w:rsidR="00801D44" w:rsidRDefault="00801D44">
            <w:pPr>
              <w:pStyle w:val="TAC"/>
              <w:rPr>
                <w:lang w:val="fr-FR"/>
              </w:rPr>
            </w:pPr>
            <w:r>
              <w:rPr>
                <w:lang w:val="fr-FR"/>
              </w:rPr>
              <w:t>MT-EDT</w:t>
            </w:r>
          </w:p>
        </w:tc>
        <w:tc>
          <w:tcPr>
            <w:tcW w:w="1964" w:type="dxa"/>
            <w:tcBorders>
              <w:top w:val="single" w:sz="4" w:space="0" w:color="auto"/>
              <w:left w:val="single" w:sz="4" w:space="0" w:color="auto"/>
              <w:bottom w:val="single" w:sz="4" w:space="0" w:color="auto"/>
              <w:right w:val="single" w:sz="4" w:space="0" w:color="auto"/>
            </w:tcBorders>
            <w:hideMark/>
          </w:tcPr>
          <w:p w14:paraId="2F488351" w14:textId="77777777" w:rsidR="00801D44" w:rsidRDefault="00801D44">
            <w:pPr>
              <w:pStyle w:val="TAC"/>
              <w:rPr>
                <w:lang w:val="fr-FR" w:eastAsia="zh-CN"/>
              </w:rPr>
            </w:pPr>
            <w:r>
              <w:rPr>
                <w:lang w:val="fr-FR" w:eastAsia="zh-CN"/>
              </w:rPr>
              <w:t>Sxa</w:t>
            </w:r>
          </w:p>
        </w:tc>
        <w:tc>
          <w:tcPr>
            <w:tcW w:w="1134" w:type="dxa"/>
            <w:tcBorders>
              <w:top w:val="single" w:sz="4" w:space="0" w:color="auto"/>
              <w:left w:val="single" w:sz="4" w:space="0" w:color="auto"/>
              <w:bottom w:val="single" w:sz="4" w:space="0" w:color="auto"/>
              <w:right w:val="single" w:sz="4" w:space="0" w:color="auto"/>
            </w:tcBorders>
            <w:hideMark/>
          </w:tcPr>
          <w:p w14:paraId="0BE2750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9B01C4F" w14:textId="77777777" w:rsidR="00801D44" w:rsidRDefault="00801D44">
            <w:pPr>
              <w:pStyle w:val="TAL"/>
              <w:rPr>
                <w:lang w:val="fr-FR" w:eastAsia="zh-CN"/>
              </w:rPr>
            </w:pPr>
            <w:r>
              <w:rPr>
                <w:lang w:val="fr-FR" w:eastAsia="zh-CN"/>
              </w:rPr>
              <w:t xml:space="preserve">SGW-U support of reporting the size of DL Data Packets. </w:t>
            </w:r>
            <w:r>
              <w:rPr>
                <w:lang w:val="fr-FR"/>
              </w:rPr>
              <w:t>(see clause 5.2.4.1).</w:t>
            </w:r>
          </w:p>
        </w:tc>
      </w:tr>
      <w:tr w:rsidR="00801D44" w14:paraId="2CF5117F"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A2C9C61" w14:textId="77777777" w:rsidR="00801D44" w:rsidRDefault="00801D44">
            <w:pPr>
              <w:pStyle w:val="TAC"/>
              <w:rPr>
                <w:lang w:val="fr-FR"/>
              </w:rPr>
            </w:pPr>
            <w:r>
              <w:rPr>
                <w:lang w:val="fr-FR"/>
              </w:rPr>
              <w:t>9/5</w:t>
            </w:r>
          </w:p>
        </w:tc>
        <w:tc>
          <w:tcPr>
            <w:tcW w:w="1167" w:type="dxa"/>
            <w:tcBorders>
              <w:top w:val="single" w:sz="4" w:space="0" w:color="auto"/>
              <w:left w:val="single" w:sz="4" w:space="0" w:color="auto"/>
              <w:bottom w:val="single" w:sz="4" w:space="0" w:color="auto"/>
              <w:right w:val="single" w:sz="4" w:space="0" w:color="auto"/>
            </w:tcBorders>
            <w:hideMark/>
          </w:tcPr>
          <w:p w14:paraId="3C77E558" w14:textId="77777777" w:rsidR="00801D44" w:rsidRDefault="00801D44">
            <w:pPr>
              <w:pStyle w:val="TAC"/>
              <w:rPr>
                <w:lang w:val="fr-FR"/>
              </w:rPr>
            </w:pPr>
            <w:r>
              <w:rPr>
                <w:lang w:val="fr-FR"/>
              </w:rPr>
              <w:t>CIOT</w:t>
            </w:r>
          </w:p>
        </w:tc>
        <w:tc>
          <w:tcPr>
            <w:tcW w:w="1964" w:type="dxa"/>
            <w:tcBorders>
              <w:top w:val="single" w:sz="4" w:space="0" w:color="auto"/>
              <w:left w:val="single" w:sz="4" w:space="0" w:color="auto"/>
              <w:bottom w:val="single" w:sz="4" w:space="0" w:color="auto"/>
              <w:right w:val="single" w:sz="4" w:space="0" w:color="auto"/>
            </w:tcBorders>
            <w:hideMark/>
          </w:tcPr>
          <w:p w14:paraId="5EA62BF8"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27F1C27B"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0BEA60E" w14:textId="77777777" w:rsidR="00801D44" w:rsidRDefault="00801D44">
            <w:pPr>
              <w:pStyle w:val="TAL"/>
              <w:rPr>
                <w:lang w:val="fr-FR" w:eastAsia="zh-CN"/>
              </w:rPr>
            </w:pPr>
            <w:r>
              <w:rPr>
                <w:lang w:val="fr-FR" w:eastAsia="zh-CN"/>
              </w:rPr>
              <w:t>UP function support of CIoT feature, e.g. small data packet rate enforcement. (see 5.4.15)</w:t>
            </w:r>
          </w:p>
        </w:tc>
      </w:tr>
      <w:tr w:rsidR="00801D44" w14:paraId="4D23C8A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0AD07A2" w14:textId="77777777" w:rsidR="00801D44" w:rsidRDefault="00801D44">
            <w:pPr>
              <w:pStyle w:val="TAC"/>
              <w:rPr>
                <w:lang w:val="fr-FR"/>
              </w:rPr>
            </w:pPr>
            <w:r>
              <w:rPr>
                <w:lang w:val="fr-FR"/>
              </w:rPr>
              <w:t>9/6</w:t>
            </w:r>
          </w:p>
        </w:tc>
        <w:tc>
          <w:tcPr>
            <w:tcW w:w="1167" w:type="dxa"/>
            <w:tcBorders>
              <w:top w:val="single" w:sz="4" w:space="0" w:color="auto"/>
              <w:left w:val="single" w:sz="4" w:space="0" w:color="auto"/>
              <w:bottom w:val="single" w:sz="4" w:space="0" w:color="auto"/>
              <w:right w:val="single" w:sz="4" w:space="0" w:color="auto"/>
            </w:tcBorders>
            <w:hideMark/>
          </w:tcPr>
          <w:p w14:paraId="190AB6AC" w14:textId="77777777" w:rsidR="00801D44" w:rsidRDefault="00801D44">
            <w:pPr>
              <w:pStyle w:val="TAC"/>
              <w:rPr>
                <w:lang w:val="fr-FR"/>
              </w:rPr>
            </w:pPr>
            <w:r>
              <w:rPr>
                <w:lang w:val="fr-FR"/>
              </w:rPr>
              <w:t>ETHAR</w:t>
            </w:r>
          </w:p>
        </w:tc>
        <w:tc>
          <w:tcPr>
            <w:tcW w:w="1964" w:type="dxa"/>
            <w:tcBorders>
              <w:top w:val="single" w:sz="4" w:space="0" w:color="auto"/>
              <w:left w:val="single" w:sz="4" w:space="0" w:color="auto"/>
              <w:bottom w:val="single" w:sz="4" w:space="0" w:color="auto"/>
              <w:right w:val="single" w:sz="4" w:space="0" w:color="auto"/>
            </w:tcBorders>
            <w:hideMark/>
          </w:tcPr>
          <w:p w14:paraId="4B0E93FD"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095030E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4708ED1" w14:textId="77777777" w:rsidR="00801D44" w:rsidRDefault="00801D44">
            <w:pPr>
              <w:pStyle w:val="TAL"/>
              <w:rPr>
                <w:lang w:val="fr-FR" w:eastAsia="zh-CN"/>
              </w:rPr>
            </w:pPr>
            <w:r>
              <w:rPr>
                <w:lang w:val="fr-FR" w:eastAsia="zh-CN"/>
              </w:rPr>
              <w:t>UPF support of Ethernet PDU Session Anchor Relocation (see clause 5.13.6).</w:t>
            </w:r>
          </w:p>
        </w:tc>
      </w:tr>
      <w:tr w:rsidR="00801D44" w14:paraId="5B5592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0D5C1F9" w14:textId="77777777" w:rsidR="00801D44" w:rsidRDefault="00801D44">
            <w:pPr>
              <w:pStyle w:val="TAC"/>
              <w:rPr>
                <w:lang w:val="fr-FR" w:eastAsia="zh-CN"/>
              </w:rPr>
            </w:pPr>
            <w:r>
              <w:rPr>
                <w:lang w:val="fr-FR" w:eastAsia="zh-CN"/>
              </w:rPr>
              <w:t>9/7</w:t>
            </w:r>
          </w:p>
        </w:tc>
        <w:tc>
          <w:tcPr>
            <w:tcW w:w="1167" w:type="dxa"/>
            <w:tcBorders>
              <w:top w:val="single" w:sz="4" w:space="0" w:color="auto"/>
              <w:left w:val="single" w:sz="4" w:space="0" w:color="auto"/>
              <w:bottom w:val="single" w:sz="4" w:space="0" w:color="auto"/>
              <w:right w:val="single" w:sz="4" w:space="0" w:color="auto"/>
            </w:tcBorders>
            <w:hideMark/>
          </w:tcPr>
          <w:p w14:paraId="537F71B4" w14:textId="77777777" w:rsidR="00801D44" w:rsidRDefault="00801D44">
            <w:pPr>
              <w:pStyle w:val="TAC"/>
              <w:rPr>
                <w:lang w:val="fr-FR" w:eastAsia="zh-CN"/>
              </w:rPr>
            </w:pPr>
            <w:r>
              <w:rPr>
                <w:lang w:val="fr-FR" w:eastAsia="zh-CN"/>
              </w:rPr>
              <w:t>DDDS</w:t>
            </w:r>
          </w:p>
        </w:tc>
        <w:tc>
          <w:tcPr>
            <w:tcW w:w="1964" w:type="dxa"/>
            <w:tcBorders>
              <w:top w:val="single" w:sz="4" w:space="0" w:color="auto"/>
              <w:left w:val="single" w:sz="4" w:space="0" w:color="auto"/>
              <w:bottom w:val="single" w:sz="4" w:space="0" w:color="auto"/>
              <w:right w:val="single" w:sz="4" w:space="0" w:color="auto"/>
            </w:tcBorders>
            <w:hideMark/>
          </w:tcPr>
          <w:p w14:paraId="5B39F728"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59CBA18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400BCBD" w14:textId="77777777" w:rsidR="00801D44" w:rsidRDefault="00801D44">
            <w:pPr>
              <w:pStyle w:val="TAL"/>
              <w:rPr>
                <w:lang w:val="en-US" w:eastAsia="zh-CN"/>
              </w:rPr>
            </w:pPr>
            <w:r>
              <w:rPr>
                <w:lang w:val="fr-FR" w:eastAsia="zh-CN"/>
              </w:rPr>
              <w:t>UPF support of reporting the first buffered / first discarded downlink data after buffering / directly dropped downlink data for</w:t>
            </w:r>
            <w:r>
              <w:rPr>
                <w:lang w:val="fr-FR"/>
              </w:rPr>
              <w:t xml:space="preserve"> downlink data delivery status notification.</w:t>
            </w:r>
          </w:p>
        </w:tc>
      </w:tr>
      <w:tr w:rsidR="00801D44" w14:paraId="7C6C692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CED8AED" w14:textId="77777777" w:rsidR="00801D44" w:rsidRDefault="00801D44">
            <w:pPr>
              <w:pStyle w:val="TAC"/>
              <w:rPr>
                <w:lang w:val="fr-FR" w:eastAsia="zh-CN"/>
              </w:rPr>
            </w:pPr>
            <w:r>
              <w:rPr>
                <w:lang w:val="fr-FR" w:eastAsia="zh-CN"/>
              </w:rPr>
              <w:t>9/8</w:t>
            </w:r>
          </w:p>
        </w:tc>
        <w:tc>
          <w:tcPr>
            <w:tcW w:w="1167" w:type="dxa"/>
            <w:tcBorders>
              <w:top w:val="single" w:sz="4" w:space="0" w:color="auto"/>
              <w:left w:val="single" w:sz="4" w:space="0" w:color="auto"/>
              <w:bottom w:val="single" w:sz="4" w:space="0" w:color="auto"/>
              <w:right w:val="single" w:sz="4" w:space="0" w:color="auto"/>
            </w:tcBorders>
            <w:hideMark/>
          </w:tcPr>
          <w:p w14:paraId="3FF798BD" w14:textId="77777777" w:rsidR="00801D44" w:rsidRDefault="00801D44">
            <w:pPr>
              <w:pStyle w:val="TAC"/>
              <w:rPr>
                <w:lang w:val="fr-FR" w:eastAsia="zh-CN"/>
              </w:rPr>
            </w:pPr>
            <w:r>
              <w:rPr>
                <w:lang w:val="fr-FR" w:eastAsia="zh-CN"/>
              </w:rPr>
              <w:t>RDS</w:t>
            </w:r>
          </w:p>
        </w:tc>
        <w:tc>
          <w:tcPr>
            <w:tcW w:w="1964" w:type="dxa"/>
            <w:tcBorders>
              <w:top w:val="single" w:sz="4" w:space="0" w:color="auto"/>
              <w:left w:val="single" w:sz="4" w:space="0" w:color="auto"/>
              <w:bottom w:val="single" w:sz="4" w:space="0" w:color="auto"/>
              <w:right w:val="single" w:sz="4" w:space="0" w:color="auto"/>
            </w:tcBorders>
            <w:hideMark/>
          </w:tcPr>
          <w:p w14:paraId="18AB6134"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01BCD9D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4FEC22F" w14:textId="77777777" w:rsidR="00801D44" w:rsidRDefault="00801D44">
            <w:pPr>
              <w:pStyle w:val="TAL"/>
              <w:rPr>
                <w:lang w:val="fr-FR" w:eastAsia="zh-CN"/>
              </w:rPr>
            </w:pPr>
            <w:r>
              <w:rPr>
                <w:lang w:val="fr-FR" w:eastAsia="zh-CN"/>
              </w:rPr>
              <w:t>UP function support of Reliable Data Service (see clause 5.29).</w:t>
            </w:r>
          </w:p>
        </w:tc>
      </w:tr>
      <w:tr w:rsidR="00801D44" w14:paraId="41A4013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60BEDF7" w14:textId="77777777" w:rsidR="00801D44" w:rsidRDefault="00801D44">
            <w:pPr>
              <w:pStyle w:val="TAC"/>
              <w:rPr>
                <w:lang w:val="fr-FR"/>
              </w:rPr>
            </w:pPr>
            <w:r>
              <w:rPr>
                <w:lang w:val="fr-FR"/>
              </w:rPr>
              <w:t>10/1</w:t>
            </w:r>
          </w:p>
        </w:tc>
        <w:tc>
          <w:tcPr>
            <w:tcW w:w="1167" w:type="dxa"/>
            <w:tcBorders>
              <w:top w:val="single" w:sz="4" w:space="0" w:color="auto"/>
              <w:left w:val="single" w:sz="4" w:space="0" w:color="auto"/>
              <w:bottom w:val="single" w:sz="4" w:space="0" w:color="auto"/>
              <w:right w:val="single" w:sz="4" w:space="0" w:color="auto"/>
            </w:tcBorders>
            <w:hideMark/>
          </w:tcPr>
          <w:p w14:paraId="72B4F811" w14:textId="77777777" w:rsidR="00801D44" w:rsidRDefault="00801D44">
            <w:pPr>
              <w:pStyle w:val="TAC"/>
              <w:rPr>
                <w:lang w:val="fr-FR"/>
              </w:rPr>
            </w:pPr>
            <w:r>
              <w:rPr>
                <w:lang w:val="fr-FR"/>
              </w:rPr>
              <w:t>RTTWP</w:t>
            </w:r>
          </w:p>
        </w:tc>
        <w:tc>
          <w:tcPr>
            <w:tcW w:w="1964" w:type="dxa"/>
            <w:tcBorders>
              <w:top w:val="single" w:sz="4" w:space="0" w:color="auto"/>
              <w:left w:val="single" w:sz="4" w:space="0" w:color="auto"/>
              <w:bottom w:val="single" w:sz="4" w:space="0" w:color="auto"/>
              <w:right w:val="single" w:sz="4" w:space="0" w:color="auto"/>
            </w:tcBorders>
            <w:hideMark/>
          </w:tcPr>
          <w:p w14:paraId="239D8E2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E62357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8AA2040" w14:textId="77777777" w:rsidR="00801D44" w:rsidRDefault="00801D44">
            <w:pPr>
              <w:pStyle w:val="TAL"/>
              <w:rPr>
                <w:lang w:val="fr-FR" w:eastAsia="zh-CN"/>
              </w:rPr>
            </w:pPr>
            <w:r>
              <w:rPr>
                <w:lang w:val="fr-FR" w:eastAsia="zh-CN"/>
              </w:rPr>
              <w:t>UPF support of RTT measurements towards the UE Without PMF.</w:t>
            </w:r>
          </w:p>
        </w:tc>
      </w:tr>
      <w:tr w:rsidR="00E50D07" w14:paraId="00F9D4B2"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6F6EE11E" w14:textId="0479230E" w:rsidR="00E50D07" w:rsidRDefault="00E50D07" w:rsidP="00E50D07">
            <w:pPr>
              <w:pStyle w:val="TAC"/>
              <w:rPr>
                <w:lang w:val="fr-FR"/>
              </w:rPr>
            </w:pPr>
            <w:r>
              <w:rPr>
                <w:lang w:val="fr-FR"/>
              </w:rPr>
              <w:t>10/2</w:t>
            </w:r>
          </w:p>
        </w:tc>
        <w:tc>
          <w:tcPr>
            <w:tcW w:w="1167" w:type="dxa"/>
            <w:tcBorders>
              <w:top w:val="single" w:sz="4" w:space="0" w:color="auto"/>
              <w:left w:val="single" w:sz="4" w:space="0" w:color="auto"/>
              <w:bottom w:val="single" w:sz="4" w:space="0" w:color="auto"/>
              <w:right w:val="single" w:sz="4" w:space="0" w:color="auto"/>
            </w:tcBorders>
          </w:tcPr>
          <w:p w14:paraId="0BBF2480" w14:textId="36428510" w:rsidR="00E50D07" w:rsidRDefault="00E50D07" w:rsidP="00E50D07">
            <w:pPr>
              <w:pStyle w:val="TAC"/>
              <w:rPr>
                <w:lang w:val="fr-FR"/>
              </w:rPr>
            </w:pPr>
            <w:r>
              <w:rPr>
                <w:lang w:val="fr-FR"/>
              </w:rPr>
              <w:t>QUASF</w:t>
            </w:r>
          </w:p>
        </w:tc>
        <w:tc>
          <w:tcPr>
            <w:tcW w:w="1964" w:type="dxa"/>
            <w:tcBorders>
              <w:top w:val="single" w:sz="4" w:space="0" w:color="auto"/>
              <w:left w:val="single" w:sz="4" w:space="0" w:color="auto"/>
              <w:bottom w:val="single" w:sz="4" w:space="0" w:color="auto"/>
              <w:right w:val="single" w:sz="4" w:space="0" w:color="auto"/>
            </w:tcBorders>
          </w:tcPr>
          <w:p w14:paraId="3EE80BDB" w14:textId="30F77A66" w:rsidR="00E50D07" w:rsidRDefault="00E50D07" w:rsidP="00E50D07">
            <w:pPr>
              <w:pStyle w:val="TAC"/>
              <w:rPr>
                <w:lang w:val="fr-FR" w:eastAsia="zh-CN"/>
              </w:rPr>
            </w:pPr>
            <w:r>
              <w:rPr>
                <w:lang w:val="fr-FR" w:eastAsia="zh-CN"/>
              </w:rPr>
              <w:t>Sxb, Sxc, N4</w:t>
            </w:r>
          </w:p>
        </w:tc>
        <w:tc>
          <w:tcPr>
            <w:tcW w:w="1134" w:type="dxa"/>
            <w:tcBorders>
              <w:top w:val="single" w:sz="4" w:space="0" w:color="auto"/>
              <w:left w:val="single" w:sz="4" w:space="0" w:color="auto"/>
              <w:bottom w:val="single" w:sz="4" w:space="0" w:color="auto"/>
              <w:right w:val="single" w:sz="4" w:space="0" w:color="auto"/>
            </w:tcBorders>
          </w:tcPr>
          <w:p w14:paraId="671BA3BA" w14:textId="194B0593" w:rsidR="00E50D07" w:rsidRDefault="00E50D07" w:rsidP="00E50D07">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2A65083D" w14:textId="71FB50E3" w:rsidR="00E50D07" w:rsidRDefault="00E50D07" w:rsidP="00240A46">
            <w:pPr>
              <w:pStyle w:val="TAL"/>
              <w:rPr>
                <w:lang w:val="fr-FR" w:eastAsia="zh-CN"/>
              </w:rPr>
            </w:pPr>
            <w:r>
              <w:t xml:space="preserve">The UP function supports being provisioned in a URR with an Exempted Application ID for Quota Action or an </w:t>
            </w:r>
            <w:r>
              <w:rPr>
                <w:lang w:val="fr-FR"/>
              </w:rPr>
              <w:t>Exempted SDF Filter for Quota Action</w:t>
            </w:r>
            <w:r>
              <w:t xml:space="preserve"> which is to be used when the quota is exhausted. See also clauses</w:t>
            </w:r>
            <w:r w:rsidR="00240A46">
              <w:t> </w:t>
            </w:r>
            <w:r>
              <w:t>5.2.2.2.1 and 5.2.2.3.1.</w:t>
            </w:r>
          </w:p>
        </w:tc>
      </w:tr>
      <w:tr w:rsidR="00CA5E7D" w14:paraId="6776D68E"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DF80251" w14:textId="175FFBA8" w:rsidR="00CA5E7D" w:rsidRDefault="00CA5E7D" w:rsidP="000A1449">
            <w:pPr>
              <w:pStyle w:val="TAC"/>
              <w:rPr>
                <w:lang w:val="fr-FR"/>
              </w:rPr>
            </w:pPr>
            <w:r w:rsidRPr="000A1449">
              <w:t>10/</w:t>
            </w:r>
            <w:r w:rsidR="00F30ECD" w:rsidRPr="000A1449">
              <w:t>3</w:t>
            </w:r>
          </w:p>
        </w:tc>
        <w:tc>
          <w:tcPr>
            <w:tcW w:w="1167" w:type="dxa"/>
            <w:tcBorders>
              <w:top w:val="single" w:sz="4" w:space="0" w:color="auto"/>
              <w:left w:val="single" w:sz="4" w:space="0" w:color="auto"/>
              <w:bottom w:val="single" w:sz="4" w:space="0" w:color="auto"/>
              <w:right w:val="single" w:sz="4" w:space="0" w:color="auto"/>
            </w:tcBorders>
          </w:tcPr>
          <w:p w14:paraId="4E7DA67B" w14:textId="7CE2271B" w:rsidR="00CA5E7D" w:rsidRDefault="00CA5E7D" w:rsidP="000A1449">
            <w:pPr>
              <w:pStyle w:val="TAC"/>
              <w:rPr>
                <w:lang w:val="fr-FR"/>
              </w:rPr>
            </w:pPr>
            <w:r w:rsidRPr="000A1449">
              <w:t>NSPOC</w:t>
            </w:r>
          </w:p>
        </w:tc>
        <w:tc>
          <w:tcPr>
            <w:tcW w:w="1964" w:type="dxa"/>
            <w:tcBorders>
              <w:top w:val="single" w:sz="4" w:space="0" w:color="auto"/>
              <w:left w:val="single" w:sz="4" w:space="0" w:color="auto"/>
              <w:bottom w:val="single" w:sz="4" w:space="0" w:color="auto"/>
              <w:right w:val="single" w:sz="4" w:space="0" w:color="auto"/>
            </w:tcBorders>
          </w:tcPr>
          <w:p w14:paraId="45689A58" w14:textId="0B033032" w:rsidR="00CA5E7D" w:rsidRDefault="00CA5E7D" w:rsidP="00CA5E7D">
            <w:pPr>
              <w:pStyle w:val="TAC"/>
              <w:rPr>
                <w:lang w:val="fr-FR" w:eastAsia="zh-CN"/>
              </w:rPr>
            </w:pPr>
            <w:r>
              <w:rPr>
                <w:color w:val="000000" w:themeColor="text1"/>
                <w:szCs w:val="18"/>
                <w:lang w:val="fr-FR"/>
              </w:rPr>
              <w:t>Sxa, Sxb, N4</w:t>
            </w:r>
          </w:p>
        </w:tc>
        <w:tc>
          <w:tcPr>
            <w:tcW w:w="1134" w:type="dxa"/>
            <w:tcBorders>
              <w:top w:val="single" w:sz="4" w:space="0" w:color="auto"/>
              <w:left w:val="single" w:sz="4" w:space="0" w:color="auto"/>
              <w:bottom w:val="single" w:sz="4" w:space="0" w:color="auto"/>
              <w:right w:val="single" w:sz="4" w:space="0" w:color="auto"/>
            </w:tcBorders>
          </w:tcPr>
          <w:p w14:paraId="58F5FDC1" w14:textId="6D398E75" w:rsidR="00CA5E7D" w:rsidRDefault="00CA5E7D" w:rsidP="00CA5E7D">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014C282" w14:textId="79BEB674" w:rsidR="00CA5E7D" w:rsidRDefault="00CA5E7D" w:rsidP="000A1449">
            <w:pPr>
              <w:pStyle w:val="TAL"/>
            </w:pPr>
            <w:r w:rsidRPr="000A1449">
              <w:t>UP function supports notifying start of Pause of Charging via user plane.</w:t>
            </w:r>
          </w:p>
        </w:tc>
      </w:tr>
      <w:tr w:rsidR="00A37F36" w14:paraId="23DC3CFF"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2C73B06" w14:textId="33A07EB9" w:rsidR="00A37F36" w:rsidRDefault="00A37F36" w:rsidP="000A1449">
            <w:pPr>
              <w:pStyle w:val="TAC"/>
              <w:rPr>
                <w:lang w:val="fr-FR"/>
              </w:rPr>
            </w:pPr>
            <w:r w:rsidRPr="000A1449">
              <w:t>10/</w:t>
            </w:r>
            <w:r w:rsidR="00F30ECD" w:rsidRPr="000A1449">
              <w:t>4</w:t>
            </w:r>
          </w:p>
        </w:tc>
        <w:tc>
          <w:tcPr>
            <w:tcW w:w="1167" w:type="dxa"/>
            <w:tcBorders>
              <w:top w:val="single" w:sz="4" w:space="0" w:color="auto"/>
              <w:left w:val="single" w:sz="4" w:space="0" w:color="auto"/>
              <w:bottom w:val="single" w:sz="4" w:space="0" w:color="auto"/>
              <w:right w:val="single" w:sz="4" w:space="0" w:color="auto"/>
            </w:tcBorders>
          </w:tcPr>
          <w:p w14:paraId="00301266" w14:textId="30DA32B7" w:rsidR="00A37F36" w:rsidRDefault="00A37F36" w:rsidP="000A1449">
            <w:pPr>
              <w:pStyle w:val="TAC"/>
              <w:rPr>
                <w:lang w:val="fr-FR"/>
              </w:rPr>
            </w:pPr>
            <w:r w:rsidRPr="000A1449">
              <w:t>L2TP</w:t>
            </w:r>
          </w:p>
        </w:tc>
        <w:tc>
          <w:tcPr>
            <w:tcW w:w="1964" w:type="dxa"/>
            <w:tcBorders>
              <w:top w:val="single" w:sz="4" w:space="0" w:color="auto"/>
              <w:left w:val="single" w:sz="4" w:space="0" w:color="auto"/>
              <w:bottom w:val="single" w:sz="4" w:space="0" w:color="auto"/>
              <w:right w:val="single" w:sz="4" w:space="0" w:color="auto"/>
            </w:tcBorders>
          </w:tcPr>
          <w:p w14:paraId="4F3E95E4" w14:textId="3DD8587E" w:rsidR="00A37F36" w:rsidRDefault="00A37F36" w:rsidP="00A37F36">
            <w:pPr>
              <w:pStyle w:val="TAC"/>
              <w:rPr>
                <w:color w:val="000000" w:themeColor="text1"/>
                <w:szCs w:val="18"/>
                <w:lang w:val="fr-FR"/>
              </w:rPr>
            </w:pPr>
            <w:r>
              <w:rPr>
                <w:color w:val="000000" w:themeColor="text1"/>
                <w:szCs w:val="18"/>
                <w:lang w:val="fr-FR"/>
              </w:rPr>
              <w:t>Sxb, N4</w:t>
            </w:r>
          </w:p>
        </w:tc>
        <w:tc>
          <w:tcPr>
            <w:tcW w:w="1134" w:type="dxa"/>
            <w:tcBorders>
              <w:top w:val="single" w:sz="4" w:space="0" w:color="auto"/>
              <w:left w:val="single" w:sz="4" w:space="0" w:color="auto"/>
              <w:bottom w:val="single" w:sz="4" w:space="0" w:color="auto"/>
              <w:right w:val="single" w:sz="4" w:space="0" w:color="auto"/>
            </w:tcBorders>
          </w:tcPr>
          <w:p w14:paraId="2F092692" w14:textId="2FC7B496" w:rsidR="00A37F36" w:rsidRDefault="00A37F36" w:rsidP="00A37F36">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0D196FA1" w14:textId="36487AF0" w:rsidR="00A37F36" w:rsidRDefault="00A37F36" w:rsidP="000A1449">
            <w:pPr>
              <w:pStyle w:val="TAL"/>
            </w:pPr>
            <w:r w:rsidRPr="000A1449">
              <w:t xml:space="preserve">UP function supports the L2TP feature as described in </w:t>
            </w:r>
            <w:r w:rsidR="00981985" w:rsidRPr="000A1449">
              <w:t>clause 5</w:t>
            </w:r>
            <w:r w:rsidRPr="000A1449">
              <w:t>.31.</w:t>
            </w:r>
          </w:p>
        </w:tc>
      </w:tr>
      <w:tr w:rsidR="00F30ECD" w14:paraId="54C9F0FF"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299BC42A" w14:textId="1662E43B" w:rsidR="00F30ECD" w:rsidRDefault="00F30ECD" w:rsidP="000A1449">
            <w:pPr>
              <w:pStyle w:val="TAC"/>
              <w:rPr>
                <w:lang w:val="fr-FR"/>
              </w:rPr>
            </w:pPr>
            <w:r w:rsidRPr="000A1449">
              <w:rPr>
                <w:rFonts w:hint="eastAsia"/>
              </w:rPr>
              <w:t>1</w:t>
            </w:r>
            <w:r w:rsidRPr="000A1449">
              <w:t>0/</w:t>
            </w:r>
            <w:r w:rsidR="00D91F01" w:rsidRPr="000A1449">
              <w:t>5</w:t>
            </w:r>
          </w:p>
        </w:tc>
        <w:tc>
          <w:tcPr>
            <w:tcW w:w="1167" w:type="dxa"/>
            <w:tcBorders>
              <w:top w:val="single" w:sz="4" w:space="0" w:color="auto"/>
              <w:left w:val="single" w:sz="4" w:space="0" w:color="auto"/>
              <w:bottom w:val="single" w:sz="4" w:space="0" w:color="auto"/>
              <w:right w:val="single" w:sz="4" w:space="0" w:color="auto"/>
            </w:tcBorders>
          </w:tcPr>
          <w:p w14:paraId="57C13CD9" w14:textId="51C6F63F" w:rsidR="00F30ECD" w:rsidRDefault="00F30ECD" w:rsidP="000A1449">
            <w:pPr>
              <w:pStyle w:val="TAC"/>
              <w:rPr>
                <w:lang w:val="fr-FR"/>
              </w:rPr>
            </w:pPr>
            <w:r w:rsidRPr="000A1449">
              <w:rPr>
                <w:rFonts w:hint="eastAsia"/>
              </w:rPr>
              <w:t>U</w:t>
            </w:r>
            <w:r w:rsidRPr="000A1449">
              <w:t>PBER</w:t>
            </w:r>
          </w:p>
        </w:tc>
        <w:tc>
          <w:tcPr>
            <w:tcW w:w="1964" w:type="dxa"/>
            <w:tcBorders>
              <w:top w:val="single" w:sz="4" w:space="0" w:color="auto"/>
              <w:left w:val="single" w:sz="4" w:space="0" w:color="auto"/>
              <w:bottom w:val="single" w:sz="4" w:space="0" w:color="auto"/>
              <w:right w:val="single" w:sz="4" w:space="0" w:color="auto"/>
            </w:tcBorders>
          </w:tcPr>
          <w:p w14:paraId="2B483683" w14:textId="58E19E62" w:rsidR="00F30ECD" w:rsidRDefault="00F30ECD" w:rsidP="00F30ECD">
            <w:pPr>
              <w:pStyle w:val="TAC"/>
              <w:rPr>
                <w:color w:val="000000" w:themeColor="text1"/>
                <w:szCs w:val="18"/>
                <w:lang w:val="fr-FR"/>
              </w:rPr>
            </w:pPr>
            <w:r>
              <w:rPr>
                <w:rFonts w:hint="eastAsia"/>
                <w:color w:val="000000" w:themeColor="text1"/>
                <w:szCs w:val="18"/>
                <w:lang w:val="fr-FR" w:eastAsia="zh-CN"/>
              </w:rPr>
              <w:t>N</w:t>
            </w:r>
            <w:r>
              <w:rPr>
                <w:color w:val="000000" w:themeColor="text1"/>
                <w:szCs w:val="18"/>
                <w:lang w:val="fr-FR" w:eastAsia="zh-CN"/>
              </w:rPr>
              <w:t>4</w:t>
            </w:r>
          </w:p>
        </w:tc>
        <w:tc>
          <w:tcPr>
            <w:tcW w:w="1134" w:type="dxa"/>
            <w:tcBorders>
              <w:top w:val="single" w:sz="4" w:space="0" w:color="auto"/>
              <w:left w:val="single" w:sz="4" w:space="0" w:color="auto"/>
              <w:bottom w:val="single" w:sz="4" w:space="0" w:color="auto"/>
              <w:right w:val="single" w:sz="4" w:space="0" w:color="auto"/>
            </w:tcBorders>
          </w:tcPr>
          <w:p w14:paraId="0C6005BA" w14:textId="62860B16" w:rsidR="00F30ECD" w:rsidRDefault="00F30ECD" w:rsidP="00F30ECD">
            <w:pPr>
              <w:pStyle w:val="TAC"/>
              <w:rPr>
                <w:lang w:val="fr-FR" w:eastAsia="zh-CN"/>
              </w:rPr>
            </w:pPr>
            <w:r>
              <w:rPr>
                <w:rFonts w:hint="eastAsia"/>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AC864A5" w14:textId="4B644400" w:rsidR="00F30ECD" w:rsidRDefault="00F30ECD" w:rsidP="000A1449">
            <w:pPr>
              <w:pStyle w:val="TAL"/>
            </w:pPr>
            <w:r w:rsidRPr="000A1449">
              <w:t>UP function supports the uplink packets buffering during EAS relocation.</w:t>
            </w:r>
          </w:p>
        </w:tc>
      </w:tr>
      <w:tr w:rsidR="00D91F01" w14:paraId="7037F93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25277F6" w14:textId="5B39AFA4" w:rsidR="00D91F01" w:rsidRDefault="00D91F01" w:rsidP="00D91F01">
            <w:pPr>
              <w:pStyle w:val="TAC"/>
              <w:rPr>
                <w:color w:val="000000" w:themeColor="text1"/>
                <w:szCs w:val="18"/>
                <w:lang w:val="fr-FR" w:eastAsia="zh-CN"/>
              </w:rPr>
            </w:pPr>
            <w:r>
              <w:t>10/6</w:t>
            </w:r>
          </w:p>
        </w:tc>
        <w:tc>
          <w:tcPr>
            <w:tcW w:w="1167" w:type="dxa"/>
            <w:tcBorders>
              <w:top w:val="single" w:sz="4" w:space="0" w:color="auto"/>
              <w:left w:val="single" w:sz="4" w:space="0" w:color="auto"/>
              <w:bottom w:val="single" w:sz="4" w:space="0" w:color="auto"/>
              <w:right w:val="single" w:sz="4" w:space="0" w:color="auto"/>
            </w:tcBorders>
          </w:tcPr>
          <w:p w14:paraId="00D0D8CF" w14:textId="20CF2D56" w:rsidR="00D91F01" w:rsidRDefault="00D91F01" w:rsidP="00D91F01">
            <w:pPr>
              <w:pStyle w:val="TAC"/>
              <w:rPr>
                <w:color w:val="000000" w:themeColor="text1"/>
                <w:szCs w:val="18"/>
                <w:lang w:val="fr-FR" w:eastAsia="zh-CN"/>
              </w:rPr>
            </w:pPr>
            <w:r>
              <w:t>RESPS</w:t>
            </w:r>
          </w:p>
        </w:tc>
        <w:tc>
          <w:tcPr>
            <w:tcW w:w="1964" w:type="dxa"/>
            <w:tcBorders>
              <w:top w:val="single" w:sz="4" w:space="0" w:color="auto"/>
              <w:left w:val="single" w:sz="4" w:space="0" w:color="auto"/>
              <w:bottom w:val="single" w:sz="4" w:space="0" w:color="auto"/>
              <w:right w:val="single" w:sz="4" w:space="0" w:color="auto"/>
            </w:tcBorders>
          </w:tcPr>
          <w:p w14:paraId="671A38C4" w14:textId="470B02E6" w:rsidR="00D91F01" w:rsidRDefault="00D91F01" w:rsidP="00D91F01">
            <w:pPr>
              <w:pStyle w:val="TAC"/>
              <w:rPr>
                <w:color w:val="000000" w:themeColor="text1"/>
                <w:szCs w:val="18"/>
                <w:lang w:val="fr-FR" w:eastAsia="zh-CN"/>
              </w:rPr>
            </w:pPr>
            <w:r>
              <w:rPr>
                <w:lang w:eastAsia="zh-CN"/>
              </w:rPr>
              <w:t>Sxb, N4</w:t>
            </w:r>
          </w:p>
        </w:tc>
        <w:tc>
          <w:tcPr>
            <w:tcW w:w="1134" w:type="dxa"/>
            <w:tcBorders>
              <w:top w:val="single" w:sz="4" w:space="0" w:color="auto"/>
              <w:left w:val="single" w:sz="4" w:space="0" w:color="auto"/>
              <w:bottom w:val="single" w:sz="4" w:space="0" w:color="auto"/>
              <w:right w:val="single" w:sz="4" w:space="0" w:color="auto"/>
            </w:tcBorders>
          </w:tcPr>
          <w:p w14:paraId="7400A08D" w14:textId="0C7B1669" w:rsidR="00D91F01" w:rsidRDefault="00D91F01" w:rsidP="00D91F01">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71C355C" w14:textId="2873C183" w:rsidR="00D91F01" w:rsidRDefault="00D91F01" w:rsidP="00D91F01">
            <w:pPr>
              <w:pStyle w:val="TAL"/>
              <w:rPr>
                <w:color w:val="000000" w:themeColor="text1"/>
                <w:szCs w:val="18"/>
              </w:rPr>
            </w:pPr>
            <w:r>
              <w:rPr>
                <w:lang w:eastAsia="zh-CN"/>
              </w:rPr>
              <w:t>UP function supports Restoration of PFCP Sessions associated with one or more PGW-C/SMF FQ-CSID(s), Group Id(s) or CP IP address(es) (see clause 5.22.4)</w:t>
            </w:r>
          </w:p>
        </w:tc>
      </w:tr>
      <w:tr w:rsidR="00BD6D3F" w14:paraId="531C17BB"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47A61B18" w14:textId="0AE0D8F7" w:rsidR="00BD6D3F" w:rsidRDefault="00BD6D3F" w:rsidP="00BD6D3F">
            <w:pPr>
              <w:pStyle w:val="TAC"/>
            </w:pPr>
            <w:r>
              <w:t>10/7</w:t>
            </w:r>
          </w:p>
        </w:tc>
        <w:tc>
          <w:tcPr>
            <w:tcW w:w="1167" w:type="dxa"/>
            <w:tcBorders>
              <w:top w:val="single" w:sz="4" w:space="0" w:color="auto"/>
              <w:left w:val="single" w:sz="4" w:space="0" w:color="auto"/>
              <w:bottom w:val="single" w:sz="4" w:space="0" w:color="auto"/>
              <w:right w:val="single" w:sz="4" w:space="0" w:color="auto"/>
            </w:tcBorders>
          </w:tcPr>
          <w:p w14:paraId="4A6A33FF" w14:textId="2B6E0DBC" w:rsidR="00BD6D3F" w:rsidRDefault="00BD6D3F" w:rsidP="00BD6D3F">
            <w:pPr>
              <w:pStyle w:val="TAC"/>
            </w:pPr>
            <w:r>
              <w:t>IPREP</w:t>
            </w:r>
          </w:p>
        </w:tc>
        <w:tc>
          <w:tcPr>
            <w:tcW w:w="1964" w:type="dxa"/>
            <w:tcBorders>
              <w:top w:val="single" w:sz="4" w:space="0" w:color="auto"/>
              <w:left w:val="single" w:sz="4" w:space="0" w:color="auto"/>
              <w:bottom w:val="single" w:sz="4" w:space="0" w:color="auto"/>
              <w:right w:val="single" w:sz="4" w:space="0" w:color="auto"/>
            </w:tcBorders>
          </w:tcPr>
          <w:p w14:paraId="67599407" w14:textId="3811BFE3" w:rsidR="00BD6D3F" w:rsidRDefault="00BD6D3F" w:rsidP="00BD6D3F">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7290BAF0" w14:textId="1BFB3219" w:rsidR="00BD6D3F" w:rsidRDefault="00BD6D3F" w:rsidP="00BD6D3F">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356086B2" w14:textId="5FE1E18D" w:rsidR="00BD6D3F" w:rsidRDefault="00BD6D3F" w:rsidP="00BD6D3F">
            <w:pPr>
              <w:pStyle w:val="TAL"/>
              <w:rPr>
                <w:lang w:eastAsia="zh-CN"/>
              </w:rPr>
            </w:pPr>
            <w:r>
              <w:rPr>
                <w:lang w:eastAsia="zh-CN"/>
              </w:rPr>
              <w:t>UP function supports IP Address and Port number replacement (see clause 5.33.</w:t>
            </w:r>
            <w:r w:rsidR="00DC3AED">
              <w:rPr>
                <w:lang w:eastAsia="zh-CN"/>
              </w:rPr>
              <w:t>3</w:t>
            </w:r>
            <w:r>
              <w:rPr>
                <w:lang w:eastAsia="zh-CN"/>
              </w:rPr>
              <w:t>).</w:t>
            </w:r>
          </w:p>
        </w:tc>
      </w:tr>
      <w:tr w:rsidR="00DC3AED" w14:paraId="710FA183"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706CA979" w14:textId="50C494BC" w:rsidR="00DC3AED" w:rsidRDefault="00DC3AED" w:rsidP="00DC3AED">
            <w:pPr>
              <w:pStyle w:val="TAC"/>
            </w:pPr>
            <w:r>
              <w:t>10/8</w:t>
            </w:r>
          </w:p>
        </w:tc>
        <w:tc>
          <w:tcPr>
            <w:tcW w:w="1167" w:type="dxa"/>
            <w:tcBorders>
              <w:top w:val="single" w:sz="4" w:space="0" w:color="auto"/>
              <w:left w:val="single" w:sz="4" w:space="0" w:color="auto"/>
              <w:bottom w:val="single" w:sz="4" w:space="0" w:color="auto"/>
              <w:right w:val="single" w:sz="4" w:space="0" w:color="auto"/>
            </w:tcBorders>
          </w:tcPr>
          <w:p w14:paraId="13AE6957" w14:textId="64D13941" w:rsidR="00DC3AED" w:rsidRDefault="00DC3AED" w:rsidP="00DC3AED">
            <w:pPr>
              <w:pStyle w:val="TAC"/>
            </w:pPr>
            <w:r>
              <w:t>DNSTS</w:t>
            </w:r>
          </w:p>
        </w:tc>
        <w:tc>
          <w:tcPr>
            <w:tcW w:w="1964" w:type="dxa"/>
            <w:tcBorders>
              <w:top w:val="single" w:sz="4" w:space="0" w:color="auto"/>
              <w:left w:val="single" w:sz="4" w:space="0" w:color="auto"/>
              <w:bottom w:val="single" w:sz="4" w:space="0" w:color="auto"/>
              <w:right w:val="single" w:sz="4" w:space="0" w:color="auto"/>
            </w:tcBorders>
          </w:tcPr>
          <w:p w14:paraId="250BF51D" w14:textId="498E5E4A" w:rsidR="00DC3AED" w:rsidRDefault="00DC3AED" w:rsidP="00DC3AED">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56C73073" w14:textId="75C40808" w:rsidR="00DC3AED" w:rsidRDefault="00DC3AED" w:rsidP="00DC3AED">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329AA097" w14:textId="7F9A1A0F" w:rsidR="00DC3AED" w:rsidRDefault="00DC3AED" w:rsidP="00DC3AED">
            <w:pPr>
              <w:pStyle w:val="TAL"/>
              <w:rPr>
                <w:lang w:eastAsia="zh-CN"/>
              </w:rPr>
            </w:pPr>
            <w:r>
              <w:rPr>
                <w:lang w:eastAsia="zh-CN"/>
              </w:rPr>
              <w:t>UP function s</w:t>
            </w:r>
            <w:r w:rsidRPr="00572642">
              <w:rPr>
                <w:lang w:eastAsia="zh-CN"/>
              </w:rPr>
              <w:t xml:space="preserve">upport </w:t>
            </w:r>
            <w:r>
              <w:rPr>
                <w:lang w:eastAsia="zh-CN"/>
              </w:rPr>
              <w:t>DNS Traffic Steering based on FQDN in the DNS Query message (see clause 5.33.4)</w:t>
            </w:r>
          </w:p>
        </w:tc>
      </w:tr>
      <w:tr w:rsidR="001F3B36" w14:paraId="47CF81F5"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4353D24D" w14:textId="041954D2" w:rsidR="001F3B36" w:rsidRDefault="001F3B36" w:rsidP="001F3B36">
            <w:pPr>
              <w:pStyle w:val="TAC"/>
            </w:pPr>
            <w:r>
              <w:t>11/1</w:t>
            </w:r>
          </w:p>
        </w:tc>
        <w:tc>
          <w:tcPr>
            <w:tcW w:w="1167" w:type="dxa"/>
            <w:tcBorders>
              <w:top w:val="single" w:sz="4" w:space="0" w:color="auto"/>
              <w:left w:val="single" w:sz="4" w:space="0" w:color="auto"/>
              <w:bottom w:val="single" w:sz="4" w:space="0" w:color="auto"/>
              <w:right w:val="single" w:sz="4" w:space="0" w:color="auto"/>
            </w:tcBorders>
          </w:tcPr>
          <w:p w14:paraId="01B7A5B9" w14:textId="5EBCF4EB" w:rsidR="001F3B36" w:rsidRDefault="001F3B36" w:rsidP="001F3B36">
            <w:pPr>
              <w:pStyle w:val="TAC"/>
            </w:pPr>
            <w:r>
              <w:t>DRQOS</w:t>
            </w:r>
          </w:p>
        </w:tc>
        <w:tc>
          <w:tcPr>
            <w:tcW w:w="1964" w:type="dxa"/>
            <w:tcBorders>
              <w:top w:val="single" w:sz="4" w:space="0" w:color="auto"/>
              <w:left w:val="single" w:sz="4" w:space="0" w:color="auto"/>
              <w:bottom w:val="single" w:sz="4" w:space="0" w:color="auto"/>
              <w:right w:val="single" w:sz="4" w:space="0" w:color="auto"/>
            </w:tcBorders>
          </w:tcPr>
          <w:p w14:paraId="7D5D6433" w14:textId="120CBBBB" w:rsidR="001F3B36" w:rsidRDefault="001F3B36" w:rsidP="001F3B36">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02D9E900" w14:textId="0D8ABF0B" w:rsidR="001F3B36" w:rsidRDefault="001F3B36" w:rsidP="001F3B36">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CCC61C3" w14:textId="70C1D03F" w:rsidR="001F3B36" w:rsidRDefault="001F3B36" w:rsidP="001F3B36">
            <w:pPr>
              <w:pStyle w:val="TAL"/>
              <w:rPr>
                <w:lang w:eastAsia="zh-CN"/>
              </w:rPr>
            </w:pPr>
            <w:r>
              <w:t>UP function supports Direct Reporting of QoS monitoring events to Local NEF or AF (see clause </w:t>
            </w:r>
            <w:r w:rsidR="0085573E">
              <w:t>5.33.5</w:t>
            </w:r>
            <w:r>
              <w:t>).</w:t>
            </w:r>
          </w:p>
        </w:tc>
      </w:tr>
      <w:tr w:rsidR="00E54682" w14:paraId="28922969"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51860CE9" w14:textId="06C8F87D" w:rsidR="00E54682" w:rsidRPr="00346DAC" w:rsidRDefault="00E54682" w:rsidP="00E54682">
            <w:pPr>
              <w:pStyle w:val="TAC"/>
            </w:pPr>
            <w:r w:rsidRPr="00346DAC">
              <w:t>11/2</w:t>
            </w:r>
          </w:p>
        </w:tc>
        <w:tc>
          <w:tcPr>
            <w:tcW w:w="1167" w:type="dxa"/>
            <w:tcBorders>
              <w:top w:val="single" w:sz="4" w:space="0" w:color="auto"/>
              <w:left w:val="single" w:sz="4" w:space="0" w:color="auto"/>
              <w:bottom w:val="single" w:sz="4" w:space="0" w:color="auto"/>
              <w:right w:val="single" w:sz="4" w:space="0" w:color="auto"/>
            </w:tcBorders>
          </w:tcPr>
          <w:p w14:paraId="1EAA3517" w14:textId="66F17DAC" w:rsidR="00E54682" w:rsidRDefault="00E54682" w:rsidP="00E54682">
            <w:pPr>
              <w:pStyle w:val="TAC"/>
            </w:pPr>
            <w:r>
              <w:t>MBSN4</w:t>
            </w:r>
          </w:p>
        </w:tc>
        <w:tc>
          <w:tcPr>
            <w:tcW w:w="1964" w:type="dxa"/>
            <w:tcBorders>
              <w:top w:val="single" w:sz="4" w:space="0" w:color="auto"/>
              <w:left w:val="single" w:sz="4" w:space="0" w:color="auto"/>
              <w:bottom w:val="single" w:sz="4" w:space="0" w:color="auto"/>
              <w:right w:val="single" w:sz="4" w:space="0" w:color="auto"/>
            </w:tcBorders>
          </w:tcPr>
          <w:p w14:paraId="02C38328" w14:textId="596F0B09" w:rsidR="00E54682" w:rsidRDefault="00E54682" w:rsidP="00E54682">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218B5A2B" w14:textId="140747D7" w:rsidR="00E54682" w:rsidRDefault="00E54682" w:rsidP="00E54682">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A0EE5C8" w14:textId="765BC856" w:rsidR="00E54682" w:rsidRDefault="00E54682" w:rsidP="00E54682">
            <w:pPr>
              <w:pStyle w:val="TAL"/>
            </w:pPr>
            <w:r w:rsidRPr="00B605FA">
              <w:rPr>
                <w:lang w:eastAsia="zh-CN"/>
              </w:rPr>
              <w:t xml:space="preserve">UPF supports sending MBS multicast session data </w:t>
            </w:r>
            <w:r w:rsidRPr="00AA69A5">
              <w:rPr>
                <w:lang w:eastAsia="zh-CN"/>
              </w:rPr>
              <w:t>to associated PDU sessions</w:t>
            </w:r>
            <w:r w:rsidRPr="00B605FA">
              <w:rPr>
                <w:lang w:eastAsia="zh-CN"/>
              </w:rPr>
              <w:t xml:space="preserve"> using 5GC individual delivery.</w:t>
            </w:r>
          </w:p>
        </w:tc>
      </w:tr>
      <w:tr w:rsidR="000C2907" w14:paraId="25F476A8"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80290A7" w14:textId="3F343E93" w:rsidR="000C2907" w:rsidRPr="00346DAC" w:rsidRDefault="000C2907" w:rsidP="000C2907">
            <w:pPr>
              <w:pStyle w:val="TAC"/>
            </w:pPr>
            <w:r w:rsidRPr="00346DAC">
              <w:t>11/3</w:t>
            </w:r>
          </w:p>
        </w:tc>
        <w:tc>
          <w:tcPr>
            <w:tcW w:w="1167" w:type="dxa"/>
            <w:tcBorders>
              <w:top w:val="single" w:sz="4" w:space="0" w:color="auto"/>
              <w:left w:val="single" w:sz="4" w:space="0" w:color="auto"/>
              <w:bottom w:val="single" w:sz="4" w:space="0" w:color="auto"/>
              <w:right w:val="single" w:sz="4" w:space="0" w:color="auto"/>
            </w:tcBorders>
          </w:tcPr>
          <w:p w14:paraId="357419BB" w14:textId="418CE44A" w:rsidR="000C2907" w:rsidRDefault="000C2907" w:rsidP="000C2907">
            <w:pPr>
              <w:pStyle w:val="TAC"/>
            </w:pPr>
            <w:r>
              <w:t>PSUPRM</w:t>
            </w:r>
          </w:p>
        </w:tc>
        <w:tc>
          <w:tcPr>
            <w:tcW w:w="1964" w:type="dxa"/>
            <w:tcBorders>
              <w:top w:val="single" w:sz="4" w:space="0" w:color="auto"/>
              <w:left w:val="single" w:sz="4" w:space="0" w:color="auto"/>
              <w:bottom w:val="single" w:sz="4" w:space="0" w:color="auto"/>
              <w:right w:val="single" w:sz="4" w:space="0" w:color="auto"/>
            </w:tcBorders>
          </w:tcPr>
          <w:p w14:paraId="420BE437" w14:textId="551ECBB0" w:rsidR="000C2907" w:rsidRDefault="000C2907" w:rsidP="000C2907">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5D3EDE2E" w14:textId="197912DB" w:rsidR="000C2907" w:rsidRDefault="000C2907" w:rsidP="000C2907">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4FDE807F" w14:textId="6C943724" w:rsidR="000C2907" w:rsidRPr="00B605FA" w:rsidRDefault="000C2907" w:rsidP="000C2907">
            <w:pPr>
              <w:pStyle w:val="TAL"/>
              <w:rPr>
                <w:lang w:eastAsia="zh-CN"/>
              </w:rPr>
            </w:pPr>
            <w:r>
              <w:t>UP function supports Per Slice UP Resource Management (see clause 5.35).</w:t>
            </w:r>
          </w:p>
        </w:tc>
      </w:tr>
      <w:tr w:rsidR="00702852" w14:paraId="31C6BA66"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4388CEAC" w14:textId="11A5B21C" w:rsidR="00702852" w:rsidRPr="00346DAC" w:rsidRDefault="00702852" w:rsidP="00702852">
            <w:pPr>
              <w:pStyle w:val="TAC"/>
            </w:pPr>
            <w:r>
              <w:t>11/4</w:t>
            </w:r>
          </w:p>
        </w:tc>
        <w:tc>
          <w:tcPr>
            <w:tcW w:w="1167" w:type="dxa"/>
            <w:tcBorders>
              <w:top w:val="single" w:sz="4" w:space="0" w:color="auto"/>
              <w:left w:val="single" w:sz="4" w:space="0" w:color="auto"/>
              <w:bottom w:val="single" w:sz="4" w:space="0" w:color="auto"/>
              <w:right w:val="single" w:sz="4" w:space="0" w:color="auto"/>
            </w:tcBorders>
          </w:tcPr>
          <w:p w14:paraId="726D677C" w14:textId="7A7D659D" w:rsidR="00702852" w:rsidRDefault="00702852" w:rsidP="00702852">
            <w:pPr>
              <w:pStyle w:val="TAC"/>
            </w:pPr>
            <w:r>
              <w:t>EPPPI</w:t>
            </w:r>
          </w:p>
        </w:tc>
        <w:tc>
          <w:tcPr>
            <w:tcW w:w="1964" w:type="dxa"/>
            <w:tcBorders>
              <w:top w:val="single" w:sz="4" w:space="0" w:color="auto"/>
              <w:left w:val="single" w:sz="4" w:space="0" w:color="auto"/>
              <w:bottom w:val="single" w:sz="4" w:space="0" w:color="auto"/>
              <w:right w:val="single" w:sz="4" w:space="0" w:color="auto"/>
            </w:tcBorders>
          </w:tcPr>
          <w:p w14:paraId="6A27F96E" w14:textId="37B03FBB" w:rsidR="00702852" w:rsidRDefault="00702852" w:rsidP="00702852">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1A98D4B1" w14:textId="7F89C0F9" w:rsidR="00702852" w:rsidRDefault="00702852" w:rsidP="00702852">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4245B12" w14:textId="6650BF76" w:rsidR="00702852" w:rsidRDefault="00702852" w:rsidP="00702852">
            <w:pPr>
              <w:pStyle w:val="TAL"/>
            </w:pPr>
            <w:r>
              <w:t xml:space="preserve">UP function supports Enhanced Provisioning of Paging Policy Indicator feature as specified in </w:t>
            </w:r>
            <w:r w:rsidR="009F7A3F">
              <w:t>clause 5</w:t>
            </w:r>
            <w:r>
              <w:t xml:space="preserve">.36.2. </w:t>
            </w:r>
          </w:p>
        </w:tc>
      </w:tr>
      <w:tr w:rsidR="00DA7C9B" w14:paraId="72D656E1"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0EC5ADFC" w14:textId="74B6C149" w:rsidR="00DA7C9B" w:rsidRDefault="00DA7C9B" w:rsidP="00DA7C9B">
            <w:pPr>
              <w:pStyle w:val="TAC"/>
            </w:pPr>
            <w:r>
              <w:t>11/5</w:t>
            </w:r>
          </w:p>
        </w:tc>
        <w:tc>
          <w:tcPr>
            <w:tcW w:w="1167" w:type="dxa"/>
            <w:tcBorders>
              <w:top w:val="single" w:sz="4" w:space="0" w:color="auto"/>
              <w:left w:val="single" w:sz="4" w:space="0" w:color="auto"/>
              <w:bottom w:val="single" w:sz="4" w:space="0" w:color="auto"/>
              <w:right w:val="single" w:sz="4" w:space="0" w:color="auto"/>
            </w:tcBorders>
          </w:tcPr>
          <w:p w14:paraId="50B052B8" w14:textId="0B80D60B" w:rsidR="00DA7C9B" w:rsidRDefault="00DA7C9B" w:rsidP="00DA7C9B">
            <w:pPr>
              <w:pStyle w:val="TAC"/>
            </w:pPr>
            <w:r>
              <w:t>RATP</w:t>
            </w:r>
          </w:p>
        </w:tc>
        <w:tc>
          <w:tcPr>
            <w:tcW w:w="1964" w:type="dxa"/>
            <w:tcBorders>
              <w:top w:val="single" w:sz="4" w:space="0" w:color="auto"/>
              <w:left w:val="single" w:sz="4" w:space="0" w:color="auto"/>
              <w:bottom w:val="single" w:sz="4" w:space="0" w:color="auto"/>
              <w:right w:val="single" w:sz="4" w:space="0" w:color="auto"/>
            </w:tcBorders>
          </w:tcPr>
          <w:p w14:paraId="17624333" w14:textId="68A00BDB" w:rsidR="00DA7C9B" w:rsidRDefault="00DA7C9B" w:rsidP="00DA7C9B">
            <w:pPr>
              <w:pStyle w:val="TAC"/>
              <w:rPr>
                <w:lang w:eastAsia="zh-CN"/>
              </w:rPr>
            </w:pPr>
            <w:r>
              <w:rPr>
                <w:lang w:eastAsia="zh-CN"/>
              </w:rPr>
              <w:t>Sxb, N4</w:t>
            </w:r>
          </w:p>
        </w:tc>
        <w:tc>
          <w:tcPr>
            <w:tcW w:w="1134" w:type="dxa"/>
            <w:tcBorders>
              <w:top w:val="single" w:sz="4" w:space="0" w:color="auto"/>
              <w:left w:val="single" w:sz="4" w:space="0" w:color="auto"/>
              <w:bottom w:val="single" w:sz="4" w:space="0" w:color="auto"/>
              <w:right w:val="single" w:sz="4" w:space="0" w:color="auto"/>
            </w:tcBorders>
          </w:tcPr>
          <w:p w14:paraId="2FB8B3A6" w14:textId="5EF3C2AC" w:rsidR="00DA7C9B" w:rsidRDefault="00DA7C9B" w:rsidP="00DA7C9B">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BD0C304" w14:textId="488032D3" w:rsidR="00DA7C9B" w:rsidRDefault="00DA7C9B" w:rsidP="00DA7C9B">
            <w:pPr>
              <w:pStyle w:val="TAL"/>
            </w:pPr>
            <w:r>
              <w:t xml:space="preserve">UP function supports </w:t>
            </w:r>
            <w:r>
              <w:rPr>
                <w:lang w:eastAsia="zh-CN"/>
              </w:rPr>
              <w:t xml:space="preserve">Redirection Address Types set to "Port", </w:t>
            </w:r>
            <w:r>
              <w:t>"IPv4 address and Port", "IPv6 address and Port", or "IPv4 and IPv6 addresses and Port".</w:t>
            </w:r>
          </w:p>
        </w:tc>
      </w:tr>
      <w:tr w:rsidR="00801D44" w14:paraId="7B2CA34D"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1F72D38E" w14:textId="5E26E4D0" w:rsidR="00075654" w:rsidRDefault="00801D44">
            <w:pPr>
              <w:pStyle w:val="TAN"/>
              <w:rPr>
                <w:lang w:val="fr-FR"/>
              </w:rPr>
            </w:pPr>
            <w:r>
              <w:rPr>
                <w:lang w:val="fr-FR"/>
              </w:rPr>
              <w:t>NOTE</w:t>
            </w:r>
            <w:r w:rsidR="00361423">
              <w:rPr>
                <w:lang w:val="fr-FR"/>
              </w:rPr>
              <w:t> </w:t>
            </w:r>
            <w:r>
              <w:rPr>
                <w:lang w:val="fr-FR"/>
              </w:rPr>
              <w:t>1:</w:t>
            </w:r>
            <w:r>
              <w:rPr>
                <w:lang w:val="fr-FR"/>
              </w:rPr>
              <w:tab/>
              <w:t>Features are defined as follows:</w:t>
            </w:r>
          </w:p>
          <w:p w14:paraId="611D421C" w14:textId="132AC25C" w:rsidR="00801D44" w:rsidRDefault="00801D44">
            <w:pPr>
              <w:pStyle w:val="TAN"/>
              <w:rPr>
                <w:lang w:val="fr-FR"/>
              </w:rPr>
            </w:pPr>
            <w:r>
              <w:rPr>
                <w:lang w:val="fr-FR"/>
              </w:rPr>
              <w:tab/>
              <w:t>- Feature Octet / Bit: The octet and bit number within the Supported-Features IE, e.g. "5 / 1".</w:t>
            </w:r>
          </w:p>
          <w:p w14:paraId="3A7E1E10" w14:textId="77777777" w:rsidR="00801D44" w:rsidRDefault="00801D44">
            <w:pPr>
              <w:pStyle w:val="TAN"/>
              <w:rPr>
                <w:lang w:val="fr-FR"/>
              </w:rPr>
            </w:pPr>
            <w:r>
              <w:rPr>
                <w:lang w:val="fr-FR"/>
              </w:rPr>
              <w:tab/>
              <w:t>- Feature: A short name that can be used to refer to the octet / bit and to the feature.</w:t>
            </w:r>
          </w:p>
          <w:p w14:paraId="13542940" w14:textId="77777777" w:rsidR="00801D44" w:rsidRDefault="00801D44">
            <w:pPr>
              <w:pStyle w:val="TAN"/>
              <w:rPr>
                <w:lang w:val="fr-FR"/>
              </w:rPr>
            </w:pPr>
            <w:r>
              <w:rPr>
                <w:lang w:val="fr-FR"/>
              </w:rPr>
              <w:tab/>
              <w:t>- Interface: A list of applicable interfaces to the feature.</w:t>
            </w:r>
          </w:p>
          <w:p w14:paraId="1EBF4322" w14:textId="2E2F6BEF" w:rsidR="00801D44" w:rsidRDefault="00801D44">
            <w:pPr>
              <w:pStyle w:val="TAN"/>
              <w:rPr>
                <w:lang w:val="fr-FR"/>
              </w:rPr>
            </w:pPr>
            <w:r>
              <w:rPr>
                <w:lang w:val="fr-FR"/>
              </w:rPr>
              <w:tab/>
              <w:t xml:space="preserve">- M/O: Defines if the implementation of the feature is mandatory ("M") or optional ("O") for a UP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CP function complying with this release of the specification shall be prepared to receive a UP Function Features IE with a mandatory feature bit set to "0".</w:t>
            </w:r>
          </w:p>
          <w:p w14:paraId="2A7F42C0" w14:textId="77777777" w:rsidR="00801D44" w:rsidRDefault="00801D44">
            <w:pPr>
              <w:pStyle w:val="TAN"/>
              <w:rPr>
                <w:lang w:val="fr-FR"/>
              </w:rPr>
            </w:pPr>
            <w:r>
              <w:rPr>
                <w:lang w:val="fr-FR"/>
              </w:rPr>
              <w:tab/>
              <w:t>- Description: A clear textual description of the feature.</w:t>
            </w:r>
          </w:p>
          <w:p w14:paraId="6F307998" w14:textId="0048566E" w:rsidR="00801D44" w:rsidRDefault="00801D44">
            <w:pPr>
              <w:pStyle w:val="TAN"/>
              <w:rPr>
                <w:lang w:val="fr-FR"/>
              </w:rPr>
            </w:pPr>
            <w:r>
              <w:rPr>
                <w:lang w:val="fr-FR"/>
              </w:rPr>
              <w:t>NOTE</w:t>
            </w:r>
            <w:r w:rsidR="00361423">
              <w:rPr>
                <w:lang w:val="fr-FR"/>
              </w:rPr>
              <w:t> </w:t>
            </w:r>
            <w:r>
              <w:rPr>
                <w:lang w:val="fr-FR"/>
              </w:rPr>
              <w:t>2:</w:t>
            </w:r>
            <w:r>
              <w:rPr>
                <w:lang w:val="fr-FR"/>
              </w:rPr>
              <w:tab/>
            </w:r>
            <w:r>
              <w:rPr>
                <w:noProof/>
                <w:lang w:val="fr-FR"/>
              </w:rPr>
              <w:t xml:space="preserve">Downlink data should be buffered preferably in the UP function. </w:t>
            </w:r>
            <w:r>
              <w:rPr>
                <w:lang w:val="fr-FR" w:eastAsia="zh-CN"/>
              </w:rPr>
              <w:t>Downlink data may be buffered in the CP function when desired, e.g. for UEs using power saving methods.</w:t>
            </w:r>
          </w:p>
          <w:p w14:paraId="31B59EC0" w14:textId="450DDD08" w:rsidR="00801D44" w:rsidRDefault="00801D44">
            <w:pPr>
              <w:pStyle w:val="TAN"/>
              <w:rPr>
                <w:lang w:val="fr-FR"/>
              </w:rPr>
            </w:pPr>
            <w:r>
              <w:rPr>
                <w:lang w:val="fr-FR"/>
              </w:rPr>
              <w:t>NOTE</w:t>
            </w:r>
            <w:r w:rsidR="00361423">
              <w:rPr>
                <w:lang w:val="fr-FR"/>
              </w:rPr>
              <w:t> </w:t>
            </w:r>
            <w:r>
              <w:rPr>
                <w:lang w:val="fr-FR"/>
              </w:rPr>
              <w:t>3:</w:t>
            </w:r>
            <w:r>
              <w:rPr>
                <w:lang w:val="fr-FR"/>
              </w:rPr>
              <w:tab/>
            </w:r>
            <w:r>
              <w:rPr>
                <w:lang w:val="en-US"/>
              </w:rPr>
              <w:t>If the traffic that the UP function can support may be subject to traffic redirection, traffic redirection enforcement in the UP function shall be supported by the UP function</w:t>
            </w:r>
            <w:r>
              <w:rPr>
                <w:lang w:val="fr-FR"/>
              </w:rPr>
              <w:t>.</w:t>
            </w:r>
          </w:p>
          <w:p w14:paraId="1F980032" w14:textId="26A42914" w:rsidR="00801D44" w:rsidRDefault="00801D44">
            <w:pPr>
              <w:pStyle w:val="TAN"/>
              <w:rPr>
                <w:lang w:val="fr-FR"/>
              </w:rPr>
            </w:pPr>
            <w:r>
              <w:rPr>
                <w:lang w:val="fr-FR"/>
              </w:rPr>
              <w:t>NOTE</w:t>
            </w:r>
            <w:r w:rsidR="00361423">
              <w:rPr>
                <w:lang w:val="fr-FR"/>
              </w:rPr>
              <w:t> </w:t>
            </w:r>
            <w:r>
              <w:rPr>
                <w:lang w:val="fr-FR"/>
              </w:rPr>
              <w:t>4:</w:t>
            </w:r>
            <w:r>
              <w:rPr>
                <w:lang w:val="fr-FR"/>
              </w:rPr>
              <w:tab/>
              <w:t>CP and UP functions complying with this release of the specification should support this feature.</w:t>
            </w:r>
          </w:p>
          <w:p w14:paraId="254C4CD7" w14:textId="0B0C5E34" w:rsidR="00801D44" w:rsidRDefault="00801D44" w:rsidP="00361423">
            <w:pPr>
              <w:pStyle w:val="TAN"/>
              <w:rPr>
                <w:lang w:val="fr-FR"/>
              </w:rPr>
            </w:pPr>
            <w:r>
              <w:rPr>
                <w:lang w:val="fr-FR"/>
              </w:rPr>
              <w:t>NOTE</w:t>
            </w:r>
            <w:r w:rsidR="00361423">
              <w:rPr>
                <w:lang w:val="fr-FR"/>
              </w:rPr>
              <w:t> </w:t>
            </w:r>
            <w:r>
              <w:rPr>
                <w:lang w:val="fr-FR"/>
              </w:rPr>
              <w:t>5:</w:t>
            </w:r>
            <w:r>
              <w:rPr>
                <w:lang w:val="fr-FR"/>
              </w:rPr>
              <w:tab/>
              <w:t>A UPF that supports the SSET or MPAS feature shall support this feature.</w:t>
            </w:r>
          </w:p>
        </w:tc>
      </w:tr>
    </w:tbl>
    <w:p w14:paraId="7A81C0F2" w14:textId="77777777" w:rsidR="00801D44" w:rsidRDefault="00801D44" w:rsidP="00801D44">
      <w:pPr>
        <w:rPr>
          <w:noProof/>
        </w:rPr>
      </w:pPr>
    </w:p>
    <w:p w14:paraId="48355115" w14:textId="77777777" w:rsidR="00EE5860" w:rsidRPr="00441CD0" w:rsidRDefault="00EE5860" w:rsidP="001A3E8D">
      <w:pPr>
        <w:pStyle w:val="Heading3"/>
      </w:pPr>
      <w:bookmarkStart w:id="5672" w:name="_Toc98235939"/>
      <w:r w:rsidRPr="00441CD0">
        <w:t>8.</w:t>
      </w:r>
      <w:r w:rsidRPr="00441CD0">
        <w:rPr>
          <w:lang w:val="en-US"/>
        </w:rPr>
        <w:t>2.26</w:t>
      </w:r>
      <w:r w:rsidRPr="00441CD0">
        <w:tab/>
        <w:t>Apply Action</w:t>
      </w:r>
      <w:bookmarkEnd w:id="5658"/>
      <w:bookmarkEnd w:id="5659"/>
      <w:bookmarkEnd w:id="5660"/>
      <w:bookmarkEnd w:id="5661"/>
      <w:bookmarkEnd w:id="5662"/>
      <w:bookmarkEnd w:id="5663"/>
      <w:bookmarkEnd w:id="5664"/>
      <w:bookmarkEnd w:id="5665"/>
      <w:bookmarkEnd w:id="5666"/>
      <w:bookmarkEnd w:id="5667"/>
      <w:bookmarkEnd w:id="5668"/>
      <w:bookmarkEnd w:id="5669"/>
      <w:bookmarkEnd w:id="5672"/>
    </w:p>
    <w:p w14:paraId="40745C22" w14:textId="515B0ED2"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55F263BF" w14:textId="77777777" w:rsidR="00431CA9" w:rsidRDefault="00431CA9" w:rsidP="00431CA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31CA9" w14:paraId="0A14B2C0" w14:textId="77777777" w:rsidTr="00167EC7">
        <w:trPr>
          <w:jc w:val="center"/>
        </w:trPr>
        <w:tc>
          <w:tcPr>
            <w:tcW w:w="151" w:type="dxa"/>
            <w:tcBorders>
              <w:top w:val="single" w:sz="6" w:space="0" w:color="auto"/>
              <w:left w:val="single" w:sz="6" w:space="0" w:color="auto"/>
              <w:bottom w:val="nil"/>
              <w:right w:val="nil"/>
            </w:tcBorders>
          </w:tcPr>
          <w:p w14:paraId="4EE97BC4" w14:textId="77777777" w:rsidR="00431CA9" w:rsidRDefault="00431CA9" w:rsidP="00167EC7">
            <w:pPr>
              <w:pStyle w:val="TAC"/>
              <w:rPr>
                <w:lang w:val="fr-FR"/>
              </w:rPr>
            </w:pPr>
          </w:p>
        </w:tc>
        <w:tc>
          <w:tcPr>
            <w:tcW w:w="1104" w:type="dxa"/>
            <w:tcBorders>
              <w:top w:val="single" w:sz="6" w:space="0" w:color="auto"/>
              <w:left w:val="nil"/>
              <w:bottom w:val="nil"/>
              <w:right w:val="nil"/>
            </w:tcBorders>
          </w:tcPr>
          <w:p w14:paraId="6E3DDED3" w14:textId="77777777" w:rsidR="00431CA9" w:rsidRDefault="00431CA9" w:rsidP="00167EC7">
            <w:pPr>
              <w:pStyle w:val="TAH"/>
              <w:rPr>
                <w:lang w:val="fr-FR"/>
              </w:rPr>
            </w:pPr>
          </w:p>
        </w:tc>
        <w:tc>
          <w:tcPr>
            <w:tcW w:w="4711" w:type="dxa"/>
            <w:gridSpan w:val="8"/>
            <w:tcBorders>
              <w:top w:val="single" w:sz="6" w:space="0" w:color="auto"/>
              <w:left w:val="nil"/>
              <w:bottom w:val="nil"/>
              <w:right w:val="nil"/>
            </w:tcBorders>
            <w:hideMark/>
          </w:tcPr>
          <w:p w14:paraId="569A2F93" w14:textId="77777777" w:rsidR="00431CA9" w:rsidRDefault="00431CA9" w:rsidP="00167EC7">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41FFC08" w14:textId="77777777" w:rsidR="00431CA9" w:rsidRDefault="00431CA9" w:rsidP="00167EC7">
            <w:pPr>
              <w:pStyle w:val="TAC"/>
              <w:rPr>
                <w:lang w:val="fr-FR"/>
              </w:rPr>
            </w:pPr>
          </w:p>
        </w:tc>
      </w:tr>
      <w:tr w:rsidR="00431CA9" w14:paraId="0DA5C970" w14:textId="77777777" w:rsidTr="00167EC7">
        <w:trPr>
          <w:jc w:val="center"/>
        </w:trPr>
        <w:tc>
          <w:tcPr>
            <w:tcW w:w="151" w:type="dxa"/>
            <w:tcBorders>
              <w:top w:val="nil"/>
              <w:left w:val="single" w:sz="6" w:space="0" w:color="auto"/>
              <w:bottom w:val="nil"/>
              <w:right w:val="nil"/>
            </w:tcBorders>
          </w:tcPr>
          <w:p w14:paraId="571A1C55" w14:textId="77777777" w:rsidR="00431CA9" w:rsidRDefault="00431CA9" w:rsidP="00167EC7">
            <w:pPr>
              <w:pStyle w:val="TAC"/>
              <w:rPr>
                <w:lang w:val="fr-FR"/>
              </w:rPr>
            </w:pPr>
          </w:p>
        </w:tc>
        <w:tc>
          <w:tcPr>
            <w:tcW w:w="1104" w:type="dxa"/>
            <w:tcBorders>
              <w:top w:val="nil"/>
              <w:left w:val="nil"/>
              <w:bottom w:val="nil"/>
              <w:right w:val="nil"/>
            </w:tcBorders>
            <w:hideMark/>
          </w:tcPr>
          <w:p w14:paraId="1FBDC5A4" w14:textId="77777777" w:rsidR="00431CA9" w:rsidRDefault="00431CA9" w:rsidP="00167EC7">
            <w:pPr>
              <w:pStyle w:val="TAH"/>
              <w:rPr>
                <w:lang w:val="fr-FR"/>
              </w:rPr>
            </w:pPr>
            <w:r>
              <w:rPr>
                <w:lang w:val="fr-FR"/>
              </w:rPr>
              <w:t>Octets</w:t>
            </w:r>
          </w:p>
        </w:tc>
        <w:tc>
          <w:tcPr>
            <w:tcW w:w="588" w:type="dxa"/>
            <w:tcBorders>
              <w:top w:val="nil"/>
              <w:left w:val="nil"/>
              <w:bottom w:val="single" w:sz="4" w:space="0" w:color="auto"/>
              <w:right w:val="nil"/>
            </w:tcBorders>
            <w:hideMark/>
          </w:tcPr>
          <w:p w14:paraId="4E53F979" w14:textId="77777777" w:rsidR="00431CA9" w:rsidRDefault="00431CA9" w:rsidP="00167EC7">
            <w:pPr>
              <w:pStyle w:val="TAH"/>
              <w:rPr>
                <w:lang w:val="fr-FR"/>
              </w:rPr>
            </w:pPr>
            <w:r>
              <w:rPr>
                <w:lang w:val="fr-FR"/>
              </w:rPr>
              <w:t>8</w:t>
            </w:r>
          </w:p>
        </w:tc>
        <w:tc>
          <w:tcPr>
            <w:tcW w:w="589" w:type="dxa"/>
            <w:tcBorders>
              <w:top w:val="nil"/>
              <w:left w:val="nil"/>
              <w:bottom w:val="single" w:sz="4" w:space="0" w:color="auto"/>
              <w:right w:val="nil"/>
            </w:tcBorders>
            <w:hideMark/>
          </w:tcPr>
          <w:p w14:paraId="06966915" w14:textId="77777777" w:rsidR="00431CA9" w:rsidRDefault="00431CA9" w:rsidP="00167EC7">
            <w:pPr>
              <w:pStyle w:val="TAH"/>
              <w:rPr>
                <w:lang w:val="fr-FR"/>
              </w:rPr>
            </w:pPr>
            <w:r>
              <w:rPr>
                <w:lang w:val="fr-FR"/>
              </w:rPr>
              <w:t>7</w:t>
            </w:r>
          </w:p>
        </w:tc>
        <w:tc>
          <w:tcPr>
            <w:tcW w:w="589" w:type="dxa"/>
            <w:tcBorders>
              <w:top w:val="nil"/>
              <w:left w:val="nil"/>
              <w:bottom w:val="single" w:sz="4" w:space="0" w:color="auto"/>
              <w:right w:val="nil"/>
            </w:tcBorders>
            <w:hideMark/>
          </w:tcPr>
          <w:p w14:paraId="534A011A" w14:textId="77777777" w:rsidR="00431CA9" w:rsidRDefault="00431CA9" w:rsidP="00167EC7">
            <w:pPr>
              <w:pStyle w:val="TAH"/>
              <w:rPr>
                <w:lang w:val="fr-FR"/>
              </w:rPr>
            </w:pPr>
            <w:r>
              <w:rPr>
                <w:lang w:val="fr-FR"/>
              </w:rPr>
              <w:t>6</w:t>
            </w:r>
          </w:p>
        </w:tc>
        <w:tc>
          <w:tcPr>
            <w:tcW w:w="589" w:type="dxa"/>
            <w:tcBorders>
              <w:top w:val="nil"/>
              <w:left w:val="nil"/>
              <w:bottom w:val="single" w:sz="4" w:space="0" w:color="auto"/>
              <w:right w:val="nil"/>
            </w:tcBorders>
            <w:hideMark/>
          </w:tcPr>
          <w:p w14:paraId="59191E4E" w14:textId="77777777" w:rsidR="00431CA9" w:rsidRDefault="00431CA9" w:rsidP="00167EC7">
            <w:pPr>
              <w:pStyle w:val="TAH"/>
              <w:rPr>
                <w:lang w:val="fr-FR"/>
              </w:rPr>
            </w:pPr>
            <w:r>
              <w:rPr>
                <w:lang w:val="fr-FR"/>
              </w:rPr>
              <w:t>5</w:t>
            </w:r>
          </w:p>
        </w:tc>
        <w:tc>
          <w:tcPr>
            <w:tcW w:w="589" w:type="dxa"/>
            <w:tcBorders>
              <w:top w:val="nil"/>
              <w:left w:val="nil"/>
              <w:bottom w:val="single" w:sz="4" w:space="0" w:color="auto"/>
              <w:right w:val="nil"/>
            </w:tcBorders>
            <w:hideMark/>
          </w:tcPr>
          <w:p w14:paraId="33AC8AB3" w14:textId="77777777" w:rsidR="00431CA9" w:rsidRDefault="00431CA9" w:rsidP="00167EC7">
            <w:pPr>
              <w:pStyle w:val="TAH"/>
              <w:rPr>
                <w:lang w:val="fr-FR"/>
              </w:rPr>
            </w:pPr>
            <w:r>
              <w:rPr>
                <w:lang w:val="fr-FR"/>
              </w:rPr>
              <w:t>4</w:t>
            </w:r>
          </w:p>
        </w:tc>
        <w:tc>
          <w:tcPr>
            <w:tcW w:w="589" w:type="dxa"/>
            <w:tcBorders>
              <w:top w:val="nil"/>
              <w:left w:val="nil"/>
              <w:bottom w:val="single" w:sz="4" w:space="0" w:color="auto"/>
              <w:right w:val="nil"/>
            </w:tcBorders>
            <w:hideMark/>
          </w:tcPr>
          <w:p w14:paraId="7D51D23C" w14:textId="77777777" w:rsidR="00431CA9" w:rsidRDefault="00431CA9" w:rsidP="00167EC7">
            <w:pPr>
              <w:pStyle w:val="TAH"/>
              <w:rPr>
                <w:lang w:val="fr-FR"/>
              </w:rPr>
            </w:pPr>
            <w:r>
              <w:rPr>
                <w:lang w:val="fr-FR"/>
              </w:rPr>
              <w:t>3</w:t>
            </w:r>
          </w:p>
        </w:tc>
        <w:tc>
          <w:tcPr>
            <w:tcW w:w="589" w:type="dxa"/>
            <w:tcBorders>
              <w:top w:val="nil"/>
              <w:left w:val="nil"/>
              <w:bottom w:val="single" w:sz="4" w:space="0" w:color="auto"/>
              <w:right w:val="nil"/>
            </w:tcBorders>
            <w:hideMark/>
          </w:tcPr>
          <w:p w14:paraId="46FB4680" w14:textId="77777777" w:rsidR="00431CA9" w:rsidRDefault="00431CA9" w:rsidP="00167EC7">
            <w:pPr>
              <w:pStyle w:val="TAH"/>
              <w:rPr>
                <w:lang w:val="fr-FR"/>
              </w:rPr>
            </w:pPr>
            <w:r>
              <w:rPr>
                <w:lang w:val="fr-FR"/>
              </w:rPr>
              <w:t>2</w:t>
            </w:r>
          </w:p>
        </w:tc>
        <w:tc>
          <w:tcPr>
            <w:tcW w:w="589" w:type="dxa"/>
            <w:tcBorders>
              <w:top w:val="nil"/>
              <w:left w:val="nil"/>
              <w:bottom w:val="single" w:sz="4" w:space="0" w:color="auto"/>
              <w:right w:val="nil"/>
            </w:tcBorders>
            <w:hideMark/>
          </w:tcPr>
          <w:p w14:paraId="30CC7C56" w14:textId="77777777" w:rsidR="00431CA9" w:rsidRDefault="00431CA9" w:rsidP="00167EC7">
            <w:pPr>
              <w:pStyle w:val="TAH"/>
              <w:rPr>
                <w:lang w:val="fr-FR"/>
              </w:rPr>
            </w:pPr>
            <w:r>
              <w:rPr>
                <w:lang w:val="fr-FR"/>
              </w:rPr>
              <w:t>1</w:t>
            </w:r>
          </w:p>
        </w:tc>
        <w:tc>
          <w:tcPr>
            <w:tcW w:w="588" w:type="dxa"/>
            <w:tcBorders>
              <w:top w:val="nil"/>
              <w:left w:val="nil"/>
              <w:bottom w:val="nil"/>
              <w:right w:val="single" w:sz="6" w:space="0" w:color="auto"/>
            </w:tcBorders>
          </w:tcPr>
          <w:p w14:paraId="2FCAAEEF" w14:textId="77777777" w:rsidR="00431CA9" w:rsidRDefault="00431CA9" w:rsidP="00167EC7">
            <w:pPr>
              <w:pStyle w:val="TAC"/>
              <w:rPr>
                <w:lang w:val="fr-FR"/>
              </w:rPr>
            </w:pPr>
          </w:p>
        </w:tc>
      </w:tr>
      <w:tr w:rsidR="00431CA9" w14:paraId="02A68523" w14:textId="77777777" w:rsidTr="00167EC7">
        <w:trPr>
          <w:jc w:val="center"/>
        </w:trPr>
        <w:tc>
          <w:tcPr>
            <w:tcW w:w="151" w:type="dxa"/>
            <w:tcBorders>
              <w:top w:val="nil"/>
              <w:left w:val="single" w:sz="6" w:space="0" w:color="auto"/>
              <w:bottom w:val="nil"/>
              <w:right w:val="nil"/>
            </w:tcBorders>
          </w:tcPr>
          <w:p w14:paraId="2C2D9386"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6B813A3E" w14:textId="77777777" w:rsidR="00431CA9" w:rsidRDefault="00431CA9" w:rsidP="00167EC7">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7A45010" w14:textId="77777777" w:rsidR="00431CA9" w:rsidRDefault="00431CA9" w:rsidP="00167EC7">
            <w:pPr>
              <w:pStyle w:val="TAC"/>
              <w:rPr>
                <w:lang w:val="fr-FR"/>
              </w:rPr>
            </w:pPr>
            <w:r>
              <w:rPr>
                <w:lang w:val="fr-FR"/>
              </w:rPr>
              <w:t>Type = 44 (decimal)</w:t>
            </w:r>
          </w:p>
        </w:tc>
        <w:tc>
          <w:tcPr>
            <w:tcW w:w="588" w:type="dxa"/>
            <w:tcBorders>
              <w:top w:val="nil"/>
              <w:left w:val="single" w:sz="4" w:space="0" w:color="auto"/>
              <w:bottom w:val="nil"/>
              <w:right w:val="single" w:sz="6" w:space="0" w:color="auto"/>
            </w:tcBorders>
          </w:tcPr>
          <w:p w14:paraId="55A0533F" w14:textId="77777777" w:rsidR="00431CA9" w:rsidRDefault="00431CA9" w:rsidP="00167EC7">
            <w:pPr>
              <w:pStyle w:val="TAC"/>
              <w:rPr>
                <w:lang w:val="fr-FR"/>
              </w:rPr>
            </w:pPr>
          </w:p>
        </w:tc>
      </w:tr>
      <w:tr w:rsidR="00431CA9" w14:paraId="114A8368" w14:textId="77777777" w:rsidTr="00167EC7">
        <w:trPr>
          <w:jc w:val="center"/>
        </w:trPr>
        <w:tc>
          <w:tcPr>
            <w:tcW w:w="151" w:type="dxa"/>
            <w:tcBorders>
              <w:top w:val="nil"/>
              <w:left w:val="single" w:sz="6" w:space="0" w:color="auto"/>
              <w:bottom w:val="nil"/>
              <w:right w:val="nil"/>
            </w:tcBorders>
          </w:tcPr>
          <w:p w14:paraId="494E3CBF"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597D4B99" w14:textId="77777777" w:rsidR="00431CA9" w:rsidRDefault="00431CA9" w:rsidP="00167EC7">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C9FFC1" w14:textId="77777777" w:rsidR="00431CA9" w:rsidRDefault="00431CA9" w:rsidP="00167EC7">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E655A6A" w14:textId="77777777" w:rsidR="00431CA9" w:rsidRDefault="00431CA9" w:rsidP="00167EC7">
            <w:pPr>
              <w:pStyle w:val="TAC"/>
              <w:rPr>
                <w:lang w:val="fr-FR"/>
              </w:rPr>
            </w:pPr>
          </w:p>
        </w:tc>
      </w:tr>
      <w:tr w:rsidR="00431CA9" w14:paraId="666BD0A0" w14:textId="77777777" w:rsidTr="00167EC7">
        <w:trPr>
          <w:jc w:val="center"/>
        </w:trPr>
        <w:tc>
          <w:tcPr>
            <w:tcW w:w="151" w:type="dxa"/>
            <w:tcBorders>
              <w:top w:val="nil"/>
              <w:left w:val="single" w:sz="6" w:space="0" w:color="auto"/>
              <w:bottom w:val="nil"/>
              <w:right w:val="nil"/>
            </w:tcBorders>
          </w:tcPr>
          <w:p w14:paraId="729FD9A9"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796E2107" w14:textId="77777777" w:rsidR="00431CA9" w:rsidRDefault="00431CA9" w:rsidP="00167EC7">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10F5F478" w14:textId="77777777" w:rsidR="00431CA9" w:rsidRDefault="00431CA9" w:rsidP="00167EC7">
            <w:pPr>
              <w:pStyle w:val="TAC"/>
              <w:rPr>
                <w:lang w:val="fr-FR"/>
              </w:rPr>
            </w:pPr>
            <w:r>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46B05ADD" w14:textId="77777777" w:rsidR="00431CA9" w:rsidRDefault="00431CA9" w:rsidP="00167EC7">
            <w:pPr>
              <w:pStyle w:val="TAC"/>
              <w:rPr>
                <w:lang w:val="fr-FR"/>
              </w:rPr>
            </w:pPr>
            <w:r>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769A9DC2" w14:textId="77777777" w:rsidR="00431CA9" w:rsidRDefault="00431CA9" w:rsidP="00167EC7">
            <w:pPr>
              <w:pStyle w:val="TAC"/>
              <w:rPr>
                <w:lang w:val="fr-FR"/>
              </w:rPr>
            </w:pPr>
            <w:r>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24A314A3" w14:textId="77777777" w:rsidR="00431CA9" w:rsidRDefault="00431CA9" w:rsidP="00167EC7">
            <w:pPr>
              <w:pStyle w:val="TAC"/>
              <w:rPr>
                <w:lang w:val="fr-FR"/>
              </w:rPr>
            </w:pPr>
            <w:r>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1F5B801E" w14:textId="77777777" w:rsidR="00431CA9" w:rsidRDefault="00431CA9" w:rsidP="00167EC7">
            <w:pPr>
              <w:pStyle w:val="TAC"/>
              <w:rPr>
                <w:lang w:val="fr-FR"/>
              </w:rPr>
            </w:pPr>
            <w:r>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144EBCA4" w14:textId="77777777" w:rsidR="00431CA9" w:rsidRDefault="00431CA9" w:rsidP="00167EC7">
            <w:pPr>
              <w:pStyle w:val="TAC"/>
              <w:rPr>
                <w:lang w:val="fr-FR"/>
              </w:rPr>
            </w:pPr>
            <w:r>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2BA7ACD5" w14:textId="77777777" w:rsidR="00431CA9" w:rsidRDefault="00431CA9" w:rsidP="00167EC7">
            <w:pPr>
              <w:pStyle w:val="TAC"/>
              <w:rPr>
                <w:lang w:val="fr-FR"/>
              </w:rPr>
            </w:pPr>
            <w:r>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5A9E2545" w14:textId="77777777" w:rsidR="00431CA9" w:rsidRDefault="00431CA9" w:rsidP="00167EC7">
            <w:pPr>
              <w:pStyle w:val="TAC"/>
              <w:rPr>
                <w:lang w:val="fr-FR"/>
              </w:rPr>
            </w:pPr>
            <w:r>
              <w:rPr>
                <w:lang w:val="fr-FR"/>
              </w:rPr>
              <w:t>DROP</w:t>
            </w:r>
          </w:p>
        </w:tc>
        <w:tc>
          <w:tcPr>
            <w:tcW w:w="588" w:type="dxa"/>
            <w:tcBorders>
              <w:top w:val="nil"/>
              <w:left w:val="single" w:sz="4" w:space="0" w:color="auto"/>
              <w:bottom w:val="nil"/>
              <w:right w:val="single" w:sz="6" w:space="0" w:color="auto"/>
            </w:tcBorders>
          </w:tcPr>
          <w:p w14:paraId="0008A342" w14:textId="77777777" w:rsidR="00431CA9" w:rsidRDefault="00431CA9" w:rsidP="00167EC7">
            <w:pPr>
              <w:pStyle w:val="TAC"/>
              <w:rPr>
                <w:lang w:val="fr-FR"/>
              </w:rPr>
            </w:pPr>
          </w:p>
        </w:tc>
      </w:tr>
      <w:tr w:rsidR="00431CA9" w14:paraId="778F88CB" w14:textId="77777777" w:rsidTr="00167EC7">
        <w:trPr>
          <w:jc w:val="center"/>
        </w:trPr>
        <w:tc>
          <w:tcPr>
            <w:tcW w:w="151" w:type="dxa"/>
            <w:tcBorders>
              <w:top w:val="nil"/>
              <w:left w:val="single" w:sz="6" w:space="0" w:color="auto"/>
              <w:bottom w:val="nil"/>
              <w:right w:val="nil"/>
            </w:tcBorders>
          </w:tcPr>
          <w:p w14:paraId="512F6610" w14:textId="77777777" w:rsidR="00431CA9" w:rsidRDefault="00431CA9" w:rsidP="00167EC7">
            <w:pPr>
              <w:pStyle w:val="TAC"/>
              <w:rPr>
                <w:lang w:val="fr-FR"/>
              </w:rPr>
            </w:pPr>
          </w:p>
        </w:tc>
        <w:tc>
          <w:tcPr>
            <w:tcW w:w="1104" w:type="dxa"/>
            <w:tcBorders>
              <w:top w:val="nil"/>
              <w:left w:val="nil"/>
              <w:bottom w:val="nil"/>
              <w:right w:val="single" w:sz="4" w:space="0" w:color="auto"/>
            </w:tcBorders>
            <w:hideMark/>
          </w:tcPr>
          <w:p w14:paraId="226B566C" w14:textId="77777777" w:rsidR="00431CA9" w:rsidRDefault="00431CA9" w:rsidP="00167EC7">
            <w:pPr>
              <w:pStyle w:val="TAC"/>
              <w:rPr>
                <w:lang w:val="fr-FR" w:eastAsia="zh-CN"/>
              </w:rPr>
            </w:pPr>
            <w:r>
              <w:rPr>
                <w:lang w:val="fr-FR" w:eastAsia="zh-CN"/>
              </w:rPr>
              <w:t>6</w:t>
            </w:r>
          </w:p>
        </w:tc>
        <w:tc>
          <w:tcPr>
            <w:tcW w:w="1766" w:type="dxa"/>
            <w:gridSpan w:val="3"/>
            <w:tcBorders>
              <w:top w:val="single" w:sz="4" w:space="0" w:color="auto"/>
              <w:left w:val="single" w:sz="4" w:space="0" w:color="auto"/>
              <w:bottom w:val="single" w:sz="4" w:space="0" w:color="auto"/>
              <w:right w:val="single" w:sz="4" w:space="0" w:color="auto"/>
            </w:tcBorders>
            <w:hideMark/>
          </w:tcPr>
          <w:p w14:paraId="0ADF2236" w14:textId="77777777" w:rsidR="00431CA9" w:rsidRDefault="00431CA9" w:rsidP="00167EC7">
            <w:pPr>
              <w:pStyle w:val="TAC"/>
              <w:rPr>
                <w:lang w:val="fr-FR" w:eastAsia="zh-CN"/>
              </w:rPr>
            </w:pPr>
            <w:r>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D303534" w14:textId="77777777" w:rsidR="00431CA9" w:rsidRDefault="00431CA9" w:rsidP="00167EC7">
            <w:pPr>
              <w:pStyle w:val="TAC"/>
              <w:rPr>
                <w:lang w:val="fr-FR" w:eastAsia="zh-CN"/>
              </w:rPr>
            </w:pPr>
            <w:r>
              <w:rPr>
                <w:lang w:val="fr-FR" w:eastAsia="zh-CN"/>
              </w:rPr>
              <w:t>MBSU</w:t>
            </w:r>
          </w:p>
        </w:tc>
        <w:tc>
          <w:tcPr>
            <w:tcW w:w="589" w:type="dxa"/>
            <w:tcBorders>
              <w:top w:val="single" w:sz="4" w:space="0" w:color="auto"/>
              <w:left w:val="single" w:sz="4" w:space="0" w:color="auto"/>
              <w:bottom w:val="single" w:sz="4" w:space="0" w:color="auto"/>
              <w:right w:val="single" w:sz="4" w:space="0" w:color="auto"/>
            </w:tcBorders>
          </w:tcPr>
          <w:p w14:paraId="2D75DF96" w14:textId="77777777" w:rsidR="00431CA9" w:rsidRDefault="00431CA9" w:rsidP="00167EC7">
            <w:pPr>
              <w:pStyle w:val="TAC"/>
              <w:rPr>
                <w:lang w:val="fr-FR" w:eastAsia="zh-CN"/>
              </w:rPr>
            </w:pPr>
            <w:r>
              <w:rPr>
                <w:lang w:val="fr-FR" w:eastAsia="zh-CN"/>
              </w:rPr>
              <w:t>FSSM</w:t>
            </w:r>
          </w:p>
        </w:tc>
        <w:tc>
          <w:tcPr>
            <w:tcW w:w="589" w:type="dxa"/>
            <w:tcBorders>
              <w:top w:val="single" w:sz="4" w:space="0" w:color="auto"/>
              <w:left w:val="single" w:sz="4" w:space="0" w:color="auto"/>
              <w:bottom w:val="single" w:sz="4" w:space="0" w:color="auto"/>
              <w:right w:val="single" w:sz="4" w:space="0" w:color="auto"/>
            </w:tcBorders>
            <w:hideMark/>
          </w:tcPr>
          <w:p w14:paraId="1E0F5336" w14:textId="77777777" w:rsidR="00431CA9" w:rsidRDefault="00431CA9" w:rsidP="00167EC7">
            <w:pPr>
              <w:pStyle w:val="TAC"/>
              <w:rPr>
                <w:lang w:val="fr-FR" w:eastAsia="zh-CN"/>
              </w:rPr>
            </w:pPr>
            <w:r>
              <w:rPr>
                <w:lang w:val="fr-FR" w:eastAsia="zh-CN"/>
              </w:rPr>
              <w:t>DDPN</w:t>
            </w:r>
          </w:p>
        </w:tc>
        <w:tc>
          <w:tcPr>
            <w:tcW w:w="589" w:type="dxa"/>
            <w:tcBorders>
              <w:top w:val="single" w:sz="4" w:space="0" w:color="auto"/>
              <w:left w:val="single" w:sz="4" w:space="0" w:color="auto"/>
              <w:bottom w:val="single" w:sz="4" w:space="0" w:color="auto"/>
              <w:right w:val="single" w:sz="4" w:space="0" w:color="auto"/>
            </w:tcBorders>
            <w:hideMark/>
          </w:tcPr>
          <w:p w14:paraId="4CF810AA" w14:textId="77777777" w:rsidR="00431CA9" w:rsidRDefault="00431CA9" w:rsidP="00167EC7">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hideMark/>
          </w:tcPr>
          <w:p w14:paraId="63A41FA0" w14:textId="77777777" w:rsidR="00431CA9" w:rsidRDefault="00431CA9" w:rsidP="00167EC7">
            <w:pPr>
              <w:pStyle w:val="TAC"/>
              <w:rPr>
                <w:lang w:val="fr-FR" w:eastAsia="zh-CN"/>
              </w:rPr>
            </w:pPr>
            <w:r>
              <w:rPr>
                <w:lang w:val="fr-FR" w:eastAsia="zh-CN"/>
              </w:rPr>
              <w:t>EDRT</w:t>
            </w:r>
          </w:p>
        </w:tc>
        <w:tc>
          <w:tcPr>
            <w:tcW w:w="588" w:type="dxa"/>
            <w:tcBorders>
              <w:top w:val="nil"/>
              <w:left w:val="single" w:sz="4" w:space="0" w:color="auto"/>
              <w:bottom w:val="nil"/>
              <w:right w:val="single" w:sz="6" w:space="0" w:color="auto"/>
            </w:tcBorders>
          </w:tcPr>
          <w:p w14:paraId="2A5E1D1C" w14:textId="77777777" w:rsidR="00431CA9" w:rsidRDefault="00431CA9" w:rsidP="00167EC7">
            <w:pPr>
              <w:pStyle w:val="TAC"/>
              <w:rPr>
                <w:lang w:val="fr-FR"/>
              </w:rPr>
            </w:pPr>
          </w:p>
        </w:tc>
      </w:tr>
      <w:tr w:rsidR="00431CA9" w14:paraId="73F0D33B" w14:textId="77777777" w:rsidTr="00167EC7">
        <w:trPr>
          <w:jc w:val="center"/>
        </w:trPr>
        <w:tc>
          <w:tcPr>
            <w:tcW w:w="151" w:type="dxa"/>
            <w:tcBorders>
              <w:top w:val="nil"/>
              <w:left w:val="single" w:sz="6" w:space="0" w:color="auto"/>
              <w:bottom w:val="single" w:sz="4" w:space="0" w:color="auto"/>
              <w:right w:val="nil"/>
            </w:tcBorders>
          </w:tcPr>
          <w:p w14:paraId="587FDAD7" w14:textId="77777777" w:rsidR="00431CA9" w:rsidRDefault="00431CA9" w:rsidP="00167EC7">
            <w:pPr>
              <w:pStyle w:val="TAC"/>
              <w:rPr>
                <w:lang w:val="fr-FR"/>
              </w:rPr>
            </w:pPr>
          </w:p>
        </w:tc>
        <w:tc>
          <w:tcPr>
            <w:tcW w:w="1104" w:type="dxa"/>
            <w:tcBorders>
              <w:top w:val="nil"/>
              <w:left w:val="nil"/>
              <w:bottom w:val="single" w:sz="4" w:space="0" w:color="auto"/>
              <w:right w:val="single" w:sz="4" w:space="0" w:color="auto"/>
            </w:tcBorders>
            <w:hideMark/>
          </w:tcPr>
          <w:p w14:paraId="3BFB5720" w14:textId="77777777" w:rsidR="00431CA9" w:rsidRDefault="00431CA9" w:rsidP="00167EC7">
            <w:pPr>
              <w:pStyle w:val="TAC"/>
              <w:rPr>
                <w:lang w:val="fr-FR" w:eastAsia="zh-CN"/>
              </w:rPr>
            </w:pPr>
            <w:r>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44A4B7B"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E73E5" w14:textId="77777777" w:rsidR="00431CA9" w:rsidRDefault="00431CA9" w:rsidP="00167EC7">
            <w:pPr>
              <w:pStyle w:val="TAC"/>
            </w:pPr>
          </w:p>
        </w:tc>
      </w:tr>
    </w:tbl>
    <w:p w14:paraId="78E483BA" w14:textId="77777777" w:rsidR="00431CA9" w:rsidRDefault="00431CA9" w:rsidP="00431CA9">
      <w:pPr>
        <w:pStyle w:val="TF"/>
      </w:pPr>
      <w:r>
        <w:t xml:space="preserve">Figure </w:t>
      </w:r>
      <w:r>
        <w:rPr>
          <w:lang w:eastAsia="zh-CN"/>
        </w:rPr>
        <w:t>8.2.26-</w:t>
      </w:r>
      <w:r>
        <w:rPr>
          <w:lang w:eastAsia="ja-JP"/>
        </w:rPr>
        <w:t>1</w:t>
      </w:r>
      <w:r>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673" w:name="_Toc19717372"/>
      <w:bookmarkStart w:id="5674" w:name="_Toc27490873"/>
      <w:bookmarkStart w:id="5675" w:name="_Toc27557166"/>
      <w:bookmarkStart w:id="5676"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48A7CD5D" w14:textId="77777777" w:rsidR="00431CA9" w:rsidRDefault="00431CA9" w:rsidP="00431CA9">
      <w:bookmarkStart w:id="5677" w:name="_Toc36031157"/>
      <w:bookmarkStart w:id="5678" w:name="_Toc36043077"/>
      <w:bookmarkStart w:id="5679" w:name="_Toc36814402"/>
      <w:bookmarkStart w:id="5680" w:name="_Toc44689260"/>
      <w:bookmarkStart w:id="5681" w:name="_Toc44924014"/>
      <w:bookmarkStart w:id="5682" w:name="_Toc51860984"/>
      <w:r>
        <w:t>The octet 6 shall be encoded as follows:</w:t>
      </w:r>
    </w:p>
    <w:p w14:paraId="687E40F9" w14:textId="77777777" w:rsidR="00431CA9" w:rsidRDefault="00431CA9" w:rsidP="00431CA9">
      <w:pPr>
        <w:pStyle w:val="B1"/>
        <w:rPr>
          <w:noProof/>
        </w:rPr>
      </w:pPr>
      <w:r>
        <w:rPr>
          <w:noProof/>
        </w:rPr>
        <w:t>-</w:t>
      </w:r>
      <w:r>
        <w:rPr>
          <w:noProof/>
        </w:rPr>
        <w:tab/>
        <w:t>Bit 1 – EDRT (</w:t>
      </w:r>
      <w:r>
        <w:rPr>
          <w:lang w:eastAsia="x-none"/>
        </w:rPr>
        <w:t>Eliminate Duplicate Packets for Redundant Transmission</w:t>
      </w:r>
      <w:r>
        <w:rPr>
          <w:lang w:eastAsia="zh-CN"/>
        </w:rPr>
        <w:t>)</w:t>
      </w:r>
      <w:r>
        <w:rPr>
          <w:noProof/>
        </w:rPr>
        <w:t>: when set to "1", this indicates a request to eliminate duplicate packets used for redundant transmission (see clause 5.24.2).</w:t>
      </w:r>
    </w:p>
    <w:p w14:paraId="4E8F88A4" w14:textId="77777777" w:rsidR="00431CA9" w:rsidRDefault="00431CA9" w:rsidP="00431CA9">
      <w:pPr>
        <w:pStyle w:val="B1"/>
        <w:rPr>
          <w:noProof/>
        </w:rPr>
      </w:pPr>
      <w:r>
        <w:rPr>
          <w:noProof/>
        </w:rPr>
        <w:t>-</w:t>
      </w:r>
      <w:r>
        <w:rPr>
          <w:noProof/>
        </w:rPr>
        <w:tab/>
        <w:t>Bit 2 – BDPN (Buffered Downlink Packet Notification</w:t>
      </w:r>
      <w:r>
        <w:rPr>
          <w:lang w:eastAsia="zh-CN"/>
        </w:rPr>
        <w:t>)</w:t>
      </w:r>
      <w:r>
        <w:rPr>
          <w:noProof/>
        </w:rPr>
        <w:t xml:space="preserve">: when set to "1", this indicates a request to notify the CP function about the </w:t>
      </w:r>
      <w:r>
        <w:rPr>
          <w:lang w:val="en-US"/>
        </w:rPr>
        <w:t>first buffered DL packet for downlink data delivery status notification</w:t>
      </w:r>
      <w:r>
        <w:rPr>
          <w:noProof/>
        </w:rPr>
        <w:t>.</w:t>
      </w:r>
    </w:p>
    <w:p w14:paraId="7379E2E7" w14:textId="77777777" w:rsidR="00431CA9" w:rsidRDefault="00431CA9" w:rsidP="00431CA9">
      <w:pPr>
        <w:pStyle w:val="B1"/>
      </w:pPr>
      <w:r>
        <w:rPr>
          <w:noProof/>
        </w:rPr>
        <w:t>-</w:t>
      </w:r>
      <w:r>
        <w:rPr>
          <w:noProof/>
        </w:rPr>
        <w:tab/>
        <w:t>Bit 3 – DDPN (Discarded Downlink Packet Notification</w:t>
      </w:r>
      <w:r>
        <w:rPr>
          <w:lang w:eastAsia="zh-CN"/>
        </w:rPr>
        <w:t>)</w:t>
      </w:r>
      <w:r>
        <w:rPr>
          <w:noProof/>
        </w:rPr>
        <w:t xml:space="preserve">: when set to "1", this indicates a request to notify the CP function about the </w:t>
      </w:r>
      <w:r>
        <w:rPr>
          <w:lang w:val="en-US"/>
        </w:rPr>
        <w:t>first discarded DL packet</w:t>
      </w:r>
      <w:r>
        <w:rPr>
          <w:noProof/>
          <w:lang w:val="en-US"/>
        </w:rPr>
        <w:t xml:space="preserve"> </w:t>
      </w:r>
      <w:r>
        <w:rPr>
          <w:lang w:val="en-US"/>
        </w:rPr>
        <w:t>for downlink data delivery status notification</w:t>
      </w:r>
      <w:r>
        <w:rPr>
          <w:noProof/>
        </w:rPr>
        <w:t xml:space="preserve"> if the </w:t>
      </w:r>
      <w:r>
        <w:t>DL Buffering Duration</w:t>
      </w:r>
      <w:r>
        <w:rPr>
          <w:szCs w:val="22"/>
        </w:rPr>
        <w:t xml:space="preserve"> or </w:t>
      </w:r>
      <w:r>
        <w:t>DL Buffering Suggested Packet Count</w:t>
      </w:r>
      <w:r>
        <w:rPr>
          <w:szCs w:val="22"/>
        </w:rPr>
        <w:t xml:space="preserve"> is exceeded or it is discarded directly</w:t>
      </w:r>
      <w:r>
        <w:rPr>
          <w:noProof/>
        </w:rPr>
        <w:t>.</w:t>
      </w:r>
      <w:r>
        <w:t xml:space="preserve"> See clause 5.2.3.1.</w:t>
      </w:r>
    </w:p>
    <w:p w14:paraId="51C07AAF" w14:textId="77777777" w:rsidR="00981985" w:rsidRDefault="00431CA9" w:rsidP="00431CA9">
      <w:pPr>
        <w:pStyle w:val="B1"/>
      </w:pPr>
      <w:r>
        <w:t>-</w:t>
      </w:r>
      <w:r>
        <w:tab/>
        <w:t xml:space="preserve">Bit 4 - FSSM (Forward packets to lower layer SSM): when set to "1", this indicates a request to the MB-UPF to forward </w:t>
      </w:r>
      <w:r>
        <w:rPr>
          <w:noProof/>
        </w:rPr>
        <w:t>MBS session data towards a low layer SSM address allocated by the MB-UPF using multicast transport.</w:t>
      </w:r>
    </w:p>
    <w:p w14:paraId="4E64915B" w14:textId="602F71ED" w:rsidR="00431CA9" w:rsidRDefault="00431CA9" w:rsidP="00431CA9">
      <w:pPr>
        <w:pStyle w:val="B1"/>
        <w:rPr>
          <w:noProof/>
        </w:rPr>
      </w:pPr>
      <w:r>
        <w:t>-</w:t>
      </w:r>
      <w:r>
        <w:tab/>
      </w:r>
      <w:r>
        <w:rPr>
          <w:noProof/>
        </w:rPr>
        <w:t>Bit 5 – MBSU (Forward and replicate MBS data using Unicast transport): when set to "1", this indicates a request to forward and replicate MBS session data towards multiple remote GTP-U peers using unicast transport.</w:t>
      </w:r>
    </w:p>
    <w:p w14:paraId="032922EF" w14:textId="7796D5E1" w:rsidR="00431CA9" w:rsidRDefault="00431CA9" w:rsidP="00431CA9">
      <w:pPr>
        <w:pStyle w:val="B1"/>
        <w:rPr>
          <w:lang w:eastAsia="zh-CN"/>
        </w:rPr>
      </w:pPr>
      <w:r>
        <w:rPr>
          <w:noProof/>
        </w:rPr>
        <w:t>-</w:t>
      </w:r>
      <w:r>
        <w:rPr>
          <w:noProof/>
        </w:rPr>
        <w:tab/>
        <w:t xml:space="preserve">Bit 6 </w:t>
      </w:r>
      <w:r>
        <w:rPr>
          <w:noProof/>
          <w:lang w:eastAsia="zh-CN"/>
        </w:rPr>
        <w:t>to 8</w:t>
      </w:r>
      <w:r>
        <w:rPr>
          <w:noProof/>
        </w:rPr>
        <w:t xml:space="preserve"> – Spare, for future use and seto to "</w:t>
      </w:r>
      <w:r>
        <w:rPr>
          <w:lang w:val="en-US"/>
        </w:rPr>
        <w:t>0</w:t>
      </w:r>
      <w:r>
        <w:rPr>
          <w:noProof/>
        </w:rPr>
        <w:t>".</w:t>
      </w:r>
    </w:p>
    <w:p w14:paraId="5C2DDA41" w14:textId="77777777" w:rsidR="00431CA9" w:rsidRDefault="00431CA9" w:rsidP="00431CA9">
      <w:pPr>
        <w:rPr>
          <w:lang w:val="en-US"/>
        </w:rPr>
      </w:pPr>
      <w:r>
        <w:rPr>
          <w:lang w:val="en-US"/>
        </w:rPr>
        <w:t xml:space="preserve">One and only one of the DROP, FORW, BUFF, IPMA and IPMD flags shall be set to </w:t>
      </w:r>
      <w:r>
        <w:rPr>
          <w:noProof/>
        </w:rPr>
        <w:t>"</w:t>
      </w:r>
      <w:r>
        <w:rPr>
          <w:lang w:val="en-US"/>
        </w:rPr>
        <w:t>1</w:t>
      </w:r>
      <w:r>
        <w:rPr>
          <w:noProof/>
        </w:rPr>
        <w:t>"</w:t>
      </w:r>
      <w:r>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2D348199" w14:textId="77777777" w:rsidR="00431CA9" w:rsidRDefault="00431CA9" w:rsidP="00431CA9">
      <w:pPr>
        <w:rPr>
          <w:lang w:val="en-US"/>
        </w:rPr>
      </w:pPr>
      <w:bookmarkStart w:id="5683" w:name="_Toc57930755"/>
      <w:bookmarkStart w:id="5684" w:name="_Toc57931385"/>
      <w:r>
        <w:rPr>
          <w:lang w:val="en-US"/>
        </w:rPr>
        <w:t xml:space="preserve">The </w:t>
      </w:r>
      <w:r>
        <w:rPr>
          <w:noProof/>
        </w:rPr>
        <w:t xml:space="preserve">DDPN flag may be set with any of the </w:t>
      </w:r>
      <w:r>
        <w:rPr>
          <w:lang w:val="en-US"/>
        </w:rPr>
        <w:t>DROP and BUFF flags.</w:t>
      </w:r>
    </w:p>
    <w:p w14:paraId="525C8C5E" w14:textId="77777777" w:rsidR="00431CA9" w:rsidRDefault="00431CA9" w:rsidP="00431CA9">
      <w:pPr>
        <w:rPr>
          <w:lang w:val="en-US"/>
        </w:rPr>
      </w:pPr>
      <w:r>
        <w:rPr>
          <w:lang w:val="en-US"/>
        </w:rPr>
        <w:t>Both the MBSU flag and the FSSM flag may be set (to require the MB-UPF to forward MBS session data using both multicast and unicast transports).</w:t>
      </w:r>
    </w:p>
    <w:p w14:paraId="5E0EA7FA" w14:textId="77777777" w:rsidR="00EE5860" w:rsidRPr="00441CD0" w:rsidRDefault="00EE5860" w:rsidP="001A3E8D">
      <w:pPr>
        <w:pStyle w:val="Heading3"/>
        <w:rPr>
          <w:lang w:val="x-none"/>
        </w:rPr>
      </w:pPr>
      <w:bookmarkStart w:id="5685" w:name="_Toc98235940"/>
      <w:r w:rsidRPr="00441CD0">
        <w:t>8.</w:t>
      </w:r>
      <w:r w:rsidRPr="00441CD0">
        <w:rPr>
          <w:lang w:val="en-US"/>
        </w:rPr>
        <w:t>2.27</w:t>
      </w:r>
      <w:r w:rsidRPr="00441CD0">
        <w:tab/>
        <w:t>Downlink Data Service Information</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734EF9B5" w14:textId="2D547FF5"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1A3E8D">
            <w:pPr>
              <w:pStyle w:val="TAC"/>
              <w:rPr>
                <w:lang w:eastAsia="zh-CN"/>
              </w:rPr>
            </w:pPr>
            <w:r w:rsidRPr="001A3E8D">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1A3E8D">
            <w:pPr>
              <w:pStyle w:val="TAC"/>
              <w:rPr>
                <w:lang w:eastAsia="zh-CN"/>
              </w:rPr>
            </w:pPr>
            <w:r w:rsidRPr="001A3E8D">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1A3E8D">
      <w:pPr>
        <w:pStyle w:val="Heading3"/>
      </w:pPr>
      <w:bookmarkStart w:id="5686" w:name="_Toc19717373"/>
      <w:bookmarkStart w:id="5687" w:name="_Toc27490874"/>
      <w:bookmarkStart w:id="5688" w:name="_Toc27557167"/>
      <w:bookmarkStart w:id="5689" w:name="_Toc27724084"/>
      <w:bookmarkStart w:id="5690" w:name="_Toc36031158"/>
      <w:bookmarkStart w:id="5691" w:name="_Toc36043078"/>
      <w:bookmarkStart w:id="5692" w:name="_Toc36814403"/>
      <w:bookmarkStart w:id="5693" w:name="_Toc44689261"/>
      <w:bookmarkStart w:id="5694" w:name="_Toc44924015"/>
      <w:bookmarkStart w:id="5695" w:name="_Toc51860985"/>
      <w:bookmarkStart w:id="5696" w:name="_Toc57930756"/>
      <w:bookmarkStart w:id="5697" w:name="_Toc57931386"/>
      <w:bookmarkStart w:id="5698" w:name="_Toc98235941"/>
      <w:r w:rsidRPr="00441CD0">
        <w:t>8.</w:t>
      </w:r>
      <w:r w:rsidRPr="00441CD0">
        <w:rPr>
          <w:lang w:val="en-US"/>
        </w:rPr>
        <w:t>2.28</w:t>
      </w:r>
      <w:r w:rsidRPr="00441CD0">
        <w:tab/>
        <w:t>Downlink Data Notification Delay</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2B260751" w14:textId="1DBDA289"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w:t>
      </w:r>
      <w:r w:rsidR="00FE6632">
        <w:t> </w:t>
      </w:r>
      <w:r w:rsidRPr="00441CD0">
        <w:t>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1A3E8D">
      <w:pPr>
        <w:pStyle w:val="Heading3"/>
      </w:pPr>
      <w:bookmarkStart w:id="5699" w:name="_Toc19717374"/>
      <w:bookmarkStart w:id="5700" w:name="_Toc27490875"/>
      <w:bookmarkStart w:id="5701" w:name="_Toc27557168"/>
      <w:bookmarkStart w:id="5702" w:name="_Toc27724085"/>
      <w:bookmarkStart w:id="5703" w:name="_Toc36031159"/>
      <w:bookmarkStart w:id="5704" w:name="_Toc36043079"/>
      <w:bookmarkStart w:id="5705" w:name="_Toc36814404"/>
      <w:bookmarkStart w:id="5706" w:name="_Toc44689262"/>
      <w:bookmarkStart w:id="5707" w:name="_Toc44924016"/>
      <w:bookmarkStart w:id="5708" w:name="_Toc51860986"/>
      <w:bookmarkStart w:id="5709" w:name="_Toc57930757"/>
      <w:bookmarkStart w:id="5710" w:name="_Toc57931387"/>
      <w:bookmarkStart w:id="5711" w:name="_Toc98235942"/>
      <w:r w:rsidRPr="00441CD0">
        <w:t>8.</w:t>
      </w:r>
      <w:r w:rsidRPr="00441CD0">
        <w:rPr>
          <w:lang w:val="en-US"/>
        </w:rPr>
        <w:t>2.29</w:t>
      </w:r>
      <w:r w:rsidRPr="00441CD0">
        <w:tab/>
        <w:t>DL Buffering Duration</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3284BC58" w14:textId="222BACBA"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w:t>
      </w:r>
      <w:r w:rsidR="00FE6632">
        <w:rPr>
          <w:lang w:eastAsia="ja-JP"/>
        </w:rPr>
        <w:t> </w:t>
      </w:r>
      <w:r w:rsidRPr="00441CD0">
        <w:rPr>
          <w:lang w:eastAsia="ja-JP"/>
        </w:rPr>
        <w:t>8.2.29-1 and table</w:t>
      </w:r>
      <w:r w:rsidR="00FE6632">
        <w:rPr>
          <w:lang w:eastAsia="ja-JP"/>
        </w:rPr>
        <w:t> </w:t>
      </w:r>
      <w:r w:rsidRPr="00441CD0">
        <w:rPr>
          <w:lang w:eastAsia="ja-JP"/>
        </w:rPr>
        <w:t>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1A3E8D">
      <w:pPr>
        <w:pStyle w:val="Heading3"/>
      </w:pPr>
      <w:bookmarkStart w:id="5712" w:name="_Toc19717375"/>
      <w:bookmarkStart w:id="5713" w:name="_Toc27490876"/>
      <w:bookmarkStart w:id="5714" w:name="_Toc27557169"/>
      <w:bookmarkStart w:id="5715" w:name="_Toc27724086"/>
      <w:bookmarkStart w:id="5716" w:name="_Toc36031160"/>
      <w:bookmarkStart w:id="5717" w:name="_Toc36043080"/>
      <w:bookmarkStart w:id="5718" w:name="_Toc36814405"/>
      <w:bookmarkStart w:id="5719" w:name="_Toc44689263"/>
      <w:bookmarkStart w:id="5720" w:name="_Toc44924017"/>
      <w:bookmarkStart w:id="5721" w:name="_Toc51860987"/>
      <w:bookmarkStart w:id="5722" w:name="_Toc57930758"/>
      <w:bookmarkStart w:id="5723" w:name="_Toc57931388"/>
      <w:bookmarkStart w:id="5724" w:name="_Toc98235943"/>
      <w:r w:rsidRPr="00441CD0">
        <w:t>8.</w:t>
      </w:r>
      <w:r w:rsidRPr="00441CD0">
        <w:rPr>
          <w:lang w:val="en-US"/>
        </w:rPr>
        <w:t>2.30</w:t>
      </w:r>
      <w:r w:rsidRPr="00441CD0">
        <w:tab/>
        <w:t>DL Buffering Suggested Packet Count</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1A3E8D">
      <w:pPr>
        <w:pStyle w:val="Heading3"/>
        <w:rPr>
          <w:lang w:val="x-none"/>
        </w:rPr>
      </w:pPr>
      <w:bookmarkStart w:id="5725" w:name="_Toc19717376"/>
      <w:bookmarkStart w:id="5726" w:name="_Toc27490877"/>
      <w:bookmarkStart w:id="5727" w:name="_Toc27557170"/>
      <w:bookmarkStart w:id="5728" w:name="_Toc27724087"/>
      <w:bookmarkStart w:id="5729" w:name="_Toc36031161"/>
      <w:bookmarkStart w:id="5730" w:name="_Toc36043081"/>
      <w:bookmarkStart w:id="5731" w:name="_Toc36814406"/>
      <w:bookmarkStart w:id="5732" w:name="_Toc44689264"/>
      <w:bookmarkStart w:id="5733" w:name="_Toc44924018"/>
      <w:bookmarkStart w:id="5734" w:name="_Toc51860988"/>
      <w:bookmarkStart w:id="5735" w:name="_Toc57930759"/>
      <w:bookmarkStart w:id="5736" w:name="_Toc57931389"/>
      <w:bookmarkStart w:id="5737" w:name="_Toc98235944"/>
      <w:r w:rsidRPr="00441CD0">
        <w:t>8.</w:t>
      </w:r>
      <w:r w:rsidRPr="00441CD0">
        <w:rPr>
          <w:lang w:val="en-US"/>
        </w:rPr>
        <w:t>2.31</w:t>
      </w:r>
      <w:r w:rsidRPr="00441CD0">
        <w:tab/>
        <w:t>PFCPSMReq-Flags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669A0A92" w14:textId="008E1FFC"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w:t>
      </w:r>
      <w:r w:rsidR="00FE6632">
        <w:rPr>
          <w:lang w:eastAsia="zh-CN"/>
        </w:rPr>
        <w:t> </w:t>
      </w:r>
      <w:r w:rsidRPr="00441CD0">
        <w:rPr>
          <w:lang w:eastAsia="zh-CN"/>
        </w:rPr>
        <w:t>8.2.31-1.</w:t>
      </w:r>
    </w:p>
    <w:p w14:paraId="705DBD84" w14:textId="77777777" w:rsidR="00693E30" w:rsidRPr="001A7CA8" w:rsidRDefault="00693E30" w:rsidP="00693E30">
      <w:pPr>
        <w:pStyle w:val="TH"/>
        <w:rPr>
          <w:lang w:eastAsia="zh-CN"/>
        </w:rPr>
      </w:pPr>
      <w:bookmarkStart w:id="5738" w:name="_Toc19717377"/>
      <w:bookmarkStart w:id="5739" w:name="_Toc27490878"/>
      <w:bookmarkStart w:id="5740" w:name="_Toc27557171"/>
      <w:bookmarkStart w:id="5741" w:name="_Toc27724088"/>
      <w:bookmarkStart w:id="5742" w:name="_Toc36031162"/>
      <w:bookmarkStart w:id="5743" w:name="_Toc36043082"/>
      <w:bookmarkStart w:id="5744" w:name="_Toc36814407"/>
      <w:bookmarkStart w:id="5745" w:name="_Toc44689265"/>
      <w:bookmarkStart w:id="5746" w:name="_Toc44924019"/>
      <w:bookmarkStart w:id="5747" w:name="_Toc51860989"/>
      <w:bookmarkStart w:id="5748" w:name="_Toc57930760"/>
      <w:bookmarkStart w:id="5749" w:name="_Toc5793139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693E30" w:rsidRPr="001A7CA8" w14:paraId="034BDFBA" w14:textId="77777777" w:rsidTr="00167E5F">
        <w:trPr>
          <w:jc w:val="center"/>
        </w:trPr>
        <w:tc>
          <w:tcPr>
            <w:tcW w:w="151" w:type="dxa"/>
            <w:tcBorders>
              <w:top w:val="single" w:sz="6" w:space="0" w:color="auto"/>
              <w:left w:val="single" w:sz="6" w:space="0" w:color="auto"/>
              <w:bottom w:val="nil"/>
              <w:right w:val="nil"/>
            </w:tcBorders>
          </w:tcPr>
          <w:p w14:paraId="573C7234" w14:textId="77777777" w:rsidR="00693E30" w:rsidRPr="001A7CA8" w:rsidRDefault="00693E30" w:rsidP="00167E5F">
            <w:pPr>
              <w:pStyle w:val="TAC"/>
            </w:pPr>
          </w:p>
        </w:tc>
        <w:tc>
          <w:tcPr>
            <w:tcW w:w="1104" w:type="dxa"/>
            <w:tcBorders>
              <w:top w:val="single" w:sz="6" w:space="0" w:color="auto"/>
              <w:left w:val="nil"/>
              <w:bottom w:val="nil"/>
              <w:right w:val="nil"/>
            </w:tcBorders>
          </w:tcPr>
          <w:p w14:paraId="44F61B7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3088979F"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32D7E1D" w14:textId="77777777" w:rsidR="00693E30" w:rsidRPr="001A7CA8" w:rsidRDefault="00693E30" w:rsidP="00167E5F">
            <w:pPr>
              <w:pStyle w:val="TAC"/>
            </w:pPr>
          </w:p>
        </w:tc>
      </w:tr>
      <w:tr w:rsidR="00693E30" w:rsidRPr="001A7CA8" w14:paraId="1B328CA1" w14:textId="77777777" w:rsidTr="00167E5F">
        <w:trPr>
          <w:jc w:val="center"/>
        </w:trPr>
        <w:tc>
          <w:tcPr>
            <w:tcW w:w="151" w:type="dxa"/>
            <w:tcBorders>
              <w:top w:val="nil"/>
              <w:left w:val="single" w:sz="6" w:space="0" w:color="auto"/>
              <w:bottom w:val="nil"/>
              <w:right w:val="nil"/>
            </w:tcBorders>
          </w:tcPr>
          <w:p w14:paraId="10D2971A" w14:textId="77777777" w:rsidR="00693E30" w:rsidRPr="001A7CA8" w:rsidRDefault="00693E30" w:rsidP="00167E5F">
            <w:pPr>
              <w:pStyle w:val="TAC"/>
            </w:pPr>
          </w:p>
        </w:tc>
        <w:tc>
          <w:tcPr>
            <w:tcW w:w="1104" w:type="dxa"/>
            <w:tcBorders>
              <w:top w:val="nil"/>
              <w:left w:val="nil"/>
              <w:bottom w:val="nil"/>
              <w:right w:val="nil"/>
            </w:tcBorders>
            <w:hideMark/>
          </w:tcPr>
          <w:p w14:paraId="79FB7137"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3E334D13"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5120B089"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6E21616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11A3240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3AAB135D"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5012AE4D"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77B59FCE"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0DC087E4"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2E29F897" w14:textId="77777777" w:rsidR="00693E30" w:rsidRPr="001A7CA8" w:rsidRDefault="00693E30" w:rsidP="00167E5F">
            <w:pPr>
              <w:pStyle w:val="TAC"/>
            </w:pPr>
          </w:p>
        </w:tc>
      </w:tr>
      <w:tr w:rsidR="00693E30" w:rsidRPr="001A7CA8" w14:paraId="2D895060" w14:textId="77777777" w:rsidTr="00167E5F">
        <w:trPr>
          <w:jc w:val="center"/>
        </w:trPr>
        <w:tc>
          <w:tcPr>
            <w:tcW w:w="151" w:type="dxa"/>
            <w:tcBorders>
              <w:top w:val="nil"/>
              <w:left w:val="single" w:sz="6" w:space="0" w:color="auto"/>
              <w:bottom w:val="nil"/>
              <w:right w:val="nil"/>
            </w:tcBorders>
          </w:tcPr>
          <w:p w14:paraId="7D49B2C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0F5DA37E"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655C8A8" w14:textId="77777777" w:rsidR="00693E30" w:rsidRPr="001A7CA8" w:rsidRDefault="00693E30" w:rsidP="00167E5F">
            <w:pPr>
              <w:pStyle w:val="TAC"/>
            </w:pPr>
            <w:r w:rsidRPr="001A7CA8">
              <w:t>Type = 49 (decimal)</w:t>
            </w:r>
          </w:p>
        </w:tc>
        <w:tc>
          <w:tcPr>
            <w:tcW w:w="588" w:type="dxa"/>
            <w:tcBorders>
              <w:top w:val="nil"/>
              <w:left w:val="single" w:sz="4" w:space="0" w:color="auto"/>
              <w:bottom w:val="nil"/>
              <w:right w:val="single" w:sz="6" w:space="0" w:color="auto"/>
            </w:tcBorders>
          </w:tcPr>
          <w:p w14:paraId="73FF8B20" w14:textId="77777777" w:rsidR="00693E30" w:rsidRPr="001A7CA8" w:rsidRDefault="00693E30" w:rsidP="00167E5F">
            <w:pPr>
              <w:pStyle w:val="TAC"/>
            </w:pPr>
          </w:p>
        </w:tc>
      </w:tr>
      <w:tr w:rsidR="00693E30" w:rsidRPr="001A7CA8" w14:paraId="7CB219DD" w14:textId="77777777" w:rsidTr="00167E5F">
        <w:trPr>
          <w:jc w:val="center"/>
        </w:trPr>
        <w:tc>
          <w:tcPr>
            <w:tcW w:w="151" w:type="dxa"/>
            <w:tcBorders>
              <w:top w:val="nil"/>
              <w:left w:val="single" w:sz="6" w:space="0" w:color="auto"/>
              <w:bottom w:val="nil"/>
              <w:right w:val="nil"/>
            </w:tcBorders>
          </w:tcPr>
          <w:p w14:paraId="07DD2F32"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B684D1B"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B62EAA2"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CD04349" w14:textId="77777777" w:rsidR="00693E30" w:rsidRPr="001A7CA8" w:rsidRDefault="00693E30" w:rsidP="00167E5F">
            <w:pPr>
              <w:pStyle w:val="TAC"/>
            </w:pPr>
          </w:p>
        </w:tc>
      </w:tr>
      <w:tr w:rsidR="00693E30" w:rsidRPr="001A7CA8" w14:paraId="1F458C1F" w14:textId="77777777" w:rsidTr="00167E5F">
        <w:trPr>
          <w:jc w:val="center"/>
        </w:trPr>
        <w:tc>
          <w:tcPr>
            <w:tcW w:w="151" w:type="dxa"/>
            <w:tcBorders>
              <w:top w:val="nil"/>
              <w:left w:val="single" w:sz="6" w:space="0" w:color="auto"/>
              <w:bottom w:val="nil"/>
              <w:right w:val="nil"/>
            </w:tcBorders>
          </w:tcPr>
          <w:p w14:paraId="57972506"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C744D31"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74C22DDC"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586641B0"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5F2E503"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488965" w14:textId="2290290F" w:rsidR="00693E30" w:rsidRPr="001A7CA8" w:rsidRDefault="00693E30" w:rsidP="00167E5F">
            <w:pPr>
              <w:pStyle w:val="TAC"/>
              <w:rPr>
                <w:lang w:eastAsia="zh-CN"/>
              </w:rPr>
            </w:pPr>
            <w:r w:rsidRPr="001A7CA8">
              <w:rPr>
                <w:lang w:eastAsia="zh-CN"/>
              </w:rPr>
              <w:t>RUMUC</w:t>
            </w:r>
          </w:p>
        </w:tc>
        <w:tc>
          <w:tcPr>
            <w:tcW w:w="589" w:type="dxa"/>
            <w:tcBorders>
              <w:top w:val="single" w:sz="4" w:space="0" w:color="auto"/>
              <w:left w:val="single" w:sz="4" w:space="0" w:color="auto"/>
              <w:bottom w:val="single" w:sz="4" w:space="0" w:color="auto"/>
              <w:right w:val="single" w:sz="4" w:space="0" w:color="auto"/>
            </w:tcBorders>
            <w:hideMark/>
          </w:tcPr>
          <w:p w14:paraId="23CBB159" w14:textId="0F83EC02" w:rsidR="00693E30" w:rsidRPr="001A7CA8" w:rsidRDefault="00693E30" w:rsidP="00167E5F">
            <w:pPr>
              <w:pStyle w:val="TAC"/>
              <w:rPr>
                <w:lang w:eastAsia="zh-CN"/>
              </w:rPr>
            </w:pPr>
            <w:r w:rsidRPr="001A7CA8">
              <w:rPr>
                <w:lang w:eastAsia="zh-CN"/>
              </w:rPr>
              <w:t>SUMPC</w:t>
            </w:r>
          </w:p>
        </w:tc>
        <w:tc>
          <w:tcPr>
            <w:tcW w:w="589" w:type="dxa"/>
            <w:tcBorders>
              <w:top w:val="single" w:sz="4" w:space="0" w:color="auto"/>
              <w:left w:val="single" w:sz="4" w:space="0" w:color="auto"/>
              <w:bottom w:val="single" w:sz="4" w:space="0" w:color="auto"/>
              <w:right w:val="single" w:sz="4" w:space="0" w:color="auto"/>
            </w:tcBorders>
            <w:hideMark/>
          </w:tcPr>
          <w:p w14:paraId="585F6C03" w14:textId="77777777" w:rsidR="00693E30" w:rsidRPr="001A7CA8" w:rsidRDefault="00693E30" w:rsidP="00167E5F">
            <w:pPr>
              <w:pStyle w:val="TAC"/>
              <w:rPr>
                <w:lang w:eastAsia="zh-CN"/>
              </w:rPr>
            </w:pPr>
            <w:r w:rsidRPr="001A7CA8">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5FBF9045" w14:textId="77777777" w:rsidR="00693E30" w:rsidRPr="001A7CA8" w:rsidRDefault="00693E30" w:rsidP="00167E5F">
            <w:pPr>
              <w:pStyle w:val="TAC"/>
              <w:rPr>
                <w:lang w:eastAsia="zh-CN"/>
              </w:rPr>
            </w:pPr>
            <w:r w:rsidRPr="001A7CA8">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530E9775" w14:textId="77777777" w:rsidR="00693E30" w:rsidRPr="001A7CA8" w:rsidRDefault="00693E30" w:rsidP="00167E5F">
            <w:pPr>
              <w:pStyle w:val="TAC"/>
              <w:rPr>
                <w:lang w:eastAsia="zh-CN"/>
              </w:rPr>
            </w:pPr>
            <w:r w:rsidRPr="001A7CA8">
              <w:rPr>
                <w:lang w:eastAsia="zh-CN"/>
              </w:rPr>
              <w:t>DROBU</w:t>
            </w:r>
          </w:p>
        </w:tc>
        <w:tc>
          <w:tcPr>
            <w:tcW w:w="588" w:type="dxa"/>
            <w:tcBorders>
              <w:top w:val="nil"/>
              <w:left w:val="single" w:sz="4" w:space="0" w:color="auto"/>
              <w:bottom w:val="single" w:sz="4" w:space="0" w:color="auto"/>
              <w:right w:val="single" w:sz="6" w:space="0" w:color="auto"/>
            </w:tcBorders>
          </w:tcPr>
          <w:p w14:paraId="71D54F06" w14:textId="77777777" w:rsidR="00693E30" w:rsidRPr="001A7CA8" w:rsidRDefault="00693E30" w:rsidP="00167E5F">
            <w:pPr>
              <w:pStyle w:val="TAC"/>
            </w:pPr>
          </w:p>
        </w:tc>
      </w:tr>
      <w:tr w:rsidR="00693E30" w:rsidRPr="001A7CA8" w14:paraId="0E985908" w14:textId="77777777" w:rsidTr="00167E5F">
        <w:trPr>
          <w:jc w:val="center"/>
        </w:trPr>
        <w:tc>
          <w:tcPr>
            <w:tcW w:w="151" w:type="dxa"/>
            <w:tcBorders>
              <w:top w:val="nil"/>
              <w:left w:val="single" w:sz="6" w:space="0" w:color="auto"/>
              <w:bottom w:val="single" w:sz="4" w:space="0" w:color="auto"/>
              <w:right w:val="nil"/>
            </w:tcBorders>
          </w:tcPr>
          <w:p w14:paraId="4A1D4D50"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612BDDE9"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AED2A67"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80ADCD" w14:textId="77777777" w:rsidR="00693E30" w:rsidRPr="001A7CA8" w:rsidRDefault="00693E30" w:rsidP="00167E5F">
            <w:pPr>
              <w:pStyle w:val="TAC"/>
            </w:pPr>
          </w:p>
        </w:tc>
      </w:tr>
    </w:tbl>
    <w:p w14:paraId="059C4D4B" w14:textId="77777777" w:rsidR="00693E30" w:rsidRPr="001A7CA8" w:rsidRDefault="00693E30" w:rsidP="00693E30">
      <w:pPr>
        <w:pStyle w:val="TF"/>
        <w:spacing w:before="120"/>
        <w:rPr>
          <w:lang w:eastAsia="zh-CN"/>
        </w:rPr>
      </w:pPr>
      <w:r w:rsidRPr="001A7CA8">
        <w:t>Figure 8.2.31</w:t>
      </w:r>
      <w:r w:rsidRPr="001A7CA8">
        <w:rPr>
          <w:lang w:eastAsia="zh-CN"/>
        </w:rPr>
        <w:t>-1</w:t>
      </w:r>
      <w:r w:rsidRPr="001A7CA8">
        <w:t xml:space="preserve">: </w:t>
      </w:r>
      <w:r w:rsidRPr="001A7CA8">
        <w:rPr>
          <w:lang w:eastAsia="zh-CN"/>
        </w:rPr>
        <w:t>PFCPSMReq-Flags</w:t>
      </w:r>
    </w:p>
    <w:p w14:paraId="584DF15D" w14:textId="77777777" w:rsidR="00693E30" w:rsidRPr="001A7CA8" w:rsidRDefault="00693E30" w:rsidP="00693E30">
      <w:pPr>
        <w:rPr>
          <w:lang w:eastAsia="zh-CN"/>
        </w:rPr>
      </w:pPr>
      <w:r w:rsidRPr="001A7CA8">
        <w:rPr>
          <w:lang w:eastAsia="zh-CN"/>
        </w:rPr>
        <w:t>The following bits within Octet 5 shall indicate:</w:t>
      </w:r>
    </w:p>
    <w:p w14:paraId="413162B0" w14:textId="77777777" w:rsidR="00693E30" w:rsidRPr="001A7CA8" w:rsidRDefault="00693E30" w:rsidP="00693E30">
      <w:pPr>
        <w:pStyle w:val="B1"/>
      </w:pPr>
      <w:r w:rsidRPr="001A7CA8">
        <w:t>-</w:t>
      </w:r>
      <w:r w:rsidRPr="001A7CA8">
        <w:tab/>
        <w:t>Bit 1 – DROBU (Drop Buffered Packets): if this bit is set to "1", it indicates that the UP function shall drop all the packets currently buffered for the PFCP session, if any, prior to further applying the action specified in the Apply Action value of the FARs.</w:t>
      </w:r>
    </w:p>
    <w:p w14:paraId="1EA3D4FA" w14:textId="77777777" w:rsidR="00693E30" w:rsidRPr="001A7CA8" w:rsidRDefault="00693E30" w:rsidP="00862100">
      <w:pPr>
        <w:pStyle w:val="B1"/>
      </w:pPr>
      <w:r w:rsidRPr="00862100">
        <w:t>-</w:t>
      </w:r>
      <w:r w:rsidRPr="00862100">
        <w:tab/>
        <w:t>Bit 2 – SNDEM (Send End Marker Packets): if this bit is set to "1", it indicates that the UP function shall construct and send End Marker packets towards the old F-TEID of the downstream node when switching to the new F-TEID.</w:t>
      </w:r>
    </w:p>
    <w:p w14:paraId="0E2E48E6" w14:textId="77777777" w:rsidR="00693E30" w:rsidRPr="001A7CA8" w:rsidRDefault="00693E30" w:rsidP="00693E30">
      <w:pPr>
        <w:pStyle w:val="B1"/>
      </w:pPr>
      <w:r w:rsidRPr="001A7CA8">
        <w:t>-</w:t>
      </w:r>
      <w:r w:rsidRPr="001A7CA8">
        <w:tab/>
        <w:t>Bit 3 – QAURR (Query All URRs): if this bit is set to "1", it indicates that the UP function shall return immediate usage report(s) for all the URRs previously provisioned for this PFCP session.</w:t>
      </w:r>
    </w:p>
    <w:p w14:paraId="20AF5D5F" w14:textId="77777777" w:rsidR="00693E30" w:rsidRPr="001A7CA8" w:rsidRDefault="00693E30" w:rsidP="00693E30">
      <w:pPr>
        <w:pStyle w:val="B1"/>
      </w:pPr>
      <w:r w:rsidRPr="001A7CA8">
        <w:t>-</w:t>
      </w:r>
      <w:r w:rsidRPr="001A7CA8">
        <w:tab/>
        <w:t>Bit 4 -</w:t>
      </w:r>
      <w:r w:rsidRPr="001A7CA8">
        <w:tab/>
        <w:t>SUMPC (Stop of Usage Measurement to Pause Charging): if this bit is set to "1", it indicates that the UP function shall stop the usage measurement for all URRs with the "ASPOC" flag set to "1".</w:t>
      </w:r>
    </w:p>
    <w:p w14:paraId="029DD9BC" w14:textId="77777777" w:rsidR="00693E30" w:rsidRPr="001A7CA8" w:rsidRDefault="00693E30" w:rsidP="00693E30">
      <w:pPr>
        <w:pStyle w:val="B1"/>
      </w:pPr>
      <w:r w:rsidRPr="001A7CA8">
        <w:t>-</w:t>
      </w:r>
      <w:r w:rsidRPr="001A7CA8">
        <w:tab/>
        <w:t>Bit 5 -</w:t>
      </w:r>
      <w:r w:rsidRPr="001A7CA8">
        <w:tab/>
        <w:t>RUMUC (Resume of Usage Measurement to Un-pause of Charging): if this bit is set to "1", it indicates that the UP function shall resume the usage measurement for all URRs with the "ASPOC" flag set to "1".</w:t>
      </w:r>
    </w:p>
    <w:p w14:paraId="7CB6BB10" w14:textId="03C18EF9" w:rsidR="00693E30" w:rsidRPr="001A7CA8" w:rsidRDefault="00693E30" w:rsidP="00693E30">
      <w:pPr>
        <w:pStyle w:val="B1"/>
      </w:pPr>
      <w:r w:rsidRPr="001A7CA8">
        <w:t>-</w:t>
      </w:r>
      <w:r w:rsidRPr="001A7CA8">
        <w:tab/>
        <w:t>Bit 6 to 8 – Spare, for future use, shall be set to"0" by the sender and discarded by the receiver.</w:t>
      </w:r>
    </w:p>
    <w:p w14:paraId="093356BF" w14:textId="77777777" w:rsidR="00693E30" w:rsidRPr="001A7CA8" w:rsidRDefault="00693E30" w:rsidP="00693E30">
      <w:pPr>
        <w:rPr>
          <w:lang w:eastAsia="fr-FR"/>
        </w:rPr>
      </w:pPr>
      <w:r w:rsidRPr="001A7CA8">
        <w:rPr>
          <w:lang w:eastAsia="fr-FR"/>
        </w:rPr>
        <w:t>Bits 4 and 5 shall not be set both to "1".</w:t>
      </w:r>
    </w:p>
    <w:p w14:paraId="4E7997B9" w14:textId="77777777" w:rsidR="00EE5860" w:rsidRPr="00441CD0" w:rsidRDefault="00EE5860" w:rsidP="001A3E8D">
      <w:pPr>
        <w:pStyle w:val="Heading3"/>
      </w:pPr>
      <w:bookmarkStart w:id="5750" w:name="_Toc98235945"/>
      <w:r w:rsidRPr="00441CD0">
        <w:t>8.</w:t>
      </w:r>
      <w:r w:rsidRPr="00441CD0">
        <w:rPr>
          <w:lang w:val="en-US"/>
        </w:rPr>
        <w:t>2.32</w:t>
      </w:r>
      <w:r w:rsidRPr="00441CD0">
        <w:tab/>
        <w:t>PFCPSRRsp-Flags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29BE7B29" w14:textId="676DB3CD"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1A3E8D">
      <w:pPr>
        <w:pStyle w:val="Heading3"/>
      </w:pPr>
      <w:bookmarkStart w:id="5751" w:name="_Toc19717378"/>
      <w:bookmarkStart w:id="5752" w:name="_Toc27490879"/>
      <w:bookmarkStart w:id="5753" w:name="_Toc27557172"/>
      <w:bookmarkStart w:id="5754" w:name="_Toc27724089"/>
      <w:bookmarkStart w:id="5755" w:name="_Toc36031163"/>
      <w:bookmarkStart w:id="5756" w:name="_Toc36043083"/>
      <w:bookmarkStart w:id="5757" w:name="_Toc36814408"/>
      <w:bookmarkStart w:id="5758" w:name="_Toc44689266"/>
      <w:bookmarkStart w:id="5759" w:name="_Toc44924020"/>
      <w:bookmarkStart w:id="5760" w:name="_Toc51860990"/>
      <w:bookmarkStart w:id="5761" w:name="_Toc57930761"/>
      <w:bookmarkStart w:id="5762" w:name="_Toc57931391"/>
      <w:bookmarkStart w:id="5763" w:name="_Toc98235946"/>
      <w:r w:rsidRPr="00441CD0">
        <w:t>8.</w:t>
      </w:r>
      <w:r w:rsidRPr="00441CD0">
        <w:rPr>
          <w:lang w:val="en-US"/>
        </w:rPr>
        <w:t>2.33</w:t>
      </w:r>
      <w:r w:rsidRPr="00441CD0">
        <w:tab/>
        <w:t>Sequence Number</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1A3E8D">
      <w:pPr>
        <w:pStyle w:val="Heading3"/>
      </w:pPr>
      <w:bookmarkStart w:id="5764" w:name="_Toc19717379"/>
      <w:bookmarkStart w:id="5765" w:name="_Toc27490880"/>
      <w:bookmarkStart w:id="5766" w:name="_Toc27557173"/>
      <w:bookmarkStart w:id="5767" w:name="_Toc27724090"/>
      <w:bookmarkStart w:id="5768" w:name="_Toc36031164"/>
      <w:bookmarkStart w:id="5769" w:name="_Toc36043084"/>
      <w:bookmarkStart w:id="5770" w:name="_Toc36814409"/>
      <w:bookmarkStart w:id="5771" w:name="_Toc44689267"/>
      <w:bookmarkStart w:id="5772" w:name="_Toc44924021"/>
      <w:bookmarkStart w:id="5773" w:name="_Toc51860991"/>
      <w:bookmarkStart w:id="5774" w:name="_Toc57930762"/>
      <w:bookmarkStart w:id="5775" w:name="_Toc57931392"/>
      <w:bookmarkStart w:id="5776" w:name="_Toc98235947"/>
      <w:r w:rsidRPr="00441CD0">
        <w:t>8.</w:t>
      </w:r>
      <w:r w:rsidRPr="00441CD0">
        <w:rPr>
          <w:lang w:val="en-US"/>
        </w:rPr>
        <w:t>2.34</w:t>
      </w:r>
      <w:r w:rsidRPr="00441CD0">
        <w:tab/>
        <w:t>Metric</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1A3E8D">
            <w:pPr>
              <w:pStyle w:val="TAC"/>
              <w:rPr>
                <w:lang w:eastAsia="zh-CN"/>
              </w:rPr>
            </w:pPr>
            <w:r w:rsidRPr="001A3E8D">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1A3E8D">
      <w:pPr>
        <w:pStyle w:val="Heading3"/>
      </w:pPr>
      <w:bookmarkStart w:id="5777" w:name="_Toc19717380"/>
      <w:bookmarkStart w:id="5778" w:name="_Toc27490881"/>
      <w:bookmarkStart w:id="5779" w:name="_Toc27557174"/>
      <w:bookmarkStart w:id="5780" w:name="_Toc27724091"/>
      <w:bookmarkStart w:id="5781" w:name="_Toc36031165"/>
      <w:bookmarkStart w:id="5782" w:name="_Toc36043085"/>
      <w:bookmarkStart w:id="5783" w:name="_Toc36814410"/>
      <w:bookmarkStart w:id="5784" w:name="_Toc44689268"/>
      <w:bookmarkStart w:id="5785" w:name="_Toc44924022"/>
      <w:bookmarkStart w:id="5786" w:name="_Toc51860992"/>
      <w:bookmarkStart w:id="5787" w:name="_Toc57930763"/>
      <w:bookmarkStart w:id="5788" w:name="_Toc57931393"/>
      <w:bookmarkStart w:id="5789" w:name="_Toc98235948"/>
      <w:r w:rsidRPr="00441CD0">
        <w:t>8.</w:t>
      </w:r>
      <w:r w:rsidRPr="00441CD0">
        <w:rPr>
          <w:lang w:val="en-US"/>
        </w:rPr>
        <w:t>2.35</w:t>
      </w:r>
      <w:r w:rsidRPr="00441CD0">
        <w:tab/>
        <w:t>Timer</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3B2AF2C" w14:textId="34F7C020"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8.2.35-1</w:t>
      </w:r>
      <w:r w:rsidRPr="00441CD0">
        <w:rPr>
          <w:lang w:eastAsia="ja-JP"/>
        </w:rPr>
        <w:t xml:space="preserve"> and table</w:t>
      </w:r>
      <w:r w:rsidR="00FE6632">
        <w:rPr>
          <w:lang w:eastAsia="ja-JP"/>
        </w:rPr>
        <w:t> </w:t>
      </w:r>
      <w:r w:rsidRPr="00441CD0">
        <w:rPr>
          <w:lang w:eastAsia="ja-JP"/>
        </w:rPr>
        <w:t>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1A3E8D">
      <w:pPr>
        <w:pStyle w:val="Heading3"/>
      </w:pPr>
      <w:bookmarkStart w:id="5790" w:name="_Toc19717381"/>
      <w:bookmarkStart w:id="5791" w:name="_Toc27490882"/>
      <w:bookmarkStart w:id="5792" w:name="_Toc27557175"/>
      <w:bookmarkStart w:id="5793" w:name="_Toc27724092"/>
      <w:bookmarkStart w:id="5794" w:name="_Toc36031166"/>
      <w:bookmarkStart w:id="5795" w:name="_Toc36043086"/>
      <w:bookmarkStart w:id="5796" w:name="_Toc36814411"/>
      <w:bookmarkStart w:id="5797" w:name="_Toc44689269"/>
      <w:bookmarkStart w:id="5798" w:name="_Toc44924023"/>
      <w:bookmarkStart w:id="5799" w:name="_Toc51860993"/>
      <w:bookmarkStart w:id="5800" w:name="_Toc57930764"/>
      <w:bookmarkStart w:id="5801" w:name="_Toc57931394"/>
      <w:bookmarkStart w:id="5802" w:name="_Toc98235949"/>
      <w:r w:rsidRPr="00441CD0">
        <w:t>8.</w:t>
      </w:r>
      <w:r w:rsidRPr="00441CD0">
        <w:rPr>
          <w:lang w:val="en-US"/>
        </w:rPr>
        <w:t>2.36</w:t>
      </w:r>
      <w:r w:rsidRPr="00441CD0">
        <w:tab/>
        <w:t>Packet Detection Rule ID (PDR ID)</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306AE58C" w14:textId="1F92592E"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w:t>
      </w:r>
      <w:r w:rsidR="00FE6632">
        <w:rPr>
          <w:rFonts w:eastAsia="Batang"/>
          <w:lang w:eastAsia="ko-KR"/>
        </w:rPr>
        <w:t> </w:t>
      </w:r>
      <w:r w:rsidRPr="00441CD0">
        <w:rPr>
          <w:rFonts w:eastAsia="Batang"/>
          <w:lang w:eastAsia="ko-KR"/>
        </w:rPr>
        <w:t>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1A3E8D">
            <w:pPr>
              <w:pStyle w:val="TAC"/>
              <w:rPr>
                <w:lang w:val="de-DE"/>
              </w:rPr>
            </w:pPr>
            <w:r w:rsidRPr="001A3E8D">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1A3E8D">
      <w:pPr>
        <w:pStyle w:val="Heading3"/>
      </w:pPr>
      <w:bookmarkStart w:id="5803" w:name="_Toc19717382"/>
      <w:bookmarkStart w:id="5804" w:name="_Toc27490883"/>
      <w:bookmarkStart w:id="5805" w:name="_Toc27557176"/>
      <w:bookmarkStart w:id="5806" w:name="_Toc27724093"/>
      <w:bookmarkStart w:id="5807" w:name="_Toc36031167"/>
      <w:bookmarkStart w:id="5808" w:name="_Toc36043087"/>
      <w:bookmarkStart w:id="5809" w:name="_Toc36814412"/>
      <w:bookmarkStart w:id="5810" w:name="_Toc44689270"/>
      <w:bookmarkStart w:id="5811" w:name="_Toc44924024"/>
      <w:bookmarkStart w:id="5812" w:name="_Toc51860994"/>
      <w:bookmarkStart w:id="5813" w:name="_Toc57930765"/>
      <w:bookmarkStart w:id="5814" w:name="_Toc57931395"/>
      <w:bookmarkStart w:id="5815" w:name="_Toc98235950"/>
      <w:r w:rsidRPr="00441CD0">
        <w:t>8.</w:t>
      </w:r>
      <w:r w:rsidRPr="00441CD0">
        <w:rPr>
          <w:lang w:val="en-US"/>
        </w:rPr>
        <w:t>2.37</w:t>
      </w:r>
      <w:r w:rsidRPr="00441CD0">
        <w:tab/>
        <w:t>F-SEID</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1A3E8D">
      <w:pPr>
        <w:pStyle w:val="Heading3"/>
      </w:pPr>
      <w:bookmarkStart w:id="5816" w:name="_Toc19717383"/>
      <w:bookmarkStart w:id="5817" w:name="_Toc27490884"/>
      <w:bookmarkStart w:id="5818" w:name="_Toc27557177"/>
      <w:bookmarkStart w:id="5819" w:name="_Toc27724094"/>
      <w:bookmarkStart w:id="5820" w:name="_Toc36031168"/>
      <w:bookmarkStart w:id="5821" w:name="_Toc36043088"/>
      <w:bookmarkStart w:id="5822" w:name="_Toc36814413"/>
      <w:bookmarkStart w:id="5823" w:name="_Toc44689271"/>
      <w:bookmarkStart w:id="5824" w:name="_Toc44924025"/>
      <w:bookmarkStart w:id="5825" w:name="_Toc51860995"/>
      <w:bookmarkStart w:id="5826" w:name="_Toc57930766"/>
      <w:bookmarkStart w:id="5827" w:name="_Toc57931396"/>
      <w:bookmarkStart w:id="5828" w:name="_Toc98235951"/>
      <w:r w:rsidRPr="00441CD0">
        <w:t>8.2.38</w:t>
      </w:r>
      <w:r w:rsidRPr="00441CD0">
        <w:tab/>
        <w:t>Node ID</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244E7810" w14:textId="4C73ED1C"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1A3E8D">
            <w:pPr>
              <w:pStyle w:val="TAC"/>
              <w:rPr>
                <w:lang w:eastAsia="zh-CN"/>
              </w:rPr>
            </w:pPr>
            <w:r w:rsidRPr="001A3E8D">
              <w:t>6 to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1A3E8D">
            <w:pPr>
              <w:pStyle w:val="TAC"/>
              <w:rPr>
                <w:rFonts w:cs="Arial"/>
                <w:szCs w:val="18"/>
              </w:rPr>
            </w:pPr>
            <w:r w:rsidRPr="001A3E8D">
              <w:t>m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165C3C3E" w:rsidR="00EE5860" w:rsidRPr="00441CD0" w:rsidRDefault="00EE5860" w:rsidP="00EE5860">
      <w:r w:rsidRPr="00441CD0">
        <w:t>Node ID Type indicates the type of the Node ID value. It shall be encoded as a 4 bits binary integer as specified in Table8.2.38-2.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1A3E8D" w:rsidRDefault="00EE5860" w:rsidP="001A3E8D"/>
    <w:p w14:paraId="7C7B473C" w14:textId="77777777" w:rsidR="00D931D4" w:rsidRPr="00441CD0" w:rsidRDefault="00D931D4" w:rsidP="00D931D4">
      <w:r w:rsidRPr="00441CD0">
        <w:t xml:space="preserve">If the Node ID </w:t>
      </w:r>
      <w:r>
        <w:t xml:space="preserve">Type </w:t>
      </w:r>
      <w:r w:rsidRPr="00441CD0">
        <w:t xml:space="preserve">is </w:t>
      </w:r>
      <w:r>
        <w:t xml:space="preserve">set to </w:t>
      </w:r>
      <w:r w:rsidRPr="00441CD0">
        <w:t>an IPv4 address, the</w:t>
      </w:r>
      <w:r>
        <w:t xml:space="preserve">n </w:t>
      </w:r>
      <w:r w:rsidRPr="00441CD0">
        <w:t>the Node ID value length shall be 4 Octet</w:t>
      </w:r>
      <w:r>
        <w:t>s</w:t>
      </w:r>
      <w:r w:rsidRPr="00441CD0">
        <w:t>.</w:t>
      </w:r>
    </w:p>
    <w:p w14:paraId="2068D0CB" w14:textId="77777777" w:rsidR="00D931D4" w:rsidRPr="00441CD0" w:rsidRDefault="00D931D4" w:rsidP="00D931D4">
      <w:r w:rsidRPr="00441CD0">
        <w:t xml:space="preserve">If the Node ID </w:t>
      </w:r>
      <w:r>
        <w:t xml:space="preserve">Type </w:t>
      </w:r>
      <w:r w:rsidRPr="00441CD0">
        <w:t xml:space="preserve">is </w:t>
      </w:r>
      <w:r>
        <w:t xml:space="preserve">set to </w:t>
      </w:r>
      <w:r w:rsidRPr="00441CD0">
        <w:t>an IPv6 address, the</w:t>
      </w:r>
      <w:r>
        <w:t xml:space="preserve">n </w:t>
      </w:r>
      <w:r w:rsidRPr="00441CD0">
        <w:t>the Node ID value length shall be 16 Octet</w:t>
      </w:r>
      <w:r>
        <w:t>s</w:t>
      </w:r>
      <w:r w:rsidRPr="00441CD0">
        <w:t>.</w:t>
      </w:r>
    </w:p>
    <w:p w14:paraId="701EC94B" w14:textId="77777777" w:rsidR="00D931D4" w:rsidRPr="00441CD0" w:rsidRDefault="00D931D4" w:rsidP="00D931D4">
      <w:r w:rsidRPr="00441CD0">
        <w:t>If the Node ID</w:t>
      </w:r>
      <w:r>
        <w:t xml:space="preserve"> Type</w:t>
      </w:r>
      <w:r w:rsidRPr="00441CD0">
        <w:t xml:space="preserve"> is</w:t>
      </w:r>
      <w:r w:rsidRPr="00FA01DD">
        <w:t xml:space="preserve"> </w:t>
      </w:r>
      <w:r>
        <w:t xml:space="preserve">set to </w:t>
      </w:r>
      <w:r w:rsidRPr="00441CD0">
        <w:t>an FQDN, the</w:t>
      </w:r>
      <w:r>
        <w:t xml:space="preserve">n </w:t>
      </w:r>
      <w:r w:rsidRPr="00441CD0">
        <w:t>the Node ID value encoding shall be identical to the encoding of a FQDN within a DNS message of clause</w:t>
      </w:r>
      <w:r>
        <w:t> </w:t>
      </w:r>
      <w:r w:rsidRPr="00441CD0">
        <w:t>3.1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1A3E8D">
      <w:pPr>
        <w:pStyle w:val="Heading3"/>
      </w:pPr>
      <w:bookmarkStart w:id="5829" w:name="_Toc19717384"/>
      <w:bookmarkStart w:id="5830" w:name="_Toc27490885"/>
      <w:bookmarkStart w:id="5831" w:name="_Toc27557178"/>
      <w:bookmarkStart w:id="5832" w:name="_Toc27724095"/>
      <w:bookmarkStart w:id="5833" w:name="_Toc36031169"/>
      <w:bookmarkStart w:id="5834" w:name="_Toc36043089"/>
      <w:bookmarkStart w:id="5835" w:name="_Toc36814414"/>
      <w:bookmarkStart w:id="5836" w:name="_Toc44689272"/>
      <w:bookmarkStart w:id="5837" w:name="_Toc44924026"/>
      <w:bookmarkStart w:id="5838" w:name="_Toc51860996"/>
      <w:bookmarkStart w:id="5839" w:name="_Toc57930767"/>
      <w:bookmarkStart w:id="5840" w:name="_Toc57931397"/>
      <w:bookmarkStart w:id="5841" w:name="_Toc98235952"/>
      <w:r w:rsidRPr="00441CD0">
        <w:t>8.</w:t>
      </w:r>
      <w:r w:rsidRPr="00441CD0">
        <w:rPr>
          <w:lang w:val="en-US"/>
        </w:rPr>
        <w:t>2.39</w:t>
      </w:r>
      <w:r w:rsidRPr="00441CD0">
        <w:tab/>
        <w:t>PFD Contents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1A3E8D">
            <w:pPr>
              <w:pStyle w:val="TAC"/>
              <w:rPr>
                <w:lang w:val="de-DE" w:eastAsia="zh-CN"/>
              </w:rPr>
            </w:pPr>
            <w:r w:rsidRPr="001A3E8D">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1A3E8D">
            <w:pPr>
              <w:pStyle w:val="TAC"/>
              <w:rPr>
                <w:lang w:eastAsia="zh-CN"/>
              </w:rPr>
            </w:pPr>
            <w:r w:rsidRPr="001A3E8D">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1A3E8D">
            <w:pPr>
              <w:pStyle w:val="TAC"/>
              <w:rPr>
                <w:lang w:eastAsia="zh-CN"/>
              </w:rPr>
            </w:pPr>
            <w:r w:rsidRPr="001A3E8D">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1A3E8D">
            <w:pPr>
              <w:pStyle w:val="TAC"/>
              <w:rPr>
                <w:lang w:eastAsia="zh-CN"/>
              </w:rPr>
            </w:pPr>
            <w:r w:rsidRPr="001A3E8D">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1A3E8D">
            <w:pPr>
              <w:pStyle w:val="TAC"/>
              <w:rPr>
                <w:lang w:eastAsia="zh-CN"/>
              </w:rPr>
            </w:pPr>
            <w:r w:rsidRPr="001A3E8D">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1A3E8D">
            <w:pPr>
              <w:pStyle w:val="TAC"/>
              <w:rPr>
                <w:lang w:eastAsia="zh-CN"/>
              </w:rPr>
            </w:pPr>
            <w:r w:rsidRPr="001A3E8D">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1A3E8D">
            <w:pPr>
              <w:pStyle w:val="TAC"/>
              <w:rPr>
                <w:lang w:eastAsia="zh-CN"/>
              </w:rPr>
            </w:pPr>
            <w:r w:rsidRPr="001A3E8D">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1A3E8D">
            <w:pPr>
              <w:pStyle w:val="TAC"/>
              <w:rPr>
                <w:lang w:eastAsia="zh-CN"/>
              </w:rPr>
            </w:pPr>
            <w:r w:rsidRPr="001A3E8D">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1A3E8D">
            <w:pPr>
              <w:pStyle w:val="TAC"/>
              <w:rPr>
                <w:lang w:eastAsia="zh-CN"/>
              </w:rPr>
            </w:pPr>
            <w:r w:rsidRPr="001A3E8D">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1A3E8D">
            <w:pPr>
              <w:pStyle w:val="TAC"/>
              <w:rPr>
                <w:lang w:eastAsia="zh-CN"/>
              </w:rPr>
            </w:pPr>
            <w:r w:rsidRPr="001A3E8D">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1A3E8D">
            <w:pPr>
              <w:pStyle w:val="TAC"/>
              <w:rPr>
                <w:lang w:eastAsia="zh-CN"/>
              </w:rPr>
            </w:pPr>
            <w:r w:rsidRPr="001A3E8D">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1A3E8D">
            <w:pPr>
              <w:pStyle w:val="TAC"/>
              <w:rPr>
                <w:lang w:eastAsia="zh-CN"/>
              </w:rPr>
            </w:pPr>
            <w:r w:rsidRPr="001A3E8D">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1A3E8D">
            <w:pPr>
              <w:pStyle w:val="TAC"/>
              <w:rPr>
                <w:lang w:eastAsia="zh-CN"/>
              </w:rPr>
            </w:pPr>
            <w:r w:rsidRPr="001A3E8D">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1A3E8D">
            <w:pPr>
              <w:pStyle w:val="TAC"/>
              <w:rPr>
                <w:lang w:eastAsia="zh-CN"/>
              </w:rPr>
            </w:pPr>
            <w:r w:rsidRPr="001A3E8D">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1A3E8D">
            <w:pPr>
              <w:pStyle w:val="TAC"/>
              <w:rPr>
                <w:lang w:eastAsia="zh-CN"/>
              </w:rPr>
            </w:pPr>
            <w:r w:rsidRPr="001A3E8D">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1A3E8D">
            <w:pPr>
              <w:pStyle w:val="TAC"/>
              <w:rPr>
                <w:lang w:eastAsia="zh-CN"/>
              </w:rPr>
            </w:pPr>
            <w:r w:rsidRPr="001A3E8D">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1A3E8D">
            <w:pPr>
              <w:pStyle w:val="TAC"/>
              <w:rPr>
                <w:lang w:eastAsia="zh-CN"/>
              </w:rPr>
            </w:pPr>
            <w:r w:rsidRPr="001A3E8D">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1A3E8D">
            <w:pPr>
              <w:pStyle w:val="TAC"/>
              <w:rPr>
                <w:lang w:eastAsia="zh-CN"/>
              </w:rPr>
            </w:pPr>
            <w:r w:rsidRPr="001A3E8D">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otherwise they shall not be present.</w:t>
      </w:r>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1A3E8D">
      <w:pPr>
        <w:pStyle w:val="Heading3"/>
      </w:pPr>
      <w:bookmarkStart w:id="5842" w:name="_Toc19717385"/>
      <w:bookmarkStart w:id="5843" w:name="_Toc27490886"/>
      <w:bookmarkStart w:id="5844" w:name="_Toc27557179"/>
      <w:bookmarkStart w:id="5845" w:name="_Toc27724096"/>
      <w:bookmarkStart w:id="5846" w:name="_Toc36031170"/>
      <w:bookmarkStart w:id="5847" w:name="_Toc36043090"/>
      <w:bookmarkStart w:id="5848" w:name="_Toc36814415"/>
      <w:bookmarkStart w:id="5849" w:name="_Toc44689273"/>
      <w:bookmarkStart w:id="5850" w:name="_Toc44924027"/>
      <w:bookmarkStart w:id="5851" w:name="_Toc51860997"/>
      <w:bookmarkStart w:id="5852" w:name="_Toc57930768"/>
      <w:bookmarkStart w:id="5853" w:name="_Toc57931398"/>
      <w:bookmarkStart w:id="5854" w:name="_Toc98235953"/>
      <w:r w:rsidRPr="00441CD0">
        <w:t>8.</w:t>
      </w:r>
      <w:r w:rsidRPr="00441CD0">
        <w:rPr>
          <w:lang w:val="en-US"/>
        </w:rPr>
        <w:t>2.40</w:t>
      </w:r>
      <w:r w:rsidRPr="00441CD0">
        <w:tab/>
        <w:t>Measurement Method</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1A3E8D">
            <w:pPr>
              <w:pStyle w:val="TAC"/>
              <w:rPr>
                <w:lang w:eastAsia="zh-CN"/>
              </w:rPr>
            </w:pPr>
            <w:r w:rsidRPr="001A3E8D">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1A3E8D">
      <w:pPr>
        <w:rPr>
          <w:noProof/>
        </w:rPr>
      </w:pPr>
      <w:r w:rsidRPr="001A3E8D">
        <w:t>At least one bit shall be set to "1". Several bits may be set to "1".</w:t>
      </w:r>
    </w:p>
    <w:p w14:paraId="1778440A" w14:textId="77777777" w:rsidR="00EE5860" w:rsidRPr="00441CD0" w:rsidRDefault="00EE5860" w:rsidP="001A3E8D">
      <w:pPr>
        <w:pStyle w:val="Heading3"/>
      </w:pPr>
      <w:bookmarkStart w:id="5855" w:name="_Toc19717386"/>
      <w:bookmarkStart w:id="5856" w:name="_Toc27490887"/>
      <w:bookmarkStart w:id="5857" w:name="_Toc27557180"/>
      <w:bookmarkStart w:id="5858" w:name="_Toc27724097"/>
      <w:bookmarkStart w:id="5859" w:name="_Toc36031171"/>
      <w:bookmarkStart w:id="5860" w:name="_Toc36043091"/>
      <w:bookmarkStart w:id="5861" w:name="_Toc36814416"/>
      <w:bookmarkStart w:id="5862" w:name="_Toc44689274"/>
      <w:bookmarkStart w:id="5863" w:name="_Toc44924028"/>
      <w:bookmarkStart w:id="5864" w:name="_Toc51860998"/>
      <w:bookmarkStart w:id="5865" w:name="_Toc57930769"/>
      <w:bookmarkStart w:id="5866" w:name="_Toc57931399"/>
      <w:bookmarkStart w:id="5867" w:name="_Toc98235954"/>
      <w:r w:rsidRPr="00441CD0">
        <w:t>8.</w:t>
      </w:r>
      <w:r w:rsidRPr="00441CD0">
        <w:rPr>
          <w:lang w:val="en-US"/>
        </w:rPr>
        <w:t>2.41</w:t>
      </w:r>
      <w:r w:rsidRPr="00441CD0">
        <w:tab/>
        <w:t>Usage Report Trigger</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6011A3BE"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w:t>
      </w:r>
      <w:r w:rsidR="00981985">
        <w:rPr>
          <w:noProof/>
        </w:rPr>
        <w:t>3GPP 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1A3E8D">
      <w:pPr>
        <w:pStyle w:val="Heading3"/>
      </w:pPr>
      <w:bookmarkStart w:id="5868" w:name="_Toc19717387"/>
      <w:bookmarkStart w:id="5869" w:name="_Toc27490888"/>
      <w:bookmarkStart w:id="5870" w:name="_Toc27557181"/>
      <w:bookmarkStart w:id="5871" w:name="_Toc27724098"/>
      <w:bookmarkStart w:id="5872" w:name="_Toc36031172"/>
      <w:bookmarkStart w:id="5873" w:name="_Toc36043092"/>
      <w:bookmarkStart w:id="5874" w:name="_Toc36814417"/>
      <w:bookmarkStart w:id="5875" w:name="_Toc44689275"/>
      <w:bookmarkStart w:id="5876" w:name="_Toc44924029"/>
      <w:bookmarkStart w:id="5877" w:name="_Toc51860999"/>
      <w:bookmarkStart w:id="5878" w:name="_Toc57930770"/>
      <w:bookmarkStart w:id="5879" w:name="_Toc57931400"/>
      <w:bookmarkStart w:id="5880" w:name="_Toc98235955"/>
      <w:r w:rsidRPr="00441CD0">
        <w:t>8.</w:t>
      </w:r>
      <w:r w:rsidRPr="00441CD0">
        <w:rPr>
          <w:lang w:val="en-US"/>
        </w:rPr>
        <w:t>2.42</w:t>
      </w:r>
      <w:r w:rsidRPr="00441CD0">
        <w:tab/>
        <w:t>Measurement Period</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1A3E8D">
      <w:pPr>
        <w:pStyle w:val="Heading3"/>
      </w:pPr>
      <w:bookmarkStart w:id="5881" w:name="_Toc19717388"/>
      <w:bookmarkStart w:id="5882" w:name="_Toc27490889"/>
      <w:bookmarkStart w:id="5883" w:name="_Toc27557182"/>
      <w:bookmarkStart w:id="5884" w:name="_Toc27724099"/>
      <w:bookmarkStart w:id="5885" w:name="_Toc36031173"/>
      <w:bookmarkStart w:id="5886" w:name="_Toc36043093"/>
      <w:bookmarkStart w:id="5887" w:name="_Toc36814418"/>
      <w:bookmarkStart w:id="5888" w:name="_Toc44689276"/>
      <w:bookmarkStart w:id="5889" w:name="_Toc44924030"/>
      <w:bookmarkStart w:id="5890" w:name="_Toc51861000"/>
      <w:bookmarkStart w:id="5891" w:name="_Toc57930771"/>
      <w:bookmarkStart w:id="5892" w:name="_Toc57931401"/>
      <w:bookmarkStart w:id="5893" w:name="_Toc98235956"/>
      <w:r w:rsidRPr="00441CD0">
        <w:t>8.</w:t>
      </w:r>
      <w:r w:rsidRPr="00441CD0">
        <w:rPr>
          <w:lang w:val="en-US"/>
        </w:rPr>
        <w:t>2.43</w:t>
      </w:r>
      <w:r w:rsidRPr="00441CD0">
        <w:tab/>
        <w:t>Fully qualified PDN Connection Set Identifier (FQ-CSID)</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1D23514E" w14:textId="547225CF" w:rsidR="00F00016" w:rsidRDefault="00F00016" w:rsidP="00F00016">
      <w:r>
        <w:t>A fully qualified PDN Connection Set Identifier (FQ-CSID) identifies a set of PDN connections belonging to an arbitrary number of UEs on a SGW-C, PGW-C, SGW-U and PGW-U, or a set of PDU sessions belonging to an arbitrary number of UEs on a SMF or UPF. The FQ-CSID is supported on the Sxa, Sxb and N4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894" w:name="_Toc19717389"/>
      <w:bookmarkStart w:id="5895" w:name="_Toc27490890"/>
      <w:bookmarkStart w:id="5896" w:name="_Toc27557183"/>
      <w:bookmarkStart w:id="5897" w:name="_Toc27724100"/>
      <w:bookmarkStart w:id="5898" w:name="_Toc36031174"/>
      <w:bookmarkStart w:id="5899" w:name="_Toc36043094"/>
      <w:bookmarkStart w:id="5900" w:name="_Toc36814419"/>
      <w:bookmarkStart w:id="5901" w:name="_Toc44689277"/>
      <w:bookmarkStart w:id="5902" w:name="_Toc44924031"/>
      <w:bookmarkStart w:id="5903" w:name="_Toc51861001"/>
      <w:bookmarkStart w:id="5904" w:name="_Toc57930772"/>
      <w:bookmarkStart w:id="5905"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00D3840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w:t>
      </w:r>
      <w:r w:rsidR="00F00016">
        <w:t xml:space="preserve">, </w:t>
      </w:r>
      <w:r>
        <w:t>TWAN</w:t>
      </w:r>
      <w:r w:rsidR="00F00016" w:rsidRPr="00F00016">
        <w:t xml:space="preserve"> </w:t>
      </w:r>
      <w:r w:rsidR="00F00016">
        <w:t>, SMF or UPF</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p>
    <w:p w14:paraId="5CF55D0B" w14:textId="6C4C8B3C"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p>
    <w:p w14:paraId="7334738B" w14:textId="5430F924" w:rsidR="00F00016" w:rsidRDefault="00CA38EF" w:rsidP="00CA38EF">
      <w:r w:rsidRPr="00441CD0">
        <w:t xml:space="preserve">The node that creates the FQ-CSID (i.e. SGW-C for SGW-C FQ-CSID, </w:t>
      </w:r>
      <w:r w:rsidR="008C0F6E">
        <w:t>PGW-C or SMF</w:t>
      </w:r>
      <w:r w:rsidRPr="00441CD0">
        <w:t xml:space="preserve"> for PGW-C</w:t>
      </w:r>
      <w:r w:rsidR="008C0F6E">
        <w:t>/SMF</w:t>
      </w:r>
      <w:r w:rsidRPr="00441CD0">
        <w:t xml:space="preserve"> FQ</w:t>
      </w:r>
      <w:r w:rsidRPr="00441CD0">
        <w:noBreakHyphen/>
        <w:t>CSID and PGW-U</w:t>
      </w:r>
      <w:r>
        <w:t xml:space="preserve"> or SGW-U</w:t>
      </w:r>
      <w:r w:rsidR="008C0F6E">
        <w:t xml:space="preserve"> or UPF</w:t>
      </w:r>
      <w:r w:rsidRPr="00441CD0">
        <w:t xml:space="preserve"> for PGW-U</w:t>
      </w:r>
      <w:r>
        <w:t>/SGW-U</w:t>
      </w:r>
      <w:r w:rsidR="008C0F6E">
        <w:t>/UPF</w:t>
      </w:r>
      <w:r w:rsidRPr="00441CD0">
        <w:t xml:space="preserve"> FQ</w:t>
      </w:r>
      <w:r w:rsidRPr="00441CD0">
        <w:noBreakHyphen/>
        <w:t>CSID) needs to ensure that the Node-ID is globally unique and the CSID value is unique within that node.</w:t>
      </w:r>
    </w:p>
    <w:p w14:paraId="3D9D162D" w14:textId="6B7FCDAB" w:rsidR="00415C19" w:rsidRPr="00441CD0" w:rsidRDefault="00CA38EF" w:rsidP="00CA38EF">
      <w:r>
        <w:t>The Node Type field in bits 1 to 4 of octet (q+2) shall be encoded as defined in Table</w:t>
      </w:r>
      <w:r w:rsidR="00FE6632">
        <w:t> </w:t>
      </w:r>
      <w:r>
        <w:t xml:space="preserve">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1A3E8D">
      <w:pPr>
        <w:pStyle w:val="Heading3"/>
      </w:pPr>
      <w:bookmarkStart w:id="5906" w:name="_Toc98235957"/>
      <w:r w:rsidRPr="00441CD0">
        <w:t>8.</w:t>
      </w:r>
      <w:r w:rsidRPr="00441CD0">
        <w:rPr>
          <w:lang w:val="en-US"/>
        </w:rPr>
        <w:t>2.44</w:t>
      </w:r>
      <w:r w:rsidRPr="00441CD0">
        <w:tab/>
        <w:t>Volume Measurement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5241C90D" w14:textId="21020D56"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FE6632">
        <w:rPr>
          <w:lang w:eastAsia="ja-JP"/>
        </w:rPr>
        <w:t>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bookmarkStart w:id="5907" w:name="_PERM_MCCTEMPBM_CRPT05021185___5"/>
            <w:bookmarkEnd w:id="5907"/>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1A3E8D">
            <w:pPr>
              <w:pStyle w:val="TAC"/>
              <w:rPr>
                <w:lang w:eastAsia="zh-CN"/>
              </w:rPr>
            </w:pPr>
            <w:r w:rsidRPr="001A3E8D">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1A3E8D">
            <w:pPr>
              <w:pStyle w:val="TAC"/>
              <w:rPr>
                <w:lang w:eastAsia="zh-CN"/>
              </w:rPr>
            </w:pPr>
            <w:r w:rsidRPr="001A3E8D">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1A3E8D">
            <w:pPr>
              <w:pStyle w:val="TAC"/>
              <w:rPr>
                <w:lang w:eastAsia="zh-CN"/>
              </w:rPr>
            </w:pPr>
            <w:r w:rsidRPr="001A3E8D">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1A3E8D">
            <w:pPr>
              <w:pStyle w:val="TAC"/>
              <w:rPr>
                <w:lang w:eastAsia="zh-CN"/>
              </w:rPr>
            </w:pPr>
            <w:r w:rsidRPr="001A3E8D">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1A3E8D">
            <w:pPr>
              <w:pStyle w:val="TAC"/>
            </w:pPr>
            <w:r w:rsidRPr="001A3E8D">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1A3E8D">
            <w:pPr>
              <w:pStyle w:val="TAC"/>
            </w:pPr>
            <w:r w:rsidRPr="001A3E8D">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1A3E8D">
            <w:pPr>
              <w:pStyle w:val="TAC"/>
            </w:pPr>
            <w:r w:rsidRPr="001A3E8D">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1A3E8D">
      <w:pPr>
        <w:pStyle w:val="Heading3"/>
      </w:pPr>
      <w:bookmarkStart w:id="5908" w:name="_Toc19717390"/>
      <w:bookmarkStart w:id="5909" w:name="_Toc27490891"/>
      <w:bookmarkStart w:id="5910" w:name="_Toc27557184"/>
      <w:bookmarkStart w:id="5911" w:name="_Toc27724101"/>
      <w:bookmarkStart w:id="5912" w:name="_Toc36031175"/>
      <w:bookmarkStart w:id="5913" w:name="_Toc36043095"/>
      <w:bookmarkStart w:id="5914" w:name="_Toc36814420"/>
      <w:bookmarkStart w:id="5915" w:name="_Toc44689278"/>
      <w:bookmarkStart w:id="5916" w:name="_Toc44924032"/>
      <w:bookmarkStart w:id="5917" w:name="_Toc51861002"/>
      <w:bookmarkStart w:id="5918" w:name="_Toc57930773"/>
      <w:bookmarkStart w:id="5919" w:name="_Toc57931403"/>
      <w:bookmarkStart w:id="5920" w:name="_Toc98235958"/>
      <w:r w:rsidRPr="00441CD0">
        <w:t>8.</w:t>
      </w:r>
      <w:r w:rsidRPr="00441CD0">
        <w:rPr>
          <w:lang w:val="en-US"/>
        </w:rPr>
        <w:t>2.45</w:t>
      </w:r>
      <w:r w:rsidRPr="00441CD0">
        <w:tab/>
        <w:t>Duration Measurement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1A3E8D">
      <w:pPr>
        <w:pStyle w:val="Heading3"/>
      </w:pPr>
      <w:bookmarkStart w:id="5921" w:name="_Toc19717391"/>
      <w:bookmarkStart w:id="5922" w:name="_Toc27490892"/>
      <w:bookmarkStart w:id="5923" w:name="_Toc27557185"/>
      <w:bookmarkStart w:id="5924" w:name="_Toc27724102"/>
      <w:bookmarkStart w:id="5925" w:name="_Toc36031176"/>
      <w:bookmarkStart w:id="5926" w:name="_Toc36043096"/>
      <w:bookmarkStart w:id="5927" w:name="_Toc36814421"/>
      <w:bookmarkStart w:id="5928" w:name="_Toc44689279"/>
      <w:bookmarkStart w:id="5929" w:name="_Toc44924033"/>
      <w:bookmarkStart w:id="5930" w:name="_Toc51861003"/>
      <w:bookmarkStart w:id="5931" w:name="_Toc57930774"/>
      <w:bookmarkStart w:id="5932" w:name="_Toc57931404"/>
      <w:bookmarkStart w:id="5933" w:name="_Toc98235959"/>
      <w:r w:rsidRPr="00441CD0">
        <w:t>8.</w:t>
      </w:r>
      <w:r w:rsidRPr="00441CD0">
        <w:rPr>
          <w:lang w:val="en-US"/>
        </w:rPr>
        <w:t>2.46</w:t>
      </w:r>
      <w:r w:rsidRPr="00441CD0">
        <w:tab/>
        <w:t>Time of First Packet</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1A3E8D">
      <w:pPr>
        <w:pStyle w:val="Heading3"/>
      </w:pPr>
      <w:bookmarkStart w:id="5934" w:name="_Toc19717392"/>
      <w:bookmarkStart w:id="5935" w:name="_Toc27490893"/>
      <w:bookmarkStart w:id="5936" w:name="_Toc27557186"/>
      <w:bookmarkStart w:id="5937" w:name="_Toc27724103"/>
      <w:bookmarkStart w:id="5938" w:name="_Toc36031177"/>
      <w:bookmarkStart w:id="5939" w:name="_Toc36043097"/>
      <w:bookmarkStart w:id="5940" w:name="_Toc36814422"/>
      <w:bookmarkStart w:id="5941" w:name="_Toc44689280"/>
      <w:bookmarkStart w:id="5942" w:name="_Toc44924034"/>
      <w:bookmarkStart w:id="5943" w:name="_Toc51861004"/>
      <w:bookmarkStart w:id="5944" w:name="_Toc57930775"/>
      <w:bookmarkStart w:id="5945" w:name="_Toc57931405"/>
      <w:bookmarkStart w:id="5946" w:name="_Toc98235960"/>
      <w:r w:rsidRPr="00441CD0">
        <w:t>8.</w:t>
      </w:r>
      <w:r w:rsidRPr="00441CD0">
        <w:rPr>
          <w:lang w:val="en-US"/>
        </w:rPr>
        <w:t>2.47</w:t>
      </w:r>
      <w:r w:rsidRPr="00441CD0">
        <w:tab/>
        <w:t>Time of Last Packet</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1A3E8D">
      <w:pPr>
        <w:pStyle w:val="Heading3"/>
      </w:pPr>
      <w:bookmarkStart w:id="5947" w:name="_Toc19717393"/>
      <w:bookmarkStart w:id="5948" w:name="_Toc27490894"/>
      <w:bookmarkStart w:id="5949" w:name="_Toc27557187"/>
      <w:bookmarkStart w:id="5950" w:name="_Toc27724104"/>
      <w:bookmarkStart w:id="5951" w:name="_Toc36031178"/>
      <w:bookmarkStart w:id="5952" w:name="_Toc36043098"/>
      <w:bookmarkStart w:id="5953" w:name="_Toc36814423"/>
      <w:bookmarkStart w:id="5954" w:name="_Toc44689281"/>
      <w:bookmarkStart w:id="5955" w:name="_Toc44924035"/>
      <w:bookmarkStart w:id="5956" w:name="_Toc51861005"/>
      <w:bookmarkStart w:id="5957" w:name="_Toc57930776"/>
      <w:bookmarkStart w:id="5958" w:name="_Toc57931406"/>
      <w:bookmarkStart w:id="5959" w:name="_Toc98235961"/>
      <w:r w:rsidRPr="00441CD0">
        <w:t>8.</w:t>
      </w:r>
      <w:r w:rsidRPr="00441CD0">
        <w:rPr>
          <w:lang w:val="en-US"/>
        </w:rPr>
        <w:t>2.48</w:t>
      </w:r>
      <w:r w:rsidRPr="00441CD0">
        <w:tab/>
        <w:t>Quota Holding Time</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1A3E8D">
      <w:pPr>
        <w:pStyle w:val="Heading3"/>
      </w:pPr>
      <w:bookmarkStart w:id="5960" w:name="_Toc19717394"/>
      <w:bookmarkStart w:id="5961" w:name="_Toc27490895"/>
      <w:bookmarkStart w:id="5962" w:name="_Toc27557188"/>
      <w:bookmarkStart w:id="5963" w:name="_Toc27724105"/>
      <w:bookmarkStart w:id="5964" w:name="_Toc36031179"/>
      <w:bookmarkStart w:id="5965" w:name="_Toc36043099"/>
      <w:bookmarkStart w:id="5966" w:name="_Toc36814424"/>
      <w:bookmarkStart w:id="5967" w:name="_Toc44689282"/>
      <w:bookmarkStart w:id="5968" w:name="_Toc44924036"/>
      <w:bookmarkStart w:id="5969" w:name="_Toc51861006"/>
      <w:bookmarkStart w:id="5970" w:name="_Toc57930777"/>
      <w:bookmarkStart w:id="5971" w:name="_Toc57931407"/>
      <w:bookmarkStart w:id="5972" w:name="_Toc98235962"/>
      <w:r w:rsidRPr="00441CD0">
        <w:t>8.</w:t>
      </w:r>
      <w:r w:rsidRPr="00441CD0">
        <w:rPr>
          <w:lang w:val="en-US"/>
        </w:rPr>
        <w:t>2.49</w:t>
      </w:r>
      <w:r w:rsidRPr="00441CD0">
        <w:tab/>
        <w:t>Dropped DL Traffic Threshold</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1A3E8D">
            <w:pPr>
              <w:pStyle w:val="TAC"/>
              <w:rPr>
                <w:lang w:eastAsia="zh-CN"/>
              </w:rPr>
            </w:pPr>
            <w:r w:rsidRPr="001A3E8D">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1A3E8D">
            <w:pPr>
              <w:pStyle w:val="TAC"/>
              <w:rPr>
                <w:lang w:eastAsia="zh-CN"/>
              </w:rPr>
            </w:pPr>
            <w:r w:rsidRPr="001A3E8D">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1A3E8D">
            <w:pPr>
              <w:pStyle w:val="TAC"/>
            </w:pPr>
            <w:r w:rsidRPr="001A3E8D">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4F866DB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1A3E8D">
      <w:pPr>
        <w:pStyle w:val="Heading3"/>
      </w:pPr>
      <w:bookmarkStart w:id="5973" w:name="_Toc19717395"/>
      <w:bookmarkStart w:id="5974" w:name="_Toc27490896"/>
      <w:bookmarkStart w:id="5975" w:name="_Toc27557189"/>
      <w:bookmarkStart w:id="5976" w:name="_Toc27724106"/>
      <w:bookmarkStart w:id="5977" w:name="_Toc36031180"/>
      <w:bookmarkStart w:id="5978" w:name="_Toc36043100"/>
      <w:bookmarkStart w:id="5979" w:name="_Toc36814425"/>
      <w:bookmarkStart w:id="5980" w:name="_Toc44689283"/>
      <w:bookmarkStart w:id="5981" w:name="_Toc44924037"/>
      <w:bookmarkStart w:id="5982" w:name="_Toc51861007"/>
      <w:bookmarkStart w:id="5983" w:name="_Toc57930778"/>
      <w:bookmarkStart w:id="5984" w:name="_Toc57931408"/>
      <w:bookmarkStart w:id="5985" w:name="_Toc98235963"/>
      <w:r w:rsidRPr="00441CD0">
        <w:t>8.</w:t>
      </w:r>
      <w:r w:rsidRPr="00441CD0">
        <w:rPr>
          <w:lang w:val="en-US"/>
        </w:rPr>
        <w:t>2.50</w:t>
      </w:r>
      <w:r w:rsidRPr="00441CD0">
        <w:tab/>
        <w:t>Volume Quota</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1A3E8D">
            <w:pPr>
              <w:pStyle w:val="TAC"/>
              <w:rPr>
                <w:lang w:eastAsia="zh-CN"/>
              </w:rPr>
            </w:pPr>
            <w:r w:rsidRPr="001A3E8D">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1A3E8D">
            <w:pPr>
              <w:pStyle w:val="TAC"/>
              <w:rPr>
                <w:lang w:eastAsia="zh-CN"/>
              </w:rPr>
            </w:pPr>
            <w:r w:rsidRPr="001A3E8D">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1A3E8D">
            <w:pPr>
              <w:pStyle w:val="TAC"/>
              <w:rPr>
                <w:lang w:eastAsia="zh-CN"/>
              </w:rPr>
            </w:pPr>
            <w:r w:rsidRPr="001A3E8D">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1A3E8D">
      <w:pPr>
        <w:pStyle w:val="Heading3"/>
      </w:pPr>
      <w:bookmarkStart w:id="5986" w:name="_Toc19717396"/>
      <w:bookmarkStart w:id="5987" w:name="_Toc27490897"/>
      <w:bookmarkStart w:id="5988" w:name="_Toc27557190"/>
      <w:bookmarkStart w:id="5989" w:name="_Toc27724107"/>
      <w:bookmarkStart w:id="5990" w:name="_Toc36031181"/>
      <w:bookmarkStart w:id="5991" w:name="_Toc36043101"/>
      <w:bookmarkStart w:id="5992" w:name="_Toc36814426"/>
      <w:bookmarkStart w:id="5993" w:name="_Toc44689284"/>
      <w:bookmarkStart w:id="5994" w:name="_Toc44924038"/>
      <w:bookmarkStart w:id="5995" w:name="_Toc51861008"/>
      <w:bookmarkStart w:id="5996" w:name="_Toc57930779"/>
      <w:bookmarkStart w:id="5997" w:name="_Toc57931409"/>
      <w:bookmarkStart w:id="5998" w:name="_Toc98235964"/>
      <w:r w:rsidRPr="00441CD0">
        <w:t>8.</w:t>
      </w:r>
      <w:r w:rsidRPr="00441CD0">
        <w:rPr>
          <w:lang w:val="en-US"/>
        </w:rPr>
        <w:t>2.51</w:t>
      </w:r>
      <w:r w:rsidRPr="00441CD0">
        <w:tab/>
        <w:t>Time Quota</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1A3E8D">
      <w:pPr>
        <w:pStyle w:val="Heading3"/>
      </w:pPr>
      <w:bookmarkStart w:id="5999" w:name="_Toc19717397"/>
      <w:bookmarkStart w:id="6000" w:name="_Toc27490898"/>
      <w:bookmarkStart w:id="6001" w:name="_Toc27557191"/>
      <w:bookmarkStart w:id="6002" w:name="_Toc27724108"/>
      <w:bookmarkStart w:id="6003" w:name="_Toc36031182"/>
      <w:bookmarkStart w:id="6004" w:name="_Toc36043102"/>
      <w:bookmarkStart w:id="6005" w:name="_Toc36814427"/>
      <w:bookmarkStart w:id="6006" w:name="_Toc44689285"/>
      <w:bookmarkStart w:id="6007" w:name="_Toc44924039"/>
      <w:bookmarkStart w:id="6008" w:name="_Toc51861009"/>
      <w:bookmarkStart w:id="6009" w:name="_Toc57930780"/>
      <w:bookmarkStart w:id="6010" w:name="_Toc57931410"/>
      <w:bookmarkStart w:id="6011" w:name="_Toc98235965"/>
      <w:r w:rsidRPr="00441CD0">
        <w:t>8.</w:t>
      </w:r>
      <w:r w:rsidRPr="00441CD0">
        <w:rPr>
          <w:lang w:val="en-US"/>
        </w:rPr>
        <w:t>2.52</w:t>
      </w:r>
      <w:r w:rsidRPr="00441CD0">
        <w:tab/>
        <w:t>Start Time</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1A3E8D">
      <w:pPr>
        <w:pStyle w:val="Heading3"/>
      </w:pPr>
      <w:bookmarkStart w:id="6012" w:name="_Toc19717398"/>
      <w:bookmarkStart w:id="6013" w:name="_Toc27490899"/>
      <w:bookmarkStart w:id="6014" w:name="_Toc27557192"/>
      <w:bookmarkStart w:id="6015" w:name="_Toc27724109"/>
      <w:bookmarkStart w:id="6016" w:name="_Toc36031183"/>
      <w:bookmarkStart w:id="6017" w:name="_Toc36043103"/>
      <w:bookmarkStart w:id="6018" w:name="_Toc36814428"/>
      <w:bookmarkStart w:id="6019" w:name="_Toc44689286"/>
      <w:bookmarkStart w:id="6020" w:name="_Toc44924040"/>
      <w:bookmarkStart w:id="6021" w:name="_Toc51861010"/>
      <w:bookmarkStart w:id="6022" w:name="_Toc57930781"/>
      <w:bookmarkStart w:id="6023" w:name="_Toc57931411"/>
      <w:bookmarkStart w:id="6024" w:name="_Toc98235966"/>
      <w:r w:rsidRPr="00441CD0">
        <w:t>8.</w:t>
      </w:r>
      <w:r w:rsidRPr="00441CD0">
        <w:rPr>
          <w:lang w:val="en-US"/>
        </w:rPr>
        <w:t>2.53</w:t>
      </w:r>
      <w:r w:rsidRPr="00441CD0">
        <w:tab/>
        <w:t>End Time</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1A3E8D">
      <w:pPr>
        <w:pStyle w:val="Heading3"/>
      </w:pPr>
      <w:bookmarkStart w:id="6025" w:name="_Toc19717399"/>
      <w:bookmarkStart w:id="6026" w:name="_Toc27490900"/>
      <w:bookmarkStart w:id="6027" w:name="_Toc27557193"/>
      <w:bookmarkStart w:id="6028" w:name="_Toc27724110"/>
      <w:bookmarkStart w:id="6029" w:name="_Toc36031184"/>
      <w:bookmarkStart w:id="6030" w:name="_Toc36043104"/>
      <w:bookmarkStart w:id="6031" w:name="_Toc36814429"/>
      <w:bookmarkStart w:id="6032" w:name="_Toc44689287"/>
      <w:bookmarkStart w:id="6033" w:name="_Toc44924041"/>
      <w:bookmarkStart w:id="6034" w:name="_Toc51861011"/>
      <w:bookmarkStart w:id="6035" w:name="_Toc57930782"/>
      <w:bookmarkStart w:id="6036" w:name="_Toc57931412"/>
      <w:bookmarkStart w:id="6037" w:name="_Toc98235967"/>
      <w:r w:rsidRPr="00441CD0">
        <w:t>8.2.54</w:t>
      </w:r>
      <w:r w:rsidRPr="00441CD0">
        <w:tab/>
        <w:t>URR ID</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1A3E8D">
      <w:pPr>
        <w:pStyle w:val="Heading3"/>
      </w:pPr>
      <w:bookmarkStart w:id="6038" w:name="_Toc19717400"/>
      <w:bookmarkStart w:id="6039" w:name="_Toc27490901"/>
      <w:bookmarkStart w:id="6040" w:name="_Toc27557194"/>
      <w:bookmarkStart w:id="6041" w:name="_Toc27724111"/>
      <w:bookmarkStart w:id="6042" w:name="_Toc36031185"/>
      <w:bookmarkStart w:id="6043" w:name="_Toc36043105"/>
      <w:bookmarkStart w:id="6044" w:name="_Toc36814430"/>
      <w:bookmarkStart w:id="6045" w:name="_Toc44689288"/>
      <w:bookmarkStart w:id="6046" w:name="_Toc44924042"/>
      <w:bookmarkStart w:id="6047" w:name="_Toc51861012"/>
      <w:bookmarkStart w:id="6048" w:name="_Toc57930783"/>
      <w:bookmarkStart w:id="6049" w:name="_Toc57931413"/>
      <w:bookmarkStart w:id="6050" w:name="_Toc98235968"/>
      <w:r w:rsidRPr="00441CD0">
        <w:t>8.2.55</w:t>
      </w:r>
      <w:r w:rsidRPr="00441CD0">
        <w:tab/>
        <w:t>Linked URR ID IE</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1A3E8D">
      <w:pPr>
        <w:pStyle w:val="Heading3"/>
      </w:pPr>
      <w:bookmarkStart w:id="6051" w:name="_Toc19717401"/>
      <w:bookmarkStart w:id="6052" w:name="_Toc27490902"/>
      <w:bookmarkStart w:id="6053" w:name="_Toc27557195"/>
      <w:bookmarkStart w:id="6054" w:name="_Toc27724112"/>
      <w:bookmarkStart w:id="6055" w:name="_Toc36031186"/>
      <w:bookmarkStart w:id="6056" w:name="_Toc36043106"/>
      <w:bookmarkStart w:id="6057" w:name="_Toc36814431"/>
      <w:bookmarkStart w:id="6058" w:name="_Toc44689289"/>
      <w:bookmarkStart w:id="6059" w:name="_Toc44924043"/>
      <w:bookmarkStart w:id="6060" w:name="_Toc51861013"/>
      <w:bookmarkStart w:id="6061" w:name="_Toc57930784"/>
      <w:bookmarkStart w:id="6062" w:name="_Toc57931414"/>
      <w:bookmarkStart w:id="6063" w:name="_Toc98235969"/>
      <w:r w:rsidRPr="00441CD0">
        <w:t>8.</w:t>
      </w:r>
      <w:r w:rsidRPr="00441CD0">
        <w:rPr>
          <w:lang w:val="en-US"/>
        </w:rPr>
        <w:t>2.56</w:t>
      </w:r>
      <w:r w:rsidRPr="00441CD0">
        <w:tab/>
        <w:t>Outer Header Creation</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1A3E8D">
            <w:pPr>
              <w:pStyle w:val="TAC"/>
              <w:rPr>
                <w:lang w:eastAsia="zh-CN"/>
              </w:rPr>
            </w:pPr>
            <w:r w:rsidRPr="001A3E8D">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1A3E8D">
            <w:pPr>
              <w:pStyle w:val="TAC"/>
              <w:rPr>
                <w:lang w:eastAsia="zh-CN"/>
              </w:rPr>
            </w:pPr>
            <w:r w:rsidRPr="001A3E8D">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1A3E8D">
            <w:pPr>
              <w:pStyle w:val="TAC"/>
              <w:rPr>
                <w:lang w:eastAsia="zh-CN"/>
              </w:rPr>
            </w:pPr>
            <w:r w:rsidRPr="001A3E8D">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1A3E8D">
            <w:pPr>
              <w:pStyle w:val="TAC"/>
              <w:rPr>
                <w:lang w:eastAsia="zh-CN"/>
              </w:rPr>
            </w:pPr>
            <w:r w:rsidRPr="001A3E8D">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1A3E8D">
            <w:pPr>
              <w:pStyle w:val="TAC"/>
              <w:rPr>
                <w:lang w:eastAsia="zh-CN"/>
              </w:rPr>
            </w:pPr>
            <w:r w:rsidRPr="001A3E8D">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1A3E8D">
            <w:pPr>
              <w:pStyle w:val="TAC"/>
              <w:rPr>
                <w:lang w:eastAsia="zh-CN"/>
              </w:rPr>
            </w:pPr>
            <w:r w:rsidRPr="001A3E8D">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1A3E8D">
            <w:pPr>
              <w:pStyle w:val="TAC"/>
              <w:rPr>
                <w:lang w:eastAsia="zh-CN"/>
              </w:rPr>
            </w:pPr>
            <w:r w:rsidRPr="001A3E8D">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431CA9">
        <w:trPr>
          <w:cantSplit/>
        </w:trPr>
        <w:tc>
          <w:tcPr>
            <w:tcW w:w="1968"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555"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555" w:type="dxa"/>
            <w:tcBorders>
              <w:top w:val="single" w:sz="4" w:space="0" w:color="auto"/>
              <w:left w:val="single" w:sz="4" w:space="0" w:color="auto"/>
              <w:bottom w:val="single" w:sz="4" w:space="0" w:color="auto"/>
              <w:right w:val="single" w:sz="4" w:space="0" w:color="auto"/>
            </w:tcBorders>
            <w:hideMark/>
          </w:tcPr>
          <w:p w14:paraId="7F865516" w14:textId="0B5174C5" w:rsidR="00EE5860" w:rsidRPr="00441CD0" w:rsidRDefault="00EE5860" w:rsidP="00781BDC">
            <w:pPr>
              <w:pStyle w:val="TAL"/>
            </w:pPr>
            <w:r w:rsidRPr="00441CD0">
              <w:t>GTP-U/UDP/IPv4 (NOTE</w:t>
            </w:r>
            <w:r w:rsidR="00781BDC">
              <w:t> </w:t>
            </w:r>
            <w:r w:rsidRPr="00441CD0">
              <w:t>1), (NOTE</w:t>
            </w:r>
            <w:r w:rsidR="00781BDC">
              <w:t> </w:t>
            </w:r>
            <w:r w:rsidRPr="00441CD0">
              <w:t>3)</w:t>
            </w:r>
          </w:p>
        </w:tc>
      </w:tr>
      <w:tr w:rsidR="00EE5860" w:rsidRPr="00441CD0" w14:paraId="6C76BAD0"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555" w:type="dxa"/>
            <w:tcBorders>
              <w:top w:val="single" w:sz="4" w:space="0" w:color="auto"/>
              <w:left w:val="single" w:sz="4" w:space="0" w:color="auto"/>
              <w:bottom w:val="single" w:sz="4" w:space="0" w:color="auto"/>
              <w:right w:val="single" w:sz="4" w:space="0" w:color="auto"/>
            </w:tcBorders>
            <w:hideMark/>
          </w:tcPr>
          <w:p w14:paraId="103F6E4A" w14:textId="731BF772" w:rsidR="00EE5860" w:rsidRPr="00441CD0" w:rsidRDefault="00EE5860" w:rsidP="00781BDC">
            <w:pPr>
              <w:pStyle w:val="TAL"/>
            </w:pPr>
            <w:r w:rsidRPr="00441CD0">
              <w:t>GTP-U/UDP/IPv6 (NOTE</w:t>
            </w:r>
            <w:r w:rsidR="00781BDC">
              <w:t> </w:t>
            </w:r>
            <w:r w:rsidRPr="00441CD0">
              <w:t>1), (NOTE</w:t>
            </w:r>
            <w:r w:rsidR="00781BDC">
              <w:t> </w:t>
            </w:r>
            <w:r w:rsidRPr="00441CD0">
              <w:t>3)</w:t>
            </w:r>
          </w:p>
        </w:tc>
      </w:tr>
      <w:tr w:rsidR="00EE5860" w:rsidRPr="00441CD0" w14:paraId="228BAE65"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555" w:type="dxa"/>
            <w:tcBorders>
              <w:top w:val="single" w:sz="4" w:space="0" w:color="auto"/>
              <w:left w:val="single" w:sz="4" w:space="0" w:color="auto"/>
              <w:bottom w:val="single" w:sz="4" w:space="0" w:color="auto"/>
              <w:right w:val="single" w:sz="4" w:space="0" w:color="auto"/>
            </w:tcBorders>
            <w:hideMark/>
          </w:tcPr>
          <w:p w14:paraId="1B5EE534" w14:textId="7B4B8F3F" w:rsidR="00EE5860" w:rsidRPr="00441CD0" w:rsidRDefault="00EE5860" w:rsidP="00781BDC">
            <w:pPr>
              <w:pStyle w:val="TAL"/>
            </w:pPr>
            <w:r w:rsidRPr="00441CD0">
              <w:t>UDP/IPv4 (NOTE</w:t>
            </w:r>
            <w:r w:rsidR="00781BDC">
              <w:t> </w:t>
            </w:r>
            <w:r w:rsidRPr="00441CD0">
              <w:t>2, NOTE</w:t>
            </w:r>
            <w:r w:rsidR="00781BDC">
              <w:t> </w:t>
            </w:r>
            <w:r w:rsidRPr="00441CD0">
              <w:t>5)</w:t>
            </w:r>
          </w:p>
        </w:tc>
      </w:tr>
      <w:tr w:rsidR="00EE5860" w:rsidRPr="00441CD0" w14:paraId="6B8305CC"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555" w:type="dxa"/>
            <w:tcBorders>
              <w:top w:val="single" w:sz="4" w:space="0" w:color="auto"/>
              <w:left w:val="single" w:sz="4" w:space="0" w:color="auto"/>
              <w:bottom w:val="single" w:sz="4" w:space="0" w:color="auto"/>
              <w:right w:val="single" w:sz="4" w:space="0" w:color="auto"/>
            </w:tcBorders>
            <w:hideMark/>
          </w:tcPr>
          <w:p w14:paraId="2988431A" w14:textId="365D700F" w:rsidR="00EE5860" w:rsidRPr="00441CD0" w:rsidRDefault="00EE5860" w:rsidP="00781BDC">
            <w:pPr>
              <w:pStyle w:val="TAL"/>
            </w:pPr>
            <w:r w:rsidRPr="00441CD0">
              <w:t>UDP/IPv6 (NOTE</w:t>
            </w:r>
            <w:r w:rsidR="00781BDC">
              <w:t> </w:t>
            </w:r>
            <w:r w:rsidRPr="00441CD0">
              <w:t>2, NOTE</w:t>
            </w:r>
            <w:r w:rsidR="00781BDC">
              <w:t> </w:t>
            </w:r>
            <w:r w:rsidRPr="00441CD0">
              <w:t>5)</w:t>
            </w:r>
          </w:p>
        </w:tc>
      </w:tr>
      <w:tr w:rsidR="00EE5860" w:rsidRPr="00441CD0" w14:paraId="4DC18628"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555" w:type="dxa"/>
            <w:tcBorders>
              <w:top w:val="single" w:sz="4" w:space="0" w:color="auto"/>
              <w:left w:val="single" w:sz="4" w:space="0" w:color="auto"/>
              <w:bottom w:val="single" w:sz="4" w:space="0" w:color="auto"/>
              <w:right w:val="single" w:sz="4" w:space="0" w:color="auto"/>
            </w:tcBorders>
            <w:hideMark/>
          </w:tcPr>
          <w:p w14:paraId="5028F165" w14:textId="081DB4FD" w:rsidR="00EE5860" w:rsidRPr="00441CD0" w:rsidRDefault="00EE5860" w:rsidP="00781BDC">
            <w:pPr>
              <w:pStyle w:val="TAL"/>
            </w:pPr>
            <w:r w:rsidRPr="00441CD0">
              <w:t>IPv4 (NOTE</w:t>
            </w:r>
            <w:r w:rsidR="00781BDC">
              <w:t> </w:t>
            </w:r>
            <w:r w:rsidRPr="00441CD0">
              <w:t>5)</w:t>
            </w:r>
          </w:p>
        </w:tc>
      </w:tr>
      <w:tr w:rsidR="00EE5860" w:rsidRPr="00441CD0" w14:paraId="35151222"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555" w:type="dxa"/>
            <w:tcBorders>
              <w:top w:val="single" w:sz="4" w:space="0" w:color="auto"/>
              <w:left w:val="single" w:sz="4" w:space="0" w:color="auto"/>
              <w:bottom w:val="single" w:sz="4" w:space="0" w:color="auto"/>
              <w:right w:val="single" w:sz="4" w:space="0" w:color="auto"/>
            </w:tcBorders>
            <w:hideMark/>
          </w:tcPr>
          <w:p w14:paraId="276A5394" w14:textId="76326CD0" w:rsidR="00EE5860" w:rsidRPr="00441CD0" w:rsidRDefault="00EE5860" w:rsidP="00781BDC">
            <w:pPr>
              <w:pStyle w:val="TAL"/>
            </w:pPr>
            <w:r w:rsidRPr="00441CD0">
              <w:t>IPv6 (NOTE</w:t>
            </w:r>
            <w:r w:rsidR="00781BDC">
              <w:t> </w:t>
            </w:r>
            <w:r w:rsidRPr="00441CD0">
              <w:t xml:space="preserve">5) </w:t>
            </w:r>
          </w:p>
        </w:tc>
      </w:tr>
      <w:tr w:rsidR="00EE5860" w:rsidRPr="00441CD0" w14:paraId="347A2F94"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555" w:type="dxa"/>
            <w:tcBorders>
              <w:top w:val="single" w:sz="4" w:space="0" w:color="auto"/>
              <w:left w:val="single" w:sz="4" w:space="0" w:color="auto"/>
              <w:bottom w:val="single" w:sz="4" w:space="0" w:color="auto"/>
              <w:right w:val="single" w:sz="4" w:space="0" w:color="auto"/>
            </w:tcBorders>
            <w:hideMark/>
          </w:tcPr>
          <w:p w14:paraId="42FE651F" w14:textId="1469B60B" w:rsidR="00EE5860" w:rsidRPr="00441CD0" w:rsidRDefault="00EE5860" w:rsidP="00781BDC">
            <w:pPr>
              <w:pStyle w:val="TAL"/>
            </w:pPr>
            <w:r w:rsidRPr="00441CD0">
              <w:t>C-TAG (see NOTE</w:t>
            </w:r>
            <w:r w:rsidR="00781BDC">
              <w:t> </w:t>
            </w:r>
            <w:r w:rsidRPr="00441CD0">
              <w:t>4)</w:t>
            </w:r>
          </w:p>
        </w:tc>
      </w:tr>
      <w:tr w:rsidR="00EE5860" w:rsidRPr="00441CD0" w14:paraId="187C4AB1"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555" w:type="dxa"/>
            <w:tcBorders>
              <w:top w:val="single" w:sz="4" w:space="0" w:color="auto"/>
              <w:left w:val="single" w:sz="4" w:space="0" w:color="auto"/>
              <w:bottom w:val="single" w:sz="4" w:space="0" w:color="auto"/>
              <w:right w:val="single" w:sz="4" w:space="0" w:color="auto"/>
            </w:tcBorders>
            <w:hideMark/>
          </w:tcPr>
          <w:p w14:paraId="20C09E0E" w14:textId="02E1B21C" w:rsidR="00EE5860" w:rsidRPr="00441CD0" w:rsidRDefault="00EE5860" w:rsidP="00781BDC">
            <w:pPr>
              <w:pStyle w:val="TAL"/>
            </w:pPr>
            <w:r w:rsidRPr="00441CD0">
              <w:t>S-TAG (see NOTE</w:t>
            </w:r>
            <w:r w:rsidR="00781BDC">
              <w:t> </w:t>
            </w:r>
            <w:r w:rsidRPr="00441CD0">
              <w:t>4)</w:t>
            </w:r>
          </w:p>
        </w:tc>
      </w:tr>
      <w:tr w:rsidR="00EE5860" w:rsidRPr="00441CD0" w14:paraId="6AC799C7"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555" w:type="dxa"/>
            <w:tcBorders>
              <w:top w:val="single" w:sz="4" w:space="0" w:color="auto"/>
              <w:left w:val="single" w:sz="4" w:space="0" w:color="auto"/>
              <w:bottom w:val="single" w:sz="4" w:space="0" w:color="auto"/>
              <w:right w:val="single" w:sz="4" w:space="0" w:color="auto"/>
            </w:tcBorders>
            <w:hideMark/>
          </w:tcPr>
          <w:p w14:paraId="7EADC0BA" w14:textId="76B7A241" w:rsidR="00EE5860" w:rsidRPr="00441CD0" w:rsidRDefault="00EE5860" w:rsidP="00781BDC">
            <w:pPr>
              <w:pStyle w:val="TAL"/>
            </w:pPr>
            <w:r w:rsidRPr="00441CD0">
              <w:rPr>
                <w:lang w:eastAsia="zh-CN"/>
              </w:rPr>
              <w:t>N19 Indication (NOTE</w:t>
            </w:r>
            <w:r w:rsidR="00781BDC">
              <w:rPr>
                <w:lang w:eastAsia="zh-CN"/>
              </w:rPr>
              <w:t> </w:t>
            </w:r>
            <w:r w:rsidRPr="00441CD0">
              <w:rPr>
                <w:lang w:eastAsia="zh-CN"/>
              </w:rPr>
              <w:t>6)</w:t>
            </w:r>
          </w:p>
        </w:tc>
      </w:tr>
      <w:tr w:rsidR="00EE5860" w:rsidRPr="00441CD0" w14:paraId="3F884402"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555" w:type="dxa"/>
            <w:tcBorders>
              <w:top w:val="single" w:sz="4" w:space="0" w:color="auto"/>
              <w:left w:val="single" w:sz="4" w:space="0" w:color="auto"/>
              <w:bottom w:val="single" w:sz="4" w:space="0" w:color="auto"/>
              <w:right w:val="single" w:sz="4" w:space="0" w:color="auto"/>
            </w:tcBorders>
            <w:hideMark/>
          </w:tcPr>
          <w:p w14:paraId="2A41F607" w14:textId="5B7758D6" w:rsidR="00EE5860" w:rsidRPr="00441CD0" w:rsidRDefault="00EE5860" w:rsidP="00781BDC">
            <w:pPr>
              <w:pStyle w:val="TAL"/>
              <w:rPr>
                <w:lang w:eastAsia="zh-CN"/>
              </w:rPr>
            </w:pPr>
            <w:r w:rsidRPr="00441CD0">
              <w:rPr>
                <w:lang w:eastAsia="zh-CN"/>
              </w:rPr>
              <w:t>N6 Indication (NOTE</w:t>
            </w:r>
            <w:r w:rsidR="00781BDC">
              <w:rPr>
                <w:lang w:eastAsia="zh-CN"/>
              </w:rPr>
              <w:t> </w:t>
            </w:r>
            <w:r w:rsidRPr="00441CD0">
              <w:rPr>
                <w:lang w:eastAsia="zh-CN"/>
              </w:rPr>
              <w:t>6)</w:t>
            </w:r>
          </w:p>
        </w:tc>
      </w:tr>
      <w:tr w:rsidR="00431CA9" w:rsidRPr="00441CD0" w14:paraId="11A21828" w14:textId="77777777" w:rsidTr="00431CA9">
        <w:trPr>
          <w:cantSplit/>
        </w:trPr>
        <w:tc>
          <w:tcPr>
            <w:tcW w:w="1968" w:type="dxa"/>
            <w:tcBorders>
              <w:top w:val="single" w:sz="4" w:space="0" w:color="auto"/>
              <w:left w:val="single" w:sz="4" w:space="0" w:color="auto"/>
              <w:bottom w:val="single" w:sz="4" w:space="0" w:color="auto"/>
              <w:right w:val="single" w:sz="4" w:space="0" w:color="auto"/>
            </w:tcBorders>
          </w:tcPr>
          <w:p w14:paraId="69A47903" w14:textId="2F6F718F" w:rsidR="00431CA9" w:rsidRPr="00441CD0" w:rsidRDefault="00431CA9" w:rsidP="00431CA9">
            <w:pPr>
              <w:pStyle w:val="TAC"/>
            </w:pPr>
            <w:r>
              <w:t>6/3</w:t>
            </w:r>
          </w:p>
        </w:tc>
        <w:tc>
          <w:tcPr>
            <w:tcW w:w="7555" w:type="dxa"/>
            <w:tcBorders>
              <w:top w:val="single" w:sz="4" w:space="0" w:color="auto"/>
              <w:left w:val="single" w:sz="4" w:space="0" w:color="auto"/>
              <w:bottom w:val="single" w:sz="4" w:space="0" w:color="auto"/>
              <w:right w:val="single" w:sz="4" w:space="0" w:color="auto"/>
            </w:tcBorders>
          </w:tcPr>
          <w:p w14:paraId="65C35509" w14:textId="79B8148F" w:rsidR="00431CA9" w:rsidRPr="00441CD0" w:rsidRDefault="00431CA9" w:rsidP="00781BDC">
            <w:pPr>
              <w:pStyle w:val="TAL"/>
              <w:rPr>
                <w:lang w:eastAsia="zh-CN"/>
              </w:rPr>
            </w:pPr>
            <w:r>
              <w:rPr>
                <w:lang w:eastAsia="zh-CN"/>
              </w:rPr>
              <w:t>Low Layer SSM and C-TEID (NOTE</w:t>
            </w:r>
            <w:r w:rsidR="00781BDC">
              <w:rPr>
                <w:lang w:eastAsia="zh-CN"/>
              </w:rPr>
              <w:t> </w:t>
            </w:r>
            <w:r>
              <w:rPr>
                <w:lang w:eastAsia="zh-CN"/>
              </w:rPr>
              <w:t>7)</w:t>
            </w:r>
          </w:p>
        </w:tc>
      </w:tr>
      <w:tr w:rsidR="00EE5860" w:rsidRPr="00441CD0" w14:paraId="65767A9C" w14:textId="77777777" w:rsidTr="00431CA9">
        <w:trPr>
          <w:cantSplit/>
        </w:trPr>
        <w:tc>
          <w:tcPr>
            <w:tcW w:w="9523" w:type="dxa"/>
            <w:gridSpan w:val="2"/>
            <w:tcBorders>
              <w:top w:val="single" w:sz="4" w:space="0" w:color="auto"/>
              <w:left w:val="single" w:sz="4" w:space="0" w:color="auto"/>
              <w:bottom w:val="single" w:sz="4" w:space="0" w:color="auto"/>
              <w:right w:val="single" w:sz="4" w:space="0" w:color="auto"/>
            </w:tcBorders>
            <w:hideMark/>
          </w:tcPr>
          <w:p w14:paraId="69A5D5EB" w14:textId="55524CE2" w:rsidR="00EE5860" w:rsidRPr="00441CD0" w:rsidRDefault="00EE5860" w:rsidP="00BB0E1F">
            <w:pPr>
              <w:pStyle w:val="TAN"/>
              <w:shd w:val="clear" w:color="auto" w:fill="FFFFFF"/>
            </w:pPr>
            <w:r w:rsidRPr="00441CD0">
              <w:t>NOTE</w:t>
            </w:r>
            <w:r w:rsidR="00781BDC">
              <w:t>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5FCD982D" w:rsidR="00EE5860" w:rsidRPr="00441CD0" w:rsidRDefault="00EE5860" w:rsidP="00BB0E1F">
            <w:pPr>
              <w:pStyle w:val="TAN"/>
            </w:pPr>
            <w:r w:rsidRPr="00441CD0">
              <w:t>NOTE</w:t>
            </w:r>
            <w:r w:rsidR="00781BDC">
              <w:t>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4AA2ACA8" w:rsidR="00EE5860" w:rsidRPr="00441CD0" w:rsidRDefault="00EE5860" w:rsidP="00BB0E1F">
            <w:pPr>
              <w:pStyle w:val="TAN"/>
            </w:pPr>
            <w:r w:rsidRPr="00441CD0">
              <w:t>NOTE</w:t>
            </w:r>
            <w:r w:rsidR="00781BDC">
              <w:t> </w:t>
            </w:r>
            <w:r w:rsidRPr="00441CD0">
              <w:t>3:</w:t>
            </w:r>
            <w:r w:rsidRPr="00441CD0">
              <w:tab/>
              <w:t>The SGW-U/I-UPF shall set the GTP-U message type to the value stored during the previous outer header removal.</w:t>
            </w:r>
          </w:p>
          <w:p w14:paraId="1E335BDD" w14:textId="0CAE6C11" w:rsidR="00EE5860" w:rsidRPr="00441CD0" w:rsidRDefault="00EE5860" w:rsidP="00BB0E1F">
            <w:pPr>
              <w:pStyle w:val="TAN"/>
            </w:pPr>
            <w:r w:rsidRPr="00441CD0">
              <w:t>NOTE</w:t>
            </w:r>
            <w:r w:rsidR="00781BDC">
              <w:t>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06526EE0" w:rsidR="00EE5860" w:rsidRPr="00441CD0" w:rsidRDefault="00EE5860" w:rsidP="00BB0E1F">
            <w:pPr>
              <w:pStyle w:val="TAN"/>
            </w:pPr>
            <w:r w:rsidRPr="00441CD0">
              <w:t>NOTE</w:t>
            </w:r>
            <w:r w:rsidR="00781BDC">
              <w:t> </w:t>
            </w:r>
            <w:r w:rsidRPr="00441CD0">
              <w:t>5:</w:t>
            </w:r>
            <w:r w:rsidRPr="00441CD0">
              <w:tab/>
              <w:t>This value may apply e.g. to UL packets sent by a UPF (PDU Session Anchor) over N6, when explicit N6 traffic routing information is provided to the SMF (see clause 5.6.7 of 3GPP TS 23.501 [28]).</w:t>
            </w:r>
            <w:r w:rsidR="00BD6D3F">
              <w:t xml:space="preserve"> The IPv4 or IPv6 address shall correspond to the IP address of the tunnel endpoint in the data network.</w:t>
            </w:r>
          </w:p>
          <w:p w14:paraId="3C2046D4" w14:textId="37702054" w:rsidR="00EE5860" w:rsidRDefault="00EE5860" w:rsidP="00BB0E1F">
            <w:pPr>
              <w:pStyle w:val="TAN"/>
            </w:pPr>
            <w:r w:rsidRPr="00441CD0">
              <w:t>NOTE</w:t>
            </w:r>
            <w:r w:rsidR="00781BDC">
              <w:t> </w:t>
            </w:r>
            <w:r w:rsidRPr="00441CD0">
              <w:t>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p w14:paraId="4F3954C9" w14:textId="15C3EDF4" w:rsidR="00431CA9" w:rsidRPr="00441CD0" w:rsidRDefault="00431CA9" w:rsidP="00781BDC">
            <w:pPr>
              <w:pStyle w:val="TAN"/>
            </w:pPr>
            <w:r w:rsidRPr="000A1449">
              <w:t>NOTE</w:t>
            </w:r>
            <w:r w:rsidR="00781BDC">
              <w:t> </w:t>
            </w:r>
            <w:r w:rsidRPr="000A1449">
              <w:t>7:</w:t>
            </w:r>
            <w:r w:rsidRPr="000A1449">
              <w:tab/>
              <w:t>When the "Low Layer SSM and C-TEID" bit in the Outer Header Creation Description field is set to "1", the MB-UPF shall create a GTP-U header with the C-TEID and set the destination IP address and the source IP address as the IP Multicast Distribution Address and the IP Source Address in the Multicast Transport Information IE, which is the Low Layer SSM allocated to the MBS session.</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1A3E8D">
      <w:pPr>
        <w:pStyle w:val="Heading3"/>
      </w:pPr>
      <w:bookmarkStart w:id="6064" w:name="_Toc19717402"/>
      <w:bookmarkStart w:id="6065" w:name="_Toc27490903"/>
      <w:bookmarkStart w:id="6066" w:name="_Toc27557196"/>
      <w:bookmarkStart w:id="6067" w:name="_Toc27724113"/>
      <w:bookmarkStart w:id="6068" w:name="_Toc36031187"/>
      <w:bookmarkStart w:id="6069" w:name="_Toc36043107"/>
      <w:bookmarkStart w:id="6070" w:name="_Toc36814432"/>
      <w:bookmarkStart w:id="6071" w:name="_Toc44689290"/>
      <w:bookmarkStart w:id="6072" w:name="_Toc44924044"/>
      <w:bookmarkStart w:id="6073" w:name="_Toc51861014"/>
      <w:bookmarkStart w:id="6074" w:name="_Toc57930785"/>
      <w:bookmarkStart w:id="6075" w:name="_Toc57931415"/>
      <w:bookmarkStart w:id="6076" w:name="_Toc98235970"/>
      <w:r w:rsidRPr="00441CD0">
        <w:t>8.2.57</w:t>
      </w:r>
      <w:r w:rsidRPr="00441CD0">
        <w:tab/>
        <w:t>BAR ID</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1A3E8D">
            <w:pPr>
              <w:pStyle w:val="TAC"/>
              <w:rPr>
                <w:lang w:eastAsia="zh-CN"/>
              </w:rPr>
            </w:pPr>
            <w:r w:rsidRPr="001A3E8D">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1A3E8D">
      <w:pPr>
        <w:pStyle w:val="Heading3"/>
      </w:pPr>
      <w:bookmarkStart w:id="6077" w:name="_Toc19717403"/>
      <w:bookmarkStart w:id="6078" w:name="_Toc27490904"/>
      <w:bookmarkStart w:id="6079" w:name="_Toc27557197"/>
      <w:bookmarkStart w:id="6080" w:name="_Toc27724114"/>
      <w:bookmarkStart w:id="6081" w:name="_Toc36031188"/>
      <w:bookmarkStart w:id="6082" w:name="_Toc36043108"/>
      <w:bookmarkStart w:id="6083" w:name="_Toc36814433"/>
      <w:bookmarkStart w:id="6084" w:name="_Toc44689291"/>
      <w:bookmarkStart w:id="6085" w:name="_Toc44924045"/>
      <w:bookmarkStart w:id="6086" w:name="_Toc51861015"/>
      <w:bookmarkStart w:id="6087" w:name="_Toc57930786"/>
      <w:bookmarkStart w:id="6088" w:name="_Toc57931416"/>
      <w:bookmarkStart w:id="6089" w:name="_Toc98235971"/>
      <w:r w:rsidRPr="00441CD0">
        <w:t>8.</w:t>
      </w:r>
      <w:r w:rsidRPr="00441CD0">
        <w:rPr>
          <w:lang w:val="en-US"/>
        </w:rPr>
        <w:t>2.58</w:t>
      </w:r>
      <w:r w:rsidRPr="00441CD0">
        <w:tab/>
        <w:t>CP Function Features</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46E47780" w14:textId="77777777" w:rsidR="00801D44" w:rsidRDefault="00801D44" w:rsidP="00801D44">
      <w:pPr>
        <w:pStyle w:val="TH"/>
      </w:pPr>
      <w:bookmarkStart w:id="6090" w:name="_Toc19717404"/>
      <w:bookmarkStart w:id="6091" w:name="_Toc27490905"/>
      <w:bookmarkStart w:id="6092" w:name="_Toc27557198"/>
      <w:bookmarkStart w:id="6093" w:name="_Toc27724115"/>
      <w:bookmarkStart w:id="6094" w:name="_Toc36031189"/>
      <w:bookmarkStart w:id="6095" w:name="_Toc36043109"/>
      <w:bookmarkStart w:id="6096" w:name="_Toc36814434"/>
      <w:bookmarkStart w:id="6097" w:name="_Toc44689292"/>
      <w:bookmarkStart w:id="6098" w:name="_Toc44924046"/>
      <w:bookmarkStart w:id="6099" w:name="_Toc51861016"/>
      <w:bookmarkStart w:id="6100" w:name="_Toc57930787"/>
      <w:bookmarkStart w:id="6101" w:name="_Toc57931417"/>
      <w:r>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47"/>
        <w:gridCol w:w="1984"/>
        <w:gridCol w:w="1134"/>
        <w:gridCol w:w="4389"/>
      </w:tblGrid>
      <w:tr w:rsidR="00801D44" w14:paraId="1B81D04A"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5C94FEE" w14:textId="77777777" w:rsidR="00801D44" w:rsidRDefault="00801D44">
            <w:pPr>
              <w:pStyle w:val="TAH"/>
              <w:rPr>
                <w:lang w:val="fr-FR"/>
              </w:rPr>
            </w:pPr>
            <w:r>
              <w:rPr>
                <w:lang w:val="fr-FR"/>
              </w:rPr>
              <w:t>Feature Octet / Bit</w:t>
            </w:r>
          </w:p>
        </w:tc>
        <w:tc>
          <w:tcPr>
            <w:tcW w:w="1147" w:type="dxa"/>
            <w:tcBorders>
              <w:top w:val="single" w:sz="4" w:space="0" w:color="auto"/>
              <w:left w:val="single" w:sz="4" w:space="0" w:color="auto"/>
              <w:bottom w:val="single" w:sz="4" w:space="0" w:color="auto"/>
              <w:right w:val="single" w:sz="4" w:space="0" w:color="auto"/>
            </w:tcBorders>
            <w:shd w:val="clear" w:color="auto" w:fill="E0E0E0"/>
            <w:hideMark/>
          </w:tcPr>
          <w:p w14:paraId="570C2803" w14:textId="77777777" w:rsidR="00801D44" w:rsidRDefault="00801D44">
            <w:pPr>
              <w:pStyle w:val="TAH"/>
              <w:rPr>
                <w:lang w:val="fr-FR"/>
              </w:rPr>
            </w:pPr>
            <w:r>
              <w:rPr>
                <w:lang w:val="fr-FR"/>
              </w:rPr>
              <w:t>Feature</w:t>
            </w:r>
          </w:p>
        </w:tc>
        <w:tc>
          <w:tcPr>
            <w:tcW w:w="1984" w:type="dxa"/>
            <w:tcBorders>
              <w:top w:val="single" w:sz="4" w:space="0" w:color="auto"/>
              <w:left w:val="single" w:sz="4" w:space="0" w:color="auto"/>
              <w:bottom w:val="single" w:sz="4" w:space="0" w:color="auto"/>
              <w:right w:val="single" w:sz="4" w:space="0" w:color="auto"/>
            </w:tcBorders>
            <w:shd w:val="clear" w:color="auto" w:fill="E0E0E0"/>
            <w:hideMark/>
          </w:tcPr>
          <w:p w14:paraId="0867F108"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16966FA3"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24458EBE" w14:textId="77777777" w:rsidR="00801D44" w:rsidRDefault="00801D44">
            <w:pPr>
              <w:pStyle w:val="TAH"/>
              <w:rPr>
                <w:lang w:val="fr-FR"/>
              </w:rPr>
            </w:pPr>
            <w:r>
              <w:rPr>
                <w:lang w:val="fr-FR"/>
              </w:rPr>
              <w:t>Description</w:t>
            </w:r>
          </w:p>
        </w:tc>
      </w:tr>
      <w:tr w:rsidR="00801D44" w14:paraId="482555A6"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206260" w14:textId="77777777" w:rsidR="00801D44" w:rsidRDefault="00801D44">
            <w:pPr>
              <w:pStyle w:val="TAC"/>
              <w:rPr>
                <w:lang w:val="fr-FR"/>
              </w:rPr>
            </w:pPr>
            <w:r>
              <w:rPr>
                <w:lang w:val="fr-FR"/>
              </w:rPr>
              <w:t>5/1</w:t>
            </w:r>
          </w:p>
        </w:tc>
        <w:tc>
          <w:tcPr>
            <w:tcW w:w="1147" w:type="dxa"/>
            <w:tcBorders>
              <w:top w:val="single" w:sz="4" w:space="0" w:color="auto"/>
              <w:left w:val="single" w:sz="4" w:space="0" w:color="auto"/>
              <w:bottom w:val="single" w:sz="4" w:space="0" w:color="auto"/>
              <w:right w:val="single" w:sz="4" w:space="0" w:color="auto"/>
            </w:tcBorders>
            <w:hideMark/>
          </w:tcPr>
          <w:p w14:paraId="1B6ADF42" w14:textId="77777777" w:rsidR="00801D44" w:rsidRDefault="00801D44">
            <w:pPr>
              <w:pStyle w:val="TAC"/>
              <w:rPr>
                <w:lang w:val="fr-FR"/>
              </w:rPr>
            </w:pPr>
            <w:r>
              <w:rPr>
                <w:lang w:val="fr-FR"/>
              </w:rPr>
              <w:t>LOAD</w:t>
            </w:r>
          </w:p>
        </w:tc>
        <w:tc>
          <w:tcPr>
            <w:tcW w:w="1984" w:type="dxa"/>
            <w:tcBorders>
              <w:top w:val="single" w:sz="4" w:space="0" w:color="auto"/>
              <w:left w:val="single" w:sz="4" w:space="0" w:color="auto"/>
              <w:bottom w:val="single" w:sz="4" w:space="0" w:color="auto"/>
              <w:right w:val="single" w:sz="4" w:space="0" w:color="auto"/>
            </w:tcBorders>
            <w:hideMark/>
          </w:tcPr>
          <w:p w14:paraId="6E03AD68"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1E20651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5BD31C5D" w14:textId="77777777" w:rsidR="00801D44" w:rsidRDefault="00801D44">
            <w:pPr>
              <w:pStyle w:val="TAL"/>
              <w:rPr>
                <w:lang w:val="x-none"/>
              </w:rPr>
            </w:pPr>
            <w:r>
              <w:rPr>
                <w:lang w:val="fr-FR"/>
              </w:rPr>
              <w:t>Load Control is supported by the CP function.</w:t>
            </w:r>
          </w:p>
          <w:p w14:paraId="4CF40309" w14:textId="77777777" w:rsidR="00801D44" w:rsidRDefault="00801D44">
            <w:pPr>
              <w:pStyle w:val="TAL"/>
              <w:rPr>
                <w:lang w:val="fr-FR"/>
              </w:rPr>
            </w:pPr>
          </w:p>
        </w:tc>
      </w:tr>
      <w:tr w:rsidR="00801D44" w14:paraId="784BEB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5391ED" w14:textId="77777777" w:rsidR="00801D44" w:rsidRDefault="00801D44">
            <w:pPr>
              <w:pStyle w:val="TAC"/>
              <w:rPr>
                <w:lang w:val="fr-FR"/>
              </w:rPr>
            </w:pPr>
            <w:r>
              <w:rPr>
                <w:lang w:val="fr-FR"/>
              </w:rPr>
              <w:t>5/2</w:t>
            </w:r>
          </w:p>
        </w:tc>
        <w:tc>
          <w:tcPr>
            <w:tcW w:w="1147" w:type="dxa"/>
            <w:tcBorders>
              <w:top w:val="single" w:sz="4" w:space="0" w:color="auto"/>
              <w:left w:val="single" w:sz="4" w:space="0" w:color="auto"/>
              <w:bottom w:val="single" w:sz="4" w:space="0" w:color="auto"/>
              <w:right w:val="single" w:sz="4" w:space="0" w:color="auto"/>
            </w:tcBorders>
            <w:hideMark/>
          </w:tcPr>
          <w:p w14:paraId="30121C06" w14:textId="77777777" w:rsidR="00801D44" w:rsidRDefault="00801D44">
            <w:pPr>
              <w:pStyle w:val="TAC"/>
              <w:rPr>
                <w:lang w:val="fr-FR"/>
              </w:rPr>
            </w:pPr>
            <w:r>
              <w:rPr>
                <w:lang w:val="fr-FR"/>
              </w:rPr>
              <w:t>OVRL</w:t>
            </w:r>
          </w:p>
        </w:tc>
        <w:tc>
          <w:tcPr>
            <w:tcW w:w="1984" w:type="dxa"/>
            <w:tcBorders>
              <w:top w:val="single" w:sz="4" w:space="0" w:color="auto"/>
              <w:left w:val="single" w:sz="4" w:space="0" w:color="auto"/>
              <w:bottom w:val="single" w:sz="4" w:space="0" w:color="auto"/>
              <w:right w:val="single" w:sz="4" w:space="0" w:color="auto"/>
            </w:tcBorders>
            <w:hideMark/>
          </w:tcPr>
          <w:p w14:paraId="41C9CD60"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75D8A26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12DA6085" w14:textId="77777777" w:rsidR="00801D44" w:rsidRDefault="00801D44">
            <w:pPr>
              <w:pStyle w:val="TAL"/>
              <w:rPr>
                <w:lang w:val="x-none"/>
              </w:rPr>
            </w:pPr>
            <w:r>
              <w:rPr>
                <w:lang w:val="fr-FR"/>
              </w:rPr>
              <w:t>Overload Control is supported by the CP function.</w:t>
            </w:r>
          </w:p>
          <w:p w14:paraId="5EB59CC4" w14:textId="77777777" w:rsidR="00801D44" w:rsidRDefault="00801D44">
            <w:pPr>
              <w:pStyle w:val="TAL"/>
              <w:rPr>
                <w:lang w:val="fr-FR"/>
              </w:rPr>
            </w:pPr>
          </w:p>
        </w:tc>
      </w:tr>
      <w:tr w:rsidR="00801D44" w14:paraId="1F105B9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3A43CE7" w14:textId="77777777" w:rsidR="00801D44" w:rsidRDefault="00801D44">
            <w:pPr>
              <w:pStyle w:val="TAC"/>
              <w:rPr>
                <w:lang w:val="fr-FR"/>
              </w:rPr>
            </w:pPr>
            <w:r>
              <w:rPr>
                <w:lang w:val="fr-FR"/>
              </w:rPr>
              <w:t>5/3</w:t>
            </w:r>
          </w:p>
        </w:tc>
        <w:tc>
          <w:tcPr>
            <w:tcW w:w="1147" w:type="dxa"/>
            <w:tcBorders>
              <w:top w:val="single" w:sz="4" w:space="0" w:color="auto"/>
              <w:left w:val="single" w:sz="4" w:space="0" w:color="auto"/>
              <w:bottom w:val="single" w:sz="4" w:space="0" w:color="auto"/>
              <w:right w:val="single" w:sz="4" w:space="0" w:color="auto"/>
            </w:tcBorders>
            <w:hideMark/>
          </w:tcPr>
          <w:p w14:paraId="1EC125A3" w14:textId="77777777" w:rsidR="00801D44" w:rsidRDefault="00801D44">
            <w:pPr>
              <w:pStyle w:val="TAC"/>
              <w:rPr>
                <w:lang w:val="fr-FR"/>
              </w:rPr>
            </w:pPr>
            <w:r>
              <w:rPr>
                <w:lang w:val="fr-FR"/>
              </w:rPr>
              <w:t>EPFAR</w:t>
            </w:r>
          </w:p>
        </w:tc>
        <w:tc>
          <w:tcPr>
            <w:tcW w:w="1984" w:type="dxa"/>
            <w:tcBorders>
              <w:top w:val="single" w:sz="4" w:space="0" w:color="auto"/>
              <w:left w:val="single" w:sz="4" w:space="0" w:color="auto"/>
              <w:bottom w:val="single" w:sz="4" w:space="0" w:color="auto"/>
              <w:right w:val="single" w:sz="4" w:space="0" w:color="auto"/>
            </w:tcBorders>
            <w:hideMark/>
          </w:tcPr>
          <w:p w14:paraId="72CDAF2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7C4B22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FF32CF4" w14:textId="08C5E7FB" w:rsidR="00801D44" w:rsidRDefault="00801D44">
            <w:pPr>
              <w:pStyle w:val="TAL"/>
              <w:rPr>
                <w:lang w:val="fr-FR"/>
              </w:rPr>
            </w:pPr>
            <w:r>
              <w:rPr>
                <w:lang w:val="fr-FR"/>
              </w:rPr>
              <w:t xml:space="preserve">The CP function supports the Enhanced PFCP Association Release feature (see </w:t>
            </w:r>
            <w:r w:rsidR="00075654">
              <w:rPr>
                <w:lang w:val="fr-FR"/>
              </w:rPr>
              <w:t>clause 5</w:t>
            </w:r>
            <w:r>
              <w:rPr>
                <w:lang w:val="fr-FR"/>
              </w:rPr>
              <w:t>.18).</w:t>
            </w:r>
          </w:p>
        </w:tc>
      </w:tr>
      <w:tr w:rsidR="00801D44" w14:paraId="12D723D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97811B" w14:textId="77777777" w:rsidR="00801D44" w:rsidRDefault="00801D44">
            <w:pPr>
              <w:pStyle w:val="TAC"/>
              <w:rPr>
                <w:lang w:val="fr-FR"/>
              </w:rPr>
            </w:pPr>
            <w:r>
              <w:rPr>
                <w:lang w:val="fr-FR"/>
              </w:rPr>
              <w:t>5/4</w:t>
            </w:r>
          </w:p>
        </w:tc>
        <w:tc>
          <w:tcPr>
            <w:tcW w:w="1147" w:type="dxa"/>
            <w:tcBorders>
              <w:top w:val="single" w:sz="4" w:space="0" w:color="auto"/>
              <w:left w:val="single" w:sz="4" w:space="0" w:color="auto"/>
              <w:bottom w:val="single" w:sz="4" w:space="0" w:color="auto"/>
              <w:right w:val="single" w:sz="4" w:space="0" w:color="auto"/>
            </w:tcBorders>
            <w:hideMark/>
          </w:tcPr>
          <w:p w14:paraId="3C40D84D" w14:textId="77777777" w:rsidR="00801D44" w:rsidRDefault="00801D44">
            <w:pPr>
              <w:pStyle w:val="TAC"/>
              <w:rPr>
                <w:lang w:val="x-none"/>
              </w:rPr>
            </w:pPr>
            <w:r>
              <w:rPr>
                <w:lang w:val="fr-FR"/>
              </w:rPr>
              <w:t>SSET</w:t>
            </w:r>
          </w:p>
        </w:tc>
        <w:tc>
          <w:tcPr>
            <w:tcW w:w="1984" w:type="dxa"/>
            <w:tcBorders>
              <w:top w:val="single" w:sz="4" w:space="0" w:color="auto"/>
              <w:left w:val="single" w:sz="4" w:space="0" w:color="auto"/>
              <w:bottom w:val="single" w:sz="4" w:space="0" w:color="auto"/>
              <w:right w:val="single" w:sz="4" w:space="0" w:color="auto"/>
            </w:tcBorders>
            <w:hideMark/>
          </w:tcPr>
          <w:p w14:paraId="1EB6E69B" w14:textId="77777777" w:rsidR="00801D44" w:rsidRDefault="00801D44">
            <w:pPr>
              <w:pStyle w:val="TAC"/>
              <w:rPr>
                <w:lang w:val="de-DE"/>
              </w:rPr>
            </w:pPr>
            <w:r>
              <w:rPr>
                <w:lang w:val="de-DE"/>
              </w:rPr>
              <w:t>N4</w:t>
            </w:r>
          </w:p>
        </w:tc>
        <w:tc>
          <w:tcPr>
            <w:tcW w:w="1134" w:type="dxa"/>
            <w:tcBorders>
              <w:top w:val="single" w:sz="4" w:space="0" w:color="auto"/>
              <w:left w:val="single" w:sz="4" w:space="0" w:color="auto"/>
              <w:bottom w:val="single" w:sz="4" w:space="0" w:color="auto"/>
              <w:right w:val="single" w:sz="4" w:space="0" w:color="auto"/>
            </w:tcBorders>
            <w:hideMark/>
          </w:tcPr>
          <w:p w14:paraId="69B9799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B7B4372" w14:textId="0BA7C773" w:rsidR="00801D44" w:rsidRDefault="00801D44">
            <w:pPr>
              <w:pStyle w:val="TAL"/>
              <w:rPr>
                <w:lang w:val="x-none"/>
              </w:rPr>
            </w:pPr>
            <w:r>
              <w:rPr>
                <w:lang w:val="fr-FR"/>
              </w:rPr>
              <w:t xml:space="preserve">SMF support of PFCP sessions successively controlled by different SMFs of a same SMF Set (see </w:t>
            </w:r>
            <w:r w:rsidR="00075654">
              <w:rPr>
                <w:lang w:val="fr-FR"/>
              </w:rPr>
              <w:t>clause 5</w:t>
            </w:r>
            <w:r>
              <w:rPr>
                <w:lang w:val="fr-FR"/>
              </w:rPr>
              <w:t>.22).</w:t>
            </w:r>
          </w:p>
        </w:tc>
      </w:tr>
      <w:tr w:rsidR="00801D44" w14:paraId="097E2DB3"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28798A5" w14:textId="77777777" w:rsidR="00801D44" w:rsidRDefault="00801D44">
            <w:pPr>
              <w:pStyle w:val="TAC"/>
              <w:rPr>
                <w:lang w:val="fr-FR"/>
              </w:rPr>
            </w:pPr>
            <w:r>
              <w:rPr>
                <w:lang w:val="fr-FR"/>
              </w:rPr>
              <w:t>5/5</w:t>
            </w:r>
          </w:p>
        </w:tc>
        <w:tc>
          <w:tcPr>
            <w:tcW w:w="1147" w:type="dxa"/>
            <w:tcBorders>
              <w:top w:val="single" w:sz="4" w:space="0" w:color="auto"/>
              <w:left w:val="single" w:sz="4" w:space="0" w:color="auto"/>
              <w:bottom w:val="single" w:sz="4" w:space="0" w:color="auto"/>
              <w:right w:val="single" w:sz="4" w:space="0" w:color="auto"/>
            </w:tcBorders>
            <w:hideMark/>
          </w:tcPr>
          <w:p w14:paraId="06F7D719" w14:textId="77777777" w:rsidR="00801D44" w:rsidRDefault="00801D44">
            <w:pPr>
              <w:pStyle w:val="TAC"/>
              <w:rPr>
                <w:lang w:val="x-none"/>
              </w:rPr>
            </w:pPr>
            <w:r>
              <w:rPr>
                <w:lang w:val="fr-FR"/>
              </w:rPr>
              <w:t>BUNDL</w:t>
            </w:r>
          </w:p>
        </w:tc>
        <w:tc>
          <w:tcPr>
            <w:tcW w:w="1984" w:type="dxa"/>
            <w:tcBorders>
              <w:top w:val="single" w:sz="4" w:space="0" w:color="auto"/>
              <w:left w:val="single" w:sz="4" w:space="0" w:color="auto"/>
              <w:bottom w:val="single" w:sz="4" w:space="0" w:color="auto"/>
              <w:right w:val="single" w:sz="4" w:space="0" w:color="auto"/>
            </w:tcBorders>
            <w:hideMark/>
          </w:tcPr>
          <w:p w14:paraId="6D0395CC" w14:textId="77777777" w:rsidR="00801D44" w:rsidRDefault="00801D44">
            <w:pPr>
              <w:pStyle w:val="TAC"/>
              <w:rPr>
                <w:lang w:val="de-DE"/>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D96AA6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813C51F" w14:textId="1971F623" w:rsidR="00801D44" w:rsidRDefault="00801D44">
            <w:pPr>
              <w:pStyle w:val="TAL"/>
              <w:rPr>
                <w:lang w:val="x-none"/>
              </w:rPr>
            </w:pPr>
            <w:r>
              <w:rPr>
                <w:lang w:val="fr-FR"/>
              </w:rPr>
              <w:t xml:space="preserve">PFCP messages bundling (see </w:t>
            </w:r>
            <w:r w:rsidR="00075654">
              <w:rPr>
                <w:lang w:val="fr-FR"/>
              </w:rPr>
              <w:t>clause 6</w:t>
            </w:r>
            <w:r>
              <w:rPr>
                <w:lang w:val="fr-FR"/>
              </w:rPr>
              <w:t>.5) is supported by the CP function.</w:t>
            </w:r>
          </w:p>
        </w:tc>
      </w:tr>
      <w:tr w:rsidR="00801D44" w14:paraId="04BE37C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8ABF409" w14:textId="77777777" w:rsidR="00801D44" w:rsidRDefault="00801D44">
            <w:pPr>
              <w:pStyle w:val="TAC"/>
              <w:rPr>
                <w:lang w:val="fr-FR"/>
              </w:rPr>
            </w:pPr>
            <w:r>
              <w:rPr>
                <w:lang w:val="fr-FR"/>
              </w:rPr>
              <w:t>5/6</w:t>
            </w:r>
          </w:p>
        </w:tc>
        <w:tc>
          <w:tcPr>
            <w:tcW w:w="1147" w:type="dxa"/>
            <w:tcBorders>
              <w:top w:val="single" w:sz="4" w:space="0" w:color="auto"/>
              <w:left w:val="single" w:sz="4" w:space="0" w:color="auto"/>
              <w:bottom w:val="single" w:sz="4" w:space="0" w:color="auto"/>
              <w:right w:val="single" w:sz="4" w:space="0" w:color="auto"/>
            </w:tcBorders>
            <w:hideMark/>
          </w:tcPr>
          <w:p w14:paraId="07BDC61B" w14:textId="77777777" w:rsidR="00801D44" w:rsidRDefault="00801D44">
            <w:pPr>
              <w:pStyle w:val="TAC"/>
              <w:rPr>
                <w:lang w:val="x-none"/>
              </w:rPr>
            </w:pPr>
            <w:r>
              <w:rPr>
                <w:lang w:val="fr-FR"/>
              </w:rPr>
              <w:t>MPAS</w:t>
            </w:r>
          </w:p>
        </w:tc>
        <w:tc>
          <w:tcPr>
            <w:tcW w:w="1984" w:type="dxa"/>
            <w:tcBorders>
              <w:top w:val="single" w:sz="4" w:space="0" w:color="auto"/>
              <w:left w:val="single" w:sz="4" w:space="0" w:color="auto"/>
              <w:bottom w:val="single" w:sz="4" w:space="0" w:color="auto"/>
              <w:right w:val="single" w:sz="4" w:space="0" w:color="auto"/>
            </w:tcBorders>
            <w:hideMark/>
          </w:tcPr>
          <w:p w14:paraId="16659C34"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32638A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C59311E" w14:textId="0F1D220E" w:rsidR="00801D44" w:rsidRDefault="00801D44">
            <w:pPr>
              <w:pStyle w:val="TAL"/>
              <w:rPr>
                <w:lang w:val="fr-FR"/>
              </w:rPr>
            </w:pPr>
            <w:r>
              <w:rPr>
                <w:lang w:val="fr-FR"/>
              </w:rPr>
              <w:t xml:space="preserve">SMF support for multiple PFCP associations from an SMF set to a single UPF (see </w:t>
            </w:r>
            <w:r w:rsidR="00075654">
              <w:rPr>
                <w:lang w:val="fr-FR"/>
              </w:rPr>
              <w:t>clause 5</w:t>
            </w:r>
            <w:r>
              <w:rPr>
                <w:lang w:val="fr-FR"/>
              </w:rPr>
              <w:t>.22.3).</w:t>
            </w:r>
          </w:p>
        </w:tc>
      </w:tr>
      <w:tr w:rsidR="00801D44" w14:paraId="36C82CE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6F562B" w14:textId="77777777" w:rsidR="00801D44" w:rsidRDefault="00801D44">
            <w:pPr>
              <w:pStyle w:val="TAC"/>
              <w:rPr>
                <w:lang w:val="fr-FR"/>
              </w:rPr>
            </w:pPr>
            <w:r>
              <w:rPr>
                <w:lang w:val="fr-FR"/>
              </w:rPr>
              <w:t>5/7</w:t>
            </w:r>
          </w:p>
        </w:tc>
        <w:tc>
          <w:tcPr>
            <w:tcW w:w="1147" w:type="dxa"/>
            <w:tcBorders>
              <w:top w:val="single" w:sz="4" w:space="0" w:color="auto"/>
              <w:left w:val="single" w:sz="4" w:space="0" w:color="auto"/>
              <w:bottom w:val="single" w:sz="4" w:space="0" w:color="auto"/>
              <w:right w:val="single" w:sz="4" w:space="0" w:color="auto"/>
            </w:tcBorders>
            <w:hideMark/>
          </w:tcPr>
          <w:p w14:paraId="1A4966EC" w14:textId="77777777" w:rsidR="00801D44" w:rsidRDefault="00801D44">
            <w:pPr>
              <w:pStyle w:val="TAC"/>
              <w:rPr>
                <w:lang w:val="fr-FR"/>
              </w:rPr>
            </w:pPr>
            <w:r>
              <w:rPr>
                <w:lang w:val="fr-FR"/>
              </w:rPr>
              <w:t>ARDR</w:t>
            </w:r>
          </w:p>
        </w:tc>
        <w:tc>
          <w:tcPr>
            <w:tcW w:w="1984" w:type="dxa"/>
            <w:tcBorders>
              <w:top w:val="single" w:sz="4" w:space="0" w:color="auto"/>
              <w:left w:val="single" w:sz="4" w:space="0" w:color="auto"/>
              <w:bottom w:val="single" w:sz="4" w:space="0" w:color="auto"/>
              <w:right w:val="single" w:sz="4" w:space="0" w:color="auto"/>
            </w:tcBorders>
            <w:hideMark/>
          </w:tcPr>
          <w:p w14:paraId="0CFE212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0C4AE8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0D6AD6E" w14:textId="4F3F2B9B" w:rsidR="00801D44" w:rsidRDefault="00801D44">
            <w:pPr>
              <w:pStyle w:val="TAL"/>
              <w:rPr>
                <w:lang w:val="en-US"/>
              </w:rPr>
            </w:pPr>
            <w:r>
              <w:rPr>
                <w:lang w:val="en-US"/>
              </w:rPr>
              <w:t xml:space="preserve">CP function supports Additional Usage Reports in the PFCP Session Deletion Response (see </w:t>
            </w:r>
            <w:r w:rsidR="00075654">
              <w:rPr>
                <w:lang w:val="en-US"/>
              </w:rPr>
              <w:t>clause 5</w:t>
            </w:r>
            <w:r>
              <w:rPr>
                <w:lang w:val="en-US"/>
              </w:rPr>
              <w:t>.2.2.3.1).</w:t>
            </w:r>
          </w:p>
        </w:tc>
      </w:tr>
      <w:tr w:rsidR="00801D44" w14:paraId="52E0666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706361" w14:textId="77777777" w:rsidR="00801D44" w:rsidRDefault="00801D44">
            <w:pPr>
              <w:pStyle w:val="TAC"/>
              <w:rPr>
                <w:lang w:val="fr-FR"/>
              </w:rPr>
            </w:pPr>
            <w:r>
              <w:rPr>
                <w:lang w:val="fr-FR"/>
              </w:rPr>
              <w:t>5/8</w:t>
            </w:r>
          </w:p>
        </w:tc>
        <w:tc>
          <w:tcPr>
            <w:tcW w:w="1147" w:type="dxa"/>
            <w:tcBorders>
              <w:top w:val="single" w:sz="4" w:space="0" w:color="auto"/>
              <w:left w:val="single" w:sz="4" w:space="0" w:color="auto"/>
              <w:bottom w:val="single" w:sz="4" w:space="0" w:color="auto"/>
              <w:right w:val="single" w:sz="4" w:space="0" w:color="auto"/>
            </w:tcBorders>
            <w:hideMark/>
          </w:tcPr>
          <w:p w14:paraId="4AA14D90" w14:textId="77777777" w:rsidR="00801D44" w:rsidRDefault="00801D44">
            <w:pPr>
              <w:pStyle w:val="TAC"/>
              <w:rPr>
                <w:lang w:val="fr-FR"/>
              </w:rPr>
            </w:pPr>
            <w:r>
              <w:rPr>
                <w:lang w:val="fr-FR"/>
              </w:rPr>
              <w:t>UIAUR</w:t>
            </w:r>
          </w:p>
        </w:tc>
        <w:tc>
          <w:tcPr>
            <w:tcW w:w="1984" w:type="dxa"/>
            <w:tcBorders>
              <w:top w:val="single" w:sz="4" w:space="0" w:color="auto"/>
              <w:left w:val="single" w:sz="4" w:space="0" w:color="auto"/>
              <w:bottom w:val="single" w:sz="4" w:space="0" w:color="auto"/>
              <w:right w:val="single" w:sz="4" w:space="0" w:color="auto"/>
            </w:tcBorders>
            <w:hideMark/>
          </w:tcPr>
          <w:p w14:paraId="2929788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701F6D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1674C21" w14:textId="63D46A3E" w:rsidR="00801D44" w:rsidRDefault="00801D44">
            <w:pPr>
              <w:pStyle w:val="TAL"/>
              <w:rPr>
                <w:lang w:val="fr-FR"/>
              </w:rPr>
            </w:pPr>
            <w:r>
              <w:rPr>
                <w:lang w:val="fr-FR"/>
              </w:rPr>
              <w:t xml:space="preserve">CP function supports the </w:t>
            </w:r>
            <w:r>
              <w:rPr>
                <w:lang w:val="en-US"/>
              </w:rPr>
              <w:t>UE IP Address Usage</w:t>
            </w:r>
            <w:r>
              <w:rPr>
                <w:lang w:val="fr-FR"/>
              </w:rPr>
              <w:t xml:space="preserve"> Reporting feature, i.e. receiving and handling of UE IP Address Usage Information IE (see </w:t>
            </w:r>
            <w:r w:rsidR="00075654">
              <w:rPr>
                <w:lang w:val="fr-FR"/>
              </w:rPr>
              <w:t>clause 5</w:t>
            </w:r>
            <w:r>
              <w:rPr>
                <w:lang w:val="fr-FR"/>
              </w:rPr>
              <w:t xml:space="preserve">.21.3.2). </w:t>
            </w:r>
          </w:p>
        </w:tc>
      </w:tr>
      <w:tr w:rsidR="00433965" w14:paraId="65B3BAB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3C5DE9D3" w14:textId="0F20092B" w:rsidR="00433965" w:rsidRDefault="00433965" w:rsidP="00433965">
            <w:pPr>
              <w:pStyle w:val="TAC"/>
              <w:rPr>
                <w:lang w:val="fr-FR"/>
              </w:rPr>
            </w:pPr>
            <w:r>
              <w:rPr>
                <w:lang w:val="fr-FR"/>
              </w:rPr>
              <w:t>6/</w:t>
            </w:r>
            <w:r w:rsidR="001F0756">
              <w:rPr>
                <w:lang w:val="fr-FR"/>
              </w:rPr>
              <w:t>1</w:t>
            </w:r>
          </w:p>
        </w:tc>
        <w:tc>
          <w:tcPr>
            <w:tcW w:w="1147" w:type="dxa"/>
            <w:tcBorders>
              <w:top w:val="single" w:sz="4" w:space="0" w:color="auto"/>
              <w:left w:val="single" w:sz="4" w:space="0" w:color="auto"/>
              <w:bottom w:val="single" w:sz="4" w:space="0" w:color="auto"/>
              <w:right w:val="single" w:sz="4" w:space="0" w:color="auto"/>
            </w:tcBorders>
          </w:tcPr>
          <w:p w14:paraId="79E00C1B" w14:textId="21A58B11" w:rsidR="00433965" w:rsidRDefault="00433965" w:rsidP="00433965">
            <w:pPr>
              <w:pStyle w:val="TAC"/>
              <w:rPr>
                <w:lang w:val="fr-FR"/>
              </w:rPr>
            </w:pPr>
            <w:r>
              <w:rPr>
                <w:lang w:val="fr-FR"/>
              </w:rPr>
              <w:t>PSUCC</w:t>
            </w:r>
          </w:p>
        </w:tc>
        <w:tc>
          <w:tcPr>
            <w:tcW w:w="1984" w:type="dxa"/>
            <w:tcBorders>
              <w:top w:val="single" w:sz="4" w:space="0" w:color="auto"/>
              <w:left w:val="single" w:sz="4" w:space="0" w:color="auto"/>
              <w:bottom w:val="single" w:sz="4" w:space="0" w:color="auto"/>
              <w:right w:val="single" w:sz="4" w:space="0" w:color="auto"/>
            </w:tcBorders>
          </w:tcPr>
          <w:p w14:paraId="233D5A73" w14:textId="66D4C731" w:rsidR="00433965" w:rsidRDefault="00433965" w:rsidP="00433965">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tcPr>
          <w:p w14:paraId="03C3C453" w14:textId="1F12B093" w:rsidR="00433965" w:rsidRDefault="00433965" w:rsidP="00433965">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406F2962" w14:textId="77777777" w:rsidR="00433965" w:rsidRDefault="00433965" w:rsidP="00433965">
            <w:pPr>
              <w:pStyle w:val="TAL"/>
              <w:rPr>
                <w:lang w:val="en-US"/>
              </w:rPr>
            </w:pPr>
            <w:r>
              <w:t>CP function supports PFCP session est</w:t>
            </w:r>
            <w:r w:rsidRPr="00075654">
              <w:rPr>
                <w:lang w:val="en-US"/>
              </w:rPr>
              <w:t>ablishment or modification with</w:t>
            </w:r>
            <w:r>
              <w:rPr>
                <w:lang w:val="en-US"/>
              </w:rPr>
              <w:t xml:space="preserve"> Partial Success, i.e. with UP function reporting rules that cannot be activated.</w:t>
            </w:r>
          </w:p>
          <w:p w14:paraId="084F4FC4" w14:textId="64819E43" w:rsidR="00433965" w:rsidRDefault="00433965" w:rsidP="00433965">
            <w:pPr>
              <w:pStyle w:val="TAL"/>
              <w:rPr>
                <w:lang w:val="fr-FR"/>
              </w:rPr>
            </w:pPr>
            <w:r>
              <w:rPr>
                <w:lang w:val="en-US"/>
              </w:rPr>
              <w:t>See clause 5.2.9.</w:t>
            </w:r>
          </w:p>
        </w:tc>
      </w:tr>
      <w:tr w:rsidR="001F0756" w14:paraId="36C8889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013642ED" w14:textId="095A0FB6" w:rsidR="001F0756" w:rsidRDefault="001F0756" w:rsidP="001F0756">
            <w:pPr>
              <w:pStyle w:val="TAC"/>
              <w:rPr>
                <w:lang w:val="fr-FR"/>
              </w:rPr>
            </w:pPr>
            <w:r>
              <w:rPr>
                <w:lang w:val="fr-FR"/>
              </w:rPr>
              <w:t>6/2</w:t>
            </w:r>
          </w:p>
        </w:tc>
        <w:tc>
          <w:tcPr>
            <w:tcW w:w="1147" w:type="dxa"/>
            <w:tcBorders>
              <w:top w:val="single" w:sz="4" w:space="0" w:color="auto"/>
              <w:left w:val="single" w:sz="4" w:space="0" w:color="auto"/>
              <w:bottom w:val="single" w:sz="4" w:space="0" w:color="auto"/>
              <w:right w:val="single" w:sz="4" w:space="0" w:color="auto"/>
            </w:tcBorders>
          </w:tcPr>
          <w:p w14:paraId="19B21ED8" w14:textId="4926DE06" w:rsidR="001F0756" w:rsidRDefault="001F0756" w:rsidP="001F0756">
            <w:pPr>
              <w:pStyle w:val="TAC"/>
              <w:rPr>
                <w:lang w:val="fr-FR"/>
              </w:rPr>
            </w:pPr>
            <w:r>
              <w:rPr>
                <w:lang w:val="fr-FR"/>
              </w:rPr>
              <w:t>RPGUR</w:t>
            </w:r>
          </w:p>
        </w:tc>
        <w:tc>
          <w:tcPr>
            <w:tcW w:w="1984" w:type="dxa"/>
            <w:tcBorders>
              <w:top w:val="single" w:sz="4" w:space="0" w:color="auto"/>
              <w:left w:val="single" w:sz="4" w:space="0" w:color="auto"/>
              <w:bottom w:val="single" w:sz="4" w:space="0" w:color="auto"/>
              <w:right w:val="single" w:sz="4" w:space="0" w:color="auto"/>
            </w:tcBorders>
          </w:tcPr>
          <w:p w14:paraId="61560668" w14:textId="73205B27" w:rsidR="001F0756" w:rsidRDefault="001F0756" w:rsidP="001F0756">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tcPr>
          <w:p w14:paraId="3C40A321" w14:textId="3B55D23E" w:rsidR="001F0756" w:rsidRDefault="001F0756" w:rsidP="001F0756">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4891BD06" w14:textId="6D59F04D" w:rsidR="009F7A3F" w:rsidRPr="00233F2E" w:rsidRDefault="001F0756" w:rsidP="001F0756">
            <w:pPr>
              <w:pStyle w:val="TAL"/>
              <w:rPr>
                <w:color w:val="000000" w:themeColor="text1"/>
              </w:rPr>
            </w:pPr>
            <w:r>
              <w:t xml:space="preserve">CP function supports </w:t>
            </w:r>
            <w:r w:rsidRPr="004D5644">
              <w:rPr>
                <w:color w:val="000000" w:themeColor="text1"/>
              </w:rPr>
              <w:t xml:space="preserve">the Peer GTP-U Entity Restart Reporting as specified in </w:t>
            </w:r>
            <w:r w:rsidR="009F7A3F" w:rsidRPr="004D5644">
              <w:rPr>
                <w:color w:val="000000" w:themeColor="text1"/>
              </w:rPr>
              <w:t>clause</w:t>
            </w:r>
            <w:r w:rsidR="009F7A3F">
              <w:rPr>
                <w:color w:val="000000" w:themeColor="text1"/>
              </w:rPr>
              <w:t> </w:t>
            </w:r>
            <w:r w:rsidR="009F7A3F" w:rsidRPr="004D5644">
              <w:rPr>
                <w:color w:val="000000" w:themeColor="text1"/>
              </w:rPr>
              <w:t>2</w:t>
            </w:r>
            <w:r w:rsidRPr="004D5644">
              <w:rPr>
                <w:color w:val="000000" w:themeColor="text1"/>
              </w:rPr>
              <w:t xml:space="preserve">0.3.4a of 3GPP TS 23.007 [24] and in </w:t>
            </w:r>
            <w:r>
              <w:rPr>
                <w:szCs w:val="18"/>
              </w:rPr>
              <w:t>clause 5.5 of 3GPP TS 23.527 [40]</w:t>
            </w:r>
            <w:r>
              <w:rPr>
                <w:szCs w:val="18"/>
                <w:lang w:val="en-US" w:eastAsia="zh-CN"/>
              </w:rPr>
              <w:t>.</w:t>
            </w:r>
          </w:p>
          <w:p w14:paraId="16BEF4F8" w14:textId="1A0D6A25" w:rsidR="001F0756" w:rsidRDefault="001F0756" w:rsidP="001F0756">
            <w:pPr>
              <w:pStyle w:val="TAL"/>
            </w:pPr>
          </w:p>
        </w:tc>
      </w:tr>
      <w:tr w:rsidR="00801D44" w14:paraId="51733669"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0BD68A94" w14:textId="77777777" w:rsidR="00075654" w:rsidRDefault="00801D44">
            <w:pPr>
              <w:pStyle w:val="TAN"/>
              <w:rPr>
                <w:lang w:val="fr-FR"/>
              </w:rPr>
            </w:pPr>
            <w:r>
              <w:rPr>
                <w:lang w:val="fr-FR"/>
              </w:rPr>
              <w:t>NOTE:</w:t>
            </w:r>
            <w:r>
              <w:rPr>
                <w:lang w:val="fr-FR"/>
              </w:rPr>
              <w:tab/>
              <w:t>Features are defined as follows:</w:t>
            </w:r>
          </w:p>
          <w:p w14:paraId="009FBA69" w14:textId="408F135A" w:rsidR="00801D44" w:rsidRDefault="00801D44">
            <w:pPr>
              <w:pStyle w:val="TAN"/>
              <w:rPr>
                <w:bCs/>
                <w:lang w:val="fr-FR"/>
              </w:rPr>
            </w:pPr>
            <w:r>
              <w:rPr>
                <w:lang w:val="fr-FR"/>
              </w:rPr>
              <w:tab/>
              <w:t xml:space="preserve">- Feature Octet / Bit: The octet and bit number within the </w:t>
            </w:r>
            <w:r>
              <w:rPr>
                <w:bCs/>
                <w:lang w:val="fr-FR"/>
              </w:rPr>
              <w:t>Supported-Features IE, e.g. "5 / 1".</w:t>
            </w:r>
          </w:p>
          <w:p w14:paraId="0ABEEEE4" w14:textId="77777777" w:rsidR="00801D44" w:rsidRDefault="00801D44">
            <w:pPr>
              <w:pStyle w:val="TAN"/>
              <w:rPr>
                <w:bCs/>
                <w:lang w:val="fr-FR"/>
              </w:rPr>
            </w:pPr>
            <w:r>
              <w:rPr>
                <w:bCs/>
                <w:lang w:val="fr-FR"/>
              </w:rPr>
              <w:tab/>
              <w:t>- Feature: A short name that can be used to refer to the octet / bit and to the feature.</w:t>
            </w:r>
          </w:p>
          <w:p w14:paraId="59DF62C4" w14:textId="77777777" w:rsidR="00801D44" w:rsidRDefault="00801D44">
            <w:pPr>
              <w:pStyle w:val="TAN"/>
              <w:rPr>
                <w:bCs/>
                <w:lang w:val="fr-FR"/>
              </w:rPr>
            </w:pPr>
            <w:r>
              <w:rPr>
                <w:bCs/>
                <w:lang w:val="fr-FR"/>
              </w:rPr>
              <w:tab/>
              <w:t>- Interface: A list of applicable interfaces to the feature.</w:t>
            </w:r>
          </w:p>
          <w:p w14:paraId="69DCD88C" w14:textId="739C300C" w:rsidR="00801D44" w:rsidRDefault="00801D44">
            <w:pPr>
              <w:pStyle w:val="TAN"/>
              <w:rPr>
                <w:lang w:val="fr-FR"/>
              </w:rPr>
            </w:pPr>
            <w:r>
              <w:rPr>
                <w:lang w:val="fr-FR"/>
              </w:rPr>
              <w:tab/>
              <w:t xml:space="preserve">- M/O: Defines if the implementation of the feature is mandatory ("M") or optional ("O") for a CP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UP function complying with this release of the specification shall be prepared to receive a CP Function Features IE with a mandatory feature bit set to "0".</w:t>
            </w:r>
          </w:p>
          <w:p w14:paraId="586C6533" w14:textId="77777777" w:rsidR="00801D44" w:rsidRDefault="00801D44">
            <w:pPr>
              <w:pStyle w:val="TAN"/>
              <w:rPr>
                <w:lang w:val="fr-FR"/>
              </w:rPr>
            </w:pPr>
            <w:r>
              <w:rPr>
                <w:lang w:val="fr-FR"/>
              </w:rPr>
              <w:tab/>
              <w:t>- Description: A clear textual description of the feature.</w:t>
            </w:r>
          </w:p>
        </w:tc>
      </w:tr>
    </w:tbl>
    <w:p w14:paraId="4BFB2EAA" w14:textId="77777777" w:rsidR="00801D44" w:rsidRDefault="00801D44" w:rsidP="00801D44">
      <w:pPr>
        <w:rPr>
          <w:noProof/>
        </w:rPr>
      </w:pPr>
    </w:p>
    <w:p w14:paraId="64AA3829" w14:textId="77777777" w:rsidR="00EE5860" w:rsidRPr="00441CD0" w:rsidRDefault="00EE5860" w:rsidP="001A3E8D">
      <w:pPr>
        <w:pStyle w:val="Heading3"/>
      </w:pPr>
      <w:bookmarkStart w:id="6102" w:name="_Toc98235972"/>
      <w:r w:rsidRPr="00441CD0">
        <w:t>8.</w:t>
      </w:r>
      <w:r w:rsidRPr="00441CD0">
        <w:rPr>
          <w:lang w:val="en-US"/>
        </w:rPr>
        <w:t>2.59</w:t>
      </w:r>
      <w:r w:rsidRPr="00441CD0">
        <w:tab/>
        <w:t>Usage Information</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1A3E8D">
            <w:pPr>
              <w:pStyle w:val="TAC"/>
              <w:rPr>
                <w:lang w:eastAsia="zh-CN"/>
              </w:rPr>
            </w:pPr>
            <w:r w:rsidRPr="001A3E8D">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49EC2D4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0491CC72"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1A3E8D">
      <w:pPr>
        <w:pStyle w:val="Heading3"/>
      </w:pPr>
      <w:bookmarkStart w:id="6103" w:name="_Toc19717405"/>
      <w:bookmarkStart w:id="6104" w:name="_Toc27490906"/>
      <w:bookmarkStart w:id="6105" w:name="_Toc27557199"/>
      <w:bookmarkStart w:id="6106" w:name="_Toc27724116"/>
      <w:bookmarkStart w:id="6107" w:name="_Toc36031190"/>
      <w:bookmarkStart w:id="6108" w:name="_Toc36043110"/>
      <w:bookmarkStart w:id="6109" w:name="_Toc36814435"/>
      <w:bookmarkStart w:id="6110" w:name="_Toc44689293"/>
      <w:bookmarkStart w:id="6111" w:name="_Toc44924047"/>
      <w:bookmarkStart w:id="6112" w:name="_Toc51861017"/>
      <w:bookmarkStart w:id="6113" w:name="_Toc57930788"/>
      <w:bookmarkStart w:id="6114" w:name="_Toc57931418"/>
      <w:bookmarkStart w:id="6115" w:name="_Toc98235973"/>
      <w:r w:rsidRPr="00441CD0">
        <w:t>8.</w:t>
      </w:r>
      <w:r w:rsidRPr="00441CD0">
        <w:rPr>
          <w:lang w:val="en-US"/>
        </w:rPr>
        <w:t>2.60</w:t>
      </w:r>
      <w:r w:rsidRPr="00441CD0">
        <w:tab/>
        <w:t>Application Instance ID</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1A3E8D">
      <w:pPr>
        <w:pStyle w:val="Heading3"/>
        <w:rPr>
          <w:lang w:val="x-none"/>
        </w:rPr>
      </w:pPr>
      <w:bookmarkStart w:id="6116" w:name="_Toc19717406"/>
      <w:bookmarkStart w:id="6117" w:name="_Toc27490907"/>
      <w:bookmarkStart w:id="6118" w:name="_Toc27557200"/>
      <w:bookmarkStart w:id="6119" w:name="_Toc27724117"/>
      <w:bookmarkStart w:id="6120" w:name="_Toc36031191"/>
      <w:bookmarkStart w:id="6121" w:name="_Toc36043111"/>
      <w:bookmarkStart w:id="6122" w:name="_Toc36814436"/>
      <w:bookmarkStart w:id="6123" w:name="_Toc44689294"/>
      <w:bookmarkStart w:id="6124" w:name="_Toc44924048"/>
      <w:bookmarkStart w:id="6125" w:name="_Toc51861018"/>
      <w:bookmarkStart w:id="6126" w:name="_Toc57930789"/>
      <w:bookmarkStart w:id="6127" w:name="_Toc57931419"/>
      <w:bookmarkStart w:id="6128" w:name="_Toc98235974"/>
      <w:r w:rsidRPr="00441CD0">
        <w:t>8.</w:t>
      </w:r>
      <w:r w:rsidRPr="00441CD0">
        <w:rPr>
          <w:lang w:val="en-US"/>
        </w:rPr>
        <w:t>2.61</w:t>
      </w:r>
      <w:r w:rsidRPr="00441CD0">
        <w:tab/>
        <w:t>Flow Information</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1A3E8D">
            <w:pPr>
              <w:pStyle w:val="TAC"/>
              <w:rPr>
                <w:lang w:eastAsia="zh-CN"/>
              </w:rPr>
            </w:pPr>
            <w:r w:rsidRPr="001A3E8D">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1A3E8D">
            <w:pPr>
              <w:pStyle w:val="TAC"/>
              <w:rPr>
                <w:lang w:eastAsia="zh-CN"/>
              </w:rPr>
            </w:pPr>
            <w:r w:rsidRPr="001A3E8D">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1A3E8D">
      <w:pPr>
        <w:pStyle w:val="Heading3"/>
      </w:pPr>
      <w:bookmarkStart w:id="6129" w:name="_Toc19717407"/>
      <w:bookmarkStart w:id="6130" w:name="_Toc27490908"/>
      <w:bookmarkStart w:id="6131" w:name="_Toc27557201"/>
      <w:bookmarkStart w:id="6132" w:name="_Toc27724118"/>
      <w:bookmarkStart w:id="6133" w:name="_Toc36031192"/>
      <w:bookmarkStart w:id="6134" w:name="_Toc36043112"/>
      <w:bookmarkStart w:id="6135" w:name="_Toc36814437"/>
      <w:bookmarkStart w:id="6136" w:name="_Toc44689295"/>
      <w:bookmarkStart w:id="6137" w:name="_Toc44924049"/>
      <w:bookmarkStart w:id="6138" w:name="_Toc51861019"/>
      <w:bookmarkStart w:id="6139" w:name="_Toc57930790"/>
      <w:bookmarkStart w:id="6140" w:name="_Toc57931420"/>
      <w:bookmarkStart w:id="6141" w:name="_Toc98235975"/>
      <w:r w:rsidRPr="00441CD0">
        <w:t>8.</w:t>
      </w:r>
      <w:r w:rsidRPr="00441CD0">
        <w:rPr>
          <w:lang w:val="en-US"/>
        </w:rPr>
        <w:t>2.62</w:t>
      </w:r>
      <w:r w:rsidRPr="00441CD0">
        <w:tab/>
        <w:t>UE IP Address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6142"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1A3E8D">
      <w:pPr>
        <w:pStyle w:val="Heading3"/>
      </w:pPr>
      <w:r w:rsidRPr="00441CD0">
        <w:t xml:space="preserve"> </w:t>
      </w:r>
      <w:bookmarkStart w:id="6143" w:name="_Toc27490909"/>
      <w:bookmarkStart w:id="6144" w:name="_Toc27557202"/>
      <w:bookmarkStart w:id="6145" w:name="_Toc27724119"/>
      <w:bookmarkStart w:id="6146" w:name="_Toc36031193"/>
      <w:bookmarkStart w:id="6147" w:name="_Toc36043113"/>
      <w:bookmarkStart w:id="6148" w:name="_Toc36814438"/>
      <w:bookmarkStart w:id="6149" w:name="_Toc44689296"/>
      <w:bookmarkStart w:id="6150" w:name="_Toc44924050"/>
      <w:bookmarkStart w:id="6151" w:name="_Toc51861020"/>
      <w:bookmarkStart w:id="6152" w:name="_Toc57930791"/>
      <w:bookmarkStart w:id="6153" w:name="_Toc57931421"/>
      <w:bookmarkStart w:id="6154" w:name="_Toc98235976"/>
      <w:r w:rsidRPr="00441CD0">
        <w:t>8.</w:t>
      </w:r>
      <w:r w:rsidRPr="00441CD0">
        <w:rPr>
          <w:lang w:val="en-US"/>
        </w:rPr>
        <w:t>2.63</w:t>
      </w:r>
      <w:r w:rsidRPr="00441CD0">
        <w:tab/>
        <w:t>Packet Rate</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1B36844B" w14:textId="77777777" w:rsidR="00EE5860" w:rsidRPr="00441CD0" w:rsidRDefault="00EE5860" w:rsidP="00EE5860">
      <w:pPr>
        <w:rPr>
          <w:lang w:eastAsia="ja-JP"/>
        </w:rPr>
      </w:pPr>
      <w:bookmarkStart w:id="6155"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1A3E8D">
            <w:pPr>
              <w:pStyle w:val="TAC"/>
              <w:rPr>
                <w:lang w:val="fr-FR"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1A3E8D">
            <w:pPr>
              <w:pStyle w:val="TAC"/>
              <w:rPr>
                <w:lang w:val="fr-FR" w:eastAsia="zh-CN"/>
              </w:rPr>
            </w:pPr>
            <w:r w:rsidRPr="001A3E8D">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1A3E8D">
            <w:pPr>
              <w:pStyle w:val="TAC"/>
              <w:rPr>
                <w:lang w:val="fr-FR" w:eastAsia="zh-CN"/>
              </w:rPr>
            </w:pPr>
            <w:r w:rsidRPr="001A3E8D">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1A3E8D">
            <w:pPr>
              <w:pStyle w:val="TAC"/>
              <w:rPr>
                <w:lang w:val="fr-FR" w:eastAsia="zh-CN"/>
              </w:rPr>
            </w:pPr>
            <w:r w:rsidRPr="001A3E8D">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1A3E8D">
            <w:pPr>
              <w:pStyle w:val="TAC"/>
              <w:rPr>
                <w:lang w:val="fr-FR" w:eastAsia="zh-CN"/>
              </w:rPr>
            </w:pPr>
            <w:r w:rsidRPr="001A3E8D">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1A3E8D">
            <w:pPr>
              <w:pStyle w:val="TAC"/>
              <w:rPr>
                <w:lang w:val="fr-FR"/>
              </w:rPr>
            </w:pPr>
            <w:r w:rsidRPr="001A3E8D">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1A3E8D">
            <w:pPr>
              <w:pStyle w:val="TAC"/>
              <w:rPr>
                <w:lang w:val="fr-FR"/>
              </w:rPr>
            </w:pPr>
            <w:r w:rsidRPr="001A3E8D">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1A3E8D">
            <w:pPr>
              <w:pStyle w:val="TAC"/>
              <w:rPr>
                <w:lang w:val="fr-FR"/>
              </w:rPr>
            </w:pPr>
            <w:r w:rsidRPr="001A3E8D">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1A3E8D">
            <w:pPr>
              <w:pStyle w:val="TAC"/>
              <w:rPr>
                <w:lang w:val="fr-FR"/>
              </w:rPr>
            </w:pPr>
            <w:r w:rsidRPr="001A3E8D">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1A3E8D">
      <w:pPr>
        <w:pStyle w:val="Heading3"/>
      </w:pPr>
      <w:r w:rsidRPr="00441CD0">
        <w:t xml:space="preserve"> </w:t>
      </w:r>
      <w:bookmarkStart w:id="6156" w:name="_Toc27490910"/>
      <w:bookmarkStart w:id="6157" w:name="_Toc27557203"/>
      <w:bookmarkStart w:id="6158" w:name="_Toc27724120"/>
      <w:bookmarkStart w:id="6159" w:name="_Toc36031194"/>
      <w:bookmarkStart w:id="6160" w:name="_Toc36043114"/>
      <w:bookmarkStart w:id="6161" w:name="_Toc36814439"/>
      <w:bookmarkStart w:id="6162" w:name="_Toc44689297"/>
      <w:bookmarkStart w:id="6163" w:name="_Toc44924051"/>
      <w:bookmarkStart w:id="6164" w:name="_Toc51861021"/>
      <w:bookmarkStart w:id="6165" w:name="_Toc57930792"/>
      <w:bookmarkStart w:id="6166" w:name="_Toc57931422"/>
      <w:bookmarkStart w:id="6167" w:name="_Toc98235977"/>
      <w:r w:rsidRPr="00441CD0">
        <w:t>8.</w:t>
      </w:r>
      <w:r w:rsidRPr="00441CD0">
        <w:rPr>
          <w:lang w:val="en-US"/>
        </w:rPr>
        <w:t>2.64</w:t>
      </w:r>
      <w:r w:rsidRPr="00441CD0">
        <w:tab/>
        <w:t>Outer Header Removal</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1A3E8D">
            <w:pPr>
              <w:pStyle w:val="TAC"/>
              <w:rPr>
                <w:lang w:eastAsia="zh-CN"/>
              </w:rPr>
            </w:pPr>
            <w:r w:rsidRPr="001A3E8D">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1A3E8D">
            <w:pPr>
              <w:pStyle w:val="TAC"/>
              <w:rPr>
                <w:lang w:eastAsia="zh-CN"/>
              </w:rPr>
            </w:pPr>
            <w:r w:rsidRPr="001A3E8D">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6A6513C6" w14:textId="77777777" w:rsidR="00FC3729" w:rsidRDefault="00FC3729" w:rsidP="00FC3729">
      <w:pPr>
        <w:pStyle w:val="TH"/>
      </w:pPr>
      <w:r>
        <w:t>Table 8.</w:t>
      </w:r>
      <w:r>
        <w:rPr>
          <w:lang w:val="en-US"/>
        </w:rPr>
        <w:t>2.64</w:t>
      </w:r>
      <w:r>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FC3729" w14:paraId="7B03863A"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42B4802D" w14:textId="77777777" w:rsidR="00FC3729" w:rsidRDefault="00FC3729" w:rsidP="00FD71B5">
            <w:pPr>
              <w:pStyle w:val="TAH"/>
            </w:pPr>
            <w:r>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1A611BF" w14:textId="77777777" w:rsidR="00FC3729" w:rsidRDefault="00FC3729" w:rsidP="00FD71B5">
            <w:pPr>
              <w:pStyle w:val="TAH"/>
            </w:pPr>
            <w:r>
              <w:t>Value (Decimal)</w:t>
            </w:r>
          </w:p>
        </w:tc>
      </w:tr>
      <w:tr w:rsidR="00FC3729" w14:paraId="50A3E406"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514167F7" w14:textId="487FEA99" w:rsidR="00FC3729" w:rsidRDefault="00FC3729" w:rsidP="00781BDC">
            <w:pPr>
              <w:pStyle w:val="TAL"/>
            </w:pPr>
            <w:r>
              <w:t>GTP-U/UDP/IPv4 (NOTE</w:t>
            </w:r>
            <w:r w:rsidR="00781BDC">
              <w:t> </w:t>
            </w:r>
            <w:r>
              <w:t>1), (NOTE</w:t>
            </w:r>
            <w:r w:rsidR="00781BDC">
              <w:t> </w:t>
            </w:r>
            <w:r>
              <w:t>2)</w:t>
            </w:r>
          </w:p>
        </w:tc>
        <w:tc>
          <w:tcPr>
            <w:tcW w:w="1548" w:type="dxa"/>
            <w:tcBorders>
              <w:top w:val="single" w:sz="4" w:space="0" w:color="auto"/>
              <w:left w:val="single" w:sz="4" w:space="0" w:color="auto"/>
              <w:bottom w:val="single" w:sz="4" w:space="0" w:color="auto"/>
              <w:right w:val="single" w:sz="4" w:space="0" w:color="auto"/>
            </w:tcBorders>
            <w:hideMark/>
          </w:tcPr>
          <w:p w14:paraId="553E432C" w14:textId="77777777" w:rsidR="00FC3729" w:rsidRDefault="00FC3729" w:rsidP="00FD71B5">
            <w:pPr>
              <w:pStyle w:val="TAC"/>
            </w:pPr>
            <w:r>
              <w:t>0</w:t>
            </w:r>
          </w:p>
        </w:tc>
      </w:tr>
      <w:tr w:rsidR="00FC3729" w14:paraId="7563B953"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3A6F8961" w14:textId="2369C657" w:rsidR="00FC3729" w:rsidRDefault="00FC3729" w:rsidP="00781BDC">
            <w:pPr>
              <w:pStyle w:val="TAL"/>
            </w:pPr>
            <w:r>
              <w:t>GTP-U/UDP/IPv6 (NOTE</w:t>
            </w:r>
            <w:r w:rsidR="00781BDC">
              <w:t> </w:t>
            </w:r>
            <w:r>
              <w:t>1), (NOTE</w:t>
            </w:r>
            <w:r w:rsidR="00781BDC">
              <w:t> </w:t>
            </w:r>
            <w:r>
              <w:t>2)</w:t>
            </w:r>
          </w:p>
        </w:tc>
        <w:tc>
          <w:tcPr>
            <w:tcW w:w="1548" w:type="dxa"/>
            <w:tcBorders>
              <w:top w:val="single" w:sz="4" w:space="0" w:color="auto"/>
              <w:left w:val="single" w:sz="4" w:space="0" w:color="auto"/>
              <w:bottom w:val="single" w:sz="4" w:space="0" w:color="auto"/>
              <w:right w:val="single" w:sz="4" w:space="0" w:color="auto"/>
            </w:tcBorders>
            <w:hideMark/>
          </w:tcPr>
          <w:p w14:paraId="63F627DA" w14:textId="77777777" w:rsidR="00FC3729" w:rsidRDefault="00FC3729" w:rsidP="00FD71B5">
            <w:pPr>
              <w:pStyle w:val="TAC"/>
            </w:pPr>
            <w:r>
              <w:t>1</w:t>
            </w:r>
          </w:p>
        </w:tc>
      </w:tr>
      <w:tr w:rsidR="00FC3729" w14:paraId="1F0E4CAA"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0DC98AE9" w14:textId="2BEAACCE" w:rsidR="00FC3729" w:rsidRDefault="00FC3729" w:rsidP="00781BDC">
            <w:pPr>
              <w:pStyle w:val="TAL"/>
            </w:pPr>
            <w:r>
              <w:t>UDP/IPv4 (NOTE 3, NOTE</w:t>
            </w:r>
            <w:r w:rsidR="00781BDC">
              <w:t> </w:t>
            </w:r>
            <w:r>
              <w:t>6)</w:t>
            </w:r>
          </w:p>
        </w:tc>
        <w:tc>
          <w:tcPr>
            <w:tcW w:w="1548" w:type="dxa"/>
            <w:tcBorders>
              <w:top w:val="single" w:sz="4" w:space="0" w:color="auto"/>
              <w:left w:val="single" w:sz="4" w:space="0" w:color="auto"/>
              <w:bottom w:val="single" w:sz="4" w:space="0" w:color="auto"/>
              <w:right w:val="single" w:sz="4" w:space="0" w:color="auto"/>
            </w:tcBorders>
            <w:hideMark/>
          </w:tcPr>
          <w:p w14:paraId="07E2B389" w14:textId="77777777" w:rsidR="00FC3729" w:rsidRDefault="00FC3729" w:rsidP="00FD71B5">
            <w:pPr>
              <w:pStyle w:val="TAC"/>
              <w:rPr>
                <w:lang w:val="sv-SE"/>
              </w:rPr>
            </w:pPr>
            <w:r>
              <w:rPr>
                <w:lang w:val="sv-SE"/>
              </w:rPr>
              <w:t>2</w:t>
            </w:r>
          </w:p>
        </w:tc>
      </w:tr>
      <w:tr w:rsidR="00FC3729" w14:paraId="6D924B04"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029FCA96" w14:textId="64F43353" w:rsidR="00FC3729" w:rsidRDefault="00FC3729" w:rsidP="00781BDC">
            <w:pPr>
              <w:pStyle w:val="TAL"/>
            </w:pPr>
            <w:r>
              <w:t>UDP/IPv6 (NOTE 3, NOTE</w:t>
            </w:r>
            <w:r w:rsidR="00781BDC">
              <w:t> </w:t>
            </w:r>
            <w:r>
              <w:t>6)</w:t>
            </w:r>
          </w:p>
        </w:tc>
        <w:tc>
          <w:tcPr>
            <w:tcW w:w="1548" w:type="dxa"/>
            <w:tcBorders>
              <w:top w:val="single" w:sz="4" w:space="0" w:color="auto"/>
              <w:left w:val="single" w:sz="4" w:space="0" w:color="auto"/>
              <w:bottom w:val="single" w:sz="4" w:space="0" w:color="auto"/>
              <w:right w:val="single" w:sz="4" w:space="0" w:color="auto"/>
            </w:tcBorders>
            <w:hideMark/>
          </w:tcPr>
          <w:p w14:paraId="472B9224" w14:textId="77777777" w:rsidR="00FC3729" w:rsidRDefault="00FC3729" w:rsidP="00FD71B5">
            <w:pPr>
              <w:pStyle w:val="TAC"/>
              <w:rPr>
                <w:lang w:val="sv-SE"/>
              </w:rPr>
            </w:pPr>
            <w:r>
              <w:rPr>
                <w:lang w:val="sv-SE"/>
              </w:rPr>
              <w:t>3</w:t>
            </w:r>
          </w:p>
        </w:tc>
      </w:tr>
      <w:tr w:rsidR="00FC3729" w14:paraId="7B7DE22B"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2054C46D" w14:textId="0761E4DA" w:rsidR="00FC3729" w:rsidRDefault="00FC3729" w:rsidP="00781BDC">
            <w:pPr>
              <w:pStyle w:val="TAL"/>
              <w:rPr>
                <w:lang w:val="x-none"/>
              </w:rPr>
            </w:pPr>
            <w:r>
              <w:t>IPv4 (NOTE</w:t>
            </w:r>
            <w:r w:rsidR="00781BDC">
              <w:t> </w:t>
            </w:r>
            <w:r>
              <w:t>6)</w:t>
            </w:r>
          </w:p>
        </w:tc>
        <w:tc>
          <w:tcPr>
            <w:tcW w:w="1548" w:type="dxa"/>
            <w:tcBorders>
              <w:top w:val="single" w:sz="4" w:space="0" w:color="auto"/>
              <w:left w:val="single" w:sz="4" w:space="0" w:color="auto"/>
              <w:bottom w:val="single" w:sz="4" w:space="0" w:color="auto"/>
              <w:right w:val="single" w:sz="4" w:space="0" w:color="auto"/>
            </w:tcBorders>
            <w:hideMark/>
          </w:tcPr>
          <w:p w14:paraId="6F0059B2" w14:textId="77777777" w:rsidR="00FC3729" w:rsidRDefault="00FC3729" w:rsidP="00FD71B5">
            <w:pPr>
              <w:pStyle w:val="TAC"/>
              <w:rPr>
                <w:lang w:val="sv-SE"/>
              </w:rPr>
            </w:pPr>
            <w:r>
              <w:rPr>
                <w:lang w:val="sv-SE"/>
              </w:rPr>
              <w:t>4</w:t>
            </w:r>
          </w:p>
        </w:tc>
      </w:tr>
      <w:tr w:rsidR="00FC3729" w14:paraId="2FFD0F0A"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275A8A07" w14:textId="51952FAC" w:rsidR="00FC3729" w:rsidRDefault="00FC3729" w:rsidP="00781BDC">
            <w:pPr>
              <w:pStyle w:val="TAL"/>
              <w:rPr>
                <w:lang w:val="x-none"/>
              </w:rPr>
            </w:pPr>
            <w:r>
              <w:t>IPv6 (NOTE</w:t>
            </w:r>
            <w:r w:rsidR="00781BDC">
              <w:t> </w:t>
            </w:r>
            <w:r>
              <w:t>6)</w:t>
            </w:r>
          </w:p>
        </w:tc>
        <w:tc>
          <w:tcPr>
            <w:tcW w:w="1548" w:type="dxa"/>
            <w:tcBorders>
              <w:top w:val="single" w:sz="4" w:space="0" w:color="auto"/>
              <w:left w:val="single" w:sz="4" w:space="0" w:color="auto"/>
              <w:bottom w:val="single" w:sz="4" w:space="0" w:color="auto"/>
              <w:right w:val="single" w:sz="4" w:space="0" w:color="auto"/>
            </w:tcBorders>
            <w:hideMark/>
          </w:tcPr>
          <w:p w14:paraId="576DF280" w14:textId="77777777" w:rsidR="00FC3729" w:rsidRDefault="00FC3729" w:rsidP="00FD71B5">
            <w:pPr>
              <w:pStyle w:val="TAC"/>
              <w:rPr>
                <w:lang w:val="sv-SE"/>
              </w:rPr>
            </w:pPr>
            <w:r>
              <w:rPr>
                <w:lang w:val="sv-SE"/>
              </w:rPr>
              <w:t>5</w:t>
            </w:r>
          </w:p>
        </w:tc>
      </w:tr>
      <w:tr w:rsidR="00FC3729" w14:paraId="2452ECF6"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1A36B3C0" w14:textId="6352C754" w:rsidR="00FC3729" w:rsidRDefault="00FC3729" w:rsidP="00781BDC">
            <w:pPr>
              <w:pStyle w:val="TAL"/>
              <w:rPr>
                <w:lang w:val="x-none"/>
              </w:rPr>
            </w:pPr>
            <w:r>
              <w:t>GTP-U/UDP/IP (NOTE</w:t>
            </w:r>
            <w:r w:rsidR="00781BDC">
              <w:t> </w:t>
            </w:r>
            <w:r>
              <w:t>4)</w:t>
            </w:r>
          </w:p>
        </w:tc>
        <w:tc>
          <w:tcPr>
            <w:tcW w:w="1548" w:type="dxa"/>
            <w:tcBorders>
              <w:top w:val="single" w:sz="4" w:space="0" w:color="auto"/>
              <w:left w:val="single" w:sz="4" w:space="0" w:color="auto"/>
              <w:bottom w:val="single" w:sz="4" w:space="0" w:color="auto"/>
              <w:right w:val="single" w:sz="4" w:space="0" w:color="auto"/>
            </w:tcBorders>
            <w:hideMark/>
          </w:tcPr>
          <w:p w14:paraId="3F9A7A4F" w14:textId="77777777" w:rsidR="00FC3729" w:rsidRDefault="00FC3729" w:rsidP="00FD71B5">
            <w:pPr>
              <w:pStyle w:val="TAC"/>
              <w:rPr>
                <w:lang w:val="sv-SE"/>
              </w:rPr>
            </w:pPr>
            <w:r>
              <w:rPr>
                <w:lang w:val="sv-SE"/>
              </w:rPr>
              <w:t>6</w:t>
            </w:r>
          </w:p>
        </w:tc>
      </w:tr>
      <w:tr w:rsidR="00FC3729" w14:paraId="3FABDDE6"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1C595F0E" w14:textId="79B5C64A" w:rsidR="00FC3729" w:rsidRDefault="00FC3729" w:rsidP="00781BDC">
            <w:pPr>
              <w:pStyle w:val="TAL"/>
              <w:rPr>
                <w:lang w:val="x-none"/>
              </w:rPr>
            </w:pPr>
            <w:r>
              <w:t>VLAN TAG POP (i.e. removal of one VLAN tag, S-TAG or C-TAG) (See NOTE</w:t>
            </w:r>
            <w:r w:rsidR="00781BDC">
              <w:t> </w:t>
            </w:r>
            <w:r>
              <w:t>5)</w:t>
            </w:r>
          </w:p>
        </w:tc>
        <w:tc>
          <w:tcPr>
            <w:tcW w:w="1548" w:type="dxa"/>
            <w:tcBorders>
              <w:top w:val="single" w:sz="4" w:space="0" w:color="auto"/>
              <w:left w:val="single" w:sz="4" w:space="0" w:color="auto"/>
              <w:bottom w:val="single" w:sz="4" w:space="0" w:color="auto"/>
              <w:right w:val="single" w:sz="4" w:space="0" w:color="auto"/>
            </w:tcBorders>
            <w:hideMark/>
          </w:tcPr>
          <w:p w14:paraId="2BA04CB7" w14:textId="77777777" w:rsidR="00FC3729" w:rsidRDefault="00FC3729" w:rsidP="00FD71B5">
            <w:pPr>
              <w:pStyle w:val="TAC"/>
              <w:rPr>
                <w:lang w:val="sv-SE"/>
              </w:rPr>
            </w:pPr>
            <w:r>
              <w:rPr>
                <w:lang w:val="sv-SE"/>
              </w:rPr>
              <w:t>7</w:t>
            </w:r>
          </w:p>
        </w:tc>
      </w:tr>
      <w:tr w:rsidR="00FC3729" w14:paraId="7C583B3C"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3F6C9D17" w14:textId="4D8510D9" w:rsidR="00FC3729" w:rsidRDefault="00FC3729" w:rsidP="00781BDC">
            <w:pPr>
              <w:pStyle w:val="TAL"/>
              <w:rPr>
                <w:lang w:val="x-none"/>
              </w:rPr>
            </w:pPr>
            <w:r>
              <w:t>VLAN TAGs POP-POP (i.e. removal of 2 VLAN tags, S-TAG and C-TAG) (See NOTE</w:t>
            </w:r>
            <w:r w:rsidR="00781BDC">
              <w:t> </w:t>
            </w:r>
            <w:r>
              <w:t>5)</w:t>
            </w:r>
          </w:p>
        </w:tc>
        <w:tc>
          <w:tcPr>
            <w:tcW w:w="1548" w:type="dxa"/>
            <w:tcBorders>
              <w:top w:val="single" w:sz="4" w:space="0" w:color="auto"/>
              <w:left w:val="single" w:sz="4" w:space="0" w:color="auto"/>
              <w:bottom w:val="single" w:sz="4" w:space="0" w:color="auto"/>
              <w:right w:val="single" w:sz="4" w:space="0" w:color="auto"/>
            </w:tcBorders>
            <w:hideMark/>
          </w:tcPr>
          <w:p w14:paraId="44D361B5" w14:textId="77777777" w:rsidR="00FC3729" w:rsidRDefault="00FC3729" w:rsidP="00FD71B5">
            <w:pPr>
              <w:pStyle w:val="TAC"/>
            </w:pPr>
            <w:r>
              <w:t>8</w:t>
            </w:r>
          </w:p>
        </w:tc>
      </w:tr>
      <w:tr w:rsidR="00FC3729" w14:paraId="1A507925" w14:textId="77777777" w:rsidTr="00FD71B5">
        <w:trPr>
          <w:jc w:val="center"/>
        </w:trPr>
        <w:tc>
          <w:tcPr>
            <w:tcW w:w="6739" w:type="dxa"/>
            <w:tcBorders>
              <w:top w:val="single" w:sz="4" w:space="0" w:color="auto"/>
              <w:left w:val="single" w:sz="4" w:space="0" w:color="auto"/>
              <w:bottom w:val="single" w:sz="4" w:space="0" w:color="auto"/>
              <w:right w:val="single" w:sz="4" w:space="0" w:color="auto"/>
            </w:tcBorders>
            <w:hideMark/>
          </w:tcPr>
          <w:p w14:paraId="5FE56EDF" w14:textId="04E43A5D" w:rsidR="00FC3729" w:rsidRDefault="00FC3729" w:rsidP="00781BDC">
            <w:pPr>
              <w:pStyle w:val="TAL"/>
              <w:rPr>
                <w:lang w:val="x-none"/>
              </w:rPr>
            </w:pPr>
            <w:r>
              <w:t>Spare, for future use. (See NOTE</w:t>
            </w:r>
            <w:r w:rsidR="00781BDC">
              <w:t> </w:t>
            </w:r>
            <w:r>
              <w:t>7)</w:t>
            </w:r>
          </w:p>
        </w:tc>
        <w:tc>
          <w:tcPr>
            <w:tcW w:w="1548" w:type="dxa"/>
            <w:tcBorders>
              <w:top w:val="single" w:sz="4" w:space="0" w:color="auto"/>
              <w:left w:val="single" w:sz="4" w:space="0" w:color="auto"/>
              <w:bottom w:val="single" w:sz="4" w:space="0" w:color="auto"/>
              <w:right w:val="single" w:sz="4" w:space="0" w:color="auto"/>
            </w:tcBorders>
            <w:hideMark/>
          </w:tcPr>
          <w:p w14:paraId="7FDB476F" w14:textId="77777777" w:rsidR="00FC3729" w:rsidRDefault="00FC3729" w:rsidP="00FD71B5">
            <w:pPr>
              <w:pStyle w:val="TAC"/>
            </w:pPr>
            <w:r>
              <w:rPr>
                <w:lang w:val="sv-SE"/>
              </w:rPr>
              <w:t>9</w:t>
            </w:r>
            <w:r>
              <w:t xml:space="preserve"> to 255</w:t>
            </w:r>
          </w:p>
        </w:tc>
      </w:tr>
      <w:tr w:rsidR="00FC3729" w14:paraId="20F7E235" w14:textId="77777777" w:rsidTr="00FD71B5">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C4431D2" w14:textId="429FB9FB" w:rsidR="00FC3729" w:rsidRDefault="00FC3729" w:rsidP="00FD71B5">
            <w:pPr>
              <w:pStyle w:val="TAN"/>
              <w:shd w:val="clear" w:color="auto" w:fill="FFFFFF"/>
            </w:pPr>
            <w:r>
              <w:t>NOTE</w:t>
            </w:r>
            <w:r w:rsidR="00781BDC">
              <w:t> </w:t>
            </w:r>
            <w:r>
              <w:rPr>
                <w:lang w:val="en-US"/>
              </w:rPr>
              <w:t>1</w:t>
            </w:r>
            <w:r>
              <w:t>:</w:t>
            </w:r>
            <w:r>
              <w:tab/>
              <w:t>The SGW-U/I-UPF shall store GTP-U extension header(s) required to be forwarded for this packet (as required by the comprehension rules of Figure 5.2.1-2 of 3GPP TS 29.281 [3]) that are not requested to be deleted by the GTP-U Extension Header Deletion field.</w:t>
            </w:r>
          </w:p>
          <w:p w14:paraId="7F3813A9" w14:textId="04AEB4DE" w:rsidR="00FC3729" w:rsidRDefault="00FC3729" w:rsidP="00FD71B5">
            <w:pPr>
              <w:pStyle w:val="TAN"/>
              <w:shd w:val="clear" w:color="auto" w:fill="FFFFFF"/>
            </w:pPr>
            <w:r>
              <w:t>NOTE</w:t>
            </w:r>
            <w:r w:rsidR="00781BDC">
              <w:t> </w:t>
            </w:r>
            <w:r>
              <w:t>2:</w:t>
            </w:r>
            <w:r>
              <w:tab/>
            </w:r>
            <w:r>
              <w:rPr>
                <w:lang w:val="en-US"/>
              </w:rPr>
              <w:t>The SGW-U/I-UPF shall store the GTP-U message type for a GTP-U signalling message which is required to be forwarded, e.g. for an End Marker message.</w:t>
            </w:r>
          </w:p>
          <w:p w14:paraId="25573A73" w14:textId="3D5D6497" w:rsidR="00FC3729" w:rsidRDefault="00FC3729" w:rsidP="00FD71B5">
            <w:pPr>
              <w:pStyle w:val="TAN"/>
              <w:shd w:val="clear" w:color="auto" w:fill="FFFFFF"/>
            </w:pPr>
            <w:r>
              <w:t>NOTE</w:t>
            </w:r>
            <w:r w:rsidR="00781BDC">
              <w:t> </w:t>
            </w:r>
            <w:r>
              <w:rPr>
                <w:lang w:val="en-US"/>
              </w:rPr>
              <w:t>3</w:t>
            </w:r>
            <w:r>
              <w:t>:</w:t>
            </w:r>
            <w:r>
              <w:tab/>
              <w:t>This value may apply to DL packets received by a PGW-U for non-IP PDN connections with SGi tunnelling based on UDP/IP encapsulation (see clause 4.3.17.8.3.3.2 of 3GPP TS 23.401 [14]).</w:t>
            </w:r>
          </w:p>
          <w:p w14:paraId="1E6A1197" w14:textId="42E8DAAF" w:rsidR="00FC3729" w:rsidRDefault="00FC3729" w:rsidP="00FD71B5">
            <w:pPr>
              <w:pStyle w:val="TAN"/>
              <w:shd w:val="clear" w:color="auto" w:fill="FFFFFF"/>
            </w:pPr>
            <w:r>
              <w:t>NOTE</w:t>
            </w:r>
            <w:r w:rsidR="00781BDC">
              <w:t> </w:t>
            </w:r>
            <w:r>
              <w:t>4:</w:t>
            </w:r>
            <w:r>
              <w:tab/>
              <w:t>The CP function shall use this value to instruct UP function to remove the GTP-U/UDP/IP header regardless it is IPv4 or IPv6.</w:t>
            </w:r>
          </w:p>
          <w:p w14:paraId="66319017" w14:textId="7A1A3FA4" w:rsidR="00FC3729" w:rsidRDefault="00FC3729" w:rsidP="00FD71B5">
            <w:pPr>
              <w:pStyle w:val="TAN"/>
              <w:shd w:val="clear" w:color="auto" w:fill="FFFFFF"/>
            </w:pPr>
            <w:r>
              <w:t>NOTE</w:t>
            </w:r>
            <w:r w:rsidR="00781BDC">
              <w:t> </w:t>
            </w:r>
            <w:r>
              <w:rPr>
                <w:lang w:val="en-US"/>
              </w:rPr>
              <w:t>5</w:t>
            </w:r>
            <w:r>
              <w:t>:</w:t>
            </w:r>
            <w:r>
              <w:tab/>
              <w:t>This value may apply to DL packets received by a UPF over N6 for Ethernet PDU sessions (see clause 5.8.2.11.3 of 3GPP TS 23.501 [28]). The VLAN POP operation removes the VLAN tag from the top of the VLAN stack (outer VLAN tag), i.e. it removes the S-TAG or C-TAG if the user plane packet contains only one VLAN tag, or it removes the S-TAG if the user plane packet contains both a C-TAG and an S-TAG.</w:t>
            </w:r>
          </w:p>
          <w:p w14:paraId="1671B214" w14:textId="5C086F23" w:rsidR="00FC3729" w:rsidRDefault="00FC3729" w:rsidP="00FD71B5">
            <w:pPr>
              <w:pStyle w:val="TAN"/>
              <w:shd w:val="clear" w:color="auto" w:fill="FFFFFF"/>
            </w:pPr>
            <w:r>
              <w:t>NOTE</w:t>
            </w:r>
            <w:r w:rsidR="00781BDC">
              <w:t> </w:t>
            </w:r>
            <w:r>
              <w:t>6:</w:t>
            </w:r>
            <w:r>
              <w:tab/>
              <w:t>This value may apply e.g. to DL packets received by a UPF (PDU Session Anchor) over N6, when explicit N6 traffic routing information is provided to the SMF (see clause 5.6.7 of 3GPP TS 23.501 [28]).</w:t>
            </w:r>
          </w:p>
          <w:p w14:paraId="22C95613" w14:textId="4A9C7598" w:rsidR="00FC3729" w:rsidRDefault="00FC3729" w:rsidP="00781BDC">
            <w:pPr>
              <w:pStyle w:val="TAN"/>
              <w:shd w:val="clear" w:color="auto" w:fill="FFFFFF"/>
            </w:pPr>
            <w:r>
              <w:t>NOTE</w:t>
            </w:r>
            <w:r w:rsidR="00781BDC">
              <w:t> </w:t>
            </w:r>
            <w:r>
              <w:t>7:</w:t>
            </w:r>
            <w:r>
              <w:tab/>
              <w:t>If the UP function receives an unknown value, it shall reject the request message with the cause set to "</w:t>
            </w:r>
            <w:r w:rsidRPr="0032588D">
              <w:t xml:space="preserve">Mandatory IE incorrect" together with </w:t>
            </w:r>
            <w:r>
              <w:t xml:space="preserve">the </w:t>
            </w:r>
            <w:r w:rsidRPr="00BC600A">
              <w:rPr>
                <w:szCs w:val="18"/>
                <w:lang w:val="en-US"/>
              </w:rPr>
              <w:t>Offending IE set to the IE type of</w:t>
            </w:r>
            <w:r>
              <w:t xml:space="preserve"> Outer Header Removal IE.</w:t>
            </w:r>
          </w:p>
        </w:tc>
      </w:tr>
    </w:tbl>
    <w:p w14:paraId="60ADD3C8" w14:textId="77777777" w:rsidR="00FC3729" w:rsidRDefault="00FC3729" w:rsidP="00FC3729">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1A3E8D">
      <w:pPr>
        <w:pStyle w:val="Heading3"/>
        <w:rPr>
          <w:lang w:val="en-US"/>
        </w:rPr>
      </w:pPr>
      <w:bookmarkStart w:id="6168" w:name="_Toc19717410"/>
      <w:bookmarkStart w:id="6169" w:name="_Toc27490911"/>
      <w:bookmarkStart w:id="6170" w:name="_Toc27557204"/>
      <w:bookmarkStart w:id="6171" w:name="_Toc27724121"/>
      <w:bookmarkStart w:id="6172" w:name="_Toc36031195"/>
      <w:bookmarkStart w:id="6173" w:name="_Toc36043115"/>
      <w:bookmarkStart w:id="6174" w:name="_Toc36814440"/>
      <w:bookmarkStart w:id="6175" w:name="_Toc44689298"/>
      <w:bookmarkStart w:id="6176" w:name="_Toc44924052"/>
      <w:bookmarkStart w:id="6177" w:name="_Toc51861022"/>
      <w:bookmarkStart w:id="6178" w:name="_Toc57930793"/>
      <w:bookmarkStart w:id="6179" w:name="_Toc57931423"/>
      <w:bookmarkStart w:id="6180" w:name="_Toc98235978"/>
      <w:r w:rsidRPr="00441CD0">
        <w:rPr>
          <w:lang w:val="en-US"/>
        </w:rPr>
        <w:t>8.2.65</w:t>
      </w:r>
      <w:r w:rsidRPr="00441CD0">
        <w:rPr>
          <w:lang w:val="en-US"/>
        </w:rPr>
        <w:tab/>
      </w:r>
      <w:r w:rsidRPr="00441CD0">
        <w:rPr>
          <w:lang w:val="en-US" w:eastAsia="zh-CN"/>
        </w:rPr>
        <w:t>Recovery Time Stamp</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862100">
            <w:pPr>
              <w:pStyle w:val="TAC"/>
            </w:pPr>
            <w:r w:rsidRPr="00862100">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862100">
            <w:pPr>
              <w:pStyle w:val="TAC"/>
            </w:pPr>
            <w:r w:rsidRPr="0086210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1A3E8D">
            <w:pPr>
              <w:pStyle w:val="TAC"/>
              <w:rPr>
                <w:lang w:eastAsia="zh-CN"/>
              </w:rPr>
            </w:pPr>
            <w:r w:rsidRPr="001A3E8D">
              <w:t>5 to 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1A3E8D">
      <w:pPr>
        <w:pStyle w:val="Heading3"/>
      </w:pPr>
      <w:bookmarkStart w:id="6181" w:name="_Toc19717411"/>
      <w:bookmarkStart w:id="6182" w:name="_Toc27490912"/>
      <w:bookmarkStart w:id="6183" w:name="_Toc27557205"/>
      <w:bookmarkStart w:id="6184" w:name="_Toc27724122"/>
      <w:bookmarkStart w:id="6185" w:name="_Toc36031196"/>
      <w:bookmarkStart w:id="6186" w:name="_Toc36043116"/>
      <w:bookmarkStart w:id="6187" w:name="_Toc36814441"/>
      <w:bookmarkStart w:id="6188" w:name="_Toc44689299"/>
      <w:bookmarkStart w:id="6189" w:name="_Toc44924053"/>
      <w:bookmarkStart w:id="6190" w:name="_Toc51861023"/>
      <w:bookmarkStart w:id="6191" w:name="_Toc57930794"/>
      <w:bookmarkStart w:id="6192" w:name="_Toc57931424"/>
      <w:bookmarkStart w:id="6193" w:name="_Toc98235979"/>
      <w:r w:rsidRPr="00441CD0">
        <w:t>8.</w:t>
      </w:r>
      <w:r w:rsidRPr="00441CD0">
        <w:rPr>
          <w:lang w:val="en-US"/>
        </w:rPr>
        <w:t>2.66</w:t>
      </w:r>
      <w:r w:rsidRPr="00441CD0">
        <w:tab/>
        <w:t>DL Flow Level Marking</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1A3E8D">
            <w:pPr>
              <w:pStyle w:val="TAC"/>
              <w:rPr>
                <w:lang w:eastAsia="zh-CN"/>
              </w:rPr>
            </w:pPr>
            <w:r w:rsidRPr="001A3E8D">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1A3E8D">
            <w:pPr>
              <w:pStyle w:val="TAC"/>
              <w:rPr>
                <w:lang w:eastAsia="zh-CN"/>
              </w:rPr>
            </w:pPr>
            <w:r w:rsidRPr="001A3E8D">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1A3E8D">
            <w:pPr>
              <w:pStyle w:val="TAC"/>
              <w:rPr>
                <w:lang w:eastAsia="zh-CN"/>
              </w:rPr>
            </w:pPr>
            <w:r w:rsidRPr="001A3E8D">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1A3E8D">
      <w:pPr>
        <w:pStyle w:val="Heading3"/>
      </w:pPr>
      <w:bookmarkStart w:id="6194" w:name="_Toc19717412"/>
      <w:bookmarkStart w:id="6195" w:name="_Toc27490913"/>
      <w:bookmarkStart w:id="6196" w:name="_Toc27557206"/>
      <w:bookmarkStart w:id="6197" w:name="_Toc27724123"/>
      <w:bookmarkStart w:id="6198" w:name="_Toc36031197"/>
      <w:bookmarkStart w:id="6199" w:name="_Toc36043117"/>
      <w:bookmarkStart w:id="6200" w:name="_Toc36814442"/>
      <w:bookmarkStart w:id="6201" w:name="_Toc44689300"/>
      <w:bookmarkStart w:id="6202" w:name="_Toc44924054"/>
      <w:bookmarkStart w:id="6203" w:name="_Toc51861024"/>
      <w:bookmarkStart w:id="6204" w:name="_Toc57930795"/>
      <w:bookmarkStart w:id="6205" w:name="_Toc57931425"/>
      <w:bookmarkStart w:id="6206" w:name="_Toc98235980"/>
      <w:r w:rsidRPr="00441CD0">
        <w:t>8.</w:t>
      </w:r>
      <w:r w:rsidRPr="00441CD0">
        <w:rPr>
          <w:lang w:val="en-US"/>
        </w:rPr>
        <w:t>2.67</w:t>
      </w:r>
      <w:r w:rsidRPr="00441CD0">
        <w:tab/>
        <w:t>Header Enrichment</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1A3E8D">
            <w:pPr>
              <w:pStyle w:val="TAC"/>
              <w:rPr>
                <w:lang w:eastAsia="zh-CN"/>
              </w:rPr>
            </w:pPr>
            <w:r w:rsidRPr="001A3E8D">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1A3E8D">
            <w:pPr>
              <w:pStyle w:val="TAC"/>
              <w:rPr>
                <w:lang w:eastAsia="zh-CN"/>
              </w:rPr>
            </w:pPr>
            <w:r w:rsidRPr="001A3E8D">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1A3E8D">
            <w:pPr>
              <w:pStyle w:val="TAC"/>
              <w:rPr>
                <w:lang w:eastAsia="zh-CN"/>
              </w:rPr>
            </w:pPr>
            <w:r w:rsidRPr="001A3E8D">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1A3E8D">
            <w:pPr>
              <w:pStyle w:val="TAC"/>
              <w:rPr>
                <w:lang w:eastAsia="zh-CN"/>
              </w:rPr>
            </w:pPr>
            <w:r w:rsidRPr="001A3E8D">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1A3E8D">
            <w:pPr>
              <w:pStyle w:val="TAC"/>
              <w:rPr>
                <w:lang w:eastAsia="zh-CN"/>
              </w:rPr>
            </w:pPr>
            <w:r w:rsidRPr="001A3E8D">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1A3E8D">
      <w:pPr>
        <w:pStyle w:val="Heading3"/>
      </w:pPr>
      <w:bookmarkStart w:id="6207" w:name="_Toc19717413"/>
      <w:bookmarkStart w:id="6208" w:name="_Toc27490914"/>
      <w:bookmarkStart w:id="6209" w:name="_Toc27557207"/>
      <w:bookmarkStart w:id="6210" w:name="_Toc27724124"/>
      <w:bookmarkStart w:id="6211" w:name="_Toc36031198"/>
      <w:bookmarkStart w:id="6212" w:name="_Toc36043118"/>
      <w:bookmarkStart w:id="6213" w:name="_Toc36814443"/>
      <w:bookmarkStart w:id="6214" w:name="_Toc44689301"/>
      <w:bookmarkStart w:id="6215" w:name="_Toc44924055"/>
      <w:bookmarkStart w:id="6216" w:name="_Toc51861025"/>
      <w:bookmarkStart w:id="6217" w:name="_Toc57930796"/>
      <w:bookmarkStart w:id="6218" w:name="_Toc57931426"/>
      <w:bookmarkStart w:id="6219" w:name="_Toc98235981"/>
      <w:r w:rsidRPr="00441CD0">
        <w:t>8.</w:t>
      </w:r>
      <w:r w:rsidRPr="00441CD0">
        <w:rPr>
          <w:lang w:val="en-US"/>
        </w:rPr>
        <w:t>2.68</w:t>
      </w:r>
      <w:r w:rsidRPr="00441CD0">
        <w:tab/>
        <w:t>Measurement Information</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22D8CF39" w14:textId="77777777" w:rsidR="00693E30" w:rsidRPr="001A7CA8" w:rsidRDefault="00693E30" w:rsidP="00693E30">
      <w:pPr>
        <w:pStyle w:val="TH"/>
        <w:rPr>
          <w:lang w:eastAsia="zh-CN"/>
        </w:rPr>
      </w:pPr>
      <w:bookmarkStart w:id="6220" w:name="_Toc19717414"/>
      <w:bookmarkStart w:id="6221" w:name="_Toc27490915"/>
      <w:bookmarkStart w:id="6222" w:name="_Toc27557208"/>
      <w:bookmarkStart w:id="6223" w:name="_Toc27724125"/>
      <w:bookmarkStart w:id="6224" w:name="_Toc36031199"/>
      <w:bookmarkStart w:id="6225" w:name="_Toc36043119"/>
      <w:bookmarkStart w:id="6226" w:name="_Toc36814444"/>
      <w:bookmarkStart w:id="6227" w:name="_Toc44689302"/>
      <w:bookmarkStart w:id="6228" w:name="_Toc44924056"/>
      <w:bookmarkStart w:id="6229" w:name="_Toc51861026"/>
      <w:bookmarkStart w:id="6230" w:name="_Toc57930797"/>
      <w:bookmarkStart w:id="6231" w:name="_Toc5793142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8"/>
        <w:gridCol w:w="581"/>
        <w:gridCol w:w="15"/>
        <w:gridCol w:w="574"/>
        <w:gridCol w:w="23"/>
        <w:gridCol w:w="566"/>
        <w:gridCol w:w="31"/>
        <w:gridCol w:w="558"/>
        <w:gridCol w:w="39"/>
        <w:gridCol w:w="550"/>
        <w:gridCol w:w="47"/>
        <w:gridCol w:w="541"/>
        <w:gridCol w:w="589"/>
        <w:gridCol w:w="588"/>
      </w:tblGrid>
      <w:tr w:rsidR="00693E30" w:rsidRPr="001A7CA8" w14:paraId="6457B8C2" w14:textId="77777777" w:rsidTr="00167E5F">
        <w:trPr>
          <w:jc w:val="center"/>
        </w:trPr>
        <w:tc>
          <w:tcPr>
            <w:tcW w:w="151" w:type="dxa"/>
            <w:tcBorders>
              <w:top w:val="single" w:sz="6" w:space="0" w:color="auto"/>
              <w:left w:val="single" w:sz="6" w:space="0" w:color="auto"/>
              <w:bottom w:val="nil"/>
              <w:right w:val="nil"/>
            </w:tcBorders>
          </w:tcPr>
          <w:p w14:paraId="72928303" w14:textId="77777777" w:rsidR="00693E30" w:rsidRPr="001A7CA8" w:rsidRDefault="00693E30" w:rsidP="00167E5F">
            <w:pPr>
              <w:pStyle w:val="TAC"/>
              <w:rPr>
                <w:color w:val="FFFFFF"/>
              </w:rPr>
            </w:pPr>
            <w:bookmarkStart w:id="6232" w:name="_PERM_MCCTEMPBM_CRPT05021244___5"/>
            <w:bookmarkEnd w:id="6232"/>
          </w:p>
        </w:tc>
        <w:tc>
          <w:tcPr>
            <w:tcW w:w="1104" w:type="dxa"/>
            <w:tcBorders>
              <w:top w:val="single" w:sz="6" w:space="0" w:color="auto"/>
              <w:left w:val="nil"/>
              <w:bottom w:val="nil"/>
              <w:right w:val="nil"/>
            </w:tcBorders>
          </w:tcPr>
          <w:p w14:paraId="79B90AF7" w14:textId="77777777" w:rsidR="00693E30" w:rsidRPr="001A7CA8" w:rsidRDefault="00693E30" w:rsidP="00167E5F">
            <w:pPr>
              <w:pStyle w:val="TAH"/>
            </w:pPr>
          </w:p>
        </w:tc>
        <w:tc>
          <w:tcPr>
            <w:tcW w:w="4710" w:type="dxa"/>
            <w:gridSpan w:val="14"/>
            <w:tcBorders>
              <w:top w:val="single" w:sz="6" w:space="0" w:color="auto"/>
              <w:left w:val="nil"/>
              <w:bottom w:val="nil"/>
              <w:right w:val="nil"/>
            </w:tcBorders>
            <w:hideMark/>
          </w:tcPr>
          <w:p w14:paraId="4AE68FC1"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A25B9DB" w14:textId="77777777" w:rsidR="00693E30" w:rsidRPr="001A7CA8" w:rsidRDefault="00693E30" w:rsidP="00167E5F">
            <w:pPr>
              <w:pStyle w:val="TAC"/>
            </w:pPr>
          </w:p>
        </w:tc>
      </w:tr>
      <w:tr w:rsidR="00693E30" w:rsidRPr="001A7CA8" w14:paraId="1BA25DA4" w14:textId="77777777" w:rsidTr="00167E5F">
        <w:trPr>
          <w:jc w:val="center"/>
        </w:trPr>
        <w:tc>
          <w:tcPr>
            <w:tcW w:w="151" w:type="dxa"/>
            <w:tcBorders>
              <w:top w:val="nil"/>
              <w:left w:val="single" w:sz="6" w:space="0" w:color="auto"/>
              <w:bottom w:val="nil"/>
              <w:right w:val="nil"/>
            </w:tcBorders>
          </w:tcPr>
          <w:p w14:paraId="1457DF25" w14:textId="77777777" w:rsidR="00693E30" w:rsidRPr="001A7CA8" w:rsidRDefault="00693E30" w:rsidP="00167E5F">
            <w:pPr>
              <w:pStyle w:val="TAC"/>
            </w:pPr>
          </w:p>
        </w:tc>
        <w:tc>
          <w:tcPr>
            <w:tcW w:w="1104" w:type="dxa"/>
            <w:tcBorders>
              <w:top w:val="nil"/>
              <w:left w:val="nil"/>
              <w:bottom w:val="nil"/>
              <w:right w:val="nil"/>
            </w:tcBorders>
            <w:hideMark/>
          </w:tcPr>
          <w:p w14:paraId="0A183ACD"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5E949254" w14:textId="77777777" w:rsidR="00693E30" w:rsidRPr="001A7CA8" w:rsidRDefault="00693E30" w:rsidP="00167E5F">
            <w:pPr>
              <w:pStyle w:val="TAH"/>
            </w:pPr>
            <w:r w:rsidRPr="001A7CA8">
              <w:t>8</w:t>
            </w:r>
          </w:p>
        </w:tc>
        <w:tc>
          <w:tcPr>
            <w:tcW w:w="589" w:type="dxa"/>
            <w:gridSpan w:val="2"/>
            <w:tcBorders>
              <w:top w:val="nil"/>
              <w:left w:val="nil"/>
              <w:bottom w:val="single" w:sz="4" w:space="0" w:color="auto"/>
              <w:right w:val="nil"/>
            </w:tcBorders>
            <w:hideMark/>
          </w:tcPr>
          <w:p w14:paraId="04BE81C7" w14:textId="77777777" w:rsidR="00693E30" w:rsidRPr="001A7CA8" w:rsidRDefault="00693E30" w:rsidP="00167E5F">
            <w:pPr>
              <w:pStyle w:val="TAH"/>
            </w:pPr>
            <w:r w:rsidRPr="001A7CA8">
              <w:t>7</w:t>
            </w:r>
          </w:p>
        </w:tc>
        <w:tc>
          <w:tcPr>
            <w:tcW w:w="589" w:type="dxa"/>
            <w:gridSpan w:val="2"/>
            <w:tcBorders>
              <w:top w:val="nil"/>
              <w:left w:val="nil"/>
              <w:bottom w:val="single" w:sz="4" w:space="0" w:color="auto"/>
              <w:right w:val="nil"/>
            </w:tcBorders>
            <w:hideMark/>
          </w:tcPr>
          <w:p w14:paraId="1B8559EE" w14:textId="77777777" w:rsidR="00693E30" w:rsidRPr="001A7CA8" w:rsidRDefault="00693E30" w:rsidP="00167E5F">
            <w:pPr>
              <w:pStyle w:val="TAH"/>
            </w:pPr>
            <w:r w:rsidRPr="001A7CA8">
              <w:t>6</w:t>
            </w:r>
          </w:p>
        </w:tc>
        <w:tc>
          <w:tcPr>
            <w:tcW w:w="589" w:type="dxa"/>
            <w:gridSpan w:val="2"/>
            <w:tcBorders>
              <w:top w:val="nil"/>
              <w:left w:val="nil"/>
              <w:bottom w:val="single" w:sz="4" w:space="0" w:color="auto"/>
              <w:right w:val="nil"/>
            </w:tcBorders>
            <w:hideMark/>
          </w:tcPr>
          <w:p w14:paraId="65D7C07F" w14:textId="77777777" w:rsidR="00693E30" w:rsidRPr="001A7CA8" w:rsidRDefault="00693E30" w:rsidP="00167E5F">
            <w:pPr>
              <w:pStyle w:val="TAH"/>
            </w:pPr>
            <w:r w:rsidRPr="001A7CA8">
              <w:t>5</w:t>
            </w:r>
          </w:p>
        </w:tc>
        <w:tc>
          <w:tcPr>
            <w:tcW w:w="589" w:type="dxa"/>
            <w:gridSpan w:val="2"/>
            <w:tcBorders>
              <w:top w:val="nil"/>
              <w:left w:val="nil"/>
              <w:bottom w:val="single" w:sz="4" w:space="0" w:color="auto"/>
              <w:right w:val="nil"/>
            </w:tcBorders>
            <w:hideMark/>
          </w:tcPr>
          <w:p w14:paraId="2100BB74" w14:textId="77777777" w:rsidR="00693E30" w:rsidRPr="001A7CA8" w:rsidRDefault="00693E30" w:rsidP="00167E5F">
            <w:pPr>
              <w:pStyle w:val="TAH"/>
            </w:pPr>
            <w:r w:rsidRPr="001A7CA8">
              <w:t>4</w:t>
            </w:r>
          </w:p>
        </w:tc>
        <w:tc>
          <w:tcPr>
            <w:tcW w:w="589" w:type="dxa"/>
            <w:gridSpan w:val="2"/>
            <w:tcBorders>
              <w:top w:val="nil"/>
              <w:left w:val="nil"/>
              <w:bottom w:val="single" w:sz="4" w:space="0" w:color="auto"/>
              <w:right w:val="nil"/>
            </w:tcBorders>
            <w:hideMark/>
          </w:tcPr>
          <w:p w14:paraId="34241986" w14:textId="77777777" w:rsidR="00693E30" w:rsidRPr="001A7CA8" w:rsidRDefault="00693E30" w:rsidP="00167E5F">
            <w:pPr>
              <w:pStyle w:val="TAH"/>
            </w:pPr>
            <w:r w:rsidRPr="001A7CA8">
              <w:t>3</w:t>
            </w:r>
          </w:p>
        </w:tc>
        <w:tc>
          <w:tcPr>
            <w:tcW w:w="588" w:type="dxa"/>
            <w:gridSpan w:val="2"/>
            <w:tcBorders>
              <w:top w:val="nil"/>
              <w:left w:val="nil"/>
              <w:bottom w:val="single" w:sz="4" w:space="0" w:color="auto"/>
              <w:right w:val="nil"/>
            </w:tcBorders>
            <w:hideMark/>
          </w:tcPr>
          <w:p w14:paraId="67F3EEFC" w14:textId="77777777" w:rsidR="00693E30" w:rsidRPr="001A7CA8" w:rsidRDefault="00693E30" w:rsidP="00167E5F">
            <w:pPr>
              <w:pStyle w:val="TAH"/>
            </w:pPr>
            <w:r w:rsidRPr="001A7CA8">
              <w:t>2</w:t>
            </w:r>
          </w:p>
        </w:tc>
        <w:tc>
          <w:tcPr>
            <w:tcW w:w="589" w:type="dxa"/>
            <w:tcBorders>
              <w:top w:val="nil"/>
              <w:left w:val="nil"/>
              <w:bottom w:val="single" w:sz="4" w:space="0" w:color="auto"/>
              <w:right w:val="nil"/>
            </w:tcBorders>
            <w:hideMark/>
          </w:tcPr>
          <w:p w14:paraId="14243A6D"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4CE22B42" w14:textId="77777777" w:rsidR="00693E30" w:rsidRPr="001A7CA8" w:rsidRDefault="00693E30" w:rsidP="00167E5F">
            <w:pPr>
              <w:pStyle w:val="TAC"/>
            </w:pPr>
          </w:p>
        </w:tc>
      </w:tr>
      <w:tr w:rsidR="00693E30" w:rsidRPr="001A7CA8" w14:paraId="724B1E55" w14:textId="77777777" w:rsidTr="00167E5F">
        <w:trPr>
          <w:jc w:val="center"/>
        </w:trPr>
        <w:tc>
          <w:tcPr>
            <w:tcW w:w="151" w:type="dxa"/>
            <w:tcBorders>
              <w:top w:val="nil"/>
              <w:left w:val="single" w:sz="6" w:space="0" w:color="auto"/>
              <w:bottom w:val="nil"/>
              <w:right w:val="nil"/>
            </w:tcBorders>
          </w:tcPr>
          <w:p w14:paraId="3EEF2E2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78CB46C4" w14:textId="77777777" w:rsidR="00693E30" w:rsidRPr="001A7CA8" w:rsidRDefault="00693E30" w:rsidP="00167E5F">
            <w:pPr>
              <w:pStyle w:val="TAC"/>
            </w:pPr>
            <w:r w:rsidRPr="001A7CA8">
              <w:t>1 to 2</w:t>
            </w:r>
          </w:p>
        </w:tc>
        <w:tc>
          <w:tcPr>
            <w:tcW w:w="4710" w:type="dxa"/>
            <w:gridSpan w:val="14"/>
            <w:tcBorders>
              <w:top w:val="single" w:sz="4" w:space="0" w:color="auto"/>
              <w:left w:val="single" w:sz="4" w:space="0" w:color="auto"/>
              <w:bottom w:val="single" w:sz="4" w:space="0" w:color="auto"/>
              <w:right w:val="single" w:sz="4" w:space="0" w:color="auto"/>
            </w:tcBorders>
            <w:hideMark/>
          </w:tcPr>
          <w:p w14:paraId="2966C5EA" w14:textId="77777777" w:rsidR="00693E30" w:rsidRPr="001A7CA8" w:rsidRDefault="00693E30" w:rsidP="00167E5F">
            <w:pPr>
              <w:pStyle w:val="TAC"/>
            </w:pPr>
            <w:r w:rsidRPr="001A7CA8">
              <w:t>Type = 100 (decimal)</w:t>
            </w:r>
          </w:p>
        </w:tc>
        <w:tc>
          <w:tcPr>
            <w:tcW w:w="588" w:type="dxa"/>
            <w:tcBorders>
              <w:top w:val="nil"/>
              <w:left w:val="single" w:sz="4" w:space="0" w:color="auto"/>
              <w:bottom w:val="nil"/>
              <w:right w:val="single" w:sz="6" w:space="0" w:color="auto"/>
            </w:tcBorders>
          </w:tcPr>
          <w:p w14:paraId="66C36D75" w14:textId="77777777" w:rsidR="00693E30" w:rsidRPr="001A7CA8" w:rsidRDefault="00693E30" w:rsidP="00167E5F">
            <w:pPr>
              <w:pStyle w:val="TAC"/>
            </w:pPr>
          </w:p>
        </w:tc>
      </w:tr>
      <w:tr w:rsidR="00693E30" w:rsidRPr="001A7CA8" w14:paraId="0103A310" w14:textId="77777777" w:rsidTr="00167E5F">
        <w:trPr>
          <w:jc w:val="center"/>
        </w:trPr>
        <w:tc>
          <w:tcPr>
            <w:tcW w:w="151" w:type="dxa"/>
            <w:tcBorders>
              <w:top w:val="nil"/>
              <w:left w:val="single" w:sz="6" w:space="0" w:color="auto"/>
              <w:bottom w:val="nil"/>
              <w:right w:val="nil"/>
            </w:tcBorders>
          </w:tcPr>
          <w:p w14:paraId="46D7943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75F07FB" w14:textId="77777777" w:rsidR="00693E30" w:rsidRPr="001A7CA8" w:rsidRDefault="00693E30" w:rsidP="00167E5F">
            <w:pPr>
              <w:pStyle w:val="TAC"/>
            </w:pPr>
            <w:r w:rsidRPr="001A7CA8">
              <w:t>3 to 4</w:t>
            </w:r>
          </w:p>
        </w:tc>
        <w:tc>
          <w:tcPr>
            <w:tcW w:w="4710" w:type="dxa"/>
            <w:gridSpan w:val="14"/>
            <w:tcBorders>
              <w:top w:val="single" w:sz="4" w:space="0" w:color="auto"/>
              <w:left w:val="single" w:sz="4" w:space="0" w:color="auto"/>
              <w:bottom w:val="single" w:sz="4" w:space="0" w:color="auto"/>
              <w:right w:val="single" w:sz="4" w:space="0" w:color="auto"/>
            </w:tcBorders>
            <w:hideMark/>
          </w:tcPr>
          <w:p w14:paraId="73C212E1" w14:textId="77777777" w:rsidR="00693E30" w:rsidRPr="001A7CA8" w:rsidRDefault="00693E30" w:rsidP="00167E5F">
            <w:pPr>
              <w:pStyle w:val="TAC"/>
              <w:rPr>
                <w:lang w:eastAsia="zh-CN"/>
              </w:rPr>
            </w:pPr>
            <w:r w:rsidRPr="001A7CA8">
              <w:t>Length = n</w:t>
            </w:r>
          </w:p>
        </w:tc>
        <w:tc>
          <w:tcPr>
            <w:tcW w:w="588" w:type="dxa"/>
            <w:tcBorders>
              <w:top w:val="nil"/>
              <w:left w:val="single" w:sz="4" w:space="0" w:color="auto"/>
              <w:bottom w:val="nil"/>
              <w:right w:val="single" w:sz="6" w:space="0" w:color="auto"/>
            </w:tcBorders>
          </w:tcPr>
          <w:p w14:paraId="775B34C0" w14:textId="77777777" w:rsidR="00693E30" w:rsidRPr="001A7CA8" w:rsidRDefault="00693E30" w:rsidP="00167E5F">
            <w:pPr>
              <w:pStyle w:val="TAC"/>
            </w:pPr>
          </w:p>
        </w:tc>
      </w:tr>
      <w:tr w:rsidR="00693E30" w:rsidRPr="001A7CA8" w14:paraId="0A33A381" w14:textId="77777777" w:rsidTr="00167E5F">
        <w:trPr>
          <w:jc w:val="center"/>
        </w:trPr>
        <w:tc>
          <w:tcPr>
            <w:tcW w:w="151" w:type="dxa"/>
            <w:tcBorders>
              <w:top w:val="nil"/>
              <w:left w:val="single" w:sz="6" w:space="0" w:color="auto"/>
              <w:bottom w:val="nil"/>
              <w:right w:val="nil"/>
            </w:tcBorders>
          </w:tcPr>
          <w:p w14:paraId="0393534A"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5EEF362" w14:textId="77777777" w:rsidR="00693E30" w:rsidRPr="001A7CA8" w:rsidRDefault="00693E30" w:rsidP="001A3E8D">
            <w:pPr>
              <w:pStyle w:val="TAC"/>
              <w:rPr>
                <w:lang w:eastAsia="zh-CN"/>
              </w:rPr>
            </w:pPr>
            <w:r w:rsidRPr="001A3E8D">
              <w:t>5</w:t>
            </w:r>
          </w:p>
        </w:tc>
        <w:tc>
          <w:tcPr>
            <w:tcW w:w="596" w:type="dxa"/>
            <w:gridSpan w:val="2"/>
            <w:tcBorders>
              <w:top w:val="single" w:sz="4" w:space="0" w:color="auto"/>
              <w:left w:val="single" w:sz="4" w:space="0" w:color="auto"/>
              <w:bottom w:val="single" w:sz="4" w:space="0" w:color="auto"/>
              <w:right w:val="single" w:sz="4" w:space="0" w:color="auto"/>
            </w:tcBorders>
            <w:hideMark/>
          </w:tcPr>
          <w:p w14:paraId="7AFBD018" w14:textId="591AA40B" w:rsidR="00693E30" w:rsidRPr="001A7CA8" w:rsidRDefault="00693E30" w:rsidP="00167E5F">
            <w:pPr>
              <w:pStyle w:val="TAC"/>
              <w:rPr>
                <w:lang w:eastAsia="zh-CN"/>
              </w:rPr>
            </w:pPr>
            <w:r w:rsidRPr="001A7CA8">
              <w:rPr>
                <w:lang w:eastAsia="zh-CN"/>
              </w:rPr>
              <w:t>CIAM</w:t>
            </w:r>
          </w:p>
        </w:tc>
        <w:tc>
          <w:tcPr>
            <w:tcW w:w="596" w:type="dxa"/>
            <w:gridSpan w:val="2"/>
            <w:tcBorders>
              <w:top w:val="single" w:sz="4" w:space="0" w:color="auto"/>
              <w:left w:val="single" w:sz="4" w:space="0" w:color="auto"/>
              <w:bottom w:val="single" w:sz="4" w:space="0" w:color="auto"/>
              <w:right w:val="single" w:sz="4" w:space="0" w:color="auto"/>
            </w:tcBorders>
            <w:hideMark/>
          </w:tcPr>
          <w:p w14:paraId="296B3356" w14:textId="77777777" w:rsidR="00693E30" w:rsidRPr="001A7CA8" w:rsidRDefault="00693E30" w:rsidP="00167E5F">
            <w:pPr>
              <w:pStyle w:val="TAC"/>
              <w:rPr>
                <w:lang w:eastAsia="zh-CN"/>
              </w:rPr>
            </w:pPr>
            <w:r w:rsidRPr="001A7CA8">
              <w:t>ASPOC</w:t>
            </w:r>
          </w:p>
        </w:tc>
        <w:tc>
          <w:tcPr>
            <w:tcW w:w="597" w:type="dxa"/>
            <w:gridSpan w:val="2"/>
            <w:tcBorders>
              <w:top w:val="single" w:sz="4" w:space="0" w:color="auto"/>
              <w:left w:val="single" w:sz="4" w:space="0" w:color="auto"/>
              <w:bottom w:val="single" w:sz="4" w:space="0" w:color="auto"/>
              <w:right w:val="single" w:sz="4" w:space="0" w:color="auto"/>
            </w:tcBorders>
            <w:hideMark/>
          </w:tcPr>
          <w:p w14:paraId="109D4595" w14:textId="77777777" w:rsidR="00693E30" w:rsidRPr="001A7CA8" w:rsidRDefault="00693E30" w:rsidP="00167E5F">
            <w:pPr>
              <w:pStyle w:val="TAC"/>
              <w:rPr>
                <w:lang w:eastAsia="zh-CN"/>
              </w:rPr>
            </w:pPr>
            <w:r w:rsidRPr="001A7CA8">
              <w:t>SSPOC</w:t>
            </w:r>
          </w:p>
        </w:tc>
        <w:tc>
          <w:tcPr>
            <w:tcW w:w="597" w:type="dxa"/>
            <w:gridSpan w:val="2"/>
            <w:tcBorders>
              <w:top w:val="single" w:sz="4" w:space="0" w:color="auto"/>
              <w:left w:val="single" w:sz="4" w:space="0" w:color="auto"/>
              <w:bottom w:val="single" w:sz="4" w:space="0" w:color="auto"/>
              <w:right w:val="single" w:sz="4" w:space="0" w:color="auto"/>
            </w:tcBorders>
            <w:hideMark/>
          </w:tcPr>
          <w:p w14:paraId="7C8328B6" w14:textId="77777777" w:rsidR="00693E30" w:rsidRPr="001A7CA8" w:rsidRDefault="00693E30" w:rsidP="00167E5F">
            <w:pPr>
              <w:pStyle w:val="TAC"/>
              <w:rPr>
                <w:lang w:eastAsia="zh-CN"/>
              </w:rPr>
            </w:pPr>
            <w:r w:rsidRPr="001A7CA8">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4EBDC82D" w14:textId="77777777" w:rsidR="00693E30" w:rsidRPr="001A7CA8" w:rsidRDefault="00693E30" w:rsidP="00167E5F">
            <w:pPr>
              <w:pStyle w:val="TAC"/>
              <w:rPr>
                <w:lang w:eastAsia="zh-CN"/>
              </w:rPr>
            </w:pPr>
            <w:r w:rsidRPr="001A7CA8">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61B53C24" w14:textId="77777777" w:rsidR="00693E30" w:rsidRPr="001A7CA8" w:rsidRDefault="00693E30" w:rsidP="00167E5F">
            <w:pPr>
              <w:pStyle w:val="TAC"/>
              <w:rPr>
                <w:lang w:eastAsia="zh-CN"/>
              </w:rPr>
            </w:pPr>
            <w:r w:rsidRPr="001A7CA8">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00D10A19" w14:textId="77777777" w:rsidR="00693E30" w:rsidRPr="001A7CA8" w:rsidRDefault="00693E30" w:rsidP="00167E5F">
            <w:pPr>
              <w:pStyle w:val="TAC"/>
              <w:rPr>
                <w:lang w:eastAsia="zh-CN"/>
              </w:rPr>
            </w:pPr>
            <w:r w:rsidRPr="001A7CA8">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6E7D0C77" w14:textId="77777777" w:rsidR="00693E30" w:rsidRPr="001A7CA8" w:rsidRDefault="00693E30" w:rsidP="00167E5F">
            <w:pPr>
              <w:pStyle w:val="TAC"/>
              <w:rPr>
                <w:lang w:eastAsia="zh-CN"/>
              </w:rPr>
            </w:pPr>
            <w:r w:rsidRPr="001A7CA8">
              <w:rPr>
                <w:lang w:eastAsia="zh-CN"/>
              </w:rPr>
              <w:t>MBQE</w:t>
            </w:r>
          </w:p>
        </w:tc>
        <w:tc>
          <w:tcPr>
            <w:tcW w:w="588" w:type="dxa"/>
            <w:tcBorders>
              <w:top w:val="nil"/>
              <w:left w:val="single" w:sz="4" w:space="0" w:color="auto"/>
              <w:bottom w:val="nil"/>
              <w:right w:val="single" w:sz="6" w:space="0" w:color="auto"/>
            </w:tcBorders>
          </w:tcPr>
          <w:p w14:paraId="4E541197" w14:textId="77777777" w:rsidR="00693E30" w:rsidRPr="001A7CA8" w:rsidRDefault="00693E30" w:rsidP="00167E5F">
            <w:pPr>
              <w:pStyle w:val="TAC"/>
            </w:pPr>
          </w:p>
        </w:tc>
      </w:tr>
      <w:tr w:rsidR="00693E30" w:rsidRPr="001A7CA8" w14:paraId="033B93CC" w14:textId="77777777" w:rsidTr="00167E5F">
        <w:trPr>
          <w:jc w:val="center"/>
        </w:trPr>
        <w:tc>
          <w:tcPr>
            <w:tcW w:w="151" w:type="dxa"/>
            <w:tcBorders>
              <w:top w:val="nil"/>
              <w:left w:val="single" w:sz="6" w:space="0" w:color="auto"/>
              <w:bottom w:val="single" w:sz="4" w:space="0" w:color="auto"/>
              <w:right w:val="nil"/>
            </w:tcBorders>
          </w:tcPr>
          <w:p w14:paraId="7A143093"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39877C0" w14:textId="77777777" w:rsidR="00693E30" w:rsidRPr="001A7CA8" w:rsidRDefault="00693E30" w:rsidP="00167E5F">
            <w:pPr>
              <w:pStyle w:val="TAC"/>
            </w:pPr>
            <w:r w:rsidRPr="001A7CA8">
              <w:rPr>
                <w:lang w:eastAsia="zh-CN"/>
              </w:rPr>
              <w:t>6</w:t>
            </w:r>
            <w:r w:rsidRPr="001A7CA8">
              <w:t xml:space="preserve"> to (n+4)</w:t>
            </w:r>
          </w:p>
        </w:tc>
        <w:tc>
          <w:tcPr>
            <w:tcW w:w="4710" w:type="dxa"/>
            <w:gridSpan w:val="14"/>
            <w:tcBorders>
              <w:top w:val="single" w:sz="4" w:space="0" w:color="auto"/>
              <w:left w:val="single" w:sz="4" w:space="0" w:color="auto"/>
              <w:bottom w:val="single" w:sz="4" w:space="0" w:color="auto"/>
              <w:right w:val="single" w:sz="4" w:space="0" w:color="auto"/>
            </w:tcBorders>
            <w:hideMark/>
          </w:tcPr>
          <w:p w14:paraId="3B3706CC" w14:textId="77777777" w:rsidR="00693E30" w:rsidRPr="001A7CA8" w:rsidRDefault="00693E30" w:rsidP="00167E5F">
            <w:pPr>
              <w:pStyle w:val="TAC"/>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0C984D" w14:textId="77777777" w:rsidR="00693E30" w:rsidRPr="001A7CA8" w:rsidRDefault="00693E30" w:rsidP="00167E5F">
            <w:pPr>
              <w:pStyle w:val="TAC"/>
            </w:pPr>
          </w:p>
        </w:tc>
      </w:tr>
    </w:tbl>
    <w:p w14:paraId="1FA1BA13" w14:textId="77777777" w:rsidR="00693E30" w:rsidRPr="001A7CA8" w:rsidRDefault="00693E30" w:rsidP="00693E30">
      <w:pPr>
        <w:pStyle w:val="TF"/>
        <w:rPr>
          <w:lang w:eastAsia="ja-JP"/>
        </w:rPr>
      </w:pPr>
      <w:r w:rsidRPr="001A7CA8">
        <w:t xml:space="preserve">Figure </w:t>
      </w:r>
      <w:r w:rsidRPr="001A7CA8">
        <w:rPr>
          <w:lang w:eastAsia="zh-CN"/>
        </w:rPr>
        <w:t>8</w:t>
      </w:r>
      <w:r w:rsidRPr="001A7CA8">
        <w:rPr>
          <w:lang w:eastAsia="ja-JP"/>
        </w:rPr>
        <w:t>.2.</w:t>
      </w:r>
      <w:r w:rsidRPr="001A7CA8">
        <w:rPr>
          <w:lang w:eastAsia="zh-CN"/>
        </w:rPr>
        <w:t>68-</w:t>
      </w:r>
      <w:r w:rsidRPr="001A7CA8">
        <w:rPr>
          <w:lang w:eastAsia="ja-JP"/>
        </w:rPr>
        <w:t>1</w:t>
      </w:r>
      <w:r w:rsidRPr="001A7CA8">
        <w:t>: Measurement Information</w:t>
      </w:r>
    </w:p>
    <w:p w14:paraId="1A6C30E4" w14:textId="77777777" w:rsidR="00693E30" w:rsidRPr="001A7CA8" w:rsidRDefault="00693E30" w:rsidP="00693E30">
      <w:r w:rsidRPr="001A7CA8">
        <w:t>Octet 5 shall be encoded as follows:</w:t>
      </w:r>
    </w:p>
    <w:p w14:paraId="439C57F8" w14:textId="77777777" w:rsidR="00693E30" w:rsidRPr="001A7CA8" w:rsidRDefault="00693E30" w:rsidP="00693E30">
      <w:pPr>
        <w:pStyle w:val="B1"/>
      </w:pPr>
      <w:r w:rsidRPr="001A7CA8">
        <w:t>-</w:t>
      </w:r>
      <w:r w:rsidRPr="001A7CA8">
        <w:tab/>
        <w:t>Bit 1 – MBQE (</w:t>
      </w:r>
      <w:r w:rsidRPr="001A7CA8">
        <w:rPr>
          <w:lang w:eastAsia="zh-CN"/>
        </w:rPr>
        <w:t>Measurement Before QoS Enforcement)</w:t>
      </w:r>
      <w:r w:rsidRPr="001A7CA8">
        <w:t>: when set to "1", this indicates a request to measure the traffic usage before QoS enforcement.</w:t>
      </w:r>
    </w:p>
    <w:p w14:paraId="5FE7A753" w14:textId="77777777" w:rsidR="00693E30" w:rsidRPr="001A7CA8" w:rsidRDefault="00693E30" w:rsidP="00693E30">
      <w:pPr>
        <w:pStyle w:val="B1"/>
      </w:pPr>
      <w:r w:rsidRPr="001A7CA8">
        <w:t>-</w:t>
      </w:r>
      <w:r w:rsidRPr="001A7CA8">
        <w:tab/>
        <w:t>Bit 2 – INAM (Inactive Measurement): when set to "1", this indicates that the measurement shall be paused (inactive).</w:t>
      </w:r>
    </w:p>
    <w:p w14:paraId="550AFA03" w14:textId="77777777" w:rsidR="00693E30" w:rsidRPr="001A7CA8" w:rsidRDefault="00693E30" w:rsidP="00693E30">
      <w:pPr>
        <w:pStyle w:val="B1"/>
      </w:pPr>
      <w:r w:rsidRPr="001A7CA8">
        <w:t>-</w:t>
      </w:r>
      <w:r w:rsidRPr="001A7CA8">
        <w:tab/>
        <w:t>Bit 3 – RADI (Reduced Application Detection Information): when set to "1", this indicates that the Application Detection Information reported to the CP function, upon detecting the start or stop of an application, shall only contain the Application ID.</w:t>
      </w:r>
    </w:p>
    <w:p w14:paraId="21261D48" w14:textId="77777777" w:rsidR="00693E30" w:rsidRPr="001A7CA8" w:rsidRDefault="00693E30" w:rsidP="00693E30">
      <w:pPr>
        <w:pStyle w:val="B1"/>
      </w:pPr>
      <w:r w:rsidRPr="001A7CA8">
        <w:t>-</w:t>
      </w:r>
      <w:r w:rsidRPr="001A7CA8">
        <w:tab/>
        <w:t>Bit 4 – ISTM (Immediate Start Time Metering): when set to "1", this indicates that time metering shall start immediately when the flag is received.</w:t>
      </w:r>
    </w:p>
    <w:p w14:paraId="4E3E24FA" w14:textId="77777777" w:rsidR="00693E30" w:rsidRPr="001A7CA8" w:rsidRDefault="00693E30" w:rsidP="00693E30">
      <w:pPr>
        <w:pStyle w:val="B1"/>
      </w:pPr>
      <w:r w:rsidRPr="001A7CA8">
        <w:t>-</w:t>
      </w:r>
      <w:r w:rsidRPr="001A7CA8">
        <w:tab/>
        <w:t>Bit 5 – MNOP (Measurement of Number of Packets): when set to "1", this indicate a request to measure the number of packets transferred in UL/DL/Total in addition to the measurement in octets when Volume based measurement applies.</w:t>
      </w:r>
    </w:p>
    <w:p w14:paraId="411D7226" w14:textId="77777777" w:rsidR="00693E30" w:rsidRPr="001A7CA8" w:rsidRDefault="00693E30" w:rsidP="00693E30">
      <w:pPr>
        <w:pStyle w:val="B1"/>
      </w:pPr>
      <w:r w:rsidRPr="001A7CA8">
        <w:t>-</w:t>
      </w:r>
      <w:r w:rsidRPr="001A7CA8">
        <w:tab/>
        <w:t>Bit 6 – SSPOC (Send Start Pause of Charging): when set to "1", this indicate that the UP Function shall send a Start Pause of Charging indication to the upstream GTP-U entity(s) when the Dropped DL Traffic Threshold is reached.</w:t>
      </w:r>
    </w:p>
    <w:p w14:paraId="21B0E1CA" w14:textId="77777777" w:rsidR="00693E30" w:rsidRPr="001A7CA8" w:rsidRDefault="00693E30" w:rsidP="00693E30">
      <w:pPr>
        <w:pStyle w:val="B1"/>
      </w:pPr>
      <w:r w:rsidRPr="001A7CA8">
        <w:t>-</w:t>
      </w:r>
      <w:r w:rsidRPr="001A7CA8">
        <w:tab/>
        <w:t>Bits 7 – ASPOC (Applicable for Start of Pause of Charging): when set to "1", this indicate that UP Function the the URR is applicable for Start of Pause of Charging, so that it shall stop the usage measurement for the URR when receiving Start Pause of Charging indication from the peer downstream GTP-U entity.</w:t>
      </w:r>
    </w:p>
    <w:p w14:paraId="19D2CEE3" w14:textId="278A3E25" w:rsidR="00693E30" w:rsidRPr="001A7CA8" w:rsidRDefault="00693E30" w:rsidP="000A1449">
      <w:pPr>
        <w:pStyle w:val="B1"/>
      </w:pPr>
      <w:r w:rsidRPr="000A1449">
        <w:t>-</w:t>
      </w:r>
      <w:r w:rsidRPr="000A1449">
        <w:tab/>
        <w:t>Bits 8 – CIAM (Control of Inactive Measurement): when set to "1", this indicates that the UP function shall read the current value of the "INAM" flag and stop (if "INAM" is set to "1") or resume (if "INAM" is set to "0") the usage measurement accordingly for the given URR with the "APSOC" flag set to "1". If the "CIAM" flag is set to 0 for a URR with the "ASPOC" flag set to "1", the UP function shall ignore the "INAM" flag received in the Measurement Information. The "CIAM" flag shall be ignored for a URR without the ASPOC" flag set to "1".</w:t>
      </w:r>
    </w:p>
    <w:p w14:paraId="47579F66" w14:textId="77777777" w:rsidR="00693E30" w:rsidRPr="001A7CA8" w:rsidRDefault="00693E30" w:rsidP="00693E30">
      <w:r w:rsidRPr="001A7CA8">
        <w:t>At least one bit shall be set to "1". Several bits may be set to "1", e.g. both MBQE and MNOP bits are set to "1".</w:t>
      </w:r>
    </w:p>
    <w:p w14:paraId="4A74D712" w14:textId="77777777" w:rsidR="00EE5860" w:rsidRPr="00441CD0" w:rsidRDefault="00EE5860" w:rsidP="001A3E8D">
      <w:pPr>
        <w:pStyle w:val="Heading3"/>
      </w:pPr>
      <w:bookmarkStart w:id="6233" w:name="_Toc98235982"/>
      <w:r w:rsidRPr="00441CD0">
        <w:t>8.</w:t>
      </w:r>
      <w:r w:rsidRPr="00441CD0">
        <w:rPr>
          <w:lang w:val="en-US"/>
        </w:rPr>
        <w:t>2.69</w:t>
      </w:r>
      <w:r w:rsidRPr="00441CD0">
        <w:tab/>
        <w:t>Node Report Type</w:t>
      </w:r>
      <w:bookmarkEnd w:id="6220"/>
      <w:bookmarkEnd w:id="6221"/>
      <w:bookmarkEnd w:id="6222"/>
      <w:bookmarkEnd w:id="6223"/>
      <w:bookmarkEnd w:id="6224"/>
      <w:bookmarkEnd w:id="6225"/>
      <w:bookmarkEnd w:id="6226"/>
      <w:bookmarkEnd w:id="6227"/>
      <w:bookmarkEnd w:id="6228"/>
      <w:bookmarkEnd w:id="6229"/>
      <w:bookmarkEnd w:id="6230"/>
      <w:bookmarkEnd w:id="6231"/>
      <w:bookmarkEnd w:id="6233"/>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1A3E8D">
            <w:pPr>
              <w:pStyle w:val="TAC"/>
              <w:rPr>
                <w:lang w:val="fr-FR" w:eastAsia="zh-CN"/>
              </w:rPr>
            </w:pPr>
            <w:r w:rsidRPr="001A3E8D">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16F91339" w:rsidR="00EE5860" w:rsidRPr="00441CD0" w:rsidRDefault="001F0756" w:rsidP="00BB0E1F">
            <w:pPr>
              <w:pStyle w:val="TAC"/>
              <w:rPr>
                <w:lang w:val="fr-FR" w:eastAsia="zh-CN"/>
              </w:rPr>
            </w:pPr>
            <w:r>
              <w:rPr>
                <w:lang w:val="fr-FR" w:eastAsia="zh-CN"/>
              </w:rPr>
              <w:t>PURR</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6234"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1CC49E81" w14:textId="77777777" w:rsidR="001F0756" w:rsidRDefault="001F0756" w:rsidP="001F0756">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55DD77A9" w14:textId="77777777" w:rsidR="009F7A3F" w:rsidRPr="00441CD0" w:rsidRDefault="001F0756" w:rsidP="001F0756">
      <w:pPr>
        <w:pStyle w:val="B1"/>
        <w:rPr>
          <w:noProof/>
        </w:rPr>
      </w:pPr>
      <w:r>
        <w:rPr>
          <w:noProof/>
        </w:rPr>
        <w:t>-</w:t>
      </w:r>
      <w:r>
        <w:rPr>
          <w:noProof/>
        </w:rPr>
        <w:tab/>
        <w:t xml:space="preserve">Bit 5 </w:t>
      </w:r>
      <w:r w:rsidRPr="00441CD0">
        <w:rPr>
          <w:noProof/>
        </w:rPr>
        <w:t>–</w:t>
      </w:r>
      <w:r>
        <w:rPr>
          <w:noProof/>
        </w:rPr>
        <w:t xml:space="preserve"> </w:t>
      </w:r>
      <w:r w:rsidRPr="004D5644">
        <w:rPr>
          <w:noProof/>
          <w:color w:val="000000" w:themeColor="text1"/>
        </w:rPr>
        <w:t>PURR (peer GTP-U entity Restart Report): when set to "1", this indicates a Peer GTP-U Restart report.</w:t>
      </w:r>
    </w:p>
    <w:p w14:paraId="5AD86FE9" w14:textId="2C447F8A" w:rsidR="001F0756" w:rsidRPr="00441CD0" w:rsidRDefault="001F0756" w:rsidP="001F0756">
      <w:pPr>
        <w:pStyle w:val="B1"/>
      </w:pPr>
      <w:r w:rsidRPr="00441CD0">
        <w:t>-</w:t>
      </w:r>
      <w:r w:rsidRPr="00441CD0">
        <w:tab/>
        <w:t xml:space="preserve">Bit </w:t>
      </w:r>
      <w:r>
        <w:t>6</w:t>
      </w:r>
      <w:r w:rsidRPr="00441CD0">
        <w:t xml:space="preserve">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09619BC4" w:rsidR="00EE5860" w:rsidRPr="00441CD0" w:rsidRDefault="001F0756" w:rsidP="00EE5860">
      <w:pPr>
        <w:pStyle w:val="NO"/>
        <w:rPr>
          <w:noProof/>
        </w:rPr>
      </w:pPr>
      <w:r w:rsidRPr="00441CD0">
        <w:rPr>
          <w:noProof/>
        </w:rPr>
        <w:t>NOTE:</w:t>
      </w:r>
      <w:r w:rsidRPr="00441CD0">
        <w:rPr>
          <w:noProof/>
        </w:rPr>
        <w:tab/>
        <w:t>If UPFR</w:t>
      </w:r>
      <w:r>
        <w:rPr>
          <w:noProof/>
        </w:rPr>
        <w:t>,</w:t>
      </w:r>
      <w:r w:rsidRPr="00441CD0">
        <w:rPr>
          <w:noProof/>
        </w:rPr>
        <w:t xml:space="preserve"> UPRR </w:t>
      </w:r>
      <w:r>
        <w:rPr>
          <w:noProof/>
        </w:rPr>
        <w:t xml:space="preserve">and/or PURR </w:t>
      </w:r>
      <w:r w:rsidRPr="00441CD0">
        <w:rPr>
          <w:noProof/>
        </w:rPr>
        <w:t>bits are set to "1", the Remote GTP-U Peer IEs in the User Plane Path Failure Report IE</w:t>
      </w:r>
      <w:r>
        <w:rPr>
          <w:noProof/>
        </w:rPr>
        <w:t>,</w:t>
      </w:r>
      <w:r w:rsidRPr="00441CD0">
        <w:rPr>
          <w:noProof/>
        </w:rPr>
        <w:t xml:space="preserve"> in the User Plane Path Recovery Report IE</w:t>
      </w:r>
      <w:r>
        <w:rPr>
          <w:noProof/>
        </w:rPr>
        <w:t xml:space="preserve"> and/or </w:t>
      </w:r>
      <w:r w:rsidRPr="004D5644">
        <w:rPr>
          <w:color w:val="000000" w:themeColor="text1"/>
        </w:rPr>
        <w:t xml:space="preserve">Peer UP Restart Report </w:t>
      </w:r>
      <w:r w:rsidRPr="00441CD0">
        <w:t>IE</w:t>
      </w:r>
      <w:r w:rsidRPr="00441CD0">
        <w:rPr>
          <w:noProof/>
        </w:rPr>
        <w:t xml:space="preserve"> are different.</w:t>
      </w:r>
    </w:p>
    <w:p w14:paraId="7BFC14A8" w14:textId="50BF6C82" w:rsidR="00EE5860" w:rsidRPr="00441CD0" w:rsidRDefault="00EE5860" w:rsidP="001A3E8D">
      <w:pPr>
        <w:pStyle w:val="Heading3"/>
      </w:pPr>
      <w:bookmarkStart w:id="6235" w:name="_Toc27490916"/>
      <w:bookmarkStart w:id="6236" w:name="_Toc27557209"/>
      <w:bookmarkStart w:id="6237" w:name="_Toc27724126"/>
      <w:bookmarkStart w:id="6238" w:name="_Toc36031200"/>
      <w:bookmarkStart w:id="6239" w:name="_Toc36043120"/>
      <w:bookmarkStart w:id="6240" w:name="_Toc36814445"/>
      <w:bookmarkStart w:id="6241" w:name="_Toc44689303"/>
      <w:bookmarkStart w:id="6242" w:name="_Toc44924057"/>
      <w:bookmarkStart w:id="6243" w:name="_Toc51861027"/>
      <w:bookmarkStart w:id="6244" w:name="_Toc57930798"/>
      <w:bookmarkStart w:id="6245" w:name="_Toc57931428"/>
      <w:bookmarkStart w:id="6246" w:name="_Toc98235983"/>
      <w:r w:rsidRPr="00441CD0">
        <w:t>8.</w:t>
      </w:r>
      <w:r w:rsidRPr="00441CD0">
        <w:rPr>
          <w:lang w:val="en-US"/>
        </w:rPr>
        <w:t>2.70</w:t>
      </w:r>
      <w:r w:rsidRPr="00441CD0">
        <w:tab/>
        <w:t>Remote GTP-U Peer</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6247" w:name="_Toc19717416"/>
      <w:bookmarkStart w:id="6248" w:name="_Toc27490917"/>
      <w:bookmarkStart w:id="6249" w:name="_Toc27557210"/>
      <w:bookmarkStart w:id="6250" w:name="_Toc27724127"/>
      <w:bookmarkStart w:id="6251" w:name="_Toc36031201"/>
      <w:bookmarkStart w:id="6252" w:name="_Toc36043121"/>
      <w:bookmarkStart w:id="6253"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1A3E8D">
      <w:pPr>
        <w:pStyle w:val="Heading3"/>
      </w:pPr>
      <w:bookmarkStart w:id="6254" w:name="_Toc44689304"/>
      <w:bookmarkStart w:id="6255" w:name="_Toc44924058"/>
      <w:bookmarkStart w:id="6256" w:name="_Toc51861028"/>
      <w:bookmarkStart w:id="6257" w:name="_Toc57930799"/>
      <w:bookmarkStart w:id="6258" w:name="_Toc57931429"/>
      <w:bookmarkStart w:id="6259" w:name="_Toc98235984"/>
      <w:r w:rsidRPr="00441CD0">
        <w:t>8.</w:t>
      </w:r>
      <w:r w:rsidRPr="00441CD0">
        <w:rPr>
          <w:lang w:val="en-US"/>
        </w:rPr>
        <w:t>2.71</w:t>
      </w:r>
      <w:r w:rsidRPr="00441CD0">
        <w:tab/>
        <w:t>UR-SEQN</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1A3E8D">
      <w:pPr>
        <w:pStyle w:val="Heading3"/>
      </w:pPr>
      <w:bookmarkStart w:id="6260" w:name="_Toc19717417"/>
      <w:bookmarkStart w:id="6261" w:name="_Toc27490918"/>
      <w:bookmarkStart w:id="6262" w:name="_Toc27557211"/>
      <w:bookmarkStart w:id="6263" w:name="_Toc27724128"/>
      <w:bookmarkStart w:id="6264" w:name="_Toc36031202"/>
      <w:bookmarkStart w:id="6265" w:name="_Toc36043122"/>
      <w:bookmarkStart w:id="6266" w:name="_Toc36814447"/>
      <w:bookmarkStart w:id="6267" w:name="_Toc44689305"/>
      <w:bookmarkStart w:id="6268" w:name="_Toc44924059"/>
      <w:bookmarkStart w:id="6269" w:name="_Toc51861029"/>
      <w:bookmarkStart w:id="6270" w:name="_Toc57930800"/>
      <w:bookmarkStart w:id="6271" w:name="_Toc57931430"/>
      <w:bookmarkStart w:id="6272" w:name="_Toc98235985"/>
      <w:r w:rsidRPr="00441CD0">
        <w:t>8.</w:t>
      </w:r>
      <w:r w:rsidRPr="00441CD0">
        <w:rPr>
          <w:lang w:val="en-US"/>
        </w:rPr>
        <w:t>2.72</w:t>
      </w:r>
      <w:r w:rsidRPr="00441CD0">
        <w:tab/>
        <w:t>Activate Predefined Rules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1A3E8D">
            <w:pPr>
              <w:pStyle w:val="TAC"/>
              <w:rPr>
                <w:lang w:eastAsia="zh-CN"/>
              </w:rPr>
            </w:pPr>
            <w:r w:rsidRPr="001A3E8D">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1A3E8D">
      <w:pPr>
        <w:pStyle w:val="Heading3"/>
      </w:pPr>
      <w:bookmarkStart w:id="6273" w:name="_Toc19717418"/>
      <w:bookmarkStart w:id="6274" w:name="_Toc27490919"/>
      <w:bookmarkStart w:id="6275" w:name="_Toc27557212"/>
      <w:bookmarkStart w:id="6276" w:name="_Toc27724129"/>
      <w:bookmarkStart w:id="6277" w:name="_Toc36031203"/>
      <w:bookmarkStart w:id="6278" w:name="_Toc36043123"/>
      <w:bookmarkStart w:id="6279" w:name="_Toc36814448"/>
      <w:bookmarkStart w:id="6280" w:name="_Toc44689306"/>
      <w:bookmarkStart w:id="6281" w:name="_Toc44924060"/>
      <w:bookmarkStart w:id="6282" w:name="_Toc51861030"/>
      <w:bookmarkStart w:id="6283" w:name="_Toc57930801"/>
      <w:bookmarkStart w:id="6284" w:name="_Toc57931431"/>
      <w:bookmarkStart w:id="6285" w:name="_Toc98235986"/>
      <w:r w:rsidRPr="00441CD0">
        <w:t>8.</w:t>
      </w:r>
      <w:r w:rsidRPr="00441CD0">
        <w:rPr>
          <w:lang w:val="en-US"/>
        </w:rPr>
        <w:t>2.73</w:t>
      </w:r>
      <w:r w:rsidRPr="00441CD0">
        <w:tab/>
        <w:t>Deactivate Predefined Rules</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1A3E8D">
            <w:pPr>
              <w:pStyle w:val="TAC"/>
              <w:rPr>
                <w:lang w:eastAsia="zh-CN"/>
              </w:rPr>
            </w:pPr>
            <w:r w:rsidRPr="001A3E8D">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1A3E8D">
      <w:pPr>
        <w:pStyle w:val="Heading3"/>
      </w:pPr>
      <w:bookmarkStart w:id="6286" w:name="_Toc19717419"/>
      <w:bookmarkStart w:id="6287" w:name="_Toc27490920"/>
      <w:bookmarkStart w:id="6288" w:name="_Toc27557213"/>
      <w:bookmarkStart w:id="6289" w:name="_Toc27724130"/>
      <w:bookmarkStart w:id="6290" w:name="_Toc36031204"/>
      <w:bookmarkStart w:id="6291" w:name="_Toc36043124"/>
      <w:bookmarkStart w:id="6292" w:name="_Toc36814449"/>
      <w:bookmarkStart w:id="6293" w:name="_Toc44689307"/>
      <w:bookmarkStart w:id="6294" w:name="_Toc44924061"/>
      <w:bookmarkStart w:id="6295" w:name="_Toc51861031"/>
      <w:bookmarkStart w:id="6296" w:name="_Toc57930802"/>
      <w:bookmarkStart w:id="6297" w:name="_Toc57931432"/>
      <w:bookmarkStart w:id="6298" w:name="_Toc98235987"/>
      <w:r w:rsidRPr="00441CD0">
        <w:t>8.2.74</w:t>
      </w:r>
      <w:r w:rsidRPr="00441CD0">
        <w:tab/>
        <w:t>FAR ID</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1A3E8D">
      <w:pPr>
        <w:pStyle w:val="Heading3"/>
      </w:pPr>
      <w:bookmarkStart w:id="6299" w:name="_Toc19717420"/>
      <w:bookmarkStart w:id="6300" w:name="_Toc27490921"/>
      <w:bookmarkStart w:id="6301" w:name="_Toc27557214"/>
      <w:bookmarkStart w:id="6302" w:name="_Toc27724131"/>
      <w:bookmarkStart w:id="6303" w:name="_Toc36031205"/>
      <w:bookmarkStart w:id="6304" w:name="_Toc36043125"/>
      <w:bookmarkStart w:id="6305" w:name="_Toc36814450"/>
      <w:bookmarkStart w:id="6306" w:name="_Toc44689308"/>
      <w:bookmarkStart w:id="6307" w:name="_Toc44924062"/>
      <w:bookmarkStart w:id="6308" w:name="_Toc51861032"/>
      <w:bookmarkStart w:id="6309" w:name="_Toc57930803"/>
      <w:bookmarkStart w:id="6310" w:name="_Toc57931433"/>
      <w:bookmarkStart w:id="6311" w:name="_Toc98235988"/>
      <w:r w:rsidRPr="00441CD0">
        <w:t>8.2.75</w:t>
      </w:r>
      <w:r w:rsidRPr="00441CD0">
        <w:tab/>
        <w:t>QER ID</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1A3E8D">
      <w:pPr>
        <w:pStyle w:val="Heading3"/>
      </w:pPr>
      <w:bookmarkStart w:id="6312" w:name="_Toc19717421"/>
      <w:bookmarkStart w:id="6313" w:name="_Toc27490922"/>
      <w:bookmarkStart w:id="6314" w:name="_Toc27557215"/>
      <w:bookmarkStart w:id="6315" w:name="_Toc27724132"/>
      <w:bookmarkStart w:id="6316" w:name="_Toc36031206"/>
      <w:bookmarkStart w:id="6317" w:name="_Toc36043126"/>
      <w:bookmarkStart w:id="6318" w:name="_Toc36814451"/>
      <w:bookmarkStart w:id="6319" w:name="_Toc44689309"/>
      <w:bookmarkStart w:id="6320" w:name="_Toc44924063"/>
      <w:bookmarkStart w:id="6321" w:name="_Toc51861033"/>
      <w:bookmarkStart w:id="6322" w:name="_Toc57930804"/>
      <w:bookmarkStart w:id="6323" w:name="_Toc57931434"/>
      <w:bookmarkStart w:id="6324" w:name="_Toc98235989"/>
      <w:r w:rsidRPr="00441CD0">
        <w:t>8.</w:t>
      </w:r>
      <w:r w:rsidRPr="00441CD0">
        <w:rPr>
          <w:lang w:val="en-US"/>
        </w:rPr>
        <w:t>2.76</w:t>
      </w:r>
      <w:r w:rsidRPr="00441CD0">
        <w:tab/>
        <w:t>OCI Flags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1A3E8D">
            <w:pPr>
              <w:pStyle w:val="TAC"/>
              <w:rPr>
                <w:lang w:eastAsia="zh-CN"/>
              </w:rPr>
            </w:pPr>
            <w:r w:rsidRPr="001A3E8D">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1A3E8D">
      <w:pPr>
        <w:pStyle w:val="Heading3"/>
      </w:pPr>
      <w:bookmarkStart w:id="6325" w:name="_Toc19717422"/>
      <w:bookmarkStart w:id="6326" w:name="_Toc27490923"/>
      <w:bookmarkStart w:id="6327" w:name="_Toc27557216"/>
      <w:bookmarkStart w:id="6328" w:name="_Toc27724133"/>
      <w:bookmarkStart w:id="6329" w:name="_Toc36031207"/>
      <w:bookmarkStart w:id="6330" w:name="_Toc36043127"/>
      <w:bookmarkStart w:id="6331" w:name="_Toc36814452"/>
      <w:bookmarkStart w:id="6332" w:name="_Toc44689310"/>
      <w:bookmarkStart w:id="6333" w:name="_Toc44924064"/>
      <w:bookmarkStart w:id="6334" w:name="_Toc51861034"/>
      <w:bookmarkStart w:id="6335" w:name="_Toc57930805"/>
      <w:bookmarkStart w:id="6336" w:name="_Toc57931435"/>
      <w:bookmarkStart w:id="6337" w:name="_Toc98235990"/>
      <w:r w:rsidRPr="00441CD0">
        <w:t>8.</w:t>
      </w:r>
      <w:r w:rsidRPr="00441CD0">
        <w:rPr>
          <w:lang w:val="en-US"/>
        </w:rPr>
        <w:t>2.77</w:t>
      </w:r>
      <w:r w:rsidRPr="00441CD0">
        <w:tab/>
        <w:t>PFCP Association Release Request</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1A3E8D">
            <w:pPr>
              <w:pStyle w:val="TAC"/>
            </w:pPr>
            <w:r w:rsidRPr="001A3E8D">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1A3E8D">
      <w:pPr>
        <w:pStyle w:val="Heading3"/>
      </w:pPr>
      <w:bookmarkStart w:id="6338" w:name="_Toc19717423"/>
      <w:bookmarkStart w:id="6339" w:name="_Toc27490924"/>
      <w:bookmarkStart w:id="6340" w:name="_Toc27557217"/>
      <w:bookmarkStart w:id="6341" w:name="_Toc27724134"/>
      <w:bookmarkStart w:id="6342" w:name="_Toc36031208"/>
      <w:bookmarkStart w:id="6343" w:name="_Toc36043128"/>
      <w:bookmarkStart w:id="6344" w:name="_Toc36814453"/>
      <w:bookmarkStart w:id="6345" w:name="_Toc44689311"/>
      <w:bookmarkStart w:id="6346" w:name="_Toc44924065"/>
      <w:bookmarkStart w:id="6347" w:name="_Toc51861035"/>
      <w:bookmarkStart w:id="6348" w:name="_Toc57930806"/>
      <w:bookmarkStart w:id="6349" w:name="_Toc57931436"/>
      <w:bookmarkStart w:id="6350" w:name="_Toc98235991"/>
      <w:r w:rsidRPr="00441CD0">
        <w:t>8.</w:t>
      </w:r>
      <w:r w:rsidRPr="00441CD0">
        <w:rPr>
          <w:lang w:val="en-US"/>
        </w:rPr>
        <w:t>2.78</w:t>
      </w:r>
      <w:r w:rsidRPr="00441CD0">
        <w:tab/>
        <w:t>Graceful Release Period</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1A3E8D">
      <w:pPr>
        <w:pStyle w:val="Heading3"/>
      </w:pPr>
      <w:bookmarkStart w:id="6351" w:name="_Toc19717424"/>
      <w:bookmarkStart w:id="6352" w:name="_Toc27490925"/>
      <w:bookmarkStart w:id="6353" w:name="_Toc27557218"/>
      <w:bookmarkStart w:id="6354" w:name="_Toc27724135"/>
      <w:bookmarkStart w:id="6355" w:name="_Toc36031209"/>
      <w:bookmarkStart w:id="6356" w:name="_Toc36043129"/>
      <w:bookmarkStart w:id="6357" w:name="_Toc36814454"/>
      <w:bookmarkStart w:id="6358" w:name="_Toc44689312"/>
      <w:bookmarkStart w:id="6359" w:name="_Toc44924066"/>
      <w:bookmarkStart w:id="6360" w:name="_Toc51861036"/>
      <w:bookmarkStart w:id="6361" w:name="_Toc57930807"/>
      <w:bookmarkStart w:id="6362" w:name="_Toc57931437"/>
      <w:bookmarkStart w:id="6363" w:name="_Toc98235992"/>
      <w:r w:rsidRPr="00441CD0">
        <w:t>8.</w:t>
      </w:r>
      <w:r w:rsidRPr="00441CD0">
        <w:rPr>
          <w:lang w:val="en-US"/>
        </w:rPr>
        <w:t>2.79</w:t>
      </w:r>
      <w:r w:rsidRPr="00441CD0">
        <w:tab/>
        <w:t>PDN Type</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1A3E8D">
      <w:pPr>
        <w:pStyle w:val="Heading3"/>
      </w:pPr>
      <w:bookmarkStart w:id="6364" w:name="_Toc19717425"/>
      <w:bookmarkStart w:id="6365" w:name="_Toc27490926"/>
      <w:bookmarkStart w:id="6366" w:name="_Toc27557219"/>
      <w:bookmarkStart w:id="6367" w:name="_Toc27724136"/>
      <w:bookmarkStart w:id="6368" w:name="_Toc36031210"/>
      <w:bookmarkStart w:id="6369" w:name="_Toc36043130"/>
      <w:bookmarkStart w:id="6370" w:name="_Toc36814455"/>
      <w:bookmarkStart w:id="6371" w:name="_Toc44689313"/>
      <w:bookmarkStart w:id="6372" w:name="_Toc44924067"/>
      <w:bookmarkStart w:id="6373" w:name="_Toc51861037"/>
      <w:bookmarkStart w:id="6374" w:name="_Toc57930808"/>
      <w:bookmarkStart w:id="6375" w:name="_Toc57931438"/>
      <w:bookmarkStart w:id="6376" w:name="_Toc98235993"/>
      <w:r w:rsidRPr="00441CD0">
        <w:t>8.2.80</w:t>
      </w:r>
      <w:r w:rsidRPr="00441CD0">
        <w:tab/>
        <w:t>Failed Rule ID</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1A3E8D">
            <w:pPr>
              <w:pStyle w:val="TAC"/>
              <w:rPr>
                <w:lang w:eastAsia="zh-CN"/>
              </w:rPr>
            </w:pPr>
            <w:r w:rsidRPr="001A3E8D">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1A3E8D">
            <w:pPr>
              <w:pStyle w:val="TAC"/>
              <w:rPr>
                <w:lang w:eastAsia="zh-CN"/>
              </w:rPr>
            </w:pPr>
            <w:r w:rsidRPr="001A3E8D">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377" w:name="_Toc19717426"/>
      <w:bookmarkStart w:id="6378" w:name="_Toc27490927"/>
      <w:bookmarkStart w:id="6379" w:name="_Toc27557220"/>
      <w:bookmarkStart w:id="6380" w:name="_Toc27724137"/>
      <w:bookmarkStart w:id="6381" w:name="_Toc36031211"/>
      <w:bookmarkStart w:id="6382" w:name="_Toc36043131"/>
      <w:bookmarkStart w:id="6383" w:name="_Toc36814456"/>
      <w:bookmarkStart w:id="6384" w:name="_Toc44689314"/>
      <w:bookmarkStart w:id="6385" w:name="_Toc44924068"/>
      <w:bookmarkStart w:id="6386" w:name="_Toc51861038"/>
      <w:bookmarkStart w:id="6387" w:name="_Toc57930809"/>
      <w:bookmarkStart w:id="6388"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1A3E8D">
      <w:pPr>
        <w:pStyle w:val="Heading3"/>
      </w:pPr>
      <w:bookmarkStart w:id="6389" w:name="_Toc98235994"/>
      <w:r w:rsidRPr="00441CD0">
        <w:t>8.</w:t>
      </w:r>
      <w:r w:rsidRPr="00441CD0">
        <w:rPr>
          <w:lang w:val="en-US"/>
        </w:rPr>
        <w:t>2.81</w:t>
      </w:r>
      <w:r w:rsidRPr="00441CD0">
        <w:tab/>
        <w:t>Time Quota Mechanism</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1A3E8D">
            <w:pPr>
              <w:pStyle w:val="TAC"/>
              <w:rPr>
                <w:lang w:val="de-DE" w:eastAsia="zh-CN"/>
              </w:rPr>
            </w:pPr>
            <w:r w:rsidRPr="001A3E8D">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1A3E8D">
            <w:pPr>
              <w:pStyle w:val="TAC"/>
              <w:rPr>
                <w:lang w:eastAsia="zh-CN"/>
              </w:rPr>
            </w:pPr>
            <w:r w:rsidRPr="001A3E8D">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1A3E8D">
      <w:pPr>
        <w:pStyle w:val="Heading3"/>
      </w:pPr>
      <w:bookmarkStart w:id="6390" w:name="_Toc19717427"/>
      <w:bookmarkStart w:id="6391" w:name="_Toc27490928"/>
      <w:bookmarkStart w:id="6392" w:name="_Toc27557221"/>
      <w:bookmarkStart w:id="6393" w:name="_Toc27724138"/>
      <w:bookmarkStart w:id="6394" w:name="_Toc36031212"/>
      <w:bookmarkStart w:id="6395" w:name="_Toc36043132"/>
      <w:bookmarkStart w:id="6396" w:name="_Toc36814457"/>
      <w:bookmarkStart w:id="6397" w:name="_Toc44689315"/>
      <w:bookmarkStart w:id="6398" w:name="_Toc44924069"/>
      <w:bookmarkStart w:id="6399" w:name="_Toc51861039"/>
      <w:bookmarkStart w:id="6400" w:name="_Toc57930810"/>
      <w:bookmarkStart w:id="6401" w:name="_Toc57931440"/>
      <w:bookmarkStart w:id="6402" w:name="_Toc98235995"/>
      <w:r w:rsidRPr="00441CD0">
        <w:t>8.2.82</w:t>
      </w:r>
      <w:r w:rsidRPr="00441CD0">
        <w:tab/>
      </w:r>
      <w:bookmarkEnd w:id="6390"/>
      <w:bookmarkEnd w:id="6391"/>
      <w:bookmarkEnd w:id="6392"/>
      <w:bookmarkEnd w:id="6393"/>
      <w:r w:rsidRPr="00441CD0">
        <w:t>Void</w:t>
      </w:r>
      <w:bookmarkEnd w:id="6394"/>
      <w:bookmarkEnd w:id="6395"/>
      <w:bookmarkEnd w:id="6396"/>
      <w:bookmarkEnd w:id="6397"/>
      <w:bookmarkEnd w:id="6398"/>
      <w:bookmarkEnd w:id="6399"/>
      <w:bookmarkEnd w:id="6400"/>
      <w:bookmarkEnd w:id="6401"/>
      <w:bookmarkEnd w:id="6402"/>
    </w:p>
    <w:p w14:paraId="14F599AA" w14:textId="77777777" w:rsidR="00EE5860" w:rsidRPr="00441CD0" w:rsidRDefault="00EE5860" w:rsidP="001A3E8D">
      <w:pPr>
        <w:pStyle w:val="Heading3"/>
      </w:pPr>
      <w:bookmarkStart w:id="6403" w:name="_Toc19717428"/>
      <w:bookmarkStart w:id="6404" w:name="_Toc27490929"/>
      <w:bookmarkStart w:id="6405" w:name="_Toc27557222"/>
      <w:bookmarkStart w:id="6406" w:name="_Toc27724139"/>
      <w:bookmarkStart w:id="6407" w:name="_Toc36031213"/>
      <w:bookmarkStart w:id="6408" w:name="_Toc36043133"/>
      <w:bookmarkStart w:id="6409" w:name="_Toc36814458"/>
      <w:bookmarkStart w:id="6410" w:name="_Toc44689316"/>
      <w:bookmarkStart w:id="6411" w:name="_Toc44924070"/>
      <w:bookmarkStart w:id="6412" w:name="_Toc51861040"/>
      <w:bookmarkStart w:id="6413" w:name="_Toc57930811"/>
      <w:bookmarkStart w:id="6414" w:name="_Toc57931441"/>
      <w:bookmarkStart w:id="6415" w:name="_Toc98235996"/>
      <w:r w:rsidRPr="00441CD0">
        <w:t>8.</w:t>
      </w:r>
      <w:r w:rsidRPr="00441CD0">
        <w:rPr>
          <w:lang w:val="en-US"/>
        </w:rPr>
        <w:t>2.83</w:t>
      </w:r>
      <w:r w:rsidRPr="00441CD0">
        <w:tab/>
        <w:t>User Plane Inactivity Timer</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1A3E8D">
      <w:pPr>
        <w:pStyle w:val="Heading3"/>
        <w:rPr>
          <w:rFonts w:cs="Arial"/>
        </w:rPr>
      </w:pPr>
      <w:bookmarkStart w:id="6416" w:name="_Toc19717429"/>
      <w:bookmarkStart w:id="6417" w:name="_Toc27490930"/>
      <w:bookmarkStart w:id="6418" w:name="_Toc27557223"/>
      <w:bookmarkStart w:id="6419" w:name="_Toc27724140"/>
      <w:bookmarkStart w:id="6420" w:name="_Toc36031214"/>
      <w:bookmarkStart w:id="6421" w:name="_Toc36043134"/>
      <w:bookmarkStart w:id="6422" w:name="_Toc36814459"/>
      <w:bookmarkStart w:id="6423" w:name="_Toc44689317"/>
      <w:bookmarkStart w:id="6424" w:name="_Toc44924071"/>
      <w:bookmarkStart w:id="6425" w:name="_Toc51861041"/>
      <w:bookmarkStart w:id="6426" w:name="_Toc57930812"/>
      <w:bookmarkStart w:id="6427" w:name="_Toc57931442"/>
      <w:bookmarkStart w:id="6428" w:name="_Toc98235997"/>
      <w:r w:rsidRPr="00441CD0">
        <w:rPr>
          <w:rFonts w:cs="Arial"/>
        </w:rPr>
        <w:t>8.</w:t>
      </w:r>
      <w:r w:rsidRPr="00441CD0">
        <w:rPr>
          <w:rFonts w:cs="Arial"/>
          <w:lang w:val="en-US"/>
        </w:rPr>
        <w:t>2.84</w:t>
      </w:r>
      <w:r w:rsidRPr="00441CD0">
        <w:rPr>
          <w:rFonts w:cs="Arial"/>
        </w:rPr>
        <w:tab/>
        <w:t>Multiplier</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7FD93716" w14:textId="685CE81C"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1A3E8D">
            <w:pPr>
              <w:pStyle w:val="TAC"/>
              <w:rPr>
                <w:lang w:eastAsia="zh-CN"/>
              </w:rPr>
            </w:pPr>
            <w:r w:rsidRPr="001A3E8D">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1A3E8D">
            <w:pPr>
              <w:pStyle w:val="TAC"/>
            </w:pPr>
            <w:r w:rsidRPr="001A3E8D">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1A3E8D">
      <w:pPr>
        <w:pStyle w:val="Heading3"/>
      </w:pPr>
      <w:bookmarkStart w:id="6429" w:name="_Toc19717430"/>
      <w:bookmarkStart w:id="6430" w:name="_Toc27490931"/>
      <w:bookmarkStart w:id="6431" w:name="_Toc27557224"/>
      <w:bookmarkStart w:id="6432" w:name="_Toc27724141"/>
      <w:bookmarkStart w:id="6433" w:name="_Toc36031215"/>
      <w:bookmarkStart w:id="6434" w:name="_Toc36043135"/>
      <w:bookmarkStart w:id="6435" w:name="_Toc36814460"/>
      <w:bookmarkStart w:id="6436" w:name="_Toc44689318"/>
      <w:bookmarkStart w:id="6437" w:name="_Toc44924072"/>
      <w:bookmarkStart w:id="6438" w:name="_Toc51861042"/>
      <w:bookmarkStart w:id="6439" w:name="_Toc57930813"/>
      <w:bookmarkStart w:id="6440" w:name="_Toc57931443"/>
      <w:bookmarkStart w:id="6441" w:name="_Toc98235998"/>
      <w:r w:rsidRPr="00441CD0">
        <w:t>8.2.85</w:t>
      </w:r>
      <w:r w:rsidRPr="00441CD0">
        <w:tab/>
        <w:t>Aggregated URR ID IE</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1A3E8D">
      <w:pPr>
        <w:pStyle w:val="Heading3"/>
      </w:pPr>
      <w:bookmarkStart w:id="6442" w:name="_Toc19717431"/>
      <w:bookmarkStart w:id="6443" w:name="_Toc27490932"/>
      <w:bookmarkStart w:id="6444" w:name="_Toc27557225"/>
      <w:bookmarkStart w:id="6445" w:name="_Toc27724142"/>
      <w:bookmarkStart w:id="6446" w:name="_Toc36031216"/>
      <w:bookmarkStart w:id="6447" w:name="_Toc36043136"/>
      <w:bookmarkStart w:id="6448" w:name="_Toc36814461"/>
      <w:bookmarkStart w:id="6449" w:name="_Toc44689319"/>
      <w:bookmarkStart w:id="6450" w:name="_Toc44924073"/>
      <w:bookmarkStart w:id="6451" w:name="_Toc51861043"/>
      <w:bookmarkStart w:id="6452" w:name="_Toc57930814"/>
      <w:bookmarkStart w:id="6453" w:name="_Toc57931444"/>
      <w:bookmarkStart w:id="6454" w:name="_Toc98235999"/>
      <w:r w:rsidRPr="00441CD0">
        <w:t>8.</w:t>
      </w:r>
      <w:r w:rsidRPr="00441CD0">
        <w:rPr>
          <w:lang w:val="en-US"/>
        </w:rPr>
        <w:t>2.86</w:t>
      </w:r>
      <w:r w:rsidRPr="00441CD0">
        <w:tab/>
        <w:t>Subsequent Volume Quota</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1A3E8D">
            <w:pPr>
              <w:pStyle w:val="TAC"/>
              <w:rPr>
                <w:lang w:eastAsia="zh-CN"/>
              </w:rPr>
            </w:pPr>
            <w:r w:rsidRPr="001A3E8D">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1A3E8D">
            <w:pPr>
              <w:pStyle w:val="TAC"/>
              <w:rPr>
                <w:lang w:eastAsia="zh-CN"/>
              </w:rPr>
            </w:pPr>
            <w:r w:rsidRPr="001A3E8D">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1A3E8D">
            <w:pPr>
              <w:pStyle w:val="TAC"/>
              <w:rPr>
                <w:lang w:eastAsia="zh-CN"/>
              </w:rPr>
            </w:pPr>
            <w:r w:rsidRPr="001A3E8D">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1A3E8D">
      <w:pPr>
        <w:pStyle w:val="Heading3"/>
      </w:pPr>
      <w:bookmarkStart w:id="6455" w:name="_Toc19717432"/>
      <w:bookmarkStart w:id="6456" w:name="_Toc27490933"/>
      <w:bookmarkStart w:id="6457" w:name="_Toc27557226"/>
      <w:bookmarkStart w:id="6458" w:name="_Toc27724143"/>
      <w:bookmarkStart w:id="6459" w:name="_Toc36031217"/>
      <w:bookmarkStart w:id="6460" w:name="_Toc36043137"/>
      <w:bookmarkStart w:id="6461" w:name="_Toc36814462"/>
      <w:bookmarkStart w:id="6462" w:name="_Toc44689320"/>
      <w:bookmarkStart w:id="6463" w:name="_Toc44924074"/>
      <w:bookmarkStart w:id="6464" w:name="_Toc51861044"/>
      <w:bookmarkStart w:id="6465" w:name="_Toc57930815"/>
      <w:bookmarkStart w:id="6466" w:name="_Toc57931445"/>
      <w:bookmarkStart w:id="6467" w:name="_Toc98236000"/>
      <w:r w:rsidRPr="00441CD0">
        <w:t>8.</w:t>
      </w:r>
      <w:r w:rsidRPr="00441CD0">
        <w:rPr>
          <w:lang w:val="en-US"/>
        </w:rPr>
        <w:t>2.87</w:t>
      </w:r>
      <w:r w:rsidRPr="00441CD0">
        <w:tab/>
        <w:t>Subsequent Time Quota</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1A3E8D">
      <w:pPr>
        <w:pStyle w:val="Heading3"/>
      </w:pPr>
      <w:bookmarkStart w:id="6468" w:name="_Toc19717433"/>
      <w:bookmarkStart w:id="6469" w:name="_Toc27490934"/>
      <w:bookmarkStart w:id="6470" w:name="_Toc27557227"/>
      <w:bookmarkStart w:id="6471" w:name="_Toc27724144"/>
      <w:bookmarkStart w:id="6472" w:name="_Toc36031218"/>
      <w:bookmarkStart w:id="6473" w:name="_Toc36043138"/>
      <w:bookmarkStart w:id="6474" w:name="_Toc36814463"/>
      <w:bookmarkStart w:id="6475" w:name="_Toc44689321"/>
      <w:bookmarkStart w:id="6476" w:name="_Toc44924075"/>
      <w:bookmarkStart w:id="6477" w:name="_Toc51861045"/>
      <w:bookmarkStart w:id="6478" w:name="_Toc57930816"/>
      <w:bookmarkStart w:id="6479" w:name="_Toc57931446"/>
      <w:bookmarkStart w:id="6480" w:name="_Toc98236001"/>
      <w:r w:rsidRPr="00441CD0">
        <w:t>8.</w:t>
      </w:r>
      <w:r w:rsidRPr="00441CD0">
        <w:rPr>
          <w:lang w:val="en-US"/>
        </w:rPr>
        <w:t>2.88</w:t>
      </w:r>
      <w:r w:rsidRPr="00441CD0">
        <w:tab/>
        <w:t>RQI</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7906DAF0" w14:textId="77777777" w:rsidR="00EE5860" w:rsidRPr="00441CD0" w:rsidRDefault="00EE5860" w:rsidP="00EE5860">
      <w:pPr>
        <w:rPr>
          <w:lang w:eastAsia="zh-CN"/>
        </w:rPr>
      </w:pPr>
      <w:bookmarkStart w:id="6481" w:name="_Toc19717434"/>
      <w:bookmarkStart w:id="6482" w:name="_Toc27490935"/>
      <w:bookmarkStart w:id="6483" w:name="_Toc27557228"/>
      <w:bookmarkStart w:id="6484"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1A3E8D">
            <w:pPr>
              <w:pStyle w:val="TAC"/>
              <w:rPr>
                <w:lang w:val="de-DE"/>
              </w:rPr>
            </w:pPr>
            <w:r w:rsidRPr="001A3E8D">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1A3E8D">
      <w:pPr>
        <w:pStyle w:val="Heading3"/>
      </w:pPr>
      <w:bookmarkStart w:id="6485" w:name="_Toc36031219"/>
      <w:bookmarkStart w:id="6486" w:name="_Toc36043139"/>
      <w:bookmarkStart w:id="6487" w:name="_Toc36814464"/>
      <w:bookmarkStart w:id="6488" w:name="_Toc44689322"/>
      <w:bookmarkStart w:id="6489" w:name="_Toc44924076"/>
      <w:bookmarkStart w:id="6490" w:name="_Toc51861046"/>
      <w:bookmarkStart w:id="6491" w:name="_Toc57930817"/>
      <w:bookmarkStart w:id="6492" w:name="_Toc57931447"/>
      <w:bookmarkStart w:id="6493" w:name="_Toc98236002"/>
      <w:r w:rsidRPr="00441CD0">
        <w:t>8.</w:t>
      </w:r>
      <w:r w:rsidRPr="00441CD0">
        <w:rPr>
          <w:lang w:val="en-US"/>
        </w:rPr>
        <w:t>2.89</w:t>
      </w:r>
      <w:r w:rsidRPr="00441CD0">
        <w:tab/>
        <w:t>QFI</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1A3E8D">
      <w:pPr>
        <w:pStyle w:val="Heading3"/>
      </w:pPr>
      <w:bookmarkStart w:id="6494" w:name="_Toc19717435"/>
      <w:bookmarkStart w:id="6495" w:name="_Toc27490936"/>
      <w:bookmarkStart w:id="6496" w:name="_Toc27557229"/>
      <w:bookmarkStart w:id="6497" w:name="_Toc27724146"/>
      <w:bookmarkStart w:id="6498" w:name="_Toc36031220"/>
      <w:bookmarkStart w:id="6499" w:name="_Toc36043140"/>
      <w:bookmarkStart w:id="6500" w:name="_Toc36814465"/>
      <w:bookmarkStart w:id="6501" w:name="_Toc44689323"/>
      <w:bookmarkStart w:id="6502" w:name="_Toc44924077"/>
      <w:bookmarkStart w:id="6503" w:name="_Toc51861047"/>
      <w:bookmarkStart w:id="6504" w:name="_Toc57930818"/>
      <w:bookmarkStart w:id="6505" w:name="_Toc57931448"/>
      <w:bookmarkStart w:id="6506" w:name="_Toc98236003"/>
      <w:r w:rsidRPr="00441CD0">
        <w:t>8.2.90</w:t>
      </w:r>
      <w:r w:rsidRPr="00441CD0">
        <w:tab/>
        <w:t>Query URR Reference</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1A3E8D">
      <w:pPr>
        <w:pStyle w:val="Heading3"/>
      </w:pPr>
      <w:bookmarkStart w:id="6507" w:name="_Toc19717436"/>
      <w:bookmarkStart w:id="6508" w:name="_Toc27490937"/>
      <w:bookmarkStart w:id="6509" w:name="_Toc27557230"/>
      <w:bookmarkStart w:id="6510" w:name="_Toc27724147"/>
      <w:bookmarkStart w:id="6511" w:name="_Toc36031221"/>
      <w:bookmarkStart w:id="6512" w:name="_Toc36043141"/>
      <w:bookmarkStart w:id="6513" w:name="_Toc36814466"/>
      <w:bookmarkStart w:id="6514" w:name="_Toc44689324"/>
      <w:bookmarkStart w:id="6515" w:name="_Toc44924078"/>
      <w:bookmarkStart w:id="6516" w:name="_Toc51861048"/>
      <w:bookmarkStart w:id="6517" w:name="_Toc57930819"/>
      <w:bookmarkStart w:id="6518" w:name="_Toc57931449"/>
      <w:bookmarkStart w:id="6519" w:name="_Toc98236004"/>
      <w:r w:rsidRPr="00441CD0">
        <w:t>8.2.91</w:t>
      </w:r>
      <w:r w:rsidRPr="00441CD0">
        <w:tab/>
        <w:t>Additional Usage Reports Information</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1A3E8D">
            <w:pPr>
              <w:pStyle w:val="TAC"/>
              <w:rPr>
                <w:lang w:eastAsia="zh-CN"/>
              </w:rPr>
            </w:pPr>
            <w:r w:rsidRPr="001A3E8D">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1A3E8D">
            <w:pPr>
              <w:pStyle w:val="TAC"/>
              <w:rPr>
                <w:lang w:eastAsia="zh-CN"/>
              </w:rPr>
            </w:pPr>
            <w:r w:rsidRPr="001A3E8D">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1A3E8D">
      <w:pPr>
        <w:pStyle w:val="Heading3"/>
      </w:pPr>
      <w:bookmarkStart w:id="6520" w:name="_Toc19717437"/>
      <w:bookmarkStart w:id="6521" w:name="_Toc27490938"/>
      <w:bookmarkStart w:id="6522" w:name="_Toc27557231"/>
      <w:bookmarkStart w:id="6523" w:name="_Toc27724148"/>
      <w:bookmarkStart w:id="6524" w:name="_Toc36031222"/>
      <w:bookmarkStart w:id="6525" w:name="_Toc36043142"/>
      <w:bookmarkStart w:id="6526" w:name="_Toc36814467"/>
      <w:bookmarkStart w:id="6527" w:name="_Toc44689325"/>
      <w:bookmarkStart w:id="6528" w:name="_Toc44924079"/>
      <w:bookmarkStart w:id="6529" w:name="_Toc51861049"/>
      <w:bookmarkStart w:id="6530" w:name="_Toc57930820"/>
      <w:bookmarkStart w:id="6531" w:name="_Toc57931450"/>
      <w:bookmarkStart w:id="6532" w:name="_Toc98236005"/>
      <w:r w:rsidRPr="00441CD0">
        <w:t>8.2.92</w:t>
      </w:r>
      <w:r w:rsidRPr="00441CD0">
        <w:tab/>
      </w:r>
      <w:r w:rsidRPr="00441CD0">
        <w:rPr>
          <w:lang w:val="en-US"/>
        </w:rPr>
        <w:t>Traffic Endpoint</w:t>
      </w:r>
      <w:r w:rsidRPr="00441CD0">
        <w:t xml:space="preserve"> ID</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1A3E8D">
            <w:pPr>
              <w:pStyle w:val="TAC"/>
              <w:rPr>
                <w:lang w:eastAsia="zh-CN"/>
              </w:rPr>
            </w:pPr>
            <w:r w:rsidRPr="001A3E8D">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1A3E8D">
      <w:pPr>
        <w:pStyle w:val="Heading3"/>
      </w:pPr>
      <w:bookmarkStart w:id="6533" w:name="_Toc19717438"/>
      <w:bookmarkStart w:id="6534" w:name="_Toc27490939"/>
      <w:bookmarkStart w:id="6535" w:name="_Toc27557232"/>
      <w:bookmarkStart w:id="6536" w:name="_Toc27724149"/>
      <w:bookmarkStart w:id="6537" w:name="_Toc36031223"/>
      <w:bookmarkStart w:id="6538" w:name="_Toc36043143"/>
      <w:bookmarkStart w:id="6539" w:name="_Toc36814468"/>
      <w:bookmarkStart w:id="6540" w:name="_Toc44689326"/>
      <w:bookmarkStart w:id="6541" w:name="_Toc44924080"/>
      <w:bookmarkStart w:id="6542" w:name="_Toc51861050"/>
      <w:bookmarkStart w:id="6543" w:name="_Toc57930821"/>
      <w:bookmarkStart w:id="6544" w:name="_Toc57931451"/>
      <w:bookmarkStart w:id="6545" w:name="_Toc98236006"/>
      <w:r w:rsidRPr="00441CD0">
        <w:t>8.</w:t>
      </w:r>
      <w:r w:rsidRPr="00441CD0">
        <w:rPr>
          <w:lang w:val="en-US"/>
        </w:rPr>
        <w:t>2.93</w:t>
      </w:r>
      <w:r w:rsidRPr="00441CD0">
        <w:tab/>
        <w:t>MAC address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6732D304" w14:textId="43681CC9"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w:t>
      </w:r>
      <w:r w:rsidR="001F3179">
        <w:rPr>
          <w:lang w:eastAsia="zh-CN"/>
        </w:rPr>
        <w:t>n</w:t>
      </w:r>
      <w:r w:rsidRPr="00441CD0">
        <w:rPr>
          <w:lang w:eastAsia="zh-CN"/>
        </w:rPr>
        <w:t xml:space="preserve">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862100">
            <w:pPr>
              <w:pStyle w:val="TAC"/>
              <w:rPr>
                <w:lang w:val="de-DE"/>
              </w:rPr>
            </w:pPr>
            <w:r w:rsidRPr="00862100">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0C2524DD" w:rsidR="00EE5860" w:rsidRPr="00441CD0" w:rsidRDefault="00EE5860" w:rsidP="00EE5860">
      <w:r w:rsidRPr="00441CD0">
        <w:t>Octets "m to (m+5)" or "n to (n+5)" and "o to (o+5)" or "p to (p+5)", if present, shall contain a</w:t>
      </w:r>
      <w:r w:rsidR="001F3179">
        <w:t>n</w:t>
      </w:r>
      <w:r w:rsidRPr="00441CD0">
        <w:t xml:space="preserve"> MAC address value (12-digit </w:t>
      </w:r>
      <w:r w:rsidRPr="0084052F">
        <w:t>hexadecimal numbers</w:t>
      </w:r>
      <w:r w:rsidRPr="00441CD0">
        <w:t>).</w:t>
      </w:r>
    </w:p>
    <w:p w14:paraId="5C13BBE4" w14:textId="77777777" w:rsidR="00EE5860" w:rsidRPr="0067687A" w:rsidRDefault="00EE5860" w:rsidP="001A3E8D">
      <w:pPr>
        <w:pStyle w:val="Heading3"/>
        <w:rPr>
          <w:lang w:val="de-DE"/>
        </w:rPr>
      </w:pPr>
      <w:bookmarkStart w:id="6546" w:name="_Toc19717439"/>
      <w:bookmarkStart w:id="6547" w:name="_Toc27490940"/>
      <w:bookmarkStart w:id="6548" w:name="_Toc27557233"/>
      <w:bookmarkStart w:id="6549" w:name="_Toc27724150"/>
      <w:bookmarkStart w:id="6550" w:name="_Toc36031224"/>
      <w:bookmarkStart w:id="6551" w:name="_Toc36043144"/>
      <w:bookmarkStart w:id="6552" w:name="_Toc36814469"/>
      <w:bookmarkStart w:id="6553" w:name="_Toc44689327"/>
      <w:bookmarkStart w:id="6554" w:name="_Toc44924081"/>
      <w:bookmarkStart w:id="6555" w:name="_Toc51861051"/>
      <w:bookmarkStart w:id="6556" w:name="_Toc57930822"/>
      <w:bookmarkStart w:id="6557" w:name="_Toc57931452"/>
      <w:bookmarkStart w:id="6558" w:name="_Toc98236007"/>
      <w:r w:rsidRPr="0067687A">
        <w:rPr>
          <w:lang w:val="de-DE"/>
        </w:rPr>
        <w:t>8.2.94</w:t>
      </w:r>
      <w:r w:rsidRPr="0067687A">
        <w:rPr>
          <w:lang w:val="de-DE"/>
        </w:rPr>
        <w:tab/>
        <w:t>C-TAG (Customer-VLAN tag)</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1A3E8D">
      <w:pPr>
        <w:pStyle w:val="Heading3"/>
      </w:pPr>
      <w:bookmarkStart w:id="6559" w:name="_Toc19717440"/>
      <w:bookmarkStart w:id="6560" w:name="_Toc27490941"/>
      <w:bookmarkStart w:id="6561" w:name="_Toc27557234"/>
      <w:bookmarkStart w:id="6562" w:name="_Toc27724151"/>
      <w:bookmarkStart w:id="6563" w:name="_Toc36031225"/>
      <w:bookmarkStart w:id="6564" w:name="_Toc36043145"/>
      <w:bookmarkStart w:id="6565" w:name="_Toc36814470"/>
      <w:bookmarkStart w:id="6566" w:name="_Toc44689328"/>
      <w:bookmarkStart w:id="6567" w:name="_Toc44924082"/>
      <w:bookmarkStart w:id="6568" w:name="_Toc51861052"/>
      <w:bookmarkStart w:id="6569" w:name="_Toc57930823"/>
      <w:bookmarkStart w:id="6570" w:name="_Toc57931453"/>
      <w:bookmarkStart w:id="6571" w:name="_Toc98236008"/>
      <w:r w:rsidRPr="00441CD0">
        <w:t>8.</w:t>
      </w:r>
      <w:r w:rsidRPr="00441CD0">
        <w:rPr>
          <w:lang w:val="en-US"/>
        </w:rPr>
        <w:t>2.95</w:t>
      </w:r>
      <w:r w:rsidRPr="00441CD0">
        <w:tab/>
        <w:t>S-TAG (Service-VLAN tag)</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2448C1C2" w14:textId="12F3E378" w:rsidR="00FC3729" w:rsidRDefault="00FC3729" w:rsidP="00FC3729">
      <w:r>
        <w:t>The PCP value, DEI flag and S-VID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1A3E8D">
      <w:pPr>
        <w:pStyle w:val="Heading3"/>
      </w:pPr>
      <w:bookmarkStart w:id="6572" w:name="_Toc19717441"/>
      <w:bookmarkStart w:id="6573" w:name="_Toc27490942"/>
      <w:bookmarkStart w:id="6574" w:name="_Toc27557235"/>
      <w:bookmarkStart w:id="6575" w:name="_Toc27724152"/>
      <w:bookmarkStart w:id="6576" w:name="_Toc36031226"/>
      <w:bookmarkStart w:id="6577" w:name="_Toc36043146"/>
      <w:bookmarkStart w:id="6578" w:name="_Toc36814471"/>
      <w:bookmarkStart w:id="6579" w:name="_Toc44689329"/>
      <w:bookmarkStart w:id="6580" w:name="_Toc44924083"/>
      <w:bookmarkStart w:id="6581" w:name="_Toc51861053"/>
      <w:bookmarkStart w:id="6582" w:name="_Toc57930824"/>
      <w:bookmarkStart w:id="6583" w:name="_Toc57931454"/>
      <w:bookmarkStart w:id="6584" w:name="_Toc98236009"/>
      <w:r w:rsidRPr="00441CD0">
        <w:t>8.</w:t>
      </w:r>
      <w:r w:rsidRPr="00441CD0">
        <w:rPr>
          <w:lang w:val="en-US"/>
        </w:rPr>
        <w:t>2.96</w:t>
      </w:r>
      <w:r w:rsidRPr="00441CD0">
        <w:tab/>
        <w:t>Ethertype</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1A3E8D">
      <w:pPr>
        <w:pStyle w:val="Heading3"/>
        <w:rPr>
          <w:lang w:val="x-none"/>
        </w:rPr>
      </w:pPr>
      <w:bookmarkStart w:id="6585" w:name="_Toc19717442"/>
      <w:bookmarkStart w:id="6586" w:name="_Toc27490943"/>
      <w:bookmarkStart w:id="6587" w:name="_Toc27557236"/>
      <w:bookmarkStart w:id="6588" w:name="_Toc27724153"/>
      <w:bookmarkStart w:id="6589" w:name="_Toc36031227"/>
      <w:bookmarkStart w:id="6590" w:name="_Toc36043147"/>
      <w:bookmarkStart w:id="6591" w:name="_Toc36814472"/>
      <w:bookmarkStart w:id="6592" w:name="_Toc44689330"/>
      <w:bookmarkStart w:id="6593" w:name="_Toc44924084"/>
      <w:bookmarkStart w:id="6594" w:name="_Toc51861054"/>
      <w:bookmarkStart w:id="6595" w:name="_Toc57930825"/>
      <w:bookmarkStart w:id="6596" w:name="_Toc57931455"/>
      <w:bookmarkStart w:id="6597" w:name="_Toc98236010"/>
      <w:r w:rsidRPr="00441CD0">
        <w:t>8.</w:t>
      </w:r>
      <w:r w:rsidRPr="00441CD0">
        <w:rPr>
          <w:lang w:val="en-US"/>
        </w:rPr>
        <w:t>2.97</w:t>
      </w:r>
      <w:r w:rsidRPr="00441CD0">
        <w:tab/>
      </w:r>
      <w:r w:rsidRPr="00441CD0">
        <w:rPr>
          <w:lang w:eastAsia="zh-CN"/>
        </w:rPr>
        <w:t>Proxying</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1A3E8D">
            <w:pPr>
              <w:pStyle w:val="TAC"/>
              <w:rPr>
                <w:lang w:val="de-DE"/>
              </w:rPr>
            </w:pPr>
            <w:r w:rsidRPr="001A3E8D">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1A3E8D">
      <w:pPr>
        <w:pStyle w:val="Heading3"/>
      </w:pPr>
      <w:bookmarkStart w:id="6598" w:name="_Toc19717443"/>
      <w:bookmarkStart w:id="6599" w:name="_Toc27490944"/>
      <w:bookmarkStart w:id="6600" w:name="_Toc27557237"/>
      <w:bookmarkStart w:id="6601" w:name="_Toc27724154"/>
      <w:bookmarkStart w:id="6602" w:name="_Toc36031228"/>
      <w:bookmarkStart w:id="6603" w:name="_Toc36043148"/>
      <w:bookmarkStart w:id="6604" w:name="_Toc36814473"/>
      <w:bookmarkStart w:id="6605" w:name="_Toc44689331"/>
      <w:bookmarkStart w:id="6606" w:name="_Toc44924085"/>
      <w:bookmarkStart w:id="6607" w:name="_Toc51861055"/>
      <w:bookmarkStart w:id="6608" w:name="_Toc57930826"/>
      <w:bookmarkStart w:id="6609" w:name="_Toc57931456"/>
      <w:bookmarkStart w:id="6610" w:name="_Toc98236011"/>
      <w:r w:rsidRPr="00441CD0">
        <w:t>8.</w:t>
      </w:r>
      <w:r w:rsidRPr="00441CD0">
        <w:rPr>
          <w:lang w:val="en-US"/>
        </w:rPr>
        <w:t>2.98</w:t>
      </w:r>
      <w:r w:rsidRPr="00441CD0">
        <w:tab/>
        <w:t>Ethernet Filter ID</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67687A" w:rsidRDefault="00EE5860" w:rsidP="00EE5860">
      <w:pPr>
        <w:rPr>
          <w:lang w:val="en-US"/>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1A3E8D">
      <w:pPr>
        <w:pStyle w:val="Heading3"/>
      </w:pPr>
      <w:bookmarkStart w:id="6611" w:name="_Toc19717444"/>
      <w:bookmarkStart w:id="6612" w:name="_Toc27490945"/>
      <w:bookmarkStart w:id="6613" w:name="_Toc27557238"/>
      <w:bookmarkStart w:id="6614" w:name="_Toc27724155"/>
      <w:bookmarkStart w:id="6615" w:name="_Toc36031229"/>
      <w:bookmarkStart w:id="6616" w:name="_Toc36043149"/>
      <w:bookmarkStart w:id="6617" w:name="_Toc36814474"/>
      <w:bookmarkStart w:id="6618" w:name="_Toc44689332"/>
      <w:bookmarkStart w:id="6619" w:name="_Toc44924086"/>
      <w:bookmarkStart w:id="6620" w:name="_Toc51861056"/>
      <w:bookmarkStart w:id="6621" w:name="_Toc57930827"/>
      <w:bookmarkStart w:id="6622" w:name="_Toc57931457"/>
      <w:bookmarkStart w:id="6623" w:name="_Toc98236012"/>
      <w:r w:rsidRPr="00441CD0">
        <w:t>8.</w:t>
      </w:r>
      <w:r w:rsidRPr="00441CD0">
        <w:rPr>
          <w:lang w:val="en-US"/>
        </w:rPr>
        <w:t>2.99</w:t>
      </w:r>
      <w:r w:rsidRPr="00441CD0">
        <w:tab/>
        <w:t>Ethernet Filter Properties</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1A3E8D">
            <w:pPr>
              <w:pStyle w:val="TAC"/>
            </w:pPr>
            <w:r w:rsidRPr="001A3E8D">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(Bidirectional Ethernet Filter):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1A3E8D">
      <w:pPr>
        <w:pStyle w:val="Heading3"/>
      </w:pPr>
      <w:bookmarkStart w:id="6624" w:name="_Toc19717445"/>
      <w:bookmarkStart w:id="6625" w:name="_Toc27490946"/>
      <w:bookmarkStart w:id="6626" w:name="_Toc27557239"/>
      <w:bookmarkStart w:id="6627" w:name="_Toc27724156"/>
      <w:bookmarkStart w:id="6628" w:name="_Toc36031230"/>
      <w:bookmarkStart w:id="6629" w:name="_Toc36043150"/>
      <w:bookmarkStart w:id="6630" w:name="_Toc36814475"/>
      <w:bookmarkStart w:id="6631" w:name="_Toc44689333"/>
      <w:bookmarkStart w:id="6632" w:name="_Toc44924087"/>
      <w:bookmarkStart w:id="6633" w:name="_Toc51861057"/>
      <w:bookmarkStart w:id="6634" w:name="_Toc57930828"/>
      <w:bookmarkStart w:id="6635" w:name="_Toc57931458"/>
      <w:bookmarkStart w:id="6636" w:name="_Toc98236013"/>
      <w:r w:rsidRPr="00441CD0">
        <w:t>8.</w:t>
      </w:r>
      <w:r w:rsidRPr="00441CD0">
        <w:rPr>
          <w:lang w:val="en-US"/>
        </w:rPr>
        <w:t>2.100</w:t>
      </w:r>
      <w:r w:rsidRPr="00441CD0">
        <w:tab/>
        <w:t>Suggested Buffering Packets Count</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1A3E8D">
      <w:pPr>
        <w:pStyle w:val="Heading3"/>
        <w:rPr>
          <w:lang w:val="x-none"/>
        </w:rPr>
      </w:pPr>
      <w:bookmarkStart w:id="6637" w:name="_Toc19717446"/>
      <w:bookmarkStart w:id="6638" w:name="_Toc27490947"/>
      <w:bookmarkStart w:id="6639" w:name="_Toc27557240"/>
      <w:bookmarkStart w:id="6640" w:name="_Toc27724157"/>
      <w:bookmarkStart w:id="6641" w:name="_Toc36031231"/>
      <w:bookmarkStart w:id="6642" w:name="_Toc36043151"/>
      <w:bookmarkStart w:id="6643" w:name="_Toc36814476"/>
      <w:bookmarkStart w:id="6644" w:name="_Toc44689334"/>
      <w:bookmarkStart w:id="6645" w:name="_Toc44924088"/>
      <w:bookmarkStart w:id="6646" w:name="_Toc51861058"/>
      <w:bookmarkStart w:id="6647" w:name="_Toc57930829"/>
      <w:bookmarkStart w:id="6648" w:name="_Toc57931459"/>
      <w:bookmarkStart w:id="6649" w:name="_Toc98236014"/>
      <w:r w:rsidRPr="00441CD0">
        <w:t>8.2.101</w:t>
      </w:r>
      <w:r w:rsidRPr="00441CD0">
        <w:tab/>
        <w:t>User ID</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18B2BE5B" w14:textId="77777777" w:rsidR="00266E09" w:rsidRPr="00441CD0" w:rsidRDefault="00266E09" w:rsidP="00266E09">
      <w:pPr>
        <w:pStyle w:val="TH"/>
        <w:rPr>
          <w:lang w:eastAsia="zh-CN"/>
        </w:rPr>
      </w:pPr>
      <w:bookmarkStart w:id="6650" w:name="_Toc19717447"/>
      <w:bookmarkStart w:id="6651" w:name="_Toc27490948"/>
      <w:bookmarkStart w:id="6652" w:name="_Toc27557241"/>
      <w:bookmarkStart w:id="6653" w:name="_Toc27724158"/>
      <w:bookmarkStart w:id="6654" w:name="_Toc36031232"/>
      <w:bookmarkStart w:id="6655" w:name="_Toc36043152"/>
      <w:bookmarkStart w:id="6656" w:name="_Toc36814477"/>
      <w:bookmarkStart w:id="6657" w:name="_Toc44689335"/>
      <w:bookmarkStart w:id="6658" w:name="_Toc44924089"/>
      <w:bookmarkStart w:id="6659" w:name="_Toc51861059"/>
      <w:bookmarkStart w:id="6660" w:name="_Toc57930830"/>
      <w:bookmarkStart w:id="6661" w:name="_Toc579314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266E09" w:rsidRPr="00441CD0" w14:paraId="56F46836" w14:textId="77777777" w:rsidTr="00885221">
        <w:trPr>
          <w:jc w:val="center"/>
        </w:trPr>
        <w:tc>
          <w:tcPr>
            <w:tcW w:w="151" w:type="dxa"/>
            <w:tcBorders>
              <w:top w:val="single" w:sz="6" w:space="0" w:color="auto"/>
              <w:left w:val="single" w:sz="6" w:space="0" w:color="auto"/>
              <w:bottom w:val="nil"/>
              <w:right w:val="nil"/>
            </w:tcBorders>
          </w:tcPr>
          <w:p w14:paraId="1C3D6EBF" w14:textId="77777777" w:rsidR="00266E09" w:rsidRPr="00441CD0" w:rsidRDefault="00266E09" w:rsidP="00885221">
            <w:pPr>
              <w:pStyle w:val="TAC"/>
            </w:pPr>
          </w:p>
        </w:tc>
        <w:tc>
          <w:tcPr>
            <w:tcW w:w="1104" w:type="dxa"/>
            <w:tcBorders>
              <w:top w:val="single" w:sz="6" w:space="0" w:color="auto"/>
              <w:left w:val="nil"/>
              <w:bottom w:val="nil"/>
              <w:right w:val="nil"/>
            </w:tcBorders>
          </w:tcPr>
          <w:p w14:paraId="7BCE4603" w14:textId="77777777" w:rsidR="00266E09" w:rsidRPr="00441CD0" w:rsidRDefault="00266E09" w:rsidP="00885221">
            <w:pPr>
              <w:pStyle w:val="TAH"/>
            </w:pPr>
          </w:p>
        </w:tc>
        <w:tc>
          <w:tcPr>
            <w:tcW w:w="4710" w:type="dxa"/>
            <w:gridSpan w:val="8"/>
            <w:tcBorders>
              <w:top w:val="single" w:sz="6" w:space="0" w:color="auto"/>
              <w:left w:val="nil"/>
              <w:bottom w:val="nil"/>
              <w:right w:val="nil"/>
            </w:tcBorders>
            <w:hideMark/>
          </w:tcPr>
          <w:p w14:paraId="3360DCDF" w14:textId="77777777" w:rsidR="00266E09" w:rsidRPr="00441CD0" w:rsidRDefault="00266E09" w:rsidP="00885221">
            <w:pPr>
              <w:pStyle w:val="TAH"/>
            </w:pPr>
            <w:r w:rsidRPr="00441CD0">
              <w:t>Bits</w:t>
            </w:r>
          </w:p>
        </w:tc>
        <w:tc>
          <w:tcPr>
            <w:tcW w:w="588" w:type="dxa"/>
            <w:tcBorders>
              <w:top w:val="single" w:sz="6" w:space="0" w:color="auto"/>
              <w:left w:val="nil"/>
              <w:bottom w:val="nil"/>
              <w:right w:val="single" w:sz="6" w:space="0" w:color="auto"/>
            </w:tcBorders>
          </w:tcPr>
          <w:p w14:paraId="2606338D" w14:textId="77777777" w:rsidR="00266E09" w:rsidRPr="00441CD0" w:rsidRDefault="00266E09" w:rsidP="00885221">
            <w:pPr>
              <w:pStyle w:val="TAC"/>
            </w:pPr>
          </w:p>
        </w:tc>
      </w:tr>
      <w:tr w:rsidR="00266E09" w:rsidRPr="00441CD0" w14:paraId="030B3203" w14:textId="77777777" w:rsidTr="00885221">
        <w:trPr>
          <w:jc w:val="center"/>
        </w:trPr>
        <w:tc>
          <w:tcPr>
            <w:tcW w:w="151" w:type="dxa"/>
            <w:tcBorders>
              <w:top w:val="nil"/>
              <w:left w:val="single" w:sz="6" w:space="0" w:color="auto"/>
              <w:bottom w:val="nil"/>
              <w:right w:val="nil"/>
            </w:tcBorders>
          </w:tcPr>
          <w:p w14:paraId="794EBE19" w14:textId="77777777" w:rsidR="00266E09" w:rsidRPr="00441CD0" w:rsidRDefault="00266E09" w:rsidP="00885221">
            <w:pPr>
              <w:pStyle w:val="TAC"/>
            </w:pPr>
          </w:p>
        </w:tc>
        <w:tc>
          <w:tcPr>
            <w:tcW w:w="1104" w:type="dxa"/>
            <w:tcBorders>
              <w:top w:val="nil"/>
              <w:left w:val="nil"/>
              <w:bottom w:val="nil"/>
              <w:right w:val="nil"/>
            </w:tcBorders>
            <w:hideMark/>
          </w:tcPr>
          <w:p w14:paraId="5CDFC728" w14:textId="77777777" w:rsidR="00266E09" w:rsidRPr="00441CD0" w:rsidRDefault="00266E09" w:rsidP="00885221">
            <w:pPr>
              <w:pStyle w:val="TAH"/>
            </w:pPr>
            <w:r w:rsidRPr="00441CD0">
              <w:t>Octets</w:t>
            </w:r>
          </w:p>
        </w:tc>
        <w:tc>
          <w:tcPr>
            <w:tcW w:w="588" w:type="dxa"/>
            <w:tcBorders>
              <w:top w:val="nil"/>
              <w:left w:val="nil"/>
              <w:bottom w:val="single" w:sz="4" w:space="0" w:color="auto"/>
              <w:right w:val="nil"/>
            </w:tcBorders>
            <w:hideMark/>
          </w:tcPr>
          <w:p w14:paraId="0FE82FF6" w14:textId="77777777" w:rsidR="00266E09" w:rsidRPr="00441CD0" w:rsidRDefault="00266E09" w:rsidP="00885221">
            <w:pPr>
              <w:pStyle w:val="TAH"/>
            </w:pPr>
            <w:r w:rsidRPr="00441CD0">
              <w:t>8</w:t>
            </w:r>
          </w:p>
        </w:tc>
        <w:tc>
          <w:tcPr>
            <w:tcW w:w="589" w:type="dxa"/>
            <w:tcBorders>
              <w:top w:val="nil"/>
              <w:left w:val="nil"/>
              <w:bottom w:val="single" w:sz="4" w:space="0" w:color="auto"/>
              <w:right w:val="nil"/>
            </w:tcBorders>
            <w:hideMark/>
          </w:tcPr>
          <w:p w14:paraId="5984AF75" w14:textId="77777777" w:rsidR="00266E09" w:rsidRPr="00441CD0" w:rsidRDefault="00266E09" w:rsidP="00885221">
            <w:pPr>
              <w:pStyle w:val="TAH"/>
            </w:pPr>
            <w:r w:rsidRPr="00441CD0">
              <w:t>7</w:t>
            </w:r>
          </w:p>
        </w:tc>
        <w:tc>
          <w:tcPr>
            <w:tcW w:w="589" w:type="dxa"/>
            <w:tcBorders>
              <w:top w:val="nil"/>
              <w:left w:val="nil"/>
              <w:bottom w:val="single" w:sz="4" w:space="0" w:color="auto"/>
              <w:right w:val="nil"/>
            </w:tcBorders>
            <w:hideMark/>
          </w:tcPr>
          <w:p w14:paraId="524BF318" w14:textId="77777777" w:rsidR="00266E09" w:rsidRPr="00441CD0" w:rsidRDefault="00266E09" w:rsidP="00885221">
            <w:pPr>
              <w:pStyle w:val="TAH"/>
            </w:pPr>
            <w:r w:rsidRPr="00441CD0">
              <w:t>6</w:t>
            </w:r>
          </w:p>
        </w:tc>
        <w:tc>
          <w:tcPr>
            <w:tcW w:w="589" w:type="dxa"/>
            <w:tcBorders>
              <w:top w:val="nil"/>
              <w:left w:val="nil"/>
              <w:bottom w:val="single" w:sz="4" w:space="0" w:color="auto"/>
              <w:right w:val="nil"/>
            </w:tcBorders>
            <w:hideMark/>
          </w:tcPr>
          <w:p w14:paraId="46B9C685" w14:textId="77777777" w:rsidR="00266E09" w:rsidRPr="00441CD0" w:rsidRDefault="00266E09" w:rsidP="00885221">
            <w:pPr>
              <w:pStyle w:val="TAH"/>
            </w:pPr>
            <w:r w:rsidRPr="00441CD0">
              <w:t>5</w:t>
            </w:r>
          </w:p>
        </w:tc>
        <w:tc>
          <w:tcPr>
            <w:tcW w:w="589" w:type="dxa"/>
            <w:tcBorders>
              <w:top w:val="nil"/>
              <w:left w:val="nil"/>
              <w:bottom w:val="single" w:sz="4" w:space="0" w:color="auto"/>
              <w:right w:val="nil"/>
            </w:tcBorders>
            <w:hideMark/>
          </w:tcPr>
          <w:p w14:paraId="6001BE3F" w14:textId="77777777" w:rsidR="00266E09" w:rsidRPr="00441CD0" w:rsidRDefault="00266E09" w:rsidP="00885221">
            <w:pPr>
              <w:pStyle w:val="TAH"/>
            </w:pPr>
            <w:r w:rsidRPr="00441CD0">
              <w:t>4</w:t>
            </w:r>
          </w:p>
        </w:tc>
        <w:tc>
          <w:tcPr>
            <w:tcW w:w="589" w:type="dxa"/>
            <w:tcBorders>
              <w:top w:val="nil"/>
              <w:left w:val="nil"/>
              <w:bottom w:val="single" w:sz="4" w:space="0" w:color="auto"/>
              <w:right w:val="nil"/>
            </w:tcBorders>
            <w:hideMark/>
          </w:tcPr>
          <w:p w14:paraId="3DEC603D" w14:textId="77777777" w:rsidR="00266E09" w:rsidRPr="00441CD0" w:rsidRDefault="00266E09" w:rsidP="00885221">
            <w:pPr>
              <w:pStyle w:val="TAH"/>
            </w:pPr>
            <w:r w:rsidRPr="00441CD0">
              <w:t>3</w:t>
            </w:r>
          </w:p>
        </w:tc>
        <w:tc>
          <w:tcPr>
            <w:tcW w:w="588" w:type="dxa"/>
            <w:tcBorders>
              <w:top w:val="nil"/>
              <w:left w:val="nil"/>
              <w:bottom w:val="single" w:sz="4" w:space="0" w:color="auto"/>
              <w:right w:val="nil"/>
            </w:tcBorders>
            <w:hideMark/>
          </w:tcPr>
          <w:p w14:paraId="3034C679" w14:textId="77777777" w:rsidR="00266E09" w:rsidRPr="00441CD0" w:rsidRDefault="00266E09" w:rsidP="00885221">
            <w:pPr>
              <w:pStyle w:val="TAH"/>
            </w:pPr>
            <w:r w:rsidRPr="00441CD0">
              <w:t>2</w:t>
            </w:r>
          </w:p>
        </w:tc>
        <w:tc>
          <w:tcPr>
            <w:tcW w:w="589" w:type="dxa"/>
            <w:tcBorders>
              <w:top w:val="nil"/>
              <w:left w:val="nil"/>
              <w:bottom w:val="single" w:sz="4" w:space="0" w:color="auto"/>
              <w:right w:val="nil"/>
            </w:tcBorders>
            <w:hideMark/>
          </w:tcPr>
          <w:p w14:paraId="73AEE047" w14:textId="77777777" w:rsidR="00266E09" w:rsidRPr="00441CD0" w:rsidRDefault="00266E09" w:rsidP="00885221">
            <w:pPr>
              <w:pStyle w:val="TAH"/>
            </w:pPr>
            <w:r w:rsidRPr="00441CD0">
              <w:t>1</w:t>
            </w:r>
          </w:p>
        </w:tc>
        <w:tc>
          <w:tcPr>
            <w:tcW w:w="588" w:type="dxa"/>
            <w:tcBorders>
              <w:top w:val="nil"/>
              <w:left w:val="nil"/>
              <w:bottom w:val="nil"/>
              <w:right w:val="single" w:sz="6" w:space="0" w:color="auto"/>
            </w:tcBorders>
          </w:tcPr>
          <w:p w14:paraId="16DEF935" w14:textId="77777777" w:rsidR="00266E09" w:rsidRPr="00441CD0" w:rsidRDefault="00266E09" w:rsidP="00885221">
            <w:pPr>
              <w:pStyle w:val="TAC"/>
            </w:pPr>
          </w:p>
        </w:tc>
      </w:tr>
      <w:tr w:rsidR="00266E09" w:rsidRPr="00441CD0" w14:paraId="2D7FC53F" w14:textId="77777777" w:rsidTr="00885221">
        <w:trPr>
          <w:jc w:val="center"/>
        </w:trPr>
        <w:tc>
          <w:tcPr>
            <w:tcW w:w="151" w:type="dxa"/>
            <w:tcBorders>
              <w:top w:val="nil"/>
              <w:left w:val="single" w:sz="6" w:space="0" w:color="auto"/>
              <w:bottom w:val="nil"/>
              <w:right w:val="nil"/>
            </w:tcBorders>
          </w:tcPr>
          <w:p w14:paraId="5F8A42B4"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562DD446" w14:textId="77777777" w:rsidR="00266E09" w:rsidRPr="00441CD0" w:rsidRDefault="00266E09" w:rsidP="00885221">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7356CF4" w14:textId="77777777" w:rsidR="00266E09" w:rsidRPr="00441CD0" w:rsidRDefault="00266E09" w:rsidP="00885221">
            <w:pPr>
              <w:pStyle w:val="TAC"/>
            </w:pPr>
            <w:r w:rsidRPr="00441CD0">
              <w:t>Type = 141 (decimal)</w:t>
            </w:r>
          </w:p>
        </w:tc>
        <w:tc>
          <w:tcPr>
            <w:tcW w:w="588" w:type="dxa"/>
            <w:tcBorders>
              <w:top w:val="nil"/>
              <w:left w:val="single" w:sz="4" w:space="0" w:color="auto"/>
              <w:bottom w:val="nil"/>
              <w:right w:val="single" w:sz="6" w:space="0" w:color="auto"/>
            </w:tcBorders>
          </w:tcPr>
          <w:p w14:paraId="17A19938" w14:textId="77777777" w:rsidR="00266E09" w:rsidRPr="00441CD0" w:rsidRDefault="00266E09" w:rsidP="00885221">
            <w:pPr>
              <w:pStyle w:val="TAC"/>
            </w:pPr>
          </w:p>
        </w:tc>
      </w:tr>
      <w:tr w:rsidR="00266E09" w:rsidRPr="00441CD0" w14:paraId="3A6E5EFE" w14:textId="77777777" w:rsidTr="00885221">
        <w:trPr>
          <w:jc w:val="center"/>
        </w:trPr>
        <w:tc>
          <w:tcPr>
            <w:tcW w:w="151" w:type="dxa"/>
            <w:tcBorders>
              <w:top w:val="nil"/>
              <w:left w:val="single" w:sz="6" w:space="0" w:color="auto"/>
              <w:bottom w:val="nil"/>
              <w:right w:val="nil"/>
            </w:tcBorders>
          </w:tcPr>
          <w:p w14:paraId="19BEDBC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A03201D" w14:textId="77777777" w:rsidR="00266E09" w:rsidRPr="00441CD0" w:rsidRDefault="00266E09" w:rsidP="00885221">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3CDCD" w14:textId="77777777" w:rsidR="00266E09" w:rsidRPr="00441CD0" w:rsidRDefault="00266E09" w:rsidP="00885221">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82B2670" w14:textId="77777777" w:rsidR="00266E09" w:rsidRPr="00441CD0" w:rsidRDefault="00266E09" w:rsidP="00885221">
            <w:pPr>
              <w:pStyle w:val="TAC"/>
            </w:pPr>
          </w:p>
        </w:tc>
      </w:tr>
      <w:tr w:rsidR="00266E09" w:rsidRPr="00441CD0" w14:paraId="17BE1DC0" w14:textId="77777777" w:rsidTr="00885221">
        <w:trPr>
          <w:jc w:val="center"/>
        </w:trPr>
        <w:tc>
          <w:tcPr>
            <w:tcW w:w="151" w:type="dxa"/>
            <w:tcBorders>
              <w:top w:val="nil"/>
              <w:left w:val="single" w:sz="6" w:space="0" w:color="auto"/>
              <w:bottom w:val="nil"/>
              <w:right w:val="nil"/>
            </w:tcBorders>
          </w:tcPr>
          <w:p w14:paraId="373F1AFA"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0AFAC775" w14:textId="77777777" w:rsidR="00266E09" w:rsidRPr="00441CD0" w:rsidRDefault="00266E09" w:rsidP="001A3E8D">
            <w:pPr>
              <w:pStyle w:val="TAC"/>
              <w:rPr>
                <w:lang w:eastAsia="zh-CN"/>
              </w:rPr>
            </w:pPr>
            <w:r w:rsidRPr="001A3E8D">
              <w:t xml:space="preserve">5 </w:t>
            </w:r>
          </w:p>
        </w:tc>
        <w:tc>
          <w:tcPr>
            <w:tcW w:w="588" w:type="dxa"/>
            <w:tcBorders>
              <w:top w:val="single" w:sz="4" w:space="0" w:color="auto"/>
              <w:left w:val="single" w:sz="4" w:space="0" w:color="auto"/>
              <w:bottom w:val="single" w:sz="4" w:space="0" w:color="auto"/>
              <w:right w:val="single" w:sz="4" w:space="0" w:color="auto"/>
            </w:tcBorders>
            <w:hideMark/>
          </w:tcPr>
          <w:p w14:paraId="51C296CA" w14:textId="77777777" w:rsidR="00266E09" w:rsidRPr="00441CD0" w:rsidRDefault="00266E09" w:rsidP="0088522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1FA192" w14:textId="77777777" w:rsidR="00266E09" w:rsidRPr="00441CD0" w:rsidRDefault="00266E09" w:rsidP="00885221">
            <w:pPr>
              <w:pStyle w:val="TAC"/>
              <w:rPr>
                <w:lang w:eastAsia="zh-CN"/>
              </w:rPr>
            </w:pPr>
            <w:r>
              <w:rPr>
                <w:lang w:eastAsia="zh-CN"/>
              </w:rPr>
              <w:t>PEIF</w:t>
            </w:r>
          </w:p>
        </w:tc>
        <w:tc>
          <w:tcPr>
            <w:tcW w:w="589" w:type="dxa"/>
            <w:tcBorders>
              <w:top w:val="single" w:sz="4" w:space="0" w:color="auto"/>
              <w:left w:val="single" w:sz="4" w:space="0" w:color="auto"/>
              <w:bottom w:val="single" w:sz="4" w:space="0" w:color="auto"/>
              <w:right w:val="single" w:sz="4" w:space="0" w:color="auto"/>
            </w:tcBorders>
          </w:tcPr>
          <w:p w14:paraId="25861DE1" w14:textId="77777777" w:rsidR="00266E09" w:rsidRPr="00441CD0" w:rsidRDefault="00266E09" w:rsidP="00885221">
            <w:pPr>
              <w:pStyle w:val="TAC"/>
              <w:rPr>
                <w:lang w:eastAsia="zh-CN"/>
              </w:rPr>
            </w:pPr>
            <w:r>
              <w:rPr>
                <w:lang w:eastAsia="zh-CN"/>
              </w:rPr>
              <w:t>GPSIF</w:t>
            </w:r>
          </w:p>
        </w:tc>
        <w:tc>
          <w:tcPr>
            <w:tcW w:w="589" w:type="dxa"/>
            <w:tcBorders>
              <w:top w:val="single" w:sz="4" w:space="0" w:color="auto"/>
              <w:left w:val="single" w:sz="4" w:space="0" w:color="auto"/>
              <w:bottom w:val="single" w:sz="4" w:space="0" w:color="auto"/>
              <w:right w:val="single" w:sz="4" w:space="0" w:color="auto"/>
            </w:tcBorders>
          </w:tcPr>
          <w:p w14:paraId="2535114A" w14:textId="77777777" w:rsidR="00266E09" w:rsidRPr="00441CD0" w:rsidRDefault="00266E09" w:rsidP="00885221">
            <w:pPr>
              <w:pStyle w:val="TAC"/>
              <w:rPr>
                <w:lang w:eastAsia="zh-CN"/>
              </w:rPr>
            </w:pPr>
            <w:r>
              <w:rPr>
                <w:lang w:eastAsia="zh-CN"/>
              </w:rPr>
              <w:t>SUPIF</w:t>
            </w:r>
          </w:p>
        </w:tc>
        <w:tc>
          <w:tcPr>
            <w:tcW w:w="589" w:type="dxa"/>
            <w:tcBorders>
              <w:top w:val="single" w:sz="4" w:space="0" w:color="auto"/>
              <w:left w:val="single" w:sz="4" w:space="0" w:color="auto"/>
              <w:bottom w:val="single" w:sz="4" w:space="0" w:color="auto"/>
              <w:right w:val="single" w:sz="4" w:space="0" w:color="auto"/>
            </w:tcBorders>
            <w:hideMark/>
          </w:tcPr>
          <w:p w14:paraId="7FE50178" w14:textId="77777777" w:rsidR="00266E09" w:rsidRPr="00441CD0" w:rsidRDefault="00266E09" w:rsidP="00885221">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F7664A3" w14:textId="77777777" w:rsidR="00266E09" w:rsidRPr="00441CD0" w:rsidRDefault="00266E09" w:rsidP="00885221">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4BFF876C" w14:textId="77777777" w:rsidR="00266E09" w:rsidRPr="00441CD0" w:rsidRDefault="00266E09" w:rsidP="00885221">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24FB1BA5" w14:textId="77777777" w:rsidR="00266E09" w:rsidRPr="00441CD0" w:rsidRDefault="00266E09" w:rsidP="00885221">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50604183" w14:textId="77777777" w:rsidR="00266E09" w:rsidRPr="00441CD0" w:rsidRDefault="00266E09" w:rsidP="00885221">
            <w:pPr>
              <w:pStyle w:val="TAC"/>
            </w:pPr>
          </w:p>
        </w:tc>
      </w:tr>
      <w:tr w:rsidR="00266E09" w:rsidRPr="00441CD0" w14:paraId="0F69E933" w14:textId="77777777" w:rsidTr="00885221">
        <w:trPr>
          <w:jc w:val="center"/>
        </w:trPr>
        <w:tc>
          <w:tcPr>
            <w:tcW w:w="151" w:type="dxa"/>
            <w:tcBorders>
              <w:top w:val="nil"/>
              <w:left w:val="single" w:sz="6" w:space="0" w:color="auto"/>
              <w:bottom w:val="nil"/>
              <w:right w:val="nil"/>
            </w:tcBorders>
          </w:tcPr>
          <w:p w14:paraId="73881C73"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7B84F7A" w14:textId="77777777" w:rsidR="00266E09" w:rsidRPr="00441CD0" w:rsidRDefault="00266E09" w:rsidP="001A3E8D">
            <w:pPr>
              <w:pStyle w:val="TAC"/>
              <w:rPr>
                <w:lang w:eastAsia="zh-CN"/>
              </w:rPr>
            </w:pPr>
            <w:r w:rsidRPr="001A3E8D">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04CDE426" w14:textId="77777777" w:rsidR="00266E09" w:rsidRPr="00441CD0" w:rsidRDefault="00266E09" w:rsidP="00885221">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69B63DB3" w14:textId="77777777" w:rsidR="00266E09" w:rsidRPr="00441CD0" w:rsidRDefault="00266E09" w:rsidP="00885221">
            <w:pPr>
              <w:pStyle w:val="TAC"/>
            </w:pPr>
          </w:p>
        </w:tc>
      </w:tr>
      <w:tr w:rsidR="00266E09" w:rsidRPr="00441CD0" w14:paraId="7B9FD347" w14:textId="77777777" w:rsidTr="00885221">
        <w:trPr>
          <w:jc w:val="center"/>
        </w:trPr>
        <w:tc>
          <w:tcPr>
            <w:tcW w:w="151" w:type="dxa"/>
            <w:tcBorders>
              <w:top w:val="nil"/>
              <w:left w:val="single" w:sz="6" w:space="0" w:color="auto"/>
              <w:bottom w:val="nil"/>
              <w:right w:val="nil"/>
            </w:tcBorders>
          </w:tcPr>
          <w:p w14:paraId="6D2415F4"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1C6B15F9" w14:textId="77777777" w:rsidR="00266E09" w:rsidRPr="00441CD0" w:rsidRDefault="00266E09" w:rsidP="001A3E8D">
            <w:pPr>
              <w:pStyle w:val="TAC"/>
              <w:rPr>
                <w:lang w:eastAsia="zh-CN"/>
              </w:rPr>
            </w:pPr>
            <w:r w:rsidRPr="001A3E8D">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336AD53" w14:textId="77777777" w:rsidR="00266E09" w:rsidRPr="00441CD0" w:rsidRDefault="00266E09" w:rsidP="00885221">
            <w:pPr>
              <w:pStyle w:val="TAC"/>
              <w:rPr>
                <w:lang w:eastAsia="zh-CN"/>
              </w:rPr>
            </w:pPr>
            <w:r w:rsidRPr="00441CD0">
              <w:t>IMSI</w:t>
            </w:r>
          </w:p>
        </w:tc>
        <w:tc>
          <w:tcPr>
            <w:tcW w:w="588" w:type="dxa"/>
            <w:tcBorders>
              <w:top w:val="nil"/>
              <w:left w:val="single" w:sz="4" w:space="0" w:color="auto"/>
              <w:bottom w:val="nil"/>
              <w:right w:val="single" w:sz="6" w:space="0" w:color="auto"/>
            </w:tcBorders>
          </w:tcPr>
          <w:p w14:paraId="73A42802" w14:textId="77777777" w:rsidR="00266E09" w:rsidRPr="00441CD0" w:rsidRDefault="00266E09" w:rsidP="00885221">
            <w:pPr>
              <w:pStyle w:val="TAC"/>
            </w:pPr>
          </w:p>
        </w:tc>
      </w:tr>
      <w:tr w:rsidR="00266E09" w:rsidRPr="00441CD0" w14:paraId="299A450C" w14:textId="77777777" w:rsidTr="00885221">
        <w:trPr>
          <w:jc w:val="center"/>
        </w:trPr>
        <w:tc>
          <w:tcPr>
            <w:tcW w:w="151" w:type="dxa"/>
            <w:tcBorders>
              <w:top w:val="nil"/>
              <w:left w:val="single" w:sz="6" w:space="0" w:color="auto"/>
              <w:bottom w:val="nil"/>
              <w:right w:val="nil"/>
            </w:tcBorders>
          </w:tcPr>
          <w:p w14:paraId="3D79430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700E3817" w14:textId="77777777" w:rsidR="00266E09" w:rsidRPr="00441CD0" w:rsidRDefault="00266E09" w:rsidP="001A3E8D">
            <w:pPr>
              <w:pStyle w:val="TAC"/>
              <w:rPr>
                <w:lang w:eastAsia="zh-CN"/>
              </w:rPr>
            </w:pPr>
            <w:r w:rsidRPr="001A3E8D">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6C8AB98C" w14:textId="77777777" w:rsidR="00266E09" w:rsidRPr="00441CD0" w:rsidRDefault="00266E09" w:rsidP="00885221">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20FD1EFB" w14:textId="77777777" w:rsidR="00266E09" w:rsidRPr="00441CD0" w:rsidRDefault="00266E09" w:rsidP="00885221">
            <w:pPr>
              <w:pStyle w:val="TAC"/>
            </w:pPr>
          </w:p>
        </w:tc>
      </w:tr>
      <w:tr w:rsidR="00266E09" w:rsidRPr="00441CD0" w14:paraId="7DD4D97F" w14:textId="77777777" w:rsidTr="00885221">
        <w:trPr>
          <w:jc w:val="center"/>
        </w:trPr>
        <w:tc>
          <w:tcPr>
            <w:tcW w:w="151" w:type="dxa"/>
            <w:tcBorders>
              <w:top w:val="nil"/>
              <w:left w:val="single" w:sz="6" w:space="0" w:color="auto"/>
              <w:bottom w:val="nil"/>
              <w:right w:val="nil"/>
            </w:tcBorders>
          </w:tcPr>
          <w:p w14:paraId="1E57AA3D"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242AA793" w14:textId="77777777" w:rsidR="00266E09" w:rsidRPr="00441CD0" w:rsidRDefault="00266E09" w:rsidP="001A3E8D">
            <w:pPr>
              <w:pStyle w:val="TAC"/>
            </w:pPr>
            <w:r w:rsidRPr="001A3E8D">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136B7BD6" w14:textId="77777777" w:rsidR="00266E09" w:rsidRPr="00441CD0" w:rsidRDefault="00266E09" w:rsidP="00885221">
            <w:pPr>
              <w:pStyle w:val="TAC"/>
              <w:rPr>
                <w:lang w:eastAsia="zh-CN"/>
              </w:rPr>
            </w:pPr>
            <w:r w:rsidRPr="00441CD0">
              <w:t>IMEI</w:t>
            </w:r>
          </w:p>
        </w:tc>
        <w:tc>
          <w:tcPr>
            <w:tcW w:w="588" w:type="dxa"/>
            <w:tcBorders>
              <w:top w:val="nil"/>
              <w:left w:val="single" w:sz="4" w:space="0" w:color="auto"/>
              <w:bottom w:val="nil"/>
              <w:right w:val="single" w:sz="6" w:space="0" w:color="auto"/>
            </w:tcBorders>
          </w:tcPr>
          <w:p w14:paraId="1D7A7485" w14:textId="77777777" w:rsidR="00266E09" w:rsidRPr="00441CD0" w:rsidRDefault="00266E09" w:rsidP="00885221">
            <w:pPr>
              <w:pStyle w:val="TAC"/>
            </w:pPr>
          </w:p>
        </w:tc>
      </w:tr>
      <w:tr w:rsidR="00266E09" w:rsidRPr="00441CD0" w14:paraId="7BED329B" w14:textId="77777777" w:rsidTr="00885221">
        <w:trPr>
          <w:jc w:val="center"/>
        </w:trPr>
        <w:tc>
          <w:tcPr>
            <w:tcW w:w="151" w:type="dxa"/>
            <w:tcBorders>
              <w:top w:val="nil"/>
              <w:left w:val="single" w:sz="6" w:space="0" w:color="auto"/>
              <w:bottom w:val="nil"/>
              <w:right w:val="nil"/>
            </w:tcBorders>
          </w:tcPr>
          <w:p w14:paraId="69A8CC67"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0BB68195" w14:textId="77777777" w:rsidR="00266E09" w:rsidRPr="00441CD0" w:rsidRDefault="00266E09" w:rsidP="001A3E8D">
            <w:pPr>
              <w:pStyle w:val="TAC"/>
              <w:rPr>
                <w:lang w:eastAsia="zh-CN"/>
              </w:rPr>
            </w:pPr>
            <w:r w:rsidRPr="001A3E8D">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7395F5C3" w14:textId="77777777" w:rsidR="00266E09" w:rsidRPr="00441CD0" w:rsidRDefault="00266E09" w:rsidP="00885221">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5B02225D" w14:textId="77777777" w:rsidR="00266E09" w:rsidRPr="00441CD0" w:rsidRDefault="00266E09" w:rsidP="00885221">
            <w:pPr>
              <w:pStyle w:val="TAC"/>
            </w:pPr>
          </w:p>
        </w:tc>
      </w:tr>
      <w:tr w:rsidR="00266E09" w:rsidRPr="00441CD0" w14:paraId="2B4C55E6" w14:textId="77777777" w:rsidTr="00885221">
        <w:trPr>
          <w:jc w:val="center"/>
        </w:trPr>
        <w:tc>
          <w:tcPr>
            <w:tcW w:w="151" w:type="dxa"/>
            <w:tcBorders>
              <w:top w:val="nil"/>
              <w:left w:val="single" w:sz="6" w:space="0" w:color="auto"/>
              <w:bottom w:val="nil"/>
              <w:right w:val="nil"/>
            </w:tcBorders>
          </w:tcPr>
          <w:p w14:paraId="55BB68E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11B55FC9" w14:textId="77777777" w:rsidR="00266E09" w:rsidRPr="00441CD0" w:rsidRDefault="00266E09" w:rsidP="001A3E8D">
            <w:pPr>
              <w:pStyle w:val="TAC"/>
              <w:rPr>
                <w:lang w:eastAsia="zh-CN"/>
              </w:rPr>
            </w:pPr>
            <w:r w:rsidRPr="001A3E8D">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76285604" w14:textId="77777777" w:rsidR="00266E09" w:rsidRPr="00441CD0" w:rsidRDefault="00266E09" w:rsidP="00885221">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0478D9E8" w14:textId="77777777" w:rsidR="00266E09" w:rsidRPr="00441CD0" w:rsidRDefault="00266E09" w:rsidP="00885221">
            <w:pPr>
              <w:pStyle w:val="TAC"/>
            </w:pPr>
          </w:p>
        </w:tc>
      </w:tr>
      <w:tr w:rsidR="00266E09" w:rsidRPr="00441CD0" w14:paraId="69F55F31" w14:textId="77777777" w:rsidTr="00885221">
        <w:trPr>
          <w:jc w:val="center"/>
        </w:trPr>
        <w:tc>
          <w:tcPr>
            <w:tcW w:w="151" w:type="dxa"/>
            <w:tcBorders>
              <w:top w:val="nil"/>
              <w:left w:val="single" w:sz="6" w:space="0" w:color="auto"/>
              <w:bottom w:val="nil"/>
              <w:right w:val="nil"/>
            </w:tcBorders>
          </w:tcPr>
          <w:p w14:paraId="2A88305F"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5B481DB" w14:textId="77777777" w:rsidR="00266E09" w:rsidRPr="00441CD0" w:rsidRDefault="00266E09" w:rsidP="001A3E8D">
            <w:pPr>
              <w:pStyle w:val="TAC"/>
              <w:rPr>
                <w:lang w:eastAsia="zh-CN"/>
              </w:rPr>
            </w:pPr>
            <w:r w:rsidRPr="001A3E8D">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38E68421" w14:textId="77777777" w:rsidR="00266E09" w:rsidRPr="00441CD0" w:rsidRDefault="00266E09" w:rsidP="00885221">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7E67AA18" w14:textId="77777777" w:rsidR="00266E09" w:rsidRPr="00441CD0" w:rsidRDefault="00266E09" w:rsidP="00885221">
            <w:pPr>
              <w:pStyle w:val="TAC"/>
            </w:pPr>
          </w:p>
        </w:tc>
      </w:tr>
      <w:tr w:rsidR="00266E09" w:rsidRPr="00441CD0" w14:paraId="7B735727" w14:textId="77777777" w:rsidTr="00885221">
        <w:trPr>
          <w:jc w:val="center"/>
        </w:trPr>
        <w:tc>
          <w:tcPr>
            <w:tcW w:w="151" w:type="dxa"/>
            <w:tcBorders>
              <w:top w:val="nil"/>
              <w:left w:val="single" w:sz="6" w:space="0" w:color="auto"/>
              <w:bottom w:val="nil"/>
              <w:right w:val="nil"/>
            </w:tcBorders>
          </w:tcPr>
          <w:p w14:paraId="0551BA0A"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2B5ABFF1" w14:textId="77777777" w:rsidR="00266E09" w:rsidRPr="00441CD0" w:rsidRDefault="00266E09" w:rsidP="001A3E8D">
            <w:pPr>
              <w:pStyle w:val="TAC"/>
            </w:pPr>
            <w:r w:rsidRPr="001A3E8D">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53823DC4" w14:textId="77777777" w:rsidR="00266E09" w:rsidRPr="00441CD0" w:rsidRDefault="00266E09" w:rsidP="00885221">
            <w:pPr>
              <w:pStyle w:val="TAC"/>
              <w:rPr>
                <w:lang w:eastAsia="zh-CN"/>
              </w:rPr>
            </w:pPr>
            <w:r w:rsidRPr="00441CD0">
              <w:t>NAI</w:t>
            </w:r>
          </w:p>
        </w:tc>
        <w:tc>
          <w:tcPr>
            <w:tcW w:w="588" w:type="dxa"/>
            <w:tcBorders>
              <w:top w:val="nil"/>
              <w:left w:val="single" w:sz="4" w:space="0" w:color="auto"/>
              <w:bottom w:val="nil"/>
              <w:right w:val="single" w:sz="6" w:space="0" w:color="auto"/>
            </w:tcBorders>
          </w:tcPr>
          <w:p w14:paraId="46887167" w14:textId="77777777" w:rsidR="00266E09" w:rsidRPr="00441CD0" w:rsidRDefault="00266E09" w:rsidP="00885221">
            <w:pPr>
              <w:pStyle w:val="TAC"/>
            </w:pPr>
          </w:p>
        </w:tc>
      </w:tr>
      <w:tr w:rsidR="00266E09" w:rsidRPr="00441CD0" w14:paraId="28BB0B64" w14:textId="77777777" w:rsidTr="00ED493B">
        <w:trPr>
          <w:jc w:val="center"/>
        </w:trPr>
        <w:tc>
          <w:tcPr>
            <w:tcW w:w="151" w:type="dxa"/>
            <w:tcBorders>
              <w:top w:val="nil"/>
              <w:left w:val="single" w:sz="6" w:space="0" w:color="auto"/>
              <w:bottom w:val="nil"/>
              <w:right w:val="nil"/>
            </w:tcBorders>
          </w:tcPr>
          <w:p w14:paraId="12E37219"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3A9CF788" w14:textId="167781EC" w:rsidR="00266E09" w:rsidRPr="00441CD0" w:rsidRDefault="00266E09" w:rsidP="00885221">
            <w:pPr>
              <w:pStyle w:val="TAC"/>
            </w:pPr>
            <w:r w:rsidRPr="00441CD0">
              <w:rPr>
                <w:lang w:eastAsia="zh-CN"/>
              </w:rPr>
              <w:t>h</w:t>
            </w:r>
            <w:r w:rsidRPr="00441CD0">
              <w:t xml:space="preserve"> </w:t>
            </w:r>
          </w:p>
        </w:tc>
        <w:tc>
          <w:tcPr>
            <w:tcW w:w="4710" w:type="dxa"/>
            <w:gridSpan w:val="8"/>
            <w:tcBorders>
              <w:top w:val="single" w:sz="4" w:space="0" w:color="auto"/>
              <w:left w:val="single" w:sz="4" w:space="0" w:color="auto"/>
              <w:bottom w:val="single" w:sz="4" w:space="0" w:color="auto"/>
              <w:right w:val="single" w:sz="4" w:space="0" w:color="auto"/>
            </w:tcBorders>
            <w:hideMark/>
          </w:tcPr>
          <w:p w14:paraId="32D0FD11" w14:textId="01C004B1" w:rsidR="00266E09" w:rsidRPr="00441CD0" w:rsidRDefault="00266E09" w:rsidP="00885221">
            <w:pPr>
              <w:pStyle w:val="TAC"/>
              <w:rPr>
                <w:lang w:val="en-US"/>
              </w:rPr>
            </w:pPr>
            <w:r>
              <w:t>Length of SUPI</w:t>
            </w:r>
          </w:p>
        </w:tc>
        <w:tc>
          <w:tcPr>
            <w:tcW w:w="588" w:type="dxa"/>
            <w:tcBorders>
              <w:top w:val="nil"/>
              <w:left w:val="single" w:sz="4" w:space="0" w:color="auto"/>
              <w:bottom w:val="nil"/>
              <w:right w:val="single" w:sz="6" w:space="0" w:color="auto"/>
            </w:tcBorders>
          </w:tcPr>
          <w:p w14:paraId="168934CB" w14:textId="77777777" w:rsidR="00266E09" w:rsidRPr="00441CD0" w:rsidRDefault="00266E09" w:rsidP="00885221">
            <w:pPr>
              <w:pStyle w:val="TAC"/>
            </w:pPr>
          </w:p>
        </w:tc>
      </w:tr>
      <w:tr w:rsidR="00266E09" w:rsidRPr="00441CD0" w14:paraId="66244993" w14:textId="77777777" w:rsidTr="00ED493B">
        <w:trPr>
          <w:jc w:val="center"/>
        </w:trPr>
        <w:tc>
          <w:tcPr>
            <w:tcW w:w="151" w:type="dxa"/>
            <w:tcBorders>
              <w:top w:val="nil"/>
              <w:left w:val="single" w:sz="6" w:space="0" w:color="auto"/>
              <w:bottom w:val="nil"/>
              <w:right w:val="nil"/>
            </w:tcBorders>
          </w:tcPr>
          <w:p w14:paraId="2AB0C549" w14:textId="77777777" w:rsidR="00266E09" w:rsidRPr="00441CD0" w:rsidRDefault="00266E09" w:rsidP="00885221">
            <w:pPr>
              <w:pStyle w:val="TAC"/>
            </w:pPr>
          </w:p>
        </w:tc>
        <w:tc>
          <w:tcPr>
            <w:tcW w:w="1104" w:type="dxa"/>
            <w:tcBorders>
              <w:top w:val="nil"/>
              <w:left w:val="nil"/>
              <w:bottom w:val="nil"/>
              <w:right w:val="single" w:sz="4" w:space="0" w:color="auto"/>
            </w:tcBorders>
          </w:tcPr>
          <w:p w14:paraId="5A8D3FB5" w14:textId="77777777" w:rsidR="00266E09" w:rsidRPr="00441CD0" w:rsidRDefault="00266E09" w:rsidP="00885221">
            <w:pPr>
              <w:pStyle w:val="TAC"/>
              <w:rPr>
                <w:lang w:eastAsia="zh-CN"/>
              </w:rPr>
            </w:pPr>
            <w:r>
              <w:rPr>
                <w:lang w:eastAsia="zh-CN"/>
              </w:rPr>
              <w:t xml:space="preserve">(h+1) </w:t>
            </w:r>
            <w:r w:rsidRPr="00441CD0">
              <w:t xml:space="preserve">to </w:t>
            </w:r>
            <w:r>
              <w:t>i</w:t>
            </w:r>
          </w:p>
        </w:tc>
        <w:tc>
          <w:tcPr>
            <w:tcW w:w="4710" w:type="dxa"/>
            <w:gridSpan w:val="8"/>
            <w:tcBorders>
              <w:top w:val="single" w:sz="4" w:space="0" w:color="auto"/>
              <w:left w:val="single" w:sz="4" w:space="0" w:color="auto"/>
              <w:bottom w:val="single" w:sz="4" w:space="0" w:color="auto"/>
              <w:right w:val="single" w:sz="4" w:space="0" w:color="auto"/>
            </w:tcBorders>
          </w:tcPr>
          <w:p w14:paraId="77D1F9D0" w14:textId="77777777" w:rsidR="00266E09" w:rsidRPr="00441CD0" w:rsidRDefault="00266E09" w:rsidP="00885221">
            <w:pPr>
              <w:pStyle w:val="TAC"/>
            </w:pPr>
            <w:r>
              <w:t>SUPI</w:t>
            </w:r>
          </w:p>
        </w:tc>
        <w:tc>
          <w:tcPr>
            <w:tcW w:w="588" w:type="dxa"/>
            <w:tcBorders>
              <w:top w:val="nil"/>
              <w:left w:val="single" w:sz="4" w:space="0" w:color="auto"/>
              <w:bottom w:val="nil"/>
              <w:right w:val="single" w:sz="6" w:space="0" w:color="auto"/>
            </w:tcBorders>
          </w:tcPr>
          <w:p w14:paraId="4D699274" w14:textId="77777777" w:rsidR="00266E09" w:rsidRPr="00441CD0" w:rsidRDefault="00266E09" w:rsidP="00885221">
            <w:pPr>
              <w:pStyle w:val="TAC"/>
            </w:pPr>
          </w:p>
        </w:tc>
      </w:tr>
      <w:tr w:rsidR="00266E09" w:rsidRPr="00441CD0" w14:paraId="6F1B9DE2" w14:textId="77777777" w:rsidTr="00ED493B">
        <w:trPr>
          <w:jc w:val="center"/>
        </w:trPr>
        <w:tc>
          <w:tcPr>
            <w:tcW w:w="151" w:type="dxa"/>
            <w:tcBorders>
              <w:top w:val="nil"/>
              <w:left w:val="single" w:sz="6" w:space="0" w:color="auto"/>
              <w:bottom w:val="nil"/>
              <w:right w:val="nil"/>
            </w:tcBorders>
          </w:tcPr>
          <w:p w14:paraId="192779A7" w14:textId="77777777" w:rsidR="00266E09" w:rsidRPr="00441CD0" w:rsidRDefault="00266E09" w:rsidP="00885221">
            <w:pPr>
              <w:pStyle w:val="TAC"/>
            </w:pPr>
          </w:p>
        </w:tc>
        <w:tc>
          <w:tcPr>
            <w:tcW w:w="1104" w:type="dxa"/>
            <w:tcBorders>
              <w:top w:val="nil"/>
              <w:left w:val="nil"/>
              <w:bottom w:val="nil"/>
              <w:right w:val="single" w:sz="4" w:space="0" w:color="auto"/>
            </w:tcBorders>
          </w:tcPr>
          <w:p w14:paraId="1A72A8B4" w14:textId="77777777" w:rsidR="00266E09" w:rsidRPr="00441CD0" w:rsidRDefault="00266E09" w:rsidP="00885221">
            <w:pPr>
              <w:pStyle w:val="TAC"/>
              <w:rPr>
                <w:lang w:eastAsia="zh-CN"/>
              </w:rPr>
            </w:pPr>
            <w:r>
              <w:rPr>
                <w:lang w:eastAsia="zh-CN"/>
              </w:rPr>
              <w:t>j</w:t>
            </w:r>
          </w:p>
        </w:tc>
        <w:tc>
          <w:tcPr>
            <w:tcW w:w="4710" w:type="dxa"/>
            <w:gridSpan w:val="8"/>
            <w:tcBorders>
              <w:top w:val="single" w:sz="4" w:space="0" w:color="auto"/>
              <w:left w:val="single" w:sz="4" w:space="0" w:color="auto"/>
              <w:bottom w:val="single" w:sz="4" w:space="0" w:color="auto"/>
              <w:right w:val="single" w:sz="4" w:space="0" w:color="auto"/>
            </w:tcBorders>
          </w:tcPr>
          <w:p w14:paraId="3BBEBB3C" w14:textId="77777777" w:rsidR="00266E09" w:rsidRPr="00441CD0" w:rsidRDefault="00266E09" w:rsidP="00885221">
            <w:pPr>
              <w:pStyle w:val="TAC"/>
            </w:pPr>
            <w:r>
              <w:t>Length of GPSI</w:t>
            </w:r>
          </w:p>
        </w:tc>
        <w:tc>
          <w:tcPr>
            <w:tcW w:w="588" w:type="dxa"/>
            <w:tcBorders>
              <w:top w:val="nil"/>
              <w:left w:val="single" w:sz="4" w:space="0" w:color="auto"/>
              <w:bottom w:val="nil"/>
              <w:right w:val="single" w:sz="6" w:space="0" w:color="auto"/>
            </w:tcBorders>
          </w:tcPr>
          <w:p w14:paraId="1F21CF54" w14:textId="77777777" w:rsidR="00266E09" w:rsidRPr="00441CD0" w:rsidRDefault="00266E09" w:rsidP="00885221">
            <w:pPr>
              <w:pStyle w:val="TAC"/>
            </w:pPr>
          </w:p>
        </w:tc>
      </w:tr>
      <w:tr w:rsidR="00266E09" w:rsidRPr="00441CD0" w14:paraId="06E6404A" w14:textId="77777777" w:rsidTr="00ED493B">
        <w:trPr>
          <w:jc w:val="center"/>
        </w:trPr>
        <w:tc>
          <w:tcPr>
            <w:tcW w:w="151" w:type="dxa"/>
            <w:tcBorders>
              <w:top w:val="nil"/>
              <w:left w:val="single" w:sz="6" w:space="0" w:color="auto"/>
              <w:bottom w:val="nil"/>
              <w:right w:val="nil"/>
            </w:tcBorders>
          </w:tcPr>
          <w:p w14:paraId="1184D52D" w14:textId="77777777" w:rsidR="00266E09" w:rsidRPr="00441CD0" w:rsidRDefault="00266E09" w:rsidP="00885221">
            <w:pPr>
              <w:pStyle w:val="TAC"/>
            </w:pPr>
          </w:p>
        </w:tc>
        <w:tc>
          <w:tcPr>
            <w:tcW w:w="1104" w:type="dxa"/>
            <w:tcBorders>
              <w:top w:val="nil"/>
              <w:left w:val="nil"/>
              <w:bottom w:val="nil"/>
              <w:right w:val="single" w:sz="4" w:space="0" w:color="auto"/>
            </w:tcBorders>
          </w:tcPr>
          <w:p w14:paraId="2FF2CC62" w14:textId="77777777" w:rsidR="00266E09" w:rsidRPr="00441CD0" w:rsidRDefault="00266E09" w:rsidP="00885221">
            <w:pPr>
              <w:pStyle w:val="TAC"/>
              <w:rPr>
                <w:lang w:eastAsia="zh-CN"/>
              </w:rPr>
            </w:pPr>
            <w:r>
              <w:rPr>
                <w:lang w:eastAsia="zh-CN"/>
              </w:rPr>
              <w:t>(j+1) to k</w:t>
            </w:r>
          </w:p>
        </w:tc>
        <w:tc>
          <w:tcPr>
            <w:tcW w:w="4710" w:type="dxa"/>
            <w:gridSpan w:val="8"/>
            <w:tcBorders>
              <w:top w:val="single" w:sz="4" w:space="0" w:color="auto"/>
              <w:left w:val="single" w:sz="4" w:space="0" w:color="auto"/>
              <w:bottom w:val="single" w:sz="4" w:space="0" w:color="auto"/>
              <w:right w:val="single" w:sz="4" w:space="0" w:color="auto"/>
            </w:tcBorders>
          </w:tcPr>
          <w:p w14:paraId="10978573" w14:textId="77777777" w:rsidR="00266E09" w:rsidRPr="00441CD0" w:rsidRDefault="00266E09" w:rsidP="00885221">
            <w:pPr>
              <w:pStyle w:val="TAC"/>
            </w:pPr>
            <w:r>
              <w:t>GPSI</w:t>
            </w:r>
          </w:p>
        </w:tc>
        <w:tc>
          <w:tcPr>
            <w:tcW w:w="588" w:type="dxa"/>
            <w:tcBorders>
              <w:top w:val="nil"/>
              <w:left w:val="single" w:sz="4" w:space="0" w:color="auto"/>
              <w:bottom w:val="nil"/>
              <w:right w:val="single" w:sz="6" w:space="0" w:color="auto"/>
            </w:tcBorders>
          </w:tcPr>
          <w:p w14:paraId="1FE748F2" w14:textId="77777777" w:rsidR="00266E09" w:rsidRPr="00441CD0" w:rsidRDefault="00266E09" w:rsidP="00885221">
            <w:pPr>
              <w:pStyle w:val="TAC"/>
            </w:pPr>
          </w:p>
        </w:tc>
      </w:tr>
      <w:tr w:rsidR="00266E09" w:rsidRPr="00441CD0" w14:paraId="20C930AA" w14:textId="77777777" w:rsidTr="00ED493B">
        <w:trPr>
          <w:jc w:val="center"/>
        </w:trPr>
        <w:tc>
          <w:tcPr>
            <w:tcW w:w="151" w:type="dxa"/>
            <w:tcBorders>
              <w:top w:val="nil"/>
              <w:left w:val="single" w:sz="6" w:space="0" w:color="auto"/>
              <w:bottom w:val="nil"/>
              <w:right w:val="nil"/>
            </w:tcBorders>
          </w:tcPr>
          <w:p w14:paraId="4A3CF83A" w14:textId="77777777" w:rsidR="00266E09" w:rsidRPr="00441CD0" w:rsidRDefault="00266E09" w:rsidP="00885221">
            <w:pPr>
              <w:pStyle w:val="TAC"/>
            </w:pPr>
          </w:p>
        </w:tc>
        <w:tc>
          <w:tcPr>
            <w:tcW w:w="1104" w:type="dxa"/>
            <w:tcBorders>
              <w:top w:val="nil"/>
              <w:left w:val="nil"/>
              <w:bottom w:val="nil"/>
              <w:right w:val="single" w:sz="4" w:space="0" w:color="auto"/>
            </w:tcBorders>
          </w:tcPr>
          <w:p w14:paraId="200B9C65" w14:textId="77777777" w:rsidR="00266E09" w:rsidRPr="00441CD0" w:rsidRDefault="00266E09" w:rsidP="00885221">
            <w:pPr>
              <w:pStyle w:val="TAC"/>
              <w:rPr>
                <w:lang w:eastAsia="zh-CN"/>
              </w:rPr>
            </w:pPr>
            <w:r>
              <w:rPr>
                <w:lang w:eastAsia="zh-CN"/>
              </w:rPr>
              <w:t>l</w:t>
            </w:r>
          </w:p>
        </w:tc>
        <w:tc>
          <w:tcPr>
            <w:tcW w:w="4710" w:type="dxa"/>
            <w:gridSpan w:val="8"/>
            <w:tcBorders>
              <w:top w:val="single" w:sz="4" w:space="0" w:color="auto"/>
              <w:left w:val="single" w:sz="4" w:space="0" w:color="auto"/>
              <w:bottom w:val="single" w:sz="4" w:space="0" w:color="auto"/>
              <w:right w:val="single" w:sz="4" w:space="0" w:color="auto"/>
            </w:tcBorders>
          </w:tcPr>
          <w:p w14:paraId="787B8191" w14:textId="77777777" w:rsidR="00266E09" w:rsidRPr="00441CD0" w:rsidRDefault="00266E09" w:rsidP="00885221">
            <w:pPr>
              <w:pStyle w:val="TAC"/>
            </w:pPr>
            <w:r>
              <w:t>Length of PEI</w:t>
            </w:r>
          </w:p>
        </w:tc>
        <w:tc>
          <w:tcPr>
            <w:tcW w:w="588" w:type="dxa"/>
            <w:tcBorders>
              <w:top w:val="nil"/>
              <w:left w:val="single" w:sz="4" w:space="0" w:color="auto"/>
              <w:bottom w:val="nil"/>
              <w:right w:val="single" w:sz="6" w:space="0" w:color="auto"/>
            </w:tcBorders>
          </w:tcPr>
          <w:p w14:paraId="35267E54" w14:textId="77777777" w:rsidR="00266E09" w:rsidRPr="00441CD0" w:rsidRDefault="00266E09" w:rsidP="00885221">
            <w:pPr>
              <w:pStyle w:val="TAC"/>
            </w:pPr>
          </w:p>
        </w:tc>
      </w:tr>
      <w:tr w:rsidR="00266E09" w:rsidRPr="00441CD0" w14:paraId="0A0C3E5D" w14:textId="77777777" w:rsidTr="00ED493B">
        <w:trPr>
          <w:jc w:val="center"/>
        </w:trPr>
        <w:tc>
          <w:tcPr>
            <w:tcW w:w="151" w:type="dxa"/>
            <w:tcBorders>
              <w:top w:val="nil"/>
              <w:left w:val="single" w:sz="6" w:space="0" w:color="auto"/>
              <w:bottom w:val="nil"/>
              <w:right w:val="nil"/>
            </w:tcBorders>
          </w:tcPr>
          <w:p w14:paraId="615C9C8F" w14:textId="77777777" w:rsidR="00266E09" w:rsidRPr="00441CD0" w:rsidRDefault="00266E09" w:rsidP="00885221">
            <w:pPr>
              <w:pStyle w:val="TAC"/>
            </w:pPr>
          </w:p>
        </w:tc>
        <w:tc>
          <w:tcPr>
            <w:tcW w:w="1104" w:type="dxa"/>
            <w:tcBorders>
              <w:top w:val="nil"/>
              <w:left w:val="nil"/>
              <w:bottom w:val="nil"/>
              <w:right w:val="single" w:sz="4" w:space="0" w:color="auto"/>
            </w:tcBorders>
          </w:tcPr>
          <w:p w14:paraId="38EEF9A2" w14:textId="77777777" w:rsidR="00266E09" w:rsidRPr="00441CD0" w:rsidRDefault="00266E09" w:rsidP="00885221">
            <w:pPr>
              <w:pStyle w:val="TAC"/>
              <w:rPr>
                <w:lang w:eastAsia="zh-CN"/>
              </w:rPr>
            </w:pPr>
            <w:r>
              <w:rPr>
                <w:lang w:eastAsia="zh-CN"/>
              </w:rPr>
              <w:t>(l+1) to m</w:t>
            </w:r>
          </w:p>
        </w:tc>
        <w:tc>
          <w:tcPr>
            <w:tcW w:w="4710" w:type="dxa"/>
            <w:gridSpan w:val="8"/>
            <w:tcBorders>
              <w:top w:val="single" w:sz="4" w:space="0" w:color="auto"/>
              <w:left w:val="single" w:sz="4" w:space="0" w:color="auto"/>
              <w:bottom w:val="single" w:sz="4" w:space="0" w:color="auto"/>
              <w:right w:val="single" w:sz="4" w:space="0" w:color="auto"/>
            </w:tcBorders>
          </w:tcPr>
          <w:p w14:paraId="42EB93F8" w14:textId="77777777" w:rsidR="00266E09" w:rsidRPr="00441CD0" w:rsidRDefault="00266E09" w:rsidP="00885221">
            <w:pPr>
              <w:pStyle w:val="TAC"/>
            </w:pPr>
            <w:r>
              <w:t>PEI</w:t>
            </w:r>
          </w:p>
        </w:tc>
        <w:tc>
          <w:tcPr>
            <w:tcW w:w="588" w:type="dxa"/>
            <w:tcBorders>
              <w:top w:val="nil"/>
              <w:left w:val="single" w:sz="4" w:space="0" w:color="auto"/>
              <w:bottom w:val="nil"/>
              <w:right w:val="single" w:sz="6" w:space="0" w:color="auto"/>
            </w:tcBorders>
          </w:tcPr>
          <w:p w14:paraId="62985BF2" w14:textId="77777777" w:rsidR="00266E09" w:rsidRPr="00441CD0" w:rsidRDefault="00266E09" w:rsidP="00885221">
            <w:pPr>
              <w:pStyle w:val="TAC"/>
            </w:pPr>
          </w:p>
        </w:tc>
      </w:tr>
      <w:tr w:rsidR="00266E09" w:rsidRPr="00441CD0" w14:paraId="7D8C8AB1" w14:textId="77777777" w:rsidTr="00885221">
        <w:trPr>
          <w:jc w:val="center"/>
        </w:trPr>
        <w:tc>
          <w:tcPr>
            <w:tcW w:w="151" w:type="dxa"/>
            <w:tcBorders>
              <w:top w:val="nil"/>
              <w:left w:val="single" w:sz="6" w:space="0" w:color="auto"/>
              <w:bottom w:val="single" w:sz="4" w:space="0" w:color="auto"/>
              <w:right w:val="nil"/>
            </w:tcBorders>
          </w:tcPr>
          <w:p w14:paraId="12C13B66" w14:textId="77777777" w:rsidR="00266E09" w:rsidRPr="00441CD0" w:rsidRDefault="00266E09" w:rsidP="00885221">
            <w:pPr>
              <w:pStyle w:val="TAC"/>
            </w:pPr>
          </w:p>
        </w:tc>
        <w:tc>
          <w:tcPr>
            <w:tcW w:w="1104" w:type="dxa"/>
            <w:tcBorders>
              <w:top w:val="nil"/>
              <w:left w:val="nil"/>
              <w:bottom w:val="single" w:sz="4" w:space="0" w:color="auto"/>
              <w:right w:val="single" w:sz="4" w:space="0" w:color="auto"/>
            </w:tcBorders>
          </w:tcPr>
          <w:p w14:paraId="1A1061B8" w14:textId="77777777" w:rsidR="00266E09" w:rsidRPr="00441CD0" w:rsidRDefault="00266E09" w:rsidP="00885221">
            <w:pPr>
              <w:pStyle w:val="TAC"/>
              <w:rPr>
                <w:lang w:eastAsia="zh-CN"/>
              </w:rPr>
            </w:pPr>
            <w: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01818306" w14:textId="77777777" w:rsidR="00266E09" w:rsidRPr="00441CD0" w:rsidRDefault="00266E09" w:rsidP="00885221">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C32FA" w14:textId="77777777" w:rsidR="00266E09" w:rsidRPr="00441CD0" w:rsidRDefault="00266E09" w:rsidP="00885221">
            <w:pPr>
              <w:pStyle w:val="TAC"/>
            </w:pPr>
          </w:p>
        </w:tc>
      </w:tr>
    </w:tbl>
    <w:p w14:paraId="13B1A6DC" w14:textId="77777777" w:rsidR="00266E09" w:rsidRPr="00441CD0" w:rsidRDefault="00266E09" w:rsidP="00266E0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15AF175" w14:textId="77777777" w:rsidR="00266E09" w:rsidRPr="00441CD0" w:rsidRDefault="00266E09" w:rsidP="00266E09">
      <w:r w:rsidRPr="00441CD0">
        <w:t>The following flags are coded within Octet 5:</w:t>
      </w:r>
    </w:p>
    <w:p w14:paraId="38EDDD70" w14:textId="77777777" w:rsidR="00266E09" w:rsidRPr="00441CD0" w:rsidRDefault="00266E09" w:rsidP="00266E09">
      <w:pPr>
        <w:pStyle w:val="B1"/>
      </w:pPr>
      <w:r w:rsidRPr="00441CD0">
        <w:t>-</w:t>
      </w:r>
      <w:r w:rsidRPr="00441CD0">
        <w:tab/>
        <w:t>Bit 1 – IMSIF: If this bit is set to "1", then the Length of IMSI and IMSI fields shall be present, otherwise these fields shall not be present.</w:t>
      </w:r>
    </w:p>
    <w:p w14:paraId="1854D38D" w14:textId="77777777" w:rsidR="00266E09" w:rsidRPr="00441CD0" w:rsidRDefault="00266E09" w:rsidP="00266E09">
      <w:pPr>
        <w:pStyle w:val="B1"/>
      </w:pPr>
      <w:r w:rsidRPr="00441CD0">
        <w:t>-</w:t>
      </w:r>
      <w:r w:rsidRPr="00441CD0">
        <w:tab/>
        <w:t>Bit 2 – IMEIF: If this bit is set to "1", then the Length of IMEI and IMEI fields shall be present, otherwise these fields shall not be present.</w:t>
      </w:r>
    </w:p>
    <w:p w14:paraId="0944951A" w14:textId="77777777" w:rsidR="00266E09" w:rsidRPr="00441CD0" w:rsidRDefault="00266E09" w:rsidP="00266E09">
      <w:pPr>
        <w:pStyle w:val="B1"/>
      </w:pPr>
      <w:r w:rsidRPr="00441CD0">
        <w:t>-</w:t>
      </w:r>
      <w:r w:rsidRPr="00441CD0">
        <w:tab/>
        <w:t>Bit 3 – MSISDNF: If this bit is set to "1", then the Length of MSISDN and MSISDN fields shall be present, otherwise these fields shall not be present.</w:t>
      </w:r>
    </w:p>
    <w:p w14:paraId="2718C7DC" w14:textId="77777777" w:rsidR="00266E09" w:rsidRDefault="00266E09" w:rsidP="00266E09">
      <w:pPr>
        <w:pStyle w:val="B1"/>
      </w:pPr>
      <w:r w:rsidRPr="00441CD0">
        <w:t>-</w:t>
      </w:r>
      <w:r w:rsidRPr="00441CD0">
        <w:tab/>
        <w:t>Bit 4 – NAIF: If this bit is set to "1", then the Length of NAI and NAI fields shall be present, otherwise these fields shall not be present.</w:t>
      </w:r>
    </w:p>
    <w:p w14:paraId="7CB80C59" w14:textId="77777777" w:rsidR="00266E09" w:rsidRPr="00441CD0" w:rsidRDefault="00266E09" w:rsidP="00266E09">
      <w:pPr>
        <w:pStyle w:val="B1"/>
      </w:pPr>
      <w:r w:rsidRPr="00441CD0">
        <w:t>-</w:t>
      </w:r>
      <w:r w:rsidRPr="00441CD0">
        <w:tab/>
        <w:t xml:space="preserve">Bit </w:t>
      </w:r>
      <w:r>
        <w:t>5</w:t>
      </w:r>
      <w:r w:rsidRPr="00441CD0">
        <w:t xml:space="preserve"> – </w:t>
      </w:r>
      <w:r>
        <w:t>SUPI</w:t>
      </w:r>
      <w:r w:rsidRPr="00441CD0">
        <w:t xml:space="preserve">F: If this bit is set to "1", then the Length of </w:t>
      </w:r>
      <w:r>
        <w:t>SUPI</w:t>
      </w:r>
      <w:r w:rsidRPr="00441CD0">
        <w:t xml:space="preserve"> and </w:t>
      </w:r>
      <w:r>
        <w:t xml:space="preserve">SUPI </w:t>
      </w:r>
      <w:r w:rsidRPr="00441CD0">
        <w:t>fields shall be present, otherwise these fields shall not be present.</w:t>
      </w:r>
    </w:p>
    <w:p w14:paraId="3BBEB2D6" w14:textId="77777777" w:rsidR="00266E09" w:rsidRPr="00441CD0" w:rsidRDefault="00266E09" w:rsidP="00266E09">
      <w:pPr>
        <w:pStyle w:val="B1"/>
      </w:pPr>
      <w:r w:rsidRPr="00441CD0">
        <w:t>-</w:t>
      </w:r>
      <w:r w:rsidRPr="00441CD0">
        <w:tab/>
        <w:t xml:space="preserve">Bit </w:t>
      </w:r>
      <w:r>
        <w:t>6</w:t>
      </w:r>
      <w:r w:rsidRPr="00441CD0">
        <w:t xml:space="preserve"> – </w:t>
      </w:r>
      <w:r>
        <w:t>GPSI</w:t>
      </w:r>
      <w:r w:rsidRPr="00441CD0">
        <w:t xml:space="preserve">F: If this bit is set to "1", then the Length of </w:t>
      </w:r>
      <w:r>
        <w:t>GPSI</w:t>
      </w:r>
      <w:r w:rsidRPr="00441CD0">
        <w:t xml:space="preserve"> and </w:t>
      </w:r>
      <w:r>
        <w:t>GPSI</w:t>
      </w:r>
      <w:r w:rsidRPr="00441CD0">
        <w:t xml:space="preserve"> fields shall be present, otherwise these fields shall not be present.</w:t>
      </w:r>
    </w:p>
    <w:p w14:paraId="22B166E0" w14:textId="4104577A" w:rsidR="00266E09" w:rsidRPr="00441CD0" w:rsidRDefault="00266E09" w:rsidP="00266E09">
      <w:pPr>
        <w:pStyle w:val="B1"/>
      </w:pPr>
      <w:r w:rsidRPr="00441CD0">
        <w:t>-</w:t>
      </w:r>
      <w:r w:rsidRPr="00441CD0">
        <w:tab/>
        <w:t xml:space="preserve">Bit </w:t>
      </w:r>
      <w:r>
        <w:t>7</w:t>
      </w:r>
      <w:r w:rsidRPr="00441CD0">
        <w:t xml:space="preserve"> – </w:t>
      </w:r>
      <w:r>
        <w:t>PEI</w:t>
      </w:r>
      <w:r w:rsidRPr="00441CD0">
        <w:t xml:space="preserve">F: If this bit is set to "1", then the Length of </w:t>
      </w:r>
      <w:r>
        <w:t xml:space="preserve">PEI </w:t>
      </w:r>
      <w:r w:rsidRPr="00441CD0">
        <w:t xml:space="preserve">and </w:t>
      </w:r>
      <w:r>
        <w:t xml:space="preserve">PEI </w:t>
      </w:r>
      <w:r w:rsidRPr="00441CD0">
        <w:t>fields shall be present, otherwise these fields shall not be present.</w:t>
      </w:r>
      <w:r w:rsidRPr="00441CD0">
        <w:rPr>
          <w:noProof/>
        </w:rPr>
        <w:t>-</w:t>
      </w:r>
      <w:r w:rsidRPr="00441CD0">
        <w:rPr>
          <w:noProof/>
        </w:rPr>
        <w:tab/>
        <w:t>Bit 8: Spare, for future use and set to "0".</w:t>
      </w:r>
    </w:p>
    <w:p w14:paraId="0AC46AFB" w14:textId="77777777" w:rsidR="00266E09" w:rsidRDefault="00266E09" w:rsidP="00266E09">
      <w:r w:rsidRPr="00441CD0">
        <w:t>One or more flags may be set to "1".</w:t>
      </w:r>
    </w:p>
    <w:p w14:paraId="60E5D70A" w14:textId="77777777" w:rsidR="00981985" w:rsidRDefault="00266E09" w:rsidP="00266E09">
      <w:r>
        <w:t>For 5GS User Identities:</w:t>
      </w:r>
    </w:p>
    <w:p w14:paraId="14680B27" w14:textId="7DF4CD0E" w:rsidR="00266E09" w:rsidRDefault="00266E09" w:rsidP="00ED493B">
      <w:pPr>
        <w:pStyle w:val="B1"/>
      </w:pPr>
      <w:r>
        <w:t>-</w:t>
      </w:r>
      <w:r>
        <w:tab/>
        <w:t>The SUPI field shall only be used for carrying a Global Cable Identifier (GCI) or a Global Line Identifier (GLI). The IMSI and NAI, if received by the SMF in the SUPI, shall be included in the IMSI and NAI field respectively.</w:t>
      </w:r>
    </w:p>
    <w:p w14:paraId="76808D7E" w14:textId="77777777" w:rsidR="00266E09" w:rsidRDefault="00266E09" w:rsidP="00ED493B">
      <w:pPr>
        <w:pStyle w:val="B1"/>
      </w:pPr>
      <w:r>
        <w:t>-</w:t>
      </w:r>
      <w:r>
        <w:tab/>
        <w:t>The GPSI field shall only be used for carrying an External Identifier. The MSISDN, if received by the SMF in the SUPI, shall be included in the MSISDN field.</w:t>
      </w:r>
    </w:p>
    <w:p w14:paraId="3CC0FFB4" w14:textId="0803DD99" w:rsidR="00266E09" w:rsidRPr="00441CD0" w:rsidRDefault="00266E09" w:rsidP="00ED493B">
      <w:pPr>
        <w:pStyle w:val="B1"/>
      </w:pPr>
      <w:r>
        <w:t>-</w:t>
      </w:r>
      <w:r>
        <w:tab/>
        <w:t>The PEI field shall only be used for carrying a</w:t>
      </w:r>
      <w:r w:rsidR="001F3179">
        <w:t>n</w:t>
      </w:r>
      <w:r>
        <w:t xml:space="preserve"> MAC address or an Extended Unique Identifier. The IMEI, if received by the SMF in the PEI, shall be included in the IMEI field.</w:t>
      </w:r>
    </w:p>
    <w:p w14:paraId="531E69A4" w14:textId="77777777" w:rsidR="00266E09" w:rsidRPr="00441CD0" w:rsidRDefault="00266E09" w:rsidP="00266E09">
      <w:r w:rsidRPr="00441CD0">
        <w:t>The coding of IMSI field, from octets 7 to 'a' shall be encoded as the octets 5 to n+4 of the IMSI IE type specified in clause</w:t>
      </w:r>
      <w:r>
        <w:t> </w:t>
      </w:r>
      <w:r w:rsidRPr="00441CD0">
        <w:t>8.3 of 3GPP TS 29.274 [9].</w:t>
      </w:r>
    </w:p>
    <w:p w14:paraId="50C79CD5" w14:textId="77777777" w:rsidR="00266E09" w:rsidRPr="00441CD0" w:rsidRDefault="00266E09" w:rsidP="00266E09">
      <w:r w:rsidRPr="00441CD0">
        <w:t>The coding of IMEI field, in octets 'b+1' to 'c' shall be encoded as the octets 5 to n+4 of the MEI IE type specified in clause</w:t>
      </w:r>
      <w:r>
        <w:t> </w:t>
      </w:r>
      <w:r w:rsidRPr="00441CD0">
        <w:t>8.10 of 3GPP TS 29.274 [9].</w:t>
      </w:r>
    </w:p>
    <w:p w14:paraId="14D87292" w14:textId="77777777" w:rsidR="00266E09" w:rsidRDefault="00266E09" w:rsidP="00266E09">
      <w:r w:rsidRPr="00441CD0">
        <w:t>The coding of MSISDN field, in octets 'd+1' to 'e' shall be encoded as the octets 5 to n+4 of the MSISDN IE type specified in clause</w:t>
      </w:r>
      <w:r>
        <w:t> </w:t>
      </w:r>
      <w:r w:rsidRPr="00441CD0">
        <w:t>8.11 of 3GPP TS 29.274 [9].</w:t>
      </w:r>
    </w:p>
    <w:p w14:paraId="4EB000B0" w14:textId="45617CB2" w:rsidR="00266E09" w:rsidRDefault="00266E09" w:rsidP="00266E09">
      <w:r>
        <w:t xml:space="preserve">The coding of the SUPI field, in octets </w:t>
      </w:r>
      <w:r w:rsidRPr="00441CD0">
        <w:t>'</w:t>
      </w:r>
      <w:r>
        <w:t>h</w:t>
      </w:r>
      <w:r w:rsidRPr="00441CD0">
        <w:t>+1'</w:t>
      </w:r>
      <w:r>
        <w:t xml:space="preserve"> to </w:t>
      </w:r>
      <w:r w:rsidRPr="00441CD0">
        <w:t>'</w:t>
      </w:r>
      <w:r>
        <w:t>i</w:t>
      </w:r>
      <w:r w:rsidRPr="00441CD0">
        <w:t>'</w:t>
      </w:r>
      <w:r>
        <w:t xml:space="preserve"> shall be encoded as the Supi data type specified in </w:t>
      </w:r>
      <w:r w:rsidR="00981985">
        <w:t>clause 5</w:t>
      </w:r>
      <w:r>
        <w:t xml:space="preserve">.3.2 of </w:t>
      </w:r>
      <w:r w:rsidR="00981985">
        <w:t>3GPP TS 2</w:t>
      </w:r>
      <w:r>
        <w:t>9.571</w:t>
      </w:r>
      <w:r w:rsidR="00981985">
        <w:t> [</w:t>
      </w:r>
      <w:r>
        <w:t>61].</w:t>
      </w:r>
    </w:p>
    <w:p w14:paraId="51173BE0" w14:textId="4D3F677B" w:rsidR="00266E09" w:rsidRDefault="00266E09" w:rsidP="00266E09">
      <w:r>
        <w:t xml:space="preserve">The coding of the GPSI field, in octets </w:t>
      </w:r>
      <w:r w:rsidRPr="00441CD0">
        <w:t>'</w:t>
      </w:r>
      <w:r>
        <w:t>j</w:t>
      </w:r>
      <w:r w:rsidRPr="00441CD0">
        <w:t>+1'</w:t>
      </w:r>
      <w:r>
        <w:t xml:space="preserve"> to </w:t>
      </w:r>
      <w:r w:rsidRPr="00441CD0">
        <w:t>'</w:t>
      </w:r>
      <w:r>
        <w:t>k</w:t>
      </w:r>
      <w:r w:rsidRPr="00441CD0">
        <w:t>'</w:t>
      </w:r>
      <w:r>
        <w:t xml:space="preserve"> shall be encoded as the Gpsi data type specified in </w:t>
      </w:r>
      <w:r w:rsidR="00981985">
        <w:t>clause 5</w:t>
      </w:r>
      <w:r>
        <w:t xml:space="preserve">.3.2 of </w:t>
      </w:r>
      <w:r w:rsidR="00981985">
        <w:t>3GPP TS 2</w:t>
      </w:r>
      <w:r>
        <w:t>9.571</w:t>
      </w:r>
      <w:r w:rsidR="00981985">
        <w:t> [</w:t>
      </w:r>
      <w:r>
        <w:t>61].</w:t>
      </w:r>
    </w:p>
    <w:p w14:paraId="0360D559" w14:textId="6BB2CE50" w:rsidR="00266E09" w:rsidRPr="00441CD0" w:rsidRDefault="00266E09" w:rsidP="00266E09">
      <w:r>
        <w:t xml:space="preserve">The coding of the PEI field, in octets </w:t>
      </w:r>
      <w:r w:rsidRPr="00441CD0">
        <w:t>'</w:t>
      </w:r>
      <w:r>
        <w:t>l</w:t>
      </w:r>
      <w:r w:rsidRPr="00441CD0">
        <w:t>+1'</w:t>
      </w:r>
      <w:r>
        <w:t xml:space="preserve"> to </w:t>
      </w:r>
      <w:r w:rsidRPr="00441CD0">
        <w:t>'</w:t>
      </w:r>
      <w:r>
        <w:t>m</w:t>
      </w:r>
      <w:r w:rsidRPr="00441CD0">
        <w:t>'</w:t>
      </w:r>
      <w:r>
        <w:t xml:space="preserve"> shall be encoded as the Pei data type specified in </w:t>
      </w:r>
      <w:r w:rsidR="00981985">
        <w:t>clause 5</w:t>
      </w:r>
      <w:r>
        <w:t xml:space="preserve">.3.2 of </w:t>
      </w:r>
      <w:r w:rsidR="00981985">
        <w:t>3GPP TS 2</w:t>
      </w:r>
      <w:r>
        <w:t>9.571</w:t>
      </w:r>
      <w:r w:rsidR="00981985">
        <w:t> [</w:t>
      </w:r>
      <w:r>
        <w:t>61].</w:t>
      </w:r>
    </w:p>
    <w:p w14:paraId="34E56A0F" w14:textId="77777777" w:rsidR="00266E09" w:rsidRDefault="00266E09" w:rsidP="00266E09">
      <w:r w:rsidRPr="00441CD0">
        <w:t>The NAI field, in octets 'f+1' to 'g' shall be encoded as an Octet String (see IETF RFC 4282 [36]).</w:t>
      </w:r>
    </w:p>
    <w:p w14:paraId="2BF24390" w14:textId="77777777" w:rsidR="00EE5860" w:rsidRPr="00441CD0" w:rsidRDefault="00EE5860" w:rsidP="001A3E8D">
      <w:pPr>
        <w:pStyle w:val="Heading3"/>
        <w:rPr>
          <w:lang w:val="fr-FR"/>
        </w:rPr>
      </w:pPr>
      <w:bookmarkStart w:id="6662" w:name="_Toc98236015"/>
      <w:r w:rsidRPr="00441CD0">
        <w:rPr>
          <w:lang w:val="fr-FR"/>
        </w:rPr>
        <w:t>8.2.102</w:t>
      </w:r>
      <w:r w:rsidRPr="00441CD0">
        <w:rPr>
          <w:lang w:val="fr-FR"/>
        </w:rPr>
        <w:tab/>
        <w:t>Ethernet PDU Session Information</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1A3E8D">
      <w:pPr>
        <w:pStyle w:val="Heading3"/>
      </w:pPr>
      <w:bookmarkStart w:id="6663" w:name="_Toc19717448"/>
      <w:bookmarkStart w:id="6664" w:name="_Toc27490949"/>
      <w:bookmarkStart w:id="6665" w:name="_Toc27557242"/>
      <w:bookmarkStart w:id="6666" w:name="_Toc27724159"/>
      <w:bookmarkStart w:id="6667" w:name="_Toc36031233"/>
      <w:bookmarkStart w:id="6668" w:name="_Toc36043153"/>
      <w:bookmarkStart w:id="6669" w:name="_Toc36814478"/>
      <w:bookmarkStart w:id="6670" w:name="_Toc44689336"/>
      <w:bookmarkStart w:id="6671" w:name="_Toc44924090"/>
      <w:bookmarkStart w:id="6672" w:name="_Toc51861060"/>
      <w:bookmarkStart w:id="6673" w:name="_Toc57930831"/>
      <w:bookmarkStart w:id="6674" w:name="_Toc57931461"/>
      <w:bookmarkStart w:id="6675" w:name="_Toc98236016"/>
      <w:r w:rsidRPr="00441CD0">
        <w:t>8.</w:t>
      </w:r>
      <w:r w:rsidRPr="00441CD0">
        <w:rPr>
          <w:lang w:val="en-US"/>
        </w:rPr>
        <w:t>2.103</w:t>
      </w:r>
      <w:r w:rsidRPr="00441CD0">
        <w:tab/>
        <w:t>MAC Addresses Detected</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676" w:name="_Toc19717449"/>
      <w:bookmarkStart w:id="6677" w:name="_Toc27490950"/>
      <w:bookmarkStart w:id="6678" w:name="_Toc27557243"/>
      <w:bookmarkStart w:id="6679"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1A3E8D">
      <w:pPr>
        <w:pStyle w:val="Heading3"/>
      </w:pPr>
      <w:bookmarkStart w:id="6680" w:name="_Toc36031234"/>
      <w:bookmarkStart w:id="6681" w:name="_Toc36043154"/>
      <w:bookmarkStart w:id="6682" w:name="_Toc36814479"/>
      <w:bookmarkStart w:id="6683" w:name="_Toc44689337"/>
      <w:bookmarkStart w:id="6684" w:name="_Toc44924091"/>
      <w:bookmarkStart w:id="6685" w:name="_Toc51861061"/>
      <w:bookmarkStart w:id="6686" w:name="_Toc57930832"/>
      <w:bookmarkStart w:id="6687" w:name="_Toc57931462"/>
      <w:bookmarkStart w:id="6688" w:name="_Toc98236017"/>
      <w:r w:rsidRPr="00441CD0">
        <w:t>8.</w:t>
      </w:r>
      <w:r w:rsidRPr="00441CD0">
        <w:rPr>
          <w:lang w:val="en-US"/>
        </w:rPr>
        <w:t>2.104</w:t>
      </w:r>
      <w:r w:rsidRPr="00441CD0">
        <w:tab/>
        <w:t>MAC Addresses Removed</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689" w:name="_Toc19717450"/>
      <w:bookmarkStart w:id="6690" w:name="_Toc27490951"/>
      <w:bookmarkStart w:id="6691" w:name="_Toc27557244"/>
      <w:bookmarkStart w:id="6692"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1A3E8D">
      <w:pPr>
        <w:pStyle w:val="Heading3"/>
      </w:pPr>
      <w:bookmarkStart w:id="6693" w:name="_Toc36031235"/>
      <w:bookmarkStart w:id="6694" w:name="_Toc36043155"/>
      <w:bookmarkStart w:id="6695" w:name="_Toc36814480"/>
      <w:bookmarkStart w:id="6696" w:name="_Toc44689338"/>
      <w:bookmarkStart w:id="6697" w:name="_Toc44924092"/>
      <w:bookmarkStart w:id="6698" w:name="_Toc51861062"/>
      <w:bookmarkStart w:id="6699" w:name="_Toc57930833"/>
      <w:bookmarkStart w:id="6700" w:name="_Toc57931463"/>
      <w:bookmarkStart w:id="6701" w:name="_Toc98236018"/>
      <w:r w:rsidRPr="00441CD0">
        <w:t>8.</w:t>
      </w:r>
      <w:r w:rsidRPr="00441CD0">
        <w:rPr>
          <w:lang w:val="en-US"/>
        </w:rPr>
        <w:t>2.105</w:t>
      </w:r>
      <w:r w:rsidRPr="00441CD0">
        <w:tab/>
        <w:t>Ethernet Inactivity Timer</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1A3E8D">
      <w:pPr>
        <w:pStyle w:val="Heading3"/>
      </w:pPr>
      <w:bookmarkStart w:id="6702" w:name="_Toc19717451"/>
      <w:bookmarkStart w:id="6703" w:name="_Toc27490952"/>
      <w:bookmarkStart w:id="6704" w:name="_Toc27557245"/>
      <w:bookmarkStart w:id="6705" w:name="_Toc27724162"/>
      <w:bookmarkStart w:id="6706" w:name="_Toc36031236"/>
      <w:bookmarkStart w:id="6707" w:name="_Toc36043156"/>
      <w:bookmarkStart w:id="6708" w:name="_Toc36814481"/>
      <w:bookmarkStart w:id="6709" w:name="_Toc44689339"/>
      <w:bookmarkStart w:id="6710" w:name="_Toc44924093"/>
      <w:bookmarkStart w:id="6711" w:name="_Toc51861063"/>
      <w:bookmarkStart w:id="6712" w:name="_Toc57930834"/>
      <w:bookmarkStart w:id="6713" w:name="_Toc57931464"/>
      <w:bookmarkStart w:id="6714" w:name="_Toc98236019"/>
      <w:r w:rsidRPr="00441CD0">
        <w:t>8.</w:t>
      </w:r>
      <w:r w:rsidRPr="00441CD0">
        <w:rPr>
          <w:lang w:val="en-US"/>
        </w:rPr>
        <w:t>2.106</w:t>
      </w:r>
      <w:r w:rsidRPr="00441CD0">
        <w:tab/>
        <w:t>Subsequent Event Quota</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1A3E8D">
      <w:pPr>
        <w:pStyle w:val="Heading3"/>
      </w:pPr>
      <w:bookmarkStart w:id="6715" w:name="_Toc19717452"/>
      <w:bookmarkStart w:id="6716" w:name="_Toc27490953"/>
      <w:bookmarkStart w:id="6717" w:name="_Toc27557246"/>
      <w:bookmarkStart w:id="6718" w:name="_Toc27724163"/>
      <w:bookmarkStart w:id="6719" w:name="_Toc36031237"/>
      <w:bookmarkStart w:id="6720" w:name="_Toc36043157"/>
      <w:bookmarkStart w:id="6721" w:name="_Toc36814482"/>
      <w:bookmarkStart w:id="6722" w:name="_Toc44689340"/>
      <w:bookmarkStart w:id="6723" w:name="_Toc44924094"/>
      <w:bookmarkStart w:id="6724" w:name="_Toc51861064"/>
      <w:bookmarkStart w:id="6725" w:name="_Toc57930835"/>
      <w:bookmarkStart w:id="6726" w:name="_Toc57931465"/>
      <w:bookmarkStart w:id="6727" w:name="_Toc98236020"/>
      <w:r w:rsidRPr="00441CD0">
        <w:t>8.</w:t>
      </w:r>
      <w:r w:rsidRPr="00441CD0">
        <w:rPr>
          <w:lang w:val="en-US"/>
        </w:rPr>
        <w:t>2.107</w:t>
      </w:r>
      <w:r w:rsidRPr="00441CD0">
        <w:tab/>
        <w:t>Subsequent Event Threshold</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1A3E8D">
            <w:pPr>
              <w:pStyle w:val="TAC"/>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1A3E8D">
      <w:pPr>
        <w:pStyle w:val="Heading3"/>
      </w:pPr>
      <w:bookmarkStart w:id="6728" w:name="_Toc19717453"/>
      <w:bookmarkStart w:id="6729" w:name="_Toc27490954"/>
      <w:bookmarkStart w:id="6730" w:name="_Toc27557247"/>
      <w:bookmarkStart w:id="6731" w:name="_Toc27724164"/>
      <w:bookmarkStart w:id="6732" w:name="_Toc36031238"/>
      <w:bookmarkStart w:id="6733" w:name="_Toc36043158"/>
      <w:bookmarkStart w:id="6734" w:name="_Toc36814483"/>
      <w:bookmarkStart w:id="6735" w:name="_Toc44689341"/>
      <w:bookmarkStart w:id="6736" w:name="_Toc44924095"/>
      <w:bookmarkStart w:id="6737" w:name="_Toc51861065"/>
      <w:bookmarkStart w:id="6738" w:name="_Toc57930836"/>
      <w:bookmarkStart w:id="6739" w:name="_Toc57931466"/>
      <w:bookmarkStart w:id="6740" w:name="_Toc98236021"/>
      <w:r w:rsidRPr="00441CD0">
        <w:t>8.</w:t>
      </w:r>
      <w:r w:rsidRPr="00441CD0">
        <w:rPr>
          <w:lang w:val="en-US"/>
        </w:rPr>
        <w:t>2.108</w:t>
      </w:r>
      <w:r w:rsidRPr="00441CD0">
        <w:tab/>
        <w:t>Trace Information</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1A3E8D">
      <w:pPr>
        <w:pStyle w:val="Heading3"/>
      </w:pPr>
      <w:bookmarkStart w:id="6741" w:name="_Toc19717454"/>
      <w:bookmarkStart w:id="6742" w:name="_Toc27490955"/>
      <w:bookmarkStart w:id="6743" w:name="_Toc27557248"/>
      <w:bookmarkStart w:id="6744" w:name="_Toc27724165"/>
      <w:bookmarkStart w:id="6745" w:name="_Toc36031239"/>
      <w:bookmarkStart w:id="6746" w:name="_Toc36043159"/>
      <w:bookmarkStart w:id="6747" w:name="_Toc36814484"/>
      <w:bookmarkStart w:id="6748" w:name="_Toc44689342"/>
      <w:bookmarkStart w:id="6749" w:name="_Toc44924096"/>
      <w:bookmarkStart w:id="6750" w:name="_Toc51861066"/>
      <w:bookmarkStart w:id="6751" w:name="_Toc57930837"/>
      <w:bookmarkStart w:id="6752" w:name="_Toc57931467"/>
      <w:bookmarkStart w:id="6753" w:name="_Toc98236022"/>
      <w:r w:rsidRPr="00441CD0">
        <w:t>8.</w:t>
      </w:r>
      <w:r w:rsidRPr="00441CD0">
        <w:rPr>
          <w:lang w:val="en-US"/>
        </w:rPr>
        <w:t>2.109</w:t>
      </w:r>
      <w:r w:rsidRPr="00441CD0">
        <w:tab/>
        <w:t>Framed-Route</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1A3E8D">
            <w:pPr>
              <w:pStyle w:val="TAC"/>
              <w:rPr>
                <w:lang w:eastAsia="zh-CN"/>
              </w:rPr>
            </w:pPr>
            <w:r w:rsidRPr="001A3E8D">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1A3E8D">
      <w:pPr>
        <w:pStyle w:val="Heading3"/>
      </w:pPr>
      <w:bookmarkStart w:id="6754" w:name="_Toc19717455"/>
      <w:bookmarkStart w:id="6755" w:name="_Toc27490956"/>
      <w:bookmarkStart w:id="6756" w:name="_Toc27557249"/>
      <w:bookmarkStart w:id="6757" w:name="_Toc27724166"/>
      <w:bookmarkStart w:id="6758" w:name="_Toc36031240"/>
      <w:bookmarkStart w:id="6759" w:name="_Toc36043160"/>
      <w:bookmarkStart w:id="6760" w:name="_Toc36814485"/>
      <w:bookmarkStart w:id="6761" w:name="_Toc44689343"/>
      <w:bookmarkStart w:id="6762" w:name="_Toc44924097"/>
      <w:bookmarkStart w:id="6763" w:name="_Toc51861067"/>
      <w:bookmarkStart w:id="6764" w:name="_Toc57930838"/>
      <w:bookmarkStart w:id="6765" w:name="_Toc57931468"/>
      <w:bookmarkStart w:id="6766" w:name="_Toc98236023"/>
      <w:r w:rsidRPr="00441CD0">
        <w:t>8.</w:t>
      </w:r>
      <w:r w:rsidRPr="00441CD0">
        <w:rPr>
          <w:lang w:val="en-US"/>
        </w:rPr>
        <w:t>2.110</w:t>
      </w:r>
      <w:r w:rsidRPr="00441CD0">
        <w:tab/>
        <w:t>Framed-Routing</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1A3E8D">
      <w:pPr>
        <w:pStyle w:val="Heading3"/>
      </w:pPr>
      <w:bookmarkStart w:id="6767" w:name="_Toc19717456"/>
      <w:bookmarkStart w:id="6768" w:name="_Toc27490957"/>
      <w:bookmarkStart w:id="6769" w:name="_Toc27557250"/>
      <w:bookmarkStart w:id="6770" w:name="_Toc27724167"/>
      <w:bookmarkStart w:id="6771" w:name="_Toc36031241"/>
      <w:bookmarkStart w:id="6772" w:name="_Toc36043161"/>
      <w:bookmarkStart w:id="6773" w:name="_Toc36814486"/>
      <w:bookmarkStart w:id="6774" w:name="_Toc44689344"/>
      <w:bookmarkStart w:id="6775" w:name="_Toc44924098"/>
      <w:bookmarkStart w:id="6776" w:name="_Toc51861068"/>
      <w:bookmarkStart w:id="6777" w:name="_Toc57930839"/>
      <w:bookmarkStart w:id="6778" w:name="_Toc57931469"/>
      <w:bookmarkStart w:id="6779" w:name="_Toc98236024"/>
      <w:r w:rsidRPr="00441CD0">
        <w:t>8.</w:t>
      </w:r>
      <w:r w:rsidRPr="00441CD0">
        <w:rPr>
          <w:lang w:val="en-US"/>
        </w:rPr>
        <w:t>2.111</w:t>
      </w:r>
      <w:r w:rsidRPr="00441CD0">
        <w:tab/>
        <w:t>Framed-IPv6-Route</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1A3E8D">
            <w:pPr>
              <w:pStyle w:val="TAC"/>
              <w:rPr>
                <w:lang w:eastAsia="zh-CN"/>
              </w:rPr>
            </w:pPr>
            <w:r w:rsidRPr="001A3E8D">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1A3E8D">
      <w:pPr>
        <w:pStyle w:val="Heading3"/>
      </w:pPr>
      <w:bookmarkStart w:id="6780" w:name="_Toc19717457"/>
      <w:bookmarkStart w:id="6781" w:name="_Toc27490958"/>
      <w:bookmarkStart w:id="6782" w:name="_Toc27557251"/>
      <w:bookmarkStart w:id="6783" w:name="_Toc27724168"/>
      <w:bookmarkStart w:id="6784" w:name="_Toc36031242"/>
      <w:bookmarkStart w:id="6785" w:name="_Toc36043162"/>
      <w:bookmarkStart w:id="6786" w:name="_Toc36814487"/>
      <w:bookmarkStart w:id="6787" w:name="_Toc44689345"/>
      <w:bookmarkStart w:id="6788" w:name="_Toc44924099"/>
      <w:bookmarkStart w:id="6789" w:name="_Toc51861069"/>
      <w:bookmarkStart w:id="6790" w:name="_Toc57930840"/>
      <w:bookmarkStart w:id="6791" w:name="_Toc57931470"/>
      <w:bookmarkStart w:id="6792" w:name="_Toc98236025"/>
      <w:r w:rsidRPr="00441CD0">
        <w:t>8.</w:t>
      </w:r>
      <w:r w:rsidRPr="00441CD0">
        <w:rPr>
          <w:lang w:val="en-US"/>
        </w:rPr>
        <w:t>2.112</w:t>
      </w:r>
      <w:r w:rsidRPr="00441CD0">
        <w:tab/>
        <w:t>Event Quota</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1A3E8D">
      <w:pPr>
        <w:pStyle w:val="Heading3"/>
      </w:pPr>
      <w:bookmarkStart w:id="6793" w:name="_Toc19717458"/>
      <w:bookmarkStart w:id="6794" w:name="_Toc27490959"/>
      <w:bookmarkStart w:id="6795" w:name="_Toc27557252"/>
      <w:bookmarkStart w:id="6796" w:name="_Toc27724169"/>
      <w:bookmarkStart w:id="6797" w:name="_Toc36031243"/>
      <w:bookmarkStart w:id="6798" w:name="_Toc36043163"/>
      <w:bookmarkStart w:id="6799" w:name="_Toc36814488"/>
      <w:bookmarkStart w:id="6800" w:name="_Toc44689346"/>
      <w:bookmarkStart w:id="6801" w:name="_Toc44924100"/>
      <w:bookmarkStart w:id="6802" w:name="_Toc51861070"/>
      <w:bookmarkStart w:id="6803" w:name="_Toc57930841"/>
      <w:bookmarkStart w:id="6804" w:name="_Toc57931471"/>
      <w:bookmarkStart w:id="6805" w:name="_Toc98236026"/>
      <w:r w:rsidRPr="00441CD0">
        <w:t>8.</w:t>
      </w:r>
      <w:r w:rsidRPr="00441CD0">
        <w:rPr>
          <w:lang w:val="en-US"/>
        </w:rPr>
        <w:t>2.113</w:t>
      </w:r>
      <w:r w:rsidRPr="00441CD0">
        <w:tab/>
        <w:t>Event Threshold</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1A3E8D">
            <w:pPr>
              <w:pStyle w:val="TAC"/>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1A3E8D">
      <w:pPr>
        <w:pStyle w:val="Heading3"/>
      </w:pPr>
      <w:bookmarkStart w:id="6806" w:name="_Toc19717459"/>
      <w:bookmarkStart w:id="6807" w:name="_Toc27490960"/>
      <w:bookmarkStart w:id="6808" w:name="_Toc27557253"/>
      <w:bookmarkStart w:id="6809" w:name="_Toc27724170"/>
      <w:bookmarkStart w:id="6810" w:name="_Toc36031244"/>
      <w:bookmarkStart w:id="6811" w:name="_Toc36043164"/>
      <w:bookmarkStart w:id="6812" w:name="_Toc36814489"/>
      <w:bookmarkStart w:id="6813" w:name="_Toc44689347"/>
      <w:bookmarkStart w:id="6814" w:name="_Toc44924101"/>
      <w:bookmarkStart w:id="6815" w:name="_Toc51861071"/>
      <w:bookmarkStart w:id="6816" w:name="_Toc57930842"/>
      <w:bookmarkStart w:id="6817" w:name="_Toc57931472"/>
      <w:bookmarkStart w:id="6818" w:name="_Toc98236027"/>
      <w:r w:rsidRPr="00441CD0">
        <w:t>8.</w:t>
      </w:r>
      <w:r w:rsidRPr="00441CD0">
        <w:rPr>
          <w:lang w:val="en-US"/>
        </w:rPr>
        <w:t>2.114</w:t>
      </w:r>
      <w:r w:rsidRPr="00441CD0">
        <w:tab/>
        <w:t>Time Stamp</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B73B590" w14:textId="77777777" w:rsidR="00EE5860" w:rsidRPr="00441CD0" w:rsidRDefault="00EE5860" w:rsidP="00EE5860">
      <w:pPr>
        <w:rPr>
          <w:lang w:eastAsia="ja-JP"/>
        </w:rPr>
      </w:pPr>
      <w:bookmarkStart w:id="6819" w:name="_Toc19717460"/>
      <w:bookmarkStart w:id="6820" w:name="_Toc27490961"/>
      <w:bookmarkStart w:id="6821" w:name="_Toc27557254"/>
      <w:bookmarkStart w:id="6822" w:name="_Toc27724171"/>
      <w:bookmarkStart w:id="6823" w:name="_Toc36031245"/>
      <w:bookmarkStart w:id="6824" w:name="_Toc36043165"/>
      <w:bookmarkStart w:id="6825" w:name="_Toc36814490"/>
      <w:bookmarkStart w:id="6826" w:name="_Toc44689348"/>
      <w:bookmarkStart w:id="6827"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1A3E8D">
      <w:pPr>
        <w:pStyle w:val="Heading3"/>
      </w:pPr>
      <w:bookmarkStart w:id="6828" w:name="_Toc51861072"/>
      <w:bookmarkStart w:id="6829" w:name="_Toc57930843"/>
      <w:bookmarkStart w:id="6830" w:name="_Toc57931473"/>
      <w:bookmarkStart w:id="6831" w:name="_Toc98236028"/>
      <w:r w:rsidRPr="00441CD0">
        <w:t>8.</w:t>
      </w:r>
      <w:r w:rsidRPr="00441CD0">
        <w:rPr>
          <w:lang w:val="en-US"/>
        </w:rPr>
        <w:t>2.115</w:t>
      </w:r>
      <w:r w:rsidRPr="00441CD0">
        <w:tab/>
        <w:t>Averaging Window</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1A3E8D">
      <w:pPr>
        <w:pStyle w:val="Heading3"/>
      </w:pPr>
      <w:bookmarkStart w:id="6832" w:name="_Toc19717461"/>
      <w:bookmarkStart w:id="6833" w:name="_Toc27490962"/>
      <w:bookmarkStart w:id="6834" w:name="_Toc27557255"/>
      <w:bookmarkStart w:id="6835" w:name="_Toc27724172"/>
      <w:bookmarkStart w:id="6836" w:name="_Toc36031246"/>
      <w:bookmarkStart w:id="6837" w:name="_Toc36043166"/>
      <w:bookmarkStart w:id="6838" w:name="_Toc36814491"/>
      <w:bookmarkStart w:id="6839" w:name="_Toc44689349"/>
      <w:bookmarkStart w:id="6840" w:name="_Toc44924103"/>
      <w:bookmarkStart w:id="6841" w:name="_Toc51861073"/>
      <w:bookmarkStart w:id="6842" w:name="_Toc57930844"/>
      <w:bookmarkStart w:id="6843" w:name="_Toc57931474"/>
      <w:bookmarkStart w:id="6844" w:name="_Toc98236029"/>
      <w:r w:rsidRPr="00441CD0">
        <w:t>8.</w:t>
      </w:r>
      <w:r w:rsidRPr="00441CD0">
        <w:rPr>
          <w:lang w:val="en-US"/>
        </w:rPr>
        <w:t>2.116</w:t>
      </w:r>
      <w:r w:rsidRPr="00441CD0">
        <w:tab/>
        <w:t>Paging Policy Indicator (PPI)</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1A3E8D">
            <w:pPr>
              <w:pStyle w:val="TAC"/>
              <w:rPr>
                <w:lang w:eastAsia="zh-CN"/>
              </w:rPr>
            </w:pPr>
            <w:r w:rsidRPr="001A3E8D">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1A3E8D">
      <w:pPr>
        <w:pStyle w:val="Heading3"/>
        <w:rPr>
          <w:lang w:eastAsia="zh-CN"/>
        </w:rPr>
      </w:pPr>
      <w:bookmarkStart w:id="6845" w:name="_Toc19717462"/>
      <w:bookmarkStart w:id="6846" w:name="_Toc27490963"/>
      <w:bookmarkStart w:id="6847" w:name="_Toc27557256"/>
      <w:bookmarkStart w:id="6848" w:name="_Toc27724173"/>
      <w:bookmarkStart w:id="6849" w:name="_Toc36031247"/>
      <w:bookmarkStart w:id="6850" w:name="_Toc36043167"/>
      <w:bookmarkStart w:id="6851" w:name="_Toc36814492"/>
      <w:bookmarkStart w:id="6852" w:name="_Toc44689350"/>
      <w:bookmarkStart w:id="6853" w:name="_Toc44924104"/>
      <w:bookmarkStart w:id="6854" w:name="_Toc51861074"/>
      <w:bookmarkStart w:id="6855" w:name="_Toc57930845"/>
      <w:bookmarkStart w:id="6856" w:name="_Toc57931475"/>
      <w:bookmarkStart w:id="6857" w:name="_Toc98236030"/>
      <w:r w:rsidRPr="00441CD0">
        <w:t>8.</w:t>
      </w:r>
      <w:r w:rsidRPr="00441CD0">
        <w:rPr>
          <w:lang w:eastAsia="zh-CN"/>
        </w:rPr>
        <w:t>2.117</w:t>
      </w:r>
      <w:r w:rsidRPr="00441CD0">
        <w:tab/>
      </w:r>
      <w:r w:rsidRPr="00441CD0">
        <w:rPr>
          <w:lang w:eastAsia="zh-CN"/>
        </w:rPr>
        <w:t>APN/DNN</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1A3E8D">
      <w:pPr>
        <w:pStyle w:val="Heading3"/>
      </w:pPr>
      <w:bookmarkStart w:id="6858" w:name="_Toc19717463"/>
      <w:bookmarkStart w:id="6859" w:name="_Toc27490964"/>
      <w:bookmarkStart w:id="6860" w:name="_Toc27557257"/>
      <w:bookmarkStart w:id="6861" w:name="_Toc27724174"/>
      <w:bookmarkStart w:id="6862" w:name="_Toc36031248"/>
      <w:bookmarkStart w:id="6863" w:name="_Toc36043168"/>
      <w:bookmarkStart w:id="6864" w:name="_Toc36814493"/>
      <w:bookmarkStart w:id="6865" w:name="_Toc44689351"/>
      <w:bookmarkStart w:id="6866" w:name="_Toc44924105"/>
      <w:bookmarkStart w:id="6867" w:name="_Toc51861075"/>
      <w:bookmarkStart w:id="6868" w:name="_Toc57930846"/>
      <w:bookmarkStart w:id="6869" w:name="_Toc57931476"/>
      <w:bookmarkStart w:id="6870" w:name="_Toc98236031"/>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1A3E8D">
            <w:pPr>
              <w:pStyle w:val="TAC"/>
              <w:rPr>
                <w:lang w:eastAsia="zh-CN"/>
              </w:rPr>
            </w:pPr>
            <w:r w:rsidRPr="001A3E8D">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871" w:name="_Toc19717464"/>
      <w:bookmarkStart w:id="6872" w:name="_Toc27490965"/>
      <w:bookmarkStart w:id="6873" w:name="_Toc27557258"/>
      <w:bookmarkStart w:id="6874" w:name="_Toc27724175"/>
      <w:bookmarkStart w:id="6875" w:name="_Toc36031249"/>
      <w:bookmarkStart w:id="6876" w:name="_Toc36043169"/>
      <w:bookmarkStart w:id="6877" w:name="_Toc36814494"/>
      <w:bookmarkStart w:id="6878" w:name="_Toc44689352"/>
      <w:bookmarkStart w:id="6879" w:name="_Toc44924106"/>
      <w:bookmarkStart w:id="6880" w:name="_Toc51861076"/>
      <w:bookmarkStart w:id="6881" w:name="_Toc57930847"/>
      <w:bookmarkStart w:id="6882"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1A3E8D">
            <w:pPr>
              <w:pStyle w:val="TAH"/>
            </w:pPr>
            <w:r w:rsidRPr="001A3E8D">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862100">
            <w:pPr>
              <w:pStyle w:val="TAL"/>
              <w:rPr>
                <w:lang w:eastAsia="zh-CN"/>
              </w:rPr>
            </w:pPr>
            <w:r w:rsidRPr="00862100">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862100">
            <w:pPr>
              <w:pStyle w:val="TAL"/>
              <w:rPr>
                <w:lang w:eastAsia="zh-CN"/>
              </w:rPr>
            </w:pPr>
            <w:r w:rsidRPr="00862100">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862100">
            <w:pPr>
              <w:pStyle w:val="TAL"/>
              <w:rPr>
                <w:lang w:eastAsia="zh-CN"/>
              </w:rPr>
            </w:pPr>
            <w:r w:rsidRPr="00862100">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862100">
            <w:pPr>
              <w:pStyle w:val="TAL"/>
              <w:rPr>
                <w:lang w:eastAsia="zh-CN"/>
              </w:rPr>
            </w:pPr>
            <w:r w:rsidRPr="00862100">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862100">
            <w:pPr>
              <w:pStyle w:val="TAL"/>
              <w:rPr>
                <w:lang w:eastAsia="zh-CN"/>
              </w:rPr>
            </w:pPr>
            <w:r w:rsidRPr="00862100">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862100">
            <w:pPr>
              <w:pStyle w:val="TAL"/>
              <w:rPr>
                <w:lang w:eastAsia="zh-CN"/>
              </w:rPr>
            </w:pPr>
            <w:r w:rsidRPr="00862100">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862100">
            <w:pPr>
              <w:pStyle w:val="TAL"/>
              <w:rPr>
                <w:lang w:eastAsia="zh-CN"/>
              </w:rPr>
            </w:pPr>
            <w:r w:rsidRPr="00862100">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862100">
            <w:pPr>
              <w:pStyle w:val="TAL"/>
              <w:rPr>
                <w:lang w:eastAsia="zh-CN"/>
              </w:rPr>
            </w:pPr>
            <w:r w:rsidRPr="00862100">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862100">
            <w:pPr>
              <w:pStyle w:val="TAL"/>
              <w:rPr>
                <w:lang w:eastAsia="zh-CN"/>
              </w:rPr>
            </w:pPr>
            <w:r w:rsidRPr="00862100">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862100">
            <w:pPr>
              <w:pStyle w:val="TAL"/>
              <w:rPr>
                <w:lang w:eastAsia="zh-CN"/>
              </w:rPr>
            </w:pPr>
            <w:r w:rsidRPr="00862100">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862100">
            <w:pPr>
              <w:pStyle w:val="TAL"/>
              <w:rPr>
                <w:lang w:eastAsia="zh-CN"/>
              </w:rPr>
            </w:pPr>
            <w:r w:rsidRPr="00862100">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862100">
            <w:pPr>
              <w:pStyle w:val="TAL"/>
              <w:rPr>
                <w:lang w:eastAsia="zh-CN"/>
              </w:rPr>
            </w:pPr>
            <w:r w:rsidRPr="00862100">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862100">
            <w:pPr>
              <w:pStyle w:val="TAL"/>
              <w:rPr>
                <w:lang w:val="fr-FR" w:eastAsia="zh-CN"/>
              </w:rPr>
            </w:pPr>
            <w:r w:rsidRPr="00862100">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862100">
            <w:pPr>
              <w:pStyle w:val="TAL"/>
              <w:rPr>
                <w:lang w:eastAsia="zh-CN"/>
              </w:rPr>
            </w:pPr>
            <w:r w:rsidRPr="00862100">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862100">
            <w:pPr>
              <w:pStyle w:val="TAL"/>
              <w:rPr>
                <w:lang w:eastAsia="zh-CN"/>
              </w:rPr>
            </w:pPr>
            <w:r w:rsidRPr="00862100">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862100">
            <w:pPr>
              <w:pStyle w:val="TAL"/>
              <w:rPr>
                <w:lang w:eastAsia="zh-CN"/>
              </w:rPr>
            </w:pPr>
            <w:r w:rsidRPr="00862100">
              <w:t>N9 (or N9 for non-roaming, see NOTE 3)</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862100">
            <w:pPr>
              <w:pStyle w:val="TAL"/>
              <w:rPr>
                <w:lang w:eastAsia="zh-CN"/>
              </w:rPr>
            </w:pPr>
            <w:r w:rsidRPr="00862100">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862100">
            <w:pPr>
              <w:pStyle w:val="TAL"/>
              <w:rPr>
                <w:lang w:eastAsia="zh-CN"/>
              </w:rPr>
            </w:pPr>
            <w:r w:rsidRPr="00862100">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862100">
            <w:pPr>
              <w:pStyle w:val="TAL"/>
              <w:rPr>
                <w:lang w:eastAsia="zh-CN"/>
              </w:rPr>
            </w:pPr>
            <w:r w:rsidRPr="00862100">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862100">
            <w:pPr>
              <w:pStyle w:val="TAL"/>
              <w:rPr>
                <w:lang w:eastAsia="zh-CN"/>
              </w:rPr>
            </w:pPr>
            <w:r w:rsidRPr="00862100">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862100">
            <w:pPr>
              <w:pStyle w:val="TAL"/>
              <w:rPr>
                <w:lang w:eastAsia="zh-CN"/>
              </w:rPr>
            </w:pPr>
            <w:r w:rsidRPr="00862100">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862100">
            <w:pPr>
              <w:pStyle w:val="TAL"/>
              <w:rPr>
                <w:lang w:eastAsia="zh-CN"/>
              </w:rPr>
            </w:pPr>
            <w:r w:rsidRPr="00862100">
              <w:t>N9 for 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862100">
            <w:pPr>
              <w:pStyle w:val="TAL"/>
              <w:rPr>
                <w:lang w:eastAsia="zh-CN"/>
              </w:rPr>
            </w:pPr>
            <w:r w:rsidRPr="00862100">
              <w:rPr>
                <w:rFonts w:hint="eastAsia"/>
              </w:rPr>
              <w:t>I</w:t>
            </w:r>
            <w:r w:rsidRPr="00862100">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862100">
            <w:pPr>
              <w:pStyle w:val="TAL"/>
              <w:rPr>
                <w:lang w:eastAsia="zh-CN"/>
              </w:rPr>
            </w:pPr>
            <w:r w:rsidRPr="00862100">
              <w:rPr>
                <w:rFonts w:hint="eastAsia"/>
              </w:rPr>
              <w:t>N</w:t>
            </w:r>
            <w:r w:rsidRPr="00862100">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862100">
            <w:pPr>
              <w:pStyle w:val="TAL"/>
              <w:rPr>
                <w:lang w:eastAsia="zh-CN"/>
              </w:rPr>
            </w:pPr>
            <w:r w:rsidRPr="00862100">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862100">
            <w:pPr>
              <w:pStyle w:val="TAL"/>
              <w:rPr>
                <w:lang w:eastAsia="zh-CN"/>
              </w:rPr>
            </w:pPr>
            <w:r w:rsidRPr="00862100">
              <w:rPr>
                <w:rFonts w:hint="eastAsia"/>
              </w:rPr>
              <w:t>S</w:t>
            </w:r>
            <w:r w:rsidRPr="00862100">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862100">
            <w:pPr>
              <w:pStyle w:val="TAL"/>
              <w:rPr>
                <w:lang w:eastAsia="zh-CN"/>
              </w:rPr>
            </w:pPr>
            <w:r w:rsidRPr="00862100">
              <w:rPr>
                <w:rFonts w:hint="eastAsia"/>
              </w:rPr>
              <w:t>S</w:t>
            </w:r>
            <w:r w:rsidRPr="00862100">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862100">
            <w:pPr>
              <w:pStyle w:val="TAL"/>
              <w:rPr>
                <w:lang w:eastAsia="zh-CN"/>
              </w:rPr>
            </w:pPr>
            <w:r w:rsidRPr="00862100">
              <w:rPr>
                <w:rFonts w:hint="eastAsia"/>
              </w:rPr>
              <w:t>N</w:t>
            </w:r>
            <w:r w:rsidRPr="00862100">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862100">
            <w:pPr>
              <w:pStyle w:val="TAL"/>
              <w:rPr>
                <w:lang w:eastAsia="zh-CN"/>
              </w:rPr>
            </w:pPr>
            <w:r w:rsidRPr="00862100">
              <w:t>SGW/UPF GTP-U interface for UL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D91F01"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D91F01" w:rsidRPr="00441CD0" w:rsidRDefault="00D91F01" w:rsidP="00862100">
            <w:pPr>
              <w:pStyle w:val="TAL"/>
              <w:rPr>
                <w:lang w:eastAsia="zh-CN"/>
              </w:rPr>
            </w:pPr>
            <w:r w:rsidRPr="00862100">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13856AB3" w:rsidR="00D91F01" w:rsidRPr="00441CD0" w:rsidRDefault="00D91F01" w:rsidP="00D91F01">
            <w:pPr>
              <w:pStyle w:val="TAC"/>
              <w:rPr>
                <w:lang w:eastAsia="zh-CN"/>
              </w:rPr>
            </w:pPr>
            <w:r>
              <w:rPr>
                <w:lang w:eastAsia="zh-CN"/>
              </w:rPr>
              <w:t>29</w:t>
            </w:r>
            <w:r w:rsidRPr="00441CD0">
              <w:rPr>
                <w:lang w:eastAsia="zh-CN"/>
              </w:rPr>
              <w:t xml:space="preserve"> to 6</w:t>
            </w:r>
            <w:r>
              <w:rPr>
                <w:lang w:eastAsia="zh-CN"/>
              </w:rPr>
              <w:t>3</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1A3E8D">
      <w:pPr>
        <w:pStyle w:val="Heading3"/>
      </w:pPr>
      <w:bookmarkStart w:id="6883" w:name="_Toc98236032"/>
      <w:r w:rsidRPr="00441CD0">
        <w:t>8.</w:t>
      </w:r>
      <w:r w:rsidRPr="00441CD0">
        <w:rPr>
          <w:lang w:val="en-US"/>
        </w:rPr>
        <w:t>2.119</w:t>
      </w:r>
      <w:r w:rsidRPr="00441CD0">
        <w:tab/>
        <w:t>PFCPSRReq-Flags</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1A3E8D">
      <w:pPr>
        <w:pStyle w:val="Heading3"/>
      </w:pPr>
      <w:bookmarkStart w:id="6884" w:name="_Toc19717465"/>
      <w:bookmarkStart w:id="6885" w:name="_Toc27490966"/>
      <w:bookmarkStart w:id="6886" w:name="_Toc27557259"/>
      <w:bookmarkStart w:id="6887" w:name="_Toc27724176"/>
      <w:bookmarkStart w:id="6888" w:name="_Toc36031250"/>
      <w:bookmarkStart w:id="6889" w:name="_Toc36043170"/>
      <w:bookmarkStart w:id="6890" w:name="_Toc36814495"/>
      <w:bookmarkStart w:id="6891" w:name="_Toc44689353"/>
      <w:bookmarkStart w:id="6892" w:name="_Toc44924107"/>
      <w:bookmarkStart w:id="6893" w:name="_Toc51861077"/>
      <w:bookmarkStart w:id="6894" w:name="_Toc57930848"/>
      <w:bookmarkStart w:id="6895" w:name="_Toc57931478"/>
      <w:bookmarkStart w:id="6896" w:name="_Toc98236033"/>
      <w:r w:rsidRPr="00441CD0">
        <w:t>8.</w:t>
      </w:r>
      <w:r w:rsidRPr="00441CD0">
        <w:rPr>
          <w:lang w:val="en-US"/>
        </w:rPr>
        <w:t>2.120</w:t>
      </w:r>
      <w:r w:rsidRPr="00441CD0">
        <w:tab/>
        <w:t>PFCPAUReq-Flags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1A3E8D">
      <w:pPr>
        <w:pStyle w:val="Heading3"/>
      </w:pPr>
      <w:bookmarkStart w:id="6897" w:name="_Toc19717466"/>
      <w:bookmarkStart w:id="6898" w:name="_Toc27490967"/>
      <w:bookmarkStart w:id="6899" w:name="_Toc27557260"/>
      <w:bookmarkStart w:id="6900" w:name="_Toc27724177"/>
      <w:bookmarkStart w:id="6901" w:name="_Toc36031251"/>
      <w:bookmarkStart w:id="6902" w:name="_Toc36043171"/>
      <w:bookmarkStart w:id="6903" w:name="_Toc36814496"/>
      <w:bookmarkStart w:id="6904" w:name="_Toc44689354"/>
      <w:bookmarkStart w:id="6905" w:name="_Toc44924108"/>
      <w:bookmarkStart w:id="6906" w:name="_Toc51861078"/>
      <w:bookmarkStart w:id="6907" w:name="_Toc57930849"/>
      <w:bookmarkStart w:id="6908" w:name="_Toc57931479"/>
      <w:bookmarkStart w:id="6909" w:name="_Toc98236034"/>
      <w:r w:rsidRPr="00441CD0">
        <w:t>8.</w:t>
      </w:r>
      <w:r w:rsidRPr="00441CD0">
        <w:rPr>
          <w:lang w:val="en-US"/>
        </w:rPr>
        <w:t>2.121</w:t>
      </w:r>
      <w:r w:rsidRPr="00441CD0">
        <w:tab/>
        <w:t>Activation Time</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1A3E8D">
      <w:pPr>
        <w:pStyle w:val="Heading3"/>
      </w:pPr>
      <w:bookmarkStart w:id="6910" w:name="_Toc19717467"/>
      <w:bookmarkStart w:id="6911" w:name="_Toc27490968"/>
      <w:bookmarkStart w:id="6912" w:name="_Toc27557261"/>
      <w:bookmarkStart w:id="6913" w:name="_Toc27724178"/>
      <w:bookmarkStart w:id="6914" w:name="_Toc36031252"/>
      <w:bookmarkStart w:id="6915" w:name="_Toc36043172"/>
      <w:bookmarkStart w:id="6916" w:name="_Toc36814497"/>
      <w:bookmarkStart w:id="6917" w:name="_Toc44689355"/>
      <w:bookmarkStart w:id="6918" w:name="_Toc44924109"/>
      <w:bookmarkStart w:id="6919" w:name="_Toc51861079"/>
      <w:bookmarkStart w:id="6920" w:name="_Toc57930850"/>
      <w:bookmarkStart w:id="6921" w:name="_Toc57931480"/>
      <w:bookmarkStart w:id="6922" w:name="_Toc98236035"/>
      <w:r w:rsidRPr="00441CD0">
        <w:t>8.</w:t>
      </w:r>
      <w:r w:rsidRPr="00441CD0">
        <w:rPr>
          <w:lang w:val="en-US"/>
        </w:rPr>
        <w:t>2.122</w:t>
      </w:r>
      <w:r w:rsidRPr="00441CD0">
        <w:tab/>
        <w:t>Deactivation Time</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1A3E8D">
            <w:pPr>
              <w:pStyle w:val="TAC"/>
              <w:rPr>
                <w:lang w:eastAsia="zh-CN"/>
              </w:rPr>
            </w:pPr>
            <w:r w:rsidRPr="001A3E8D">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1A3E8D">
      <w:pPr>
        <w:pStyle w:val="Heading3"/>
      </w:pPr>
      <w:bookmarkStart w:id="6923" w:name="_Toc19717468"/>
      <w:bookmarkStart w:id="6924" w:name="_Toc27490969"/>
      <w:bookmarkStart w:id="6925" w:name="_Toc27557262"/>
      <w:bookmarkStart w:id="6926" w:name="_Toc27724179"/>
      <w:bookmarkStart w:id="6927" w:name="_Toc36031253"/>
      <w:bookmarkStart w:id="6928" w:name="_Toc36043173"/>
      <w:bookmarkStart w:id="6929" w:name="_Toc36814498"/>
      <w:bookmarkStart w:id="6930" w:name="_Toc44689356"/>
      <w:bookmarkStart w:id="6931" w:name="_Toc44924110"/>
      <w:bookmarkStart w:id="6932" w:name="_Toc51861080"/>
      <w:bookmarkStart w:id="6933" w:name="_Toc57930851"/>
      <w:bookmarkStart w:id="6934" w:name="_Toc57931481"/>
      <w:bookmarkStart w:id="6935" w:name="_Toc98236036"/>
      <w:r w:rsidRPr="00441CD0">
        <w:t>8.2.123</w:t>
      </w:r>
      <w:r w:rsidRPr="00441CD0">
        <w:tab/>
        <w:t>MAR ID</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3442E066" w14:textId="3FC715B5"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1A3E8D">
            <w:pPr>
              <w:pStyle w:val="TAC"/>
              <w:rPr>
                <w:lang w:eastAsia="zh-CN"/>
              </w:rPr>
            </w:pPr>
            <w:r w:rsidRPr="001A3E8D">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1A3E8D">
      <w:pPr>
        <w:pStyle w:val="Heading3"/>
      </w:pPr>
      <w:bookmarkStart w:id="6936" w:name="_Toc19717469"/>
      <w:bookmarkStart w:id="6937" w:name="_Toc27490970"/>
      <w:bookmarkStart w:id="6938" w:name="_Toc27557263"/>
      <w:bookmarkStart w:id="6939" w:name="_Toc27724180"/>
      <w:bookmarkStart w:id="6940" w:name="_Toc36031254"/>
      <w:bookmarkStart w:id="6941" w:name="_Toc36043174"/>
      <w:bookmarkStart w:id="6942" w:name="_Toc36814499"/>
      <w:bookmarkStart w:id="6943" w:name="_Toc44689357"/>
      <w:bookmarkStart w:id="6944" w:name="_Toc44924111"/>
      <w:bookmarkStart w:id="6945" w:name="_Toc51861081"/>
      <w:bookmarkStart w:id="6946" w:name="_Toc57930852"/>
      <w:bookmarkStart w:id="6947" w:name="_Toc57931482"/>
      <w:bookmarkStart w:id="6948" w:name="_Toc98236037"/>
      <w:r w:rsidRPr="00441CD0">
        <w:t>8.</w:t>
      </w:r>
      <w:r w:rsidRPr="00441CD0">
        <w:rPr>
          <w:lang w:val="en-US"/>
        </w:rPr>
        <w:t>2.124</w:t>
      </w:r>
      <w:r w:rsidRPr="00441CD0">
        <w:tab/>
        <w:t>Steering Functionality</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0617D204" w14:textId="5398890F"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1A3E8D">
            <w:pPr>
              <w:pStyle w:val="TAC"/>
              <w:rPr>
                <w:lang w:eastAsia="zh-CN"/>
              </w:rPr>
            </w:pPr>
            <w:r w:rsidRPr="001A3E8D">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1A3E8D">
            <w:pPr>
              <w:pStyle w:val="TAH"/>
            </w:pPr>
            <w:r w:rsidRPr="001A3E8D">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862100">
            <w:pPr>
              <w:pStyle w:val="TAL"/>
              <w:rPr>
                <w:lang w:eastAsia="zh-CN"/>
              </w:rPr>
            </w:pPr>
            <w:r w:rsidRPr="00862100">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862100">
            <w:pPr>
              <w:pStyle w:val="TAL"/>
              <w:rPr>
                <w:lang w:val="sv-SE" w:eastAsia="zh-CN"/>
              </w:rPr>
            </w:pPr>
            <w:r w:rsidRPr="00862100">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862100">
            <w:pPr>
              <w:pStyle w:val="TAL"/>
              <w:rPr>
                <w:lang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1A3E8D">
      <w:pPr>
        <w:pStyle w:val="Heading3"/>
      </w:pPr>
      <w:bookmarkStart w:id="6949" w:name="_Toc19717470"/>
      <w:bookmarkStart w:id="6950" w:name="_Toc27490971"/>
      <w:bookmarkStart w:id="6951" w:name="_Toc27557264"/>
      <w:bookmarkStart w:id="6952" w:name="_Toc27724181"/>
      <w:bookmarkStart w:id="6953" w:name="_Toc36031255"/>
      <w:bookmarkStart w:id="6954" w:name="_Toc36043175"/>
      <w:bookmarkStart w:id="6955" w:name="_Toc36814500"/>
      <w:bookmarkStart w:id="6956" w:name="_Toc44689358"/>
      <w:bookmarkStart w:id="6957" w:name="_Toc44924112"/>
      <w:bookmarkStart w:id="6958" w:name="_Toc51861082"/>
      <w:bookmarkStart w:id="6959" w:name="_Toc57930853"/>
      <w:bookmarkStart w:id="6960" w:name="_Toc57931483"/>
      <w:bookmarkStart w:id="6961" w:name="_Toc98236038"/>
      <w:r w:rsidRPr="00441CD0">
        <w:t>8.</w:t>
      </w:r>
      <w:r w:rsidRPr="00441CD0">
        <w:rPr>
          <w:lang w:val="en-US"/>
        </w:rPr>
        <w:t>2.125</w:t>
      </w:r>
      <w:r w:rsidRPr="00441CD0">
        <w:tab/>
        <w:t>Steering Mode</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0DA96ECC" w14:textId="1DCEE928"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1A3E8D">
            <w:pPr>
              <w:pStyle w:val="TAC"/>
              <w:rPr>
                <w:lang w:eastAsia="zh-CN"/>
              </w:rPr>
            </w:pPr>
            <w:r w:rsidRPr="001A3E8D">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1A3E8D">
            <w:pPr>
              <w:pStyle w:val="TAH"/>
            </w:pPr>
            <w:r w:rsidRPr="001A3E8D">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862100">
            <w:pPr>
              <w:pStyle w:val="TAL"/>
              <w:rPr>
                <w:lang w:eastAsia="zh-CN"/>
              </w:rPr>
            </w:pPr>
            <w:r w:rsidRPr="00862100">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862100">
            <w:pPr>
              <w:pStyle w:val="TAL"/>
              <w:rPr>
                <w:lang w:eastAsia="zh-CN"/>
              </w:rPr>
            </w:pPr>
            <w:r w:rsidRPr="00862100">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862100">
            <w:pPr>
              <w:pStyle w:val="TAL"/>
              <w:rPr>
                <w:lang w:eastAsia="zh-CN"/>
              </w:rPr>
            </w:pPr>
            <w:r w:rsidRPr="00862100">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862100">
            <w:pPr>
              <w:pStyle w:val="TAL"/>
              <w:rPr>
                <w:lang w:eastAsia="zh-CN"/>
              </w:rPr>
            </w:pPr>
            <w:r w:rsidRPr="00862100">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862100">
            <w:pPr>
              <w:pStyle w:val="TAL"/>
              <w:rPr>
                <w:lang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1A3E8D">
      <w:pPr>
        <w:pStyle w:val="Heading3"/>
      </w:pPr>
      <w:bookmarkStart w:id="6962" w:name="_Toc19717471"/>
      <w:bookmarkStart w:id="6963" w:name="_Toc27490972"/>
      <w:bookmarkStart w:id="6964" w:name="_Toc27557265"/>
      <w:bookmarkStart w:id="6965" w:name="_Toc27724182"/>
      <w:bookmarkStart w:id="6966" w:name="_Toc36031256"/>
      <w:bookmarkStart w:id="6967" w:name="_Toc36043176"/>
      <w:bookmarkStart w:id="6968" w:name="_Toc36814501"/>
      <w:bookmarkStart w:id="6969" w:name="_Toc44689359"/>
      <w:bookmarkStart w:id="6970" w:name="_Toc44924113"/>
      <w:bookmarkStart w:id="6971" w:name="_Toc51861083"/>
      <w:bookmarkStart w:id="6972" w:name="_Toc57930854"/>
      <w:bookmarkStart w:id="6973" w:name="_Toc57931484"/>
      <w:bookmarkStart w:id="6974" w:name="_Toc98236039"/>
      <w:r w:rsidRPr="00441CD0">
        <w:t>8.</w:t>
      </w:r>
      <w:r w:rsidRPr="00441CD0">
        <w:rPr>
          <w:lang w:val="en-US"/>
        </w:rPr>
        <w:t>2.126</w:t>
      </w:r>
      <w:r w:rsidRPr="00441CD0">
        <w:tab/>
        <w:t>Weight</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1A3E8D">
            <w:pPr>
              <w:pStyle w:val="TAC"/>
              <w:rPr>
                <w:lang w:eastAsia="zh-CN"/>
              </w:rPr>
            </w:pPr>
            <w:r w:rsidRPr="001A3E8D">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1A3E8D">
      <w:pPr>
        <w:pStyle w:val="Heading3"/>
      </w:pPr>
      <w:bookmarkStart w:id="6975" w:name="_Toc19717472"/>
      <w:bookmarkStart w:id="6976" w:name="_Toc27490973"/>
      <w:bookmarkStart w:id="6977" w:name="_Toc27557266"/>
      <w:bookmarkStart w:id="6978" w:name="_Toc27724183"/>
      <w:bookmarkStart w:id="6979" w:name="_Toc36031257"/>
      <w:bookmarkStart w:id="6980" w:name="_Toc36043177"/>
      <w:bookmarkStart w:id="6981" w:name="_Toc36814502"/>
      <w:bookmarkStart w:id="6982" w:name="_Toc44689360"/>
      <w:bookmarkStart w:id="6983" w:name="_Toc44924114"/>
      <w:bookmarkStart w:id="6984" w:name="_Toc51861084"/>
      <w:bookmarkStart w:id="6985" w:name="_Toc57930855"/>
      <w:bookmarkStart w:id="6986" w:name="_Toc57931485"/>
      <w:bookmarkStart w:id="6987" w:name="_Toc98236040"/>
      <w:r w:rsidRPr="00441CD0">
        <w:t>8.</w:t>
      </w:r>
      <w:r w:rsidRPr="00441CD0">
        <w:rPr>
          <w:lang w:val="en-US"/>
        </w:rPr>
        <w:t>2.127</w:t>
      </w:r>
      <w:r w:rsidRPr="00441CD0">
        <w:tab/>
        <w:t>Priority</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7AD1C96F" w14:textId="77777777" w:rsidR="00EE5860" w:rsidRPr="00441CD0" w:rsidRDefault="00EE5860" w:rsidP="00EE5860">
      <w:pPr>
        <w:rPr>
          <w:lang w:eastAsia="zh-CN"/>
        </w:rPr>
      </w:pPr>
      <w:bookmarkStart w:id="6988" w:name="_Toc19717473"/>
      <w:bookmarkStart w:id="6989" w:name="_Toc27490974"/>
      <w:bookmarkStart w:id="6990" w:name="_Toc27557267"/>
      <w:bookmarkStart w:id="6991"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1A3E8D">
            <w:pPr>
              <w:pStyle w:val="TAC"/>
              <w:rPr>
                <w:lang w:eastAsia="zh-CN"/>
              </w:rPr>
            </w:pPr>
            <w:r w:rsidRPr="001A3E8D">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1A3E8D">
            <w:pPr>
              <w:pStyle w:val="TAH"/>
            </w:pPr>
            <w:r w:rsidRPr="001A3E8D">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862100">
            <w:pPr>
              <w:pStyle w:val="TAL"/>
              <w:rPr>
                <w:lang w:eastAsia="zh-CN"/>
              </w:rPr>
            </w:pPr>
            <w:r w:rsidRPr="00862100">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862100">
            <w:pPr>
              <w:pStyle w:val="TAL"/>
              <w:rPr>
                <w:lang w:eastAsia="zh-CN"/>
              </w:rPr>
            </w:pPr>
            <w:r w:rsidRPr="00862100">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862100">
            <w:pPr>
              <w:pStyle w:val="TAL"/>
              <w:rPr>
                <w:lang w:val="en-US" w:eastAsia="zh-CN"/>
              </w:rPr>
            </w:pPr>
            <w:r w:rsidRPr="00862100">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862100">
            <w:pPr>
              <w:pStyle w:val="TAL"/>
              <w:rPr>
                <w:lang w:eastAsia="zh-CN"/>
              </w:rPr>
            </w:pPr>
            <w:r w:rsidRPr="00862100">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862100">
            <w:pPr>
              <w:pStyle w:val="TAL"/>
              <w:rPr>
                <w:lang w:eastAsia="zh-CN"/>
              </w:rPr>
            </w:pPr>
            <w:r w:rsidRPr="00862100">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862100">
            <w:pPr>
              <w:pStyle w:val="TAL"/>
              <w:rPr>
                <w:lang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1A3E8D">
      <w:pPr>
        <w:pStyle w:val="Heading3"/>
      </w:pPr>
      <w:bookmarkStart w:id="6992" w:name="_Toc36031258"/>
      <w:bookmarkStart w:id="6993" w:name="_Toc36043178"/>
      <w:bookmarkStart w:id="6994" w:name="_Toc36814503"/>
      <w:bookmarkStart w:id="6995" w:name="_Toc44689361"/>
      <w:bookmarkStart w:id="6996" w:name="_Toc44924115"/>
      <w:bookmarkStart w:id="6997" w:name="_Toc51861085"/>
      <w:bookmarkStart w:id="6998" w:name="_Toc57930856"/>
      <w:bookmarkStart w:id="6999" w:name="_Toc57931486"/>
      <w:bookmarkStart w:id="7000" w:name="_Toc98236041"/>
      <w:r w:rsidRPr="00441CD0">
        <w:t>8.2.128</w:t>
      </w:r>
      <w:r w:rsidRPr="00441CD0">
        <w:tab/>
        <w:t>UE IP address Pool Identity</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1A3E8D">
            <w:pPr>
              <w:pStyle w:val="TAC"/>
              <w:rPr>
                <w:lang w:eastAsia="zh-CN"/>
              </w:rPr>
            </w:pPr>
            <w:r w:rsidRPr="001A3E8D">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1A3E8D">
            <w:pPr>
              <w:pStyle w:val="TAC"/>
              <w:rPr>
                <w:lang w:eastAsia="zh-CN"/>
              </w:rPr>
            </w:pPr>
            <w:r w:rsidRPr="001A3E8D">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1A3E8D">
            <w:pPr>
              <w:pStyle w:val="TAC"/>
              <w:rPr>
                <w:lang w:eastAsia="zh-CN"/>
              </w:rPr>
            </w:pPr>
            <w:r w:rsidRPr="001A3E8D">
              <w:t>m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7001" w:name="_Toc19717474"/>
      <w:bookmarkStart w:id="7002" w:name="_Toc27490975"/>
      <w:bookmarkStart w:id="7003" w:name="_Toc27557268"/>
      <w:bookmarkStart w:id="7004" w:name="_Toc27724185"/>
      <w:bookmarkStart w:id="7005" w:name="_Toc36031259"/>
      <w:bookmarkStart w:id="7006" w:name="_Toc36043179"/>
      <w:bookmarkStart w:id="7007"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1A3E8D">
      <w:pPr>
        <w:pStyle w:val="Heading3"/>
        <w:rPr>
          <w:lang w:val="x-none"/>
        </w:rPr>
      </w:pPr>
      <w:bookmarkStart w:id="7008" w:name="_Toc44689362"/>
      <w:bookmarkStart w:id="7009" w:name="_Toc44924116"/>
      <w:bookmarkStart w:id="7010" w:name="_Toc51861086"/>
      <w:bookmarkStart w:id="7011" w:name="_Toc57930857"/>
      <w:bookmarkStart w:id="7012" w:name="_Toc57931487"/>
      <w:bookmarkStart w:id="7013" w:name="_Toc98236042"/>
      <w:r w:rsidRPr="00441CD0">
        <w:t>8.2.129</w:t>
      </w:r>
      <w:r w:rsidRPr="00441CD0">
        <w:tab/>
        <w:t>Alternative SMF IP Address</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1A3E8D">
            <w:pPr>
              <w:pStyle w:val="TAC"/>
              <w:rPr>
                <w:lang w:eastAsia="zh-CN"/>
              </w:rPr>
            </w:pPr>
            <w:r w:rsidRPr="001A3E8D">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1A3E8D">
            <w:pPr>
              <w:pStyle w:val="TAC"/>
              <w:rPr>
                <w:lang w:eastAsia="zh-CN"/>
              </w:rPr>
            </w:pPr>
            <w:r w:rsidRPr="001A3E8D">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1A3E8D">
            <w:pPr>
              <w:pStyle w:val="TAC"/>
              <w:rPr>
                <w:rFonts w:cs="Arial"/>
                <w:szCs w:val="18"/>
              </w:rPr>
            </w:pPr>
            <w:r w:rsidRPr="001A3E8D">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1A3E8D">
      <w:pPr>
        <w:pStyle w:val="Heading3"/>
      </w:pPr>
      <w:bookmarkStart w:id="7014" w:name="_Toc19717475"/>
      <w:bookmarkStart w:id="7015" w:name="_Toc27490976"/>
      <w:bookmarkStart w:id="7016" w:name="_Toc27557269"/>
      <w:bookmarkStart w:id="7017" w:name="_Toc27724186"/>
      <w:bookmarkStart w:id="7018" w:name="_Toc36031260"/>
      <w:bookmarkStart w:id="7019" w:name="_Toc36043180"/>
      <w:bookmarkStart w:id="7020" w:name="_Toc36814505"/>
      <w:bookmarkStart w:id="7021" w:name="_Toc44689363"/>
      <w:bookmarkStart w:id="7022" w:name="_Toc44924117"/>
      <w:bookmarkStart w:id="7023" w:name="_Toc51861087"/>
      <w:bookmarkStart w:id="7024" w:name="_Toc57930858"/>
      <w:bookmarkStart w:id="7025" w:name="_Toc57931488"/>
      <w:bookmarkStart w:id="7026" w:name="_Toc98236043"/>
      <w:r w:rsidRPr="00441CD0">
        <w:t>8.</w:t>
      </w:r>
      <w:r w:rsidRPr="00441CD0">
        <w:rPr>
          <w:lang w:val="en-US"/>
        </w:rPr>
        <w:t>2.130</w:t>
      </w:r>
      <w:r w:rsidRPr="00441CD0">
        <w:tab/>
        <w:t>Packet Replication and Detection Carry-On Information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1A3E8D">
            <w:pPr>
              <w:pStyle w:val="TAC"/>
              <w:rPr>
                <w:lang w:eastAsia="zh-CN"/>
              </w:rPr>
            </w:pPr>
            <w:r w:rsidRPr="001A3E8D">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1A3E8D">
            <w:pPr>
              <w:pStyle w:val="TAC"/>
            </w:pPr>
            <w:r w:rsidRPr="001A3E8D">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25D35BCE"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3875B11F"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1A3E8D">
      <w:pPr>
        <w:pStyle w:val="Heading3"/>
      </w:pPr>
      <w:bookmarkStart w:id="7027" w:name="_Toc19717476"/>
      <w:bookmarkStart w:id="7028" w:name="_Toc27490977"/>
      <w:bookmarkStart w:id="7029" w:name="_Toc27557270"/>
      <w:bookmarkStart w:id="7030" w:name="_Toc27724187"/>
      <w:bookmarkStart w:id="7031" w:name="_Toc36031261"/>
      <w:bookmarkStart w:id="7032" w:name="_Toc36043181"/>
      <w:bookmarkStart w:id="7033" w:name="_Toc36814506"/>
      <w:bookmarkStart w:id="7034" w:name="_Toc44689364"/>
      <w:bookmarkStart w:id="7035" w:name="_Toc44924118"/>
      <w:bookmarkStart w:id="7036" w:name="_Toc51861088"/>
      <w:bookmarkStart w:id="7037" w:name="_Toc57930859"/>
      <w:bookmarkStart w:id="7038" w:name="_Toc57931489"/>
      <w:bookmarkStart w:id="7039" w:name="_Toc98236044"/>
      <w:r w:rsidRPr="00441CD0">
        <w:t>8.2.131</w:t>
      </w:r>
      <w:r w:rsidRPr="00441CD0">
        <w:tab/>
        <w:t>SMF Set ID</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1A3E8D">
            <w:pPr>
              <w:pStyle w:val="TAC"/>
              <w:rPr>
                <w:lang w:eastAsia="zh-CN"/>
              </w:rPr>
            </w:pPr>
            <w:r w:rsidRPr="001A3E8D">
              <w:t>6 to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1A3E8D">
            <w:pPr>
              <w:pStyle w:val="TAC"/>
            </w:pPr>
            <w:r w:rsidRPr="001A3E8D">
              <w:t>(m+1)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1A3E8D">
      <w:pPr>
        <w:pStyle w:val="Heading3"/>
        <w:rPr>
          <w:noProof/>
        </w:rPr>
      </w:pPr>
      <w:bookmarkStart w:id="7040" w:name="_Toc19717477"/>
      <w:bookmarkStart w:id="7041" w:name="_Toc27490978"/>
      <w:bookmarkStart w:id="7042" w:name="_Toc27557271"/>
      <w:bookmarkStart w:id="7043" w:name="_Toc27724188"/>
      <w:bookmarkStart w:id="7044" w:name="_Toc36031262"/>
      <w:bookmarkStart w:id="7045" w:name="_Toc36043182"/>
      <w:bookmarkStart w:id="7046" w:name="_Toc36814507"/>
      <w:bookmarkStart w:id="7047" w:name="_Toc44689365"/>
      <w:bookmarkStart w:id="7048" w:name="_Toc44924119"/>
      <w:bookmarkStart w:id="7049" w:name="_Toc51861089"/>
      <w:bookmarkStart w:id="7050" w:name="_Toc57930860"/>
      <w:bookmarkStart w:id="7051" w:name="_Toc57931490"/>
      <w:bookmarkStart w:id="7052" w:name="_Toc98236045"/>
      <w:r w:rsidRPr="00441CD0">
        <w:rPr>
          <w:noProof/>
        </w:rPr>
        <w:t>8.2.132</w:t>
      </w:r>
      <w:r w:rsidRPr="00441CD0">
        <w:rPr>
          <w:noProof/>
        </w:rPr>
        <w:tab/>
        <w:t>Quota Validity Time</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1A3E8D">
            <w:pPr>
              <w:pStyle w:val="TAC"/>
              <w:rPr>
                <w:lang w:eastAsia="zh-CN"/>
              </w:rPr>
            </w:pPr>
            <w:r w:rsidRPr="001A3E8D">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1A3E8D">
      <w:pPr>
        <w:pStyle w:val="Heading3"/>
        <w:rPr>
          <w:rFonts w:eastAsia="SimSun"/>
        </w:rPr>
      </w:pPr>
      <w:bookmarkStart w:id="7053" w:name="_Toc27490979"/>
      <w:bookmarkStart w:id="7054" w:name="_Toc27557272"/>
      <w:bookmarkStart w:id="7055" w:name="_Toc27724189"/>
      <w:bookmarkStart w:id="7056" w:name="_Toc36031263"/>
      <w:bookmarkStart w:id="7057" w:name="_Toc36043183"/>
      <w:bookmarkStart w:id="7058" w:name="_Toc36814508"/>
      <w:bookmarkStart w:id="7059" w:name="_Toc44689366"/>
      <w:bookmarkStart w:id="7060" w:name="_Toc44924120"/>
      <w:bookmarkStart w:id="7061" w:name="_Toc51861090"/>
      <w:bookmarkStart w:id="7062" w:name="_Toc57930861"/>
      <w:bookmarkStart w:id="7063" w:name="_Toc57931491"/>
      <w:bookmarkStart w:id="7064" w:name="_Toc98236046"/>
      <w:r w:rsidRPr="00441CD0">
        <w:rPr>
          <w:rFonts w:eastAsia="SimSun"/>
        </w:rPr>
        <w:t>8.</w:t>
      </w:r>
      <w:r w:rsidRPr="00441CD0">
        <w:rPr>
          <w:rFonts w:eastAsia="SimSun"/>
          <w:lang w:val="en-US"/>
        </w:rPr>
        <w:t>2.133</w:t>
      </w:r>
      <w:r w:rsidRPr="00441CD0">
        <w:rPr>
          <w:rFonts w:eastAsia="SimSun"/>
        </w:rPr>
        <w:tab/>
        <w:t>Number of Reports</w:t>
      </w:r>
      <w:bookmarkEnd w:id="7053"/>
      <w:bookmarkEnd w:id="7054"/>
      <w:bookmarkEnd w:id="7055"/>
      <w:bookmarkEnd w:id="7056"/>
      <w:bookmarkEnd w:id="7057"/>
      <w:bookmarkEnd w:id="7058"/>
      <w:bookmarkEnd w:id="7059"/>
      <w:bookmarkEnd w:id="7060"/>
      <w:bookmarkEnd w:id="7061"/>
      <w:bookmarkEnd w:id="7062"/>
      <w:bookmarkEnd w:id="7063"/>
      <w:bookmarkEnd w:id="7064"/>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1A3E8D">
            <w:pPr>
              <w:pStyle w:val="TAC"/>
              <w:rPr>
                <w:lang w:val="fr-FR" w:eastAsia="zh-CN"/>
              </w:rPr>
            </w:pPr>
            <w:r w:rsidRPr="001A3E8D">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1A3E8D">
      <w:pPr>
        <w:pStyle w:val="Heading3"/>
      </w:pPr>
      <w:bookmarkStart w:id="7065" w:name="_Toc27490980"/>
      <w:bookmarkStart w:id="7066" w:name="_Toc27557273"/>
      <w:bookmarkStart w:id="7067" w:name="_Toc27724190"/>
      <w:bookmarkStart w:id="7068" w:name="_Toc36031264"/>
      <w:bookmarkStart w:id="7069" w:name="_Toc36043184"/>
      <w:bookmarkStart w:id="7070" w:name="_Toc36814509"/>
      <w:bookmarkStart w:id="7071" w:name="_Toc44689367"/>
      <w:bookmarkStart w:id="7072" w:name="_Toc44924121"/>
      <w:bookmarkStart w:id="7073" w:name="_Toc51861091"/>
      <w:bookmarkStart w:id="7074" w:name="_Toc57930862"/>
      <w:bookmarkStart w:id="7075" w:name="_Toc57931492"/>
      <w:bookmarkStart w:id="7076" w:name="_Toc98236047"/>
      <w:r w:rsidRPr="00441CD0">
        <w:t>8.</w:t>
      </w:r>
      <w:r w:rsidRPr="00441CD0">
        <w:rPr>
          <w:lang w:val="en-US"/>
        </w:rPr>
        <w:t>2.134</w:t>
      </w:r>
      <w:r w:rsidRPr="00441CD0">
        <w:tab/>
        <w:t>PFCPASRsp-Flags</w:t>
      </w:r>
      <w:bookmarkEnd w:id="7065"/>
      <w:bookmarkEnd w:id="7066"/>
      <w:bookmarkEnd w:id="7067"/>
      <w:bookmarkEnd w:id="7068"/>
      <w:bookmarkEnd w:id="7069"/>
      <w:bookmarkEnd w:id="7070"/>
      <w:bookmarkEnd w:id="7071"/>
      <w:bookmarkEnd w:id="7072"/>
      <w:bookmarkEnd w:id="7073"/>
      <w:bookmarkEnd w:id="7074"/>
      <w:bookmarkEnd w:id="7075"/>
      <w:bookmarkEnd w:id="7076"/>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7077" w:name="_Toc27490981"/>
      <w:bookmarkStart w:id="7078" w:name="_Toc27557274"/>
      <w:bookmarkStart w:id="7079" w:name="_Toc27724191"/>
      <w:bookmarkStart w:id="7080" w:name="_Toc36031265"/>
      <w:bookmarkStart w:id="7081" w:name="_Toc36043185"/>
      <w:bookmarkStart w:id="7082"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1A3E8D">
      <w:pPr>
        <w:pStyle w:val="Heading3"/>
      </w:pPr>
      <w:bookmarkStart w:id="7083" w:name="_Toc44689368"/>
      <w:bookmarkStart w:id="7084" w:name="_Toc44924122"/>
      <w:bookmarkStart w:id="7085" w:name="_Toc51861092"/>
      <w:bookmarkStart w:id="7086" w:name="_Toc57930863"/>
      <w:bookmarkStart w:id="7087" w:name="_Toc57931493"/>
      <w:bookmarkStart w:id="7088" w:name="_Toc98236048"/>
      <w:r w:rsidRPr="00441CD0">
        <w:t>8.2.135</w:t>
      </w:r>
      <w:r w:rsidRPr="00441CD0">
        <w:tab/>
        <w:t>CP PFCP Entity IP Address</w:t>
      </w:r>
      <w:bookmarkEnd w:id="7077"/>
      <w:bookmarkEnd w:id="7078"/>
      <w:bookmarkEnd w:id="7079"/>
      <w:bookmarkEnd w:id="7080"/>
      <w:bookmarkEnd w:id="7081"/>
      <w:bookmarkEnd w:id="7082"/>
      <w:bookmarkEnd w:id="7083"/>
      <w:bookmarkEnd w:id="7084"/>
      <w:bookmarkEnd w:id="7085"/>
      <w:bookmarkEnd w:id="7086"/>
      <w:bookmarkEnd w:id="7087"/>
      <w:bookmarkEnd w:id="7088"/>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1A3E8D">
            <w:pPr>
              <w:pStyle w:val="TAC"/>
              <w:rPr>
                <w:lang w:val="fr-FR" w:eastAsia="zh-CN"/>
              </w:rPr>
            </w:pPr>
            <w:r w:rsidRPr="001A3E8D">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1A3E8D">
            <w:pPr>
              <w:pStyle w:val="TAC"/>
              <w:rPr>
                <w:lang w:val="fr-FR" w:eastAsia="zh-CN"/>
              </w:rPr>
            </w:pPr>
            <w:r w:rsidRPr="001A3E8D">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1A3E8D">
            <w:pPr>
              <w:pStyle w:val="TAC"/>
              <w:rPr>
                <w:rFonts w:cs="Arial"/>
                <w:szCs w:val="18"/>
                <w:lang w:val="fr-FR"/>
              </w:rPr>
            </w:pPr>
            <w:r w:rsidRPr="001A3E8D">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1A3E8D">
      <w:pPr>
        <w:pStyle w:val="Heading3"/>
        <w:rPr>
          <w:rFonts w:eastAsia="SimSun"/>
        </w:rPr>
      </w:pPr>
      <w:bookmarkStart w:id="7089" w:name="_Toc27490982"/>
      <w:bookmarkStart w:id="7090" w:name="_Toc27557275"/>
      <w:bookmarkStart w:id="7091" w:name="_Toc27724192"/>
      <w:bookmarkStart w:id="7092" w:name="_Toc36031266"/>
      <w:bookmarkStart w:id="7093" w:name="_Toc36043186"/>
      <w:bookmarkStart w:id="7094" w:name="_Toc36814511"/>
      <w:bookmarkStart w:id="7095" w:name="_Toc44689369"/>
      <w:bookmarkStart w:id="7096" w:name="_Toc44924123"/>
      <w:bookmarkStart w:id="7097" w:name="_Toc51861093"/>
      <w:bookmarkStart w:id="7098" w:name="_Toc57930864"/>
      <w:bookmarkStart w:id="7099" w:name="_Toc57931494"/>
      <w:bookmarkStart w:id="7100" w:name="_Toc98236049"/>
      <w:r w:rsidRPr="00441CD0">
        <w:rPr>
          <w:rFonts w:eastAsia="SimSun"/>
        </w:rPr>
        <w:t>8.</w:t>
      </w:r>
      <w:r w:rsidRPr="00441CD0">
        <w:rPr>
          <w:rFonts w:eastAsia="SimSun"/>
          <w:lang w:val="en-US"/>
        </w:rPr>
        <w:t>2.136</w:t>
      </w:r>
      <w:r w:rsidRPr="00441CD0">
        <w:rPr>
          <w:rFonts w:eastAsia="SimSun"/>
        </w:rPr>
        <w:tab/>
        <w:t>PFCPSEReq-Flags</w:t>
      </w:r>
      <w:bookmarkEnd w:id="7089"/>
      <w:bookmarkEnd w:id="7090"/>
      <w:bookmarkEnd w:id="7091"/>
      <w:bookmarkEnd w:id="7092"/>
      <w:bookmarkEnd w:id="7093"/>
      <w:bookmarkEnd w:id="7094"/>
      <w:bookmarkEnd w:id="7095"/>
      <w:bookmarkEnd w:id="7096"/>
      <w:bookmarkEnd w:id="7097"/>
      <w:bookmarkEnd w:id="7098"/>
      <w:bookmarkEnd w:id="7099"/>
      <w:bookmarkEnd w:id="7100"/>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3DEFDABD" w14:textId="77777777" w:rsidR="00693E30" w:rsidRPr="001A7CA8" w:rsidRDefault="00693E30" w:rsidP="00693E30">
      <w:pPr>
        <w:pStyle w:val="TH"/>
        <w:rPr>
          <w:lang w:eastAsia="zh-CN"/>
        </w:rPr>
      </w:pPr>
      <w:bookmarkStart w:id="7101" w:name="_Toc27490983"/>
      <w:bookmarkStart w:id="7102" w:name="_Toc27557276"/>
      <w:bookmarkStart w:id="7103" w:name="_Toc27724193"/>
      <w:bookmarkStart w:id="7104" w:name="_Toc36031267"/>
      <w:bookmarkStart w:id="7105" w:name="_Toc36043187"/>
      <w:bookmarkStart w:id="7106" w:name="_Toc36814512"/>
      <w:bookmarkStart w:id="7107" w:name="_Toc44689370"/>
      <w:bookmarkStart w:id="7108" w:name="_Toc44924124"/>
      <w:bookmarkStart w:id="7109" w:name="_Toc51861094"/>
      <w:bookmarkStart w:id="7110" w:name="_Toc57930865"/>
      <w:bookmarkStart w:id="7111" w:name="_Toc57931495"/>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693E30" w:rsidRPr="001A7CA8" w14:paraId="68E07B4D" w14:textId="77777777" w:rsidTr="00167E5F">
        <w:trPr>
          <w:jc w:val="center"/>
        </w:trPr>
        <w:tc>
          <w:tcPr>
            <w:tcW w:w="151" w:type="dxa"/>
            <w:tcBorders>
              <w:top w:val="single" w:sz="6" w:space="0" w:color="auto"/>
              <w:left w:val="single" w:sz="6" w:space="0" w:color="auto"/>
              <w:bottom w:val="nil"/>
              <w:right w:val="nil"/>
            </w:tcBorders>
          </w:tcPr>
          <w:p w14:paraId="35A75EBA" w14:textId="77777777" w:rsidR="00693E30" w:rsidRPr="001A7CA8" w:rsidRDefault="00693E30" w:rsidP="00167E5F">
            <w:pPr>
              <w:pStyle w:val="TAC"/>
            </w:pPr>
          </w:p>
        </w:tc>
        <w:tc>
          <w:tcPr>
            <w:tcW w:w="1104" w:type="dxa"/>
            <w:tcBorders>
              <w:top w:val="single" w:sz="6" w:space="0" w:color="auto"/>
              <w:left w:val="nil"/>
              <w:bottom w:val="nil"/>
              <w:right w:val="nil"/>
            </w:tcBorders>
          </w:tcPr>
          <w:p w14:paraId="70E9C5C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53557D0C"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11AB04B6" w14:textId="77777777" w:rsidR="00693E30" w:rsidRPr="001A7CA8" w:rsidRDefault="00693E30" w:rsidP="00167E5F">
            <w:pPr>
              <w:pStyle w:val="TAC"/>
            </w:pPr>
          </w:p>
        </w:tc>
      </w:tr>
      <w:tr w:rsidR="00693E30" w:rsidRPr="001A7CA8" w14:paraId="10567619" w14:textId="77777777" w:rsidTr="00167E5F">
        <w:trPr>
          <w:jc w:val="center"/>
        </w:trPr>
        <w:tc>
          <w:tcPr>
            <w:tcW w:w="151" w:type="dxa"/>
            <w:tcBorders>
              <w:top w:val="nil"/>
              <w:left w:val="single" w:sz="6" w:space="0" w:color="auto"/>
              <w:bottom w:val="nil"/>
              <w:right w:val="nil"/>
            </w:tcBorders>
          </w:tcPr>
          <w:p w14:paraId="06E73A3A" w14:textId="77777777" w:rsidR="00693E30" w:rsidRPr="001A7CA8" w:rsidRDefault="00693E30" w:rsidP="00167E5F">
            <w:pPr>
              <w:pStyle w:val="TAC"/>
            </w:pPr>
          </w:p>
        </w:tc>
        <w:tc>
          <w:tcPr>
            <w:tcW w:w="1104" w:type="dxa"/>
            <w:tcBorders>
              <w:top w:val="nil"/>
              <w:left w:val="nil"/>
              <w:bottom w:val="nil"/>
              <w:right w:val="nil"/>
            </w:tcBorders>
            <w:hideMark/>
          </w:tcPr>
          <w:p w14:paraId="6FB18335"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080374AE"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079FE465"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1C09BE7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3CDD023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05AC0002"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32890D64"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4ED385CD"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23C0E676"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3A56004E" w14:textId="77777777" w:rsidR="00693E30" w:rsidRPr="001A7CA8" w:rsidRDefault="00693E30" w:rsidP="00167E5F">
            <w:pPr>
              <w:pStyle w:val="TAC"/>
            </w:pPr>
          </w:p>
        </w:tc>
      </w:tr>
      <w:tr w:rsidR="00693E30" w:rsidRPr="001A7CA8" w14:paraId="177AE1BE" w14:textId="77777777" w:rsidTr="00167E5F">
        <w:trPr>
          <w:jc w:val="center"/>
        </w:trPr>
        <w:tc>
          <w:tcPr>
            <w:tcW w:w="151" w:type="dxa"/>
            <w:tcBorders>
              <w:top w:val="nil"/>
              <w:left w:val="single" w:sz="6" w:space="0" w:color="auto"/>
              <w:bottom w:val="nil"/>
              <w:right w:val="nil"/>
            </w:tcBorders>
          </w:tcPr>
          <w:p w14:paraId="5FFD54A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4A66883"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F042023" w14:textId="77777777" w:rsidR="00693E30" w:rsidRPr="001A7CA8" w:rsidRDefault="00693E30" w:rsidP="00167E5F">
            <w:pPr>
              <w:pStyle w:val="TAC"/>
            </w:pPr>
            <w:r w:rsidRPr="001A7CA8">
              <w:t>Type = 186 (decimal)</w:t>
            </w:r>
          </w:p>
        </w:tc>
        <w:tc>
          <w:tcPr>
            <w:tcW w:w="588" w:type="dxa"/>
            <w:tcBorders>
              <w:top w:val="nil"/>
              <w:left w:val="single" w:sz="4" w:space="0" w:color="auto"/>
              <w:bottom w:val="nil"/>
              <w:right w:val="single" w:sz="6" w:space="0" w:color="auto"/>
            </w:tcBorders>
          </w:tcPr>
          <w:p w14:paraId="6C51C18B" w14:textId="77777777" w:rsidR="00693E30" w:rsidRPr="001A7CA8" w:rsidRDefault="00693E30" w:rsidP="00167E5F">
            <w:pPr>
              <w:pStyle w:val="TAC"/>
            </w:pPr>
          </w:p>
        </w:tc>
      </w:tr>
      <w:tr w:rsidR="00693E30" w:rsidRPr="001A7CA8" w14:paraId="6E832F62" w14:textId="77777777" w:rsidTr="00167E5F">
        <w:trPr>
          <w:jc w:val="center"/>
        </w:trPr>
        <w:tc>
          <w:tcPr>
            <w:tcW w:w="151" w:type="dxa"/>
            <w:tcBorders>
              <w:top w:val="nil"/>
              <w:left w:val="single" w:sz="6" w:space="0" w:color="auto"/>
              <w:bottom w:val="nil"/>
              <w:right w:val="nil"/>
            </w:tcBorders>
          </w:tcPr>
          <w:p w14:paraId="6032ED65"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CCA1E73"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FEE4B1"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D9815A5" w14:textId="77777777" w:rsidR="00693E30" w:rsidRPr="001A7CA8" w:rsidRDefault="00693E30" w:rsidP="00167E5F">
            <w:pPr>
              <w:pStyle w:val="TAC"/>
            </w:pPr>
          </w:p>
        </w:tc>
      </w:tr>
      <w:tr w:rsidR="00693E30" w:rsidRPr="001A7CA8" w14:paraId="24ED2FDD" w14:textId="77777777" w:rsidTr="00167E5F">
        <w:trPr>
          <w:jc w:val="center"/>
        </w:trPr>
        <w:tc>
          <w:tcPr>
            <w:tcW w:w="151" w:type="dxa"/>
            <w:tcBorders>
              <w:top w:val="nil"/>
              <w:left w:val="single" w:sz="6" w:space="0" w:color="auto"/>
              <w:bottom w:val="nil"/>
              <w:right w:val="nil"/>
            </w:tcBorders>
          </w:tcPr>
          <w:p w14:paraId="39BDB7A4"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3E3ADDED"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tcPr>
          <w:p w14:paraId="7360B4A5"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FFF1F31"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95C8160"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4CDC3344"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6A7870E"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3F4E546"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50C8951" w14:textId="77777777" w:rsidR="00693E30" w:rsidRPr="001A7CA8" w:rsidRDefault="00693E30" w:rsidP="00167E5F">
            <w:pPr>
              <w:pStyle w:val="TAC"/>
              <w:rPr>
                <w:lang w:eastAsia="zh-CN"/>
              </w:rPr>
            </w:pPr>
            <w:r w:rsidRPr="001A7CA8">
              <w:t>SUMPC</w:t>
            </w:r>
          </w:p>
        </w:tc>
        <w:tc>
          <w:tcPr>
            <w:tcW w:w="590" w:type="dxa"/>
            <w:tcBorders>
              <w:top w:val="single" w:sz="4" w:space="0" w:color="auto"/>
              <w:left w:val="single" w:sz="4" w:space="0" w:color="auto"/>
              <w:bottom w:val="single" w:sz="4" w:space="0" w:color="auto"/>
              <w:right w:val="single" w:sz="4" w:space="0" w:color="auto"/>
            </w:tcBorders>
            <w:hideMark/>
          </w:tcPr>
          <w:p w14:paraId="7CFCCEED" w14:textId="77777777" w:rsidR="00693E30" w:rsidRPr="001A7CA8" w:rsidRDefault="00693E30" w:rsidP="00167E5F">
            <w:pPr>
              <w:pStyle w:val="TAC"/>
              <w:rPr>
                <w:lang w:eastAsia="zh-CN"/>
              </w:rPr>
            </w:pPr>
            <w:r w:rsidRPr="001A7CA8">
              <w:rPr>
                <w:lang w:eastAsia="zh-CN"/>
              </w:rPr>
              <w:t>RESTI</w:t>
            </w:r>
          </w:p>
        </w:tc>
        <w:tc>
          <w:tcPr>
            <w:tcW w:w="588" w:type="dxa"/>
            <w:tcBorders>
              <w:top w:val="nil"/>
              <w:left w:val="single" w:sz="4" w:space="0" w:color="auto"/>
              <w:bottom w:val="single" w:sz="4" w:space="0" w:color="auto"/>
              <w:right w:val="single" w:sz="6" w:space="0" w:color="auto"/>
            </w:tcBorders>
          </w:tcPr>
          <w:p w14:paraId="099B4686" w14:textId="77777777" w:rsidR="00693E30" w:rsidRPr="001A7CA8" w:rsidRDefault="00693E30" w:rsidP="00167E5F">
            <w:pPr>
              <w:pStyle w:val="TAC"/>
            </w:pPr>
          </w:p>
        </w:tc>
      </w:tr>
      <w:tr w:rsidR="00693E30" w:rsidRPr="001A7CA8" w14:paraId="765E83E4" w14:textId="77777777" w:rsidTr="00167E5F">
        <w:trPr>
          <w:jc w:val="center"/>
        </w:trPr>
        <w:tc>
          <w:tcPr>
            <w:tcW w:w="151" w:type="dxa"/>
            <w:tcBorders>
              <w:top w:val="nil"/>
              <w:left w:val="single" w:sz="6" w:space="0" w:color="auto"/>
              <w:bottom w:val="single" w:sz="4" w:space="0" w:color="auto"/>
              <w:right w:val="nil"/>
            </w:tcBorders>
          </w:tcPr>
          <w:p w14:paraId="3A51F911"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5CCDB76"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F0C3959"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300F25C" w14:textId="77777777" w:rsidR="00693E30" w:rsidRPr="001A7CA8" w:rsidRDefault="00693E30" w:rsidP="00167E5F">
            <w:pPr>
              <w:pStyle w:val="TAC"/>
            </w:pPr>
          </w:p>
        </w:tc>
      </w:tr>
    </w:tbl>
    <w:p w14:paraId="22F6C52E" w14:textId="77777777" w:rsidR="00693E30" w:rsidRPr="001A7CA8" w:rsidRDefault="00693E30" w:rsidP="00693E30">
      <w:pPr>
        <w:pStyle w:val="TF"/>
        <w:spacing w:before="120"/>
        <w:rPr>
          <w:lang w:eastAsia="zh-CN"/>
        </w:rPr>
      </w:pPr>
      <w:r w:rsidRPr="001A7CA8">
        <w:t>Figure 8.2.136</w:t>
      </w:r>
      <w:r w:rsidRPr="001A7CA8">
        <w:rPr>
          <w:lang w:eastAsia="zh-CN"/>
        </w:rPr>
        <w:t>-1</w:t>
      </w:r>
      <w:r w:rsidRPr="001A7CA8">
        <w:t xml:space="preserve">: </w:t>
      </w:r>
      <w:r w:rsidRPr="001A7CA8">
        <w:rPr>
          <w:lang w:eastAsia="zh-CN"/>
        </w:rPr>
        <w:t>PFCPSEReq-Flags</w:t>
      </w:r>
    </w:p>
    <w:p w14:paraId="6FF73938" w14:textId="77777777" w:rsidR="00693E30" w:rsidRPr="001A7CA8" w:rsidRDefault="00693E30" w:rsidP="00693E30">
      <w:pPr>
        <w:rPr>
          <w:lang w:eastAsia="zh-CN"/>
        </w:rPr>
      </w:pPr>
      <w:r w:rsidRPr="001A7CA8">
        <w:rPr>
          <w:lang w:eastAsia="zh-CN"/>
        </w:rPr>
        <w:t>The following bits within Octet 5 shall indicate:</w:t>
      </w:r>
    </w:p>
    <w:p w14:paraId="7A5B0C6E" w14:textId="77777777" w:rsidR="00693E30" w:rsidRPr="001A7CA8" w:rsidRDefault="00693E30" w:rsidP="00693E30">
      <w:pPr>
        <w:pStyle w:val="B1"/>
      </w:pPr>
      <w:r w:rsidRPr="001A7CA8">
        <w:t>-</w:t>
      </w:r>
      <w:r w:rsidRPr="001A7CA8">
        <w:tab/>
        <w:t>Bit 1 – RESTI (Restoration Indication): if this bit is set to "1", it indicates to the UP function that the PFCP session to be established is to restore an existing PFCP session.</w:t>
      </w:r>
    </w:p>
    <w:p w14:paraId="11F8D82B" w14:textId="77777777" w:rsidR="00693E30" w:rsidRPr="001A7CA8" w:rsidRDefault="00693E30" w:rsidP="00693E30">
      <w:pPr>
        <w:pStyle w:val="B1"/>
      </w:pPr>
      <w:r w:rsidRPr="001A7CA8">
        <w:t>-</w:t>
      </w:r>
      <w:r w:rsidRPr="001A7CA8">
        <w:tab/>
        <w:t>Bit 2 – SUMPC (Stop of Usage Measurement to Pause Charging): if this bit is set to "1", it indicates that the UP function shall stop the usage measurement for all URRs with the "ASPOC" flag set to "1".</w:t>
      </w:r>
    </w:p>
    <w:p w14:paraId="3A2EDA13" w14:textId="77777777" w:rsidR="00EE5860" w:rsidRPr="00441CD0" w:rsidRDefault="00EE5860" w:rsidP="001A3E8D">
      <w:pPr>
        <w:pStyle w:val="Heading3"/>
      </w:pPr>
      <w:bookmarkStart w:id="7112" w:name="_Toc98236050"/>
      <w:r w:rsidRPr="00441CD0">
        <w:t>8.</w:t>
      </w:r>
      <w:r w:rsidRPr="00441CD0">
        <w:rPr>
          <w:lang w:val="en-US"/>
        </w:rPr>
        <w:t>2.137</w:t>
      </w:r>
      <w:r w:rsidRPr="00441CD0">
        <w:tab/>
        <w:t>IP Multicast Address</w:t>
      </w:r>
      <w:bookmarkEnd w:id="7101"/>
      <w:bookmarkEnd w:id="7102"/>
      <w:bookmarkEnd w:id="7103"/>
      <w:bookmarkEnd w:id="7104"/>
      <w:bookmarkEnd w:id="7105"/>
      <w:bookmarkEnd w:id="7106"/>
      <w:bookmarkEnd w:id="7107"/>
      <w:bookmarkEnd w:id="7108"/>
      <w:bookmarkEnd w:id="7109"/>
      <w:bookmarkEnd w:id="7110"/>
      <w:bookmarkEnd w:id="7111"/>
      <w:bookmarkEnd w:id="7112"/>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2C447B">
      <w:r w:rsidRPr="002C447B">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1A3E8D">
      <w:pPr>
        <w:pStyle w:val="Heading3"/>
      </w:pPr>
      <w:bookmarkStart w:id="7113" w:name="_Toc27490984"/>
      <w:bookmarkStart w:id="7114" w:name="_Toc27557277"/>
      <w:bookmarkStart w:id="7115" w:name="_Toc27724194"/>
      <w:bookmarkStart w:id="7116" w:name="_Toc36031268"/>
      <w:bookmarkStart w:id="7117" w:name="_Toc36043188"/>
      <w:bookmarkStart w:id="7118" w:name="_Toc36814513"/>
      <w:bookmarkStart w:id="7119" w:name="_Toc44689371"/>
      <w:bookmarkStart w:id="7120" w:name="_Toc44924125"/>
      <w:bookmarkStart w:id="7121" w:name="_Toc51861095"/>
      <w:bookmarkStart w:id="7122" w:name="_Toc57930866"/>
      <w:bookmarkStart w:id="7123" w:name="_Toc57931496"/>
      <w:bookmarkStart w:id="7124" w:name="_Toc98236051"/>
      <w:r w:rsidRPr="00441CD0">
        <w:t>8.</w:t>
      </w:r>
      <w:r w:rsidRPr="00441CD0">
        <w:rPr>
          <w:lang w:val="en-US"/>
        </w:rPr>
        <w:t>2.138</w:t>
      </w:r>
      <w:r w:rsidRPr="00441CD0">
        <w:tab/>
        <w:t>Source IP Address</w:t>
      </w:r>
      <w:bookmarkEnd w:id="7113"/>
      <w:bookmarkEnd w:id="7114"/>
      <w:bookmarkEnd w:id="7115"/>
      <w:bookmarkEnd w:id="7116"/>
      <w:bookmarkEnd w:id="7117"/>
      <w:bookmarkEnd w:id="7118"/>
      <w:bookmarkEnd w:id="7119"/>
      <w:bookmarkEnd w:id="7120"/>
      <w:bookmarkEnd w:id="7121"/>
      <w:bookmarkEnd w:id="7122"/>
      <w:bookmarkEnd w:id="7123"/>
      <w:bookmarkEnd w:id="7124"/>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1A3E8D">
      <w:pPr>
        <w:pStyle w:val="Heading3"/>
      </w:pPr>
      <w:bookmarkStart w:id="7125" w:name="_Toc27490985"/>
      <w:bookmarkStart w:id="7126" w:name="_Toc27557278"/>
      <w:bookmarkStart w:id="7127" w:name="_Toc27724195"/>
      <w:bookmarkStart w:id="7128" w:name="_Toc36031269"/>
      <w:bookmarkStart w:id="7129" w:name="_Toc36043189"/>
      <w:bookmarkStart w:id="7130" w:name="_Toc36814514"/>
      <w:bookmarkStart w:id="7131" w:name="_Toc44689372"/>
      <w:bookmarkStart w:id="7132" w:name="_Toc44924126"/>
      <w:bookmarkStart w:id="7133" w:name="_Toc51861096"/>
      <w:bookmarkStart w:id="7134" w:name="_Toc57930867"/>
      <w:bookmarkStart w:id="7135" w:name="_Toc57931497"/>
      <w:bookmarkStart w:id="7136" w:name="_Toc98236052"/>
      <w:r w:rsidRPr="00441CD0">
        <w:t>8.</w:t>
      </w:r>
      <w:r w:rsidRPr="00441CD0">
        <w:rPr>
          <w:lang w:val="en-US"/>
        </w:rPr>
        <w:t>2.139</w:t>
      </w:r>
      <w:r w:rsidRPr="00441CD0">
        <w:tab/>
        <w:t>Packet Rate Status</w:t>
      </w:r>
      <w:bookmarkEnd w:id="7125"/>
      <w:bookmarkEnd w:id="7126"/>
      <w:bookmarkEnd w:id="7127"/>
      <w:bookmarkEnd w:id="7128"/>
      <w:bookmarkEnd w:id="7129"/>
      <w:bookmarkEnd w:id="7130"/>
      <w:bookmarkEnd w:id="7131"/>
      <w:bookmarkEnd w:id="7132"/>
      <w:bookmarkEnd w:id="7133"/>
      <w:bookmarkEnd w:id="7134"/>
      <w:bookmarkEnd w:id="7135"/>
      <w:bookmarkEnd w:id="7136"/>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2C447B">
            <w:pPr>
              <w:pStyle w:val="TAC"/>
              <w:rPr>
                <w:lang w:val="fr-FR" w:eastAsia="zh-CN"/>
              </w:rPr>
            </w:pPr>
            <w:r w:rsidRPr="002C447B">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2C447B">
            <w:pPr>
              <w:pStyle w:val="TAC"/>
              <w:rPr>
                <w:lang w:val="fr-FR" w:eastAsia="zh-CN"/>
              </w:rPr>
            </w:pPr>
            <w:r w:rsidRPr="002C447B">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2C447B">
            <w:pPr>
              <w:pStyle w:val="TAC"/>
              <w:rPr>
                <w:lang w:val="fr-FR" w:eastAsia="zh-CN"/>
              </w:rPr>
            </w:pPr>
            <w:r w:rsidRPr="002C447B">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2C447B">
            <w:pPr>
              <w:pStyle w:val="TAC"/>
              <w:rPr>
                <w:lang w:val="fr-FR" w:eastAsia="zh-CN"/>
              </w:rPr>
            </w:pPr>
            <w:r w:rsidRPr="002C447B">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2C447B">
            <w:pPr>
              <w:pStyle w:val="TAC"/>
              <w:rPr>
                <w:lang w:val="fr-FR" w:eastAsia="zh-CN"/>
              </w:rPr>
            </w:pPr>
            <w:r w:rsidRPr="002C447B">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1A3E8D">
      <w:pPr>
        <w:pStyle w:val="Heading3"/>
        <w:rPr>
          <w:lang w:eastAsia="zh-CN"/>
        </w:rPr>
      </w:pPr>
      <w:bookmarkStart w:id="7137" w:name="_Toc27490986"/>
      <w:bookmarkStart w:id="7138" w:name="_Toc27557279"/>
      <w:bookmarkStart w:id="7139" w:name="_Toc27724196"/>
      <w:bookmarkStart w:id="7140" w:name="_Toc36031270"/>
      <w:bookmarkStart w:id="7141" w:name="_Toc36043190"/>
      <w:bookmarkStart w:id="7142" w:name="_Toc36814515"/>
      <w:bookmarkStart w:id="7143" w:name="_Toc44689373"/>
      <w:bookmarkStart w:id="7144" w:name="_Toc44924127"/>
      <w:bookmarkStart w:id="7145" w:name="_Toc51861097"/>
      <w:bookmarkStart w:id="7146" w:name="_Toc57930868"/>
      <w:bookmarkStart w:id="7147" w:name="_Toc57931498"/>
      <w:bookmarkStart w:id="7148" w:name="_Toc98236053"/>
      <w:r w:rsidRPr="00441CD0">
        <w:t>8.</w:t>
      </w:r>
      <w:r w:rsidRPr="00441CD0">
        <w:rPr>
          <w:lang w:val="en-US"/>
        </w:rPr>
        <w:t>2.140</w:t>
      </w:r>
      <w:r w:rsidRPr="00441CD0">
        <w:tab/>
        <w:t>Create Bridge Info for TSC</w:t>
      </w:r>
      <w:r w:rsidRPr="00441CD0">
        <w:rPr>
          <w:lang w:val="en-US"/>
        </w:rPr>
        <w:t xml:space="preserve"> IE</w:t>
      </w:r>
      <w:bookmarkEnd w:id="7137"/>
      <w:bookmarkEnd w:id="7138"/>
      <w:bookmarkEnd w:id="7139"/>
      <w:bookmarkEnd w:id="7140"/>
      <w:bookmarkEnd w:id="7141"/>
      <w:bookmarkEnd w:id="7142"/>
      <w:bookmarkEnd w:id="7143"/>
      <w:bookmarkEnd w:id="7144"/>
      <w:bookmarkEnd w:id="7145"/>
      <w:bookmarkEnd w:id="7146"/>
      <w:bookmarkEnd w:id="7147"/>
      <w:bookmarkEnd w:id="7148"/>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4FC6FF09" w14:textId="77777777" w:rsidR="006E4D72" w:rsidRPr="00441CD0" w:rsidRDefault="006E4D72" w:rsidP="006E4D72">
      <w:bookmarkStart w:id="7149" w:name="_Toc27490987"/>
      <w:bookmarkStart w:id="7150" w:name="_Toc27557280"/>
      <w:bookmarkStart w:id="7151" w:name="_Toc27724197"/>
      <w:bookmarkStart w:id="7152" w:name="_Toc36031271"/>
      <w:bookmarkStart w:id="7153" w:name="_Toc36043191"/>
      <w:bookmarkStart w:id="7154" w:name="_Toc36814516"/>
      <w:bookmarkStart w:id="7155" w:name="_Toc44689374"/>
      <w:bookmarkStart w:id="7156" w:name="_Toc44924128"/>
      <w:bookmarkStart w:id="7157" w:name="_Toc51861098"/>
      <w:bookmarkStart w:id="7158" w:name="_Toc57930869"/>
      <w:bookmarkStart w:id="7159" w:name="_Toc57931499"/>
      <w:r w:rsidRPr="00441CD0">
        <w:t>The following flags are coded within Octet 5:</w:t>
      </w:r>
    </w:p>
    <w:p w14:paraId="2032CFBE" w14:textId="6B8392CF" w:rsidR="006E4D72" w:rsidRPr="00441CD0" w:rsidRDefault="006E4D72" w:rsidP="006E4D72">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 xml:space="preserve">Bridge Information comprising a DS-TT port number and the related </w:t>
      </w:r>
      <w:r>
        <w:rPr>
          <w:lang w:eastAsia="zh-CN"/>
        </w:rPr>
        <w:t xml:space="preserve">5GS </w:t>
      </w:r>
      <w:r w:rsidR="0012075C">
        <w:rPr>
          <w:lang w:val="en-US"/>
        </w:rPr>
        <w:t>User Plane Node</w:t>
      </w:r>
      <w:r w:rsidRPr="00441CD0">
        <w:rPr>
          <w:lang w:eastAsia="zh-CN"/>
        </w:rPr>
        <w:t xml:space="preserve"> is requested to be provided.</w:t>
      </w:r>
    </w:p>
    <w:p w14:paraId="58586CD6" w14:textId="77777777" w:rsidR="006E4D72" w:rsidRDefault="006E4D72" w:rsidP="006E4D72">
      <w:pPr>
        <w:pStyle w:val="B1"/>
        <w:rPr>
          <w:lang w:val="en-US"/>
        </w:rPr>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1A3E8D">
      <w:pPr>
        <w:pStyle w:val="Heading3"/>
      </w:pPr>
      <w:bookmarkStart w:id="7160" w:name="_Toc98236054"/>
      <w:r w:rsidRPr="00441CD0">
        <w:t>8.</w:t>
      </w:r>
      <w:r w:rsidRPr="00441CD0">
        <w:rPr>
          <w:lang w:val="en-US"/>
        </w:rPr>
        <w:t>2.141</w:t>
      </w:r>
      <w:r w:rsidRPr="00441CD0">
        <w:tab/>
        <w:t>DS-TT Port Number</w:t>
      </w:r>
      <w:bookmarkEnd w:id="7149"/>
      <w:bookmarkEnd w:id="7150"/>
      <w:bookmarkEnd w:id="7151"/>
      <w:bookmarkEnd w:id="7152"/>
      <w:bookmarkEnd w:id="7153"/>
      <w:bookmarkEnd w:id="7154"/>
      <w:bookmarkEnd w:id="7155"/>
      <w:bookmarkEnd w:id="7156"/>
      <w:bookmarkEnd w:id="7157"/>
      <w:bookmarkEnd w:id="7158"/>
      <w:bookmarkEnd w:id="7159"/>
      <w:bookmarkEnd w:id="7160"/>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2C447B">
            <w:pPr>
              <w:pStyle w:val="TAC"/>
              <w:rPr>
                <w:lang w:val="fr-FR" w:eastAsia="zh-CN"/>
              </w:rPr>
            </w:pPr>
            <w:r w:rsidRPr="002C447B">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59D47823"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97C49B3" w14:textId="77777777" w:rsidR="00981985" w:rsidRDefault="006E4D72" w:rsidP="006E4D72">
      <w:pPr>
        <w:rPr>
          <w:rFonts w:eastAsia="Batang"/>
          <w:lang w:eastAsia="ko-KR"/>
        </w:rPr>
      </w:pPr>
      <w:r w:rsidRPr="0059686D">
        <w:rPr>
          <w:rFonts w:eastAsia="Batang"/>
          <w:lang w:eastAsia="ko-KR"/>
        </w:rPr>
        <w:t xml:space="preserve">The </w:t>
      </w:r>
      <w:r>
        <w:rPr>
          <w:rFonts w:eastAsia="Batang"/>
          <w:lang w:eastAsia="ko-KR"/>
        </w:rPr>
        <w:t>P</w:t>
      </w:r>
      <w:r w:rsidRPr="0059686D">
        <w:rPr>
          <w:rFonts w:eastAsia="Batang"/>
          <w:lang w:eastAsia="ko-KR"/>
        </w:rPr>
        <w:t xml:space="preserve">ort </w:t>
      </w:r>
      <w:r>
        <w:rPr>
          <w:rFonts w:eastAsia="Batang"/>
          <w:lang w:eastAsia="ko-KR"/>
        </w:rPr>
        <w:t>N</w:t>
      </w:r>
      <w:r w:rsidRPr="0059686D">
        <w:rPr>
          <w:rFonts w:eastAsia="Batang"/>
          <w:lang w:eastAsia="ko-KR"/>
        </w:rPr>
        <w:t xml:space="preserve">umber </w:t>
      </w:r>
      <w:r>
        <w:rPr>
          <w:rFonts w:eastAsia="Batang"/>
          <w:lang w:eastAsia="ko-KR"/>
        </w:rPr>
        <w:t xml:space="preserve">value may </w:t>
      </w:r>
      <w:r w:rsidRPr="0059686D">
        <w:rPr>
          <w:rFonts w:eastAsia="Batang"/>
          <w:lang w:eastAsia="ko-KR"/>
        </w:rPr>
        <w:t>refer either to</w:t>
      </w:r>
      <w:r>
        <w:rPr>
          <w:rFonts w:eastAsia="Batang"/>
          <w:lang w:eastAsia="ko-KR"/>
        </w:rPr>
        <w:t xml:space="preserve"> an</w:t>
      </w:r>
      <w:r w:rsidRPr="0059686D">
        <w:rPr>
          <w:rFonts w:eastAsia="Batang"/>
          <w:lang w:eastAsia="ko-KR"/>
        </w:rPr>
        <w:t xml:space="preserve"> Ethernet port or </w:t>
      </w:r>
      <w:r>
        <w:rPr>
          <w:rFonts w:eastAsia="Batang"/>
          <w:lang w:eastAsia="ko-KR"/>
        </w:rPr>
        <w:t xml:space="preserve">an </w:t>
      </w:r>
      <w:r w:rsidRPr="0059686D">
        <w:rPr>
          <w:rFonts w:eastAsia="Batang"/>
          <w:lang w:eastAsia="ko-KR"/>
        </w:rPr>
        <w:t>IEEE PTP port</w:t>
      </w:r>
      <w:r>
        <w:rPr>
          <w:rFonts w:eastAsia="Batang"/>
          <w:lang w:eastAsia="ko-KR"/>
        </w:rPr>
        <w:t xml:space="preserve"> and it </w:t>
      </w:r>
      <w:r w:rsidRPr="00441CD0">
        <w:t>shall be encoded as an Unsigned</w:t>
      </w:r>
      <w:r>
        <w:t>16</w:t>
      </w:r>
      <w:r w:rsidRPr="00441CD0">
        <w:t xml:space="preserve"> binary integer</w:t>
      </w:r>
      <w:r>
        <w:t xml:space="preserve"> value in octets 7 and 8</w:t>
      </w:r>
      <w:r w:rsidRPr="0059686D">
        <w:rPr>
          <w:rFonts w:eastAsia="Batang"/>
          <w:lang w:eastAsia="ko-KR"/>
        </w:rPr>
        <w:t>.</w:t>
      </w:r>
      <w:r>
        <w:rPr>
          <w:rFonts w:eastAsia="Batang"/>
          <w:lang w:eastAsia="ko-KR"/>
        </w:rPr>
        <w:t xml:space="preserve"> Octets 5 and 6 shall be set to all zeros.</w:t>
      </w:r>
    </w:p>
    <w:p w14:paraId="4711CBAE" w14:textId="2024297A" w:rsidR="006E4D72" w:rsidRPr="006E4D72" w:rsidRDefault="006E4D72" w:rsidP="006E4D72">
      <w:pPr>
        <w:rPr>
          <w:rFonts w:eastAsia="Batang"/>
          <w:lang w:eastAsia="ko-KR"/>
        </w:rPr>
      </w:pPr>
      <w:r>
        <w:rPr>
          <w:rFonts w:eastAsia="Batang"/>
          <w:lang w:eastAsia="ko-KR"/>
        </w:rPr>
        <w:t xml:space="preserve">For </w:t>
      </w:r>
      <w:r w:rsidRPr="0059686D">
        <w:rPr>
          <w:rFonts w:eastAsia="Batang"/>
          <w:lang w:eastAsia="ko-KR"/>
        </w:rPr>
        <w:t>Ethernet type PDU Sessions, it is assumed that the</w:t>
      </w:r>
      <w:r>
        <w:rPr>
          <w:rFonts w:eastAsia="Batang"/>
          <w:lang w:eastAsia="ko-KR"/>
        </w:rPr>
        <w:t xml:space="preserve"> </w:t>
      </w:r>
      <w:r w:rsidRPr="0059686D">
        <w:rPr>
          <w:rFonts w:eastAsia="Batang"/>
          <w:lang w:eastAsia="ko-KR"/>
        </w:rPr>
        <w:t>PTP port number is the same as the associated Ethernet port number.</w:t>
      </w:r>
    </w:p>
    <w:p w14:paraId="25E42C32" w14:textId="77777777" w:rsidR="00EE5860" w:rsidRPr="00441CD0" w:rsidRDefault="00EE5860" w:rsidP="001A3E8D">
      <w:pPr>
        <w:pStyle w:val="Heading3"/>
      </w:pPr>
      <w:bookmarkStart w:id="7161" w:name="_Toc27490988"/>
      <w:bookmarkStart w:id="7162" w:name="_Toc27557281"/>
      <w:bookmarkStart w:id="7163" w:name="_Toc27724198"/>
      <w:bookmarkStart w:id="7164" w:name="_Toc36031272"/>
      <w:bookmarkStart w:id="7165" w:name="_Toc36043192"/>
      <w:bookmarkStart w:id="7166" w:name="_Toc36814517"/>
      <w:bookmarkStart w:id="7167" w:name="_Toc44689375"/>
      <w:bookmarkStart w:id="7168" w:name="_Toc44924129"/>
      <w:bookmarkStart w:id="7169" w:name="_Toc51861099"/>
      <w:bookmarkStart w:id="7170" w:name="_Toc57930870"/>
      <w:bookmarkStart w:id="7171" w:name="_Toc57931500"/>
      <w:bookmarkStart w:id="7172" w:name="_Toc98236055"/>
      <w:r w:rsidRPr="00441CD0">
        <w:t>8.</w:t>
      </w:r>
      <w:r w:rsidRPr="00441CD0">
        <w:rPr>
          <w:lang w:val="en-US"/>
        </w:rPr>
        <w:t>2.142</w:t>
      </w:r>
      <w:r w:rsidRPr="00441CD0">
        <w:tab/>
        <w:t>NW-TT Port Number</w:t>
      </w:r>
      <w:bookmarkEnd w:id="7161"/>
      <w:bookmarkEnd w:id="7162"/>
      <w:bookmarkEnd w:id="7163"/>
      <w:bookmarkEnd w:id="7164"/>
      <w:bookmarkEnd w:id="7165"/>
      <w:bookmarkEnd w:id="7166"/>
      <w:bookmarkEnd w:id="7167"/>
      <w:bookmarkEnd w:id="7168"/>
      <w:bookmarkEnd w:id="7169"/>
      <w:bookmarkEnd w:id="7170"/>
      <w:bookmarkEnd w:id="7171"/>
      <w:bookmarkEnd w:id="7172"/>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2C447B">
            <w:pPr>
              <w:pStyle w:val="TAC"/>
              <w:rPr>
                <w:lang w:val="fr-FR" w:eastAsia="zh-CN"/>
              </w:rPr>
            </w:pPr>
            <w:r w:rsidRPr="002C447B">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E554BA2"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4E6E8E3A" w14:textId="77777777" w:rsidR="00981985" w:rsidRDefault="006E4D72" w:rsidP="006E4D72">
      <w:r w:rsidRPr="008E4169">
        <w:t xml:space="preserve">The Port Number value </w:t>
      </w:r>
      <w:r>
        <w:t xml:space="preserve">may </w:t>
      </w:r>
      <w:r w:rsidRPr="008E4169">
        <w:t xml:space="preserve">refer either to </w:t>
      </w:r>
      <w:r>
        <w:t xml:space="preserve">an </w:t>
      </w:r>
      <w:r w:rsidRPr="008E4169">
        <w:t xml:space="preserve">Ethernet port or </w:t>
      </w:r>
      <w:r>
        <w:t xml:space="preserve">an </w:t>
      </w:r>
      <w:r w:rsidRPr="008E4169">
        <w:t xml:space="preserve">IEEE PTP port and </w:t>
      </w:r>
      <w:r>
        <w:t xml:space="preserve">it </w:t>
      </w:r>
      <w:r w:rsidRPr="008E4169">
        <w:t>shall be encoded as an Unsigned16 binary integer</w:t>
      </w:r>
      <w:r w:rsidRPr="000D11FC">
        <w:t xml:space="preserve"> </w:t>
      </w:r>
      <w:r>
        <w:t>in octets 7 and 8</w:t>
      </w:r>
      <w:r w:rsidRPr="0059686D">
        <w:rPr>
          <w:rFonts w:eastAsia="Batang"/>
          <w:lang w:eastAsia="ko-KR"/>
        </w:rPr>
        <w:t>.</w:t>
      </w:r>
      <w:r>
        <w:rPr>
          <w:rFonts w:eastAsia="Batang"/>
          <w:lang w:eastAsia="ko-KR"/>
        </w:rPr>
        <w:t xml:space="preserve"> Octets 5 and 6 shall be set to all zeros</w:t>
      </w:r>
      <w:r w:rsidRPr="008E4169">
        <w:t>.</w:t>
      </w:r>
    </w:p>
    <w:p w14:paraId="29436F21" w14:textId="02531D9E" w:rsidR="006E4D72" w:rsidRPr="00441CD0" w:rsidRDefault="006E4D72" w:rsidP="006E4D72">
      <w:r>
        <w:t xml:space="preserve">For </w:t>
      </w:r>
      <w:r w:rsidRPr="008E4169">
        <w:t>Ethernet type PDU Sessions, it is assumed that the PTP port number is the same as the associated Ethernet port number.</w:t>
      </w:r>
    </w:p>
    <w:p w14:paraId="52911FC0" w14:textId="02A0F650" w:rsidR="006E4D72" w:rsidRPr="00441CD0" w:rsidRDefault="006E4D72" w:rsidP="001A3E8D">
      <w:pPr>
        <w:pStyle w:val="Heading3"/>
      </w:pPr>
      <w:bookmarkStart w:id="7173" w:name="_Toc98236056"/>
      <w:bookmarkStart w:id="7174" w:name="_Toc27490990"/>
      <w:bookmarkStart w:id="7175" w:name="_Toc27557283"/>
      <w:bookmarkStart w:id="7176" w:name="_Toc27724200"/>
      <w:bookmarkStart w:id="7177" w:name="_Toc36031274"/>
      <w:bookmarkStart w:id="7178" w:name="_Toc36043194"/>
      <w:bookmarkStart w:id="7179" w:name="_Toc36814519"/>
      <w:r w:rsidRPr="00441CD0">
        <w:t>8.</w:t>
      </w:r>
      <w:r w:rsidRPr="00441CD0">
        <w:rPr>
          <w:lang w:val="en-US"/>
        </w:rPr>
        <w:t>2.143</w:t>
      </w:r>
      <w:r w:rsidRPr="00441CD0">
        <w:tab/>
      </w:r>
      <w:r>
        <w:t xml:space="preserve">5GS </w:t>
      </w:r>
      <w:r w:rsidR="0012075C">
        <w:rPr>
          <w:lang w:val="en-US"/>
        </w:rPr>
        <w:t>User Plane Node</w:t>
      </w:r>
      <w:bookmarkEnd w:id="7173"/>
    </w:p>
    <w:p w14:paraId="247BE331" w14:textId="74160CBD" w:rsidR="006E4D72" w:rsidRPr="00441CD0" w:rsidRDefault="006E4D72" w:rsidP="006E4D72">
      <w:pPr>
        <w:rPr>
          <w:lang w:eastAsia="zh-CN"/>
        </w:rPr>
      </w:pPr>
      <w:r w:rsidRPr="00441CD0">
        <w:t xml:space="preserve">The </w:t>
      </w:r>
      <w:r>
        <w:t xml:space="preserve">5GS </w:t>
      </w:r>
      <w:r w:rsidR="0012075C">
        <w:rPr>
          <w:lang w:val="en-US"/>
        </w:rPr>
        <w:t xml:space="preserve">User Plane Node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3FC78B7E" w14:textId="77777777" w:rsidR="006E4D72" w:rsidRPr="00441CD0" w:rsidRDefault="006E4D72" w:rsidP="006E4D7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6E4D72" w:rsidRPr="00441CD0" w14:paraId="491FDA3A" w14:textId="77777777" w:rsidTr="004D36E4">
        <w:trPr>
          <w:jc w:val="center"/>
        </w:trPr>
        <w:tc>
          <w:tcPr>
            <w:tcW w:w="151" w:type="dxa"/>
            <w:tcBorders>
              <w:top w:val="single" w:sz="6" w:space="0" w:color="auto"/>
              <w:left w:val="single" w:sz="6" w:space="0" w:color="auto"/>
              <w:bottom w:val="nil"/>
              <w:right w:val="nil"/>
            </w:tcBorders>
          </w:tcPr>
          <w:p w14:paraId="653F3F8E" w14:textId="77777777" w:rsidR="006E4D72" w:rsidRPr="00DE0678" w:rsidRDefault="006E4D72" w:rsidP="004D36E4">
            <w:pPr>
              <w:pStyle w:val="TAC"/>
            </w:pPr>
          </w:p>
        </w:tc>
        <w:tc>
          <w:tcPr>
            <w:tcW w:w="1104" w:type="dxa"/>
            <w:tcBorders>
              <w:top w:val="single" w:sz="6" w:space="0" w:color="auto"/>
              <w:left w:val="nil"/>
              <w:bottom w:val="nil"/>
              <w:right w:val="nil"/>
            </w:tcBorders>
          </w:tcPr>
          <w:p w14:paraId="4676222C" w14:textId="77777777" w:rsidR="006E4D72" w:rsidRPr="00DE0678" w:rsidRDefault="006E4D72" w:rsidP="004D36E4">
            <w:pPr>
              <w:pStyle w:val="TAH"/>
            </w:pPr>
          </w:p>
        </w:tc>
        <w:tc>
          <w:tcPr>
            <w:tcW w:w="4711" w:type="dxa"/>
            <w:gridSpan w:val="8"/>
            <w:tcBorders>
              <w:top w:val="single" w:sz="6" w:space="0" w:color="auto"/>
              <w:left w:val="nil"/>
              <w:bottom w:val="nil"/>
              <w:right w:val="nil"/>
            </w:tcBorders>
            <w:hideMark/>
          </w:tcPr>
          <w:p w14:paraId="3D09C7ED" w14:textId="77777777" w:rsidR="006E4D72" w:rsidRPr="00441CD0" w:rsidRDefault="006E4D72" w:rsidP="004D36E4">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3B47B60D" w14:textId="77777777" w:rsidR="006E4D72" w:rsidRPr="00441CD0" w:rsidRDefault="006E4D72" w:rsidP="004D36E4">
            <w:pPr>
              <w:pStyle w:val="TAC"/>
              <w:rPr>
                <w:lang w:val="fr-FR"/>
              </w:rPr>
            </w:pPr>
          </w:p>
        </w:tc>
      </w:tr>
      <w:tr w:rsidR="006E4D72" w:rsidRPr="00441CD0" w14:paraId="744198B9" w14:textId="77777777" w:rsidTr="004D36E4">
        <w:trPr>
          <w:jc w:val="center"/>
        </w:trPr>
        <w:tc>
          <w:tcPr>
            <w:tcW w:w="151" w:type="dxa"/>
            <w:tcBorders>
              <w:top w:val="nil"/>
              <w:left w:val="single" w:sz="6" w:space="0" w:color="auto"/>
              <w:bottom w:val="nil"/>
              <w:right w:val="nil"/>
            </w:tcBorders>
          </w:tcPr>
          <w:p w14:paraId="6603C42D" w14:textId="77777777" w:rsidR="006E4D72" w:rsidRPr="00441CD0" w:rsidRDefault="006E4D72" w:rsidP="004D36E4">
            <w:pPr>
              <w:pStyle w:val="TAC"/>
              <w:rPr>
                <w:lang w:val="fr-FR"/>
              </w:rPr>
            </w:pPr>
          </w:p>
        </w:tc>
        <w:tc>
          <w:tcPr>
            <w:tcW w:w="1104" w:type="dxa"/>
            <w:tcBorders>
              <w:top w:val="nil"/>
              <w:left w:val="nil"/>
              <w:bottom w:val="nil"/>
              <w:right w:val="nil"/>
            </w:tcBorders>
            <w:hideMark/>
          </w:tcPr>
          <w:p w14:paraId="3989DBC6" w14:textId="77777777" w:rsidR="006E4D72" w:rsidRPr="00441CD0" w:rsidRDefault="006E4D72"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8C10435" w14:textId="77777777" w:rsidR="006E4D72" w:rsidRPr="00441CD0" w:rsidRDefault="006E4D72" w:rsidP="004D36E4">
            <w:pPr>
              <w:pStyle w:val="TAH"/>
              <w:rPr>
                <w:lang w:val="fr-FR"/>
              </w:rPr>
            </w:pPr>
            <w:r w:rsidRPr="00441CD0">
              <w:rPr>
                <w:lang w:val="fr-FR"/>
              </w:rPr>
              <w:t>8</w:t>
            </w:r>
          </w:p>
        </w:tc>
        <w:tc>
          <w:tcPr>
            <w:tcW w:w="589" w:type="dxa"/>
            <w:tcBorders>
              <w:top w:val="nil"/>
              <w:left w:val="nil"/>
              <w:bottom w:val="single" w:sz="4" w:space="0" w:color="auto"/>
              <w:right w:val="nil"/>
            </w:tcBorders>
            <w:hideMark/>
          </w:tcPr>
          <w:p w14:paraId="1FCB57D2" w14:textId="77777777" w:rsidR="006E4D72" w:rsidRPr="00441CD0" w:rsidRDefault="006E4D72"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56F4E2C9" w14:textId="77777777" w:rsidR="006E4D72" w:rsidRPr="00441CD0" w:rsidRDefault="006E4D72"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0BAD2E83" w14:textId="77777777" w:rsidR="006E4D72" w:rsidRPr="00441CD0" w:rsidRDefault="006E4D72"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0DDE03E0" w14:textId="77777777" w:rsidR="006E4D72" w:rsidRPr="00441CD0" w:rsidRDefault="006E4D72" w:rsidP="004D36E4">
            <w:pPr>
              <w:pStyle w:val="TAH"/>
              <w:rPr>
                <w:lang w:val="fr-FR"/>
              </w:rPr>
            </w:pPr>
            <w:r w:rsidRPr="00441CD0">
              <w:rPr>
                <w:lang w:val="fr-FR"/>
              </w:rPr>
              <w:t>4</w:t>
            </w:r>
          </w:p>
        </w:tc>
        <w:tc>
          <w:tcPr>
            <w:tcW w:w="589" w:type="dxa"/>
            <w:tcBorders>
              <w:top w:val="nil"/>
              <w:left w:val="nil"/>
              <w:bottom w:val="single" w:sz="4" w:space="0" w:color="auto"/>
              <w:right w:val="nil"/>
            </w:tcBorders>
            <w:hideMark/>
          </w:tcPr>
          <w:p w14:paraId="19476944" w14:textId="77777777" w:rsidR="006E4D72" w:rsidRPr="00441CD0" w:rsidRDefault="006E4D72" w:rsidP="004D36E4">
            <w:pPr>
              <w:pStyle w:val="TAH"/>
              <w:rPr>
                <w:lang w:val="fr-FR"/>
              </w:rPr>
            </w:pPr>
            <w:r w:rsidRPr="00441CD0">
              <w:rPr>
                <w:lang w:val="fr-FR"/>
              </w:rPr>
              <w:t>3</w:t>
            </w:r>
          </w:p>
        </w:tc>
        <w:tc>
          <w:tcPr>
            <w:tcW w:w="589" w:type="dxa"/>
            <w:tcBorders>
              <w:top w:val="nil"/>
              <w:left w:val="nil"/>
              <w:bottom w:val="single" w:sz="4" w:space="0" w:color="auto"/>
              <w:right w:val="nil"/>
            </w:tcBorders>
            <w:hideMark/>
          </w:tcPr>
          <w:p w14:paraId="639E14B7" w14:textId="77777777" w:rsidR="006E4D72" w:rsidRPr="00441CD0" w:rsidRDefault="006E4D72"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428DA777" w14:textId="77777777" w:rsidR="006E4D72" w:rsidRPr="00441CD0" w:rsidRDefault="006E4D72" w:rsidP="004D36E4">
            <w:pPr>
              <w:pStyle w:val="TAH"/>
              <w:rPr>
                <w:lang w:val="fr-FR"/>
              </w:rPr>
            </w:pPr>
            <w:r w:rsidRPr="00441CD0">
              <w:rPr>
                <w:lang w:val="fr-FR"/>
              </w:rPr>
              <w:t>1</w:t>
            </w:r>
          </w:p>
        </w:tc>
        <w:tc>
          <w:tcPr>
            <w:tcW w:w="589" w:type="dxa"/>
            <w:tcBorders>
              <w:top w:val="nil"/>
              <w:left w:val="nil"/>
              <w:bottom w:val="nil"/>
              <w:right w:val="single" w:sz="6" w:space="0" w:color="auto"/>
            </w:tcBorders>
          </w:tcPr>
          <w:p w14:paraId="4F5E6B27" w14:textId="77777777" w:rsidR="006E4D72" w:rsidRPr="00441CD0" w:rsidRDefault="006E4D72" w:rsidP="004D36E4">
            <w:pPr>
              <w:pStyle w:val="TAC"/>
              <w:rPr>
                <w:lang w:val="fr-FR"/>
              </w:rPr>
            </w:pPr>
          </w:p>
        </w:tc>
      </w:tr>
      <w:tr w:rsidR="006E4D72" w:rsidRPr="00441CD0" w14:paraId="5A59E76C" w14:textId="77777777" w:rsidTr="004D36E4">
        <w:trPr>
          <w:jc w:val="center"/>
        </w:trPr>
        <w:tc>
          <w:tcPr>
            <w:tcW w:w="151" w:type="dxa"/>
            <w:tcBorders>
              <w:top w:val="nil"/>
              <w:left w:val="single" w:sz="6" w:space="0" w:color="auto"/>
              <w:bottom w:val="nil"/>
              <w:right w:val="nil"/>
            </w:tcBorders>
          </w:tcPr>
          <w:p w14:paraId="138CDE15"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1E307C42" w14:textId="77777777" w:rsidR="006E4D72" w:rsidRPr="00441CD0" w:rsidRDefault="006E4D72" w:rsidP="004D36E4">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1BC565" w14:textId="77777777" w:rsidR="006E4D72" w:rsidRPr="00441CD0" w:rsidRDefault="006E4D72" w:rsidP="004D36E4">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5570903A" w14:textId="77777777" w:rsidR="006E4D72" w:rsidRPr="00441CD0" w:rsidRDefault="006E4D72" w:rsidP="004D36E4">
            <w:pPr>
              <w:pStyle w:val="TAC"/>
              <w:rPr>
                <w:lang w:val="fr-FR"/>
              </w:rPr>
            </w:pPr>
          </w:p>
        </w:tc>
      </w:tr>
      <w:tr w:rsidR="006E4D72" w:rsidRPr="00441CD0" w14:paraId="2D653FF6" w14:textId="77777777" w:rsidTr="004D36E4">
        <w:trPr>
          <w:jc w:val="center"/>
        </w:trPr>
        <w:tc>
          <w:tcPr>
            <w:tcW w:w="151" w:type="dxa"/>
            <w:tcBorders>
              <w:top w:val="nil"/>
              <w:left w:val="single" w:sz="6" w:space="0" w:color="auto"/>
              <w:bottom w:val="nil"/>
              <w:right w:val="nil"/>
            </w:tcBorders>
          </w:tcPr>
          <w:p w14:paraId="460FF8B8"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6DC5868E" w14:textId="77777777" w:rsidR="006E4D72" w:rsidRPr="00441CD0" w:rsidRDefault="006E4D72" w:rsidP="004D36E4">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C7DC03" w14:textId="77777777" w:rsidR="006E4D72" w:rsidRPr="00441CD0" w:rsidRDefault="006E4D72" w:rsidP="004D36E4">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0750449F" w14:textId="77777777" w:rsidR="006E4D72" w:rsidRPr="00441CD0" w:rsidRDefault="006E4D72" w:rsidP="004D36E4">
            <w:pPr>
              <w:pStyle w:val="TAC"/>
              <w:rPr>
                <w:lang w:val="fr-FR"/>
              </w:rPr>
            </w:pPr>
          </w:p>
        </w:tc>
      </w:tr>
      <w:tr w:rsidR="006E4D72" w:rsidRPr="00441CD0" w14:paraId="07A3AAF0" w14:textId="77777777" w:rsidTr="004D36E4">
        <w:trPr>
          <w:jc w:val="center"/>
        </w:trPr>
        <w:tc>
          <w:tcPr>
            <w:tcW w:w="151" w:type="dxa"/>
            <w:tcBorders>
              <w:top w:val="nil"/>
              <w:left w:val="single" w:sz="6" w:space="0" w:color="auto"/>
              <w:bottom w:val="nil"/>
              <w:right w:val="nil"/>
            </w:tcBorders>
          </w:tcPr>
          <w:p w14:paraId="20537CB0"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3DE327E1" w14:textId="77777777" w:rsidR="006E4D72" w:rsidRPr="00441CD0" w:rsidRDefault="006E4D72" w:rsidP="002C447B">
            <w:pPr>
              <w:pStyle w:val="TAC"/>
              <w:rPr>
                <w:lang w:val="fr-FR" w:eastAsia="zh-CN"/>
              </w:rPr>
            </w:pPr>
            <w:r w:rsidRPr="002C447B">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4E7DC891" w14:textId="77777777" w:rsidR="006E4D72" w:rsidRPr="00441CD0" w:rsidRDefault="006E4D72" w:rsidP="004D36E4">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A8436BF" w14:textId="77777777" w:rsidR="006E4D72" w:rsidRPr="00441CD0" w:rsidRDefault="006E4D72" w:rsidP="004D36E4">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4D350F95" w14:textId="77777777" w:rsidR="006E4D72" w:rsidRPr="00441CD0" w:rsidRDefault="006E4D72" w:rsidP="004D36E4">
            <w:pPr>
              <w:spacing w:after="0"/>
              <w:rPr>
                <w:lang w:val="fr-FR"/>
              </w:rPr>
            </w:pPr>
          </w:p>
        </w:tc>
      </w:tr>
      <w:tr w:rsidR="006E4D72" w:rsidRPr="00441CD0" w14:paraId="17BEDD28" w14:textId="77777777" w:rsidTr="004D36E4">
        <w:trPr>
          <w:jc w:val="center"/>
        </w:trPr>
        <w:tc>
          <w:tcPr>
            <w:tcW w:w="151" w:type="dxa"/>
            <w:tcBorders>
              <w:top w:val="nil"/>
              <w:left w:val="single" w:sz="6" w:space="0" w:color="auto"/>
              <w:bottom w:val="nil"/>
              <w:right w:val="nil"/>
            </w:tcBorders>
          </w:tcPr>
          <w:p w14:paraId="2CE16A91"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5EC20B0D" w14:textId="77777777" w:rsidR="006E4D72" w:rsidRPr="00441CD0" w:rsidRDefault="006E4D72" w:rsidP="004D36E4">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52ECB69" w14:textId="0B8BAE44" w:rsidR="006E4D72" w:rsidRPr="00441CD0" w:rsidRDefault="004B68F9" w:rsidP="004D36E4">
            <w:pPr>
              <w:pStyle w:val="TAC"/>
              <w:rPr>
                <w:lang w:val="de-DE"/>
              </w:rPr>
            </w:pPr>
            <w:r>
              <w:rPr>
                <w:lang w:val="en-US"/>
              </w:rPr>
              <w:t>User Plane Node</w:t>
            </w:r>
            <w:r w:rsidR="006E4D72" w:rsidRPr="00441CD0">
              <w:rPr>
                <w:lang w:val="de-DE"/>
              </w:rPr>
              <w:t xml:space="preserve"> value</w:t>
            </w:r>
          </w:p>
        </w:tc>
        <w:tc>
          <w:tcPr>
            <w:tcW w:w="589" w:type="dxa"/>
            <w:tcBorders>
              <w:top w:val="nil"/>
              <w:left w:val="single" w:sz="4" w:space="0" w:color="auto"/>
              <w:bottom w:val="nil"/>
              <w:right w:val="single" w:sz="6" w:space="0" w:color="auto"/>
            </w:tcBorders>
          </w:tcPr>
          <w:p w14:paraId="7F3E653D" w14:textId="77777777" w:rsidR="006E4D72" w:rsidRPr="00441CD0" w:rsidRDefault="006E4D72" w:rsidP="004D36E4">
            <w:pPr>
              <w:pStyle w:val="TAC"/>
              <w:rPr>
                <w:lang w:val="fr-FR"/>
              </w:rPr>
            </w:pPr>
          </w:p>
        </w:tc>
      </w:tr>
      <w:tr w:rsidR="006E4D72" w:rsidRPr="00441CD0" w14:paraId="1019CDBF" w14:textId="77777777" w:rsidTr="004D36E4">
        <w:trPr>
          <w:jc w:val="center"/>
        </w:trPr>
        <w:tc>
          <w:tcPr>
            <w:tcW w:w="151" w:type="dxa"/>
            <w:tcBorders>
              <w:top w:val="nil"/>
              <w:left w:val="single" w:sz="6" w:space="0" w:color="auto"/>
              <w:bottom w:val="single" w:sz="4" w:space="0" w:color="auto"/>
              <w:right w:val="nil"/>
            </w:tcBorders>
          </w:tcPr>
          <w:p w14:paraId="10371516" w14:textId="77777777" w:rsidR="006E4D72" w:rsidRPr="00441CD0" w:rsidRDefault="006E4D72" w:rsidP="004D36E4">
            <w:pPr>
              <w:pStyle w:val="TAC"/>
              <w:rPr>
                <w:lang w:val="fr-FR"/>
              </w:rPr>
            </w:pPr>
          </w:p>
        </w:tc>
        <w:tc>
          <w:tcPr>
            <w:tcW w:w="1104" w:type="dxa"/>
            <w:tcBorders>
              <w:top w:val="nil"/>
              <w:left w:val="nil"/>
              <w:bottom w:val="single" w:sz="4" w:space="0" w:color="auto"/>
              <w:right w:val="single" w:sz="4" w:space="0" w:color="auto"/>
            </w:tcBorders>
            <w:hideMark/>
          </w:tcPr>
          <w:p w14:paraId="2C30A065" w14:textId="77777777" w:rsidR="006E4D72" w:rsidRPr="00441CD0" w:rsidRDefault="006E4D72" w:rsidP="004D36E4">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0860D65" w14:textId="77777777" w:rsidR="006E4D72" w:rsidRPr="00441CD0" w:rsidRDefault="006E4D72" w:rsidP="004D36E4">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11BCB934" w14:textId="77777777" w:rsidR="006E4D72" w:rsidRPr="00DE0678" w:rsidRDefault="006E4D72" w:rsidP="004D36E4">
            <w:pPr>
              <w:pStyle w:val="TAC"/>
            </w:pPr>
          </w:p>
        </w:tc>
      </w:tr>
    </w:tbl>
    <w:p w14:paraId="48F6C14C" w14:textId="0CE45275" w:rsidR="006E4D72" w:rsidRPr="00441CD0" w:rsidRDefault="006E4D72" w:rsidP="006E4D72">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xml:space="preserve">: </w:t>
      </w:r>
      <w:r>
        <w:t xml:space="preserve">5GS </w:t>
      </w:r>
      <w:r w:rsidR="0012075C">
        <w:rPr>
          <w:lang w:val="en-US"/>
        </w:rPr>
        <w:t>User Plane Node</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5B697C5B" w:rsidR="00EE5860" w:rsidRPr="00441CD0" w:rsidRDefault="00EE5860" w:rsidP="00EE5860">
      <w:pPr>
        <w:pStyle w:val="B1"/>
      </w:pPr>
      <w:r w:rsidRPr="00441CD0">
        <w:t>-</w:t>
      </w:r>
      <w:r w:rsidRPr="00441CD0">
        <w:tab/>
        <w:t xml:space="preserve">Bit 1 – </w:t>
      </w:r>
      <w:r>
        <w:t>BID</w:t>
      </w:r>
      <w:r w:rsidRPr="00441CD0">
        <w:t>: If this bit is set to "1", then the</w:t>
      </w:r>
      <w:r w:rsidR="0012075C">
        <w:rPr>
          <w:lang w:val="en-US"/>
        </w:rPr>
        <w:t>User Plane Node</w:t>
      </w:r>
      <w:r>
        <w:t xml:space="preserve"> </w:t>
      </w:r>
      <w:r w:rsidRPr="00441CD0">
        <w:t>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265503EB" w:rsidR="00EE5860" w:rsidRPr="000B1B9D" w:rsidRDefault="00EE5860" w:rsidP="00862100">
      <w:pPr>
        <w:rPr>
          <w:lang w:val="en-US"/>
        </w:rPr>
      </w:pPr>
      <w:r w:rsidRPr="00862100">
        <w:t xml:space="preserve">The </w:t>
      </w:r>
      <w:r w:rsidR="0012075C" w:rsidRPr="00862100">
        <w:t xml:space="preserve">User Plane Node </w:t>
      </w:r>
      <w:r w:rsidR="004B68F9" w:rsidRPr="00862100">
        <w:t>value field</w:t>
      </w:r>
      <w:r w:rsidRPr="00862100">
        <w:t xml:space="preserve"> shall be encoded as an Unsigned64 binary integer</w:t>
      </w:r>
      <w:r w:rsidRPr="00862100">
        <w:rPr>
          <w:rFonts w:eastAsia="TimesNewRomanPSMT"/>
        </w:rPr>
        <w:t>.</w:t>
      </w:r>
      <w:r w:rsidR="004307AF" w:rsidRPr="00862100">
        <w:rPr>
          <w:rFonts w:eastAsia="TimesNewRomanPSMT"/>
        </w:rPr>
        <w:t xml:space="preserve"> </w:t>
      </w:r>
      <w:r w:rsidR="004307AF" w:rsidRPr="00862100">
        <w:t>To support IEEE TSN, the User Plane Node value field encodes the Bridge ID as defined in IEEE 802.1Q [30] clause 14.2.5. Without IEEE TSN, the User Plane Node ID may encode any value within the range.</w:t>
      </w:r>
    </w:p>
    <w:p w14:paraId="1F058FA5" w14:textId="77777777" w:rsidR="00EE5860" w:rsidRPr="00441CD0" w:rsidRDefault="00EE5860" w:rsidP="001A3E8D">
      <w:pPr>
        <w:pStyle w:val="Heading3"/>
      </w:pPr>
      <w:bookmarkStart w:id="7180" w:name="_Toc44689377"/>
      <w:bookmarkStart w:id="7181" w:name="_Toc44924131"/>
      <w:bookmarkStart w:id="7182" w:name="_Toc51861101"/>
      <w:bookmarkStart w:id="7183" w:name="_Toc57930872"/>
      <w:bookmarkStart w:id="7184" w:name="_Toc57931502"/>
      <w:bookmarkStart w:id="7185" w:name="_Toc98236057"/>
      <w:r w:rsidRPr="00441CD0">
        <w:t>8.2.144</w:t>
      </w:r>
      <w:r w:rsidRPr="00441CD0">
        <w:tab/>
        <w:t>Port Management Information Container</w:t>
      </w:r>
      <w:bookmarkEnd w:id="7174"/>
      <w:bookmarkEnd w:id="7175"/>
      <w:bookmarkEnd w:id="7176"/>
      <w:bookmarkEnd w:id="7177"/>
      <w:bookmarkEnd w:id="7178"/>
      <w:bookmarkEnd w:id="7179"/>
      <w:bookmarkEnd w:id="7180"/>
      <w:bookmarkEnd w:id="7181"/>
      <w:bookmarkEnd w:id="7182"/>
      <w:bookmarkEnd w:id="7183"/>
      <w:bookmarkEnd w:id="7184"/>
      <w:bookmarkEnd w:id="7185"/>
    </w:p>
    <w:p w14:paraId="33647ACB" w14:textId="77777777" w:rsidR="00EE5860" w:rsidRPr="00441CD0" w:rsidRDefault="00EE5860" w:rsidP="00EE5860">
      <w:pPr>
        <w:rPr>
          <w:lang w:eastAsia="ja-JP"/>
        </w:rPr>
      </w:pPr>
      <w:bookmarkStart w:id="7186" w:name="_Toc27490991"/>
      <w:bookmarkStart w:id="7187" w:name="_Toc27557284"/>
      <w:bookmarkStart w:id="7188"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2C447B">
            <w:pPr>
              <w:pStyle w:val="TAC"/>
              <w:rPr>
                <w:lang w:val="fr-FR" w:eastAsia="zh-CN"/>
              </w:rPr>
            </w:pPr>
            <w:r w:rsidRPr="002C447B">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1A3E8D">
      <w:pPr>
        <w:pStyle w:val="Heading3"/>
      </w:pPr>
      <w:bookmarkStart w:id="7189" w:name="_Toc36031275"/>
      <w:bookmarkStart w:id="7190" w:name="_Toc36043195"/>
      <w:bookmarkStart w:id="7191" w:name="_Toc36814520"/>
      <w:bookmarkStart w:id="7192" w:name="_Toc44689378"/>
      <w:bookmarkStart w:id="7193" w:name="_Toc44924132"/>
      <w:bookmarkStart w:id="7194" w:name="_Toc51861102"/>
      <w:bookmarkStart w:id="7195" w:name="_Toc57930873"/>
      <w:bookmarkStart w:id="7196" w:name="_Toc57931503"/>
      <w:bookmarkStart w:id="7197" w:name="_Toc98236058"/>
      <w:r w:rsidRPr="00441CD0">
        <w:t>8.</w:t>
      </w:r>
      <w:r w:rsidRPr="00441CD0">
        <w:rPr>
          <w:lang w:val="en-US"/>
        </w:rPr>
        <w:t>2.145</w:t>
      </w:r>
      <w:r w:rsidRPr="00441CD0">
        <w:tab/>
        <w:t>Requested Clock Drift Information</w:t>
      </w:r>
      <w:bookmarkEnd w:id="7186"/>
      <w:bookmarkEnd w:id="7187"/>
      <w:bookmarkEnd w:id="7188"/>
      <w:bookmarkEnd w:id="7189"/>
      <w:bookmarkEnd w:id="7190"/>
      <w:bookmarkEnd w:id="7191"/>
      <w:bookmarkEnd w:id="7192"/>
      <w:bookmarkEnd w:id="7193"/>
      <w:bookmarkEnd w:id="7194"/>
      <w:bookmarkEnd w:id="7195"/>
      <w:bookmarkEnd w:id="7196"/>
      <w:bookmarkEnd w:id="7197"/>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2C447B">
            <w:pPr>
              <w:pStyle w:val="TAC"/>
              <w:rPr>
                <w:lang w:val="fr-FR" w:eastAsia="zh-CN"/>
              </w:rPr>
            </w:pPr>
            <w:r w:rsidRPr="002C447B">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Request to Report </w:t>
      </w:r>
      <w:r w:rsidRPr="00441CD0">
        <w:rPr>
          <w:lang w:val="en-US"/>
        </w:rPr>
        <w:t>Time Offset</w:t>
      </w:r>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t>At least one bit shall be set to "1". Several bits may be set to "1".</w:t>
      </w:r>
    </w:p>
    <w:p w14:paraId="6E6FC907" w14:textId="0901DF34" w:rsidR="004D36E4" w:rsidRPr="00441CD0" w:rsidRDefault="004D36E4" w:rsidP="001A3E8D">
      <w:pPr>
        <w:pStyle w:val="Heading3"/>
      </w:pPr>
      <w:bookmarkStart w:id="7198" w:name="_Toc27490992"/>
      <w:bookmarkStart w:id="7199" w:name="_Toc27557285"/>
      <w:bookmarkStart w:id="7200" w:name="_Toc27724202"/>
      <w:bookmarkStart w:id="7201" w:name="_Toc36031276"/>
      <w:bookmarkStart w:id="7202" w:name="_Toc36043196"/>
      <w:bookmarkStart w:id="7203" w:name="_Toc36814521"/>
      <w:bookmarkStart w:id="7204" w:name="_Toc44689379"/>
      <w:bookmarkStart w:id="7205" w:name="_Toc44924133"/>
      <w:bookmarkStart w:id="7206" w:name="_Toc51861103"/>
      <w:bookmarkStart w:id="7207" w:name="_Toc57930874"/>
      <w:bookmarkStart w:id="7208" w:name="_Toc57931504"/>
      <w:bookmarkStart w:id="7209" w:name="_Toc98236059"/>
      <w:bookmarkStart w:id="7210" w:name="_Toc27490993"/>
      <w:bookmarkStart w:id="7211" w:name="_Toc27557286"/>
      <w:bookmarkStart w:id="7212" w:name="_Toc27724203"/>
      <w:bookmarkStart w:id="7213" w:name="_Toc36031277"/>
      <w:bookmarkStart w:id="7214" w:name="_Toc36043197"/>
      <w:bookmarkStart w:id="7215" w:name="_Toc36814522"/>
      <w:bookmarkStart w:id="7216" w:name="_Toc44689380"/>
      <w:bookmarkStart w:id="7217" w:name="_Toc44924134"/>
      <w:bookmarkStart w:id="7218" w:name="_Toc51861104"/>
      <w:bookmarkStart w:id="7219" w:name="_Toc57930875"/>
      <w:bookmarkStart w:id="7220" w:name="_Toc57931505"/>
      <w:r w:rsidRPr="00441CD0">
        <w:t>8.2.146</w:t>
      </w:r>
      <w:r w:rsidRPr="00441CD0">
        <w:tab/>
        <w:t>Time Domain Number</w:t>
      </w:r>
      <w:bookmarkEnd w:id="7198"/>
      <w:bookmarkEnd w:id="7199"/>
      <w:bookmarkEnd w:id="7200"/>
      <w:bookmarkEnd w:id="7201"/>
      <w:bookmarkEnd w:id="7202"/>
      <w:bookmarkEnd w:id="7203"/>
      <w:bookmarkEnd w:id="7204"/>
      <w:bookmarkEnd w:id="7205"/>
      <w:bookmarkEnd w:id="7206"/>
      <w:bookmarkEnd w:id="7207"/>
      <w:bookmarkEnd w:id="7208"/>
      <w:bookmarkEnd w:id="7209"/>
    </w:p>
    <w:p w14:paraId="517FF8E8" w14:textId="70D08B36" w:rsidR="004D36E4" w:rsidRPr="00441CD0" w:rsidRDefault="004D36E4" w:rsidP="004D36E4">
      <w:pPr>
        <w:rPr>
          <w:lang w:eastAsia="zh-CN"/>
        </w:rPr>
      </w:pPr>
      <w:r w:rsidRPr="00441CD0">
        <w:t>The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 xml:space="preserve">It shall contain a </w:t>
      </w:r>
      <w:r>
        <w:rPr>
          <w:lang w:eastAsia="zh-CN"/>
        </w:rPr>
        <w:t xml:space="preserve">external </w:t>
      </w:r>
      <w:r w:rsidRPr="00441CD0">
        <w:rPr>
          <w:lang w:eastAsia="zh-CN"/>
        </w:rPr>
        <w:t>timing related D</w:t>
      </w:r>
      <w:r w:rsidRPr="00441CD0">
        <w:t>omain Number</w:t>
      </w:r>
      <w:r w:rsidRPr="00441CD0">
        <w:rPr>
          <w:lang w:eastAsia="zh-CN"/>
        </w:rPr>
        <w:t>.</w:t>
      </w:r>
    </w:p>
    <w:p w14:paraId="357CB8F8" w14:textId="77777777" w:rsidR="004D36E4" w:rsidRPr="00441CD0" w:rsidRDefault="004D36E4" w:rsidP="004D36E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D36E4" w:rsidRPr="00441CD0" w14:paraId="5ECF4226" w14:textId="77777777" w:rsidTr="004D36E4">
        <w:trPr>
          <w:jc w:val="center"/>
        </w:trPr>
        <w:tc>
          <w:tcPr>
            <w:tcW w:w="151" w:type="dxa"/>
            <w:tcBorders>
              <w:top w:val="single" w:sz="6" w:space="0" w:color="auto"/>
              <w:left w:val="single" w:sz="6" w:space="0" w:color="auto"/>
              <w:bottom w:val="nil"/>
              <w:right w:val="nil"/>
            </w:tcBorders>
          </w:tcPr>
          <w:p w14:paraId="0CD0D006" w14:textId="77777777" w:rsidR="004D36E4" w:rsidRPr="00441CD0" w:rsidRDefault="004D36E4" w:rsidP="004D36E4">
            <w:pPr>
              <w:pStyle w:val="TAC"/>
              <w:rPr>
                <w:lang w:val="fr-FR"/>
              </w:rPr>
            </w:pPr>
          </w:p>
        </w:tc>
        <w:tc>
          <w:tcPr>
            <w:tcW w:w="1104" w:type="dxa"/>
            <w:tcBorders>
              <w:top w:val="single" w:sz="6" w:space="0" w:color="auto"/>
              <w:left w:val="nil"/>
              <w:bottom w:val="nil"/>
              <w:right w:val="nil"/>
            </w:tcBorders>
          </w:tcPr>
          <w:p w14:paraId="41C9260F" w14:textId="77777777" w:rsidR="004D36E4" w:rsidRPr="00441CD0" w:rsidRDefault="004D36E4" w:rsidP="004D36E4">
            <w:pPr>
              <w:pStyle w:val="TAH"/>
              <w:rPr>
                <w:lang w:val="fr-FR"/>
              </w:rPr>
            </w:pPr>
          </w:p>
        </w:tc>
        <w:tc>
          <w:tcPr>
            <w:tcW w:w="4708" w:type="dxa"/>
            <w:gridSpan w:val="8"/>
            <w:tcBorders>
              <w:top w:val="single" w:sz="6" w:space="0" w:color="auto"/>
              <w:left w:val="nil"/>
              <w:bottom w:val="nil"/>
              <w:right w:val="nil"/>
            </w:tcBorders>
            <w:hideMark/>
          </w:tcPr>
          <w:p w14:paraId="5CC5E9E9" w14:textId="77777777" w:rsidR="004D36E4" w:rsidRPr="00441CD0" w:rsidRDefault="004D36E4" w:rsidP="004D36E4">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FAB6F08" w14:textId="77777777" w:rsidR="004D36E4" w:rsidRPr="00441CD0" w:rsidRDefault="004D36E4" w:rsidP="004D36E4">
            <w:pPr>
              <w:pStyle w:val="TAC"/>
              <w:rPr>
                <w:lang w:val="fr-FR"/>
              </w:rPr>
            </w:pPr>
          </w:p>
        </w:tc>
      </w:tr>
      <w:tr w:rsidR="004D36E4" w:rsidRPr="00441CD0" w14:paraId="066BDC71" w14:textId="77777777" w:rsidTr="004D36E4">
        <w:trPr>
          <w:jc w:val="center"/>
        </w:trPr>
        <w:tc>
          <w:tcPr>
            <w:tcW w:w="151" w:type="dxa"/>
            <w:tcBorders>
              <w:top w:val="nil"/>
              <w:left w:val="single" w:sz="6" w:space="0" w:color="auto"/>
              <w:bottom w:val="nil"/>
              <w:right w:val="nil"/>
            </w:tcBorders>
          </w:tcPr>
          <w:p w14:paraId="50298724" w14:textId="77777777" w:rsidR="004D36E4" w:rsidRPr="00441CD0" w:rsidRDefault="004D36E4" w:rsidP="004D36E4">
            <w:pPr>
              <w:pStyle w:val="TAC"/>
              <w:rPr>
                <w:lang w:val="fr-FR"/>
              </w:rPr>
            </w:pPr>
          </w:p>
        </w:tc>
        <w:tc>
          <w:tcPr>
            <w:tcW w:w="1104" w:type="dxa"/>
            <w:tcBorders>
              <w:top w:val="nil"/>
              <w:left w:val="nil"/>
              <w:bottom w:val="nil"/>
              <w:right w:val="nil"/>
            </w:tcBorders>
            <w:hideMark/>
          </w:tcPr>
          <w:p w14:paraId="64325A06" w14:textId="77777777" w:rsidR="004D36E4" w:rsidRPr="00441CD0" w:rsidRDefault="004D36E4"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B4923C" w14:textId="77777777" w:rsidR="004D36E4" w:rsidRPr="00441CD0" w:rsidRDefault="004D36E4" w:rsidP="004D36E4">
            <w:pPr>
              <w:pStyle w:val="TAH"/>
              <w:rPr>
                <w:lang w:val="fr-FR"/>
              </w:rPr>
            </w:pPr>
            <w:r w:rsidRPr="00441CD0">
              <w:rPr>
                <w:lang w:val="fr-FR"/>
              </w:rPr>
              <w:t>8</w:t>
            </w:r>
          </w:p>
        </w:tc>
        <w:tc>
          <w:tcPr>
            <w:tcW w:w="588" w:type="dxa"/>
            <w:tcBorders>
              <w:top w:val="nil"/>
              <w:left w:val="nil"/>
              <w:bottom w:val="single" w:sz="4" w:space="0" w:color="auto"/>
              <w:right w:val="nil"/>
            </w:tcBorders>
            <w:hideMark/>
          </w:tcPr>
          <w:p w14:paraId="7C5B03E0" w14:textId="77777777" w:rsidR="004D36E4" w:rsidRPr="00441CD0" w:rsidRDefault="004D36E4"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4AB0A0C9" w14:textId="77777777" w:rsidR="004D36E4" w:rsidRPr="00441CD0" w:rsidRDefault="004D36E4"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751514F6" w14:textId="77777777" w:rsidR="004D36E4" w:rsidRPr="00441CD0" w:rsidRDefault="004D36E4"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44D20852" w14:textId="77777777" w:rsidR="004D36E4" w:rsidRPr="00441CD0" w:rsidRDefault="004D36E4" w:rsidP="004D36E4">
            <w:pPr>
              <w:pStyle w:val="TAH"/>
              <w:rPr>
                <w:lang w:val="fr-FR"/>
              </w:rPr>
            </w:pPr>
            <w:r w:rsidRPr="00441CD0">
              <w:rPr>
                <w:lang w:val="fr-FR"/>
              </w:rPr>
              <w:t>4</w:t>
            </w:r>
          </w:p>
        </w:tc>
        <w:tc>
          <w:tcPr>
            <w:tcW w:w="588" w:type="dxa"/>
            <w:tcBorders>
              <w:top w:val="nil"/>
              <w:left w:val="nil"/>
              <w:bottom w:val="single" w:sz="4" w:space="0" w:color="auto"/>
              <w:right w:val="nil"/>
            </w:tcBorders>
            <w:hideMark/>
          </w:tcPr>
          <w:p w14:paraId="4895FB72" w14:textId="77777777" w:rsidR="004D36E4" w:rsidRPr="00441CD0" w:rsidRDefault="004D36E4" w:rsidP="004D36E4">
            <w:pPr>
              <w:pStyle w:val="TAH"/>
              <w:rPr>
                <w:lang w:val="fr-FR"/>
              </w:rPr>
            </w:pPr>
            <w:r w:rsidRPr="00441CD0">
              <w:rPr>
                <w:lang w:val="fr-FR"/>
              </w:rPr>
              <w:t>3</w:t>
            </w:r>
          </w:p>
        </w:tc>
        <w:tc>
          <w:tcPr>
            <w:tcW w:w="588" w:type="dxa"/>
            <w:tcBorders>
              <w:top w:val="nil"/>
              <w:left w:val="nil"/>
              <w:bottom w:val="single" w:sz="4" w:space="0" w:color="auto"/>
              <w:right w:val="nil"/>
            </w:tcBorders>
            <w:hideMark/>
          </w:tcPr>
          <w:p w14:paraId="3CDC0D18" w14:textId="77777777" w:rsidR="004D36E4" w:rsidRPr="00441CD0" w:rsidRDefault="004D36E4"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EF32E6" w14:textId="77777777" w:rsidR="004D36E4" w:rsidRPr="00441CD0" w:rsidRDefault="004D36E4" w:rsidP="004D36E4">
            <w:pPr>
              <w:pStyle w:val="TAH"/>
              <w:rPr>
                <w:lang w:val="fr-FR"/>
              </w:rPr>
            </w:pPr>
            <w:r w:rsidRPr="00441CD0">
              <w:rPr>
                <w:lang w:val="fr-FR"/>
              </w:rPr>
              <w:t>1</w:t>
            </w:r>
          </w:p>
        </w:tc>
        <w:tc>
          <w:tcPr>
            <w:tcW w:w="588" w:type="dxa"/>
            <w:tcBorders>
              <w:top w:val="nil"/>
              <w:left w:val="nil"/>
              <w:bottom w:val="nil"/>
              <w:right w:val="single" w:sz="6" w:space="0" w:color="auto"/>
            </w:tcBorders>
          </w:tcPr>
          <w:p w14:paraId="538091F2" w14:textId="77777777" w:rsidR="004D36E4" w:rsidRPr="00441CD0" w:rsidRDefault="004D36E4" w:rsidP="004D36E4">
            <w:pPr>
              <w:pStyle w:val="TAC"/>
              <w:rPr>
                <w:lang w:val="fr-FR"/>
              </w:rPr>
            </w:pPr>
          </w:p>
        </w:tc>
      </w:tr>
      <w:tr w:rsidR="004D36E4" w:rsidRPr="00441CD0" w14:paraId="74C67D7D" w14:textId="77777777" w:rsidTr="004D36E4">
        <w:trPr>
          <w:jc w:val="center"/>
        </w:trPr>
        <w:tc>
          <w:tcPr>
            <w:tcW w:w="151" w:type="dxa"/>
            <w:tcBorders>
              <w:top w:val="nil"/>
              <w:left w:val="single" w:sz="6" w:space="0" w:color="auto"/>
              <w:bottom w:val="nil"/>
              <w:right w:val="nil"/>
            </w:tcBorders>
          </w:tcPr>
          <w:p w14:paraId="72F48143"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90FD99B" w14:textId="77777777" w:rsidR="004D36E4" w:rsidRPr="00441CD0" w:rsidRDefault="004D36E4" w:rsidP="004D36E4">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01BE94C" w14:textId="77777777" w:rsidR="004D36E4" w:rsidRPr="00441CD0" w:rsidRDefault="004D36E4" w:rsidP="004D36E4">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29D1E838" w14:textId="77777777" w:rsidR="004D36E4" w:rsidRPr="00441CD0" w:rsidRDefault="004D36E4" w:rsidP="004D36E4">
            <w:pPr>
              <w:pStyle w:val="TAC"/>
              <w:rPr>
                <w:lang w:val="fr-FR"/>
              </w:rPr>
            </w:pPr>
          </w:p>
        </w:tc>
      </w:tr>
      <w:tr w:rsidR="004D36E4" w:rsidRPr="00441CD0" w14:paraId="0D2B6BAB" w14:textId="77777777" w:rsidTr="004D36E4">
        <w:trPr>
          <w:jc w:val="center"/>
        </w:trPr>
        <w:tc>
          <w:tcPr>
            <w:tcW w:w="151" w:type="dxa"/>
            <w:tcBorders>
              <w:top w:val="nil"/>
              <w:left w:val="single" w:sz="6" w:space="0" w:color="auto"/>
              <w:bottom w:val="nil"/>
              <w:right w:val="nil"/>
            </w:tcBorders>
          </w:tcPr>
          <w:p w14:paraId="7DC919B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6ED9F9C" w14:textId="77777777" w:rsidR="004D36E4" w:rsidRPr="00441CD0" w:rsidRDefault="004D36E4" w:rsidP="004D36E4">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510FAD1" w14:textId="77777777" w:rsidR="004D36E4" w:rsidRPr="00441CD0" w:rsidRDefault="004D36E4" w:rsidP="004D36E4">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7772E0EA" w14:textId="77777777" w:rsidR="004D36E4" w:rsidRPr="00441CD0" w:rsidRDefault="004D36E4" w:rsidP="004D36E4">
            <w:pPr>
              <w:pStyle w:val="TAC"/>
              <w:rPr>
                <w:lang w:val="fr-FR"/>
              </w:rPr>
            </w:pPr>
          </w:p>
        </w:tc>
      </w:tr>
      <w:tr w:rsidR="004D36E4" w:rsidRPr="00441CD0" w14:paraId="377CEC4A" w14:textId="77777777" w:rsidTr="004D36E4">
        <w:trPr>
          <w:jc w:val="center"/>
        </w:trPr>
        <w:tc>
          <w:tcPr>
            <w:tcW w:w="151" w:type="dxa"/>
            <w:tcBorders>
              <w:top w:val="nil"/>
              <w:left w:val="single" w:sz="6" w:space="0" w:color="auto"/>
              <w:bottom w:val="nil"/>
              <w:right w:val="nil"/>
            </w:tcBorders>
          </w:tcPr>
          <w:p w14:paraId="55CE3FE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6477923B" w14:textId="77777777" w:rsidR="004D36E4" w:rsidRPr="00441CD0" w:rsidRDefault="004D36E4" w:rsidP="002C447B">
            <w:pPr>
              <w:pStyle w:val="TAC"/>
              <w:rPr>
                <w:lang w:val="fr-FR" w:eastAsia="zh-CN"/>
              </w:rPr>
            </w:pPr>
            <w:r w:rsidRPr="002C447B">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5A31DC8A" w14:textId="67DEAD61" w:rsidR="004D36E4" w:rsidRPr="00441CD0" w:rsidRDefault="004D36E4" w:rsidP="004D36E4">
            <w:pPr>
              <w:pStyle w:val="TAC"/>
              <w:rPr>
                <w:lang w:val="fr-FR" w:eastAsia="zh-CN"/>
              </w:rPr>
            </w:pPr>
            <w:r w:rsidRPr="00441CD0">
              <w:rPr>
                <w:lang w:val="fr-FR"/>
              </w:rPr>
              <w:t>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45E684AE" w14:textId="77777777" w:rsidR="004D36E4" w:rsidRPr="00441CD0" w:rsidRDefault="004D36E4" w:rsidP="004D36E4">
            <w:pPr>
              <w:pStyle w:val="TAC"/>
              <w:rPr>
                <w:lang w:val="fr-FR"/>
              </w:rPr>
            </w:pPr>
          </w:p>
        </w:tc>
      </w:tr>
      <w:tr w:rsidR="004D36E4" w:rsidRPr="00441CD0" w14:paraId="20FF0E02" w14:textId="77777777" w:rsidTr="004D36E4">
        <w:trPr>
          <w:jc w:val="center"/>
        </w:trPr>
        <w:tc>
          <w:tcPr>
            <w:tcW w:w="151" w:type="dxa"/>
            <w:tcBorders>
              <w:top w:val="nil"/>
              <w:left w:val="single" w:sz="6" w:space="0" w:color="auto"/>
              <w:bottom w:val="single" w:sz="4" w:space="0" w:color="auto"/>
              <w:right w:val="nil"/>
            </w:tcBorders>
          </w:tcPr>
          <w:p w14:paraId="4E81ADFF" w14:textId="77777777" w:rsidR="004D36E4" w:rsidRPr="00441CD0" w:rsidRDefault="004D36E4" w:rsidP="004D36E4">
            <w:pPr>
              <w:pStyle w:val="TAC"/>
              <w:rPr>
                <w:lang w:val="fr-FR"/>
              </w:rPr>
            </w:pPr>
          </w:p>
        </w:tc>
        <w:tc>
          <w:tcPr>
            <w:tcW w:w="1104" w:type="dxa"/>
            <w:tcBorders>
              <w:top w:val="nil"/>
              <w:left w:val="nil"/>
              <w:bottom w:val="single" w:sz="4" w:space="0" w:color="auto"/>
              <w:right w:val="single" w:sz="4" w:space="0" w:color="auto"/>
            </w:tcBorders>
            <w:hideMark/>
          </w:tcPr>
          <w:p w14:paraId="5FFCE4AE" w14:textId="77777777" w:rsidR="004D36E4" w:rsidRPr="00441CD0" w:rsidRDefault="004D36E4" w:rsidP="004D36E4">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3DDC746" w14:textId="77777777" w:rsidR="004D36E4" w:rsidRPr="00441CD0" w:rsidRDefault="004D36E4" w:rsidP="004D36E4">
            <w:pPr>
              <w:pStyle w:val="TAC"/>
              <w:rPr>
                <w:lang w:val="en-US"/>
              </w:rPr>
            </w:pPr>
            <w:r w:rsidRPr="001B490A">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3276A8" w14:textId="77777777" w:rsidR="004D36E4" w:rsidRPr="001B490A" w:rsidRDefault="004D36E4" w:rsidP="004D36E4">
            <w:pPr>
              <w:pStyle w:val="TAC"/>
              <w:rPr>
                <w:lang w:val="en-US"/>
              </w:rPr>
            </w:pPr>
          </w:p>
        </w:tc>
      </w:tr>
    </w:tbl>
    <w:p w14:paraId="73C929AE" w14:textId="77491FB6" w:rsidR="004D36E4" w:rsidRPr="00441CD0" w:rsidRDefault="004D36E4" w:rsidP="004D36E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Time Domain Number</w:t>
      </w:r>
    </w:p>
    <w:p w14:paraId="0750F8F1" w14:textId="7723F956" w:rsidR="004D36E4" w:rsidRPr="00C95CC3" w:rsidRDefault="004D36E4" w:rsidP="004D36E4">
      <w:r w:rsidRPr="00441CD0">
        <w:t>The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1A3E8D">
      <w:pPr>
        <w:pStyle w:val="Heading3"/>
      </w:pPr>
      <w:bookmarkStart w:id="7221" w:name="_Toc98236060"/>
      <w:r w:rsidRPr="00441CD0">
        <w:t>8.</w:t>
      </w:r>
      <w:r w:rsidRPr="00441CD0">
        <w:rPr>
          <w:lang w:val="en-US"/>
        </w:rPr>
        <w:t>2.147</w:t>
      </w:r>
      <w:r w:rsidRPr="00441CD0">
        <w:tab/>
        <w:t>Time Offset Threshold</w:t>
      </w:r>
      <w:bookmarkEnd w:id="7210"/>
      <w:bookmarkEnd w:id="7211"/>
      <w:bookmarkEnd w:id="7212"/>
      <w:bookmarkEnd w:id="7213"/>
      <w:bookmarkEnd w:id="7214"/>
      <w:bookmarkEnd w:id="7215"/>
      <w:bookmarkEnd w:id="7216"/>
      <w:bookmarkEnd w:id="7217"/>
      <w:bookmarkEnd w:id="7218"/>
      <w:bookmarkEnd w:id="7219"/>
      <w:bookmarkEnd w:id="7220"/>
      <w:bookmarkEnd w:id="7221"/>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2C447B">
            <w:pPr>
              <w:pStyle w:val="TAC"/>
              <w:rPr>
                <w:lang w:val="fr-FR" w:eastAsia="zh-CN"/>
              </w:rPr>
            </w:pPr>
            <w:r w:rsidRPr="002C447B">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1A3E8D">
      <w:pPr>
        <w:pStyle w:val="Heading3"/>
      </w:pPr>
      <w:bookmarkStart w:id="7222" w:name="_Toc27490994"/>
      <w:bookmarkStart w:id="7223" w:name="_Toc27557287"/>
      <w:bookmarkStart w:id="7224" w:name="_Toc27724204"/>
      <w:bookmarkStart w:id="7225" w:name="_Toc36031278"/>
      <w:bookmarkStart w:id="7226" w:name="_Toc36043198"/>
      <w:bookmarkStart w:id="7227" w:name="_Toc36814523"/>
      <w:bookmarkStart w:id="7228" w:name="_Toc44689381"/>
      <w:bookmarkStart w:id="7229" w:name="_Toc44924135"/>
      <w:bookmarkStart w:id="7230" w:name="_Toc51861105"/>
      <w:bookmarkStart w:id="7231" w:name="_Toc57930876"/>
      <w:bookmarkStart w:id="7232" w:name="_Toc57931506"/>
      <w:bookmarkStart w:id="7233" w:name="_Toc98236061"/>
      <w:r w:rsidRPr="00441CD0">
        <w:t>8.</w:t>
      </w:r>
      <w:r w:rsidRPr="00441CD0">
        <w:rPr>
          <w:lang w:val="en-US"/>
        </w:rPr>
        <w:t>2.148</w:t>
      </w:r>
      <w:r w:rsidRPr="00441CD0">
        <w:tab/>
        <w:t>Cumulative rateRatio Threshold</w:t>
      </w:r>
      <w:bookmarkEnd w:id="7222"/>
      <w:bookmarkEnd w:id="7223"/>
      <w:bookmarkEnd w:id="7224"/>
      <w:bookmarkEnd w:id="7225"/>
      <w:bookmarkEnd w:id="7226"/>
      <w:bookmarkEnd w:id="7227"/>
      <w:bookmarkEnd w:id="7228"/>
      <w:bookmarkEnd w:id="7229"/>
      <w:bookmarkEnd w:id="7230"/>
      <w:bookmarkEnd w:id="7231"/>
      <w:bookmarkEnd w:id="7232"/>
      <w:bookmarkEnd w:id="7233"/>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2C447B">
            <w:pPr>
              <w:pStyle w:val="TAC"/>
              <w:rPr>
                <w:lang w:val="fr-FR" w:eastAsia="zh-CN"/>
              </w:rPr>
            </w:pPr>
            <w:r w:rsidRPr="002C447B">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48B2A059" w:rsidR="00EE5860" w:rsidRPr="00441CD0" w:rsidRDefault="00EE5860" w:rsidP="00EE5860">
      <w:r w:rsidRPr="00441CD0">
        <w:t>The Cumulative rateRatio Threshold field shall be encoded as the cumulativeRateRatio (Integer32) specified in clauses 14.4.2 and 15.6 of IEEE Std 802.1AS-</w:t>
      </w:r>
      <w:r w:rsidR="00DD5D71">
        <w:t>2020</w:t>
      </w:r>
      <w:r w:rsidRPr="00441CD0">
        <w:t> [58], i.e. the quantity "(rateRatio- 1.0)(2^41)".</w:t>
      </w:r>
    </w:p>
    <w:p w14:paraId="53303B49" w14:textId="77777777" w:rsidR="00EE5860" w:rsidRPr="00441CD0" w:rsidRDefault="00EE5860" w:rsidP="001A3E8D">
      <w:pPr>
        <w:pStyle w:val="Heading3"/>
      </w:pPr>
      <w:bookmarkStart w:id="7234" w:name="_Toc27490995"/>
      <w:bookmarkStart w:id="7235" w:name="_Toc27557288"/>
      <w:bookmarkStart w:id="7236" w:name="_Toc27724205"/>
      <w:bookmarkStart w:id="7237" w:name="_Toc36031279"/>
      <w:bookmarkStart w:id="7238" w:name="_Toc36043199"/>
      <w:bookmarkStart w:id="7239" w:name="_Toc36814524"/>
      <w:bookmarkStart w:id="7240" w:name="_Toc44689382"/>
      <w:bookmarkStart w:id="7241" w:name="_Toc44924136"/>
      <w:bookmarkStart w:id="7242" w:name="_Toc51861106"/>
      <w:bookmarkStart w:id="7243" w:name="_Toc57930877"/>
      <w:bookmarkStart w:id="7244" w:name="_Toc57931507"/>
      <w:bookmarkStart w:id="7245" w:name="_Toc98236062"/>
      <w:r w:rsidRPr="00441CD0">
        <w:t>8.</w:t>
      </w:r>
      <w:r w:rsidRPr="00441CD0">
        <w:rPr>
          <w:lang w:val="en-US"/>
        </w:rPr>
        <w:t>2.149</w:t>
      </w:r>
      <w:r w:rsidRPr="00441CD0">
        <w:tab/>
        <w:t>Time Offset Measurement</w:t>
      </w:r>
      <w:bookmarkEnd w:id="7234"/>
      <w:bookmarkEnd w:id="7235"/>
      <w:bookmarkEnd w:id="7236"/>
      <w:bookmarkEnd w:id="7237"/>
      <w:bookmarkEnd w:id="7238"/>
      <w:bookmarkEnd w:id="7239"/>
      <w:bookmarkEnd w:id="7240"/>
      <w:bookmarkEnd w:id="7241"/>
      <w:bookmarkEnd w:id="7242"/>
      <w:bookmarkEnd w:id="7243"/>
      <w:bookmarkEnd w:id="7244"/>
      <w:bookmarkEnd w:id="7245"/>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2C447B">
            <w:pPr>
              <w:pStyle w:val="TAC"/>
              <w:rPr>
                <w:lang w:val="fr-FR" w:eastAsia="zh-CN"/>
              </w:rPr>
            </w:pPr>
            <w:r w:rsidRPr="002C447B">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61D7AA70" w14:textId="49583399" w:rsidR="004D36E4" w:rsidRDefault="004D36E4" w:rsidP="004D36E4">
      <w:pPr>
        <w:rPr>
          <w:lang w:eastAsia="zh-CN"/>
        </w:rPr>
      </w:pPr>
      <w:bookmarkStart w:id="7246" w:name="_Toc27490996"/>
      <w:bookmarkStart w:id="7247" w:name="_Toc27557289"/>
      <w:bookmarkStart w:id="7248" w:name="_Toc27724206"/>
      <w:bookmarkStart w:id="7249" w:name="_Toc36031280"/>
      <w:bookmarkStart w:id="7250" w:name="_Toc36043200"/>
      <w:bookmarkStart w:id="7251" w:name="_Toc36814525"/>
      <w:bookmarkStart w:id="7252" w:name="_Toc44689383"/>
      <w:bookmarkStart w:id="7253" w:name="_Toc44924137"/>
      <w:bookmarkStart w:id="7254" w:name="_Toc51861107"/>
      <w:bookmarkStart w:id="7255" w:name="_Toc57930878"/>
      <w:bookmarkStart w:id="7256" w:name="_Toc57931508"/>
      <w:r w:rsidRPr="00441CD0">
        <w:t xml:space="preserve">The Time Offset Measurement field shall be encoded as a signed64 binary integer value. It shall contain the Time Offset Measurement in nanoseconds. It shall contain the time offset between the 5GS clock and the clock of the </w:t>
      </w:r>
      <w:r>
        <w:rPr>
          <w:lang w:eastAsia="zh-CN"/>
        </w:rPr>
        <w:t>external</w:t>
      </w:r>
      <w:r w:rsidRPr="00441CD0">
        <w:t xml:space="preserve"> time domain.</w:t>
      </w:r>
    </w:p>
    <w:p w14:paraId="78D1B4E9" w14:textId="77777777" w:rsidR="00EE5860" w:rsidRPr="00441CD0" w:rsidRDefault="00EE5860" w:rsidP="001A3E8D">
      <w:pPr>
        <w:pStyle w:val="Heading3"/>
      </w:pPr>
      <w:bookmarkStart w:id="7257" w:name="_Toc98236063"/>
      <w:r w:rsidRPr="00441CD0">
        <w:t>8.</w:t>
      </w:r>
      <w:r w:rsidRPr="00441CD0">
        <w:rPr>
          <w:lang w:val="en-US"/>
        </w:rPr>
        <w:t>2.150</w:t>
      </w:r>
      <w:r w:rsidRPr="00441CD0">
        <w:tab/>
        <w:t>Cumulative rateRatio Measurement</w:t>
      </w:r>
      <w:bookmarkEnd w:id="7246"/>
      <w:bookmarkEnd w:id="7247"/>
      <w:bookmarkEnd w:id="7248"/>
      <w:bookmarkEnd w:id="7249"/>
      <w:bookmarkEnd w:id="7250"/>
      <w:bookmarkEnd w:id="7251"/>
      <w:bookmarkEnd w:id="7252"/>
      <w:bookmarkEnd w:id="7253"/>
      <w:bookmarkEnd w:id="7254"/>
      <w:bookmarkEnd w:id="7255"/>
      <w:bookmarkEnd w:id="7256"/>
      <w:bookmarkEnd w:id="7257"/>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2C447B">
            <w:pPr>
              <w:pStyle w:val="TAC"/>
              <w:rPr>
                <w:lang w:val="fr-FR" w:eastAsia="zh-CN"/>
              </w:rPr>
            </w:pPr>
            <w:r w:rsidRPr="002C447B">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72358683" w14:textId="2CBD06A6" w:rsidR="004D36E4" w:rsidRPr="00F965B6" w:rsidRDefault="004D36E4" w:rsidP="002C447B">
      <w:pPr>
        <w:rPr>
          <w:lang w:eastAsia="zh-CN"/>
        </w:rPr>
      </w:pPr>
      <w:bookmarkStart w:id="7258" w:name="_Toc27490997"/>
      <w:bookmarkStart w:id="7259" w:name="_Toc27557290"/>
      <w:bookmarkStart w:id="7260" w:name="_Toc27724207"/>
      <w:bookmarkStart w:id="7261" w:name="_Toc36031281"/>
      <w:bookmarkStart w:id="7262" w:name="_Toc36043201"/>
      <w:bookmarkStart w:id="7263" w:name="_Toc36814526"/>
      <w:bookmarkStart w:id="7264" w:name="_Toc44689384"/>
      <w:bookmarkStart w:id="7265" w:name="_Toc44924138"/>
      <w:bookmarkStart w:id="7266" w:name="_Toc51861108"/>
      <w:bookmarkStart w:id="7267" w:name="_Toc57930879"/>
      <w:bookmarkStart w:id="7268" w:name="_Toc57931509"/>
      <w:r w:rsidRPr="002C447B">
        <w:t>The Cumulative rateRatio Measurement field shall be encoded as the cumulativeRateRatio (Integer32) specified in clauses 14.4.2 and 15.6 of IEEE Std 802.1AS-</w:t>
      </w:r>
      <w:r w:rsidR="00DD5D71" w:rsidRPr="002C447B">
        <w:t>2020</w:t>
      </w:r>
      <w:r w:rsidRPr="002C447B">
        <w:t> [58], i.e. the quantity "(rateRatio- 1.0)(2^41)". It shall be equal to the cumulative ratio of the frequency of the 5GS clock to the frequency of the clock of the external time domain.</w:t>
      </w:r>
    </w:p>
    <w:p w14:paraId="6458D876" w14:textId="77777777" w:rsidR="00EE5860" w:rsidRPr="00441CD0" w:rsidRDefault="00EE5860" w:rsidP="001A3E8D">
      <w:pPr>
        <w:pStyle w:val="Heading3"/>
      </w:pPr>
      <w:bookmarkStart w:id="7269" w:name="_Toc98236064"/>
      <w:r w:rsidRPr="00441CD0">
        <w:t>8.2.151</w:t>
      </w:r>
      <w:r w:rsidRPr="00441CD0">
        <w:tab/>
        <w:t>SRR ID</w:t>
      </w:r>
      <w:bookmarkEnd w:id="7258"/>
      <w:bookmarkEnd w:id="7259"/>
      <w:bookmarkEnd w:id="7260"/>
      <w:bookmarkEnd w:id="7261"/>
      <w:bookmarkEnd w:id="7262"/>
      <w:bookmarkEnd w:id="7263"/>
      <w:bookmarkEnd w:id="7264"/>
      <w:bookmarkEnd w:id="7265"/>
      <w:bookmarkEnd w:id="7266"/>
      <w:bookmarkEnd w:id="7267"/>
      <w:bookmarkEnd w:id="7268"/>
      <w:bookmarkEnd w:id="7269"/>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2C447B">
            <w:pPr>
              <w:pStyle w:val="TAC"/>
              <w:rPr>
                <w:lang w:val="fr-FR" w:eastAsia="zh-CN"/>
              </w:rPr>
            </w:pPr>
            <w:r w:rsidRPr="002C447B">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1A3E8D">
      <w:pPr>
        <w:pStyle w:val="Heading3"/>
      </w:pPr>
      <w:bookmarkStart w:id="7270" w:name="_Toc27490998"/>
      <w:bookmarkStart w:id="7271" w:name="_Toc27557291"/>
      <w:bookmarkStart w:id="7272" w:name="_Toc27724208"/>
      <w:bookmarkStart w:id="7273" w:name="_Toc36031282"/>
      <w:bookmarkStart w:id="7274" w:name="_Toc36043202"/>
      <w:bookmarkStart w:id="7275" w:name="_Toc36814527"/>
      <w:bookmarkStart w:id="7276" w:name="_Toc44689385"/>
      <w:bookmarkStart w:id="7277" w:name="_Toc44924139"/>
      <w:bookmarkStart w:id="7278" w:name="_Toc51861109"/>
      <w:bookmarkStart w:id="7279" w:name="_Toc57930880"/>
      <w:bookmarkStart w:id="7280" w:name="_Toc57931510"/>
      <w:bookmarkStart w:id="7281" w:name="_Toc98236065"/>
      <w:r w:rsidRPr="00441CD0">
        <w:t>8.</w:t>
      </w:r>
      <w:r w:rsidRPr="00441CD0">
        <w:rPr>
          <w:lang w:val="en-US"/>
        </w:rPr>
        <w:t>2.152</w:t>
      </w:r>
      <w:r w:rsidRPr="00441CD0">
        <w:tab/>
        <w:t>Requested Access Availability Information</w:t>
      </w:r>
      <w:bookmarkEnd w:id="7270"/>
      <w:bookmarkEnd w:id="7271"/>
      <w:bookmarkEnd w:id="7272"/>
      <w:bookmarkEnd w:id="7273"/>
      <w:bookmarkEnd w:id="7274"/>
      <w:bookmarkEnd w:id="7275"/>
      <w:bookmarkEnd w:id="7276"/>
      <w:bookmarkEnd w:id="7277"/>
      <w:bookmarkEnd w:id="7278"/>
      <w:bookmarkEnd w:id="7279"/>
      <w:bookmarkEnd w:id="7280"/>
      <w:bookmarkEnd w:id="7281"/>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2C447B">
            <w:pPr>
              <w:pStyle w:val="TAC"/>
              <w:rPr>
                <w:lang w:val="fr-FR" w:eastAsia="zh-CN"/>
              </w:rPr>
            </w:pPr>
            <w:r w:rsidRPr="002C447B">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1A3E8D">
      <w:pPr>
        <w:pStyle w:val="Heading3"/>
      </w:pPr>
      <w:bookmarkStart w:id="7282" w:name="_Toc11315428"/>
      <w:bookmarkStart w:id="7283" w:name="_Toc27490999"/>
      <w:bookmarkStart w:id="7284" w:name="_Toc27557292"/>
      <w:bookmarkStart w:id="7285" w:name="_Toc27724209"/>
      <w:bookmarkStart w:id="7286" w:name="_Toc36031283"/>
      <w:bookmarkStart w:id="7287" w:name="_Toc36043203"/>
      <w:bookmarkStart w:id="7288" w:name="_Toc36814528"/>
      <w:bookmarkStart w:id="7289" w:name="_Toc44689386"/>
      <w:bookmarkStart w:id="7290" w:name="_Toc44924140"/>
      <w:bookmarkStart w:id="7291" w:name="_Toc51861110"/>
      <w:bookmarkStart w:id="7292" w:name="_Toc57930881"/>
      <w:bookmarkStart w:id="7293" w:name="_Toc57931511"/>
      <w:bookmarkStart w:id="7294" w:name="_Toc98236066"/>
      <w:r w:rsidRPr="00441CD0">
        <w:t>8.2.153</w:t>
      </w:r>
      <w:r w:rsidRPr="00441CD0">
        <w:tab/>
      </w:r>
      <w:bookmarkEnd w:id="7282"/>
      <w:r w:rsidRPr="00441CD0">
        <w:t>Access Availability Information</w:t>
      </w:r>
      <w:bookmarkEnd w:id="7283"/>
      <w:bookmarkEnd w:id="7284"/>
      <w:bookmarkEnd w:id="7285"/>
      <w:bookmarkEnd w:id="7286"/>
      <w:bookmarkEnd w:id="7287"/>
      <w:bookmarkEnd w:id="7288"/>
      <w:bookmarkEnd w:id="7289"/>
      <w:bookmarkEnd w:id="7290"/>
      <w:bookmarkEnd w:id="7291"/>
      <w:bookmarkEnd w:id="7292"/>
      <w:bookmarkEnd w:id="7293"/>
      <w:bookmarkEnd w:id="7294"/>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2C447B">
        <w:trPr>
          <w:jc w:val="center"/>
        </w:trPr>
        <w:tc>
          <w:tcPr>
            <w:tcW w:w="151" w:type="dxa"/>
            <w:tcBorders>
              <w:top w:val="single" w:sz="4" w:space="0" w:color="auto"/>
              <w:left w:val="single" w:sz="4"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4"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4"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4" w:space="0" w:color="auto"/>
              <w:left w:val="nil"/>
              <w:bottom w:val="nil"/>
              <w:right w:val="single" w:sz="4"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2C447B">
        <w:trPr>
          <w:jc w:val="center"/>
        </w:trPr>
        <w:tc>
          <w:tcPr>
            <w:tcW w:w="151" w:type="dxa"/>
            <w:tcBorders>
              <w:top w:val="nil"/>
              <w:left w:val="single" w:sz="4"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4"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2C447B">
        <w:trPr>
          <w:jc w:val="center"/>
        </w:trPr>
        <w:tc>
          <w:tcPr>
            <w:tcW w:w="151" w:type="dxa"/>
            <w:tcBorders>
              <w:top w:val="nil"/>
              <w:left w:val="single" w:sz="4"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4"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2C447B">
        <w:trPr>
          <w:jc w:val="center"/>
        </w:trPr>
        <w:tc>
          <w:tcPr>
            <w:tcW w:w="151" w:type="dxa"/>
            <w:tcBorders>
              <w:top w:val="nil"/>
              <w:left w:val="single" w:sz="4"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4"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2C447B">
        <w:trPr>
          <w:jc w:val="center"/>
        </w:trPr>
        <w:tc>
          <w:tcPr>
            <w:tcW w:w="151" w:type="dxa"/>
            <w:tcBorders>
              <w:top w:val="nil"/>
              <w:left w:val="single" w:sz="4"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4"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2C447B">
        <w:trPr>
          <w:jc w:val="center"/>
        </w:trPr>
        <w:tc>
          <w:tcPr>
            <w:tcW w:w="151" w:type="dxa"/>
            <w:tcBorders>
              <w:top w:val="nil"/>
              <w:left w:val="single" w:sz="4" w:space="0" w:color="auto"/>
              <w:bottom w:val="single" w:sz="4" w:space="0" w:color="auto"/>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CB4B944" w14:textId="77777777" w:rsidR="00EE5860" w:rsidRPr="00441CD0" w:rsidRDefault="00EE5860" w:rsidP="002C447B">
            <w:pPr>
              <w:pStyle w:val="TAC"/>
              <w:rPr>
                <w:rFonts w:cs="Arial"/>
                <w:szCs w:val="18"/>
                <w:lang w:val="fr-FR"/>
              </w:rPr>
            </w:pPr>
            <w:r w:rsidRPr="002C447B">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2C447B">
            <w:pPr>
              <w:pStyle w:val="TAH"/>
              <w:rPr>
                <w:lang w:val="fr-FR"/>
              </w:rPr>
            </w:pPr>
            <w:r w:rsidRPr="002C447B">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862100">
            <w:pPr>
              <w:pStyle w:val="TAL"/>
              <w:rPr>
                <w:lang w:val="fr-FR" w:eastAsia="zh-CN"/>
              </w:rPr>
            </w:pPr>
            <w:r w:rsidRPr="00862100">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862100">
            <w:pPr>
              <w:pStyle w:val="TAL"/>
              <w:rPr>
                <w:lang w:val="fr-FR" w:eastAsia="zh-CN"/>
              </w:rPr>
            </w:pPr>
            <w:r w:rsidRPr="00862100">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862100">
            <w:pPr>
              <w:pStyle w:val="TAL"/>
              <w:rPr>
                <w:lang w:val="fr-FR"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2C447B">
            <w:pPr>
              <w:pStyle w:val="TAH"/>
              <w:rPr>
                <w:lang w:val="fr-FR"/>
              </w:rPr>
            </w:pPr>
            <w:r w:rsidRPr="002C447B">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862100">
            <w:pPr>
              <w:pStyle w:val="TAL"/>
              <w:rPr>
                <w:lang w:val="fr-FR" w:eastAsia="zh-CN"/>
              </w:rPr>
            </w:pPr>
            <w:r w:rsidRPr="00862100">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862100">
            <w:pPr>
              <w:pStyle w:val="TAL"/>
              <w:rPr>
                <w:lang w:val="fr-FR" w:eastAsia="zh-CN"/>
              </w:rPr>
            </w:pPr>
            <w:r w:rsidRPr="00862100">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862100">
            <w:pPr>
              <w:pStyle w:val="TAL"/>
              <w:rPr>
                <w:lang w:val="fr-FR" w:eastAsia="zh-CN"/>
              </w:rPr>
            </w:pPr>
            <w:r w:rsidRPr="00862100">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1A3E8D">
      <w:pPr>
        <w:pStyle w:val="Heading3"/>
      </w:pPr>
      <w:bookmarkStart w:id="7295" w:name="_Toc27491000"/>
      <w:bookmarkStart w:id="7296" w:name="_Toc27557293"/>
      <w:bookmarkStart w:id="7297" w:name="_Toc27724210"/>
      <w:bookmarkStart w:id="7298" w:name="_Toc36031284"/>
      <w:bookmarkStart w:id="7299" w:name="_Toc36043204"/>
      <w:bookmarkStart w:id="7300" w:name="_Toc36814529"/>
      <w:bookmarkStart w:id="7301" w:name="_Toc44689387"/>
      <w:bookmarkStart w:id="7302" w:name="_Toc44924141"/>
      <w:bookmarkStart w:id="7303" w:name="_Toc51861111"/>
      <w:bookmarkStart w:id="7304" w:name="_Toc57930882"/>
      <w:bookmarkStart w:id="7305" w:name="_Toc57931512"/>
      <w:bookmarkStart w:id="7306" w:name="_Toc98236067"/>
      <w:r w:rsidRPr="00441CD0">
        <w:t>8.2.</w:t>
      </w:r>
      <w:r w:rsidRPr="00441CD0">
        <w:rPr>
          <w:lang w:eastAsia="zh-CN"/>
        </w:rPr>
        <w:t>154</w:t>
      </w:r>
      <w:r w:rsidRPr="00441CD0">
        <w:tab/>
      </w:r>
      <w:r w:rsidRPr="00441CD0">
        <w:rPr>
          <w:lang w:eastAsia="zh-CN"/>
        </w:rPr>
        <w:t>MPTCP Control Information</w:t>
      </w:r>
      <w:bookmarkEnd w:id="7295"/>
      <w:bookmarkEnd w:id="7296"/>
      <w:bookmarkEnd w:id="7297"/>
      <w:bookmarkEnd w:id="7298"/>
      <w:bookmarkEnd w:id="7299"/>
      <w:bookmarkEnd w:id="7300"/>
      <w:bookmarkEnd w:id="7301"/>
      <w:bookmarkEnd w:id="7302"/>
      <w:bookmarkEnd w:id="7303"/>
      <w:bookmarkEnd w:id="7304"/>
      <w:bookmarkEnd w:id="7305"/>
      <w:bookmarkEnd w:id="7306"/>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2C447B">
        <w:trPr>
          <w:jc w:val="center"/>
        </w:trPr>
        <w:tc>
          <w:tcPr>
            <w:tcW w:w="151" w:type="dxa"/>
            <w:tcBorders>
              <w:top w:val="single" w:sz="4" w:space="0" w:color="auto"/>
              <w:left w:val="single" w:sz="4"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4"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4"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4" w:space="0" w:color="auto"/>
              <w:left w:val="nil"/>
              <w:bottom w:val="nil"/>
              <w:right w:val="single" w:sz="4"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2C447B">
        <w:trPr>
          <w:jc w:val="center"/>
        </w:trPr>
        <w:tc>
          <w:tcPr>
            <w:tcW w:w="151" w:type="dxa"/>
            <w:tcBorders>
              <w:top w:val="nil"/>
              <w:left w:val="single" w:sz="4"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4"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2C447B">
        <w:trPr>
          <w:jc w:val="center"/>
        </w:trPr>
        <w:tc>
          <w:tcPr>
            <w:tcW w:w="151" w:type="dxa"/>
            <w:tcBorders>
              <w:top w:val="nil"/>
              <w:left w:val="single" w:sz="4"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4"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2C447B">
        <w:trPr>
          <w:jc w:val="center"/>
        </w:trPr>
        <w:tc>
          <w:tcPr>
            <w:tcW w:w="151" w:type="dxa"/>
            <w:tcBorders>
              <w:top w:val="nil"/>
              <w:left w:val="single" w:sz="4"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4"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2C447B">
        <w:trPr>
          <w:jc w:val="center"/>
        </w:trPr>
        <w:tc>
          <w:tcPr>
            <w:tcW w:w="151" w:type="dxa"/>
            <w:tcBorders>
              <w:top w:val="nil"/>
              <w:left w:val="single" w:sz="4"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4"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2C447B">
        <w:trPr>
          <w:jc w:val="center"/>
        </w:trPr>
        <w:tc>
          <w:tcPr>
            <w:tcW w:w="151" w:type="dxa"/>
            <w:tcBorders>
              <w:top w:val="nil"/>
              <w:left w:val="single" w:sz="4" w:space="0" w:color="auto"/>
              <w:bottom w:val="single" w:sz="4" w:space="0" w:color="auto"/>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05C7AA7" w14:textId="77777777" w:rsidR="00EE5860" w:rsidRPr="00441CD0" w:rsidRDefault="00EE5860" w:rsidP="002C447B">
            <w:pPr>
              <w:pStyle w:val="TAC"/>
              <w:rPr>
                <w:rFonts w:cs="Arial"/>
                <w:szCs w:val="18"/>
                <w:lang w:val="fr-FR"/>
              </w:rPr>
            </w:pPr>
            <w:r w:rsidRPr="002C447B">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1A3E8D">
      <w:pPr>
        <w:pStyle w:val="Heading3"/>
      </w:pPr>
      <w:bookmarkStart w:id="7307" w:name="_Toc27491001"/>
      <w:bookmarkStart w:id="7308" w:name="_Toc27557294"/>
      <w:bookmarkStart w:id="7309" w:name="_Toc27724211"/>
      <w:bookmarkStart w:id="7310" w:name="_Toc36031285"/>
      <w:bookmarkStart w:id="7311" w:name="_Toc36043205"/>
      <w:bookmarkStart w:id="7312" w:name="_Toc36814530"/>
      <w:bookmarkStart w:id="7313" w:name="_Toc44689388"/>
      <w:bookmarkStart w:id="7314" w:name="_Toc44924142"/>
      <w:bookmarkStart w:id="7315" w:name="_Toc51861112"/>
      <w:bookmarkStart w:id="7316" w:name="_Toc57930883"/>
      <w:bookmarkStart w:id="7317" w:name="_Toc57931513"/>
      <w:bookmarkStart w:id="7318" w:name="_Toc98236068"/>
      <w:r w:rsidRPr="00441CD0">
        <w:t>8.2.</w:t>
      </w:r>
      <w:r w:rsidRPr="00441CD0">
        <w:rPr>
          <w:lang w:eastAsia="zh-CN"/>
        </w:rPr>
        <w:t>155</w:t>
      </w:r>
      <w:r w:rsidRPr="00441CD0">
        <w:tab/>
      </w:r>
      <w:r w:rsidRPr="00441CD0">
        <w:rPr>
          <w:lang w:eastAsia="zh-CN"/>
        </w:rPr>
        <w:t>ATSSS-LL Control Information</w:t>
      </w:r>
      <w:bookmarkEnd w:id="7307"/>
      <w:bookmarkEnd w:id="7308"/>
      <w:bookmarkEnd w:id="7309"/>
      <w:bookmarkEnd w:id="7310"/>
      <w:bookmarkEnd w:id="7311"/>
      <w:bookmarkEnd w:id="7312"/>
      <w:bookmarkEnd w:id="7313"/>
      <w:bookmarkEnd w:id="7314"/>
      <w:bookmarkEnd w:id="7315"/>
      <w:bookmarkEnd w:id="7316"/>
      <w:bookmarkEnd w:id="7317"/>
      <w:bookmarkEnd w:id="7318"/>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2C447B">
        <w:trPr>
          <w:jc w:val="center"/>
        </w:trPr>
        <w:tc>
          <w:tcPr>
            <w:tcW w:w="151" w:type="dxa"/>
            <w:tcBorders>
              <w:top w:val="single" w:sz="4" w:space="0" w:color="auto"/>
              <w:left w:val="single" w:sz="4"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4"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4"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4" w:space="0" w:color="auto"/>
              <w:left w:val="nil"/>
              <w:bottom w:val="nil"/>
              <w:right w:val="single" w:sz="4"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2C447B">
        <w:trPr>
          <w:jc w:val="center"/>
        </w:trPr>
        <w:tc>
          <w:tcPr>
            <w:tcW w:w="151" w:type="dxa"/>
            <w:tcBorders>
              <w:top w:val="nil"/>
              <w:left w:val="single" w:sz="4"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4"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2C447B">
        <w:trPr>
          <w:jc w:val="center"/>
        </w:trPr>
        <w:tc>
          <w:tcPr>
            <w:tcW w:w="151" w:type="dxa"/>
            <w:tcBorders>
              <w:top w:val="nil"/>
              <w:left w:val="single" w:sz="4"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4"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2C447B">
        <w:trPr>
          <w:jc w:val="center"/>
        </w:trPr>
        <w:tc>
          <w:tcPr>
            <w:tcW w:w="151" w:type="dxa"/>
            <w:tcBorders>
              <w:top w:val="nil"/>
              <w:left w:val="single" w:sz="4"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4"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2C447B">
        <w:trPr>
          <w:jc w:val="center"/>
        </w:trPr>
        <w:tc>
          <w:tcPr>
            <w:tcW w:w="151" w:type="dxa"/>
            <w:tcBorders>
              <w:top w:val="nil"/>
              <w:left w:val="single" w:sz="4"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4"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2C447B">
        <w:trPr>
          <w:jc w:val="center"/>
        </w:trPr>
        <w:tc>
          <w:tcPr>
            <w:tcW w:w="151" w:type="dxa"/>
            <w:tcBorders>
              <w:top w:val="nil"/>
              <w:left w:val="single" w:sz="4" w:space="0" w:color="auto"/>
              <w:bottom w:val="single" w:sz="4" w:space="0" w:color="auto"/>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12E76D4" w14:textId="77777777" w:rsidR="00EE5860" w:rsidRPr="00441CD0" w:rsidRDefault="00EE5860" w:rsidP="002C447B">
            <w:pPr>
              <w:pStyle w:val="TAC"/>
              <w:rPr>
                <w:rFonts w:cs="Arial"/>
                <w:szCs w:val="18"/>
                <w:lang w:val="fr-FR"/>
              </w:rPr>
            </w:pPr>
            <w:r w:rsidRPr="002C447B">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1A3E8D">
      <w:pPr>
        <w:pStyle w:val="Heading3"/>
      </w:pPr>
      <w:bookmarkStart w:id="7319" w:name="_Toc27491002"/>
      <w:bookmarkStart w:id="7320" w:name="_Toc27557295"/>
      <w:bookmarkStart w:id="7321" w:name="_Toc27724212"/>
      <w:bookmarkStart w:id="7322" w:name="_Toc36031286"/>
      <w:bookmarkStart w:id="7323" w:name="_Toc36043206"/>
      <w:bookmarkStart w:id="7324" w:name="_Toc36814531"/>
      <w:bookmarkStart w:id="7325" w:name="_Toc44689389"/>
      <w:bookmarkStart w:id="7326" w:name="_Toc44924143"/>
      <w:bookmarkStart w:id="7327" w:name="_Toc51861113"/>
      <w:bookmarkStart w:id="7328" w:name="_Toc57930884"/>
      <w:bookmarkStart w:id="7329" w:name="_Toc57931514"/>
      <w:bookmarkStart w:id="7330" w:name="_Toc98236069"/>
      <w:r w:rsidRPr="00441CD0">
        <w:t>8.2.</w:t>
      </w:r>
      <w:r w:rsidRPr="00441CD0">
        <w:rPr>
          <w:lang w:eastAsia="zh-CN"/>
        </w:rPr>
        <w:t>156</w:t>
      </w:r>
      <w:r w:rsidRPr="00441CD0">
        <w:tab/>
      </w:r>
      <w:r w:rsidRPr="00441CD0">
        <w:rPr>
          <w:lang w:eastAsia="zh-CN"/>
        </w:rPr>
        <w:t>PMF Control Information</w:t>
      </w:r>
      <w:bookmarkEnd w:id="7319"/>
      <w:bookmarkEnd w:id="7320"/>
      <w:bookmarkEnd w:id="7321"/>
      <w:bookmarkEnd w:id="7322"/>
      <w:bookmarkEnd w:id="7323"/>
      <w:bookmarkEnd w:id="7324"/>
      <w:bookmarkEnd w:id="7325"/>
      <w:bookmarkEnd w:id="7326"/>
      <w:bookmarkEnd w:id="7327"/>
      <w:bookmarkEnd w:id="7328"/>
      <w:bookmarkEnd w:id="7329"/>
      <w:bookmarkEnd w:id="7330"/>
    </w:p>
    <w:p w14:paraId="7CC8C17F" w14:textId="77777777" w:rsidR="00A95CC6" w:rsidRPr="00441CD0" w:rsidRDefault="00A95CC6" w:rsidP="00A95CC6">
      <w:pPr>
        <w:rPr>
          <w:lang w:eastAsia="ja-JP"/>
        </w:rPr>
      </w:pPr>
      <w:bookmarkStart w:id="7331" w:name="_Toc27491003"/>
      <w:bookmarkStart w:id="7332" w:name="_Toc27557296"/>
      <w:bookmarkStart w:id="7333" w:name="_Toc27724213"/>
      <w:bookmarkStart w:id="7334" w:name="_Toc36031287"/>
      <w:bookmarkStart w:id="7335" w:name="_Toc36043207"/>
      <w:bookmarkStart w:id="7336" w:name="_Toc36814532"/>
      <w:bookmarkStart w:id="7337" w:name="_Toc44689390"/>
      <w:bookmarkStart w:id="7338" w:name="_Toc44924144"/>
      <w:bookmarkStart w:id="7339" w:name="_Toc51861114"/>
      <w:bookmarkStart w:id="7340" w:name="_Toc57930885"/>
      <w:bookmarkStart w:id="7341" w:name="_Toc57931515"/>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3CB42856" w14:textId="77777777" w:rsidR="00A95CC6" w:rsidRPr="00867BF5" w:rsidRDefault="00A95CC6" w:rsidP="00A95CC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471"/>
        <w:gridCol w:w="118"/>
        <w:gridCol w:w="589"/>
        <w:gridCol w:w="589"/>
        <w:gridCol w:w="589"/>
        <w:gridCol w:w="588"/>
      </w:tblGrid>
      <w:tr w:rsidR="00A95CC6" w:rsidRPr="00867BF5" w14:paraId="2A4BB62D" w14:textId="77777777" w:rsidTr="004D36E4">
        <w:trPr>
          <w:jc w:val="center"/>
        </w:trPr>
        <w:tc>
          <w:tcPr>
            <w:tcW w:w="151" w:type="dxa"/>
            <w:tcBorders>
              <w:top w:val="single" w:sz="6" w:space="0" w:color="auto"/>
              <w:left w:val="single" w:sz="6" w:space="0" w:color="auto"/>
              <w:bottom w:val="nil"/>
              <w:right w:val="nil"/>
            </w:tcBorders>
          </w:tcPr>
          <w:p w14:paraId="667C472D" w14:textId="77777777" w:rsidR="00A95CC6" w:rsidRPr="00867BF5" w:rsidRDefault="00A95CC6" w:rsidP="004D36E4">
            <w:pPr>
              <w:pStyle w:val="TAC"/>
              <w:rPr>
                <w:lang w:val="fr-FR"/>
              </w:rPr>
            </w:pPr>
          </w:p>
        </w:tc>
        <w:tc>
          <w:tcPr>
            <w:tcW w:w="1104" w:type="dxa"/>
            <w:tcBorders>
              <w:top w:val="single" w:sz="6" w:space="0" w:color="auto"/>
              <w:left w:val="nil"/>
              <w:bottom w:val="nil"/>
              <w:right w:val="nil"/>
            </w:tcBorders>
          </w:tcPr>
          <w:p w14:paraId="48C384AE" w14:textId="77777777" w:rsidR="00A95CC6" w:rsidRPr="00867BF5" w:rsidRDefault="00A95CC6" w:rsidP="004D36E4">
            <w:pPr>
              <w:pStyle w:val="TAH"/>
              <w:rPr>
                <w:lang w:val="fr-FR"/>
              </w:rPr>
            </w:pPr>
          </w:p>
        </w:tc>
        <w:tc>
          <w:tcPr>
            <w:tcW w:w="4711" w:type="dxa"/>
            <w:gridSpan w:val="9"/>
            <w:tcBorders>
              <w:top w:val="single" w:sz="6" w:space="0" w:color="auto"/>
              <w:left w:val="nil"/>
              <w:bottom w:val="nil"/>
              <w:right w:val="nil"/>
            </w:tcBorders>
            <w:hideMark/>
          </w:tcPr>
          <w:p w14:paraId="0FC5E04E" w14:textId="77777777" w:rsidR="00A95CC6" w:rsidRPr="00867BF5" w:rsidRDefault="00A95CC6" w:rsidP="004D36E4">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353AC2B0" w14:textId="77777777" w:rsidR="00A95CC6" w:rsidRPr="00867BF5" w:rsidRDefault="00A95CC6" w:rsidP="004D36E4">
            <w:pPr>
              <w:pStyle w:val="TAC"/>
              <w:rPr>
                <w:lang w:val="fr-FR"/>
              </w:rPr>
            </w:pPr>
          </w:p>
        </w:tc>
      </w:tr>
      <w:tr w:rsidR="00A95CC6" w:rsidRPr="00867BF5" w14:paraId="6ECBDA8E" w14:textId="77777777" w:rsidTr="004D36E4">
        <w:trPr>
          <w:jc w:val="center"/>
        </w:trPr>
        <w:tc>
          <w:tcPr>
            <w:tcW w:w="151" w:type="dxa"/>
            <w:tcBorders>
              <w:top w:val="nil"/>
              <w:left w:val="single" w:sz="6" w:space="0" w:color="auto"/>
              <w:bottom w:val="nil"/>
              <w:right w:val="nil"/>
            </w:tcBorders>
          </w:tcPr>
          <w:p w14:paraId="3598A6D4" w14:textId="77777777" w:rsidR="00A95CC6" w:rsidRPr="00867BF5" w:rsidRDefault="00A95CC6" w:rsidP="004D36E4">
            <w:pPr>
              <w:pStyle w:val="TAC"/>
              <w:rPr>
                <w:lang w:val="fr-FR"/>
              </w:rPr>
            </w:pPr>
          </w:p>
        </w:tc>
        <w:tc>
          <w:tcPr>
            <w:tcW w:w="1104" w:type="dxa"/>
            <w:tcBorders>
              <w:top w:val="nil"/>
              <w:left w:val="nil"/>
              <w:bottom w:val="nil"/>
              <w:right w:val="nil"/>
            </w:tcBorders>
            <w:hideMark/>
          </w:tcPr>
          <w:p w14:paraId="3C44DB9F" w14:textId="77777777" w:rsidR="00A95CC6" w:rsidRPr="00867BF5" w:rsidRDefault="00A95CC6" w:rsidP="004D36E4">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38AA3CFA" w14:textId="77777777" w:rsidR="00A95CC6" w:rsidRPr="00867BF5" w:rsidRDefault="00A95CC6" w:rsidP="004D36E4">
            <w:pPr>
              <w:pStyle w:val="TAH"/>
              <w:rPr>
                <w:lang w:val="fr-FR"/>
              </w:rPr>
            </w:pPr>
            <w:r w:rsidRPr="00867BF5">
              <w:rPr>
                <w:lang w:val="fr-FR"/>
              </w:rPr>
              <w:t>8</w:t>
            </w:r>
          </w:p>
        </w:tc>
        <w:tc>
          <w:tcPr>
            <w:tcW w:w="589" w:type="dxa"/>
            <w:tcBorders>
              <w:top w:val="nil"/>
              <w:left w:val="nil"/>
              <w:bottom w:val="single" w:sz="4" w:space="0" w:color="auto"/>
              <w:right w:val="nil"/>
            </w:tcBorders>
            <w:hideMark/>
          </w:tcPr>
          <w:p w14:paraId="75F210F8" w14:textId="77777777" w:rsidR="00A95CC6" w:rsidRPr="00867BF5" w:rsidRDefault="00A95CC6" w:rsidP="004D36E4">
            <w:pPr>
              <w:pStyle w:val="TAH"/>
              <w:rPr>
                <w:lang w:val="fr-FR"/>
              </w:rPr>
            </w:pPr>
            <w:r w:rsidRPr="00867BF5">
              <w:rPr>
                <w:lang w:val="fr-FR"/>
              </w:rPr>
              <w:t>7</w:t>
            </w:r>
          </w:p>
        </w:tc>
        <w:tc>
          <w:tcPr>
            <w:tcW w:w="589" w:type="dxa"/>
            <w:tcBorders>
              <w:top w:val="nil"/>
              <w:left w:val="nil"/>
              <w:bottom w:val="single" w:sz="4" w:space="0" w:color="auto"/>
              <w:right w:val="nil"/>
            </w:tcBorders>
            <w:hideMark/>
          </w:tcPr>
          <w:p w14:paraId="6281E53D" w14:textId="77777777" w:rsidR="00A95CC6" w:rsidRPr="00867BF5" w:rsidRDefault="00A95CC6" w:rsidP="004D36E4">
            <w:pPr>
              <w:pStyle w:val="TAH"/>
              <w:rPr>
                <w:lang w:val="fr-FR"/>
              </w:rPr>
            </w:pPr>
            <w:r w:rsidRPr="00867BF5">
              <w:rPr>
                <w:lang w:val="fr-FR"/>
              </w:rPr>
              <w:t>6</w:t>
            </w:r>
          </w:p>
        </w:tc>
        <w:tc>
          <w:tcPr>
            <w:tcW w:w="589" w:type="dxa"/>
            <w:tcBorders>
              <w:top w:val="nil"/>
              <w:left w:val="nil"/>
              <w:bottom w:val="single" w:sz="4" w:space="0" w:color="auto"/>
              <w:right w:val="nil"/>
            </w:tcBorders>
            <w:hideMark/>
          </w:tcPr>
          <w:p w14:paraId="2C444BC6" w14:textId="77777777" w:rsidR="00A95CC6" w:rsidRPr="00867BF5" w:rsidRDefault="00A95CC6" w:rsidP="004D36E4">
            <w:pPr>
              <w:pStyle w:val="TAH"/>
              <w:rPr>
                <w:lang w:val="fr-FR"/>
              </w:rPr>
            </w:pPr>
            <w:r w:rsidRPr="00867BF5">
              <w:rPr>
                <w:lang w:val="fr-FR"/>
              </w:rPr>
              <w:t>5</w:t>
            </w:r>
          </w:p>
        </w:tc>
        <w:tc>
          <w:tcPr>
            <w:tcW w:w="589" w:type="dxa"/>
            <w:gridSpan w:val="2"/>
            <w:tcBorders>
              <w:top w:val="nil"/>
              <w:left w:val="nil"/>
              <w:bottom w:val="single" w:sz="4" w:space="0" w:color="auto"/>
              <w:right w:val="nil"/>
            </w:tcBorders>
            <w:hideMark/>
          </w:tcPr>
          <w:p w14:paraId="531BB303" w14:textId="77777777" w:rsidR="00A95CC6" w:rsidRPr="00867BF5" w:rsidRDefault="00A95CC6" w:rsidP="004D36E4">
            <w:pPr>
              <w:pStyle w:val="TAH"/>
              <w:rPr>
                <w:lang w:val="fr-FR"/>
              </w:rPr>
            </w:pPr>
            <w:r w:rsidRPr="00867BF5">
              <w:rPr>
                <w:lang w:val="fr-FR"/>
              </w:rPr>
              <w:t>4</w:t>
            </w:r>
          </w:p>
        </w:tc>
        <w:tc>
          <w:tcPr>
            <w:tcW w:w="589" w:type="dxa"/>
            <w:tcBorders>
              <w:top w:val="nil"/>
              <w:left w:val="nil"/>
              <w:bottom w:val="single" w:sz="4" w:space="0" w:color="auto"/>
              <w:right w:val="nil"/>
            </w:tcBorders>
            <w:hideMark/>
          </w:tcPr>
          <w:p w14:paraId="68AF49E3" w14:textId="77777777" w:rsidR="00A95CC6" w:rsidRPr="00867BF5" w:rsidRDefault="00A95CC6" w:rsidP="004D36E4">
            <w:pPr>
              <w:pStyle w:val="TAH"/>
              <w:rPr>
                <w:lang w:val="fr-FR"/>
              </w:rPr>
            </w:pPr>
            <w:r w:rsidRPr="00867BF5">
              <w:rPr>
                <w:lang w:val="fr-FR"/>
              </w:rPr>
              <w:t>3</w:t>
            </w:r>
          </w:p>
        </w:tc>
        <w:tc>
          <w:tcPr>
            <w:tcW w:w="589" w:type="dxa"/>
            <w:tcBorders>
              <w:top w:val="nil"/>
              <w:left w:val="nil"/>
              <w:bottom w:val="single" w:sz="4" w:space="0" w:color="auto"/>
              <w:right w:val="nil"/>
            </w:tcBorders>
            <w:hideMark/>
          </w:tcPr>
          <w:p w14:paraId="27B27477" w14:textId="77777777" w:rsidR="00A95CC6" w:rsidRPr="00867BF5" w:rsidRDefault="00A95CC6" w:rsidP="004D36E4">
            <w:pPr>
              <w:pStyle w:val="TAH"/>
              <w:rPr>
                <w:lang w:val="fr-FR"/>
              </w:rPr>
            </w:pPr>
            <w:r w:rsidRPr="00867BF5">
              <w:rPr>
                <w:lang w:val="fr-FR"/>
              </w:rPr>
              <w:t>2</w:t>
            </w:r>
          </w:p>
        </w:tc>
        <w:tc>
          <w:tcPr>
            <w:tcW w:w="589" w:type="dxa"/>
            <w:tcBorders>
              <w:top w:val="nil"/>
              <w:left w:val="nil"/>
              <w:bottom w:val="single" w:sz="4" w:space="0" w:color="auto"/>
              <w:right w:val="nil"/>
            </w:tcBorders>
            <w:hideMark/>
          </w:tcPr>
          <w:p w14:paraId="042ABB65" w14:textId="77777777" w:rsidR="00A95CC6" w:rsidRPr="00867BF5" w:rsidRDefault="00A95CC6" w:rsidP="004D36E4">
            <w:pPr>
              <w:pStyle w:val="TAH"/>
              <w:rPr>
                <w:lang w:val="fr-FR"/>
              </w:rPr>
            </w:pPr>
            <w:r w:rsidRPr="00867BF5">
              <w:rPr>
                <w:lang w:val="fr-FR"/>
              </w:rPr>
              <w:t>1</w:t>
            </w:r>
          </w:p>
        </w:tc>
        <w:tc>
          <w:tcPr>
            <w:tcW w:w="588" w:type="dxa"/>
            <w:tcBorders>
              <w:top w:val="nil"/>
              <w:left w:val="nil"/>
              <w:bottom w:val="nil"/>
              <w:right w:val="single" w:sz="6" w:space="0" w:color="auto"/>
            </w:tcBorders>
          </w:tcPr>
          <w:p w14:paraId="7663D413" w14:textId="77777777" w:rsidR="00A95CC6" w:rsidRPr="00867BF5" w:rsidRDefault="00A95CC6" w:rsidP="004D36E4">
            <w:pPr>
              <w:pStyle w:val="TAC"/>
              <w:rPr>
                <w:lang w:val="fr-FR"/>
              </w:rPr>
            </w:pPr>
          </w:p>
        </w:tc>
      </w:tr>
      <w:tr w:rsidR="00A95CC6" w:rsidRPr="00867BF5" w14:paraId="3629BFC1" w14:textId="77777777" w:rsidTr="004D36E4">
        <w:trPr>
          <w:jc w:val="center"/>
        </w:trPr>
        <w:tc>
          <w:tcPr>
            <w:tcW w:w="151" w:type="dxa"/>
            <w:tcBorders>
              <w:top w:val="nil"/>
              <w:left w:val="single" w:sz="6" w:space="0" w:color="auto"/>
              <w:bottom w:val="nil"/>
              <w:right w:val="nil"/>
            </w:tcBorders>
          </w:tcPr>
          <w:p w14:paraId="1D8C6AF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2EEFE5BD" w14:textId="77777777" w:rsidR="00A95CC6" w:rsidRPr="00867BF5" w:rsidRDefault="00A95CC6" w:rsidP="004D36E4">
            <w:pPr>
              <w:pStyle w:val="TAC"/>
              <w:rPr>
                <w:lang w:val="fr-FR"/>
              </w:rPr>
            </w:pPr>
            <w:r w:rsidRPr="00867BF5">
              <w:rPr>
                <w:lang w:val="fr-FR"/>
              </w:rPr>
              <w:t>1 to 2</w:t>
            </w:r>
          </w:p>
        </w:tc>
        <w:tc>
          <w:tcPr>
            <w:tcW w:w="4711" w:type="dxa"/>
            <w:gridSpan w:val="9"/>
            <w:tcBorders>
              <w:top w:val="single" w:sz="4" w:space="0" w:color="auto"/>
              <w:left w:val="single" w:sz="4" w:space="0" w:color="auto"/>
              <w:bottom w:val="single" w:sz="4" w:space="0" w:color="auto"/>
              <w:right w:val="single" w:sz="4" w:space="0" w:color="auto"/>
            </w:tcBorders>
            <w:hideMark/>
          </w:tcPr>
          <w:p w14:paraId="444D47FF" w14:textId="77777777" w:rsidR="00A95CC6" w:rsidRPr="00867BF5" w:rsidRDefault="00A95CC6" w:rsidP="004D36E4">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63CFCE49" w14:textId="77777777" w:rsidR="00A95CC6" w:rsidRPr="00867BF5" w:rsidRDefault="00A95CC6" w:rsidP="004D36E4">
            <w:pPr>
              <w:pStyle w:val="TAC"/>
              <w:rPr>
                <w:lang w:val="fr-FR"/>
              </w:rPr>
            </w:pPr>
          </w:p>
        </w:tc>
      </w:tr>
      <w:tr w:rsidR="00A95CC6" w:rsidRPr="00867BF5" w14:paraId="6D907BF9" w14:textId="77777777" w:rsidTr="004D36E4">
        <w:trPr>
          <w:jc w:val="center"/>
        </w:trPr>
        <w:tc>
          <w:tcPr>
            <w:tcW w:w="151" w:type="dxa"/>
            <w:tcBorders>
              <w:top w:val="nil"/>
              <w:left w:val="single" w:sz="6" w:space="0" w:color="auto"/>
              <w:bottom w:val="nil"/>
              <w:right w:val="nil"/>
            </w:tcBorders>
          </w:tcPr>
          <w:p w14:paraId="7AAE24E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05CAB14D" w14:textId="77777777" w:rsidR="00A95CC6" w:rsidRPr="00867BF5" w:rsidRDefault="00A95CC6" w:rsidP="004D36E4">
            <w:pPr>
              <w:pStyle w:val="TAC"/>
              <w:rPr>
                <w:lang w:val="fr-FR"/>
              </w:rPr>
            </w:pPr>
            <w:r w:rsidRPr="00867BF5">
              <w:rPr>
                <w:lang w:val="fr-FR"/>
              </w:rPr>
              <w:t>3 to 4</w:t>
            </w:r>
          </w:p>
        </w:tc>
        <w:tc>
          <w:tcPr>
            <w:tcW w:w="4711" w:type="dxa"/>
            <w:gridSpan w:val="9"/>
            <w:tcBorders>
              <w:top w:val="single" w:sz="4" w:space="0" w:color="auto"/>
              <w:left w:val="single" w:sz="4" w:space="0" w:color="auto"/>
              <w:bottom w:val="single" w:sz="4" w:space="0" w:color="auto"/>
              <w:right w:val="single" w:sz="4" w:space="0" w:color="auto"/>
            </w:tcBorders>
            <w:hideMark/>
          </w:tcPr>
          <w:p w14:paraId="4C00825B" w14:textId="77777777" w:rsidR="00A95CC6" w:rsidRPr="00867BF5" w:rsidRDefault="00A95CC6" w:rsidP="004D36E4">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4A95BD6B" w14:textId="77777777" w:rsidR="00A95CC6" w:rsidRPr="00867BF5" w:rsidRDefault="00A95CC6" w:rsidP="004D36E4">
            <w:pPr>
              <w:pStyle w:val="TAC"/>
              <w:rPr>
                <w:lang w:val="fr-FR"/>
              </w:rPr>
            </w:pPr>
          </w:p>
        </w:tc>
      </w:tr>
      <w:tr w:rsidR="00A95CC6" w:rsidRPr="00867BF5" w14:paraId="6BE5B07D" w14:textId="77777777" w:rsidTr="004D36E4">
        <w:trPr>
          <w:jc w:val="center"/>
        </w:trPr>
        <w:tc>
          <w:tcPr>
            <w:tcW w:w="151" w:type="dxa"/>
            <w:tcBorders>
              <w:top w:val="nil"/>
              <w:left w:val="single" w:sz="6" w:space="0" w:color="auto"/>
              <w:bottom w:val="nil"/>
              <w:right w:val="nil"/>
            </w:tcBorders>
          </w:tcPr>
          <w:p w14:paraId="5AF0F1F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687EBFBB" w14:textId="77777777" w:rsidR="00A95CC6" w:rsidRPr="00867BF5" w:rsidRDefault="00A95CC6" w:rsidP="004D36E4">
            <w:pPr>
              <w:pStyle w:val="TAC"/>
              <w:rPr>
                <w:lang w:val="fr-FR"/>
              </w:rPr>
            </w:pPr>
            <w:r w:rsidRPr="00867BF5">
              <w:rPr>
                <w:lang w:val="fr-FR"/>
              </w:rPr>
              <w:t>5</w:t>
            </w:r>
          </w:p>
        </w:tc>
        <w:tc>
          <w:tcPr>
            <w:tcW w:w="2826" w:type="dxa"/>
            <w:gridSpan w:val="5"/>
            <w:tcBorders>
              <w:top w:val="single" w:sz="4" w:space="0" w:color="auto"/>
              <w:left w:val="single" w:sz="4" w:space="0" w:color="auto"/>
              <w:bottom w:val="single" w:sz="4" w:space="0" w:color="auto"/>
              <w:right w:val="single" w:sz="4" w:space="0" w:color="auto"/>
            </w:tcBorders>
            <w:hideMark/>
          </w:tcPr>
          <w:p w14:paraId="618E5B92" w14:textId="77777777" w:rsidR="00A95CC6" w:rsidRPr="00867BF5" w:rsidRDefault="00A95CC6" w:rsidP="004D36E4">
            <w:pPr>
              <w:pStyle w:val="TAC"/>
              <w:rPr>
                <w:lang w:val="fr-FR" w:eastAsia="zh-CN"/>
              </w:rPr>
            </w:pPr>
            <w:r w:rsidRPr="00867BF5">
              <w:rPr>
                <w:lang w:val="fr-FR" w:eastAsia="zh-CN"/>
              </w:rPr>
              <w:t>Spare</w:t>
            </w:r>
          </w:p>
        </w:tc>
        <w:tc>
          <w:tcPr>
            <w:tcW w:w="707" w:type="dxa"/>
            <w:gridSpan w:val="2"/>
            <w:tcBorders>
              <w:top w:val="single" w:sz="4" w:space="0" w:color="auto"/>
              <w:left w:val="single" w:sz="4" w:space="0" w:color="auto"/>
              <w:bottom w:val="single" w:sz="4" w:space="0" w:color="auto"/>
              <w:right w:val="single" w:sz="4" w:space="0" w:color="auto"/>
            </w:tcBorders>
          </w:tcPr>
          <w:p w14:paraId="2D5BECCC" w14:textId="77777777" w:rsidR="00A95CC6" w:rsidRPr="00867BF5" w:rsidRDefault="00A95CC6" w:rsidP="004D36E4">
            <w:pPr>
              <w:pStyle w:val="TAC"/>
              <w:rPr>
                <w:lang w:val="fr-FR" w:eastAsia="zh-CN"/>
              </w:rPr>
            </w:pPr>
            <w:r>
              <w:rPr>
                <w:lang w:val="fr-FR" w:eastAsia="zh-CN"/>
              </w:rPr>
              <w:t>PQPM</w:t>
            </w:r>
          </w:p>
        </w:tc>
        <w:tc>
          <w:tcPr>
            <w:tcW w:w="589" w:type="dxa"/>
            <w:tcBorders>
              <w:top w:val="single" w:sz="4" w:space="0" w:color="auto"/>
              <w:left w:val="single" w:sz="4" w:space="0" w:color="auto"/>
              <w:bottom w:val="single" w:sz="4" w:space="0" w:color="auto"/>
              <w:right w:val="single" w:sz="4" w:space="0" w:color="auto"/>
            </w:tcBorders>
          </w:tcPr>
          <w:p w14:paraId="3A981225" w14:textId="77777777" w:rsidR="00A95CC6" w:rsidRPr="00867BF5" w:rsidRDefault="00A95CC6" w:rsidP="004D36E4">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76FCEC94" w14:textId="77777777" w:rsidR="00A95CC6" w:rsidRPr="00867BF5" w:rsidRDefault="00A95CC6" w:rsidP="004D36E4">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600CF37B" w14:textId="77777777" w:rsidR="00A95CC6" w:rsidRPr="00867BF5" w:rsidRDefault="00A95CC6" w:rsidP="004D36E4">
            <w:pPr>
              <w:pStyle w:val="TAC"/>
              <w:rPr>
                <w:lang w:val="fr-FR"/>
              </w:rPr>
            </w:pPr>
          </w:p>
        </w:tc>
      </w:tr>
      <w:tr w:rsidR="00A95CC6" w:rsidRPr="00867BF5" w14:paraId="5FB7DB4C" w14:textId="77777777" w:rsidTr="004D36E4">
        <w:trPr>
          <w:jc w:val="center"/>
        </w:trPr>
        <w:tc>
          <w:tcPr>
            <w:tcW w:w="151" w:type="dxa"/>
            <w:tcBorders>
              <w:top w:val="nil"/>
              <w:left w:val="single" w:sz="6" w:space="0" w:color="auto"/>
              <w:bottom w:val="nil"/>
              <w:right w:val="nil"/>
            </w:tcBorders>
          </w:tcPr>
          <w:p w14:paraId="65B0A07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44082B20" w14:textId="77777777" w:rsidR="00A95CC6" w:rsidRPr="00867BF5" w:rsidRDefault="00A95CC6" w:rsidP="002C447B">
            <w:pPr>
              <w:pStyle w:val="TAC"/>
              <w:rPr>
                <w:lang w:val="sv-SE" w:eastAsia="zh-CN"/>
              </w:rPr>
            </w:pPr>
            <w:r w:rsidRPr="002C447B">
              <w:t>6</w:t>
            </w:r>
          </w:p>
        </w:tc>
        <w:tc>
          <w:tcPr>
            <w:tcW w:w="4711" w:type="dxa"/>
            <w:gridSpan w:val="9"/>
            <w:tcBorders>
              <w:top w:val="single" w:sz="4" w:space="0" w:color="auto"/>
              <w:left w:val="single" w:sz="4" w:space="0" w:color="auto"/>
              <w:bottom w:val="single" w:sz="4" w:space="0" w:color="auto"/>
              <w:right w:val="single" w:sz="4" w:space="0" w:color="auto"/>
            </w:tcBorders>
          </w:tcPr>
          <w:p w14:paraId="086B522E" w14:textId="77777777" w:rsidR="00A95CC6" w:rsidRPr="00E41DC5" w:rsidRDefault="00A95CC6" w:rsidP="004D36E4">
            <w:pPr>
              <w:pStyle w:val="TAC"/>
            </w:pPr>
            <w:r>
              <w:t>Number of QFI (=p)</w:t>
            </w:r>
          </w:p>
        </w:tc>
        <w:tc>
          <w:tcPr>
            <w:tcW w:w="588" w:type="dxa"/>
            <w:tcBorders>
              <w:top w:val="nil"/>
              <w:left w:val="single" w:sz="4" w:space="0" w:color="auto"/>
              <w:bottom w:val="nil"/>
              <w:right w:val="single" w:sz="6" w:space="0" w:color="auto"/>
            </w:tcBorders>
          </w:tcPr>
          <w:p w14:paraId="183C633D" w14:textId="77777777" w:rsidR="00A95CC6" w:rsidRPr="00E41DC5" w:rsidRDefault="00A95CC6" w:rsidP="004D36E4">
            <w:pPr>
              <w:pStyle w:val="TAC"/>
            </w:pPr>
          </w:p>
        </w:tc>
      </w:tr>
      <w:tr w:rsidR="00A95CC6" w:rsidRPr="00867BF5" w14:paraId="17922119" w14:textId="77777777" w:rsidTr="004D36E4">
        <w:trPr>
          <w:jc w:val="center"/>
        </w:trPr>
        <w:tc>
          <w:tcPr>
            <w:tcW w:w="151" w:type="dxa"/>
            <w:tcBorders>
              <w:top w:val="nil"/>
              <w:left w:val="single" w:sz="6" w:space="0" w:color="auto"/>
              <w:bottom w:val="nil"/>
              <w:right w:val="nil"/>
            </w:tcBorders>
          </w:tcPr>
          <w:p w14:paraId="2B64DF08"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57CD0960" w14:textId="77777777" w:rsidR="00A95CC6" w:rsidRPr="00790755" w:rsidRDefault="00A95CC6" w:rsidP="002C447B">
            <w:pPr>
              <w:pStyle w:val="TAC"/>
              <w:rPr>
                <w:lang w:val="fr-FR" w:eastAsia="zh-CN"/>
              </w:rPr>
            </w:pPr>
            <w:r w:rsidRPr="002C447B">
              <w:t>7</w:t>
            </w:r>
          </w:p>
        </w:tc>
        <w:tc>
          <w:tcPr>
            <w:tcW w:w="4711" w:type="dxa"/>
            <w:gridSpan w:val="9"/>
            <w:tcBorders>
              <w:top w:val="single" w:sz="4" w:space="0" w:color="auto"/>
              <w:left w:val="single" w:sz="4" w:space="0" w:color="auto"/>
              <w:bottom w:val="single" w:sz="4" w:space="0" w:color="auto"/>
              <w:right w:val="single" w:sz="4" w:space="0" w:color="auto"/>
            </w:tcBorders>
          </w:tcPr>
          <w:p w14:paraId="6FED8F0C" w14:textId="77777777" w:rsidR="00A95CC6" w:rsidRDefault="00A95CC6" w:rsidP="004D36E4">
            <w:pPr>
              <w:pStyle w:val="TAC"/>
            </w:pPr>
            <w:r>
              <w:t>value of QFI 1</w:t>
            </w:r>
          </w:p>
        </w:tc>
        <w:tc>
          <w:tcPr>
            <w:tcW w:w="588" w:type="dxa"/>
            <w:tcBorders>
              <w:top w:val="nil"/>
              <w:left w:val="single" w:sz="4" w:space="0" w:color="auto"/>
              <w:bottom w:val="nil"/>
              <w:right w:val="single" w:sz="6" w:space="0" w:color="auto"/>
            </w:tcBorders>
          </w:tcPr>
          <w:p w14:paraId="0795C423" w14:textId="77777777" w:rsidR="00A95CC6" w:rsidRPr="00E41DC5" w:rsidRDefault="00A95CC6" w:rsidP="004D36E4">
            <w:pPr>
              <w:pStyle w:val="TAC"/>
            </w:pPr>
          </w:p>
        </w:tc>
      </w:tr>
      <w:tr w:rsidR="00A95CC6" w:rsidRPr="00867BF5" w14:paraId="2ED986BB" w14:textId="77777777" w:rsidTr="004D36E4">
        <w:trPr>
          <w:jc w:val="center"/>
        </w:trPr>
        <w:tc>
          <w:tcPr>
            <w:tcW w:w="151" w:type="dxa"/>
            <w:tcBorders>
              <w:top w:val="nil"/>
              <w:left w:val="single" w:sz="6" w:space="0" w:color="auto"/>
              <w:bottom w:val="nil"/>
              <w:right w:val="nil"/>
            </w:tcBorders>
          </w:tcPr>
          <w:p w14:paraId="5C0C804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6A195C8" w14:textId="77777777" w:rsidR="00A95CC6" w:rsidRDefault="00A95CC6" w:rsidP="002C447B">
            <w:pPr>
              <w:pStyle w:val="TAC"/>
              <w:rPr>
                <w:lang w:val="fr-FR" w:eastAsia="zh-CN"/>
              </w:rPr>
            </w:pPr>
            <w:r w:rsidRPr="002C447B">
              <w:t>8</w:t>
            </w:r>
          </w:p>
        </w:tc>
        <w:tc>
          <w:tcPr>
            <w:tcW w:w="4711" w:type="dxa"/>
            <w:gridSpan w:val="9"/>
            <w:tcBorders>
              <w:top w:val="single" w:sz="4" w:space="0" w:color="auto"/>
              <w:left w:val="single" w:sz="4" w:space="0" w:color="auto"/>
              <w:bottom w:val="single" w:sz="4" w:space="0" w:color="auto"/>
              <w:right w:val="single" w:sz="4" w:space="0" w:color="auto"/>
            </w:tcBorders>
          </w:tcPr>
          <w:p w14:paraId="5FFBF4C4" w14:textId="77777777" w:rsidR="00A95CC6" w:rsidRDefault="00A95CC6" w:rsidP="004D36E4">
            <w:pPr>
              <w:pStyle w:val="TAC"/>
            </w:pPr>
            <w:r>
              <w:t>value of QFI 2</w:t>
            </w:r>
          </w:p>
        </w:tc>
        <w:tc>
          <w:tcPr>
            <w:tcW w:w="588" w:type="dxa"/>
            <w:tcBorders>
              <w:top w:val="nil"/>
              <w:left w:val="single" w:sz="4" w:space="0" w:color="auto"/>
              <w:bottom w:val="nil"/>
              <w:right w:val="single" w:sz="6" w:space="0" w:color="auto"/>
            </w:tcBorders>
          </w:tcPr>
          <w:p w14:paraId="5FE9FE9C" w14:textId="77777777" w:rsidR="00A95CC6" w:rsidRPr="00E41DC5" w:rsidRDefault="00A95CC6" w:rsidP="004D36E4">
            <w:pPr>
              <w:pStyle w:val="TAC"/>
            </w:pPr>
          </w:p>
        </w:tc>
      </w:tr>
      <w:tr w:rsidR="00A95CC6" w:rsidRPr="00867BF5" w14:paraId="0C49D385" w14:textId="77777777" w:rsidTr="004D36E4">
        <w:trPr>
          <w:jc w:val="center"/>
        </w:trPr>
        <w:tc>
          <w:tcPr>
            <w:tcW w:w="151" w:type="dxa"/>
            <w:tcBorders>
              <w:top w:val="nil"/>
              <w:left w:val="single" w:sz="6" w:space="0" w:color="auto"/>
              <w:bottom w:val="nil"/>
              <w:right w:val="nil"/>
            </w:tcBorders>
          </w:tcPr>
          <w:p w14:paraId="6A12888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40C7FA7" w14:textId="77777777" w:rsidR="00A95CC6" w:rsidRDefault="00A95CC6" w:rsidP="002C447B">
            <w:pPr>
              <w:pStyle w:val="TAC"/>
              <w:rPr>
                <w:lang w:val="fr-FR" w:eastAsia="zh-CN"/>
              </w:rPr>
            </w:pPr>
            <w:r w:rsidRPr="002C447B">
              <w:t>...</w:t>
            </w:r>
          </w:p>
        </w:tc>
        <w:tc>
          <w:tcPr>
            <w:tcW w:w="4711" w:type="dxa"/>
            <w:gridSpan w:val="9"/>
            <w:tcBorders>
              <w:top w:val="single" w:sz="4" w:space="0" w:color="auto"/>
              <w:left w:val="single" w:sz="4" w:space="0" w:color="auto"/>
              <w:bottom w:val="single" w:sz="4" w:space="0" w:color="auto"/>
              <w:right w:val="single" w:sz="4" w:space="0" w:color="auto"/>
            </w:tcBorders>
          </w:tcPr>
          <w:p w14:paraId="4E8A16FD" w14:textId="77777777" w:rsidR="00A95CC6" w:rsidRDefault="00A95CC6" w:rsidP="004D36E4">
            <w:pPr>
              <w:pStyle w:val="TAC"/>
            </w:pPr>
            <w:r>
              <w:t>…</w:t>
            </w:r>
          </w:p>
        </w:tc>
        <w:tc>
          <w:tcPr>
            <w:tcW w:w="588" w:type="dxa"/>
            <w:tcBorders>
              <w:top w:val="nil"/>
              <w:left w:val="single" w:sz="4" w:space="0" w:color="auto"/>
              <w:bottom w:val="nil"/>
              <w:right w:val="single" w:sz="6" w:space="0" w:color="auto"/>
            </w:tcBorders>
          </w:tcPr>
          <w:p w14:paraId="22A0C247" w14:textId="77777777" w:rsidR="00A95CC6" w:rsidRPr="00E41DC5" w:rsidRDefault="00A95CC6" w:rsidP="004D36E4">
            <w:pPr>
              <w:pStyle w:val="TAC"/>
            </w:pPr>
          </w:p>
        </w:tc>
      </w:tr>
      <w:tr w:rsidR="00A95CC6" w:rsidRPr="00867BF5" w14:paraId="31433514" w14:textId="77777777" w:rsidTr="004D36E4">
        <w:trPr>
          <w:jc w:val="center"/>
        </w:trPr>
        <w:tc>
          <w:tcPr>
            <w:tcW w:w="151" w:type="dxa"/>
            <w:tcBorders>
              <w:top w:val="nil"/>
              <w:left w:val="single" w:sz="6" w:space="0" w:color="auto"/>
              <w:bottom w:val="nil"/>
              <w:right w:val="nil"/>
            </w:tcBorders>
          </w:tcPr>
          <w:p w14:paraId="074451D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30535C5" w14:textId="77777777" w:rsidR="00A95CC6" w:rsidRDefault="00A95CC6" w:rsidP="002C447B">
            <w:pPr>
              <w:pStyle w:val="TAC"/>
              <w:rPr>
                <w:lang w:val="fr-FR" w:eastAsia="zh-CN"/>
              </w:rPr>
            </w:pPr>
            <w:r w:rsidRPr="002C447B">
              <w:t>7-(7+p-1)</w:t>
            </w:r>
          </w:p>
        </w:tc>
        <w:tc>
          <w:tcPr>
            <w:tcW w:w="4711" w:type="dxa"/>
            <w:gridSpan w:val="9"/>
            <w:tcBorders>
              <w:top w:val="single" w:sz="4" w:space="0" w:color="auto"/>
              <w:left w:val="single" w:sz="4" w:space="0" w:color="auto"/>
              <w:bottom w:val="single" w:sz="4" w:space="0" w:color="auto"/>
              <w:right w:val="single" w:sz="4" w:space="0" w:color="auto"/>
            </w:tcBorders>
          </w:tcPr>
          <w:p w14:paraId="59ECA008" w14:textId="77777777" w:rsidR="00A95CC6" w:rsidRDefault="00A95CC6" w:rsidP="004D36E4">
            <w:pPr>
              <w:pStyle w:val="TAC"/>
            </w:pPr>
            <w:r>
              <w:t>value of QFI p</w:t>
            </w:r>
          </w:p>
        </w:tc>
        <w:tc>
          <w:tcPr>
            <w:tcW w:w="588" w:type="dxa"/>
            <w:tcBorders>
              <w:top w:val="nil"/>
              <w:left w:val="single" w:sz="4" w:space="0" w:color="auto"/>
              <w:bottom w:val="nil"/>
              <w:right w:val="single" w:sz="6" w:space="0" w:color="auto"/>
            </w:tcBorders>
          </w:tcPr>
          <w:p w14:paraId="65C42819" w14:textId="77777777" w:rsidR="00A95CC6" w:rsidRPr="00E41DC5" w:rsidRDefault="00A95CC6" w:rsidP="004D36E4">
            <w:pPr>
              <w:pStyle w:val="TAC"/>
            </w:pPr>
          </w:p>
        </w:tc>
      </w:tr>
      <w:tr w:rsidR="00A95CC6" w:rsidRPr="00867BF5" w14:paraId="0117E11B" w14:textId="77777777" w:rsidTr="004D36E4">
        <w:trPr>
          <w:jc w:val="center"/>
        </w:trPr>
        <w:tc>
          <w:tcPr>
            <w:tcW w:w="151" w:type="dxa"/>
            <w:tcBorders>
              <w:top w:val="nil"/>
              <w:left w:val="single" w:sz="6" w:space="0" w:color="auto"/>
              <w:bottom w:val="nil"/>
              <w:right w:val="nil"/>
            </w:tcBorders>
          </w:tcPr>
          <w:p w14:paraId="7A580C9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1EE8E6C3" w14:textId="77777777" w:rsidR="00A95CC6" w:rsidRPr="00867BF5" w:rsidRDefault="00A95CC6" w:rsidP="002C447B">
            <w:pPr>
              <w:pStyle w:val="TAC"/>
              <w:rPr>
                <w:rFonts w:cs="Arial"/>
                <w:szCs w:val="18"/>
                <w:lang w:val="fr-FR"/>
              </w:rPr>
            </w:pPr>
            <w:r w:rsidRPr="002C447B">
              <w:t>m to (n+4)</w:t>
            </w:r>
          </w:p>
        </w:tc>
        <w:tc>
          <w:tcPr>
            <w:tcW w:w="4711" w:type="dxa"/>
            <w:gridSpan w:val="9"/>
            <w:tcBorders>
              <w:top w:val="single" w:sz="4" w:space="0" w:color="auto"/>
              <w:left w:val="single" w:sz="4" w:space="0" w:color="auto"/>
              <w:bottom w:val="single" w:sz="4" w:space="0" w:color="auto"/>
              <w:right w:val="single" w:sz="4" w:space="0" w:color="auto"/>
            </w:tcBorders>
            <w:hideMark/>
          </w:tcPr>
          <w:p w14:paraId="67E986E7" w14:textId="77777777" w:rsidR="00A95CC6" w:rsidRPr="00E41DC5" w:rsidRDefault="00A95CC6" w:rsidP="004D36E4">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04E93160" w14:textId="77777777" w:rsidR="00A95CC6" w:rsidRPr="00E41DC5" w:rsidRDefault="00A95CC6" w:rsidP="004D36E4">
            <w:pPr>
              <w:pStyle w:val="TAC"/>
            </w:pPr>
          </w:p>
        </w:tc>
      </w:tr>
    </w:tbl>
    <w:p w14:paraId="0C238940" w14:textId="77777777" w:rsidR="00A95CC6" w:rsidRPr="00867BF5" w:rsidRDefault="00A95CC6" w:rsidP="00A95CC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4A5517D2" w14:textId="77777777" w:rsidR="00A95CC6" w:rsidRPr="00867BF5" w:rsidRDefault="00A95CC6" w:rsidP="00A95CC6">
      <w:r w:rsidRPr="00867BF5">
        <w:t>The following flags are coded within Octet 5:</w:t>
      </w:r>
    </w:p>
    <w:p w14:paraId="3D7FA1C7" w14:textId="77777777" w:rsidR="00A95CC6" w:rsidRDefault="00A95CC6" w:rsidP="00A95CC6">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646E2037" w14:textId="77777777" w:rsidR="00A95CC6" w:rsidRPr="00867BF5" w:rsidRDefault="00A95CC6" w:rsidP="00A95CC6">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6FD6BE69" w14:textId="77777777" w:rsidR="00A95CC6" w:rsidRPr="00867BF5" w:rsidRDefault="00A95CC6" w:rsidP="00A95CC6">
      <w:pPr>
        <w:pStyle w:val="B1"/>
      </w:pPr>
      <w:r w:rsidRPr="00867BF5">
        <w:t>-</w:t>
      </w:r>
      <w:r w:rsidRPr="00867BF5">
        <w:tab/>
        <w:t xml:space="preserve">Bit </w:t>
      </w:r>
      <w:r>
        <w:rPr>
          <w:lang w:eastAsia="zh-CN"/>
        </w:rPr>
        <w:t>3</w:t>
      </w:r>
      <w:r w:rsidRPr="00867BF5">
        <w:t xml:space="preserve"> – </w:t>
      </w:r>
      <w:r>
        <w:t>PQPM</w:t>
      </w:r>
      <w:r>
        <w:rPr>
          <w:lang w:eastAsia="zh-CN"/>
        </w:rPr>
        <w:t xml:space="preserve"> (Per QoS flow Performance Measurement indication)</w:t>
      </w:r>
      <w:r w:rsidRPr="00867BF5">
        <w:t xml:space="preserve">: If this bit is set to "1", it indicates that </w:t>
      </w:r>
      <w:r>
        <w:t xml:space="preserve">per QoS flow access performance measurement is applicable to this PDU session. A list of QFI values shall be present to indicate a list of QoS flows </w:t>
      </w:r>
      <w:r>
        <w:rPr>
          <w:rFonts w:hint="eastAsia"/>
          <w:lang w:eastAsia="zh-CN"/>
        </w:rPr>
        <w:t>over</w:t>
      </w:r>
      <w:r>
        <w:t xml:space="preserve"> which access performance measurement may be performed</w:t>
      </w:r>
      <w:r w:rsidRPr="00252EE2">
        <w:t>.</w:t>
      </w:r>
    </w:p>
    <w:p w14:paraId="1C53B995" w14:textId="5D6107F1" w:rsidR="00A95CC6" w:rsidRPr="00867BF5" w:rsidRDefault="00A95CC6" w:rsidP="00A95CC6">
      <w:pPr>
        <w:pStyle w:val="B1"/>
      </w:pPr>
      <w:r w:rsidRPr="00867BF5">
        <w:t>-</w:t>
      </w:r>
      <w:r w:rsidRPr="00867BF5">
        <w:tab/>
        <w:t xml:space="preserve">Bit </w:t>
      </w:r>
      <w:r>
        <w:t>4</w:t>
      </w:r>
      <w:r w:rsidRPr="00867BF5">
        <w:t xml:space="preserve"> to 8 </w:t>
      </w:r>
      <w:r w:rsidRPr="00867BF5">
        <w:rPr>
          <w:noProof/>
        </w:rPr>
        <w:t xml:space="preserve">Spare, for future use and </w:t>
      </w:r>
      <w:r>
        <w:rPr>
          <w:noProof/>
        </w:rPr>
        <w:t>set to "0"</w:t>
      </w:r>
      <w:r w:rsidRPr="00867BF5">
        <w:t>.</w:t>
      </w:r>
    </w:p>
    <w:p w14:paraId="4E70363B" w14:textId="77777777" w:rsidR="00981985" w:rsidRPr="00441CD0" w:rsidRDefault="00A95CC6" w:rsidP="002C447B">
      <w:r w:rsidRPr="002C447B">
        <w:t>The Number of QFI shall indicate the total number of the QFI values. Each subsequent Octet after the Number of QFI shall carry one QFI value (i.e. the Octet 5 of the QFI IE, as specified in clause 8.2.89).</w:t>
      </w:r>
    </w:p>
    <w:p w14:paraId="5659FB36" w14:textId="41DD5FFB" w:rsidR="00EE5860" w:rsidRPr="00441CD0" w:rsidRDefault="00EE5860" w:rsidP="001A3E8D">
      <w:pPr>
        <w:pStyle w:val="Heading3"/>
      </w:pPr>
      <w:bookmarkStart w:id="7342" w:name="_Toc98236070"/>
      <w:r w:rsidRPr="00441CD0">
        <w:t>8.2.</w:t>
      </w:r>
      <w:r w:rsidRPr="00441CD0">
        <w:rPr>
          <w:lang w:eastAsia="zh-CN"/>
        </w:rPr>
        <w:t>157</w:t>
      </w:r>
      <w:r w:rsidRPr="00441CD0">
        <w:tab/>
      </w:r>
      <w:r w:rsidRPr="00441CD0">
        <w:rPr>
          <w:lang w:eastAsia="zh-CN"/>
        </w:rPr>
        <w:t>MPTCP Address Information</w:t>
      </w:r>
      <w:bookmarkEnd w:id="7331"/>
      <w:bookmarkEnd w:id="7332"/>
      <w:bookmarkEnd w:id="7333"/>
      <w:bookmarkEnd w:id="7334"/>
      <w:bookmarkEnd w:id="7335"/>
      <w:bookmarkEnd w:id="7336"/>
      <w:bookmarkEnd w:id="7337"/>
      <w:bookmarkEnd w:id="7338"/>
      <w:bookmarkEnd w:id="7339"/>
      <w:bookmarkEnd w:id="7340"/>
      <w:bookmarkEnd w:id="7341"/>
      <w:bookmarkEnd w:id="7342"/>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2C447B">
            <w:pPr>
              <w:pStyle w:val="TAC"/>
              <w:rPr>
                <w:lang w:val="fr-FR" w:eastAsia="zh-CN"/>
              </w:rPr>
            </w:pPr>
            <w:r w:rsidRPr="002C447B">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2C447B">
            <w:pPr>
              <w:pStyle w:val="TAC"/>
              <w:rPr>
                <w:lang w:val="en-US" w:eastAsia="zh-CN"/>
              </w:rPr>
            </w:pPr>
            <w:r w:rsidRPr="002C447B">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2C447B">
            <w:pPr>
              <w:pStyle w:val="TAC"/>
              <w:rPr>
                <w:lang w:val="fr-FR" w:eastAsia="zh-CN"/>
              </w:rPr>
            </w:pPr>
            <w:r w:rsidRPr="002C447B">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2C447B">
            <w:pPr>
              <w:pStyle w:val="TAC"/>
              <w:rPr>
                <w:lang w:val="fr-FR" w:eastAsia="zh-CN"/>
              </w:rPr>
            </w:pPr>
            <w:r w:rsidRPr="002C447B">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2C447B">
            <w:pPr>
              <w:pStyle w:val="TAC"/>
              <w:rPr>
                <w:rFonts w:cs="Arial"/>
                <w:szCs w:val="18"/>
                <w:lang w:val="fr-FR"/>
              </w:rPr>
            </w:pPr>
            <w:r w:rsidRPr="002C447B">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1A3E8D">
      <w:pPr>
        <w:pStyle w:val="Heading3"/>
      </w:pPr>
      <w:bookmarkStart w:id="7343" w:name="_Toc27491004"/>
      <w:bookmarkStart w:id="7344" w:name="_Toc27557297"/>
      <w:bookmarkStart w:id="7345" w:name="_Toc27724214"/>
      <w:bookmarkStart w:id="7346" w:name="_Toc36031288"/>
      <w:bookmarkStart w:id="7347" w:name="_Toc36043208"/>
      <w:bookmarkStart w:id="7348" w:name="_Toc36814533"/>
      <w:bookmarkStart w:id="7349" w:name="_Toc44689391"/>
      <w:bookmarkStart w:id="7350" w:name="_Toc44924145"/>
      <w:bookmarkStart w:id="7351" w:name="_Toc51861115"/>
      <w:bookmarkStart w:id="7352" w:name="_Toc57930886"/>
      <w:bookmarkStart w:id="7353" w:name="_Toc57931516"/>
      <w:bookmarkStart w:id="7354" w:name="_Toc98236071"/>
      <w:r w:rsidRPr="00441CD0">
        <w:t>8.2.</w:t>
      </w:r>
      <w:r w:rsidRPr="00441CD0">
        <w:rPr>
          <w:lang w:eastAsia="zh-CN"/>
        </w:rPr>
        <w:t>158</w:t>
      </w:r>
      <w:r w:rsidRPr="00441CD0">
        <w:tab/>
        <w:t xml:space="preserve">UE </w:t>
      </w:r>
      <w:r w:rsidRPr="00441CD0">
        <w:rPr>
          <w:lang w:eastAsia="zh-CN"/>
        </w:rPr>
        <w:t>Link-Specific IP Address</w:t>
      </w:r>
      <w:bookmarkEnd w:id="7343"/>
      <w:bookmarkEnd w:id="7344"/>
      <w:bookmarkEnd w:id="7345"/>
      <w:bookmarkEnd w:id="7346"/>
      <w:bookmarkEnd w:id="7347"/>
      <w:bookmarkEnd w:id="7348"/>
      <w:bookmarkEnd w:id="7349"/>
      <w:bookmarkEnd w:id="7350"/>
      <w:bookmarkEnd w:id="7351"/>
      <w:bookmarkEnd w:id="7352"/>
      <w:bookmarkEnd w:id="7353"/>
      <w:bookmarkEnd w:id="7354"/>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2C447B">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2C447B">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nil"/>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2C447B">
            <w:pPr>
              <w:pStyle w:val="TAC"/>
              <w:rPr>
                <w:lang w:val="fr-FR" w:eastAsia="zh-CN"/>
              </w:rPr>
            </w:pPr>
            <w:r w:rsidRPr="002C447B">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2C447B">
            <w:pPr>
              <w:pStyle w:val="TAC"/>
              <w:rPr>
                <w:lang w:val="fr-FR" w:eastAsia="zh-CN"/>
              </w:rPr>
            </w:pPr>
            <w:r w:rsidRPr="002C447B">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2C447B">
            <w:pPr>
              <w:pStyle w:val="TAC"/>
              <w:rPr>
                <w:lang w:val="fr-FR"/>
              </w:rPr>
            </w:pPr>
            <w:r w:rsidRPr="002C447B">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2C447B">
            <w:pPr>
              <w:pStyle w:val="TAC"/>
              <w:rPr>
                <w:lang w:val="en-US" w:eastAsia="zh-CN"/>
              </w:rPr>
            </w:pPr>
            <w:r w:rsidRPr="002C447B">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2C447B">
            <w:pPr>
              <w:pStyle w:val="TAC"/>
              <w:rPr>
                <w:rFonts w:cs="Arial"/>
                <w:szCs w:val="18"/>
                <w:lang w:val="fr-FR"/>
              </w:rPr>
            </w:pPr>
            <w:r w:rsidRPr="002C447B">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1A3E8D">
      <w:pPr>
        <w:pStyle w:val="Heading3"/>
      </w:pPr>
      <w:bookmarkStart w:id="7355" w:name="_Toc27491005"/>
      <w:bookmarkStart w:id="7356" w:name="_Toc27557298"/>
      <w:bookmarkStart w:id="7357" w:name="_Toc27724215"/>
      <w:bookmarkStart w:id="7358" w:name="_Toc36031289"/>
      <w:bookmarkStart w:id="7359" w:name="_Toc36043209"/>
      <w:bookmarkStart w:id="7360" w:name="_Toc36814534"/>
      <w:bookmarkStart w:id="7361" w:name="_Toc44689392"/>
      <w:bookmarkStart w:id="7362" w:name="_Toc44924146"/>
      <w:bookmarkStart w:id="7363" w:name="_Toc51861116"/>
      <w:bookmarkStart w:id="7364" w:name="_Toc57930887"/>
      <w:bookmarkStart w:id="7365" w:name="_Toc57931517"/>
      <w:bookmarkStart w:id="7366" w:name="_Toc98236072"/>
      <w:r w:rsidRPr="00441CD0">
        <w:t>8.2.</w:t>
      </w:r>
      <w:r w:rsidRPr="00441CD0">
        <w:rPr>
          <w:lang w:eastAsia="zh-CN"/>
        </w:rPr>
        <w:t>159</w:t>
      </w:r>
      <w:r w:rsidRPr="00441CD0">
        <w:tab/>
      </w:r>
      <w:r w:rsidRPr="00441CD0">
        <w:rPr>
          <w:lang w:eastAsia="zh-CN"/>
        </w:rPr>
        <w:t>PMF Address Information</w:t>
      </w:r>
      <w:bookmarkEnd w:id="7355"/>
      <w:bookmarkEnd w:id="7356"/>
      <w:bookmarkEnd w:id="7357"/>
      <w:bookmarkEnd w:id="7358"/>
      <w:bookmarkEnd w:id="7359"/>
      <w:bookmarkEnd w:id="7360"/>
      <w:bookmarkEnd w:id="7361"/>
      <w:bookmarkEnd w:id="7362"/>
      <w:bookmarkEnd w:id="7363"/>
      <w:bookmarkEnd w:id="7364"/>
      <w:bookmarkEnd w:id="7365"/>
      <w:bookmarkEnd w:id="7366"/>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2C447B">
            <w:pPr>
              <w:pStyle w:val="TAC"/>
              <w:rPr>
                <w:lang w:val="fr-FR" w:eastAsia="zh-CN"/>
              </w:rPr>
            </w:pPr>
            <w:r w:rsidRPr="002C447B">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2C447B">
            <w:pPr>
              <w:pStyle w:val="TAC"/>
              <w:rPr>
                <w:lang w:val="fr-FR" w:eastAsia="zh-CN"/>
              </w:rPr>
            </w:pPr>
            <w:r w:rsidRPr="002C447B">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2C447B">
            <w:pPr>
              <w:pStyle w:val="TAC"/>
              <w:rPr>
                <w:lang w:val="en-US" w:eastAsia="zh-CN"/>
              </w:rPr>
            </w:pPr>
            <w:r w:rsidRPr="002C447B">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2C447B">
            <w:pPr>
              <w:pStyle w:val="TAC"/>
              <w:rPr>
                <w:lang w:val="en-US" w:eastAsia="zh-CN"/>
              </w:rPr>
            </w:pPr>
            <w:r w:rsidRPr="002C447B">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2C447B">
            <w:pPr>
              <w:pStyle w:val="TAC"/>
              <w:rPr>
                <w:lang w:val="en-US" w:eastAsia="zh-CN"/>
              </w:rPr>
            </w:pPr>
            <w:r w:rsidRPr="002C447B">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2C447B">
            <w:pPr>
              <w:pStyle w:val="TAC"/>
              <w:rPr>
                <w:lang w:val="en-US" w:eastAsia="zh-CN"/>
              </w:rPr>
            </w:pPr>
            <w:r w:rsidRPr="002C447B">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2C447B">
            <w:pPr>
              <w:pStyle w:val="TAC"/>
              <w:rPr>
                <w:lang w:val="fr-FR"/>
              </w:rPr>
            </w:pPr>
            <w:r w:rsidRPr="002C447B">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1A3E8D">
      <w:pPr>
        <w:pStyle w:val="Heading3"/>
      </w:pPr>
      <w:bookmarkStart w:id="7367" w:name="_Toc27491006"/>
      <w:bookmarkStart w:id="7368" w:name="_Toc27557299"/>
      <w:bookmarkStart w:id="7369" w:name="_Toc27724216"/>
      <w:bookmarkStart w:id="7370" w:name="_Toc36031290"/>
      <w:bookmarkStart w:id="7371" w:name="_Toc36043210"/>
      <w:bookmarkStart w:id="7372" w:name="_Toc36814535"/>
      <w:bookmarkStart w:id="7373" w:name="_Toc44689393"/>
      <w:bookmarkStart w:id="7374" w:name="_Toc44924147"/>
      <w:bookmarkStart w:id="7375" w:name="_Toc51861117"/>
      <w:bookmarkStart w:id="7376" w:name="_Toc57930888"/>
      <w:bookmarkStart w:id="7377" w:name="_Toc57931518"/>
      <w:bookmarkStart w:id="7378" w:name="_Toc98236073"/>
      <w:r w:rsidRPr="00441CD0">
        <w:t>8.2.</w:t>
      </w:r>
      <w:r w:rsidRPr="00441CD0">
        <w:rPr>
          <w:lang w:eastAsia="zh-CN"/>
        </w:rPr>
        <w:t>160</w:t>
      </w:r>
      <w:r w:rsidRPr="00441CD0">
        <w:tab/>
      </w:r>
      <w:r w:rsidRPr="00441CD0">
        <w:rPr>
          <w:lang w:eastAsia="zh-CN"/>
        </w:rPr>
        <w:t>ATSSS-LL Information</w:t>
      </w:r>
      <w:bookmarkEnd w:id="7367"/>
      <w:bookmarkEnd w:id="7368"/>
      <w:bookmarkEnd w:id="7369"/>
      <w:bookmarkEnd w:id="7370"/>
      <w:bookmarkEnd w:id="7371"/>
      <w:bookmarkEnd w:id="7372"/>
      <w:bookmarkEnd w:id="7373"/>
      <w:bookmarkEnd w:id="7374"/>
      <w:bookmarkEnd w:id="7375"/>
      <w:bookmarkEnd w:id="7376"/>
      <w:bookmarkEnd w:id="7377"/>
      <w:bookmarkEnd w:id="7378"/>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2C447B">
            <w:pPr>
              <w:pStyle w:val="TAC"/>
              <w:rPr>
                <w:rFonts w:cs="Arial"/>
                <w:szCs w:val="18"/>
                <w:lang w:val="fr-FR"/>
              </w:rPr>
            </w:pPr>
            <w:r w:rsidRPr="002C447B">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1A3E8D">
      <w:pPr>
        <w:pStyle w:val="Heading3"/>
      </w:pPr>
      <w:bookmarkStart w:id="7379" w:name="_Toc27491007"/>
      <w:bookmarkStart w:id="7380" w:name="_Toc27557300"/>
      <w:bookmarkStart w:id="7381" w:name="_Toc27724217"/>
      <w:bookmarkStart w:id="7382" w:name="_Toc36031291"/>
      <w:bookmarkStart w:id="7383" w:name="_Toc36043211"/>
      <w:bookmarkStart w:id="7384" w:name="_Toc36814536"/>
      <w:bookmarkStart w:id="7385" w:name="_Toc44689394"/>
      <w:bookmarkStart w:id="7386" w:name="_Toc44924148"/>
      <w:bookmarkStart w:id="7387" w:name="_Toc51861118"/>
      <w:bookmarkStart w:id="7388" w:name="_Toc57930889"/>
      <w:bookmarkStart w:id="7389" w:name="_Toc57931519"/>
      <w:bookmarkStart w:id="7390" w:name="_Toc98236074"/>
      <w:r w:rsidRPr="00441CD0">
        <w:t>8.</w:t>
      </w:r>
      <w:r w:rsidRPr="00441CD0">
        <w:rPr>
          <w:lang w:val="en-US"/>
        </w:rPr>
        <w:t>2.161</w:t>
      </w:r>
      <w:r w:rsidRPr="00441CD0">
        <w:tab/>
        <w:t>Data Network Access Identifier</w:t>
      </w:r>
      <w:bookmarkEnd w:id="7379"/>
      <w:bookmarkEnd w:id="7380"/>
      <w:bookmarkEnd w:id="7381"/>
      <w:bookmarkEnd w:id="7382"/>
      <w:bookmarkEnd w:id="7383"/>
      <w:bookmarkEnd w:id="7384"/>
      <w:bookmarkEnd w:id="7385"/>
      <w:bookmarkEnd w:id="7386"/>
      <w:bookmarkEnd w:id="7387"/>
      <w:bookmarkEnd w:id="7388"/>
      <w:bookmarkEnd w:id="7389"/>
      <w:bookmarkEnd w:id="7390"/>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1A3E8D">
      <w:pPr>
        <w:pStyle w:val="Heading3"/>
      </w:pPr>
      <w:bookmarkStart w:id="7391" w:name="_Toc27491008"/>
      <w:bookmarkStart w:id="7392" w:name="_Toc27557301"/>
      <w:bookmarkStart w:id="7393" w:name="_Toc27724218"/>
      <w:bookmarkStart w:id="7394" w:name="_Toc36031292"/>
      <w:bookmarkStart w:id="7395" w:name="_Toc36043212"/>
      <w:bookmarkStart w:id="7396" w:name="_Toc36814537"/>
      <w:bookmarkStart w:id="7397" w:name="_Toc44689395"/>
      <w:bookmarkStart w:id="7398" w:name="_Toc44924149"/>
      <w:bookmarkStart w:id="7399" w:name="_Toc51861119"/>
      <w:bookmarkStart w:id="7400" w:name="_Toc57930890"/>
      <w:bookmarkStart w:id="7401" w:name="_Toc57931520"/>
      <w:bookmarkStart w:id="7402" w:name="_Toc98236075"/>
      <w:r w:rsidRPr="00441CD0">
        <w:t>8.</w:t>
      </w:r>
      <w:r w:rsidRPr="00441CD0">
        <w:rPr>
          <w:lang w:val="en-US"/>
        </w:rPr>
        <w:t>2.162</w:t>
      </w:r>
      <w:r w:rsidRPr="00441CD0">
        <w:tab/>
        <w:t>Average Packet Delay</w:t>
      </w:r>
      <w:bookmarkEnd w:id="7391"/>
      <w:bookmarkEnd w:id="7392"/>
      <w:bookmarkEnd w:id="7393"/>
      <w:bookmarkEnd w:id="7394"/>
      <w:bookmarkEnd w:id="7395"/>
      <w:bookmarkEnd w:id="7396"/>
      <w:bookmarkEnd w:id="7397"/>
      <w:bookmarkEnd w:id="7398"/>
      <w:bookmarkEnd w:id="7399"/>
      <w:bookmarkEnd w:id="7400"/>
      <w:bookmarkEnd w:id="7401"/>
      <w:bookmarkEnd w:id="7402"/>
    </w:p>
    <w:p w14:paraId="12B2DBCA" w14:textId="11220332"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t>
      </w:r>
      <w:r w:rsidR="00167EC7">
        <w:rPr>
          <w:lang w:eastAsia="zh-CN"/>
        </w:rPr>
        <w:t>162</w:t>
      </w:r>
      <w:r w:rsidRPr="00441CD0">
        <w:rPr>
          <w:lang w:eastAsia="zh-CN"/>
        </w:rPr>
        <w:t>-1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1A3E8D">
      <w:pPr>
        <w:pStyle w:val="Heading3"/>
      </w:pPr>
      <w:bookmarkStart w:id="7403" w:name="_Toc27491009"/>
      <w:bookmarkStart w:id="7404" w:name="_Toc27557302"/>
      <w:bookmarkStart w:id="7405" w:name="_Toc27724219"/>
      <w:bookmarkStart w:id="7406" w:name="_Toc36031293"/>
      <w:bookmarkStart w:id="7407" w:name="_Toc36043213"/>
      <w:bookmarkStart w:id="7408" w:name="_Toc36814538"/>
      <w:bookmarkStart w:id="7409" w:name="_Toc44689396"/>
      <w:bookmarkStart w:id="7410" w:name="_Toc44924150"/>
      <w:bookmarkStart w:id="7411" w:name="_Toc51861120"/>
      <w:bookmarkStart w:id="7412" w:name="_Toc57930891"/>
      <w:bookmarkStart w:id="7413" w:name="_Toc57931521"/>
      <w:bookmarkStart w:id="7414" w:name="_Toc98236076"/>
      <w:r w:rsidRPr="00441CD0">
        <w:t>8.</w:t>
      </w:r>
      <w:r w:rsidRPr="00441CD0">
        <w:rPr>
          <w:lang w:val="en-US"/>
        </w:rPr>
        <w:t>2.163</w:t>
      </w:r>
      <w:r w:rsidRPr="00441CD0">
        <w:tab/>
        <w:t>Minimum Packet Delay</w:t>
      </w:r>
      <w:bookmarkEnd w:id="7403"/>
      <w:bookmarkEnd w:id="7404"/>
      <w:bookmarkEnd w:id="7405"/>
      <w:bookmarkEnd w:id="7406"/>
      <w:bookmarkEnd w:id="7407"/>
      <w:bookmarkEnd w:id="7408"/>
      <w:bookmarkEnd w:id="7409"/>
      <w:bookmarkEnd w:id="7410"/>
      <w:bookmarkEnd w:id="7411"/>
      <w:bookmarkEnd w:id="7412"/>
      <w:bookmarkEnd w:id="7413"/>
      <w:bookmarkEnd w:id="7414"/>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1A3E8D">
      <w:pPr>
        <w:pStyle w:val="Heading3"/>
      </w:pPr>
      <w:bookmarkStart w:id="7415" w:name="_Toc27491010"/>
      <w:bookmarkStart w:id="7416" w:name="_Toc27557303"/>
      <w:bookmarkStart w:id="7417" w:name="_Toc27724220"/>
      <w:bookmarkStart w:id="7418" w:name="_Toc36031294"/>
      <w:bookmarkStart w:id="7419" w:name="_Toc36043214"/>
      <w:bookmarkStart w:id="7420" w:name="_Toc36814539"/>
      <w:bookmarkStart w:id="7421" w:name="_Toc44689397"/>
      <w:bookmarkStart w:id="7422" w:name="_Toc44924151"/>
      <w:bookmarkStart w:id="7423" w:name="_Toc51861121"/>
      <w:bookmarkStart w:id="7424" w:name="_Toc57930892"/>
      <w:bookmarkStart w:id="7425" w:name="_Toc57931522"/>
      <w:bookmarkStart w:id="7426" w:name="_Toc98236077"/>
      <w:r w:rsidRPr="00441CD0">
        <w:t>8.</w:t>
      </w:r>
      <w:r w:rsidRPr="00441CD0">
        <w:rPr>
          <w:lang w:val="en-US"/>
        </w:rPr>
        <w:t>2.164</w:t>
      </w:r>
      <w:r w:rsidRPr="00441CD0">
        <w:tab/>
        <w:t>Maximum Packet Delay</w:t>
      </w:r>
      <w:bookmarkEnd w:id="7415"/>
      <w:bookmarkEnd w:id="7416"/>
      <w:bookmarkEnd w:id="7417"/>
      <w:bookmarkEnd w:id="7418"/>
      <w:bookmarkEnd w:id="7419"/>
      <w:bookmarkEnd w:id="7420"/>
      <w:bookmarkEnd w:id="7421"/>
      <w:bookmarkEnd w:id="7422"/>
      <w:bookmarkEnd w:id="7423"/>
      <w:bookmarkEnd w:id="7424"/>
      <w:bookmarkEnd w:id="7425"/>
      <w:bookmarkEnd w:id="7426"/>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1A3E8D">
      <w:pPr>
        <w:pStyle w:val="Heading3"/>
      </w:pPr>
      <w:bookmarkStart w:id="7427" w:name="_Toc27491011"/>
      <w:bookmarkStart w:id="7428" w:name="_Toc27557304"/>
      <w:bookmarkStart w:id="7429" w:name="_Toc27724221"/>
      <w:bookmarkStart w:id="7430" w:name="_Toc36031295"/>
      <w:bookmarkStart w:id="7431" w:name="_Toc36043215"/>
      <w:bookmarkStart w:id="7432" w:name="_Toc36814540"/>
      <w:bookmarkStart w:id="7433" w:name="_Toc44689398"/>
      <w:bookmarkStart w:id="7434" w:name="_Toc44924152"/>
      <w:bookmarkStart w:id="7435" w:name="_Toc51861122"/>
      <w:bookmarkStart w:id="7436" w:name="_Toc57930893"/>
      <w:bookmarkStart w:id="7437" w:name="_Toc57931523"/>
      <w:bookmarkStart w:id="7438" w:name="_Toc98236078"/>
      <w:r w:rsidRPr="00441CD0">
        <w:t>8.</w:t>
      </w:r>
      <w:r w:rsidRPr="00441CD0">
        <w:rPr>
          <w:lang w:val="en-US"/>
        </w:rPr>
        <w:t>2.165</w:t>
      </w:r>
      <w:r w:rsidRPr="00441CD0">
        <w:tab/>
        <w:t>QoS Report Trigger</w:t>
      </w:r>
      <w:bookmarkEnd w:id="7427"/>
      <w:bookmarkEnd w:id="7428"/>
      <w:bookmarkEnd w:id="7429"/>
      <w:bookmarkEnd w:id="7430"/>
      <w:bookmarkEnd w:id="7431"/>
      <w:bookmarkEnd w:id="7432"/>
      <w:bookmarkEnd w:id="7433"/>
      <w:bookmarkEnd w:id="7434"/>
      <w:bookmarkEnd w:id="7435"/>
      <w:bookmarkEnd w:id="7436"/>
      <w:bookmarkEnd w:id="7437"/>
      <w:bookmarkEnd w:id="7438"/>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1A3E8D">
      <w:pPr>
        <w:pStyle w:val="Heading3"/>
      </w:pPr>
      <w:bookmarkStart w:id="7439" w:name="_Toc27491012"/>
      <w:bookmarkStart w:id="7440" w:name="_Toc27557305"/>
      <w:bookmarkStart w:id="7441" w:name="_Toc27724222"/>
      <w:bookmarkStart w:id="7442" w:name="_Toc36031296"/>
      <w:bookmarkStart w:id="7443" w:name="_Toc36043216"/>
      <w:bookmarkStart w:id="7444" w:name="_Toc36814541"/>
      <w:bookmarkStart w:id="7445" w:name="_Toc44689399"/>
      <w:bookmarkStart w:id="7446" w:name="_Toc44924153"/>
      <w:bookmarkStart w:id="7447" w:name="_Toc51861123"/>
      <w:bookmarkStart w:id="7448" w:name="_Toc57930894"/>
      <w:bookmarkStart w:id="7449" w:name="_Toc57931524"/>
      <w:bookmarkStart w:id="7450" w:name="_Toc98236079"/>
      <w:r w:rsidRPr="00441CD0">
        <w:t>8.</w:t>
      </w:r>
      <w:r w:rsidRPr="00441CD0">
        <w:rPr>
          <w:lang w:val="en-US"/>
        </w:rPr>
        <w:t>2.166</w:t>
      </w:r>
      <w:r w:rsidRPr="00441CD0">
        <w:tab/>
        <w:t>GTP-U Path Interface Type</w:t>
      </w:r>
      <w:bookmarkEnd w:id="7439"/>
      <w:bookmarkEnd w:id="7440"/>
      <w:bookmarkEnd w:id="7441"/>
      <w:bookmarkEnd w:id="7442"/>
      <w:bookmarkEnd w:id="7443"/>
      <w:bookmarkEnd w:id="7444"/>
      <w:bookmarkEnd w:id="7445"/>
      <w:bookmarkEnd w:id="7446"/>
      <w:bookmarkEnd w:id="7447"/>
      <w:bookmarkEnd w:id="7448"/>
      <w:bookmarkEnd w:id="7449"/>
      <w:bookmarkEnd w:id="7450"/>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1A3E8D">
      <w:pPr>
        <w:pStyle w:val="Heading3"/>
      </w:pPr>
      <w:bookmarkStart w:id="7451" w:name="_Toc27491013"/>
      <w:bookmarkStart w:id="7452" w:name="_Toc27557306"/>
      <w:bookmarkStart w:id="7453" w:name="_Toc27724223"/>
      <w:bookmarkStart w:id="7454" w:name="_Toc36031297"/>
      <w:bookmarkStart w:id="7455" w:name="_Toc36043217"/>
      <w:bookmarkStart w:id="7456" w:name="_Toc36814542"/>
      <w:bookmarkStart w:id="7457" w:name="_Toc44689400"/>
      <w:bookmarkStart w:id="7458" w:name="_Toc44924154"/>
      <w:bookmarkStart w:id="7459" w:name="_Toc51861124"/>
      <w:bookmarkStart w:id="7460" w:name="_Toc57930895"/>
      <w:bookmarkStart w:id="7461" w:name="_Toc57931525"/>
      <w:bookmarkStart w:id="7462" w:name="_Toc98236080"/>
      <w:r w:rsidRPr="00441CD0">
        <w:t>8.</w:t>
      </w:r>
      <w:r w:rsidRPr="00441CD0">
        <w:rPr>
          <w:lang w:val="en-US"/>
        </w:rPr>
        <w:t>2.167</w:t>
      </w:r>
      <w:r w:rsidRPr="00441CD0">
        <w:tab/>
        <w:t xml:space="preserve">Requested </w:t>
      </w:r>
      <w:r w:rsidRPr="00441CD0">
        <w:rPr>
          <w:noProof/>
          <w:lang w:eastAsia="zh-CN"/>
        </w:rPr>
        <w:t>Qos Monitoring</w:t>
      </w:r>
      <w:bookmarkEnd w:id="7451"/>
      <w:bookmarkEnd w:id="7452"/>
      <w:bookmarkEnd w:id="7453"/>
      <w:bookmarkEnd w:id="7454"/>
      <w:bookmarkEnd w:id="7455"/>
      <w:bookmarkEnd w:id="7456"/>
      <w:bookmarkEnd w:id="7457"/>
      <w:bookmarkEnd w:id="7458"/>
      <w:bookmarkEnd w:id="7459"/>
      <w:bookmarkEnd w:id="7460"/>
      <w:bookmarkEnd w:id="7461"/>
      <w:bookmarkEnd w:id="7462"/>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2C447B">
            <w:pPr>
              <w:pStyle w:val="TAC"/>
              <w:rPr>
                <w:lang w:eastAsia="zh-CN"/>
              </w:rPr>
            </w:pPr>
            <w:r w:rsidRPr="002C447B">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463" w:name="_Toc27491014"/>
      <w:bookmarkStart w:id="7464" w:name="_Toc27557307"/>
      <w:bookmarkStart w:id="7465" w:name="_Toc27724224"/>
      <w:bookmarkStart w:id="7466" w:name="_Toc36031298"/>
      <w:bookmarkStart w:id="7467" w:name="_Toc36043218"/>
      <w:bookmarkStart w:id="7468" w:name="_Toc36814543"/>
      <w:bookmarkStart w:id="7469" w:name="_Toc44689401"/>
      <w:bookmarkStart w:id="7470" w:name="_Toc44924155"/>
      <w:bookmarkStart w:id="7471"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2C447B">
      <w:pPr>
        <w:rPr>
          <w:noProof/>
        </w:rPr>
      </w:pPr>
      <w:r w:rsidRPr="002C447B">
        <w:t>At least one bit shall be set to "1". Several bits may be set to "1".</w:t>
      </w:r>
    </w:p>
    <w:p w14:paraId="1B92E0FF" w14:textId="77777777" w:rsidR="00EE5860" w:rsidRPr="00441CD0" w:rsidRDefault="00EE5860" w:rsidP="001A3E8D">
      <w:pPr>
        <w:pStyle w:val="Heading3"/>
      </w:pPr>
      <w:bookmarkStart w:id="7472" w:name="_Toc57930896"/>
      <w:bookmarkStart w:id="7473" w:name="_Toc57931526"/>
      <w:bookmarkStart w:id="7474" w:name="_Toc98236081"/>
      <w:r w:rsidRPr="00441CD0">
        <w:t>8.</w:t>
      </w:r>
      <w:r w:rsidRPr="00441CD0">
        <w:rPr>
          <w:lang w:val="en-US"/>
        </w:rPr>
        <w:t>2.168</w:t>
      </w:r>
      <w:r w:rsidRPr="00441CD0">
        <w:tab/>
        <w:t>Reporting Frequency</w:t>
      </w:r>
      <w:bookmarkEnd w:id="7463"/>
      <w:bookmarkEnd w:id="7464"/>
      <w:bookmarkEnd w:id="7465"/>
      <w:bookmarkEnd w:id="7466"/>
      <w:bookmarkEnd w:id="7467"/>
      <w:bookmarkEnd w:id="7468"/>
      <w:bookmarkEnd w:id="7469"/>
      <w:bookmarkEnd w:id="7470"/>
      <w:bookmarkEnd w:id="7471"/>
      <w:bookmarkEnd w:id="7472"/>
      <w:bookmarkEnd w:id="7473"/>
      <w:bookmarkEnd w:id="7474"/>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2C447B">
            <w:pPr>
              <w:pStyle w:val="TAC"/>
              <w:rPr>
                <w:lang w:eastAsia="zh-CN"/>
              </w:rPr>
            </w:pPr>
            <w:r w:rsidRPr="002C447B">
              <w:t>5</w:t>
            </w:r>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1A3E8D">
      <w:pPr>
        <w:pStyle w:val="Heading3"/>
      </w:pPr>
      <w:bookmarkStart w:id="7475" w:name="_Toc27491015"/>
      <w:bookmarkStart w:id="7476" w:name="_Toc27557308"/>
      <w:bookmarkStart w:id="7477" w:name="_Toc27724225"/>
      <w:bookmarkStart w:id="7478" w:name="_Toc36031299"/>
      <w:bookmarkStart w:id="7479" w:name="_Toc36043219"/>
      <w:bookmarkStart w:id="7480" w:name="_Toc36814544"/>
      <w:bookmarkStart w:id="7481" w:name="_Toc44689402"/>
      <w:bookmarkStart w:id="7482" w:name="_Toc44924156"/>
      <w:bookmarkStart w:id="7483" w:name="_Toc51861126"/>
      <w:bookmarkStart w:id="7484" w:name="_Toc57930897"/>
      <w:bookmarkStart w:id="7485" w:name="_Toc57931527"/>
      <w:bookmarkStart w:id="7486" w:name="_Toc98236082"/>
      <w:r w:rsidRPr="00441CD0">
        <w:t>8.</w:t>
      </w:r>
      <w:r w:rsidRPr="00441CD0">
        <w:rPr>
          <w:lang w:val="en-US"/>
        </w:rPr>
        <w:t>2.169</w:t>
      </w:r>
      <w:r w:rsidRPr="00441CD0">
        <w:tab/>
        <w:t>Packet Delay Thresholds</w:t>
      </w:r>
      <w:bookmarkEnd w:id="7475"/>
      <w:bookmarkEnd w:id="7476"/>
      <w:bookmarkEnd w:id="7477"/>
      <w:bookmarkEnd w:id="7478"/>
      <w:bookmarkEnd w:id="7479"/>
      <w:bookmarkEnd w:id="7480"/>
      <w:bookmarkEnd w:id="7481"/>
      <w:bookmarkEnd w:id="7482"/>
      <w:bookmarkEnd w:id="7483"/>
      <w:bookmarkEnd w:id="7484"/>
      <w:bookmarkEnd w:id="7485"/>
      <w:bookmarkEnd w:id="7486"/>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2C447B">
            <w:pPr>
              <w:pStyle w:val="TAC"/>
              <w:rPr>
                <w:lang w:eastAsia="zh-CN"/>
              </w:rPr>
            </w:pPr>
            <w:r w:rsidRPr="002C447B">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2C447B">
            <w:pPr>
              <w:pStyle w:val="TAC"/>
              <w:rPr>
                <w:lang w:eastAsia="zh-CN"/>
              </w:rPr>
            </w:pPr>
            <w:r w:rsidRPr="002C447B">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2C447B">
            <w:pPr>
              <w:pStyle w:val="TAC"/>
              <w:rPr>
                <w:lang w:eastAsia="zh-CN"/>
              </w:rPr>
            </w:pPr>
            <w:r w:rsidRPr="002C447B">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2C447B">
            <w:pPr>
              <w:pStyle w:val="TAC"/>
              <w:rPr>
                <w:lang w:eastAsia="zh-CN"/>
              </w:rPr>
            </w:pPr>
            <w:r w:rsidRPr="002C447B">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1A3E8D">
      <w:pPr>
        <w:pStyle w:val="Heading3"/>
      </w:pPr>
      <w:bookmarkStart w:id="7487" w:name="_Toc27491016"/>
      <w:bookmarkStart w:id="7488" w:name="_Toc27557309"/>
      <w:bookmarkStart w:id="7489" w:name="_Toc27724226"/>
      <w:bookmarkStart w:id="7490" w:name="_Toc36031300"/>
      <w:bookmarkStart w:id="7491" w:name="_Toc36043220"/>
      <w:bookmarkStart w:id="7492" w:name="_Toc36814545"/>
      <w:bookmarkStart w:id="7493" w:name="_Toc44689403"/>
      <w:bookmarkStart w:id="7494" w:name="_Toc44924157"/>
      <w:bookmarkStart w:id="7495" w:name="_Toc51861127"/>
      <w:bookmarkStart w:id="7496" w:name="_Toc57930898"/>
      <w:bookmarkStart w:id="7497" w:name="_Toc57931528"/>
      <w:bookmarkStart w:id="7498" w:name="_Toc98236083"/>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487"/>
      <w:bookmarkEnd w:id="7488"/>
      <w:bookmarkEnd w:id="7489"/>
      <w:bookmarkEnd w:id="7490"/>
      <w:bookmarkEnd w:id="7491"/>
      <w:bookmarkEnd w:id="7492"/>
      <w:bookmarkEnd w:id="7493"/>
      <w:bookmarkEnd w:id="7494"/>
      <w:bookmarkEnd w:id="7495"/>
      <w:bookmarkEnd w:id="7496"/>
      <w:bookmarkEnd w:id="7497"/>
      <w:bookmarkEnd w:id="7498"/>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2C447B">
            <w:pPr>
              <w:pStyle w:val="TAC"/>
              <w:rPr>
                <w:lang w:eastAsia="zh-CN"/>
              </w:rPr>
            </w:pPr>
            <w:r w:rsidRPr="002C447B">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1A3E8D">
      <w:pPr>
        <w:pStyle w:val="Heading3"/>
      </w:pPr>
      <w:bookmarkStart w:id="7499" w:name="_Toc27491017"/>
      <w:bookmarkStart w:id="7500" w:name="_Toc27557310"/>
      <w:bookmarkStart w:id="7501" w:name="_Toc27724227"/>
      <w:bookmarkStart w:id="7502" w:name="_Toc36031301"/>
      <w:bookmarkStart w:id="7503" w:name="_Toc36043221"/>
      <w:bookmarkStart w:id="7504" w:name="_Toc36814546"/>
      <w:bookmarkStart w:id="7505" w:name="_Toc44689404"/>
      <w:bookmarkStart w:id="7506" w:name="_Toc44924158"/>
      <w:bookmarkStart w:id="7507" w:name="_Toc51861128"/>
      <w:bookmarkStart w:id="7508" w:name="_Toc57930899"/>
      <w:bookmarkStart w:id="7509" w:name="_Toc57931529"/>
      <w:bookmarkStart w:id="7510" w:name="_Toc98236084"/>
      <w:r w:rsidRPr="00441CD0">
        <w:t>8.</w:t>
      </w:r>
      <w:r w:rsidRPr="00441CD0">
        <w:rPr>
          <w:lang w:val="en-US"/>
        </w:rPr>
        <w:t>2.171</w:t>
      </w:r>
      <w:r w:rsidRPr="00441CD0">
        <w:tab/>
      </w:r>
      <w:r w:rsidRPr="0067687A">
        <w:rPr>
          <w:szCs w:val="18"/>
          <w:lang w:val="en-US" w:eastAsia="zh-CN"/>
        </w:rPr>
        <w:t xml:space="preserve">QoS Monitoring </w:t>
      </w:r>
      <w:r w:rsidRPr="0067687A">
        <w:rPr>
          <w:szCs w:val="18"/>
          <w:lang w:val="en-US"/>
        </w:rPr>
        <w:t>Measurement</w:t>
      </w:r>
      <w:bookmarkEnd w:id="7499"/>
      <w:bookmarkEnd w:id="7500"/>
      <w:bookmarkEnd w:id="7501"/>
      <w:bookmarkEnd w:id="7502"/>
      <w:bookmarkEnd w:id="7503"/>
      <w:bookmarkEnd w:id="7504"/>
      <w:bookmarkEnd w:id="7505"/>
      <w:bookmarkEnd w:id="7506"/>
      <w:bookmarkEnd w:id="7507"/>
      <w:bookmarkEnd w:id="7508"/>
      <w:bookmarkEnd w:id="7509"/>
      <w:bookmarkEnd w:id="7510"/>
    </w:p>
    <w:p w14:paraId="098AEA52" w14:textId="77777777" w:rsidR="00EE5860" w:rsidRPr="00441CD0" w:rsidRDefault="00EE5860" w:rsidP="00EE5860">
      <w:pPr>
        <w:rPr>
          <w:lang w:eastAsia="ja-JP"/>
        </w:rPr>
      </w:pPr>
      <w:r w:rsidRPr="00441CD0">
        <w:t xml:space="preserve">The </w:t>
      </w:r>
      <w:r w:rsidRPr="0067687A">
        <w:rPr>
          <w:szCs w:val="18"/>
          <w:lang w:val="en-US" w:eastAsia="zh-CN"/>
        </w:rPr>
        <w:t xml:space="preserve">QoS Monitoring </w:t>
      </w:r>
      <w:r w:rsidRPr="0067687A">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2C447B">
            <w:pPr>
              <w:pStyle w:val="TAC"/>
              <w:rPr>
                <w:lang w:eastAsia="zh-CN"/>
              </w:rPr>
            </w:pPr>
            <w:r w:rsidRPr="002C447B">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2C447B">
            <w:pPr>
              <w:pStyle w:val="TAC"/>
              <w:rPr>
                <w:lang w:eastAsia="zh-CN"/>
              </w:rPr>
            </w:pPr>
            <w:r w:rsidRPr="002C447B">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2C447B">
            <w:pPr>
              <w:pStyle w:val="TAC"/>
              <w:rPr>
                <w:lang w:eastAsia="zh-CN"/>
              </w:rPr>
            </w:pPr>
            <w:r w:rsidRPr="002C447B">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2C447B">
            <w:pPr>
              <w:pStyle w:val="TAC"/>
              <w:rPr>
                <w:lang w:eastAsia="zh-CN"/>
              </w:rPr>
            </w:pPr>
            <w:r w:rsidRPr="002C447B">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67687A">
        <w:rPr>
          <w:szCs w:val="18"/>
          <w:lang w:val="en-US" w:eastAsia="zh-CN"/>
        </w:rPr>
        <w:t xml:space="preserve">QoS Monitoring </w:t>
      </w:r>
      <w:r w:rsidRPr="0067687A">
        <w:rPr>
          <w:szCs w:val="18"/>
          <w:lang w:val="en-US"/>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1A3E8D">
      <w:pPr>
        <w:pStyle w:val="Heading3"/>
        <w:rPr>
          <w:lang w:val="fr-FR"/>
        </w:rPr>
      </w:pPr>
      <w:bookmarkStart w:id="7511" w:name="_Toc36031302"/>
      <w:bookmarkStart w:id="7512" w:name="_Toc36043222"/>
      <w:bookmarkStart w:id="7513" w:name="_Toc36814547"/>
      <w:bookmarkStart w:id="7514" w:name="_Toc44689405"/>
      <w:bookmarkStart w:id="7515" w:name="_Toc44924159"/>
      <w:bookmarkStart w:id="7516" w:name="_Toc51861129"/>
      <w:bookmarkStart w:id="7517" w:name="_Toc57930900"/>
      <w:bookmarkStart w:id="7518" w:name="_Toc57931530"/>
      <w:bookmarkStart w:id="7519" w:name="_Toc98236085"/>
      <w:r w:rsidRPr="00441CD0">
        <w:rPr>
          <w:lang w:val="fr-FR"/>
        </w:rPr>
        <w:t>8.2.172</w:t>
      </w:r>
      <w:r w:rsidRPr="00441CD0">
        <w:rPr>
          <w:lang w:val="fr-FR"/>
        </w:rPr>
        <w:tab/>
        <w:t>MT-EDT Control Information</w:t>
      </w:r>
      <w:bookmarkEnd w:id="7511"/>
      <w:bookmarkEnd w:id="7512"/>
      <w:bookmarkEnd w:id="7513"/>
      <w:bookmarkEnd w:id="7514"/>
      <w:bookmarkEnd w:id="7515"/>
      <w:bookmarkEnd w:id="7516"/>
      <w:bookmarkEnd w:id="7517"/>
      <w:bookmarkEnd w:id="7518"/>
      <w:bookmarkEnd w:id="7519"/>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9224A" w:rsidRDefault="00EE5860" w:rsidP="0049224A">
      <w:pPr>
        <w:pStyle w:val="B1"/>
      </w:pPr>
      <w:r w:rsidRPr="0049224A">
        <w:t>-</w:t>
      </w:r>
      <w:r w:rsidRPr="0049224A">
        <w:tab/>
        <w:t>Bit 2 to 8 are spare and reserved for future use.</w:t>
      </w:r>
    </w:p>
    <w:p w14:paraId="14A27292" w14:textId="77777777" w:rsidR="00EE5860" w:rsidRPr="00441CD0" w:rsidRDefault="00EE5860" w:rsidP="001A3E8D">
      <w:pPr>
        <w:pStyle w:val="Heading3"/>
      </w:pPr>
      <w:bookmarkStart w:id="7520" w:name="_Toc36031303"/>
      <w:bookmarkStart w:id="7521" w:name="_Toc36043223"/>
      <w:bookmarkStart w:id="7522" w:name="_Toc36814548"/>
      <w:bookmarkStart w:id="7523" w:name="_Toc44689406"/>
      <w:bookmarkStart w:id="7524" w:name="_Toc44924160"/>
      <w:bookmarkStart w:id="7525" w:name="_Toc51861130"/>
      <w:bookmarkStart w:id="7526" w:name="_Toc57930901"/>
      <w:bookmarkStart w:id="7527" w:name="_Toc57931531"/>
      <w:bookmarkStart w:id="7528" w:name="_Toc98236086"/>
      <w:r w:rsidRPr="00441CD0">
        <w:t>8.</w:t>
      </w:r>
      <w:r w:rsidRPr="00441CD0">
        <w:rPr>
          <w:lang w:val="en-US"/>
        </w:rPr>
        <w:t>2.173</w:t>
      </w:r>
      <w:r w:rsidRPr="00441CD0">
        <w:tab/>
        <w:t>DL Data Packets Size</w:t>
      </w:r>
      <w:bookmarkEnd w:id="7520"/>
      <w:bookmarkEnd w:id="7521"/>
      <w:bookmarkEnd w:id="7522"/>
      <w:bookmarkEnd w:id="7523"/>
      <w:bookmarkEnd w:id="7524"/>
      <w:bookmarkEnd w:id="7525"/>
      <w:bookmarkEnd w:id="7526"/>
      <w:bookmarkEnd w:id="7527"/>
      <w:bookmarkEnd w:id="7528"/>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2C447B">
            <w:pPr>
              <w:pStyle w:val="TAC"/>
              <w:rPr>
                <w:lang w:eastAsia="zh-CN"/>
              </w:rPr>
            </w:pPr>
            <w:r w:rsidRPr="002C447B">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2C447B">
      <w:r w:rsidRPr="002C447B">
        <w:t>The DL Data Packets Size shall be encoded as an Unsigned16 binary integer value.</w:t>
      </w:r>
    </w:p>
    <w:p w14:paraId="6F4E17B8" w14:textId="77777777" w:rsidR="00EE5860" w:rsidRPr="00441CD0" w:rsidRDefault="00EE5860" w:rsidP="001A3E8D">
      <w:pPr>
        <w:pStyle w:val="Heading3"/>
      </w:pPr>
      <w:bookmarkStart w:id="7529" w:name="_Toc36031304"/>
      <w:bookmarkStart w:id="7530" w:name="_Toc36043224"/>
      <w:bookmarkStart w:id="7531" w:name="_Toc36814549"/>
      <w:bookmarkStart w:id="7532" w:name="_Toc44689407"/>
      <w:bookmarkStart w:id="7533" w:name="_Toc44924161"/>
      <w:bookmarkStart w:id="7534" w:name="_Toc51861131"/>
      <w:bookmarkStart w:id="7535" w:name="_Toc57930902"/>
      <w:bookmarkStart w:id="7536" w:name="_Toc57931532"/>
      <w:bookmarkStart w:id="7537" w:name="_Toc98236087"/>
      <w:r w:rsidRPr="00441CD0">
        <w:t>8.</w:t>
      </w:r>
      <w:r w:rsidRPr="00441CD0">
        <w:rPr>
          <w:lang w:val="en-US"/>
        </w:rPr>
        <w:t>2.174</w:t>
      </w:r>
      <w:r w:rsidRPr="00441CD0">
        <w:tab/>
        <w:t>QER Control Indications</w:t>
      </w:r>
      <w:bookmarkEnd w:id="7529"/>
      <w:bookmarkEnd w:id="7530"/>
      <w:bookmarkEnd w:id="7531"/>
      <w:bookmarkEnd w:id="7532"/>
      <w:bookmarkEnd w:id="7533"/>
      <w:bookmarkEnd w:id="7534"/>
      <w:bookmarkEnd w:id="7535"/>
      <w:bookmarkEnd w:id="7536"/>
      <w:bookmarkEnd w:id="7537"/>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1A3E8D">
      <w:pPr>
        <w:pStyle w:val="Heading3"/>
      </w:pPr>
      <w:bookmarkStart w:id="7538" w:name="_Toc36031305"/>
      <w:bookmarkStart w:id="7539" w:name="_Toc36043225"/>
      <w:bookmarkStart w:id="7540" w:name="_Toc36814550"/>
      <w:bookmarkStart w:id="7541" w:name="_Toc44689408"/>
      <w:bookmarkStart w:id="7542" w:name="_Toc44924162"/>
      <w:bookmarkStart w:id="7543" w:name="_Toc51861132"/>
      <w:bookmarkStart w:id="7544" w:name="_Toc57930903"/>
      <w:bookmarkStart w:id="7545" w:name="_Toc57931533"/>
      <w:bookmarkStart w:id="7546" w:name="_Toc98236088"/>
      <w:r w:rsidRPr="00441CD0">
        <w:t>8.</w:t>
      </w:r>
      <w:r w:rsidRPr="00441CD0">
        <w:rPr>
          <w:lang w:val="en-US"/>
        </w:rPr>
        <w:t>2.175</w:t>
      </w:r>
      <w:r w:rsidRPr="00441CD0">
        <w:tab/>
      </w:r>
      <w:r w:rsidRPr="0067687A">
        <w:rPr>
          <w:szCs w:val="18"/>
          <w:lang w:val="en-US" w:eastAsia="zh-CN"/>
        </w:rPr>
        <w:t>NF Instance ID</w:t>
      </w:r>
      <w:bookmarkEnd w:id="7538"/>
      <w:bookmarkEnd w:id="7539"/>
      <w:bookmarkEnd w:id="7540"/>
      <w:bookmarkEnd w:id="7541"/>
      <w:bookmarkEnd w:id="7542"/>
      <w:bookmarkEnd w:id="7543"/>
      <w:bookmarkEnd w:id="7544"/>
      <w:bookmarkEnd w:id="7545"/>
      <w:bookmarkEnd w:id="7546"/>
    </w:p>
    <w:p w14:paraId="6753E96D" w14:textId="77777777" w:rsidR="00EE5860" w:rsidRPr="00441CD0" w:rsidRDefault="00EE5860" w:rsidP="00EE5860">
      <w:pPr>
        <w:rPr>
          <w:lang w:eastAsia="ja-JP"/>
        </w:rPr>
      </w:pPr>
      <w:r w:rsidRPr="00441CD0">
        <w:t xml:space="preserve">The </w:t>
      </w:r>
      <w:r w:rsidRPr="0067687A">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2C447B">
            <w:pPr>
              <w:pStyle w:val="TAC"/>
              <w:rPr>
                <w:lang w:eastAsia="zh-CN"/>
              </w:rPr>
            </w:pPr>
            <w:r w:rsidRPr="002C447B">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67687A">
        <w:rPr>
          <w:szCs w:val="18"/>
          <w:lang w:val="en-US"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1A3E8D">
      <w:pPr>
        <w:pStyle w:val="Heading3"/>
        <w:rPr>
          <w:lang w:eastAsia="zh-CN"/>
        </w:rPr>
      </w:pPr>
      <w:bookmarkStart w:id="7547" w:name="_Toc44689409"/>
      <w:bookmarkStart w:id="7548" w:name="_Toc44924163"/>
      <w:bookmarkStart w:id="7549" w:name="_Toc51861133"/>
      <w:bookmarkStart w:id="7550" w:name="_Toc57930904"/>
      <w:bookmarkStart w:id="7551" w:name="_Toc57931534"/>
      <w:bookmarkStart w:id="7552" w:name="_Toc98236089"/>
      <w:r w:rsidRPr="00441CD0">
        <w:t>8.</w:t>
      </w:r>
      <w:r w:rsidRPr="00441CD0">
        <w:rPr>
          <w:lang w:eastAsia="zh-CN"/>
        </w:rPr>
        <w:t>2.</w:t>
      </w:r>
      <w:r>
        <w:rPr>
          <w:lang w:eastAsia="zh-CN"/>
        </w:rPr>
        <w:t>176</w:t>
      </w:r>
      <w:r w:rsidRPr="00441CD0">
        <w:tab/>
      </w:r>
      <w:r>
        <w:rPr>
          <w:lang w:eastAsia="zh-CN"/>
        </w:rPr>
        <w:t>S-NSSAI</w:t>
      </w:r>
      <w:bookmarkEnd w:id="7547"/>
      <w:bookmarkEnd w:id="7548"/>
      <w:bookmarkEnd w:id="7549"/>
      <w:bookmarkEnd w:id="7550"/>
      <w:bookmarkEnd w:id="7551"/>
      <w:bookmarkEnd w:id="7552"/>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1A3E8D">
      <w:pPr>
        <w:pStyle w:val="Heading3"/>
      </w:pPr>
      <w:bookmarkStart w:id="7553" w:name="_Toc44689410"/>
      <w:bookmarkStart w:id="7554" w:name="_Toc44924164"/>
      <w:bookmarkStart w:id="7555" w:name="_Toc51861134"/>
      <w:bookmarkStart w:id="7556" w:name="_Toc57930905"/>
      <w:bookmarkStart w:id="7557" w:name="_Toc57931535"/>
      <w:bookmarkStart w:id="7558" w:name="_Toc98236090"/>
      <w:r w:rsidRPr="00441CD0">
        <w:t>8.</w:t>
      </w:r>
      <w:r w:rsidRPr="00441CD0">
        <w:rPr>
          <w:lang w:val="en-US"/>
        </w:rPr>
        <w:t>2.</w:t>
      </w:r>
      <w:r>
        <w:rPr>
          <w:lang w:val="en-US"/>
        </w:rPr>
        <w:t>177</w:t>
      </w:r>
      <w:r w:rsidRPr="00441CD0">
        <w:tab/>
      </w:r>
      <w:r>
        <w:t>IP version</w:t>
      </w:r>
      <w:bookmarkEnd w:id="7553"/>
      <w:bookmarkEnd w:id="7554"/>
      <w:bookmarkEnd w:id="7555"/>
      <w:bookmarkEnd w:id="7556"/>
      <w:bookmarkEnd w:id="7557"/>
      <w:bookmarkEnd w:id="7558"/>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2C447B">
            <w:pPr>
              <w:pStyle w:val="TAC"/>
              <w:rPr>
                <w:lang w:val="fr-FR" w:eastAsia="zh-CN"/>
              </w:rPr>
            </w:pPr>
            <w:r w:rsidRPr="002C447B">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1A3E8D">
      <w:pPr>
        <w:pStyle w:val="Heading3"/>
      </w:pPr>
      <w:bookmarkStart w:id="7559" w:name="_Toc44689411"/>
      <w:bookmarkStart w:id="7560" w:name="_Toc44924165"/>
      <w:bookmarkStart w:id="7561" w:name="_Toc51861135"/>
      <w:bookmarkStart w:id="7562" w:name="_Toc57930906"/>
      <w:bookmarkStart w:id="7563" w:name="_Toc57931536"/>
      <w:bookmarkStart w:id="7564" w:name="_Toc98236091"/>
      <w:r w:rsidRPr="00441CD0">
        <w:t>8.</w:t>
      </w:r>
      <w:r w:rsidRPr="00441CD0">
        <w:rPr>
          <w:lang w:val="en-US"/>
        </w:rPr>
        <w:t>2.</w:t>
      </w:r>
      <w:r>
        <w:rPr>
          <w:lang w:val="en-US"/>
        </w:rPr>
        <w:t>178</w:t>
      </w:r>
      <w:r w:rsidRPr="00441CD0">
        <w:tab/>
        <w:t>PFCPASR</w:t>
      </w:r>
      <w:r>
        <w:t>eq</w:t>
      </w:r>
      <w:r w:rsidRPr="00441CD0">
        <w:t>-Flags</w:t>
      </w:r>
      <w:bookmarkEnd w:id="7559"/>
      <w:bookmarkEnd w:id="7560"/>
      <w:bookmarkEnd w:id="7561"/>
      <w:bookmarkEnd w:id="7562"/>
      <w:bookmarkEnd w:id="7563"/>
      <w:bookmarkEnd w:id="7564"/>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1A3E8D">
      <w:pPr>
        <w:pStyle w:val="Heading3"/>
      </w:pPr>
      <w:bookmarkStart w:id="7565" w:name="_Toc44689412"/>
      <w:bookmarkStart w:id="7566" w:name="_Toc44924166"/>
      <w:bookmarkStart w:id="7567" w:name="_Toc51861136"/>
      <w:bookmarkStart w:id="7568" w:name="_Toc57930907"/>
      <w:bookmarkStart w:id="7569" w:name="_Toc57931537"/>
      <w:bookmarkStart w:id="7570" w:name="_Toc98236092"/>
      <w:r w:rsidRPr="00441CD0">
        <w:t>8.</w:t>
      </w:r>
      <w:r w:rsidRPr="00441CD0">
        <w:rPr>
          <w:lang w:val="en-US"/>
        </w:rPr>
        <w:t>2.</w:t>
      </w:r>
      <w:r>
        <w:rPr>
          <w:lang w:val="en-US"/>
        </w:rPr>
        <w:t>179</w:t>
      </w:r>
      <w:r w:rsidRPr="00441CD0">
        <w:tab/>
      </w:r>
      <w:r>
        <w:t>Data Status</w:t>
      </w:r>
      <w:bookmarkEnd w:id="7565"/>
      <w:bookmarkEnd w:id="7566"/>
      <w:bookmarkEnd w:id="7567"/>
      <w:bookmarkEnd w:id="7568"/>
      <w:bookmarkEnd w:id="7569"/>
      <w:bookmarkEnd w:id="7570"/>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1A3E8D">
      <w:pPr>
        <w:pStyle w:val="Heading3"/>
      </w:pPr>
      <w:bookmarkStart w:id="7571" w:name="_Toc44689413"/>
      <w:bookmarkStart w:id="7572" w:name="_Toc44924167"/>
      <w:bookmarkStart w:id="7573" w:name="_Toc51861137"/>
      <w:bookmarkStart w:id="7574" w:name="_Toc57930908"/>
      <w:bookmarkStart w:id="7575" w:name="_Toc57931538"/>
      <w:bookmarkStart w:id="7576" w:name="_Toc98236093"/>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571"/>
      <w:bookmarkEnd w:id="7572"/>
      <w:bookmarkEnd w:id="7573"/>
      <w:bookmarkEnd w:id="7574"/>
      <w:bookmarkEnd w:id="7575"/>
      <w:bookmarkEnd w:id="7576"/>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1A3E8D">
      <w:pPr>
        <w:pStyle w:val="Heading3"/>
      </w:pPr>
      <w:bookmarkStart w:id="7577" w:name="_Toc44689414"/>
      <w:bookmarkStart w:id="7578" w:name="_Toc44924168"/>
      <w:bookmarkStart w:id="7579" w:name="_Toc51861138"/>
      <w:bookmarkStart w:id="7580" w:name="_Toc57930909"/>
      <w:bookmarkStart w:id="7581" w:name="_Toc57931539"/>
      <w:bookmarkStart w:id="7582" w:name="_Toc98236094"/>
      <w:r w:rsidRPr="00791A39">
        <w:t>8.2.</w:t>
      </w:r>
      <w:r>
        <w:t>181</w:t>
      </w:r>
      <w:r w:rsidRPr="00791A39">
        <w:tab/>
        <w:t>MPTCP Applicable Indication</w:t>
      </w:r>
      <w:bookmarkEnd w:id="7577"/>
      <w:bookmarkEnd w:id="7578"/>
      <w:bookmarkEnd w:id="7579"/>
      <w:bookmarkEnd w:id="7580"/>
      <w:bookmarkEnd w:id="7581"/>
      <w:bookmarkEnd w:id="7582"/>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1AF400F2" w:rsidR="00EE5860" w:rsidRPr="00441CD0" w:rsidRDefault="00EE5860" w:rsidP="001A3E8D">
      <w:pPr>
        <w:pStyle w:val="Heading3"/>
      </w:pPr>
      <w:bookmarkStart w:id="7583" w:name="_Toc44689415"/>
      <w:bookmarkStart w:id="7584" w:name="_Toc44924169"/>
      <w:bookmarkStart w:id="7585" w:name="_Toc51861139"/>
      <w:bookmarkStart w:id="7586" w:name="_Toc57930910"/>
      <w:bookmarkStart w:id="7587" w:name="_Toc57931540"/>
      <w:bookmarkStart w:id="7588" w:name="_Toc98236095"/>
      <w:r w:rsidRPr="00441CD0">
        <w:t>8.2.</w:t>
      </w:r>
      <w:r>
        <w:t>182</w:t>
      </w:r>
      <w:r w:rsidRPr="00441CD0">
        <w:tab/>
      </w:r>
      <w:bookmarkEnd w:id="7583"/>
      <w:bookmarkEnd w:id="7584"/>
      <w:bookmarkEnd w:id="7585"/>
      <w:bookmarkEnd w:id="7586"/>
      <w:bookmarkEnd w:id="7587"/>
      <w:r w:rsidR="0012075C" w:rsidRPr="005912D4">
        <w:rPr>
          <w:lang w:val="fr-FR"/>
        </w:rPr>
        <w:t xml:space="preserve">User </w:t>
      </w:r>
      <w:r w:rsidR="0012075C">
        <w:rPr>
          <w:lang w:val="fr-FR"/>
        </w:rPr>
        <w:t>P</w:t>
      </w:r>
      <w:r w:rsidR="0012075C" w:rsidRPr="005912D4">
        <w:rPr>
          <w:lang w:val="fr-FR"/>
        </w:rPr>
        <w:t>lane Node Management Information Container</w:t>
      </w:r>
      <w:bookmarkEnd w:id="7588"/>
    </w:p>
    <w:p w14:paraId="6A94523F" w14:textId="40C64122" w:rsidR="0012075C" w:rsidRPr="00791A39" w:rsidRDefault="0012075C" w:rsidP="0012075C">
      <w:pPr>
        <w:rPr>
          <w:lang w:val="en-US" w:eastAsia="ja-JP"/>
        </w:rPr>
      </w:pPr>
      <w:bookmarkStart w:id="7589" w:name="_Toc51861140"/>
      <w:bookmarkStart w:id="7590" w:name="_Toc57930911"/>
      <w:bookmarkStart w:id="7591" w:name="_Toc57931541"/>
      <w:r w:rsidRPr="00441CD0">
        <w:t xml:space="preserve">The </w:t>
      </w:r>
      <w:r>
        <w:rPr>
          <w:lang w:val="en-US"/>
        </w:rPr>
        <w:t>User Plane Node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val="en-US"/>
        </w:rPr>
        <w:t>User Plane Node</w:t>
      </w:r>
      <w:r w:rsidRPr="00441CD0">
        <w:rPr>
          <w:lang w:eastAsia="ja-JP"/>
        </w:rPr>
        <w:t>management information.</w:t>
      </w:r>
    </w:p>
    <w:p w14:paraId="572430D3" w14:textId="77777777" w:rsidR="0012075C" w:rsidRPr="00441CD0" w:rsidRDefault="0012075C" w:rsidP="0012075C">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2075C" w:rsidRPr="00441CD0" w14:paraId="6733BF1D" w14:textId="77777777" w:rsidTr="005B42BD">
        <w:trPr>
          <w:jc w:val="center"/>
        </w:trPr>
        <w:tc>
          <w:tcPr>
            <w:tcW w:w="151" w:type="dxa"/>
            <w:tcBorders>
              <w:top w:val="single" w:sz="6" w:space="0" w:color="auto"/>
              <w:left w:val="single" w:sz="6" w:space="0" w:color="auto"/>
              <w:bottom w:val="nil"/>
              <w:right w:val="nil"/>
            </w:tcBorders>
          </w:tcPr>
          <w:p w14:paraId="2271E4BF" w14:textId="77777777" w:rsidR="0012075C" w:rsidRPr="00441CD0" w:rsidRDefault="0012075C" w:rsidP="005B42BD">
            <w:pPr>
              <w:pStyle w:val="TAC"/>
            </w:pPr>
          </w:p>
        </w:tc>
        <w:tc>
          <w:tcPr>
            <w:tcW w:w="1104" w:type="dxa"/>
            <w:tcBorders>
              <w:top w:val="single" w:sz="6" w:space="0" w:color="auto"/>
              <w:left w:val="nil"/>
              <w:bottom w:val="nil"/>
              <w:right w:val="nil"/>
            </w:tcBorders>
          </w:tcPr>
          <w:p w14:paraId="066141EA" w14:textId="77777777" w:rsidR="0012075C" w:rsidRPr="00441CD0" w:rsidRDefault="0012075C" w:rsidP="005B42BD">
            <w:pPr>
              <w:pStyle w:val="TAH"/>
            </w:pPr>
          </w:p>
        </w:tc>
        <w:tc>
          <w:tcPr>
            <w:tcW w:w="4710" w:type="dxa"/>
            <w:gridSpan w:val="8"/>
            <w:tcBorders>
              <w:top w:val="single" w:sz="6" w:space="0" w:color="auto"/>
              <w:left w:val="nil"/>
              <w:bottom w:val="nil"/>
              <w:right w:val="nil"/>
            </w:tcBorders>
            <w:hideMark/>
          </w:tcPr>
          <w:p w14:paraId="5C2A6F45" w14:textId="77777777" w:rsidR="0012075C" w:rsidRPr="00441CD0" w:rsidRDefault="0012075C" w:rsidP="005B42B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2FB8BEC" w14:textId="77777777" w:rsidR="0012075C" w:rsidRPr="00441CD0" w:rsidRDefault="0012075C" w:rsidP="005B42BD">
            <w:pPr>
              <w:pStyle w:val="TAC"/>
              <w:rPr>
                <w:lang w:val="fr-FR"/>
              </w:rPr>
            </w:pPr>
          </w:p>
        </w:tc>
      </w:tr>
      <w:tr w:rsidR="0012075C" w:rsidRPr="00441CD0" w14:paraId="54FC277E" w14:textId="77777777" w:rsidTr="005B42BD">
        <w:trPr>
          <w:jc w:val="center"/>
        </w:trPr>
        <w:tc>
          <w:tcPr>
            <w:tcW w:w="151" w:type="dxa"/>
            <w:tcBorders>
              <w:top w:val="nil"/>
              <w:left w:val="single" w:sz="6" w:space="0" w:color="auto"/>
              <w:bottom w:val="nil"/>
              <w:right w:val="nil"/>
            </w:tcBorders>
          </w:tcPr>
          <w:p w14:paraId="4737A855" w14:textId="77777777" w:rsidR="0012075C" w:rsidRPr="00441CD0" w:rsidRDefault="0012075C" w:rsidP="005B42BD">
            <w:pPr>
              <w:pStyle w:val="TAC"/>
              <w:rPr>
                <w:lang w:val="fr-FR"/>
              </w:rPr>
            </w:pPr>
          </w:p>
        </w:tc>
        <w:tc>
          <w:tcPr>
            <w:tcW w:w="1104" w:type="dxa"/>
            <w:tcBorders>
              <w:top w:val="nil"/>
              <w:left w:val="nil"/>
              <w:bottom w:val="nil"/>
              <w:right w:val="nil"/>
            </w:tcBorders>
            <w:hideMark/>
          </w:tcPr>
          <w:p w14:paraId="3D4194D4" w14:textId="77777777" w:rsidR="0012075C" w:rsidRPr="00441CD0" w:rsidRDefault="0012075C" w:rsidP="005B42BD">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F75B97" w14:textId="77777777" w:rsidR="0012075C" w:rsidRPr="00441CD0" w:rsidRDefault="0012075C" w:rsidP="005B42BD">
            <w:pPr>
              <w:pStyle w:val="TAH"/>
              <w:rPr>
                <w:lang w:val="fr-FR"/>
              </w:rPr>
            </w:pPr>
            <w:r w:rsidRPr="00441CD0">
              <w:rPr>
                <w:lang w:val="fr-FR"/>
              </w:rPr>
              <w:t>8</w:t>
            </w:r>
          </w:p>
        </w:tc>
        <w:tc>
          <w:tcPr>
            <w:tcW w:w="589" w:type="dxa"/>
            <w:tcBorders>
              <w:top w:val="nil"/>
              <w:left w:val="nil"/>
              <w:bottom w:val="single" w:sz="4" w:space="0" w:color="auto"/>
              <w:right w:val="nil"/>
            </w:tcBorders>
            <w:hideMark/>
          </w:tcPr>
          <w:p w14:paraId="078169C7" w14:textId="77777777" w:rsidR="0012075C" w:rsidRPr="00441CD0" w:rsidRDefault="0012075C" w:rsidP="005B42BD">
            <w:pPr>
              <w:pStyle w:val="TAH"/>
              <w:rPr>
                <w:lang w:val="fr-FR"/>
              </w:rPr>
            </w:pPr>
            <w:r w:rsidRPr="00441CD0">
              <w:rPr>
                <w:lang w:val="fr-FR"/>
              </w:rPr>
              <w:t>7</w:t>
            </w:r>
          </w:p>
        </w:tc>
        <w:tc>
          <w:tcPr>
            <w:tcW w:w="589" w:type="dxa"/>
            <w:tcBorders>
              <w:top w:val="nil"/>
              <w:left w:val="nil"/>
              <w:bottom w:val="single" w:sz="4" w:space="0" w:color="auto"/>
              <w:right w:val="nil"/>
            </w:tcBorders>
            <w:hideMark/>
          </w:tcPr>
          <w:p w14:paraId="0AC3BA6F" w14:textId="77777777" w:rsidR="0012075C" w:rsidRPr="00441CD0" w:rsidRDefault="0012075C" w:rsidP="005B42BD">
            <w:pPr>
              <w:pStyle w:val="TAH"/>
              <w:rPr>
                <w:lang w:val="fr-FR"/>
              </w:rPr>
            </w:pPr>
            <w:r w:rsidRPr="00441CD0">
              <w:rPr>
                <w:lang w:val="fr-FR"/>
              </w:rPr>
              <w:t>6</w:t>
            </w:r>
          </w:p>
        </w:tc>
        <w:tc>
          <w:tcPr>
            <w:tcW w:w="589" w:type="dxa"/>
            <w:tcBorders>
              <w:top w:val="nil"/>
              <w:left w:val="nil"/>
              <w:bottom w:val="single" w:sz="4" w:space="0" w:color="auto"/>
              <w:right w:val="nil"/>
            </w:tcBorders>
            <w:hideMark/>
          </w:tcPr>
          <w:p w14:paraId="11D3DE36" w14:textId="77777777" w:rsidR="0012075C" w:rsidRPr="00441CD0" w:rsidRDefault="0012075C" w:rsidP="005B42BD">
            <w:pPr>
              <w:pStyle w:val="TAH"/>
              <w:rPr>
                <w:lang w:val="fr-FR"/>
              </w:rPr>
            </w:pPr>
            <w:r w:rsidRPr="00441CD0">
              <w:rPr>
                <w:lang w:val="fr-FR"/>
              </w:rPr>
              <w:t>5</w:t>
            </w:r>
          </w:p>
        </w:tc>
        <w:tc>
          <w:tcPr>
            <w:tcW w:w="589" w:type="dxa"/>
            <w:tcBorders>
              <w:top w:val="nil"/>
              <w:left w:val="nil"/>
              <w:bottom w:val="single" w:sz="4" w:space="0" w:color="auto"/>
              <w:right w:val="nil"/>
            </w:tcBorders>
            <w:hideMark/>
          </w:tcPr>
          <w:p w14:paraId="080085B4" w14:textId="77777777" w:rsidR="0012075C" w:rsidRPr="00441CD0" w:rsidRDefault="0012075C" w:rsidP="005B42BD">
            <w:pPr>
              <w:pStyle w:val="TAH"/>
              <w:rPr>
                <w:lang w:val="fr-FR"/>
              </w:rPr>
            </w:pPr>
            <w:r w:rsidRPr="00441CD0">
              <w:rPr>
                <w:lang w:val="fr-FR"/>
              </w:rPr>
              <w:t>4</w:t>
            </w:r>
          </w:p>
        </w:tc>
        <w:tc>
          <w:tcPr>
            <w:tcW w:w="589" w:type="dxa"/>
            <w:tcBorders>
              <w:top w:val="nil"/>
              <w:left w:val="nil"/>
              <w:bottom w:val="single" w:sz="4" w:space="0" w:color="auto"/>
              <w:right w:val="nil"/>
            </w:tcBorders>
            <w:hideMark/>
          </w:tcPr>
          <w:p w14:paraId="1715F3D4" w14:textId="77777777" w:rsidR="0012075C" w:rsidRPr="00441CD0" w:rsidRDefault="0012075C" w:rsidP="005B42BD">
            <w:pPr>
              <w:pStyle w:val="TAH"/>
              <w:rPr>
                <w:lang w:val="fr-FR"/>
              </w:rPr>
            </w:pPr>
            <w:r w:rsidRPr="00441CD0">
              <w:rPr>
                <w:lang w:val="fr-FR"/>
              </w:rPr>
              <w:t>3</w:t>
            </w:r>
          </w:p>
        </w:tc>
        <w:tc>
          <w:tcPr>
            <w:tcW w:w="588" w:type="dxa"/>
            <w:tcBorders>
              <w:top w:val="nil"/>
              <w:left w:val="nil"/>
              <w:bottom w:val="single" w:sz="4" w:space="0" w:color="auto"/>
              <w:right w:val="nil"/>
            </w:tcBorders>
            <w:hideMark/>
          </w:tcPr>
          <w:p w14:paraId="4037D0A6" w14:textId="77777777" w:rsidR="0012075C" w:rsidRPr="00441CD0" w:rsidRDefault="0012075C" w:rsidP="005B42BD">
            <w:pPr>
              <w:pStyle w:val="TAH"/>
              <w:rPr>
                <w:lang w:val="fr-FR"/>
              </w:rPr>
            </w:pPr>
            <w:r w:rsidRPr="00441CD0">
              <w:rPr>
                <w:lang w:val="fr-FR"/>
              </w:rPr>
              <w:t>2</w:t>
            </w:r>
          </w:p>
        </w:tc>
        <w:tc>
          <w:tcPr>
            <w:tcW w:w="589" w:type="dxa"/>
            <w:tcBorders>
              <w:top w:val="nil"/>
              <w:left w:val="nil"/>
              <w:bottom w:val="single" w:sz="4" w:space="0" w:color="auto"/>
              <w:right w:val="nil"/>
            </w:tcBorders>
            <w:hideMark/>
          </w:tcPr>
          <w:p w14:paraId="384C58D5" w14:textId="77777777" w:rsidR="0012075C" w:rsidRPr="00441CD0" w:rsidRDefault="0012075C" w:rsidP="005B42BD">
            <w:pPr>
              <w:pStyle w:val="TAH"/>
              <w:rPr>
                <w:lang w:val="fr-FR"/>
              </w:rPr>
            </w:pPr>
            <w:r w:rsidRPr="00441CD0">
              <w:rPr>
                <w:lang w:val="fr-FR"/>
              </w:rPr>
              <w:t>1</w:t>
            </w:r>
          </w:p>
        </w:tc>
        <w:tc>
          <w:tcPr>
            <w:tcW w:w="588" w:type="dxa"/>
            <w:tcBorders>
              <w:top w:val="nil"/>
              <w:left w:val="nil"/>
              <w:bottom w:val="nil"/>
              <w:right w:val="single" w:sz="6" w:space="0" w:color="auto"/>
            </w:tcBorders>
          </w:tcPr>
          <w:p w14:paraId="63F8A5C3" w14:textId="77777777" w:rsidR="0012075C" w:rsidRPr="00441CD0" w:rsidRDefault="0012075C" w:rsidP="005B42BD">
            <w:pPr>
              <w:pStyle w:val="TAC"/>
              <w:rPr>
                <w:lang w:val="fr-FR"/>
              </w:rPr>
            </w:pPr>
          </w:p>
        </w:tc>
      </w:tr>
      <w:tr w:rsidR="0012075C" w:rsidRPr="00441CD0" w14:paraId="7A94125E" w14:textId="77777777" w:rsidTr="005B42BD">
        <w:trPr>
          <w:jc w:val="center"/>
        </w:trPr>
        <w:tc>
          <w:tcPr>
            <w:tcW w:w="151" w:type="dxa"/>
            <w:tcBorders>
              <w:top w:val="nil"/>
              <w:left w:val="single" w:sz="6" w:space="0" w:color="auto"/>
              <w:bottom w:val="nil"/>
              <w:right w:val="nil"/>
            </w:tcBorders>
          </w:tcPr>
          <w:p w14:paraId="6883FE10"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2AB69E3B" w14:textId="77777777" w:rsidR="0012075C" w:rsidRPr="00441CD0" w:rsidRDefault="0012075C" w:rsidP="005B42BD">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AE0FEEC" w14:textId="77777777" w:rsidR="0012075C" w:rsidRPr="00441CD0" w:rsidRDefault="0012075C" w:rsidP="005B42BD">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64A07421" w14:textId="77777777" w:rsidR="0012075C" w:rsidRPr="00441CD0" w:rsidRDefault="0012075C" w:rsidP="005B42BD">
            <w:pPr>
              <w:pStyle w:val="TAC"/>
              <w:rPr>
                <w:lang w:val="fr-FR"/>
              </w:rPr>
            </w:pPr>
          </w:p>
        </w:tc>
      </w:tr>
      <w:tr w:rsidR="0012075C" w:rsidRPr="00441CD0" w14:paraId="36013816" w14:textId="77777777" w:rsidTr="005B42BD">
        <w:trPr>
          <w:jc w:val="center"/>
        </w:trPr>
        <w:tc>
          <w:tcPr>
            <w:tcW w:w="151" w:type="dxa"/>
            <w:tcBorders>
              <w:top w:val="nil"/>
              <w:left w:val="single" w:sz="6" w:space="0" w:color="auto"/>
              <w:bottom w:val="nil"/>
              <w:right w:val="nil"/>
            </w:tcBorders>
          </w:tcPr>
          <w:p w14:paraId="1D918E12"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74040DFF" w14:textId="77777777" w:rsidR="0012075C" w:rsidRPr="00441CD0" w:rsidRDefault="0012075C" w:rsidP="005B42BD">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A99D816" w14:textId="77777777" w:rsidR="0012075C" w:rsidRPr="00441CD0" w:rsidRDefault="0012075C" w:rsidP="005B42B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B03A5EC" w14:textId="77777777" w:rsidR="0012075C" w:rsidRPr="00441CD0" w:rsidRDefault="0012075C" w:rsidP="005B42BD">
            <w:pPr>
              <w:pStyle w:val="TAC"/>
              <w:rPr>
                <w:lang w:val="fr-FR"/>
              </w:rPr>
            </w:pPr>
          </w:p>
        </w:tc>
      </w:tr>
      <w:tr w:rsidR="0012075C" w:rsidRPr="005912D4" w14:paraId="27D492BB" w14:textId="77777777" w:rsidTr="005B42BD">
        <w:trPr>
          <w:jc w:val="center"/>
        </w:trPr>
        <w:tc>
          <w:tcPr>
            <w:tcW w:w="151" w:type="dxa"/>
            <w:tcBorders>
              <w:top w:val="nil"/>
              <w:left w:val="single" w:sz="6" w:space="0" w:color="auto"/>
              <w:bottom w:val="single" w:sz="4" w:space="0" w:color="auto"/>
              <w:right w:val="nil"/>
            </w:tcBorders>
          </w:tcPr>
          <w:p w14:paraId="67D1664D" w14:textId="77777777" w:rsidR="0012075C" w:rsidRPr="00441CD0" w:rsidRDefault="0012075C" w:rsidP="005B42BD">
            <w:pPr>
              <w:pStyle w:val="TAC"/>
              <w:rPr>
                <w:lang w:val="fr-FR"/>
              </w:rPr>
            </w:pPr>
          </w:p>
        </w:tc>
        <w:tc>
          <w:tcPr>
            <w:tcW w:w="1104" w:type="dxa"/>
            <w:tcBorders>
              <w:top w:val="nil"/>
              <w:left w:val="nil"/>
              <w:bottom w:val="single" w:sz="4" w:space="0" w:color="auto"/>
              <w:right w:val="single" w:sz="4" w:space="0" w:color="auto"/>
            </w:tcBorders>
            <w:hideMark/>
          </w:tcPr>
          <w:p w14:paraId="674E8EA8" w14:textId="77777777" w:rsidR="0012075C" w:rsidRPr="00441CD0" w:rsidRDefault="0012075C" w:rsidP="002C447B">
            <w:pPr>
              <w:pStyle w:val="TAC"/>
              <w:rPr>
                <w:lang w:val="fr-FR" w:eastAsia="zh-CN"/>
              </w:rPr>
            </w:pPr>
            <w:r w:rsidRPr="002C447B">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BC3B872" w14:textId="22177E3F" w:rsidR="0012075C" w:rsidRPr="00441CD0" w:rsidRDefault="0012075C" w:rsidP="005B42BD">
            <w:pPr>
              <w:pStyle w:val="TAC"/>
              <w:rPr>
                <w:lang w:val="fr-FR" w:eastAsia="zh-CN"/>
              </w:rPr>
            </w:pPr>
            <w:r w:rsidRPr="00247602">
              <w:rPr>
                <w:lang w:val="fr-FR"/>
              </w:rPr>
              <w:t xml:space="preserve">User </w:t>
            </w:r>
            <w:r>
              <w:rPr>
                <w:lang w:val="fr-FR"/>
              </w:rPr>
              <w:t>P</w:t>
            </w:r>
            <w:r w:rsidRPr="00247602">
              <w:rPr>
                <w:lang w:val="fr-FR"/>
              </w:rPr>
              <w:t>lane Node</w:t>
            </w:r>
            <w:r w:rsidRPr="00441CD0">
              <w:rPr>
                <w:lang w:val="fr-FR" w:eastAsia="zh-CN"/>
              </w:rPr>
              <w:t>Management Information</w:t>
            </w:r>
          </w:p>
        </w:tc>
        <w:tc>
          <w:tcPr>
            <w:tcW w:w="588" w:type="dxa"/>
            <w:tcBorders>
              <w:top w:val="nil"/>
              <w:left w:val="single" w:sz="4" w:space="0" w:color="auto"/>
              <w:bottom w:val="single" w:sz="4" w:space="0" w:color="auto"/>
              <w:right w:val="single" w:sz="6" w:space="0" w:color="auto"/>
            </w:tcBorders>
          </w:tcPr>
          <w:p w14:paraId="2E87B918" w14:textId="77777777" w:rsidR="0012075C" w:rsidRPr="00441CD0" w:rsidRDefault="0012075C" w:rsidP="005B42BD">
            <w:pPr>
              <w:pStyle w:val="TAC"/>
              <w:rPr>
                <w:lang w:val="fr-FR"/>
              </w:rPr>
            </w:pPr>
          </w:p>
        </w:tc>
      </w:tr>
    </w:tbl>
    <w:p w14:paraId="210DCE93" w14:textId="19F0C9CF" w:rsidR="0012075C" w:rsidRPr="00247602" w:rsidRDefault="0012075C" w:rsidP="0012075C">
      <w:pPr>
        <w:pStyle w:val="TF"/>
        <w:rPr>
          <w:lang w:val="fr-FR"/>
        </w:rPr>
      </w:pPr>
      <w:r w:rsidRPr="00247602">
        <w:rPr>
          <w:lang w:val="fr-FR"/>
        </w:rPr>
        <w:t xml:space="preserve">Figure 8.2.182 -1: User </w:t>
      </w:r>
      <w:r>
        <w:rPr>
          <w:lang w:val="fr-FR"/>
        </w:rPr>
        <w:t>P</w:t>
      </w:r>
      <w:r w:rsidRPr="00247602">
        <w:rPr>
          <w:lang w:val="fr-FR"/>
        </w:rPr>
        <w:t>lane NodeManagement Information Container</w:t>
      </w:r>
    </w:p>
    <w:p w14:paraId="254B98CC" w14:textId="161E7790" w:rsidR="006E4D72" w:rsidRDefault="006E4D72" w:rsidP="006E4D72">
      <w:pPr>
        <w:rPr>
          <w:lang w:eastAsia="ko-KR"/>
        </w:rPr>
      </w:pPr>
      <w:r w:rsidRPr="00441CD0">
        <w:t xml:space="preserve">The </w:t>
      </w:r>
      <w:r w:rsidR="0012075C">
        <w:rPr>
          <w:lang w:val="en-US"/>
        </w:rPr>
        <w:t>User Plane Node</w:t>
      </w:r>
      <w:r w:rsidRPr="00441CD0">
        <w:t xml:space="preserve"> Management Information field shall be encoded as an Octet String. It shall encode a </w:t>
      </w:r>
      <w:r>
        <w:t xml:space="preserve">Bridge </w:t>
      </w:r>
      <w:r w:rsidRPr="00441CD0">
        <w:t>management message defined in clause</w:t>
      </w:r>
      <w:r>
        <w:t> 9</w:t>
      </w:r>
      <w:r w:rsidRPr="00441CD0">
        <w:t xml:space="preserve"> of </w:t>
      </w:r>
      <w:r w:rsidRPr="00441CD0">
        <w:rPr>
          <w:lang w:eastAsia="ko-KR"/>
        </w:rPr>
        <w:t>3GPP </w:t>
      </w:r>
      <w:r w:rsidR="00981985" w:rsidRPr="00441CD0">
        <w:rPr>
          <w:lang w:eastAsia="ko-KR"/>
        </w:rPr>
        <w:t>TS</w:t>
      </w:r>
      <w:r w:rsidR="00981985">
        <w:rPr>
          <w:lang w:eastAsia="ko-KR"/>
        </w:rPr>
        <w:t> </w:t>
      </w:r>
      <w:r w:rsidR="00981985" w:rsidRPr="00441CD0">
        <w:rPr>
          <w:lang w:eastAsia="ko-KR"/>
        </w:rPr>
        <w:t>2</w:t>
      </w:r>
      <w:r w:rsidRPr="00441CD0">
        <w:rPr>
          <w:lang w:eastAsia="ko-KR"/>
        </w:rPr>
        <w:t>4.519 [63].</w:t>
      </w:r>
    </w:p>
    <w:p w14:paraId="711D5E2D" w14:textId="77777777" w:rsidR="00EE5860" w:rsidRPr="00441CD0" w:rsidRDefault="00EE5860" w:rsidP="001A3E8D">
      <w:pPr>
        <w:pStyle w:val="Heading3"/>
      </w:pPr>
      <w:bookmarkStart w:id="7592" w:name="_Toc98236096"/>
      <w:r w:rsidRPr="00441CD0">
        <w:t>8.</w:t>
      </w:r>
      <w:r w:rsidRPr="00441CD0">
        <w:rPr>
          <w:lang w:val="en-US"/>
        </w:rPr>
        <w:t>2.</w:t>
      </w:r>
      <w:r>
        <w:rPr>
          <w:lang w:val="en-US"/>
        </w:rPr>
        <w:t>183</w:t>
      </w:r>
      <w:r w:rsidRPr="00441CD0">
        <w:tab/>
      </w:r>
      <w:r w:rsidRPr="00AA0279">
        <w:t>Number of UE IP Address</w:t>
      </w:r>
      <w:r>
        <w:t>es</w:t>
      </w:r>
      <w:bookmarkEnd w:id="7589"/>
      <w:bookmarkEnd w:id="7590"/>
      <w:bookmarkEnd w:id="7591"/>
      <w:bookmarkEnd w:id="7592"/>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1A3E8D">
      <w:pPr>
        <w:pStyle w:val="Heading3"/>
      </w:pPr>
      <w:bookmarkStart w:id="7593" w:name="_Toc51861141"/>
      <w:bookmarkStart w:id="7594" w:name="_Toc57930912"/>
      <w:bookmarkStart w:id="7595" w:name="_Toc57931542"/>
      <w:bookmarkStart w:id="7596" w:name="_Toc98236097"/>
      <w:r w:rsidRPr="00441CD0">
        <w:t>8.</w:t>
      </w:r>
      <w:r w:rsidRPr="00441CD0">
        <w:rPr>
          <w:lang w:val="en-US"/>
        </w:rPr>
        <w:t>2.</w:t>
      </w:r>
      <w:r>
        <w:rPr>
          <w:lang w:val="en-US"/>
        </w:rPr>
        <w:t>184</w:t>
      </w:r>
      <w:r w:rsidRPr="00441CD0">
        <w:tab/>
      </w:r>
      <w:r>
        <w:t>Validity Timer</w:t>
      </w:r>
      <w:bookmarkEnd w:id="7593"/>
      <w:bookmarkEnd w:id="7594"/>
      <w:bookmarkEnd w:id="7595"/>
      <w:bookmarkEnd w:id="7596"/>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5EC90613"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128065B1" w14:textId="33D7A975" w:rsidR="00433965" w:rsidRDefault="00433965" w:rsidP="001A3E8D">
      <w:pPr>
        <w:pStyle w:val="Heading3"/>
      </w:pPr>
      <w:bookmarkStart w:id="7597" w:name="_Toc98236098"/>
      <w:r>
        <w:t>8.</w:t>
      </w:r>
      <w:r>
        <w:rPr>
          <w:lang w:val="en-US"/>
        </w:rPr>
        <w:t>2.185</w:t>
      </w:r>
      <w:r>
        <w:tab/>
        <w:t>Offending IE Information</w:t>
      </w:r>
      <w:bookmarkEnd w:id="7597"/>
    </w:p>
    <w:p w14:paraId="62C9E7B4" w14:textId="447A54E7" w:rsidR="00433965" w:rsidRDefault="00433965" w:rsidP="00433965">
      <w:r>
        <w:t>Offending IE Information shall be coded as depicted in Figure 8.2.185-1.</w:t>
      </w:r>
    </w:p>
    <w:p w14:paraId="76CACB44" w14:textId="77777777" w:rsidR="00433965" w:rsidRDefault="00433965" w:rsidP="0043396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33965" w14:paraId="375CDF59" w14:textId="77777777" w:rsidTr="00433965">
        <w:trPr>
          <w:jc w:val="center"/>
        </w:trPr>
        <w:tc>
          <w:tcPr>
            <w:tcW w:w="151" w:type="dxa"/>
            <w:tcBorders>
              <w:top w:val="single" w:sz="6" w:space="0" w:color="auto"/>
              <w:left w:val="single" w:sz="6" w:space="0" w:color="auto"/>
              <w:bottom w:val="nil"/>
              <w:right w:val="nil"/>
            </w:tcBorders>
            <w:hideMark/>
          </w:tcPr>
          <w:p w14:paraId="5CE4D89A" w14:textId="77777777" w:rsidR="00433965" w:rsidRDefault="00433965">
            <w:pPr>
              <w:pStyle w:val="TAC"/>
              <w:rPr>
                <w:lang w:val="fr-FR"/>
              </w:rPr>
            </w:pPr>
            <w:r>
              <w:rPr>
                <w:lang w:val="fr-FR"/>
              </w:rPr>
              <w:t>.</w:t>
            </w:r>
          </w:p>
        </w:tc>
        <w:tc>
          <w:tcPr>
            <w:tcW w:w="1104" w:type="dxa"/>
            <w:tcBorders>
              <w:top w:val="single" w:sz="6" w:space="0" w:color="auto"/>
              <w:left w:val="nil"/>
              <w:bottom w:val="nil"/>
              <w:right w:val="nil"/>
            </w:tcBorders>
          </w:tcPr>
          <w:p w14:paraId="5256712C" w14:textId="77777777" w:rsidR="00433965" w:rsidRDefault="00433965">
            <w:pPr>
              <w:pStyle w:val="TAH"/>
              <w:rPr>
                <w:lang w:val="fr-FR"/>
              </w:rPr>
            </w:pPr>
          </w:p>
        </w:tc>
        <w:tc>
          <w:tcPr>
            <w:tcW w:w="4703" w:type="dxa"/>
            <w:gridSpan w:val="8"/>
            <w:tcBorders>
              <w:top w:val="single" w:sz="6" w:space="0" w:color="auto"/>
              <w:left w:val="nil"/>
              <w:bottom w:val="nil"/>
              <w:right w:val="nil"/>
            </w:tcBorders>
            <w:hideMark/>
          </w:tcPr>
          <w:p w14:paraId="59408E08" w14:textId="77777777" w:rsidR="00433965" w:rsidRDefault="00433965">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1C95BC13" w14:textId="77777777" w:rsidR="00433965" w:rsidRDefault="00433965">
            <w:pPr>
              <w:pStyle w:val="TAC"/>
              <w:rPr>
                <w:lang w:val="fr-FR"/>
              </w:rPr>
            </w:pPr>
          </w:p>
        </w:tc>
      </w:tr>
      <w:tr w:rsidR="00433965" w14:paraId="628DF82D" w14:textId="77777777" w:rsidTr="00433965">
        <w:trPr>
          <w:jc w:val="center"/>
        </w:trPr>
        <w:tc>
          <w:tcPr>
            <w:tcW w:w="151" w:type="dxa"/>
            <w:tcBorders>
              <w:top w:val="nil"/>
              <w:left w:val="single" w:sz="6" w:space="0" w:color="auto"/>
              <w:bottom w:val="nil"/>
              <w:right w:val="nil"/>
            </w:tcBorders>
          </w:tcPr>
          <w:p w14:paraId="00F126E3" w14:textId="77777777" w:rsidR="00433965" w:rsidRDefault="00433965">
            <w:pPr>
              <w:pStyle w:val="TAC"/>
              <w:rPr>
                <w:lang w:val="fr-FR"/>
              </w:rPr>
            </w:pPr>
          </w:p>
        </w:tc>
        <w:tc>
          <w:tcPr>
            <w:tcW w:w="1104" w:type="dxa"/>
            <w:tcBorders>
              <w:top w:val="nil"/>
              <w:left w:val="nil"/>
              <w:bottom w:val="nil"/>
              <w:right w:val="nil"/>
            </w:tcBorders>
            <w:hideMark/>
          </w:tcPr>
          <w:p w14:paraId="3E6D85DE" w14:textId="77777777" w:rsidR="00433965" w:rsidRDefault="00433965">
            <w:pPr>
              <w:pStyle w:val="TAH"/>
              <w:rPr>
                <w:lang w:val="fr-FR"/>
              </w:rPr>
            </w:pPr>
            <w:r>
              <w:rPr>
                <w:lang w:val="fr-FR"/>
              </w:rPr>
              <w:t>Octets</w:t>
            </w:r>
          </w:p>
        </w:tc>
        <w:tc>
          <w:tcPr>
            <w:tcW w:w="587" w:type="dxa"/>
            <w:tcBorders>
              <w:top w:val="nil"/>
              <w:left w:val="nil"/>
              <w:bottom w:val="single" w:sz="4" w:space="0" w:color="auto"/>
              <w:right w:val="nil"/>
            </w:tcBorders>
            <w:hideMark/>
          </w:tcPr>
          <w:p w14:paraId="0AB5605B" w14:textId="77777777" w:rsidR="00433965" w:rsidRDefault="00433965">
            <w:pPr>
              <w:pStyle w:val="TAH"/>
              <w:rPr>
                <w:lang w:val="fr-FR"/>
              </w:rPr>
            </w:pPr>
            <w:r>
              <w:rPr>
                <w:lang w:val="fr-FR"/>
              </w:rPr>
              <w:t>8</w:t>
            </w:r>
          </w:p>
        </w:tc>
        <w:tc>
          <w:tcPr>
            <w:tcW w:w="588" w:type="dxa"/>
            <w:tcBorders>
              <w:top w:val="nil"/>
              <w:left w:val="nil"/>
              <w:bottom w:val="single" w:sz="4" w:space="0" w:color="auto"/>
              <w:right w:val="nil"/>
            </w:tcBorders>
            <w:hideMark/>
          </w:tcPr>
          <w:p w14:paraId="6B3E45AB" w14:textId="77777777" w:rsidR="00433965" w:rsidRDefault="00433965">
            <w:pPr>
              <w:pStyle w:val="TAH"/>
              <w:rPr>
                <w:lang w:val="fr-FR"/>
              </w:rPr>
            </w:pPr>
            <w:r>
              <w:rPr>
                <w:lang w:val="fr-FR"/>
              </w:rPr>
              <w:t>7</w:t>
            </w:r>
          </w:p>
        </w:tc>
        <w:tc>
          <w:tcPr>
            <w:tcW w:w="588" w:type="dxa"/>
            <w:tcBorders>
              <w:top w:val="nil"/>
              <w:left w:val="nil"/>
              <w:bottom w:val="single" w:sz="4" w:space="0" w:color="auto"/>
              <w:right w:val="nil"/>
            </w:tcBorders>
            <w:hideMark/>
          </w:tcPr>
          <w:p w14:paraId="4F039D51" w14:textId="77777777" w:rsidR="00433965" w:rsidRDefault="00433965">
            <w:pPr>
              <w:pStyle w:val="TAH"/>
              <w:rPr>
                <w:lang w:val="fr-FR"/>
              </w:rPr>
            </w:pPr>
            <w:r>
              <w:rPr>
                <w:lang w:val="fr-FR"/>
              </w:rPr>
              <w:t>6</w:t>
            </w:r>
          </w:p>
        </w:tc>
        <w:tc>
          <w:tcPr>
            <w:tcW w:w="588" w:type="dxa"/>
            <w:tcBorders>
              <w:top w:val="nil"/>
              <w:left w:val="nil"/>
              <w:bottom w:val="single" w:sz="4" w:space="0" w:color="auto"/>
              <w:right w:val="nil"/>
            </w:tcBorders>
            <w:hideMark/>
          </w:tcPr>
          <w:p w14:paraId="58B7115A" w14:textId="77777777" w:rsidR="00433965" w:rsidRDefault="00433965">
            <w:pPr>
              <w:pStyle w:val="TAH"/>
              <w:rPr>
                <w:lang w:val="fr-FR"/>
              </w:rPr>
            </w:pPr>
            <w:r>
              <w:rPr>
                <w:lang w:val="fr-FR"/>
              </w:rPr>
              <w:t>5</w:t>
            </w:r>
          </w:p>
        </w:tc>
        <w:tc>
          <w:tcPr>
            <w:tcW w:w="588" w:type="dxa"/>
            <w:tcBorders>
              <w:top w:val="nil"/>
              <w:left w:val="nil"/>
              <w:bottom w:val="single" w:sz="4" w:space="0" w:color="auto"/>
              <w:right w:val="nil"/>
            </w:tcBorders>
            <w:hideMark/>
          </w:tcPr>
          <w:p w14:paraId="02219D3D" w14:textId="77777777" w:rsidR="00433965" w:rsidRDefault="00433965">
            <w:pPr>
              <w:pStyle w:val="TAH"/>
              <w:rPr>
                <w:lang w:val="fr-FR"/>
              </w:rPr>
            </w:pPr>
            <w:r>
              <w:rPr>
                <w:lang w:val="fr-FR"/>
              </w:rPr>
              <w:t>4</w:t>
            </w:r>
          </w:p>
        </w:tc>
        <w:tc>
          <w:tcPr>
            <w:tcW w:w="588" w:type="dxa"/>
            <w:tcBorders>
              <w:top w:val="nil"/>
              <w:left w:val="nil"/>
              <w:bottom w:val="single" w:sz="4" w:space="0" w:color="auto"/>
              <w:right w:val="nil"/>
            </w:tcBorders>
            <w:hideMark/>
          </w:tcPr>
          <w:p w14:paraId="5E99E415" w14:textId="77777777" w:rsidR="00433965" w:rsidRDefault="00433965">
            <w:pPr>
              <w:pStyle w:val="TAH"/>
              <w:rPr>
                <w:lang w:val="fr-FR"/>
              </w:rPr>
            </w:pPr>
            <w:r>
              <w:rPr>
                <w:lang w:val="fr-FR"/>
              </w:rPr>
              <w:t>3</w:t>
            </w:r>
          </w:p>
        </w:tc>
        <w:tc>
          <w:tcPr>
            <w:tcW w:w="588" w:type="dxa"/>
            <w:tcBorders>
              <w:top w:val="nil"/>
              <w:left w:val="nil"/>
              <w:bottom w:val="single" w:sz="4" w:space="0" w:color="auto"/>
              <w:right w:val="nil"/>
            </w:tcBorders>
            <w:hideMark/>
          </w:tcPr>
          <w:p w14:paraId="50CFD8F0" w14:textId="77777777" w:rsidR="00433965" w:rsidRDefault="00433965">
            <w:pPr>
              <w:pStyle w:val="TAH"/>
              <w:rPr>
                <w:lang w:val="fr-FR"/>
              </w:rPr>
            </w:pPr>
            <w:r>
              <w:rPr>
                <w:lang w:val="fr-FR"/>
              </w:rPr>
              <w:t>2</w:t>
            </w:r>
          </w:p>
        </w:tc>
        <w:tc>
          <w:tcPr>
            <w:tcW w:w="588" w:type="dxa"/>
            <w:tcBorders>
              <w:top w:val="nil"/>
              <w:left w:val="nil"/>
              <w:bottom w:val="single" w:sz="4" w:space="0" w:color="auto"/>
              <w:right w:val="nil"/>
            </w:tcBorders>
            <w:hideMark/>
          </w:tcPr>
          <w:p w14:paraId="50C261D4" w14:textId="77777777" w:rsidR="00433965" w:rsidRDefault="00433965">
            <w:pPr>
              <w:pStyle w:val="TAH"/>
              <w:rPr>
                <w:lang w:val="fr-FR"/>
              </w:rPr>
            </w:pPr>
            <w:r>
              <w:rPr>
                <w:lang w:val="fr-FR"/>
              </w:rPr>
              <w:t>1</w:t>
            </w:r>
          </w:p>
        </w:tc>
        <w:tc>
          <w:tcPr>
            <w:tcW w:w="588" w:type="dxa"/>
            <w:tcBorders>
              <w:top w:val="nil"/>
              <w:left w:val="nil"/>
              <w:bottom w:val="nil"/>
              <w:right w:val="single" w:sz="6" w:space="0" w:color="auto"/>
            </w:tcBorders>
          </w:tcPr>
          <w:p w14:paraId="4C2FD868" w14:textId="77777777" w:rsidR="00433965" w:rsidRDefault="00433965">
            <w:pPr>
              <w:pStyle w:val="TAC"/>
              <w:rPr>
                <w:lang w:val="fr-FR"/>
              </w:rPr>
            </w:pPr>
          </w:p>
        </w:tc>
      </w:tr>
      <w:tr w:rsidR="00433965" w14:paraId="7ABABD4E" w14:textId="77777777" w:rsidTr="00433965">
        <w:trPr>
          <w:jc w:val="center"/>
        </w:trPr>
        <w:tc>
          <w:tcPr>
            <w:tcW w:w="151" w:type="dxa"/>
            <w:tcBorders>
              <w:top w:val="nil"/>
              <w:left w:val="single" w:sz="6" w:space="0" w:color="auto"/>
              <w:bottom w:val="nil"/>
              <w:right w:val="nil"/>
            </w:tcBorders>
          </w:tcPr>
          <w:p w14:paraId="7B76D3D9"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18AA358E" w14:textId="77777777" w:rsidR="00433965" w:rsidRDefault="00433965">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4D536AA" w14:textId="61FB69C9" w:rsidR="00433965" w:rsidRDefault="00433965">
            <w:pPr>
              <w:pStyle w:val="TAC"/>
              <w:rPr>
                <w:lang w:val="fr-FR"/>
              </w:rPr>
            </w:pPr>
            <w:r>
              <w:rPr>
                <w:lang w:val="fr-FR"/>
              </w:rPr>
              <w:t xml:space="preserve">Type = </w:t>
            </w:r>
            <w:r w:rsidR="00792621">
              <w:rPr>
                <w:lang w:val="sv-SE"/>
              </w:rPr>
              <w:t>274</w:t>
            </w:r>
            <w:r>
              <w:rPr>
                <w:lang w:val="fr-FR"/>
              </w:rPr>
              <w:t xml:space="preserve"> (decimal)</w:t>
            </w:r>
          </w:p>
        </w:tc>
        <w:tc>
          <w:tcPr>
            <w:tcW w:w="588" w:type="dxa"/>
            <w:tcBorders>
              <w:top w:val="nil"/>
              <w:left w:val="single" w:sz="4" w:space="0" w:color="auto"/>
              <w:bottom w:val="nil"/>
              <w:right w:val="single" w:sz="6" w:space="0" w:color="auto"/>
            </w:tcBorders>
          </w:tcPr>
          <w:p w14:paraId="129F0CCD" w14:textId="77777777" w:rsidR="00433965" w:rsidRDefault="00433965">
            <w:pPr>
              <w:pStyle w:val="TAC"/>
              <w:rPr>
                <w:lang w:val="fr-FR"/>
              </w:rPr>
            </w:pPr>
          </w:p>
        </w:tc>
      </w:tr>
      <w:tr w:rsidR="00433965" w14:paraId="188E6842" w14:textId="77777777" w:rsidTr="00433965">
        <w:trPr>
          <w:jc w:val="center"/>
        </w:trPr>
        <w:tc>
          <w:tcPr>
            <w:tcW w:w="151" w:type="dxa"/>
            <w:tcBorders>
              <w:top w:val="nil"/>
              <w:left w:val="single" w:sz="6" w:space="0" w:color="auto"/>
              <w:bottom w:val="nil"/>
              <w:right w:val="nil"/>
            </w:tcBorders>
          </w:tcPr>
          <w:p w14:paraId="68FD5950"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A583531" w14:textId="77777777" w:rsidR="00433965" w:rsidRDefault="00433965">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04FD7E8F" w14:textId="77777777" w:rsidR="00433965" w:rsidRDefault="00433965">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0BECDAB1" w14:textId="77777777" w:rsidR="00433965" w:rsidRDefault="00433965">
            <w:pPr>
              <w:pStyle w:val="TAC"/>
              <w:rPr>
                <w:lang w:val="fr-FR"/>
              </w:rPr>
            </w:pPr>
          </w:p>
        </w:tc>
      </w:tr>
      <w:tr w:rsidR="00433965" w14:paraId="2DD797A2" w14:textId="77777777" w:rsidTr="00433965">
        <w:trPr>
          <w:jc w:val="center"/>
        </w:trPr>
        <w:tc>
          <w:tcPr>
            <w:tcW w:w="151" w:type="dxa"/>
            <w:tcBorders>
              <w:top w:val="nil"/>
              <w:left w:val="single" w:sz="6" w:space="0" w:color="auto"/>
              <w:bottom w:val="nil"/>
              <w:right w:val="nil"/>
            </w:tcBorders>
          </w:tcPr>
          <w:p w14:paraId="2A42690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0C4A642" w14:textId="77777777" w:rsidR="00433965" w:rsidRDefault="00433965">
            <w:pPr>
              <w:pStyle w:val="TAC"/>
              <w:rPr>
                <w:lang w:val="en-US"/>
              </w:rPr>
            </w:pPr>
            <w:r>
              <w:rPr>
                <w:lang w:val="en-US"/>
              </w:rPr>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232B14F5" w14:textId="77777777" w:rsidR="00433965" w:rsidRDefault="00433965">
            <w:pPr>
              <w:pStyle w:val="TAC"/>
              <w:rPr>
                <w:lang w:val="fr-FR"/>
              </w:rPr>
            </w:pPr>
            <w:r>
              <w:rPr>
                <w:lang w:val="fr-FR"/>
              </w:rPr>
              <w:t>Type of the offending IE</w:t>
            </w:r>
          </w:p>
        </w:tc>
        <w:tc>
          <w:tcPr>
            <w:tcW w:w="588" w:type="dxa"/>
            <w:tcBorders>
              <w:top w:val="nil"/>
              <w:left w:val="single" w:sz="4" w:space="0" w:color="auto"/>
              <w:bottom w:val="nil"/>
              <w:right w:val="single" w:sz="6" w:space="0" w:color="auto"/>
            </w:tcBorders>
          </w:tcPr>
          <w:p w14:paraId="46CFD2D2" w14:textId="77777777" w:rsidR="00433965" w:rsidRDefault="00433965">
            <w:pPr>
              <w:pStyle w:val="TAC"/>
              <w:rPr>
                <w:lang w:val="fr-FR"/>
              </w:rPr>
            </w:pPr>
          </w:p>
        </w:tc>
      </w:tr>
      <w:tr w:rsidR="00433965" w14:paraId="2C160D2C" w14:textId="77777777" w:rsidTr="00433965">
        <w:trPr>
          <w:jc w:val="center"/>
        </w:trPr>
        <w:tc>
          <w:tcPr>
            <w:tcW w:w="151" w:type="dxa"/>
            <w:tcBorders>
              <w:top w:val="nil"/>
              <w:left w:val="single" w:sz="6" w:space="0" w:color="auto"/>
              <w:bottom w:val="nil"/>
              <w:right w:val="nil"/>
            </w:tcBorders>
          </w:tcPr>
          <w:p w14:paraId="42E0F76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4B80AE58" w14:textId="77777777" w:rsidR="00433965" w:rsidRDefault="00433965">
            <w:pPr>
              <w:pStyle w:val="TAC"/>
              <w:rPr>
                <w:lang w:val="en-US"/>
              </w:rPr>
            </w:pPr>
            <w:r>
              <w:rPr>
                <w:lang w:val="en-US"/>
              </w:rPr>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2AD4415" w14:textId="77777777" w:rsidR="00433965" w:rsidRDefault="00433965">
            <w:pPr>
              <w:pStyle w:val="TAC"/>
              <w:rPr>
                <w:lang w:val="fr-FR"/>
              </w:rPr>
            </w:pPr>
            <w:r>
              <w:rPr>
                <w:lang w:val="fr-FR"/>
              </w:rPr>
              <w:t>Value of the offending IE</w:t>
            </w:r>
          </w:p>
        </w:tc>
        <w:tc>
          <w:tcPr>
            <w:tcW w:w="588" w:type="dxa"/>
            <w:tcBorders>
              <w:top w:val="nil"/>
              <w:left w:val="single" w:sz="4" w:space="0" w:color="auto"/>
              <w:bottom w:val="nil"/>
              <w:right w:val="single" w:sz="6" w:space="0" w:color="auto"/>
            </w:tcBorders>
          </w:tcPr>
          <w:p w14:paraId="6C19927F" w14:textId="77777777" w:rsidR="00433965" w:rsidRDefault="00433965">
            <w:pPr>
              <w:pStyle w:val="TAC"/>
              <w:rPr>
                <w:lang w:val="fr-FR"/>
              </w:rPr>
            </w:pPr>
          </w:p>
        </w:tc>
      </w:tr>
    </w:tbl>
    <w:p w14:paraId="65040E59" w14:textId="5B93B95B" w:rsidR="00433965" w:rsidRDefault="00433965" w:rsidP="00433965">
      <w:pPr>
        <w:pStyle w:val="TF"/>
      </w:pPr>
      <w:r>
        <w:t>Figure 8.</w:t>
      </w:r>
      <w:r>
        <w:rPr>
          <w:lang w:val="en-US"/>
        </w:rPr>
        <w:t>2.185</w:t>
      </w:r>
      <w:r>
        <w:t>-1: Offending IE Information</w:t>
      </w:r>
    </w:p>
    <w:p w14:paraId="67A76377" w14:textId="77777777" w:rsidR="00433965" w:rsidRDefault="00433965" w:rsidP="00433965">
      <w:r>
        <w:t>The Type of the offending IE field in octets 5 to 6 shall contain the IE type (as defined in clause 8.2.1) that caused the failure.</w:t>
      </w:r>
    </w:p>
    <w:p w14:paraId="60FAE862" w14:textId="7557FFA7" w:rsidR="00433965" w:rsidRDefault="00433965" w:rsidP="00433965">
      <w:r>
        <w:t>The Value of the offending IE field in octets 7 to (n+4) shall contain the value of the offending IE that caused the failure.</w:t>
      </w:r>
    </w:p>
    <w:p w14:paraId="2D2D6257" w14:textId="41ABE2DC" w:rsidR="00EE4D6C" w:rsidRDefault="00EE4D6C" w:rsidP="001A3E8D">
      <w:pPr>
        <w:pStyle w:val="Heading3"/>
        <w:rPr>
          <w:lang w:val="x-none"/>
        </w:rPr>
      </w:pPr>
      <w:bookmarkStart w:id="7598" w:name="_Toc98236099"/>
      <w:r>
        <w:t>8.</w:t>
      </w:r>
      <w:r>
        <w:rPr>
          <w:lang w:val="en-US"/>
        </w:rPr>
        <w:t>2.186</w:t>
      </w:r>
      <w:r>
        <w:tab/>
        <w:t>RAT Type</w:t>
      </w:r>
      <w:bookmarkEnd w:id="7598"/>
    </w:p>
    <w:p w14:paraId="41226070" w14:textId="439CB4AF" w:rsidR="00EE4D6C" w:rsidRDefault="00EE4D6C" w:rsidP="00EE4D6C">
      <w:pPr>
        <w:rPr>
          <w:lang w:eastAsia="ja-JP"/>
        </w:rPr>
      </w:pPr>
      <w:r>
        <w:t xml:space="preserve">The RAT Type IE indicates the RAT type for the PFCP Session. The RAT Type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8.2.186-1</w:t>
      </w:r>
      <w:r>
        <w:rPr>
          <w:lang w:eastAsia="ja-JP"/>
        </w:rPr>
        <w:t>.</w:t>
      </w:r>
    </w:p>
    <w:p w14:paraId="6DCC6E92" w14:textId="77777777" w:rsidR="00075654" w:rsidRDefault="00075654" w:rsidP="00075654">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4D6C" w14:paraId="376FE396" w14:textId="77777777" w:rsidTr="00EE4D6C">
        <w:trPr>
          <w:jc w:val="center"/>
        </w:trPr>
        <w:tc>
          <w:tcPr>
            <w:tcW w:w="151" w:type="dxa"/>
            <w:tcBorders>
              <w:top w:val="single" w:sz="6" w:space="0" w:color="auto"/>
              <w:left w:val="single" w:sz="6" w:space="0" w:color="auto"/>
              <w:bottom w:val="nil"/>
              <w:right w:val="nil"/>
            </w:tcBorders>
          </w:tcPr>
          <w:p w14:paraId="5EDA8629" w14:textId="77777777" w:rsidR="00EE4D6C" w:rsidRDefault="00EE4D6C">
            <w:pPr>
              <w:pStyle w:val="TAH"/>
              <w:rPr>
                <w:lang w:val="x-none"/>
              </w:rPr>
            </w:pPr>
          </w:p>
        </w:tc>
        <w:tc>
          <w:tcPr>
            <w:tcW w:w="1104" w:type="dxa"/>
            <w:tcBorders>
              <w:top w:val="single" w:sz="6" w:space="0" w:color="auto"/>
              <w:left w:val="nil"/>
              <w:bottom w:val="nil"/>
              <w:right w:val="nil"/>
            </w:tcBorders>
          </w:tcPr>
          <w:p w14:paraId="0059B069" w14:textId="77777777" w:rsidR="00EE4D6C" w:rsidRDefault="00EE4D6C">
            <w:pPr>
              <w:pStyle w:val="TAH"/>
              <w:rPr>
                <w:lang w:val="fr-FR"/>
              </w:rPr>
            </w:pPr>
          </w:p>
        </w:tc>
        <w:tc>
          <w:tcPr>
            <w:tcW w:w="4703" w:type="dxa"/>
            <w:gridSpan w:val="8"/>
            <w:tcBorders>
              <w:top w:val="single" w:sz="6" w:space="0" w:color="auto"/>
              <w:left w:val="nil"/>
              <w:bottom w:val="nil"/>
              <w:right w:val="nil"/>
            </w:tcBorders>
            <w:hideMark/>
          </w:tcPr>
          <w:p w14:paraId="0BD153A3" w14:textId="77777777" w:rsidR="00EE4D6C" w:rsidRDefault="00EE4D6C">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8823D20" w14:textId="77777777" w:rsidR="00EE4D6C" w:rsidRDefault="00EE4D6C">
            <w:pPr>
              <w:pStyle w:val="TAH"/>
              <w:rPr>
                <w:lang w:val="fr-FR"/>
              </w:rPr>
            </w:pPr>
          </w:p>
        </w:tc>
      </w:tr>
      <w:tr w:rsidR="00EE4D6C" w14:paraId="75F07138" w14:textId="77777777" w:rsidTr="00EE4D6C">
        <w:trPr>
          <w:jc w:val="center"/>
        </w:trPr>
        <w:tc>
          <w:tcPr>
            <w:tcW w:w="151" w:type="dxa"/>
            <w:tcBorders>
              <w:top w:val="nil"/>
              <w:left w:val="single" w:sz="6" w:space="0" w:color="auto"/>
              <w:bottom w:val="nil"/>
              <w:right w:val="nil"/>
            </w:tcBorders>
          </w:tcPr>
          <w:p w14:paraId="5A7ABC7E" w14:textId="77777777" w:rsidR="00EE4D6C" w:rsidRDefault="00EE4D6C">
            <w:pPr>
              <w:pStyle w:val="TAH"/>
              <w:rPr>
                <w:lang w:val="fr-FR"/>
              </w:rPr>
            </w:pPr>
          </w:p>
        </w:tc>
        <w:tc>
          <w:tcPr>
            <w:tcW w:w="1104" w:type="dxa"/>
            <w:tcBorders>
              <w:top w:val="nil"/>
              <w:left w:val="nil"/>
              <w:bottom w:val="nil"/>
              <w:right w:val="nil"/>
            </w:tcBorders>
            <w:hideMark/>
          </w:tcPr>
          <w:p w14:paraId="319E2729" w14:textId="77777777" w:rsidR="00EE4D6C" w:rsidRDefault="00EE4D6C">
            <w:pPr>
              <w:pStyle w:val="TAH"/>
              <w:rPr>
                <w:lang w:val="fr-FR"/>
              </w:rPr>
            </w:pPr>
            <w:r>
              <w:rPr>
                <w:lang w:val="fr-FR"/>
              </w:rPr>
              <w:t>Octets</w:t>
            </w:r>
          </w:p>
        </w:tc>
        <w:tc>
          <w:tcPr>
            <w:tcW w:w="587" w:type="dxa"/>
            <w:tcBorders>
              <w:top w:val="nil"/>
              <w:left w:val="nil"/>
              <w:bottom w:val="single" w:sz="4" w:space="0" w:color="auto"/>
              <w:right w:val="nil"/>
            </w:tcBorders>
            <w:hideMark/>
          </w:tcPr>
          <w:p w14:paraId="1B510D43" w14:textId="77777777" w:rsidR="00EE4D6C" w:rsidRDefault="00EE4D6C">
            <w:pPr>
              <w:pStyle w:val="TAH"/>
              <w:rPr>
                <w:lang w:val="fr-FR"/>
              </w:rPr>
            </w:pPr>
            <w:r>
              <w:rPr>
                <w:lang w:val="fr-FR"/>
              </w:rPr>
              <w:t>8</w:t>
            </w:r>
          </w:p>
        </w:tc>
        <w:tc>
          <w:tcPr>
            <w:tcW w:w="588" w:type="dxa"/>
            <w:tcBorders>
              <w:top w:val="nil"/>
              <w:left w:val="nil"/>
              <w:bottom w:val="single" w:sz="4" w:space="0" w:color="auto"/>
              <w:right w:val="nil"/>
            </w:tcBorders>
            <w:hideMark/>
          </w:tcPr>
          <w:p w14:paraId="0F76941E" w14:textId="77777777" w:rsidR="00EE4D6C" w:rsidRDefault="00EE4D6C">
            <w:pPr>
              <w:pStyle w:val="TAH"/>
              <w:rPr>
                <w:lang w:val="fr-FR"/>
              </w:rPr>
            </w:pPr>
            <w:r>
              <w:rPr>
                <w:lang w:val="fr-FR"/>
              </w:rPr>
              <w:t>7</w:t>
            </w:r>
          </w:p>
        </w:tc>
        <w:tc>
          <w:tcPr>
            <w:tcW w:w="587" w:type="dxa"/>
            <w:tcBorders>
              <w:top w:val="nil"/>
              <w:left w:val="nil"/>
              <w:bottom w:val="single" w:sz="4" w:space="0" w:color="auto"/>
              <w:right w:val="nil"/>
            </w:tcBorders>
            <w:hideMark/>
          </w:tcPr>
          <w:p w14:paraId="531CEF08" w14:textId="77777777" w:rsidR="00EE4D6C" w:rsidRDefault="00EE4D6C">
            <w:pPr>
              <w:pStyle w:val="TAH"/>
              <w:rPr>
                <w:lang w:val="fr-FR"/>
              </w:rPr>
            </w:pPr>
            <w:r>
              <w:rPr>
                <w:lang w:val="fr-FR"/>
              </w:rPr>
              <w:t>6</w:t>
            </w:r>
          </w:p>
        </w:tc>
        <w:tc>
          <w:tcPr>
            <w:tcW w:w="588" w:type="dxa"/>
            <w:tcBorders>
              <w:top w:val="nil"/>
              <w:left w:val="nil"/>
              <w:bottom w:val="single" w:sz="4" w:space="0" w:color="auto"/>
              <w:right w:val="nil"/>
            </w:tcBorders>
            <w:hideMark/>
          </w:tcPr>
          <w:p w14:paraId="180ADF39" w14:textId="77777777" w:rsidR="00EE4D6C" w:rsidRDefault="00EE4D6C">
            <w:pPr>
              <w:pStyle w:val="TAH"/>
              <w:rPr>
                <w:lang w:val="fr-FR"/>
              </w:rPr>
            </w:pPr>
            <w:r>
              <w:rPr>
                <w:lang w:val="fr-FR"/>
              </w:rPr>
              <w:t>5</w:t>
            </w:r>
          </w:p>
        </w:tc>
        <w:tc>
          <w:tcPr>
            <w:tcW w:w="588" w:type="dxa"/>
            <w:tcBorders>
              <w:top w:val="nil"/>
              <w:left w:val="nil"/>
              <w:bottom w:val="single" w:sz="4" w:space="0" w:color="auto"/>
              <w:right w:val="nil"/>
            </w:tcBorders>
            <w:hideMark/>
          </w:tcPr>
          <w:p w14:paraId="742254F6" w14:textId="77777777" w:rsidR="00EE4D6C" w:rsidRDefault="00EE4D6C">
            <w:pPr>
              <w:pStyle w:val="TAH"/>
              <w:rPr>
                <w:lang w:val="fr-FR"/>
              </w:rPr>
            </w:pPr>
            <w:r>
              <w:rPr>
                <w:lang w:val="fr-FR"/>
              </w:rPr>
              <w:t>4</w:t>
            </w:r>
          </w:p>
        </w:tc>
        <w:tc>
          <w:tcPr>
            <w:tcW w:w="588" w:type="dxa"/>
            <w:tcBorders>
              <w:top w:val="nil"/>
              <w:left w:val="nil"/>
              <w:bottom w:val="single" w:sz="4" w:space="0" w:color="auto"/>
              <w:right w:val="nil"/>
            </w:tcBorders>
            <w:hideMark/>
          </w:tcPr>
          <w:p w14:paraId="6422579A" w14:textId="77777777" w:rsidR="00EE4D6C" w:rsidRDefault="00EE4D6C">
            <w:pPr>
              <w:pStyle w:val="TAH"/>
              <w:rPr>
                <w:lang w:val="fr-FR"/>
              </w:rPr>
            </w:pPr>
            <w:r>
              <w:rPr>
                <w:lang w:val="fr-FR"/>
              </w:rPr>
              <w:t>3</w:t>
            </w:r>
          </w:p>
        </w:tc>
        <w:tc>
          <w:tcPr>
            <w:tcW w:w="589" w:type="dxa"/>
            <w:tcBorders>
              <w:top w:val="nil"/>
              <w:left w:val="nil"/>
              <w:bottom w:val="single" w:sz="4" w:space="0" w:color="auto"/>
              <w:right w:val="nil"/>
            </w:tcBorders>
            <w:hideMark/>
          </w:tcPr>
          <w:p w14:paraId="1487A110" w14:textId="77777777" w:rsidR="00EE4D6C" w:rsidRDefault="00EE4D6C">
            <w:pPr>
              <w:pStyle w:val="TAH"/>
              <w:rPr>
                <w:lang w:val="fr-FR"/>
              </w:rPr>
            </w:pPr>
            <w:r>
              <w:rPr>
                <w:lang w:val="fr-FR"/>
              </w:rPr>
              <w:t>2</w:t>
            </w:r>
          </w:p>
        </w:tc>
        <w:tc>
          <w:tcPr>
            <w:tcW w:w="588" w:type="dxa"/>
            <w:tcBorders>
              <w:top w:val="nil"/>
              <w:left w:val="nil"/>
              <w:bottom w:val="single" w:sz="4" w:space="0" w:color="auto"/>
              <w:right w:val="nil"/>
            </w:tcBorders>
            <w:hideMark/>
          </w:tcPr>
          <w:p w14:paraId="323AAECA" w14:textId="77777777" w:rsidR="00EE4D6C" w:rsidRDefault="00EE4D6C">
            <w:pPr>
              <w:pStyle w:val="TAH"/>
              <w:rPr>
                <w:lang w:val="fr-FR"/>
              </w:rPr>
            </w:pPr>
            <w:r>
              <w:rPr>
                <w:lang w:val="fr-FR"/>
              </w:rPr>
              <w:t>1</w:t>
            </w:r>
          </w:p>
        </w:tc>
        <w:tc>
          <w:tcPr>
            <w:tcW w:w="588" w:type="dxa"/>
            <w:tcBorders>
              <w:top w:val="nil"/>
              <w:left w:val="nil"/>
              <w:bottom w:val="nil"/>
              <w:right w:val="single" w:sz="6" w:space="0" w:color="auto"/>
            </w:tcBorders>
          </w:tcPr>
          <w:p w14:paraId="10505C45" w14:textId="77777777" w:rsidR="00EE4D6C" w:rsidRDefault="00EE4D6C">
            <w:pPr>
              <w:pStyle w:val="TAH"/>
              <w:rPr>
                <w:lang w:val="fr-FR"/>
              </w:rPr>
            </w:pPr>
          </w:p>
        </w:tc>
      </w:tr>
      <w:tr w:rsidR="00EE4D6C" w14:paraId="70718988" w14:textId="77777777" w:rsidTr="00EE4D6C">
        <w:trPr>
          <w:jc w:val="center"/>
        </w:trPr>
        <w:tc>
          <w:tcPr>
            <w:tcW w:w="151" w:type="dxa"/>
            <w:tcBorders>
              <w:top w:val="nil"/>
              <w:left w:val="single" w:sz="6" w:space="0" w:color="auto"/>
              <w:bottom w:val="nil"/>
              <w:right w:val="nil"/>
            </w:tcBorders>
          </w:tcPr>
          <w:p w14:paraId="24346D5A"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0A53E0DA" w14:textId="77777777" w:rsidR="00EE4D6C" w:rsidRDefault="00EE4D6C">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EE5C5CA" w14:textId="186C22B6" w:rsidR="00EE4D6C" w:rsidRDefault="00EE4D6C">
            <w:pPr>
              <w:pStyle w:val="TAC"/>
              <w:rPr>
                <w:lang w:val="fr-FR"/>
              </w:rPr>
            </w:pPr>
            <w:r>
              <w:rPr>
                <w:lang w:val="fr-FR"/>
              </w:rPr>
              <w:t>Type = 275</w:t>
            </w:r>
          </w:p>
        </w:tc>
        <w:tc>
          <w:tcPr>
            <w:tcW w:w="588" w:type="dxa"/>
            <w:tcBorders>
              <w:top w:val="nil"/>
              <w:left w:val="single" w:sz="4" w:space="0" w:color="auto"/>
              <w:bottom w:val="nil"/>
              <w:right w:val="single" w:sz="6" w:space="0" w:color="auto"/>
            </w:tcBorders>
          </w:tcPr>
          <w:p w14:paraId="5FE1B1DE" w14:textId="77777777" w:rsidR="00EE4D6C" w:rsidRDefault="00EE4D6C">
            <w:pPr>
              <w:pStyle w:val="TAC"/>
              <w:rPr>
                <w:lang w:val="fr-FR"/>
              </w:rPr>
            </w:pPr>
          </w:p>
        </w:tc>
      </w:tr>
      <w:tr w:rsidR="00EE4D6C" w14:paraId="78BD6169" w14:textId="77777777" w:rsidTr="00EE4D6C">
        <w:trPr>
          <w:jc w:val="center"/>
        </w:trPr>
        <w:tc>
          <w:tcPr>
            <w:tcW w:w="151" w:type="dxa"/>
            <w:tcBorders>
              <w:top w:val="nil"/>
              <w:left w:val="single" w:sz="6" w:space="0" w:color="auto"/>
              <w:bottom w:val="nil"/>
              <w:right w:val="nil"/>
            </w:tcBorders>
          </w:tcPr>
          <w:p w14:paraId="4EB61839"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ACC1940" w14:textId="77777777" w:rsidR="00EE4D6C" w:rsidRDefault="00EE4D6C">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42F17E39" w14:textId="77777777" w:rsidR="00EE4D6C" w:rsidRDefault="00EE4D6C">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45841F9B" w14:textId="77777777" w:rsidR="00EE4D6C" w:rsidRDefault="00EE4D6C">
            <w:pPr>
              <w:pStyle w:val="TAC"/>
              <w:rPr>
                <w:lang w:val="fr-FR"/>
              </w:rPr>
            </w:pPr>
          </w:p>
        </w:tc>
      </w:tr>
      <w:tr w:rsidR="00EE4D6C" w14:paraId="547FA9A5" w14:textId="77777777" w:rsidTr="00EE4D6C">
        <w:trPr>
          <w:jc w:val="center"/>
        </w:trPr>
        <w:tc>
          <w:tcPr>
            <w:tcW w:w="151" w:type="dxa"/>
            <w:tcBorders>
              <w:top w:val="nil"/>
              <w:left w:val="single" w:sz="6" w:space="0" w:color="auto"/>
              <w:bottom w:val="nil"/>
              <w:right w:val="nil"/>
            </w:tcBorders>
          </w:tcPr>
          <w:p w14:paraId="144EECC3"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2DDB2CF" w14:textId="77777777" w:rsidR="00EE4D6C" w:rsidRDefault="00EE4D6C">
            <w:pPr>
              <w:pStyle w:val="TAC"/>
              <w:rPr>
                <w:lang w:val="fr-FR"/>
              </w:rPr>
            </w:pPr>
            <w:r>
              <w:rPr>
                <w:lang w:val="fr-FR"/>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7E216AFD" w14:textId="77777777" w:rsidR="00EE4D6C" w:rsidRDefault="00EE4D6C">
            <w:pPr>
              <w:pStyle w:val="TAC"/>
              <w:rPr>
                <w:lang w:val="fr-FR"/>
              </w:rPr>
            </w:pPr>
            <w:r>
              <w:rPr>
                <w:lang w:val="fr-FR"/>
              </w:rPr>
              <w:t>RAT Type</w:t>
            </w:r>
          </w:p>
        </w:tc>
        <w:tc>
          <w:tcPr>
            <w:tcW w:w="588" w:type="dxa"/>
            <w:tcBorders>
              <w:top w:val="nil"/>
              <w:left w:val="single" w:sz="4" w:space="0" w:color="auto"/>
              <w:bottom w:val="nil"/>
              <w:right w:val="single" w:sz="6" w:space="0" w:color="auto"/>
            </w:tcBorders>
          </w:tcPr>
          <w:p w14:paraId="63126A2A" w14:textId="77777777" w:rsidR="00EE4D6C" w:rsidRDefault="00EE4D6C">
            <w:pPr>
              <w:pStyle w:val="TAC"/>
              <w:rPr>
                <w:lang w:val="fr-FR"/>
              </w:rPr>
            </w:pPr>
          </w:p>
        </w:tc>
      </w:tr>
      <w:tr w:rsidR="00EE4D6C" w14:paraId="5FD2E5F7" w14:textId="77777777" w:rsidTr="00EE4D6C">
        <w:trPr>
          <w:jc w:val="center"/>
        </w:trPr>
        <w:tc>
          <w:tcPr>
            <w:tcW w:w="151" w:type="dxa"/>
            <w:tcBorders>
              <w:top w:val="nil"/>
              <w:left w:val="single" w:sz="6" w:space="0" w:color="auto"/>
              <w:bottom w:val="single" w:sz="4" w:space="0" w:color="auto"/>
              <w:right w:val="nil"/>
            </w:tcBorders>
          </w:tcPr>
          <w:p w14:paraId="409BF75B" w14:textId="77777777" w:rsidR="00EE4D6C" w:rsidRDefault="00EE4D6C">
            <w:pPr>
              <w:pStyle w:val="TAC"/>
              <w:rPr>
                <w:lang w:val="fr-FR"/>
              </w:rPr>
            </w:pPr>
          </w:p>
        </w:tc>
        <w:tc>
          <w:tcPr>
            <w:tcW w:w="1104" w:type="dxa"/>
            <w:tcBorders>
              <w:top w:val="nil"/>
              <w:left w:val="nil"/>
              <w:bottom w:val="single" w:sz="4" w:space="0" w:color="auto"/>
              <w:right w:val="single" w:sz="4" w:space="0" w:color="auto"/>
            </w:tcBorders>
            <w:hideMark/>
          </w:tcPr>
          <w:p w14:paraId="3A6D44C9" w14:textId="77777777" w:rsidR="00EE4D6C" w:rsidRDefault="00EE4D6C">
            <w:pPr>
              <w:pStyle w:val="TAC"/>
              <w:rPr>
                <w:lang w:val="fr-FR"/>
              </w:rPr>
            </w:pPr>
            <w:r>
              <w:rPr>
                <w:lang w:val="fr-FR"/>
              </w:rPr>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CF4ADFC" w14:textId="77777777" w:rsidR="00EE4D6C" w:rsidRDefault="00EE4D6C">
            <w:pPr>
              <w:pStyle w:val="TAC"/>
              <w:rPr>
                <w:lang w:val="fr-FR"/>
              </w:rPr>
            </w:pPr>
            <w:r>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C363A8" w14:textId="77777777" w:rsidR="00EE4D6C" w:rsidRDefault="00EE4D6C">
            <w:pPr>
              <w:pStyle w:val="TAC"/>
              <w:rPr>
                <w:lang w:val="fr-FR"/>
              </w:rPr>
            </w:pPr>
          </w:p>
        </w:tc>
      </w:tr>
    </w:tbl>
    <w:p w14:paraId="38CD2EF0" w14:textId="5472BDDD" w:rsidR="00EE4D6C" w:rsidRDefault="00EE4D6C" w:rsidP="00EE4D6C">
      <w:pPr>
        <w:pStyle w:val="TF"/>
      </w:pPr>
      <w:r>
        <w:t xml:space="preserve">Figure </w:t>
      </w:r>
      <w:r>
        <w:rPr>
          <w:lang w:eastAsia="zh-CN"/>
        </w:rPr>
        <w:t>8.2.186-1</w:t>
      </w:r>
      <w:r>
        <w:t>: RAT Type IE</w:t>
      </w:r>
    </w:p>
    <w:p w14:paraId="328E90D8" w14:textId="05F2BFBF" w:rsidR="00EE4D6C" w:rsidRDefault="00EE4D6C" w:rsidP="00EE4D6C">
      <w:r>
        <w:t>RAT Type indicates the type of RAT for the PFCP Session. It shall be encoded as defined in Table 8.2.</w:t>
      </w:r>
      <w:r w:rsidR="00075654">
        <w:t>186</w:t>
      </w:r>
      <w:r>
        <w:t>-1.</w:t>
      </w:r>
    </w:p>
    <w:p w14:paraId="22577846" w14:textId="408051CB" w:rsidR="00EE4D6C" w:rsidRDefault="00EE4D6C" w:rsidP="00EE4D6C">
      <w:pPr>
        <w:pStyle w:val="TH"/>
      </w:pPr>
      <w:r>
        <w:t>Table 8.</w:t>
      </w:r>
      <w:r>
        <w:rPr>
          <w:lang w:val="en-US"/>
        </w:rPr>
        <w:t>2.</w:t>
      </w:r>
      <w:r>
        <w:rPr>
          <w:lang w:val="de-DE"/>
        </w:rPr>
        <w:t>186</w:t>
      </w:r>
      <w:r>
        <w:t>-1: RAT Type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4D6C" w14:paraId="2FB291C1"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0ADEC0D" w14:textId="77777777" w:rsidR="00EE4D6C" w:rsidRDefault="00EE4D6C" w:rsidP="002C447B">
            <w:pPr>
              <w:pStyle w:val="TAH"/>
              <w:rPr>
                <w:lang w:val="fr-FR"/>
              </w:rPr>
            </w:pPr>
            <w:r w:rsidRPr="002C447B">
              <w:t>RAT Type</w:t>
            </w:r>
          </w:p>
        </w:tc>
        <w:tc>
          <w:tcPr>
            <w:tcW w:w="3129" w:type="dxa"/>
            <w:tcBorders>
              <w:top w:val="single" w:sz="4" w:space="0" w:color="auto"/>
              <w:left w:val="single" w:sz="4" w:space="0" w:color="auto"/>
              <w:bottom w:val="single" w:sz="4" w:space="0" w:color="auto"/>
              <w:right w:val="single" w:sz="4" w:space="0" w:color="auto"/>
            </w:tcBorders>
            <w:hideMark/>
          </w:tcPr>
          <w:p w14:paraId="7B45614C" w14:textId="77777777" w:rsidR="00EE4D6C" w:rsidRDefault="00EE4D6C">
            <w:pPr>
              <w:pStyle w:val="TAH"/>
              <w:ind w:left="-30"/>
              <w:rPr>
                <w:lang w:val="fr-FR"/>
              </w:rPr>
            </w:pPr>
            <w:r>
              <w:rPr>
                <w:lang w:val="fr-FR"/>
              </w:rPr>
              <w:t>Values (Decimal)</w:t>
            </w:r>
          </w:p>
        </w:tc>
      </w:tr>
      <w:tr w:rsidR="00EE4D6C" w14:paraId="635EBAD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708E5760" w14:textId="77777777" w:rsidR="00EE4D6C" w:rsidRDefault="00EE4D6C">
            <w:pPr>
              <w:pStyle w:val="TAC"/>
              <w:spacing w:line="276" w:lineRule="auto"/>
              <w:rPr>
                <w:lang w:val="fr-FR"/>
              </w:rPr>
            </w:pPr>
            <w:r>
              <w:rPr>
                <w:lang w:val="fr-FR"/>
              </w:rPr>
              <w:t xml:space="preserve"> &lt;reserved&gt;</w:t>
            </w:r>
          </w:p>
        </w:tc>
        <w:tc>
          <w:tcPr>
            <w:tcW w:w="3129" w:type="dxa"/>
            <w:tcBorders>
              <w:top w:val="single" w:sz="4" w:space="0" w:color="auto"/>
              <w:left w:val="single" w:sz="4" w:space="0" w:color="auto"/>
              <w:bottom w:val="single" w:sz="4" w:space="0" w:color="auto"/>
              <w:right w:val="single" w:sz="4" w:space="0" w:color="auto"/>
            </w:tcBorders>
            <w:hideMark/>
          </w:tcPr>
          <w:p w14:paraId="1FBAFBE8" w14:textId="77777777" w:rsidR="00EE4D6C" w:rsidRDefault="00EE4D6C">
            <w:pPr>
              <w:pStyle w:val="TAC"/>
              <w:spacing w:line="276" w:lineRule="auto"/>
              <w:rPr>
                <w:lang w:val="fr-FR"/>
              </w:rPr>
            </w:pPr>
            <w:r>
              <w:rPr>
                <w:lang w:val="fr-FR"/>
              </w:rPr>
              <w:t>0</w:t>
            </w:r>
          </w:p>
        </w:tc>
      </w:tr>
      <w:tr w:rsidR="00EE4D6C" w14:paraId="371803BB"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44328F7D" w14:textId="77777777" w:rsidR="00EE4D6C" w:rsidRDefault="00EE4D6C">
            <w:pPr>
              <w:pStyle w:val="TAC"/>
              <w:spacing w:line="276" w:lineRule="auto"/>
              <w:rPr>
                <w:lang w:val="fr-FR"/>
              </w:rPr>
            </w:pPr>
            <w:r>
              <w:rPr>
                <w:lang w:val="fr-FR"/>
              </w:rPr>
              <w:t>UTRAN</w:t>
            </w:r>
          </w:p>
        </w:tc>
        <w:tc>
          <w:tcPr>
            <w:tcW w:w="3129" w:type="dxa"/>
            <w:tcBorders>
              <w:top w:val="single" w:sz="4" w:space="0" w:color="auto"/>
              <w:left w:val="single" w:sz="4" w:space="0" w:color="auto"/>
              <w:bottom w:val="single" w:sz="4" w:space="0" w:color="auto"/>
              <w:right w:val="single" w:sz="4" w:space="0" w:color="auto"/>
            </w:tcBorders>
            <w:hideMark/>
          </w:tcPr>
          <w:p w14:paraId="62B78FE4" w14:textId="77777777" w:rsidR="00EE4D6C" w:rsidRDefault="00EE4D6C">
            <w:pPr>
              <w:pStyle w:val="TAC"/>
              <w:spacing w:line="276" w:lineRule="auto"/>
              <w:rPr>
                <w:lang w:val="fr-FR"/>
              </w:rPr>
            </w:pPr>
            <w:r>
              <w:rPr>
                <w:lang w:val="fr-FR"/>
              </w:rPr>
              <w:t>1</w:t>
            </w:r>
          </w:p>
        </w:tc>
      </w:tr>
      <w:tr w:rsidR="00EE4D6C" w14:paraId="5C121A9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F53F7F9" w14:textId="77777777" w:rsidR="00EE4D6C" w:rsidRDefault="00EE4D6C">
            <w:pPr>
              <w:pStyle w:val="TAC"/>
              <w:spacing w:line="276" w:lineRule="auto"/>
              <w:rPr>
                <w:lang w:val="fr-FR"/>
              </w:rPr>
            </w:pPr>
            <w:r>
              <w:rPr>
                <w:lang w:val="fr-FR"/>
              </w:rPr>
              <w:t>GERAN</w:t>
            </w:r>
          </w:p>
        </w:tc>
        <w:tc>
          <w:tcPr>
            <w:tcW w:w="3129" w:type="dxa"/>
            <w:tcBorders>
              <w:top w:val="single" w:sz="4" w:space="0" w:color="auto"/>
              <w:left w:val="single" w:sz="4" w:space="0" w:color="auto"/>
              <w:bottom w:val="single" w:sz="4" w:space="0" w:color="auto"/>
              <w:right w:val="single" w:sz="4" w:space="0" w:color="auto"/>
            </w:tcBorders>
            <w:hideMark/>
          </w:tcPr>
          <w:p w14:paraId="435CD988" w14:textId="77777777" w:rsidR="00EE4D6C" w:rsidRDefault="00EE4D6C">
            <w:pPr>
              <w:pStyle w:val="TAC"/>
              <w:spacing w:line="276" w:lineRule="auto"/>
              <w:rPr>
                <w:lang w:val="fr-FR"/>
              </w:rPr>
            </w:pPr>
            <w:r>
              <w:rPr>
                <w:lang w:val="fr-FR"/>
              </w:rPr>
              <w:t>2</w:t>
            </w:r>
          </w:p>
        </w:tc>
      </w:tr>
      <w:tr w:rsidR="00EE4D6C" w14:paraId="5E4900D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92C0B6" w14:textId="77777777" w:rsidR="00EE4D6C" w:rsidRDefault="00EE4D6C">
            <w:pPr>
              <w:pStyle w:val="TAC"/>
              <w:spacing w:line="276" w:lineRule="auto"/>
              <w:rPr>
                <w:lang w:val="fr-FR"/>
              </w:rPr>
            </w:pPr>
            <w:r>
              <w:rPr>
                <w:lang w:val="fr-FR"/>
              </w:rPr>
              <w:t>WLAN</w:t>
            </w:r>
          </w:p>
        </w:tc>
        <w:tc>
          <w:tcPr>
            <w:tcW w:w="3129" w:type="dxa"/>
            <w:tcBorders>
              <w:top w:val="single" w:sz="4" w:space="0" w:color="auto"/>
              <w:left w:val="single" w:sz="4" w:space="0" w:color="auto"/>
              <w:bottom w:val="single" w:sz="4" w:space="0" w:color="auto"/>
              <w:right w:val="single" w:sz="4" w:space="0" w:color="auto"/>
            </w:tcBorders>
            <w:hideMark/>
          </w:tcPr>
          <w:p w14:paraId="41F7E640" w14:textId="77777777" w:rsidR="00EE4D6C" w:rsidRDefault="00EE4D6C">
            <w:pPr>
              <w:pStyle w:val="TAC"/>
              <w:spacing w:line="276" w:lineRule="auto"/>
              <w:rPr>
                <w:lang w:val="fr-FR"/>
              </w:rPr>
            </w:pPr>
            <w:r>
              <w:rPr>
                <w:lang w:val="fr-FR"/>
              </w:rPr>
              <w:t>3</w:t>
            </w:r>
          </w:p>
        </w:tc>
      </w:tr>
      <w:tr w:rsidR="00EE4D6C" w14:paraId="54B463B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1B1040E" w14:textId="77777777" w:rsidR="00EE4D6C" w:rsidRDefault="00EE4D6C">
            <w:pPr>
              <w:pStyle w:val="TAC"/>
              <w:spacing w:line="276" w:lineRule="auto"/>
              <w:rPr>
                <w:lang w:val="fr-FR"/>
              </w:rPr>
            </w:pPr>
            <w:r>
              <w:rPr>
                <w:lang w:val="fr-FR"/>
              </w:rPr>
              <w:t>GAN</w:t>
            </w:r>
          </w:p>
        </w:tc>
        <w:tc>
          <w:tcPr>
            <w:tcW w:w="3129" w:type="dxa"/>
            <w:tcBorders>
              <w:top w:val="single" w:sz="4" w:space="0" w:color="auto"/>
              <w:left w:val="single" w:sz="4" w:space="0" w:color="auto"/>
              <w:bottom w:val="single" w:sz="4" w:space="0" w:color="auto"/>
              <w:right w:val="single" w:sz="4" w:space="0" w:color="auto"/>
            </w:tcBorders>
            <w:hideMark/>
          </w:tcPr>
          <w:p w14:paraId="6EF5546A" w14:textId="77777777" w:rsidR="00EE4D6C" w:rsidRDefault="00EE4D6C">
            <w:pPr>
              <w:pStyle w:val="TAC"/>
              <w:spacing w:line="276" w:lineRule="auto"/>
              <w:rPr>
                <w:lang w:val="fr-FR"/>
              </w:rPr>
            </w:pPr>
            <w:r>
              <w:rPr>
                <w:lang w:val="fr-FR"/>
              </w:rPr>
              <w:t>4</w:t>
            </w:r>
          </w:p>
        </w:tc>
      </w:tr>
      <w:tr w:rsidR="00EE4D6C" w14:paraId="084D4EF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7622B0A" w14:textId="77777777" w:rsidR="00EE4D6C" w:rsidRDefault="00EE4D6C">
            <w:pPr>
              <w:pStyle w:val="TAC"/>
              <w:spacing w:line="276" w:lineRule="auto"/>
              <w:rPr>
                <w:lang w:val="fr-FR"/>
              </w:rPr>
            </w:pPr>
            <w:r>
              <w:rPr>
                <w:lang w:val="fr-FR"/>
              </w:rPr>
              <w:t>HSPA Evolution</w:t>
            </w:r>
          </w:p>
        </w:tc>
        <w:tc>
          <w:tcPr>
            <w:tcW w:w="3129" w:type="dxa"/>
            <w:tcBorders>
              <w:top w:val="single" w:sz="4" w:space="0" w:color="auto"/>
              <w:left w:val="single" w:sz="4" w:space="0" w:color="auto"/>
              <w:bottom w:val="single" w:sz="4" w:space="0" w:color="auto"/>
              <w:right w:val="single" w:sz="4" w:space="0" w:color="auto"/>
            </w:tcBorders>
            <w:hideMark/>
          </w:tcPr>
          <w:p w14:paraId="7C19E403" w14:textId="77777777" w:rsidR="00EE4D6C" w:rsidRDefault="00EE4D6C">
            <w:pPr>
              <w:pStyle w:val="TAC"/>
              <w:spacing w:line="276" w:lineRule="auto"/>
              <w:rPr>
                <w:lang w:val="fr-FR"/>
              </w:rPr>
            </w:pPr>
            <w:r>
              <w:rPr>
                <w:lang w:val="fr-FR"/>
              </w:rPr>
              <w:t>5</w:t>
            </w:r>
          </w:p>
        </w:tc>
      </w:tr>
      <w:tr w:rsidR="00EE4D6C" w14:paraId="64E196A3"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8DA0CCE" w14:textId="77777777" w:rsidR="00EE4D6C" w:rsidRDefault="00EE4D6C">
            <w:pPr>
              <w:pStyle w:val="TAC"/>
              <w:spacing w:line="276" w:lineRule="auto"/>
              <w:rPr>
                <w:lang w:val="fr-FR" w:eastAsia="zh-CN"/>
              </w:rPr>
            </w:pPr>
            <w:r>
              <w:rPr>
                <w:lang w:val="fr-FR" w:eastAsia="zh-CN"/>
              </w:rPr>
              <w:t>EUTRAN (WB-E-UTRAN)</w:t>
            </w:r>
          </w:p>
        </w:tc>
        <w:tc>
          <w:tcPr>
            <w:tcW w:w="3129" w:type="dxa"/>
            <w:tcBorders>
              <w:top w:val="single" w:sz="4" w:space="0" w:color="auto"/>
              <w:left w:val="single" w:sz="4" w:space="0" w:color="auto"/>
              <w:bottom w:val="single" w:sz="4" w:space="0" w:color="auto"/>
              <w:right w:val="single" w:sz="4" w:space="0" w:color="auto"/>
            </w:tcBorders>
            <w:hideMark/>
          </w:tcPr>
          <w:p w14:paraId="0029F67C" w14:textId="77777777" w:rsidR="00EE4D6C" w:rsidRDefault="00EE4D6C">
            <w:pPr>
              <w:pStyle w:val="TAC"/>
              <w:spacing w:line="276" w:lineRule="auto"/>
              <w:rPr>
                <w:lang w:val="fr-FR"/>
              </w:rPr>
            </w:pPr>
            <w:r>
              <w:rPr>
                <w:lang w:val="fr-FR"/>
              </w:rPr>
              <w:t>6</w:t>
            </w:r>
          </w:p>
        </w:tc>
      </w:tr>
      <w:tr w:rsidR="00EE4D6C" w14:paraId="6815A86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5CCFC5" w14:textId="77777777" w:rsidR="00EE4D6C" w:rsidRDefault="00EE4D6C">
            <w:pPr>
              <w:pStyle w:val="TAC"/>
              <w:spacing w:line="276" w:lineRule="auto"/>
              <w:rPr>
                <w:lang w:val="fr-FR" w:eastAsia="zh-CN"/>
              </w:rPr>
            </w:pPr>
            <w:r>
              <w:rPr>
                <w:lang w:val="fr-FR" w:eastAsia="zh-CN"/>
              </w:rPr>
              <w:t>Virtual</w:t>
            </w:r>
          </w:p>
        </w:tc>
        <w:tc>
          <w:tcPr>
            <w:tcW w:w="3129" w:type="dxa"/>
            <w:tcBorders>
              <w:top w:val="single" w:sz="4" w:space="0" w:color="auto"/>
              <w:left w:val="single" w:sz="4" w:space="0" w:color="auto"/>
              <w:bottom w:val="single" w:sz="4" w:space="0" w:color="auto"/>
              <w:right w:val="single" w:sz="4" w:space="0" w:color="auto"/>
            </w:tcBorders>
            <w:hideMark/>
          </w:tcPr>
          <w:p w14:paraId="2C9B97A7" w14:textId="77777777" w:rsidR="00EE4D6C" w:rsidRDefault="00EE4D6C">
            <w:pPr>
              <w:pStyle w:val="TAC"/>
              <w:spacing w:line="276" w:lineRule="auto"/>
              <w:rPr>
                <w:lang w:val="fr-FR"/>
              </w:rPr>
            </w:pPr>
            <w:r>
              <w:rPr>
                <w:lang w:val="fr-FR"/>
              </w:rPr>
              <w:t>7</w:t>
            </w:r>
          </w:p>
        </w:tc>
      </w:tr>
      <w:tr w:rsidR="00EE4D6C" w14:paraId="3439916F"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1EA3CE1" w14:textId="77777777" w:rsidR="00EE4D6C" w:rsidRDefault="00EE4D6C">
            <w:pPr>
              <w:pStyle w:val="TAC"/>
              <w:spacing w:line="276" w:lineRule="auto"/>
              <w:rPr>
                <w:lang w:val="fr-FR" w:eastAsia="zh-CN"/>
              </w:rPr>
            </w:pPr>
            <w:r>
              <w:rPr>
                <w:lang w:val="fr-FR" w:eastAsia="zh-CN"/>
              </w:rPr>
              <w:t>EUTRAN-NB-IoT</w:t>
            </w:r>
          </w:p>
        </w:tc>
        <w:tc>
          <w:tcPr>
            <w:tcW w:w="3129" w:type="dxa"/>
            <w:tcBorders>
              <w:top w:val="single" w:sz="4" w:space="0" w:color="auto"/>
              <w:left w:val="single" w:sz="4" w:space="0" w:color="auto"/>
              <w:bottom w:val="single" w:sz="4" w:space="0" w:color="auto"/>
              <w:right w:val="single" w:sz="4" w:space="0" w:color="auto"/>
            </w:tcBorders>
            <w:hideMark/>
          </w:tcPr>
          <w:p w14:paraId="322E45D4" w14:textId="77777777" w:rsidR="00EE4D6C" w:rsidRDefault="00EE4D6C">
            <w:pPr>
              <w:pStyle w:val="TAC"/>
              <w:spacing w:line="276" w:lineRule="auto"/>
              <w:rPr>
                <w:lang w:val="fr-FR"/>
              </w:rPr>
            </w:pPr>
            <w:r>
              <w:rPr>
                <w:lang w:val="fr-FR"/>
              </w:rPr>
              <w:t>8</w:t>
            </w:r>
          </w:p>
        </w:tc>
      </w:tr>
      <w:tr w:rsidR="00EE4D6C" w14:paraId="672A908D"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F8D2ABD" w14:textId="77777777" w:rsidR="00EE4D6C" w:rsidRDefault="00EE4D6C">
            <w:pPr>
              <w:pStyle w:val="TAC"/>
              <w:spacing w:line="276" w:lineRule="auto"/>
              <w:rPr>
                <w:lang w:val="fr-FR"/>
              </w:rPr>
            </w:pPr>
            <w:r>
              <w:rPr>
                <w:lang w:val="fr-FR"/>
              </w:rPr>
              <w:t>LTE-M</w:t>
            </w:r>
          </w:p>
        </w:tc>
        <w:tc>
          <w:tcPr>
            <w:tcW w:w="3129" w:type="dxa"/>
            <w:tcBorders>
              <w:top w:val="single" w:sz="4" w:space="0" w:color="auto"/>
              <w:left w:val="single" w:sz="4" w:space="0" w:color="auto"/>
              <w:bottom w:val="single" w:sz="4" w:space="0" w:color="auto"/>
              <w:right w:val="single" w:sz="4" w:space="0" w:color="auto"/>
            </w:tcBorders>
            <w:hideMark/>
          </w:tcPr>
          <w:p w14:paraId="05AD5F38" w14:textId="77777777" w:rsidR="00EE4D6C" w:rsidRDefault="00EE4D6C">
            <w:pPr>
              <w:pStyle w:val="TAC"/>
              <w:spacing w:line="276" w:lineRule="auto"/>
              <w:rPr>
                <w:lang w:val="fr-FR"/>
              </w:rPr>
            </w:pPr>
            <w:r>
              <w:rPr>
                <w:lang w:val="fr-FR"/>
              </w:rPr>
              <w:t>9</w:t>
            </w:r>
          </w:p>
        </w:tc>
      </w:tr>
      <w:tr w:rsidR="00EE4D6C" w14:paraId="523565EC"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6F86DAD" w14:textId="77777777" w:rsidR="00EE4D6C" w:rsidRDefault="00EE4D6C">
            <w:pPr>
              <w:pStyle w:val="TAC"/>
              <w:spacing w:line="276" w:lineRule="auto"/>
              <w:rPr>
                <w:lang w:val="fr-FR"/>
              </w:rPr>
            </w:pPr>
            <w:r>
              <w:rPr>
                <w:lang w:val="fr-FR" w:eastAsia="zh-CN"/>
              </w:rPr>
              <w:t>NR</w:t>
            </w:r>
          </w:p>
        </w:tc>
        <w:tc>
          <w:tcPr>
            <w:tcW w:w="3129" w:type="dxa"/>
            <w:tcBorders>
              <w:top w:val="single" w:sz="4" w:space="0" w:color="auto"/>
              <w:left w:val="single" w:sz="4" w:space="0" w:color="auto"/>
              <w:bottom w:val="single" w:sz="4" w:space="0" w:color="auto"/>
              <w:right w:val="single" w:sz="4" w:space="0" w:color="auto"/>
            </w:tcBorders>
            <w:hideMark/>
          </w:tcPr>
          <w:p w14:paraId="63947ABC" w14:textId="77777777" w:rsidR="00EE4D6C" w:rsidRDefault="00EE4D6C">
            <w:pPr>
              <w:pStyle w:val="TAC"/>
              <w:spacing w:line="276" w:lineRule="auto"/>
              <w:rPr>
                <w:lang w:val="fr-FR"/>
              </w:rPr>
            </w:pPr>
            <w:r>
              <w:rPr>
                <w:lang w:val="fr-FR"/>
              </w:rPr>
              <w:t>10</w:t>
            </w:r>
          </w:p>
        </w:tc>
      </w:tr>
      <w:tr w:rsidR="00EE4D6C" w14:paraId="45C5F198"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593F097" w14:textId="77777777" w:rsidR="00EE4D6C" w:rsidRDefault="00EE4D6C">
            <w:pPr>
              <w:pStyle w:val="TAC"/>
              <w:spacing w:line="276" w:lineRule="auto"/>
              <w:rPr>
                <w:lang w:val="fr-FR"/>
              </w:rPr>
            </w:pPr>
            <w:r>
              <w:rPr>
                <w:lang w:val="fr-FR"/>
              </w:rPr>
              <w:t>Spare, for future use</w:t>
            </w:r>
          </w:p>
        </w:tc>
        <w:tc>
          <w:tcPr>
            <w:tcW w:w="3129" w:type="dxa"/>
            <w:tcBorders>
              <w:top w:val="single" w:sz="4" w:space="0" w:color="auto"/>
              <w:left w:val="single" w:sz="4" w:space="0" w:color="auto"/>
              <w:bottom w:val="single" w:sz="4" w:space="0" w:color="auto"/>
              <w:right w:val="single" w:sz="4" w:space="0" w:color="auto"/>
            </w:tcBorders>
            <w:hideMark/>
          </w:tcPr>
          <w:p w14:paraId="7781B33C" w14:textId="77777777" w:rsidR="00EE4D6C" w:rsidRDefault="00EE4D6C">
            <w:pPr>
              <w:pStyle w:val="TAC"/>
              <w:spacing w:line="276" w:lineRule="auto"/>
              <w:rPr>
                <w:lang w:val="fr-FR"/>
              </w:rPr>
            </w:pPr>
            <w:r>
              <w:rPr>
                <w:lang w:val="fr-FR"/>
              </w:rPr>
              <w:t>11-255</w:t>
            </w:r>
          </w:p>
        </w:tc>
      </w:tr>
    </w:tbl>
    <w:p w14:paraId="4BF7AC91" w14:textId="203274CB" w:rsidR="00EE4D6C" w:rsidRDefault="00EE4D6C" w:rsidP="00433965"/>
    <w:p w14:paraId="56242211" w14:textId="1056238B" w:rsidR="00A37F36" w:rsidRDefault="00A37F36" w:rsidP="001A3E8D">
      <w:pPr>
        <w:pStyle w:val="Heading3"/>
      </w:pPr>
      <w:bookmarkStart w:id="7599" w:name="_Toc98236100"/>
      <w:r>
        <w:t>8.2.187</w:t>
      </w:r>
      <w:r>
        <w:tab/>
      </w:r>
      <w:r w:rsidRPr="00512BF6">
        <w:t>L2TP User Authentication</w:t>
      </w:r>
      <w:bookmarkEnd w:id="7599"/>
    </w:p>
    <w:p w14:paraId="433BC110" w14:textId="6957ACAC" w:rsidR="00A37F36" w:rsidRDefault="00A37F36" w:rsidP="00A37F36">
      <w:r>
        <w:t xml:space="preserve">The </w:t>
      </w:r>
      <w:r w:rsidRPr="00512BF6">
        <w:t>L2TP User Authentication IE</w:t>
      </w:r>
      <w:r w:rsidDel="00512BF6">
        <w:t xml:space="preserv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8.2.187-1</w:t>
      </w:r>
      <w:r>
        <w:rPr>
          <w:lang w:eastAsia="ja-JP"/>
        </w:rPr>
        <w:t>.</w:t>
      </w:r>
    </w:p>
    <w:p w14:paraId="638824A3"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A37F36" w14:paraId="78FF5178" w14:textId="77777777" w:rsidTr="00906C77">
        <w:trPr>
          <w:jc w:val="center"/>
        </w:trPr>
        <w:tc>
          <w:tcPr>
            <w:tcW w:w="151" w:type="dxa"/>
            <w:tcBorders>
              <w:top w:val="single" w:sz="6" w:space="0" w:color="auto"/>
              <w:left w:val="single" w:sz="6" w:space="0" w:color="auto"/>
              <w:bottom w:val="nil"/>
              <w:right w:val="nil"/>
            </w:tcBorders>
          </w:tcPr>
          <w:p w14:paraId="666A6950" w14:textId="77777777" w:rsidR="00A37F36" w:rsidRDefault="00A37F36" w:rsidP="00906C77">
            <w:pPr>
              <w:pStyle w:val="TAC"/>
            </w:pPr>
          </w:p>
        </w:tc>
        <w:tc>
          <w:tcPr>
            <w:tcW w:w="1104" w:type="dxa"/>
            <w:tcBorders>
              <w:top w:val="single" w:sz="6" w:space="0" w:color="auto"/>
              <w:left w:val="nil"/>
              <w:bottom w:val="nil"/>
              <w:right w:val="nil"/>
            </w:tcBorders>
          </w:tcPr>
          <w:p w14:paraId="1B570E7C" w14:textId="77777777" w:rsidR="00A37F36" w:rsidRDefault="00A37F36" w:rsidP="00906C77">
            <w:pPr>
              <w:pStyle w:val="TAH"/>
            </w:pPr>
          </w:p>
        </w:tc>
        <w:tc>
          <w:tcPr>
            <w:tcW w:w="4711" w:type="dxa"/>
            <w:gridSpan w:val="8"/>
            <w:tcBorders>
              <w:top w:val="single" w:sz="6" w:space="0" w:color="auto"/>
              <w:left w:val="nil"/>
              <w:bottom w:val="nil"/>
              <w:right w:val="nil"/>
            </w:tcBorders>
            <w:hideMark/>
          </w:tcPr>
          <w:p w14:paraId="75D37E84"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4DA97521" w14:textId="77777777" w:rsidR="00A37F36" w:rsidRDefault="00A37F36" w:rsidP="00906C77">
            <w:pPr>
              <w:pStyle w:val="TAC"/>
            </w:pPr>
          </w:p>
        </w:tc>
      </w:tr>
      <w:tr w:rsidR="00A37F36" w14:paraId="2D941FEA" w14:textId="77777777" w:rsidTr="00906C77">
        <w:trPr>
          <w:jc w:val="center"/>
        </w:trPr>
        <w:tc>
          <w:tcPr>
            <w:tcW w:w="151" w:type="dxa"/>
            <w:tcBorders>
              <w:top w:val="nil"/>
              <w:left w:val="single" w:sz="6" w:space="0" w:color="auto"/>
              <w:bottom w:val="nil"/>
              <w:right w:val="nil"/>
            </w:tcBorders>
          </w:tcPr>
          <w:p w14:paraId="75E56AAB" w14:textId="77777777" w:rsidR="00A37F36" w:rsidRDefault="00A37F36" w:rsidP="00906C77">
            <w:pPr>
              <w:pStyle w:val="TAC"/>
            </w:pPr>
          </w:p>
        </w:tc>
        <w:tc>
          <w:tcPr>
            <w:tcW w:w="1104" w:type="dxa"/>
            <w:tcBorders>
              <w:top w:val="nil"/>
              <w:left w:val="nil"/>
              <w:bottom w:val="nil"/>
              <w:right w:val="nil"/>
            </w:tcBorders>
            <w:hideMark/>
          </w:tcPr>
          <w:p w14:paraId="7D3A088B"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3666C863"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20225C9A"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6147433B"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5EB0C9F"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54FEF9A"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06A7B77F" w14:textId="77777777" w:rsidR="00A37F36" w:rsidRDefault="00A37F36" w:rsidP="00906C77">
            <w:pPr>
              <w:pStyle w:val="TAH"/>
            </w:pPr>
            <w:r>
              <w:t>3</w:t>
            </w:r>
          </w:p>
        </w:tc>
        <w:tc>
          <w:tcPr>
            <w:tcW w:w="589" w:type="dxa"/>
            <w:tcBorders>
              <w:top w:val="nil"/>
              <w:left w:val="nil"/>
              <w:bottom w:val="single" w:sz="4" w:space="0" w:color="auto"/>
              <w:right w:val="nil"/>
            </w:tcBorders>
            <w:hideMark/>
          </w:tcPr>
          <w:p w14:paraId="6B3740BA"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41BB0540" w14:textId="77777777" w:rsidR="00A37F36" w:rsidRDefault="00A37F36" w:rsidP="00906C77">
            <w:pPr>
              <w:pStyle w:val="TAH"/>
            </w:pPr>
            <w:r>
              <w:t>1</w:t>
            </w:r>
          </w:p>
        </w:tc>
        <w:tc>
          <w:tcPr>
            <w:tcW w:w="588" w:type="dxa"/>
            <w:tcBorders>
              <w:top w:val="nil"/>
              <w:left w:val="nil"/>
              <w:bottom w:val="nil"/>
              <w:right w:val="single" w:sz="6" w:space="0" w:color="auto"/>
            </w:tcBorders>
          </w:tcPr>
          <w:p w14:paraId="3EC52E75" w14:textId="77777777" w:rsidR="00A37F36" w:rsidRDefault="00A37F36" w:rsidP="00906C77">
            <w:pPr>
              <w:pStyle w:val="TAC"/>
            </w:pPr>
          </w:p>
        </w:tc>
      </w:tr>
      <w:tr w:rsidR="00A37F36" w14:paraId="457F8406" w14:textId="77777777" w:rsidTr="00906C77">
        <w:trPr>
          <w:jc w:val="center"/>
        </w:trPr>
        <w:tc>
          <w:tcPr>
            <w:tcW w:w="151" w:type="dxa"/>
            <w:tcBorders>
              <w:top w:val="nil"/>
              <w:left w:val="single" w:sz="6" w:space="0" w:color="auto"/>
              <w:bottom w:val="nil"/>
              <w:right w:val="nil"/>
            </w:tcBorders>
          </w:tcPr>
          <w:p w14:paraId="26990C95" w14:textId="77777777" w:rsidR="00A37F36" w:rsidRDefault="00A37F36" w:rsidP="00906C77">
            <w:pPr>
              <w:pStyle w:val="TAC"/>
            </w:pPr>
          </w:p>
        </w:tc>
        <w:tc>
          <w:tcPr>
            <w:tcW w:w="1104" w:type="dxa"/>
            <w:tcBorders>
              <w:top w:val="nil"/>
              <w:left w:val="nil"/>
              <w:bottom w:val="nil"/>
              <w:right w:val="single" w:sz="4" w:space="0" w:color="auto"/>
            </w:tcBorders>
            <w:hideMark/>
          </w:tcPr>
          <w:p w14:paraId="588468EC" w14:textId="77777777" w:rsidR="00A37F36" w:rsidRDefault="00A37F36" w:rsidP="00906C77">
            <w:pPr>
              <w:pStyle w:val="TAC"/>
            </w:pPr>
            <w: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ABA19CC" w14:textId="4D7CA39C" w:rsidR="00A37F36" w:rsidRDefault="00A37F36" w:rsidP="006E3F97">
            <w:pPr>
              <w:pStyle w:val="TAC"/>
            </w:pPr>
            <w:r>
              <w:t>Type = 278 (decimal)</w:t>
            </w:r>
          </w:p>
        </w:tc>
        <w:tc>
          <w:tcPr>
            <w:tcW w:w="588" w:type="dxa"/>
            <w:tcBorders>
              <w:top w:val="nil"/>
              <w:left w:val="single" w:sz="4" w:space="0" w:color="auto"/>
              <w:bottom w:val="nil"/>
              <w:right w:val="single" w:sz="6" w:space="0" w:color="auto"/>
            </w:tcBorders>
          </w:tcPr>
          <w:p w14:paraId="007C8ED0" w14:textId="77777777" w:rsidR="00A37F36" w:rsidRDefault="00A37F36" w:rsidP="00906C77">
            <w:pPr>
              <w:pStyle w:val="TAC"/>
            </w:pPr>
          </w:p>
        </w:tc>
      </w:tr>
      <w:tr w:rsidR="00A37F36" w14:paraId="6D9ADB92" w14:textId="77777777" w:rsidTr="00906C77">
        <w:trPr>
          <w:jc w:val="center"/>
        </w:trPr>
        <w:tc>
          <w:tcPr>
            <w:tcW w:w="151" w:type="dxa"/>
            <w:tcBorders>
              <w:top w:val="nil"/>
              <w:left w:val="single" w:sz="6" w:space="0" w:color="auto"/>
              <w:bottom w:val="nil"/>
              <w:right w:val="nil"/>
            </w:tcBorders>
          </w:tcPr>
          <w:p w14:paraId="47F8B871" w14:textId="77777777" w:rsidR="00A37F36" w:rsidRDefault="00A37F36" w:rsidP="00906C77">
            <w:pPr>
              <w:pStyle w:val="TAC"/>
            </w:pPr>
          </w:p>
        </w:tc>
        <w:tc>
          <w:tcPr>
            <w:tcW w:w="1104" w:type="dxa"/>
            <w:tcBorders>
              <w:top w:val="nil"/>
              <w:left w:val="nil"/>
              <w:bottom w:val="nil"/>
              <w:right w:val="single" w:sz="4" w:space="0" w:color="auto"/>
            </w:tcBorders>
            <w:hideMark/>
          </w:tcPr>
          <w:p w14:paraId="2BC89953" w14:textId="77777777" w:rsidR="00A37F36" w:rsidRDefault="00A37F36" w:rsidP="00906C77">
            <w:pPr>
              <w:pStyle w:val="TAC"/>
            </w:pPr>
            <w: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9AEC990"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1776CEF" w14:textId="77777777" w:rsidR="00A37F36" w:rsidRDefault="00A37F36" w:rsidP="00906C77">
            <w:pPr>
              <w:pStyle w:val="TAC"/>
            </w:pPr>
          </w:p>
        </w:tc>
      </w:tr>
      <w:tr w:rsidR="00A37F36" w14:paraId="34340A62" w14:textId="77777777" w:rsidTr="00906C77">
        <w:trPr>
          <w:jc w:val="center"/>
        </w:trPr>
        <w:tc>
          <w:tcPr>
            <w:tcW w:w="151" w:type="dxa"/>
            <w:tcBorders>
              <w:top w:val="nil"/>
              <w:left w:val="single" w:sz="6" w:space="0" w:color="auto"/>
              <w:bottom w:val="nil"/>
              <w:right w:val="nil"/>
            </w:tcBorders>
          </w:tcPr>
          <w:p w14:paraId="68E66C91" w14:textId="77777777" w:rsidR="00A37F36" w:rsidRDefault="00A37F36" w:rsidP="00906C77">
            <w:pPr>
              <w:pStyle w:val="TAC"/>
            </w:pPr>
          </w:p>
        </w:tc>
        <w:tc>
          <w:tcPr>
            <w:tcW w:w="1104" w:type="dxa"/>
            <w:tcBorders>
              <w:top w:val="nil"/>
              <w:left w:val="nil"/>
              <w:bottom w:val="nil"/>
              <w:right w:val="single" w:sz="4" w:space="0" w:color="auto"/>
            </w:tcBorders>
            <w:hideMark/>
          </w:tcPr>
          <w:p w14:paraId="6ADFF2AE" w14:textId="77777777" w:rsidR="00A37F36" w:rsidRDefault="00A37F36" w:rsidP="00906C77">
            <w:pPr>
              <w:pStyle w:val="TAC"/>
            </w:pPr>
            <w:r>
              <w:t>5 - 6</w:t>
            </w:r>
          </w:p>
        </w:tc>
        <w:tc>
          <w:tcPr>
            <w:tcW w:w="4711" w:type="dxa"/>
            <w:gridSpan w:val="8"/>
            <w:tcBorders>
              <w:top w:val="single" w:sz="4" w:space="0" w:color="auto"/>
              <w:left w:val="single" w:sz="4" w:space="0" w:color="auto"/>
              <w:bottom w:val="single" w:sz="4" w:space="0" w:color="auto"/>
              <w:right w:val="single" w:sz="4" w:space="0" w:color="auto"/>
            </w:tcBorders>
          </w:tcPr>
          <w:p w14:paraId="2C6DEEA7" w14:textId="77777777" w:rsidR="00A37F36" w:rsidRDefault="00A37F36" w:rsidP="00906C77">
            <w:pPr>
              <w:pStyle w:val="TAC"/>
            </w:pPr>
            <w:r w:rsidRPr="00406148">
              <w:rPr>
                <w:lang w:eastAsia="ja-JP"/>
              </w:rPr>
              <w:t>Proxy Authen Type</w:t>
            </w:r>
            <w:r>
              <w:rPr>
                <w:lang w:eastAsia="zh-CN"/>
              </w:rPr>
              <w:t xml:space="preserve"> Value</w:t>
            </w:r>
          </w:p>
        </w:tc>
        <w:tc>
          <w:tcPr>
            <w:tcW w:w="588" w:type="dxa"/>
            <w:tcBorders>
              <w:top w:val="nil"/>
              <w:left w:val="single" w:sz="4" w:space="0" w:color="auto"/>
              <w:bottom w:val="nil"/>
              <w:right w:val="single" w:sz="6" w:space="0" w:color="auto"/>
            </w:tcBorders>
          </w:tcPr>
          <w:p w14:paraId="106956CF" w14:textId="77777777" w:rsidR="00A37F36" w:rsidRDefault="00A37F36" w:rsidP="00906C77">
            <w:pPr>
              <w:pStyle w:val="TAC"/>
            </w:pPr>
          </w:p>
        </w:tc>
      </w:tr>
      <w:tr w:rsidR="00A37F36" w14:paraId="7CF5700C" w14:textId="77777777" w:rsidTr="00906C77">
        <w:trPr>
          <w:jc w:val="center"/>
        </w:trPr>
        <w:tc>
          <w:tcPr>
            <w:tcW w:w="151" w:type="dxa"/>
            <w:tcBorders>
              <w:top w:val="nil"/>
              <w:left w:val="single" w:sz="6" w:space="0" w:color="auto"/>
              <w:bottom w:val="nil"/>
              <w:right w:val="nil"/>
            </w:tcBorders>
          </w:tcPr>
          <w:p w14:paraId="4B7F1A82" w14:textId="77777777" w:rsidR="00A37F36" w:rsidRDefault="00A37F36" w:rsidP="00906C77">
            <w:pPr>
              <w:pStyle w:val="TAC"/>
            </w:pPr>
          </w:p>
        </w:tc>
        <w:tc>
          <w:tcPr>
            <w:tcW w:w="1104" w:type="dxa"/>
            <w:tcBorders>
              <w:top w:val="nil"/>
              <w:left w:val="nil"/>
              <w:bottom w:val="nil"/>
              <w:right w:val="single" w:sz="4" w:space="0" w:color="auto"/>
            </w:tcBorders>
          </w:tcPr>
          <w:p w14:paraId="6628BCF3" w14:textId="77777777" w:rsidR="00A37F36" w:rsidRDefault="00A37F36" w:rsidP="00906C77">
            <w:pPr>
              <w:pStyle w:val="TAC"/>
            </w:pPr>
            <w:r>
              <w:t>7</w:t>
            </w:r>
          </w:p>
        </w:tc>
        <w:tc>
          <w:tcPr>
            <w:tcW w:w="2355" w:type="dxa"/>
            <w:gridSpan w:val="4"/>
            <w:tcBorders>
              <w:top w:val="single" w:sz="4" w:space="0" w:color="auto"/>
              <w:left w:val="single" w:sz="4" w:space="0" w:color="auto"/>
              <w:bottom w:val="single" w:sz="4" w:space="0" w:color="auto"/>
              <w:right w:val="single" w:sz="4" w:space="0" w:color="auto"/>
            </w:tcBorders>
          </w:tcPr>
          <w:p w14:paraId="43E59A4F" w14:textId="77777777" w:rsidR="00A37F36" w:rsidRPr="00406148" w:rsidRDefault="00A37F36" w:rsidP="00906C77">
            <w:pPr>
              <w:pStyle w:val="TAC"/>
              <w:rPr>
                <w:lang w:eastAsia="ja-JP"/>
              </w:rPr>
            </w:pPr>
            <w:r>
              <w:rPr>
                <w:lang w:eastAsia="ja-JP"/>
              </w:rPr>
              <w:t>Spare</w:t>
            </w:r>
          </w:p>
        </w:tc>
        <w:tc>
          <w:tcPr>
            <w:tcW w:w="589" w:type="dxa"/>
            <w:tcBorders>
              <w:top w:val="single" w:sz="4" w:space="0" w:color="auto"/>
              <w:left w:val="single" w:sz="4" w:space="0" w:color="auto"/>
              <w:bottom w:val="single" w:sz="4" w:space="0" w:color="auto"/>
              <w:right w:val="single" w:sz="4" w:space="0" w:color="auto"/>
            </w:tcBorders>
          </w:tcPr>
          <w:p w14:paraId="5A5D8EFB" w14:textId="77777777" w:rsidR="00A37F36" w:rsidRPr="00406148" w:rsidRDefault="00A37F36" w:rsidP="00906C77">
            <w:pPr>
              <w:pStyle w:val="TAC"/>
              <w:rPr>
                <w:lang w:eastAsia="ja-JP"/>
              </w:rPr>
            </w:pPr>
            <w:r>
              <w:t>PAI</w:t>
            </w:r>
          </w:p>
        </w:tc>
        <w:tc>
          <w:tcPr>
            <w:tcW w:w="589" w:type="dxa"/>
            <w:tcBorders>
              <w:top w:val="single" w:sz="4" w:space="0" w:color="auto"/>
              <w:left w:val="single" w:sz="4" w:space="0" w:color="auto"/>
              <w:bottom w:val="single" w:sz="4" w:space="0" w:color="auto"/>
              <w:right w:val="single" w:sz="4" w:space="0" w:color="auto"/>
            </w:tcBorders>
          </w:tcPr>
          <w:p w14:paraId="52431B8F" w14:textId="77777777" w:rsidR="00A37F36" w:rsidRPr="00406148" w:rsidRDefault="00A37F36" w:rsidP="00906C77">
            <w:pPr>
              <w:pStyle w:val="TAC"/>
              <w:rPr>
                <w:lang w:eastAsia="ja-JP"/>
              </w:rPr>
            </w:pPr>
            <w:r>
              <w:t>PAR</w:t>
            </w:r>
          </w:p>
        </w:tc>
        <w:tc>
          <w:tcPr>
            <w:tcW w:w="589" w:type="dxa"/>
            <w:tcBorders>
              <w:top w:val="single" w:sz="4" w:space="0" w:color="auto"/>
              <w:left w:val="single" w:sz="4" w:space="0" w:color="auto"/>
              <w:bottom w:val="single" w:sz="4" w:space="0" w:color="auto"/>
              <w:right w:val="single" w:sz="4" w:space="0" w:color="auto"/>
            </w:tcBorders>
          </w:tcPr>
          <w:p w14:paraId="738517C2" w14:textId="77777777" w:rsidR="00A37F36" w:rsidRPr="00406148" w:rsidRDefault="00A37F36" w:rsidP="00906C77">
            <w:pPr>
              <w:pStyle w:val="TAC"/>
              <w:rPr>
                <w:lang w:eastAsia="ja-JP"/>
              </w:rPr>
            </w:pPr>
            <w:r>
              <w:t>PAC</w:t>
            </w:r>
          </w:p>
        </w:tc>
        <w:tc>
          <w:tcPr>
            <w:tcW w:w="589" w:type="dxa"/>
            <w:tcBorders>
              <w:top w:val="single" w:sz="4" w:space="0" w:color="auto"/>
              <w:left w:val="single" w:sz="4" w:space="0" w:color="auto"/>
              <w:bottom w:val="single" w:sz="4" w:space="0" w:color="auto"/>
              <w:right w:val="single" w:sz="4" w:space="0" w:color="auto"/>
            </w:tcBorders>
          </w:tcPr>
          <w:p w14:paraId="53ED735F" w14:textId="77777777" w:rsidR="00A37F36" w:rsidRPr="00406148" w:rsidRDefault="00A37F36" w:rsidP="00906C77">
            <w:pPr>
              <w:pStyle w:val="TAC"/>
              <w:rPr>
                <w:lang w:eastAsia="ja-JP"/>
              </w:rPr>
            </w:pPr>
            <w:r>
              <w:t>PAN</w:t>
            </w:r>
          </w:p>
        </w:tc>
        <w:tc>
          <w:tcPr>
            <w:tcW w:w="588" w:type="dxa"/>
            <w:tcBorders>
              <w:top w:val="nil"/>
              <w:left w:val="single" w:sz="4" w:space="0" w:color="auto"/>
              <w:bottom w:val="nil"/>
              <w:right w:val="single" w:sz="6" w:space="0" w:color="auto"/>
            </w:tcBorders>
          </w:tcPr>
          <w:p w14:paraId="576FF421" w14:textId="77777777" w:rsidR="00A37F36" w:rsidRDefault="00A37F36" w:rsidP="00906C77">
            <w:pPr>
              <w:pStyle w:val="TAC"/>
            </w:pPr>
          </w:p>
        </w:tc>
      </w:tr>
      <w:tr w:rsidR="00A37F36" w14:paraId="6B91AF15" w14:textId="77777777" w:rsidTr="00906C77">
        <w:trPr>
          <w:jc w:val="center"/>
        </w:trPr>
        <w:tc>
          <w:tcPr>
            <w:tcW w:w="151" w:type="dxa"/>
            <w:tcBorders>
              <w:top w:val="nil"/>
              <w:left w:val="single" w:sz="6" w:space="0" w:color="auto"/>
              <w:bottom w:val="nil"/>
              <w:right w:val="nil"/>
            </w:tcBorders>
          </w:tcPr>
          <w:p w14:paraId="6ED8894C" w14:textId="77777777" w:rsidR="00A37F36" w:rsidRDefault="00A37F36" w:rsidP="00906C77">
            <w:pPr>
              <w:pStyle w:val="TAC"/>
            </w:pPr>
          </w:p>
        </w:tc>
        <w:tc>
          <w:tcPr>
            <w:tcW w:w="1104" w:type="dxa"/>
            <w:tcBorders>
              <w:top w:val="nil"/>
              <w:left w:val="nil"/>
              <w:bottom w:val="nil"/>
              <w:right w:val="single" w:sz="4" w:space="0" w:color="auto"/>
            </w:tcBorders>
            <w:hideMark/>
          </w:tcPr>
          <w:p w14:paraId="04181C14" w14:textId="77777777" w:rsidR="00A37F36" w:rsidRDefault="00A37F36" w:rsidP="002C447B">
            <w:pPr>
              <w:pStyle w:val="TAC"/>
              <w:rPr>
                <w:lang w:eastAsia="zh-CN"/>
              </w:rPr>
            </w:pPr>
            <w:r w:rsidRPr="002C447B">
              <w:t>8</w:t>
            </w:r>
          </w:p>
        </w:tc>
        <w:tc>
          <w:tcPr>
            <w:tcW w:w="4711" w:type="dxa"/>
            <w:gridSpan w:val="8"/>
            <w:tcBorders>
              <w:top w:val="single" w:sz="4" w:space="0" w:color="auto"/>
              <w:left w:val="single" w:sz="4" w:space="0" w:color="auto"/>
              <w:bottom w:val="single" w:sz="4" w:space="0" w:color="auto"/>
              <w:right w:val="single" w:sz="4" w:space="0" w:color="auto"/>
            </w:tcBorders>
            <w:hideMark/>
          </w:tcPr>
          <w:p w14:paraId="2BF9DB4C" w14:textId="77777777" w:rsidR="00A37F36" w:rsidRDefault="00A37F36" w:rsidP="00906C77">
            <w:pPr>
              <w:pStyle w:val="TAC"/>
              <w:rPr>
                <w:lang w:eastAsia="zh-CN"/>
              </w:rPr>
            </w:pPr>
            <w:r>
              <w:rPr>
                <w:lang w:eastAsia="zh-CN"/>
              </w:rPr>
              <w:t xml:space="preserve">Length of </w:t>
            </w:r>
            <w:r w:rsidRPr="009F0A22">
              <w:rPr>
                <w:lang w:eastAsia="zh-CN"/>
              </w:rPr>
              <w:t>Proxy Authen Name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2B5EB6A5" w14:textId="77777777" w:rsidR="00A37F36" w:rsidRDefault="00A37F36" w:rsidP="00906C77">
            <w:pPr>
              <w:pStyle w:val="TAC"/>
            </w:pPr>
          </w:p>
        </w:tc>
      </w:tr>
      <w:tr w:rsidR="00A37F36" w14:paraId="67F3A2EF" w14:textId="77777777" w:rsidTr="00906C77">
        <w:trPr>
          <w:jc w:val="center"/>
        </w:trPr>
        <w:tc>
          <w:tcPr>
            <w:tcW w:w="151" w:type="dxa"/>
            <w:tcBorders>
              <w:top w:val="nil"/>
              <w:left w:val="single" w:sz="6" w:space="0" w:color="auto"/>
              <w:bottom w:val="nil"/>
              <w:right w:val="nil"/>
            </w:tcBorders>
          </w:tcPr>
          <w:p w14:paraId="4EF69BFC" w14:textId="77777777" w:rsidR="00A37F36" w:rsidRDefault="00A37F36" w:rsidP="00906C77">
            <w:pPr>
              <w:pStyle w:val="TAC"/>
            </w:pPr>
          </w:p>
        </w:tc>
        <w:tc>
          <w:tcPr>
            <w:tcW w:w="1104" w:type="dxa"/>
            <w:tcBorders>
              <w:top w:val="nil"/>
              <w:left w:val="nil"/>
              <w:bottom w:val="nil"/>
              <w:right w:val="single" w:sz="4" w:space="0" w:color="auto"/>
            </w:tcBorders>
          </w:tcPr>
          <w:p w14:paraId="65CAE6FD" w14:textId="77777777" w:rsidR="00A37F36" w:rsidRDefault="00A37F36" w:rsidP="002C447B">
            <w:pPr>
              <w:pStyle w:val="TAC"/>
              <w:rPr>
                <w:lang w:val="sv-SE"/>
              </w:rPr>
            </w:pPr>
            <w:r w:rsidRPr="002C447B">
              <w:t>9 to a</w:t>
            </w:r>
          </w:p>
        </w:tc>
        <w:tc>
          <w:tcPr>
            <w:tcW w:w="4711" w:type="dxa"/>
            <w:gridSpan w:val="8"/>
            <w:tcBorders>
              <w:top w:val="single" w:sz="4" w:space="0" w:color="auto"/>
              <w:left w:val="single" w:sz="4" w:space="0" w:color="auto"/>
              <w:bottom w:val="single" w:sz="4" w:space="0" w:color="auto"/>
              <w:right w:val="single" w:sz="4" w:space="0" w:color="auto"/>
            </w:tcBorders>
          </w:tcPr>
          <w:p w14:paraId="340C6CF3" w14:textId="77777777" w:rsidR="00A37F36" w:rsidRDefault="00A37F36" w:rsidP="00906C77">
            <w:pPr>
              <w:pStyle w:val="TAC"/>
              <w:rPr>
                <w:lang w:eastAsia="zh-CN"/>
              </w:rPr>
            </w:pPr>
            <w:r w:rsidRPr="009F0A22">
              <w:rPr>
                <w:lang w:eastAsia="zh-CN"/>
              </w:rPr>
              <w:t>Proxy Authen Name</w:t>
            </w:r>
            <w:r>
              <w:rPr>
                <w:lang w:eastAsia="zh-CN"/>
              </w:rPr>
              <w:t xml:space="preserve"> Value</w:t>
            </w:r>
          </w:p>
        </w:tc>
        <w:tc>
          <w:tcPr>
            <w:tcW w:w="588" w:type="dxa"/>
            <w:tcBorders>
              <w:top w:val="nil"/>
              <w:left w:val="single" w:sz="4" w:space="0" w:color="auto"/>
              <w:bottom w:val="nil"/>
              <w:right w:val="single" w:sz="6" w:space="0" w:color="auto"/>
            </w:tcBorders>
          </w:tcPr>
          <w:p w14:paraId="5BBC757A" w14:textId="77777777" w:rsidR="00A37F36" w:rsidRDefault="00A37F36" w:rsidP="00906C77">
            <w:pPr>
              <w:pStyle w:val="TAC"/>
            </w:pPr>
          </w:p>
        </w:tc>
      </w:tr>
      <w:tr w:rsidR="00A37F36" w14:paraId="7B67553D" w14:textId="77777777" w:rsidTr="00906C77">
        <w:trPr>
          <w:jc w:val="center"/>
        </w:trPr>
        <w:tc>
          <w:tcPr>
            <w:tcW w:w="151" w:type="dxa"/>
            <w:tcBorders>
              <w:top w:val="nil"/>
              <w:left w:val="single" w:sz="6" w:space="0" w:color="auto"/>
              <w:bottom w:val="nil"/>
              <w:right w:val="nil"/>
            </w:tcBorders>
          </w:tcPr>
          <w:p w14:paraId="08BE8DF5" w14:textId="77777777" w:rsidR="00A37F36" w:rsidRDefault="00A37F36" w:rsidP="00906C77">
            <w:pPr>
              <w:pStyle w:val="TAC"/>
            </w:pPr>
          </w:p>
        </w:tc>
        <w:tc>
          <w:tcPr>
            <w:tcW w:w="1104" w:type="dxa"/>
            <w:tcBorders>
              <w:top w:val="nil"/>
              <w:left w:val="nil"/>
              <w:bottom w:val="nil"/>
              <w:right w:val="single" w:sz="4" w:space="0" w:color="auto"/>
            </w:tcBorders>
          </w:tcPr>
          <w:p w14:paraId="1158AF65" w14:textId="77777777" w:rsidR="00A37F36" w:rsidRDefault="00A37F36" w:rsidP="002C447B">
            <w:pPr>
              <w:pStyle w:val="TAC"/>
              <w:rPr>
                <w:lang w:val="sv-SE"/>
              </w:rPr>
            </w:pPr>
            <w:r w:rsidRPr="002C447B">
              <w:t>a+1</w:t>
            </w:r>
          </w:p>
        </w:tc>
        <w:tc>
          <w:tcPr>
            <w:tcW w:w="4711" w:type="dxa"/>
            <w:gridSpan w:val="8"/>
            <w:tcBorders>
              <w:top w:val="single" w:sz="4" w:space="0" w:color="auto"/>
              <w:left w:val="single" w:sz="4" w:space="0" w:color="auto"/>
              <w:bottom w:val="single" w:sz="4" w:space="0" w:color="auto"/>
              <w:right w:val="single" w:sz="4" w:space="0" w:color="auto"/>
            </w:tcBorders>
          </w:tcPr>
          <w:p w14:paraId="124D82CC" w14:textId="77777777" w:rsidR="00A37F36" w:rsidRPr="009F0A22" w:rsidRDefault="00A37F36" w:rsidP="00906C77">
            <w:pPr>
              <w:pStyle w:val="TAC"/>
              <w:rPr>
                <w:lang w:eastAsia="zh-CN"/>
              </w:rPr>
            </w:pPr>
            <w:r>
              <w:rPr>
                <w:lang w:eastAsia="zh-CN"/>
              </w:rPr>
              <w:t xml:space="preserve">Length of </w:t>
            </w:r>
            <w:r w:rsidRPr="00466EA5">
              <w:rPr>
                <w:lang w:eastAsia="zh-CN"/>
              </w:rPr>
              <w:t>Proxy Authen Challenge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429F7C10" w14:textId="77777777" w:rsidR="00A37F36" w:rsidRDefault="00A37F36" w:rsidP="00906C77">
            <w:pPr>
              <w:pStyle w:val="TAC"/>
            </w:pPr>
          </w:p>
        </w:tc>
      </w:tr>
      <w:tr w:rsidR="00A37F36" w14:paraId="03C7B70B" w14:textId="77777777" w:rsidTr="00906C77">
        <w:trPr>
          <w:jc w:val="center"/>
        </w:trPr>
        <w:tc>
          <w:tcPr>
            <w:tcW w:w="151" w:type="dxa"/>
            <w:tcBorders>
              <w:top w:val="nil"/>
              <w:left w:val="single" w:sz="6" w:space="0" w:color="auto"/>
              <w:bottom w:val="nil"/>
              <w:right w:val="nil"/>
            </w:tcBorders>
          </w:tcPr>
          <w:p w14:paraId="463E06C9" w14:textId="77777777" w:rsidR="00A37F36" w:rsidRDefault="00A37F36" w:rsidP="00906C77">
            <w:pPr>
              <w:pStyle w:val="TAC"/>
            </w:pPr>
          </w:p>
        </w:tc>
        <w:tc>
          <w:tcPr>
            <w:tcW w:w="1104" w:type="dxa"/>
            <w:tcBorders>
              <w:top w:val="nil"/>
              <w:left w:val="nil"/>
              <w:bottom w:val="nil"/>
              <w:right w:val="single" w:sz="4" w:space="0" w:color="auto"/>
            </w:tcBorders>
          </w:tcPr>
          <w:p w14:paraId="54973026" w14:textId="77777777" w:rsidR="00A37F36" w:rsidRDefault="00A37F36" w:rsidP="002C447B">
            <w:pPr>
              <w:pStyle w:val="TAC"/>
              <w:rPr>
                <w:lang w:val="sv-SE"/>
              </w:rPr>
            </w:pPr>
            <w:r w:rsidRPr="002C447B">
              <w:t>(a+2) to b</w:t>
            </w:r>
          </w:p>
        </w:tc>
        <w:tc>
          <w:tcPr>
            <w:tcW w:w="4711" w:type="dxa"/>
            <w:gridSpan w:val="8"/>
            <w:tcBorders>
              <w:top w:val="single" w:sz="4" w:space="0" w:color="auto"/>
              <w:left w:val="single" w:sz="4" w:space="0" w:color="auto"/>
              <w:bottom w:val="single" w:sz="4" w:space="0" w:color="auto"/>
              <w:right w:val="single" w:sz="4" w:space="0" w:color="auto"/>
            </w:tcBorders>
          </w:tcPr>
          <w:p w14:paraId="471F078F" w14:textId="77777777" w:rsidR="00A37F36" w:rsidRPr="009F0A22" w:rsidRDefault="00A37F36" w:rsidP="00906C77">
            <w:pPr>
              <w:pStyle w:val="TAC"/>
              <w:rPr>
                <w:lang w:eastAsia="zh-CN"/>
              </w:rPr>
            </w:pPr>
            <w:r w:rsidRPr="00466EA5">
              <w:rPr>
                <w:lang w:eastAsia="zh-CN"/>
              </w:rPr>
              <w:t>Proxy Authen Challenge</w:t>
            </w:r>
            <w:r>
              <w:rPr>
                <w:lang w:eastAsia="zh-CN"/>
              </w:rPr>
              <w:t xml:space="preserve"> Value</w:t>
            </w:r>
          </w:p>
        </w:tc>
        <w:tc>
          <w:tcPr>
            <w:tcW w:w="588" w:type="dxa"/>
            <w:tcBorders>
              <w:top w:val="nil"/>
              <w:left w:val="single" w:sz="4" w:space="0" w:color="auto"/>
              <w:bottom w:val="nil"/>
              <w:right w:val="single" w:sz="6" w:space="0" w:color="auto"/>
            </w:tcBorders>
          </w:tcPr>
          <w:p w14:paraId="0C71C60E" w14:textId="77777777" w:rsidR="00A37F36" w:rsidRDefault="00A37F36" w:rsidP="00906C77">
            <w:pPr>
              <w:pStyle w:val="TAC"/>
            </w:pPr>
          </w:p>
        </w:tc>
      </w:tr>
      <w:tr w:rsidR="00A37F36" w14:paraId="1D5F23B8" w14:textId="77777777" w:rsidTr="00906C77">
        <w:trPr>
          <w:jc w:val="center"/>
        </w:trPr>
        <w:tc>
          <w:tcPr>
            <w:tcW w:w="151" w:type="dxa"/>
            <w:tcBorders>
              <w:top w:val="nil"/>
              <w:left w:val="single" w:sz="6" w:space="0" w:color="auto"/>
              <w:bottom w:val="nil"/>
              <w:right w:val="nil"/>
            </w:tcBorders>
          </w:tcPr>
          <w:p w14:paraId="1FC5DE11" w14:textId="77777777" w:rsidR="00A37F36" w:rsidRDefault="00A37F36" w:rsidP="00906C77">
            <w:pPr>
              <w:pStyle w:val="TAC"/>
            </w:pPr>
          </w:p>
        </w:tc>
        <w:tc>
          <w:tcPr>
            <w:tcW w:w="1104" w:type="dxa"/>
            <w:tcBorders>
              <w:top w:val="nil"/>
              <w:left w:val="nil"/>
              <w:bottom w:val="nil"/>
              <w:right w:val="single" w:sz="4" w:space="0" w:color="auto"/>
            </w:tcBorders>
          </w:tcPr>
          <w:p w14:paraId="04E4E714" w14:textId="77777777" w:rsidR="00A37F36" w:rsidRDefault="00A37F36" w:rsidP="002C447B">
            <w:pPr>
              <w:pStyle w:val="TAC"/>
              <w:rPr>
                <w:lang w:val="sv-SE"/>
              </w:rPr>
            </w:pPr>
            <w:r w:rsidRPr="002C447B">
              <w:t>b+1</w:t>
            </w:r>
          </w:p>
        </w:tc>
        <w:tc>
          <w:tcPr>
            <w:tcW w:w="4711" w:type="dxa"/>
            <w:gridSpan w:val="8"/>
            <w:tcBorders>
              <w:top w:val="single" w:sz="4" w:space="0" w:color="auto"/>
              <w:left w:val="single" w:sz="4" w:space="0" w:color="auto"/>
              <w:bottom w:val="single" w:sz="4" w:space="0" w:color="auto"/>
              <w:right w:val="single" w:sz="4" w:space="0" w:color="auto"/>
            </w:tcBorders>
          </w:tcPr>
          <w:p w14:paraId="5C81A6E2" w14:textId="77777777" w:rsidR="00A37F36" w:rsidRPr="00466EA5" w:rsidRDefault="00A37F36" w:rsidP="00906C77">
            <w:pPr>
              <w:pStyle w:val="TAC"/>
              <w:rPr>
                <w:lang w:eastAsia="zh-CN"/>
              </w:rPr>
            </w:pPr>
            <w:r>
              <w:rPr>
                <w:lang w:eastAsia="zh-CN"/>
              </w:rPr>
              <w:t xml:space="preserve">Length of </w:t>
            </w:r>
            <w:r w:rsidRPr="00466EA5">
              <w:rPr>
                <w:lang w:eastAsia="zh-CN"/>
              </w:rPr>
              <w:t>Proxy Authen Response</w:t>
            </w:r>
          </w:p>
        </w:tc>
        <w:tc>
          <w:tcPr>
            <w:tcW w:w="588" w:type="dxa"/>
            <w:tcBorders>
              <w:top w:val="nil"/>
              <w:left w:val="single" w:sz="4" w:space="0" w:color="auto"/>
              <w:bottom w:val="nil"/>
              <w:right w:val="single" w:sz="6" w:space="0" w:color="auto"/>
            </w:tcBorders>
          </w:tcPr>
          <w:p w14:paraId="74EC03EA" w14:textId="77777777" w:rsidR="00A37F36" w:rsidRDefault="00A37F36" w:rsidP="00906C77">
            <w:pPr>
              <w:pStyle w:val="TAC"/>
            </w:pPr>
          </w:p>
        </w:tc>
      </w:tr>
      <w:tr w:rsidR="00A37F36" w14:paraId="0958FFFC" w14:textId="77777777" w:rsidTr="00906C77">
        <w:trPr>
          <w:jc w:val="center"/>
        </w:trPr>
        <w:tc>
          <w:tcPr>
            <w:tcW w:w="151" w:type="dxa"/>
            <w:tcBorders>
              <w:top w:val="nil"/>
              <w:left w:val="single" w:sz="6" w:space="0" w:color="auto"/>
              <w:bottom w:val="nil"/>
              <w:right w:val="nil"/>
            </w:tcBorders>
          </w:tcPr>
          <w:p w14:paraId="65E9F91F" w14:textId="77777777" w:rsidR="00A37F36" w:rsidRDefault="00A37F36" w:rsidP="00906C77">
            <w:pPr>
              <w:pStyle w:val="TAC"/>
            </w:pPr>
          </w:p>
        </w:tc>
        <w:tc>
          <w:tcPr>
            <w:tcW w:w="1104" w:type="dxa"/>
            <w:tcBorders>
              <w:top w:val="nil"/>
              <w:left w:val="nil"/>
              <w:bottom w:val="nil"/>
              <w:right w:val="single" w:sz="4" w:space="0" w:color="auto"/>
            </w:tcBorders>
          </w:tcPr>
          <w:p w14:paraId="5C070BB4" w14:textId="77777777" w:rsidR="00A37F36" w:rsidRDefault="00A37F36" w:rsidP="002C447B">
            <w:pPr>
              <w:pStyle w:val="TAC"/>
              <w:rPr>
                <w:lang w:val="sv-SE"/>
              </w:rPr>
            </w:pPr>
            <w:r w:rsidRPr="002C447B">
              <w:t>(b+2) to c</w:t>
            </w:r>
          </w:p>
        </w:tc>
        <w:tc>
          <w:tcPr>
            <w:tcW w:w="4711" w:type="dxa"/>
            <w:gridSpan w:val="8"/>
            <w:tcBorders>
              <w:top w:val="single" w:sz="4" w:space="0" w:color="auto"/>
              <w:left w:val="single" w:sz="4" w:space="0" w:color="auto"/>
              <w:bottom w:val="single" w:sz="4" w:space="0" w:color="auto"/>
              <w:right w:val="single" w:sz="4" w:space="0" w:color="auto"/>
            </w:tcBorders>
          </w:tcPr>
          <w:p w14:paraId="1558D262" w14:textId="77777777" w:rsidR="00A37F36" w:rsidRPr="00466EA5" w:rsidRDefault="00A37F36" w:rsidP="00906C77">
            <w:pPr>
              <w:pStyle w:val="TAC"/>
              <w:rPr>
                <w:lang w:eastAsia="zh-CN"/>
              </w:rPr>
            </w:pPr>
            <w:r w:rsidRPr="00466EA5">
              <w:rPr>
                <w:lang w:eastAsia="zh-CN"/>
              </w:rPr>
              <w:t>Proxy Authen Response</w:t>
            </w:r>
            <w:r>
              <w:rPr>
                <w:lang w:eastAsia="zh-CN"/>
              </w:rPr>
              <w:t xml:space="preserve"> Value</w:t>
            </w:r>
          </w:p>
        </w:tc>
        <w:tc>
          <w:tcPr>
            <w:tcW w:w="588" w:type="dxa"/>
            <w:tcBorders>
              <w:top w:val="nil"/>
              <w:left w:val="single" w:sz="4" w:space="0" w:color="auto"/>
              <w:bottom w:val="nil"/>
              <w:right w:val="single" w:sz="6" w:space="0" w:color="auto"/>
            </w:tcBorders>
          </w:tcPr>
          <w:p w14:paraId="0B8BB2DA" w14:textId="77777777" w:rsidR="00A37F36" w:rsidRDefault="00A37F36" w:rsidP="00906C77">
            <w:pPr>
              <w:pStyle w:val="TAC"/>
            </w:pPr>
          </w:p>
        </w:tc>
      </w:tr>
      <w:tr w:rsidR="00A37F36" w14:paraId="29B8FB18" w14:textId="77777777" w:rsidTr="00906C77">
        <w:trPr>
          <w:jc w:val="center"/>
        </w:trPr>
        <w:tc>
          <w:tcPr>
            <w:tcW w:w="151" w:type="dxa"/>
            <w:tcBorders>
              <w:top w:val="nil"/>
              <w:left w:val="single" w:sz="6" w:space="0" w:color="auto"/>
              <w:bottom w:val="nil"/>
              <w:right w:val="nil"/>
            </w:tcBorders>
          </w:tcPr>
          <w:p w14:paraId="36610F29" w14:textId="77777777" w:rsidR="00A37F36" w:rsidRDefault="00A37F36" w:rsidP="00906C77">
            <w:pPr>
              <w:pStyle w:val="TAC"/>
            </w:pPr>
          </w:p>
        </w:tc>
        <w:tc>
          <w:tcPr>
            <w:tcW w:w="1104" w:type="dxa"/>
            <w:tcBorders>
              <w:top w:val="nil"/>
              <w:left w:val="nil"/>
              <w:bottom w:val="nil"/>
              <w:right w:val="single" w:sz="4" w:space="0" w:color="auto"/>
            </w:tcBorders>
          </w:tcPr>
          <w:p w14:paraId="448F5C9B" w14:textId="77777777" w:rsidR="00A37F36" w:rsidRDefault="00A37F36" w:rsidP="002C447B">
            <w:pPr>
              <w:pStyle w:val="TAC"/>
              <w:rPr>
                <w:lang w:val="sv-SE"/>
              </w:rPr>
            </w:pPr>
            <w:r w:rsidRPr="002C447B">
              <w:t>c+1</w:t>
            </w:r>
          </w:p>
        </w:tc>
        <w:tc>
          <w:tcPr>
            <w:tcW w:w="4711" w:type="dxa"/>
            <w:gridSpan w:val="8"/>
            <w:tcBorders>
              <w:top w:val="single" w:sz="4" w:space="0" w:color="auto"/>
              <w:left w:val="single" w:sz="4" w:space="0" w:color="auto"/>
              <w:bottom w:val="single" w:sz="4" w:space="0" w:color="auto"/>
              <w:right w:val="single" w:sz="4" w:space="0" w:color="auto"/>
            </w:tcBorders>
          </w:tcPr>
          <w:p w14:paraId="4AE06F70" w14:textId="77777777" w:rsidR="00A37F36" w:rsidRPr="00466EA5" w:rsidRDefault="00A37F36" w:rsidP="00906C77">
            <w:pPr>
              <w:pStyle w:val="TAC"/>
              <w:rPr>
                <w:lang w:eastAsia="zh-CN"/>
              </w:rPr>
            </w:pPr>
            <w:r w:rsidRPr="00F063F7">
              <w:rPr>
                <w:lang w:eastAsia="zh-CN"/>
              </w:rPr>
              <w:t>Proxy Authen ID</w:t>
            </w:r>
            <w:r>
              <w:rPr>
                <w:lang w:eastAsia="zh-CN"/>
              </w:rPr>
              <w:t xml:space="preserve"> </w:t>
            </w:r>
          </w:p>
        </w:tc>
        <w:tc>
          <w:tcPr>
            <w:tcW w:w="588" w:type="dxa"/>
            <w:tcBorders>
              <w:top w:val="nil"/>
              <w:left w:val="single" w:sz="4" w:space="0" w:color="auto"/>
              <w:bottom w:val="nil"/>
              <w:right w:val="single" w:sz="6" w:space="0" w:color="auto"/>
            </w:tcBorders>
          </w:tcPr>
          <w:p w14:paraId="1F200052" w14:textId="77777777" w:rsidR="00A37F36" w:rsidRDefault="00A37F36" w:rsidP="00906C77">
            <w:pPr>
              <w:pStyle w:val="TAC"/>
            </w:pPr>
          </w:p>
        </w:tc>
      </w:tr>
      <w:tr w:rsidR="00A37F36" w14:paraId="0C41A88C" w14:textId="77777777" w:rsidTr="00906C77">
        <w:trPr>
          <w:jc w:val="center"/>
        </w:trPr>
        <w:tc>
          <w:tcPr>
            <w:tcW w:w="151" w:type="dxa"/>
            <w:tcBorders>
              <w:top w:val="nil"/>
              <w:left w:val="single" w:sz="6" w:space="0" w:color="auto"/>
              <w:bottom w:val="nil"/>
              <w:right w:val="nil"/>
            </w:tcBorders>
          </w:tcPr>
          <w:p w14:paraId="38858F20" w14:textId="77777777" w:rsidR="00A37F36" w:rsidRDefault="00A37F36" w:rsidP="00906C77">
            <w:pPr>
              <w:pStyle w:val="TAC"/>
            </w:pPr>
          </w:p>
        </w:tc>
        <w:tc>
          <w:tcPr>
            <w:tcW w:w="1104" w:type="dxa"/>
            <w:tcBorders>
              <w:top w:val="nil"/>
              <w:left w:val="nil"/>
              <w:bottom w:val="nil"/>
              <w:right w:val="single" w:sz="4" w:space="0" w:color="auto"/>
            </w:tcBorders>
            <w:hideMark/>
          </w:tcPr>
          <w:p w14:paraId="76D09C6F" w14:textId="77777777" w:rsidR="00A37F36" w:rsidRDefault="00A37F36" w:rsidP="002C447B">
            <w:pPr>
              <w:pStyle w:val="TAC"/>
              <w:rPr>
                <w:rFonts w:cs="Arial"/>
                <w:szCs w:val="18"/>
              </w:rPr>
            </w:pPr>
            <w:r w:rsidRPr="002C447B">
              <w:t>(c+2)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C0E380C"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08890997" w14:textId="77777777" w:rsidR="00A37F36" w:rsidRDefault="00A37F36" w:rsidP="00906C77">
            <w:pPr>
              <w:pStyle w:val="TAC"/>
            </w:pPr>
          </w:p>
        </w:tc>
      </w:tr>
    </w:tbl>
    <w:p w14:paraId="4DEBA94C" w14:textId="2163EB22" w:rsidR="00A37F36" w:rsidRDefault="00A37F36" w:rsidP="00A37F36">
      <w:pPr>
        <w:pStyle w:val="TF"/>
        <w:rPr>
          <w:lang w:eastAsia="ja-JP"/>
        </w:rPr>
      </w:pPr>
      <w:r>
        <w:t xml:space="preserve">Figure </w:t>
      </w:r>
      <w:r>
        <w:rPr>
          <w:lang w:eastAsia="zh-CN"/>
        </w:rPr>
        <w:t>8</w:t>
      </w:r>
      <w:r>
        <w:rPr>
          <w:lang w:eastAsia="ja-JP"/>
        </w:rPr>
        <w:t>.</w:t>
      </w:r>
      <w:r>
        <w:rPr>
          <w:lang w:val="en-US" w:eastAsia="ja-JP"/>
        </w:rPr>
        <w:t>2.187</w:t>
      </w:r>
      <w:r>
        <w:rPr>
          <w:lang w:eastAsia="zh-CN"/>
        </w:rPr>
        <w:t>-</w:t>
      </w:r>
      <w:r>
        <w:rPr>
          <w:lang w:eastAsia="ja-JP"/>
        </w:rPr>
        <w:t>1</w:t>
      </w:r>
      <w:r>
        <w:t xml:space="preserve">: </w:t>
      </w:r>
      <w:r w:rsidRPr="00512BF6">
        <w:t>L2TP User Authentication</w:t>
      </w:r>
    </w:p>
    <w:p w14:paraId="64CAA96A" w14:textId="77777777" w:rsidR="00A37F36" w:rsidRDefault="00A37F36" w:rsidP="00A37F36">
      <w:r>
        <w:t>The following flags are coded within Octet 7:</w:t>
      </w:r>
    </w:p>
    <w:p w14:paraId="78DD053E" w14:textId="77777777" w:rsidR="00981985" w:rsidRDefault="00A37F36" w:rsidP="00A37F36">
      <w:pPr>
        <w:pStyle w:val="B1"/>
      </w:pPr>
      <w:r>
        <w:t>-</w:t>
      </w:r>
      <w:r>
        <w:tab/>
        <w:t xml:space="preserve">Bit 1 – PAN: If this bit is set to "1", then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be present; otherwise,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not be present.</w:t>
      </w:r>
    </w:p>
    <w:p w14:paraId="153E7800" w14:textId="521F18E1" w:rsidR="00A37F36" w:rsidRDefault="00A37F36" w:rsidP="00A37F36">
      <w:pPr>
        <w:pStyle w:val="B1"/>
      </w:pPr>
      <w:r>
        <w:t>-</w:t>
      </w:r>
      <w:r>
        <w:tab/>
        <w:t xml:space="preserve">Bit 2 – PAC: If this bit is set to "1", then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be present; otherwise,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not be present.</w:t>
      </w:r>
    </w:p>
    <w:p w14:paraId="188E62B5" w14:textId="0F44FDE7" w:rsidR="00A37F36" w:rsidRDefault="00A37F36" w:rsidP="00A37F36">
      <w:pPr>
        <w:pStyle w:val="B1"/>
      </w:pPr>
      <w:r>
        <w:t>-</w:t>
      </w:r>
      <w:r>
        <w:tab/>
        <w:t xml:space="preserve">Bit 3 – PAR: If this bit is set to "1", then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be present; otherwise,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not be present.</w:t>
      </w:r>
    </w:p>
    <w:p w14:paraId="296D70E7" w14:textId="77777777" w:rsidR="00A37F36" w:rsidRDefault="00A37F36" w:rsidP="00A37F36">
      <w:pPr>
        <w:pStyle w:val="B1"/>
      </w:pPr>
      <w:r>
        <w:t>-</w:t>
      </w:r>
      <w:r>
        <w:tab/>
        <w:t xml:space="preserve">Bit 4 – PAI: If this bit is set to "1", then the </w:t>
      </w:r>
      <w:r w:rsidRPr="009F0A22">
        <w:rPr>
          <w:lang w:eastAsia="zh-CN"/>
        </w:rPr>
        <w:t xml:space="preserve">Proxy Authen </w:t>
      </w:r>
      <w:r w:rsidRPr="00F063F7">
        <w:rPr>
          <w:lang w:eastAsia="zh-CN"/>
        </w:rPr>
        <w:t>ID</w:t>
      </w:r>
      <w:r>
        <w:rPr>
          <w:lang w:eastAsia="zh-CN"/>
        </w:rPr>
        <w:t xml:space="preserve"> </w:t>
      </w:r>
      <w:r>
        <w:t xml:space="preserve">shall be present; otherwise, the </w:t>
      </w:r>
      <w:r w:rsidRPr="009F0A22">
        <w:rPr>
          <w:lang w:eastAsia="zh-CN"/>
        </w:rPr>
        <w:t xml:space="preserve">Proxy Authen </w:t>
      </w:r>
      <w:r w:rsidRPr="00F063F7">
        <w:rPr>
          <w:lang w:eastAsia="zh-CN"/>
        </w:rPr>
        <w:t>ID</w:t>
      </w:r>
      <w:r>
        <w:rPr>
          <w:lang w:eastAsia="zh-CN"/>
        </w:rPr>
        <w:t xml:space="preserve"> </w:t>
      </w:r>
      <w:r>
        <w:t>shall not be present.</w:t>
      </w:r>
    </w:p>
    <w:p w14:paraId="66911BC4" w14:textId="6900C6FD" w:rsidR="00A37F36" w:rsidRDefault="00A37F36" w:rsidP="00A37F36">
      <w:pPr>
        <w:rPr>
          <w:lang w:eastAsia="zh-CN"/>
        </w:rPr>
      </w:pPr>
      <w:r w:rsidRPr="00406148">
        <w:rPr>
          <w:lang w:eastAsia="ja-JP"/>
        </w:rPr>
        <w:t>Proxy Authen Type</w:t>
      </w:r>
      <w:r>
        <w:rPr>
          <w:lang w:eastAsia="zh-CN"/>
        </w:rPr>
        <w:t xml:space="preserve"> Value, </w:t>
      </w:r>
      <w:r w:rsidRPr="009F0A22">
        <w:rPr>
          <w:lang w:eastAsia="zh-CN"/>
        </w:rPr>
        <w:t>Proxy Authen Name</w:t>
      </w:r>
      <w:r>
        <w:rPr>
          <w:lang w:eastAsia="zh-CN"/>
        </w:rPr>
        <w:t xml:space="preserve"> Value</w:t>
      </w:r>
      <w:r>
        <w:rPr>
          <w:lang w:eastAsia="ja-JP"/>
        </w:rPr>
        <w:t xml:space="preserve">, </w:t>
      </w:r>
      <w:r w:rsidRPr="00466EA5">
        <w:rPr>
          <w:lang w:eastAsia="zh-CN"/>
        </w:rPr>
        <w:t>Proxy Authen Challenge</w:t>
      </w:r>
      <w:r>
        <w:rPr>
          <w:lang w:eastAsia="zh-CN"/>
        </w:rPr>
        <w:t xml:space="preserve"> Value, </w:t>
      </w:r>
      <w:r w:rsidRPr="00325756">
        <w:rPr>
          <w:lang w:eastAsia="zh-CN"/>
        </w:rPr>
        <w:t>Proxy Authen Response Value</w:t>
      </w:r>
      <w:r>
        <w:rPr>
          <w:lang w:eastAsia="zh-CN"/>
        </w:rPr>
        <w:t xml:space="preserve"> and </w:t>
      </w:r>
      <w:r w:rsidRPr="00325756">
        <w:rPr>
          <w:lang w:eastAsia="zh-CN"/>
        </w:rPr>
        <w:t>Proxy Authen</w:t>
      </w:r>
      <w:r>
        <w:rPr>
          <w:lang w:eastAsia="zh-CN"/>
        </w:rPr>
        <w:t xml:space="preserve"> ID shall be encoded as the </w:t>
      </w:r>
      <w:r w:rsidRPr="00325756">
        <w:rPr>
          <w:lang w:eastAsia="zh-CN"/>
        </w:rPr>
        <w:t xml:space="preserve">Attribute Value </w:t>
      </w:r>
      <w:r>
        <w:rPr>
          <w:lang w:eastAsia="zh-CN"/>
        </w:rPr>
        <w:t xml:space="preserve">field for the </w:t>
      </w:r>
      <w:r w:rsidRPr="00406148">
        <w:rPr>
          <w:lang w:eastAsia="ja-JP"/>
        </w:rPr>
        <w:t>Proxy Authen Type</w:t>
      </w:r>
      <w:r>
        <w:rPr>
          <w:lang w:eastAsia="zh-CN"/>
        </w:rPr>
        <w:t xml:space="preserve"> AVP, </w:t>
      </w:r>
      <w:r w:rsidRPr="009F0A22">
        <w:rPr>
          <w:lang w:eastAsia="zh-CN"/>
        </w:rPr>
        <w:t>Proxy Authen Name</w:t>
      </w:r>
      <w:r>
        <w:rPr>
          <w:lang w:eastAsia="zh-CN"/>
        </w:rPr>
        <w:t xml:space="preserve"> AVP</w:t>
      </w:r>
      <w:r>
        <w:rPr>
          <w:lang w:eastAsia="ja-JP"/>
        </w:rPr>
        <w:t xml:space="preserve">, </w:t>
      </w:r>
      <w:r w:rsidRPr="00466EA5">
        <w:rPr>
          <w:lang w:eastAsia="zh-CN"/>
        </w:rPr>
        <w:t>Proxy Authen Challenge</w:t>
      </w:r>
      <w:r>
        <w:rPr>
          <w:lang w:eastAsia="zh-CN"/>
        </w:rPr>
        <w:t xml:space="preserve"> AVP, </w:t>
      </w:r>
      <w:r w:rsidRPr="00325756">
        <w:rPr>
          <w:lang w:eastAsia="zh-CN"/>
        </w:rPr>
        <w:t xml:space="preserve">Proxy Authen Response </w:t>
      </w:r>
      <w:r>
        <w:rPr>
          <w:lang w:eastAsia="zh-CN"/>
        </w:rPr>
        <w:t xml:space="preserve">AVP and </w:t>
      </w:r>
      <w:r w:rsidRPr="00325756">
        <w:rPr>
          <w:lang w:eastAsia="zh-CN"/>
        </w:rPr>
        <w:t>Proxy Authen</w:t>
      </w:r>
      <w:r>
        <w:rPr>
          <w:lang w:eastAsia="zh-CN"/>
        </w:rPr>
        <w:t xml:space="preserve"> ID respectively as specified in IETF </w:t>
      </w:r>
      <w:r w:rsidR="006E3F97">
        <w:rPr>
          <w:lang w:eastAsia="zh-CN"/>
        </w:rPr>
        <w:t>RFC </w:t>
      </w:r>
      <w:r>
        <w:rPr>
          <w:lang w:eastAsia="zh-CN"/>
        </w:rPr>
        <w:t>2661</w:t>
      </w:r>
      <w:r w:rsidR="006E3F97">
        <w:rPr>
          <w:lang w:eastAsia="zh-CN"/>
        </w:rPr>
        <w:t> </w:t>
      </w:r>
      <w:r w:rsidR="00906C77">
        <w:rPr>
          <w:lang w:eastAsia="zh-CN"/>
        </w:rPr>
        <w:t>[67]</w:t>
      </w:r>
      <w:r>
        <w:rPr>
          <w:lang w:eastAsia="zh-CN"/>
        </w:rPr>
        <w:t>.</w:t>
      </w:r>
    </w:p>
    <w:p w14:paraId="41B2986B" w14:textId="77777777" w:rsidR="00981985" w:rsidRDefault="003B4404" w:rsidP="003B4404">
      <w:pPr>
        <w:rPr>
          <w:lang w:eastAsia="zh-CN"/>
        </w:rPr>
      </w:pPr>
      <w:r>
        <w:rPr>
          <w:lang w:eastAsia="ja-JP"/>
        </w:rPr>
        <w:t xml:space="preserve">If </w:t>
      </w:r>
      <w:r w:rsidRPr="00406148">
        <w:rPr>
          <w:lang w:eastAsia="ja-JP"/>
        </w:rPr>
        <w:t>Proxy Authen Type</w:t>
      </w:r>
      <w:r>
        <w:rPr>
          <w:lang w:eastAsia="zh-CN"/>
        </w:rPr>
        <w:t xml:space="preserve"> Value is 1, then the PAN and PAR flags shall be set.</w:t>
      </w:r>
    </w:p>
    <w:p w14:paraId="0BD8A904" w14:textId="7B8E1FBA"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2, then the PAN, PAC, PAR, and PAI flags shall be set.</w:t>
      </w:r>
    </w:p>
    <w:p w14:paraId="11D8C4AA" w14:textId="77777777"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3, then the PAN, PAR, and PAI flags shall be set.</w:t>
      </w:r>
    </w:p>
    <w:p w14:paraId="5DDEC18F" w14:textId="5FA6A666" w:rsidR="003B4404" w:rsidRDefault="003B4404" w:rsidP="00A37F36">
      <w:pPr>
        <w:rPr>
          <w:lang w:eastAsia="zh-CN"/>
        </w:rPr>
      </w:pPr>
      <w:r>
        <w:rPr>
          <w:lang w:eastAsia="ja-JP"/>
        </w:rPr>
        <w:t xml:space="preserve">If </w:t>
      </w:r>
      <w:r w:rsidRPr="00406148">
        <w:rPr>
          <w:lang w:eastAsia="ja-JP"/>
        </w:rPr>
        <w:t>Proxy Authen Type</w:t>
      </w:r>
      <w:r>
        <w:rPr>
          <w:lang w:eastAsia="zh-CN"/>
        </w:rPr>
        <w:t xml:space="preserve"> Value is 5, then the PAN, PAC, PAR, and PAI flags shall be set.</w:t>
      </w:r>
    </w:p>
    <w:p w14:paraId="67E323D7" w14:textId="261C9C2A" w:rsidR="00A37F36" w:rsidRDefault="00A37F36" w:rsidP="001A3E8D">
      <w:pPr>
        <w:pStyle w:val="Heading3"/>
      </w:pPr>
      <w:bookmarkStart w:id="7600" w:name="_Toc98236101"/>
      <w:r>
        <w:t>8.2.188</w:t>
      </w:r>
      <w:r>
        <w:tab/>
        <w:t>LNS Address</w:t>
      </w:r>
      <w:bookmarkEnd w:id="7600"/>
    </w:p>
    <w:p w14:paraId="0FE2CFB1" w14:textId="5ACC3CA4" w:rsidR="00A37F36" w:rsidRDefault="00A37F36" w:rsidP="00A37F36">
      <w:pPr>
        <w:rPr>
          <w:lang w:eastAsia="ja-JP"/>
        </w:rPr>
      </w:pPr>
      <w:r>
        <w:t xml:space="preserve">The LNS Address IE shall contain an IPv4/IPv6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8.2.188-1</w:t>
      </w:r>
      <w:r>
        <w:rPr>
          <w:lang w:eastAsia="ja-JP"/>
        </w:rPr>
        <w:t>.</w:t>
      </w:r>
    </w:p>
    <w:p w14:paraId="683F33B8"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A37F36" w14:paraId="18513AB3" w14:textId="77777777" w:rsidTr="00906C77">
        <w:trPr>
          <w:jc w:val="center"/>
        </w:trPr>
        <w:tc>
          <w:tcPr>
            <w:tcW w:w="151" w:type="dxa"/>
            <w:tcBorders>
              <w:top w:val="single" w:sz="6" w:space="0" w:color="auto"/>
              <w:left w:val="single" w:sz="6" w:space="0" w:color="auto"/>
              <w:bottom w:val="nil"/>
              <w:right w:val="nil"/>
            </w:tcBorders>
          </w:tcPr>
          <w:p w14:paraId="0B4671F3" w14:textId="77777777" w:rsidR="00A37F36" w:rsidRDefault="00A37F36" w:rsidP="00906C77">
            <w:pPr>
              <w:pStyle w:val="TAC"/>
            </w:pPr>
          </w:p>
        </w:tc>
        <w:tc>
          <w:tcPr>
            <w:tcW w:w="1104" w:type="dxa"/>
            <w:tcBorders>
              <w:top w:val="single" w:sz="6" w:space="0" w:color="auto"/>
              <w:left w:val="nil"/>
              <w:bottom w:val="nil"/>
              <w:right w:val="nil"/>
            </w:tcBorders>
          </w:tcPr>
          <w:p w14:paraId="288E370B" w14:textId="77777777" w:rsidR="00A37F36" w:rsidRDefault="00A37F36" w:rsidP="00906C77">
            <w:pPr>
              <w:pStyle w:val="TAH"/>
            </w:pPr>
          </w:p>
        </w:tc>
        <w:tc>
          <w:tcPr>
            <w:tcW w:w="4710" w:type="dxa"/>
            <w:gridSpan w:val="8"/>
            <w:tcBorders>
              <w:top w:val="single" w:sz="6" w:space="0" w:color="auto"/>
              <w:left w:val="nil"/>
              <w:bottom w:val="nil"/>
              <w:right w:val="nil"/>
            </w:tcBorders>
            <w:hideMark/>
          </w:tcPr>
          <w:p w14:paraId="72E26A93"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31F717A" w14:textId="77777777" w:rsidR="00A37F36" w:rsidRDefault="00A37F36" w:rsidP="00906C77">
            <w:pPr>
              <w:pStyle w:val="TAC"/>
            </w:pPr>
          </w:p>
        </w:tc>
      </w:tr>
      <w:tr w:rsidR="00A37F36" w14:paraId="212A28CE" w14:textId="77777777" w:rsidTr="00906C77">
        <w:trPr>
          <w:jc w:val="center"/>
        </w:trPr>
        <w:tc>
          <w:tcPr>
            <w:tcW w:w="151" w:type="dxa"/>
            <w:tcBorders>
              <w:top w:val="nil"/>
              <w:left w:val="single" w:sz="6" w:space="0" w:color="auto"/>
              <w:bottom w:val="nil"/>
              <w:right w:val="nil"/>
            </w:tcBorders>
          </w:tcPr>
          <w:p w14:paraId="7F45B5B9" w14:textId="77777777" w:rsidR="00A37F36" w:rsidRDefault="00A37F36" w:rsidP="00906C77">
            <w:pPr>
              <w:pStyle w:val="TAC"/>
            </w:pPr>
          </w:p>
        </w:tc>
        <w:tc>
          <w:tcPr>
            <w:tcW w:w="1104" w:type="dxa"/>
            <w:tcBorders>
              <w:top w:val="nil"/>
              <w:left w:val="nil"/>
              <w:bottom w:val="nil"/>
              <w:right w:val="nil"/>
            </w:tcBorders>
            <w:hideMark/>
          </w:tcPr>
          <w:p w14:paraId="30596C1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194D884"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76432D32"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0A29D113"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1468DC3"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AB92CBD"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7CF5F94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369A52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06F17E72" w14:textId="77777777" w:rsidR="00A37F36" w:rsidRDefault="00A37F36" w:rsidP="00906C77">
            <w:pPr>
              <w:pStyle w:val="TAH"/>
            </w:pPr>
            <w:r>
              <w:t>1</w:t>
            </w:r>
          </w:p>
        </w:tc>
        <w:tc>
          <w:tcPr>
            <w:tcW w:w="588" w:type="dxa"/>
            <w:tcBorders>
              <w:top w:val="nil"/>
              <w:left w:val="nil"/>
              <w:bottom w:val="nil"/>
              <w:right w:val="single" w:sz="6" w:space="0" w:color="auto"/>
            </w:tcBorders>
          </w:tcPr>
          <w:p w14:paraId="798C9482" w14:textId="77777777" w:rsidR="00A37F36" w:rsidRDefault="00A37F36" w:rsidP="00906C77">
            <w:pPr>
              <w:pStyle w:val="TAC"/>
            </w:pPr>
          </w:p>
        </w:tc>
      </w:tr>
      <w:tr w:rsidR="00A37F36" w14:paraId="40D23F69" w14:textId="77777777" w:rsidTr="00906C77">
        <w:trPr>
          <w:jc w:val="center"/>
        </w:trPr>
        <w:tc>
          <w:tcPr>
            <w:tcW w:w="151" w:type="dxa"/>
            <w:tcBorders>
              <w:top w:val="nil"/>
              <w:left w:val="single" w:sz="6" w:space="0" w:color="auto"/>
              <w:bottom w:val="nil"/>
              <w:right w:val="nil"/>
            </w:tcBorders>
          </w:tcPr>
          <w:p w14:paraId="696C17C3" w14:textId="77777777" w:rsidR="00A37F36" w:rsidRDefault="00A37F36" w:rsidP="00906C77">
            <w:pPr>
              <w:pStyle w:val="TAC"/>
            </w:pPr>
          </w:p>
        </w:tc>
        <w:tc>
          <w:tcPr>
            <w:tcW w:w="1104" w:type="dxa"/>
            <w:tcBorders>
              <w:top w:val="nil"/>
              <w:left w:val="nil"/>
              <w:bottom w:val="nil"/>
              <w:right w:val="single" w:sz="4" w:space="0" w:color="auto"/>
            </w:tcBorders>
            <w:hideMark/>
          </w:tcPr>
          <w:p w14:paraId="72D88521" w14:textId="77777777" w:rsidR="00A37F36" w:rsidRDefault="00A37F36" w:rsidP="00906C77">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7783567" w14:textId="623034F6" w:rsidR="00A37F36" w:rsidRDefault="00A37F36" w:rsidP="00906C77">
            <w:pPr>
              <w:pStyle w:val="TAC"/>
            </w:pPr>
            <w:r>
              <w:t>Type =  280 (decimal)</w:t>
            </w:r>
          </w:p>
        </w:tc>
        <w:tc>
          <w:tcPr>
            <w:tcW w:w="588" w:type="dxa"/>
            <w:tcBorders>
              <w:top w:val="nil"/>
              <w:left w:val="single" w:sz="4" w:space="0" w:color="auto"/>
              <w:bottom w:val="nil"/>
              <w:right w:val="single" w:sz="6" w:space="0" w:color="auto"/>
            </w:tcBorders>
          </w:tcPr>
          <w:p w14:paraId="59A59858" w14:textId="77777777" w:rsidR="00A37F36" w:rsidRDefault="00A37F36" w:rsidP="00906C77">
            <w:pPr>
              <w:pStyle w:val="TAC"/>
            </w:pPr>
          </w:p>
        </w:tc>
      </w:tr>
      <w:tr w:rsidR="00A37F36" w14:paraId="054088A4" w14:textId="77777777" w:rsidTr="00906C77">
        <w:trPr>
          <w:jc w:val="center"/>
        </w:trPr>
        <w:tc>
          <w:tcPr>
            <w:tcW w:w="151" w:type="dxa"/>
            <w:tcBorders>
              <w:top w:val="nil"/>
              <w:left w:val="single" w:sz="6" w:space="0" w:color="auto"/>
              <w:bottom w:val="nil"/>
              <w:right w:val="nil"/>
            </w:tcBorders>
          </w:tcPr>
          <w:p w14:paraId="5CD77802" w14:textId="77777777" w:rsidR="00A37F36" w:rsidRDefault="00A37F36" w:rsidP="00906C77">
            <w:pPr>
              <w:pStyle w:val="TAC"/>
            </w:pPr>
          </w:p>
        </w:tc>
        <w:tc>
          <w:tcPr>
            <w:tcW w:w="1104" w:type="dxa"/>
            <w:tcBorders>
              <w:top w:val="nil"/>
              <w:left w:val="nil"/>
              <w:bottom w:val="nil"/>
              <w:right w:val="single" w:sz="4" w:space="0" w:color="auto"/>
            </w:tcBorders>
            <w:hideMark/>
          </w:tcPr>
          <w:p w14:paraId="5123CEE6" w14:textId="77777777" w:rsidR="00A37F36" w:rsidRDefault="00A37F36" w:rsidP="00906C77">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C53627"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9BB65E3" w14:textId="77777777" w:rsidR="00A37F36" w:rsidRDefault="00A37F36" w:rsidP="00906C77">
            <w:pPr>
              <w:pStyle w:val="TAC"/>
            </w:pPr>
          </w:p>
        </w:tc>
      </w:tr>
      <w:tr w:rsidR="00A37F36" w14:paraId="2CD4A58C" w14:textId="77777777" w:rsidTr="00906C77">
        <w:trPr>
          <w:jc w:val="center"/>
        </w:trPr>
        <w:tc>
          <w:tcPr>
            <w:tcW w:w="151" w:type="dxa"/>
            <w:tcBorders>
              <w:top w:val="nil"/>
              <w:left w:val="single" w:sz="6" w:space="0" w:color="auto"/>
              <w:bottom w:val="nil"/>
              <w:right w:val="nil"/>
            </w:tcBorders>
          </w:tcPr>
          <w:p w14:paraId="17C6A085" w14:textId="77777777" w:rsidR="00A37F36" w:rsidRDefault="00A37F36" w:rsidP="00906C77">
            <w:pPr>
              <w:pStyle w:val="TAC"/>
            </w:pPr>
          </w:p>
        </w:tc>
        <w:tc>
          <w:tcPr>
            <w:tcW w:w="1104" w:type="dxa"/>
            <w:tcBorders>
              <w:top w:val="nil"/>
              <w:left w:val="nil"/>
              <w:bottom w:val="nil"/>
              <w:right w:val="single" w:sz="4" w:space="0" w:color="auto"/>
            </w:tcBorders>
            <w:hideMark/>
          </w:tcPr>
          <w:p w14:paraId="3A08D6D9" w14:textId="77777777" w:rsidR="00A37F36" w:rsidRDefault="00A37F36" w:rsidP="002C447B">
            <w:pPr>
              <w:pStyle w:val="TAC"/>
              <w:rPr>
                <w:lang w:eastAsia="zh-CN"/>
              </w:rPr>
            </w:pPr>
            <w:r w:rsidRPr="002C447B">
              <w:t>5 to o</w:t>
            </w:r>
          </w:p>
        </w:tc>
        <w:tc>
          <w:tcPr>
            <w:tcW w:w="4710" w:type="dxa"/>
            <w:gridSpan w:val="8"/>
            <w:tcBorders>
              <w:top w:val="single" w:sz="4" w:space="0" w:color="auto"/>
              <w:left w:val="single" w:sz="4" w:space="0" w:color="auto"/>
              <w:bottom w:val="single" w:sz="4" w:space="0" w:color="auto"/>
              <w:right w:val="single" w:sz="4" w:space="0" w:color="auto"/>
            </w:tcBorders>
            <w:hideMark/>
          </w:tcPr>
          <w:p w14:paraId="00271615" w14:textId="77777777" w:rsidR="00A37F36" w:rsidRDefault="00A37F36" w:rsidP="00906C77">
            <w:pPr>
              <w:pStyle w:val="TAC"/>
              <w:rPr>
                <w:lang w:eastAsia="zh-CN"/>
              </w:rPr>
            </w:pPr>
            <w:r>
              <w:rPr>
                <w:lang w:eastAsia="zh-CN"/>
              </w:rPr>
              <w:t>LNS Address value</w:t>
            </w:r>
          </w:p>
        </w:tc>
        <w:tc>
          <w:tcPr>
            <w:tcW w:w="588" w:type="dxa"/>
            <w:tcBorders>
              <w:top w:val="nil"/>
              <w:left w:val="single" w:sz="4" w:space="0" w:color="auto"/>
              <w:bottom w:val="nil"/>
              <w:right w:val="single" w:sz="6" w:space="0" w:color="auto"/>
            </w:tcBorders>
          </w:tcPr>
          <w:p w14:paraId="7686CF89" w14:textId="77777777" w:rsidR="00A37F36" w:rsidRDefault="00A37F36" w:rsidP="00906C77">
            <w:pPr>
              <w:pStyle w:val="TAC"/>
            </w:pPr>
          </w:p>
        </w:tc>
      </w:tr>
      <w:tr w:rsidR="00A37F36" w14:paraId="02DD8881" w14:textId="77777777" w:rsidTr="00906C77">
        <w:trPr>
          <w:jc w:val="center"/>
        </w:trPr>
        <w:tc>
          <w:tcPr>
            <w:tcW w:w="151" w:type="dxa"/>
            <w:tcBorders>
              <w:top w:val="nil"/>
              <w:left w:val="single" w:sz="6" w:space="0" w:color="auto"/>
              <w:bottom w:val="nil"/>
              <w:right w:val="nil"/>
            </w:tcBorders>
          </w:tcPr>
          <w:p w14:paraId="74DFA793" w14:textId="77777777" w:rsidR="00A37F36" w:rsidRDefault="00A37F36" w:rsidP="00906C77">
            <w:pPr>
              <w:pStyle w:val="TAC"/>
            </w:pPr>
          </w:p>
        </w:tc>
        <w:tc>
          <w:tcPr>
            <w:tcW w:w="1104" w:type="dxa"/>
            <w:tcBorders>
              <w:top w:val="nil"/>
              <w:left w:val="nil"/>
              <w:bottom w:val="nil"/>
              <w:right w:val="single" w:sz="4" w:space="0" w:color="auto"/>
            </w:tcBorders>
            <w:hideMark/>
          </w:tcPr>
          <w:p w14:paraId="432CA9B0" w14:textId="77777777" w:rsidR="00A37F36" w:rsidRDefault="00A37F36" w:rsidP="002C447B">
            <w:pPr>
              <w:pStyle w:val="TAC"/>
              <w:rPr>
                <w:rFonts w:cs="Arial"/>
                <w:szCs w:val="18"/>
              </w:rPr>
            </w:pPr>
            <w:r w:rsidRPr="002C447B">
              <w:t>m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76A55F"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19B2FE96" w14:textId="77777777" w:rsidR="00A37F36" w:rsidRDefault="00A37F36" w:rsidP="00906C77">
            <w:pPr>
              <w:pStyle w:val="TAC"/>
            </w:pPr>
          </w:p>
        </w:tc>
      </w:tr>
    </w:tbl>
    <w:p w14:paraId="07CA5F56" w14:textId="65C21CE4" w:rsidR="00A37F36" w:rsidRDefault="00A37F36" w:rsidP="00A37F36">
      <w:pPr>
        <w:pStyle w:val="TF"/>
        <w:rPr>
          <w:lang w:eastAsia="ja-JP"/>
        </w:rPr>
      </w:pPr>
      <w:r>
        <w:t xml:space="preserve">Figure </w:t>
      </w:r>
      <w:r>
        <w:rPr>
          <w:lang w:eastAsia="zh-CN"/>
        </w:rPr>
        <w:t>8</w:t>
      </w:r>
      <w:r>
        <w:rPr>
          <w:lang w:eastAsia="ja-JP"/>
        </w:rPr>
        <w:t>.</w:t>
      </w:r>
      <w:r>
        <w:rPr>
          <w:lang w:val="en-US" w:eastAsia="ja-JP"/>
        </w:rPr>
        <w:t>2.188</w:t>
      </w:r>
      <w:r>
        <w:rPr>
          <w:lang w:eastAsia="zh-CN"/>
        </w:rPr>
        <w:t>-</w:t>
      </w:r>
      <w:r>
        <w:rPr>
          <w:lang w:eastAsia="ja-JP"/>
        </w:rPr>
        <w:t>1</w:t>
      </w:r>
      <w:r>
        <w:t>: LNS Address</w:t>
      </w:r>
    </w:p>
    <w:p w14:paraId="24302DFF" w14:textId="77777777" w:rsidR="00A37F36" w:rsidRDefault="00A37F36" w:rsidP="00A37F36">
      <w:r>
        <w:t xml:space="preserve">If the </w:t>
      </w:r>
      <w:r>
        <w:rPr>
          <w:lang w:eastAsia="zh-CN"/>
        </w:rPr>
        <w:t xml:space="preserve">LNS Address </w:t>
      </w:r>
      <w:r>
        <w:t xml:space="preserve">is an IPv4 address, the </w:t>
      </w:r>
      <w:r>
        <w:rPr>
          <w:lang w:eastAsia="zh-CN"/>
        </w:rPr>
        <w:t xml:space="preserve">LNS Address </w:t>
      </w:r>
      <w:r>
        <w:t>value length shall be "4".</w:t>
      </w:r>
    </w:p>
    <w:p w14:paraId="676163A1" w14:textId="77777777" w:rsidR="00A37F36" w:rsidRDefault="00A37F36" w:rsidP="00A37F36">
      <w:r>
        <w:t xml:space="preserve">If the </w:t>
      </w:r>
      <w:r>
        <w:rPr>
          <w:lang w:eastAsia="zh-CN"/>
        </w:rPr>
        <w:t xml:space="preserve">LNS Address </w:t>
      </w:r>
      <w:r>
        <w:t xml:space="preserve">is an IPv6 address, the </w:t>
      </w:r>
      <w:r>
        <w:rPr>
          <w:lang w:eastAsia="zh-CN"/>
        </w:rPr>
        <w:t xml:space="preserve">LNS Address </w:t>
      </w:r>
      <w:r>
        <w:t>value length shall be "16".</w:t>
      </w:r>
    </w:p>
    <w:p w14:paraId="1E380915" w14:textId="4D156967" w:rsidR="00A37F36" w:rsidRDefault="00A37F36" w:rsidP="001A3E8D">
      <w:pPr>
        <w:pStyle w:val="Heading3"/>
      </w:pPr>
      <w:bookmarkStart w:id="7601" w:name="_Toc98236102"/>
      <w:r>
        <w:t>8.2.189</w:t>
      </w:r>
      <w:r>
        <w:tab/>
        <w:t>Tunnel Preference</w:t>
      </w:r>
      <w:bookmarkEnd w:id="7601"/>
    </w:p>
    <w:p w14:paraId="66C12C30" w14:textId="78085E89" w:rsidR="00A37F36" w:rsidRDefault="00A37F36" w:rsidP="00A37F36">
      <w:pPr>
        <w:rPr>
          <w:lang w:eastAsia="zh-CN"/>
        </w:rPr>
      </w:pPr>
      <w:r>
        <w:t>The Tunnel Preference</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8.2.189-1</w:t>
      </w:r>
      <w:r>
        <w:rPr>
          <w:lang w:eastAsia="ja-JP"/>
        </w:rPr>
        <w:t xml:space="preserve">. </w:t>
      </w:r>
      <w:r>
        <w:rPr>
          <w:lang w:eastAsia="zh-CN"/>
        </w:rPr>
        <w:t xml:space="preserve">It contains a Tunnel Preference value which indicates the preference to be given to the L2TP tunnel to which it refers; higher preference is given to lower values, with 0x000000 being most preferred and 0xFFFFFF least preferred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r>
        <w:rPr>
          <w:lang w:eastAsia="zh-CN"/>
        </w:rPr>
        <w:t>.</w:t>
      </w:r>
    </w:p>
    <w:p w14:paraId="741FB204"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CB3CA69" w14:textId="77777777" w:rsidTr="00906C77">
        <w:trPr>
          <w:jc w:val="center"/>
        </w:trPr>
        <w:tc>
          <w:tcPr>
            <w:tcW w:w="151" w:type="dxa"/>
            <w:tcBorders>
              <w:top w:val="single" w:sz="6" w:space="0" w:color="auto"/>
              <w:left w:val="single" w:sz="6" w:space="0" w:color="auto"/>
              <w:bottom w:val="nil"/>
              <w:right w:val="nil"/>
            </w:tcBorders>
          </w:tcPr>
          <w:p w14:paraId="1BC92B2B" w14:textId="77777777" w:rsidR="00A37F36" w:rsidRDefault="00A37F36" w:rsidP="00906C77">
            <w:pPr>
              <w:pStyle w:val="TAC"/>
            </w:pPr>
          </w:p>
        </w:tc>
        <w:tc>
          <w:tcPr>
            <w:tcW w:w="1104" w:type="dxa"/>
            <w:tcBorders>
              <w:top w:val="single" w:sz="6" w:space="0" w:color="auto"/>
              <w:left w:val="nil"/>
              <w:bottom w:val="nil"/>
              <w:right w:val="nil"/>
            </w:tcBorders>
          </w:tcPr>
          <w:p w14:paraId="0F89E285"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37C3D04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E18E91C" w14:textId="77777777" w:rsidR="00A37F36" w:rsidRDefault="00A37F36" w:rsidP="00906C77">
            <w:pPr>
              <w:pStyle w:val="TAC"/>
            </w:pPr>
          </w:p>
        </w:tc>
      </w:tr>
      <w:tr w:rsidR="00A37F36" w14:paraId="197D566C" w14:textId="77777777" w:rsidTr="00906C77">
        <w:trPr>
          <w:jc w:val="center"/>
        </w:trPr>
        <w:tc>
          <w:tcPr>
            <w:tcW w:w="151" w:type="dxa"/>
            <w:tcBorders>
              <w:top w:val="nil"/>
              <w:left w:val="single" w:sz="6" w:space="0" w:color="auto"/>
              <w:bottom w:val="nil"/>
              <w:right w:val="nil"/>
            </w:tcBorders>
          </w:tcPr>
          <w:p w14:paraId="28690612" w14:textId="77777777" w:rsidR="00A37F36" w:rsidRDefault="00A37F36" w:rsidP="00906C77">
            <w:pPr>
              <w:pStyle w:val="TAC"/>
            </w:pPr>
          </w:p>
        </w:tc>
        <w:tc>
          <w:tcPr>
            <w:tcW w:w="1104" w:type="dxa"/>
            <w:tcBorders>
              <w:top w:val="nil"/>
              <w:left w:val="nil"/>
              <w:bottom w:val="nil"/>
              <w:right w:val="nil"/>
            </w:tcBorders>
            <w:hideMark/>
          </w:tcPr>
          <w:p w14:paraId="601AB7E7"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C0E112D"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2B5D9A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56B50C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1107BBB7"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70B91CE4"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89646A0"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8201BE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2DB3419" w14:textId="77777777" w:rsidR="00A37F36" w:rsidRDefault="00A37F36" w:rsidP="00906C77">
            <w:pPr>
              <w:pStyle w:val="TAH"/>
            </w:pPr>
            <w:r>
              <w:t>1</w:t>
            </w:r>
          </w:p>
        </w:tc>
        <w:tc>
          <w:tcPr>
            <w:tcW w:w="588" w:type="dxa"/>
            <w:tcBorders>
              <w:top w:val="nil"/>
              <w:left w:val="nil"/>
              <w:bottom w:val="nil"/>
              <w:right w:val="single" w:sz="6" w:space="0" w:color="auto"/>
            </w:tcBorders>
          </w:tcPr>
          <w:p w14:paraId="3E6A925A" w14:textId="77777777" w:rsidR="00A37F36" w:rsidRDefault="00A37F36" w:rsidP="00906C77">
            <w:pPr>
              <w:pStyle w:val="TAC"/>
            </w:pPr>
          </w:p>
        </w:tc>
      </w:tr>
      <w:tr w:rsidR="00A37F36" w14:paraId="1E135B1F" w14:textId="77777777" w:rsidTr="00906C77">
        <w:trPr>
          <w:jc w:val="center"/>
        </w:trPr>
        <w:tc>
          <w:tcPr>
            <w:tcW w:w="151" w:type="dxa"/>
            <w:tcBorders>
              <w:top w:val="nil"/>
              <w:left w:val="single" w:sz="6" w:space="0" w:color="auto"/>
              <w:bottom w:val="nil"/>
              <w:right w:val="nil"/>
            </w:tcBorders>
          </w:tcPr>
          <w:p w14:paraId="78692AE6" w14:textId="77777777" w:rsidR="00A37F36" w:rsidRDefault="00A37F36" w:rsidP="00906C77">
            <w:pPr>
              <w:pStyle w:val="TAC"/>
            </w:pPr>
          </w:p>
        </w:tc>
        <w:tc>
          <w:tcPr>
            <w:tcW w:w="1104" w:type="dxa"/>
            <w:tcBorders>
              <w:top w:val="nil"/>
              <w:left w:val="nil"/>
              <w:bottom w:val="nil"/>
              <w:right w:val="single" w:sz="4" w:space="0" w:color="auto"/>
            </w:tcBorders>
            <w:hideMark/>
          </w:tcPr>
          <w:p w14:paraId="759FA633"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8B7DB0E" w14:textId="45FFA40C" w:rsidR="00A37F36" w:rsidRDefault="00A37F36" w:rsidP="00906C77">
            <w:pPr>
              <w:pStyle w:val="TAC"/>
            </w:pPr>
            <w:r>
              <w:t>Type = 281 (decimal)</w:t>
            </w:r>
          </w:p>
        </w:tc>
        <w:tc>
          <w:tcPr>
            <w:tcW w:w="588" w:type="dxa"/>
            <w:tcBorders>
              <w:top w:val="nil"/>
              <w:left w:val="single" w:sz="4" w:space="0" w:color="auto"/>
              <w:bottom w:val="nil"/>
              <w:right w:val="single" w:sz="6" w:space="0" w:color="auto"/>
            </w:tcBorders>
          </w:tcPr>
          <w:p w14:paraId="105B6A8D" w14:textId="77777777" w:rsidR="00A37F36" w:rsidRDefault="00A37F36" w:rsidP="00906C77">
            <w:pPr>
              <w:pStyle w:val="TAC"/>
            </w:pPr>
          </w:p>
        </w:tc>
      </w:tr>
      <w:tr w:rsidR="00A37F36" w14:paraId="792A1832" w14:textId="77777777" w:rsidTr="00906C77">
        <w:trPr>
          <w:jc w:val="center"/>
        </w:trPr>
        <w:tc>
          <w:tcPr>
            <w:tcW w:w="151" w:type="dxa"/>
            <w:tcBorders>
              <w:top w:val="nil"/>
              <w:left w:val="single" w:sz="6" w:space="0" w:color="auto"/>
              <w:bottom w:val="nil"/>
              <w:right w:val="nil"/>
            </w:tcBorders>
          </w:tcPr>
          <w:p w14:paraId="679B7B11" w14:textId="77777777" w:rsidR="00A37F36" w:rsidRDefault="00A37F36" w:rsidP="00906C77">
            <w:pPr>
              <w:pStyle w:val="TAC"/>
            </w:pPr>
          </w:p>
        </w:tc>
        <w:tc>
          <w:tcPr>
            <w:tcW w:w="1104" w:type="dxa"/>
            <w:tcBorders>
              <w:top w:val="nil"/>
              <w:left w:val="nil"/>
              <w:bottom w:val="nil"/>
              <w:right w:val="single" w:sz="4" w:space="0" w:color="auto"/>
            </w:tcBorders>
            <w:hideMark/>
          </w:tcPr>
          <w:p w14:paraId="52CD2DF7"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694110" w14:textId="77777777" w:rsidR="00A37F36" w:rsidRDefault="00A37F36" w:rsidP="00906C77">
            <w:pPr>
              <w:pStyle w:val="TAC"/>
              <w:rPr>
                <w:lang w:eastAsia="zh-CN"/>
              </w:rPr>
            </w:pPr>
            <w:r>
              <w:t>Length = 3</w:t>
            </w:r>
          </w:p>
        </w:tc>
        <w:tc>
          <w:tcPr>
            <w:tcW w:w="588" w:type="dxa"/>
            <w:tcBorders>
              <w:top w:val="nil"/>
              <w:left w:val="single" w:sz="4" w:space="0" w:color="auto"/>
              <w:bottom w:val="nil"/>
              <w:right w:val="single" w:sz="6" w:space="0" w:color="auto"/>
            </w:tcBorders>
          </w:tcPr>
          <w:p w14:paraId="74F1BE9A" w14:textId="77777777" w:rsidR="00A37F36" w:rsidRDefault="00A37F36" w:rsidP="00906C77">
            <w:pPr>
              <w:pStyle w:val="TAC"/>
            </w:pPr>
          </w:p>
        </w:tc>
      </w:tr>
      <w:tr w:rsidR="00A37F36" w14:paraId="0FE86E31" w14:textId="77777777" w:rsidTr="00906C77">
        <w:trPr>
          <w:jc w:val="center"/>
        </w:trPr>
        <w:tc>
          <w:tcPr>
            <w:tcW w:w="151" w:type="dxa"/>
            <w:tcBorders>
              <w:top w:val="nil"/>
              <w:left w:val="single" w:sz="6" w:space="0" w:color="auto"/>
              <w:bottom w:val="nil"/>
              <w:right w:val="nil"/>
            </w:tcBorders>
          </w:tcPr>
          <w:p w14:paraId="5EEF38EA" w14:textId="77777777" w:rsidR="00A37F36" w:rsidRDefault="00A37F36" w:rsidP="00906C77">
            <w:pPr>
              <w:pStyle w:val="TAC"/>
            </w:pPr>
          </w:p>
        </w:tc>
        <w:tc>
          <w:tcPr>
            <w:tcW w:w="1104" w:type="dxa"/>
            <w:tcBorders>
              <w:top w:val="nil"/>
              <w:left w:val="nil"/>
              <w:bottom w:val="nil"/>
              <w:right w:val="single" w:sz="4" w:space="0" w:color="auto"/>
            </w:tcBorders>
            <w:hideMark/>
          </w:tcPr>
          <w:p w14:paraId="1A674180" w14:textId="77777777" w:rsidR="00A37F36" w:rsidRDefault="00A37F36" w:rsidP="002C447B">
            <w:pPr>
              <w:pStyle w:val="TAC"/>
              <w:rPr>
                <w:lang w:eastAsia="zh-CN"/>
              </w:rPr>
            </w:pPr>
            <w:r w:rsidRPr="002C447B">
              <w:t>5 to 7</w:t>
            </w:r>
          </w:p>
        </w:tc>
        <w:tc>
          <w:tcPr>
            <w:tcW w:w="4708" w:type="dxa"/>
            <w:gridSpan w:val="8"/>
            <w:tcBorders>
              <w:top w:val="single" w:sz="4" w:space="0" w:color="auto"/>
              <w:left w:val="single" w:sz="4" w:space="0" w:color="auto"/>
              <w:bottom w:val="single" w:sz="4" w:space="0" w:color="auto"/>
              <w:right w:val="single" w:sz="4" w:space="0" w:color="auto"/>
            </w:tcBorders>
            <w:hideMark/>
          </w:tcPr>
          <w:p w14:paraId="064892D6" w14:textId="77777777" w:rsidR="00A37F36" w:rsidRDefault="00A37F36" w:rsidP="00906C77">
            <w:pPr>
              <w:pStyle w:val="TAC"/>
              <w:rPr>
                <w:lang w:eastAsia="zh-CN"/>
              </w:rPr>
            </w:pPr>
            <w:r>
              <w:rPr>
                <w:lang w:eastAsia="zh-CN"/>
              </w:rPr>
              <w:t>Tunnel Preference value</w:t>
            </w:r>
          </w:p>
        </w:tc>
        <w:tc>
          <w:tcPr>
            <w:tcW w:w="588" w:type="dxa"/>
            <w:tcBorders>
              <w:top w:val="nil"/>
              <w:left w:val="single" w:sz="4" w:space="0" w:color="auto"/>
              <w:bottom w:val="nil"/>
              <w:right w:val="single" w:sz="6" w:space="0" w:color="auto"/>
            </w:tcBorders>
          </w:tcPr>
          <w:p w14:paraId="2935CC39" w14:textId="77777777" w:rsidR="00A37F36" w:rsidRDefault="00A37F36" w:rsidP="00906C77">
            <w:pPr>
              <w:pStyle w:val="TAC"/>
            </w:pPr>
          </w:p>
        </w:tc>
      </w:tr>
    </w:tbl>
    <w:p w14:paraId="62D80C37" w14:textId="1C3F590E" w:rsidR="00A37F36" w:rsidRDefault="00A37F36" w:rsidP="00A37F36">
      <w:pPr>
        <w:pStyle w:val="TF"/>
        <w:rPr>
          <w:lang w:eastAsia="ja-JP"/>
        </w:rPr>
      </w:pPr>
      <w:r>
        <w:t xml:space="preserve">Figure </w:t>
      </w:r>
      <w:r>
        <w:rPr>
          <w:lang w:eastAsia="zh-CN"/>
        </w:rPr>
        <w:t>8</w:t>
      </w:r>
      <w:r>
        <w:rPr>
          <w:lang w:eastAsia="ja-JP"/>
        </w:rPr>
        <w:t>.</w:t>
      </w:r>
      <w:r>
        <w:rPr>
          <w:lang w:val="en-US" w:eastAsia="ja-JP"/>
        </w:rPr>
        <w:t>2.189</w:t>
      </w:r>
      <w:r>
        <w:rPr>
          <w:lang w:eastAsia="zh-CN"/>
        </w:rPr>
        <w:t>-</w:t>
      </w:r>
      <w:r>
        <w:rPr>
          <w:lang w:eastAsia="ja-JP"/>
        </w:rPr>
        <w:t>1</w:t>
      </w:r>
      <w:r>
        <w:t>: Tunnel Preference</w:t>
      </w:r>
    </w:p>
    <w:p w14:paraId="1B72A09C" w14:textId="003F6B5C" w:rsidR="003B4404" w:rsidRPr="00ED493B" w:rsidRDefault="00A37F36" w:rsidP="003B4404">
      <w:r>
        <w:rPr>
          <w:noProof/>
        </w:rPr>
        <w:t xml:space="preserve">The </w:t>
      </w:r>
      <w:r>
        <w:rPr>
          <w:lang w:eastAsia="zh-CN"/>
        </w:rPr>
        <w:t xml:space="preserve">Tunnel Preference value shall be encoded as three octets </w:t>
      </w:r>
      <w:r>
        <w:t>binary integer value.</w:t>
      </w:r>
    </w:p>
    <w:p w14:paraId="25805CA9" w14:textId="5E6B00F2" w:rsidR="00A37F36" w:rsidRDefault="00A37F36" w:rsidP="001A3E8D">
      <w:pPr>
        <w:pStyle w:val="Heading3"/>
      </w:pPr>
      <w:bookmarkStart w:id="7602" w:name="_Toc98236103"/>
      <w:r>
        <w:t>8.2.190</w:t>
      </w:r>
      <w:r>
        <w:tab/>
      </w:r>
      <w:r w:rsidRPr="00ED1742">
        <w:t>Calling Number</w:t>
      </w:r>
      <w:bookmarkEnd w:id="7602"/>
    </w:p>
    <w:p w14:paraId="486F7797" w14:textId="1618D073" w:rsidR="00A37F36" w:rsidRDefault="00A37F36" w:rsidP="00A37F36">
      <w:pPr>
        <w:rPr>
          <w:lang w:eastAsia="zh-CN"/>
        </w:rPr>
      </w:pPr>
      <w:r>
        <w:t xml:space="preserve">The </w:t>
      </w:r>
      <w:r w:rsidRPr="00ED1742">
        <w:t>Calling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8.2.190-1</w:t>
      </w:r>
      <w:r>
        <w:rPr>
          <w:lang w:eastAsia="ja-JP"/>
        </w:rPr>
        <w:t xml:space="preserve">. </w:t>
      </w:r>
      <w:r>
        <w:rPr>
          <w:lang w:eastAsia="zh-CN"/>
        </w:rPr>
        <w:t xml:space="preserve">It contains a </w:t>
      </w:r>
      <w:r w:rsidRPr="00ED1742">
        <w:t>Calling Number</w:t>
      </w:r>
      <w:r>
        <w:rPr>
          <w:lang w:eastAsia="zh-CN"/>
        </w:rPr>
        <w:t xml:space="preserve"> value which may contain a MSISDN </w:t>
      </w:r>
      <w:r w:rsidRPr="00660504">
        <w:rPr>
          <w:lang w:eastAsia="zh-CN"/>
        </w:rPr>
        <w:t xml:space="preserve">(see </w:t>
      </w:r>
      <w:r w:rsidR="00981985">
        <w:rPr>
          <w:lang w:eastAsia="zh-CN"/>
        </w:rPr>
        <w:t>3GPP TS </w:t>
      </w:r>
      <w:r w:rsidR="00981985" w:rsidRPr="00660504">
        <w:rPr>
          <w:lang w:eastAsia="zh-CN"/>
        </w:rPr>
        <w:t>2</w:t>
      </w:r>
      <w:r w:rsidRPr="00660504">
        <w:rPr>
          <w:lang w:eastAsia="zh-CN"/>
        </w:rPr>
        <w:t>9.061</w:t>
      </w:r>
      <w:r w:rsidR="00981985">
        <w:rPr>
          <w:lang w:eastAsia="zh-CN"/>
        </w:rPr>
        <w:t> </w:t>
      </w:r>
      <w:r w:rsidR="00981985" w:rsidRPr="00660504">
        <w:rPr>
          <w:lang w:eastAsia="zh-CN"/>
        </w:rPr>
        <w:t>[</w:t>
      </w:r>
      <w:r w:rsidRPr="00660504">
        <w:rPr>
          <w:lang w:eastAsia="zh-CN"/>
        </w:rPr>
        <w:t>39])</w:t>
      </w:r>
      <w:r>
        <w:rPr>
          <w:lang w:eastAsia="zh-CN"/>
        </w:rPr>
        <w:t>.</w:t>
      </w:r>
    </w:p>
    <w:p w14:paraId="5745F647"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8A1888F" w14:textId="77777777" w:rsidTr="00906C77">
        <w:trPr>
          <w:jc w:val="center"/>
        </w:trPr>
        <w:tc>
          <w:tcPr>
            <w:tcW w:w="151" w:type="dxa"/>
            <w:tcBorders>
              <w:top w:val="single" w:sz="6" w:space="0" w:color="auto"/>
              <w:left w:val="single" w:sz="6" w:space="0" w:color="auto"/>
              <w:bottom w:val="nil"/>
              <w:right w:val="nil"/>
            </w:tcBorders>
          </w:tcPr>
          <w:p w14:paraId="774BBE88" w14:textId="77777777" w:rsidR="00A37F36" w:rsidRDefault="00A37F36" w:rsidP="00906C77">
            <w:pPr>
              <w:pStyle w:val="TAC"/>
            </w:pPr>
          </w:p>
        </w:tc>
        <w:tc>
          <w:tcPr>
            <w:tcW w:w="1104" w:type="dxa"/>
            <w:tcBorders>
              <w:top w:val="single" w:sz="6" w:space="0" w:color="auto"/>
              <w:left w:val="nil"/>
              <w:bottom w:val="nil"/>
              <w:right w:val="nil"/>
            </w:tcBorders>
          </w:tcPr>
          <w:p w14:paraId="2FD97014"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3AD6EBB"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F7DD000" w14:textId="77777777" w:rsidR="00A37F36" w:rsidRDefault="00A37F36" w:rsidP="00906C77">
            <w:pPr>
              <w:pStyle w:val="TAC"/>
            </w:pPr>
          </w:p>
        </w:tc>
      </w:tr>
      <w:tr w:rsidR="00A37F36" w14:paraId="1A5813F4" w14:textId="77777777" w:rsidTr="00906C77">
        <w:trPr>
          <w:jc w:val="center"/>
        </w:trPr>
        <w:tc>
          <w:tcPr>
            <w:tcW w:w="151" w:type="dxa"/>
            <w:tcBorders>
              <w:top w:val="nil"/>
              <w:left w:val="single" w:sz="6" w:space="0" w:color="auto"/>
              <w:bottom w:val="nil"/>
              <w:right w:val="nil"/>
            </w:tcBorders>
          </w:tcPr>
          <w:p w14:paraId="7800B9D3" w14:textId="77777777" w:rsidR="00A37F36" w:rsidRDefault="00A37F36" w:rsidP="00906C77">
            <w:pPr>
              <w:pStyle w:val="TAC"/>
            </w:pPr>
          </w:p>
        </w:tc>
        <w:tc>
          <w:tcPr>
            <w:tcW w:w="1104" w:type="dxa"/>
            <w:tcBorders>
              <w:top w:val="nil"/>
              <w:left w:val="nil"/>
              <w:bottom w:val="nil"/>
              <w:right w:val="nil"/>
            </w:tcBorders>
            <w:hideMark/>
          </w:tcPr>
          <w:p w14:paraId="4EE5D8B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2B821D3"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CF675B7"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260ED40F"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1EA107A"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B86E7A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717272A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4EA60B5F"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30F2216" w14:textId="77777777" w:rsidR="00A37F36" w:rsidRDefault="00A37F36" w:rsidP="00906C77">
            <w:pPr>
              <w:pStyle w:val="TAH"/>
            </w:pPr>
            <w:r>
              <w:t>1</w:t>
            </w:r>
          </w:p>
        </w:tc>
        <w:tc>
          <w:tcPr>
            <w:tcW w:w="588" w:type="dxa"/>
            <w:tcBorders>
              <w:top w:val="nil"/>
              <w:left w:val="nil"/>
              <w:bottom w:val="nil"/>
              <w:right w:val="single" w:sz="6" w:space="0" w:color="auto"/>
            </w:tcBorders>
          </w:tcPr>
          <w:p w14:paraId="069B9963" w14:textId="77777777" w:rsidR="00A37F36" w:rsidRDefault="00A37F36" w:rsidP="00906C77">
            <w:pPr>
              <w:pStyle w:val="TAC"/>
            </w:pPr>
          </w:p>
        </w:tc>
      </w:tr>
      <w:tr w:rsidR="00A37F36" w14:paraId="412C88B7" w14:textId="77777777" w:rsidTr="00906C77">
        <w:trPr>
          <w:jc w:val="center"/>
        </w:trPr>
        <w:tc>
          <w:tcPr>
            <w:tcW w:w="151" w:type="dxa"/>
            <w:tcBorders>
              <w:top w:val="nil"/>
              <w:left w:val="single" w:sz="6" w:space="0" w:color="auto"/>
              <w:bottom w:val="nil"/>
              <w:right w:val="nil"/>
            </w:tcBorders>
          </w:tcPr>
          <w:p w14:paraId="400238D4" w14:textId="77777777" w:rsidR="00A37F36" w:rsidRDefault="00A37F36" w:rsidP="00906C77">
            <w:pPr>
              <w:pStyle w:val="TAC"/>
            </w:pPr>
          </w:p>
        </w:tc>
        <w:tc>
          <w:tcPr>
            <w:tcW w:w="1104" w:type="dxa"/>
            <w:tcBorders>
              <w:top w:val="nil"/>
              <w:left w:val="nil"/>
              <w:bottom w:val="nil"/>
              <w:right w:val="single" w:sz="4" w:space="0" w:color="auto"/>
            </w:tcBorders>
            <w:hideMark/>
          </w:tcPr>
          <w:p w14:paraId="304AF7E8"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153F6B" w14:textId="0B8FA32E" w:rsidR="00A37F36" w:rsidRDefault="00A37F36" w:rsidP="00906C77">
            <w:pPr>
              <w:pStyle w:val="TAC"/>
            </w:pPr>
            <w:r>
              <w:t>Type = 282 (decimal)</w:t>
            </w:r>
          </w:p>
        </w:tc>
        <w:tc>
          <w:tcPr>
            <w:tcW w:w="588" w:type="dxa"/>
            <w:tcBorders>
              <w:top w:val="nil"/>
              <w:left w:val="single" w:sz="4" w:space="0" w:color="auto"/>
              <w:bottom w:val="nil"/>
              <w:right w:val="single" w:sz="6" w:space="0" w:color="auto"/>
            </w:tcBorders>
          </w:tcPr>
          <w:p w14:paraId="152ED84C" w14:textId="77777777" w:rsidR="00A37F36" w:rsidRDefault="00A37F36" w:rsidP="00906C77">
            <w:pPr>
              <w:pStyle w:val="TAC"/>
            </w:pPr>
          </w:p>
        </w:tc>
      </w:tr>
      <w:tr w:rsidR="00A37F36" w14:paraId="39B33D32" w14:textId="77777777" w:rsidTr="00906C77">
        <w:trPr>
          <w:jc w:val="center"/>
        </w:trPr>
        <w:tc>
          <w:tcPr>
            <w:tcW w:w="151" w:type="dxa"/>
            <w:tcBorders>
              <w:top w:val="nil"/>
              <w:left w:val="single" w:sz="6" w:space="0" w:color="auto"/>
              <w:bottom w:val="nil"/>
              <w:right w:val="nil"/>
            </w:tcBorders>
          </w:tcPr>
          <w:p w14:paraId="6485BBA8" w14:textId="77777777" w:rsidR="00A37F36" w:rsidRDefault="00A37F36" w:rsidP="00906C77">
            <w:pPr>
              <w:pStyle w:val="TAC"/>
            </w:pPr>
          </w:p>
        </w:tc>
        <w:tc>
          <w:tcPr>
            <w:tcW w:w="1104" w:type="dxa"/>
            <w:tcBorders>
              <w:top w:val="nil"/>
              <w:left w:val="nil"/>
              <w:bottom w:val="nil"/>
              <w:right w:val="single" w:sz="4" w:space="0" w:color="auto"/>
            </w:tcBorders>
            <w:hideMark/>
          </w:tcPr>
          <w:p w14:paraId="797CFA70"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A095CB"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0D9F775F" w14:textId="77777777" w:rsidR="00A37F36" w:rsidRDefault="00A37F36" w:rsidP="00906C77">
            <w:pPr>
              <w:pStyle w:val="TAC"/>
            </w:pPr>
          </w:p>
        </w:tc>
      </w:tr>
      <w:tr w:rsidR="00A37F36" w14:paraId="09D40F7F" w14:textId="77777777" w:rsidTr="00906C77">
        <w:trPr>
          <w:jc w:val="center"/>
        </w:trPr>
        <w:tc>
          <w:tcPr>
            <w:tcW w:w="151" w:type="dxa"/>
            <w:tcBorders>
              <w:top w:val="nil"/>
              <w:left w:val="single" w:sz="6" w:space="0" w:color="auto"/>
              <w:bottom w:val="nil"/>
              <w:right w:val="nil"/>
            </w:tcBorders>
          </w:tcPr>
          <w:p w14:paraId="2C3F7E28" w14:textId="77777777" w:rsidR="00A37F36" w:rsidRDefault="00A37F36" w:rsidP="00906C77">
            <w:pPr>
              <w:pStyle w:val="TAC"/>
            </w:pPr>
          </w:p>
        </w:tc>
        <w:tc>
          <w:tcPr>
            <w:tcW w:w="1104" w:type="dxa"/>
            <w:tcBorders>
              <w:top w:val="nil"/>
              <w:left w:val="nil"/>
              <w:bottom w:val="nil"/>
              <w:right w:val="single" w:sz="4" w:space="0" w:color="auto"/>
            </w:tcBorders>
            <w:hideMark/>
          </w:tcPr>
          <w:p w14:paraId="1AD799F4" w14:textId="77777777" w:rsidR="00A37F36" w:rsidRDefault="00A37F36"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C39DBD0" w14:textId="77777777" w:rsidR="00A37F36" w:rsidRDefault="00A37F36" w:rsidP="00906C77">
            <w:pPr>
              <w:pStyle w:val="TAC"/>
              <w:rPr>
                <w:lang w:eastAsia="zh-CN"/>
              </w:rPr>
            </w:pPr>
            <w:r w:rsidRPr="00ED1742">
              <w:t>Calling Number</w:t>
            </w:r>
            <w:r>
              <w:rPr>
                <w:lang w:eastAsia="zh-CN"/>
              </w:rPr>
              <w:t xml:space="preserve"> value</w:t>
            </w:r>
          </w:p>
        </w:tc>
        <w:tc>
          <w:tcPr>
            <w:tcW w:w="588" w:type="dxa"/>
            <w:tcBorders>
              <w:top w:val="nil"/>
              <w:left w:val="single" w:sz="4" w:space="0" w:color="auto"/>
              <w:bottom w:val="nil"/>
              <w:right w:val="single" w:sz="6" w:space="0" w:color="auto"/>
            </w:tcBorders>
          </w:tcPr>
          <w:p w14:paraId="32B2A0EA" w14:textId="77777777" w:rsidR="00A37F36" w:rsidRDefault="00A37F36" w:rsidP="00906C77">
            <w:pPr>
              <w:pStyle w:val="TAC"/>
            </w:pPr>
          </w:p>
        </w:tc>
      </w:tr>
    </w:tbl>
    <w:p w14:paraId="2763307D" w14:textId="551A16F2" w:rsidR="00A37F36" w:rsidRDefault="00A37F36" w:rsidP="00A37F36">
      <w:pPr>
        <w:pStyle w:val="TF"/>
        <w:rPr>
          <w:lang w:eastAsia="ja-JP"/>
        </w:rPr>
      </w:pPr>
      <w:r>
        <w:t xml:space="preserve">Figure </w:t>
      </w:r>
      <w:r>
        <w:rPr>
          <w:lang w:eastAsia="zh-CN"/>
        </w:rPr>
        <w:t>8</w:t>
      </w:r>
      <w:r>
        <w:rPr>
          <w:lang w:eastAsia="ja-JP"/>
        </w:rPr>
        <w:t>.</w:t>
      </w:r>
      <w:r>
        <w:rPr>
          <w:lang w:val="en-US" w:eastAsia="ja-JP"/>
        </w:rPr>
        <w:t>2.190</w:t>
      </w:r>
      <w:r>
        <w:rPr>
          <w:lang w:eastAsia="zh-CN"/>
        </w:rPr>
        <w:t>-</w:t>
      </w:r>
      <w:r>
        <w:rPr>
          <w:lang w:eastAsia="ja-JP"/>
        </w:rPr>
        <w:t>1</w:t>
      </w:r>
      <w:r>
        <w:t xml:space="preserve">: </w:t>
      </w:r>
      <w:r w:rsidRPr="00ED1742">
        <w:t>Calling Number</w:t>
      </w:r>
    </w:p>
    <w:p w14:paraId="2347EB7A" w14:textId="66931803" w:rsidR="00A37F36" w:rsidRPr="00ED493B" w:rsidRDefault="00A37F36" w:rsidP="003B4404">
      <w:r>
        <w:rPr>
          <w:noProof/>
        </w:rPr>
        <w:t xml:space="preserve">The </w:t>
      </w:r>
      <w:r w:rsidRPr="00ED1742">
        <w:t>Calling Number</w:t>
      </w:r>
      <w:r>
        <w:rPr>
          <w:lang w:eastAsia="zh-CN"/>
        </w:rPr>
        <w:t xml:space="preserve"> value shall be encoded in </w:t>
      </w:r>
      <w:r>
        <w:t>UTF8String format.</w:t>
      </w:r>
    </w:p>
    <w:p w14:paraId="1921666A" w14:textId="5D396BC0" w:rsidR="00A37F36" w:rsidRDefault="00A37F36" w:rsidP="001A3E8D">
      <w:pPr>
        <w:pStyle w:val="Heading3"/>
      </w:pPr>
      <w:bookmarkStart w:id="7603" w:name="_Toc98236104"/>
      <w:r>
        <w:t>8.2.191</w:t>
      </w:r>
      <w:r>
        <w:tab/>
      </w:r>
      <w:r w:rsidRPr="00ED1742">
        <w:t>Call</w:t>
      </w:r>
      <w:r>
        <w:t>ed</w:t>
      </w:r>
      <w:r w:rsidRPr="00ED1742">
        <w:t xml:space="preserve"> Number</w:t>
      </w:r>
      <w:bookmarkEnd w:id="7603"/>
    </w:p>
    <w:p w14:paraId="3162A1BD" w14:textId="7FF02ADE" w:rsidR="00A37F36" w:rsidRDefault="00A37F36" w:rsidP="00A37F36">
      <w:pPr>
        <w:rPr>
          <w:lang w:eastAsia="zh-CN"/>
        </w:rPr>
      </w:pPr>
      <w:r>
        <w:t xml:space="preserve">The </w:t>
      </w:r>
      <w:r w:rsidRPr="00ED1742">
        <w:t>Call</w:t>
      </w:r>
      <w:r>
        <w:t>ed</w:t>
      </w:r>
      <w:r w:rsidRPr="00ED1742">
        <w:t xml:space="preserve">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8.2.191-1</w:t>
      </w:r>
      <w:r>
        <w:rPr>
          <w:lang w:eastAsia="ja-JP"/>
        </w:rPr>
        <w:t xml:space="preserve">. </w:t>
      </w:r>
      <w:r>
        <w:rPr>
          <w:lang w:eastAsia="zh-CN"/>
        </w:rPr>
        <w:t xml:space="preserve">It contains a </w:t>
      </w:r>
      <w:r w:rsidRPr="00ED1742">
        <w:t>Call</w:t>
      </w:r>
      <w:r>
        <w:t>ed</w:t>
      </w:r>
      <w:r w:rsidRPr="00ED1742">
        <w:t xml:space="preserve"> Number</w:t>
      </w:r>
      <w:r>
        <w:rPr>
          <w:lang w:eastAsia="zh-CN"/>
        </w:rPr>
        <w:t xml:space="preserve"> value which may contain a DNN/APN.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r w:rsidR="00E46F55">
        <w:rPr>
          <w:lang w:eastAsia="zh-CN"/>
        </w:rPr>
        <w:t>.</w:t>
      </w:r>
    </w:p>
    <w:p w14:paraId="3BA98833"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B66FE2E" w14:textId="77777777" w:rsidTr="00906C77">
        <w:trPr>
          <w:jc w:val="center"/>
        </w:trPr>
        <w:tc>
          <w:tcPr>
            <w:tcW w:w="151" w:type="dxa"/>
            <w:tcBorders>
              <w:top w:val="single" w:sz="6" w:space="0" w:color="auto"/>
              <w:left w:val="single" w:sz="6" w:space="0" w:color="auto"/>
              <w:bottom w:val="nil"/>
              <w:right w:val="nil"/>
            </w:tcBorders>
          </w:tcPr>
          <w:p w14:paraId="2FE3901A" w14:textId="77777777" w:rsidR="00A37F36" w:rsidRDefault="00A37F36" w:rsidP="00906C77">
            <w:pPr>
              <w:pStyle w:val="TAC"/>
            </w:pPr>
          </w:p>
        </w:tc>
        <w:tc>
          <w:tcPr>
            <w:tcW w:w="1104" w:type="dxa"/>
            <w:tcBorders>
              <w:top w:val="single" w:sz="6" w:space="0" w:color="auto"/>
              <w:left w:val="nil"/>
              <w:bottom w:val="nil"/>
              <w:right w:val="nil"/>
            </w:tcBorders>
          </w:tcPr>
          <w:p w14:paraId="481BF103"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72F9E97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87D565C" w14:textId="77777777" w:rsidR="00A37F36" w:rsidRDefault="00A37F36" w:rsidP="00906C77">
            <w:pPr>
              <w:pStyle w:val="TAC"/>
            </w:pPr>
          </w:p>
        </w:tc>
      </w:tr>
      <w:tr w:rsidR="00A37F36" w14:paraId="3948BEF6" w14:textId="77777777" w:rsidTr="00906C77">
        <w:trPr>
          <w:jc w:val="center"/>
        </w:trPr>
        <w:tc>
          <w:tcPr>
            <w:tcW w:w="151" w:type="dxa"/>
            <w:tcBorders>
              <w:top w:val="nil"/>
              <w:left w:val="single" w:sz="6" w:space="0" w:color="auto"/>
              <w:bottom w:val="nil"/>
              <w:right w:val="nil"/>
            </w:tcBorders>
          </w:tcPr>
          <w:p w14:paraId="3932272B" w14:textId="77777777" w:rsidR="00A37F36" w:rsidRDefault="00A37F36" w:rsidP="00906C77">
            <w:pPr>
              <w:pStyle w:val="TAC"/>
            </w:pPr>
          </w:p>
        </w:tc>
        <w:tc>
          <w:tcPr>
            <w:tcW w:w="1104" w:type="dxa"/>
            <w:tcBorders>
              <w:top w:val="nil"/>
              <w:left w:val="nil"/>
              <w:bottom w:val="nil"/>
              <w:right w:val="nil"/>
            </w:tcBorders>
            <w:hideMark/>
          </w:tcPr>
          <w:p w14:paraId="54156B38"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54BF31F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5EBA1EC"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7BAFBD7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0054DB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682145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4753C279"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73586682"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21617F2A" w14:textId="77777777" w:rsidR="00A37F36" w:rsidRDefault="00A37F36" w:rsidP="00906C77">
            <w:pPr>
              <w:pStyle w:val="TAH"/>
            </w:pPr>
            <w:r>
              <w:t>1</w:t>
            </w:r>
          </w:p>
        </w:tc>
        <w:tc>
          <w:tcPr>
            <w:tcW w:w="588" w:type="dxa"/>
            <w:tcBorders>
              <w:top w:val="nil"/>
              <w:left w:val="nil"/>
              <w:bottom w:val="nil"/>
              <w:right w:val="single" w:sz="6" w:space="0" w:color="auto"/>
            </w:tcBorders>
          </w:tcPr>
          <w:p w14:paraId="34584480" w14:textId="77777777" w:rsidR="00A37F36" w:rsidRDefault="00A37F36" w:rsidP="00906C77">
            <w:pPr>
              <w:pStyle w:val="TAC"/>
            </w:pPr>
          </w:p>
        </w:tc>
      </w:tr>
      <w:tr w:rsidR="00A37F36" w14:paraId="501F5B46" w14:textId="77777777" w:rsidTr="00906C77">
        <w:trPr>
          <w:jc w:val="center"/>
        </w:trPr>
        <w:tc>
          <w:tcPr>
            <w:tcW w:w="151" w:type="dxa"/>
            <w:tcBorders>
              <w:top w:val="nil"/>
              <w:left w:val="single" w:sz="6" w:space="0" w:color="auto"/>
              <w:bottom w:val="nil"/>
              <w:right w:val="nil"/>
            </w:tcBorders>
          </w:tcPr>
          <w:p w14:paraId="36D2C2C0" w14:textId="77777777" w:rsidR="00A37F36" w:rsidRDefault="00A37F36" w:rsidP="00906C77">
            <w:pPr>
              <w:pStyle w:val="TAC"/>
            </w:pPr>
          </w:p>
        </w:tc>
        <w:tc>
          <w:tcPr>
            <w:tcW w:w="1104" w:type="dxa"/>
            <w:tcBorders>
              <w:top w:val="nil"/>
              <w:left w:val="nil"/>
              <w:bottom w:val="nil"/>
              <w:right w:val="single" w:sz="4" w:space="0" w:color="auto"/>
            </w:tcBorders>
            <w:hideMark/>
          </w:tcPr>
          <w:p w14:paraId="4E86225B"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AE0D866" w14:textId="5AF11DB8" w:rsidR="00A37F36" w:rsidRDefault="00A37F36" w:rsidP="00906C77">
            <w:pPr>
              <w:pStyle w:val="TAC"/>
            </w:pPr>
            <w:r>
              <w:t>Type = 283 (decimal)</w:t>
            </w:r>
          </w:p>
        </w:tc>
        <w:tc>
          <w:tcPr>
            <w:tcW w:w="588" w:type="dxa"/>
            <w:tcBorders>
              <w:top w:val="nil"/>
              <w:left w:val="single" w:sz="4" w:space="0" w:color="auto"/>
              <w:bottom w:val="nil"/>
              <w:right w:val="single" w:sz="6" w:space="0" w:color="auto"/>
            </w:tcBorders>
          </w:tcPr>
          <w:p w14:paraId="6EDA84A3" w14:textId="77777777" w:rsidR="00A37F36" w:rsidRDefault="00A37F36" w:rsidP="00906C77">
            <w:pPr>
              <w:pStyle w:val="TAC"/>
            </w:pPr>
          </w:p>
        </w:tc>
      </w:tr>
      <w:tr w:rsidR="00A37F36" w14:paraId="4D8D221B" w14:textId="77777777" w:rsidTr="00906C77">
        <w:trPr>
          <w:jc w:val="center"/>
        </w:trPr>
        <w:tc>
          <w:tcPr>
            <w:tcW w:w="151" w:type="dxa"/>
            <w:tcBorders>
              <w:top w:val="nil"/>
              <w:left w:val="single" w:sz="6" w:space="0" w:color="auto"/>
              <w:bottom w:val="nil"/>
              <w:right w:val="nil"/>
            </w:tcBorders>
          </w:tcPr>
          <w:p w14:paraId="5DFD6239" w14:textId="77777777" w:rsidR="00A37F36" w:rsidRDefault="00A37F36" w:rsidP="00906C77">
            <w:pPr>
              <w:pStyle w:val="TAC"/>
            </w:pPr>
          </w:p>
        </w:tc>
        <w:tc>
          <w:tcPr>
            <w:tcW w:w="1104" w:type="dxa"/>
            <w:tcBorders>
              <w:top w:val="nil"/>
              <w:left w:val="nil"/>
              <w:bottom w:val="nil"/>
              <w:right w:val="single" w:sz="4" w:space="0" w:color="auto"/>
            </w:tcBorders>
            <w:hideMark/>
          </w:tcPr>
          <w:p w14:paraId="5CADFDB8"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9EB73F5"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78CC37FF" w14:textId="77777777" w:rsidR="00A37F36" w:rsidRDefault="00A37F36" w:rsidP="00906C77">
            <w:pPr>
              <w:pStyle w:val="TAC"/>
            </w:pPr>
          </w:p>
        </w:tc>
      </w:tr>
      <w:tr w:rsidR="00A37F36" w14:paraId="738CF210" w14:textId="77777777" w:rsidTr="00906C77">
        <w:trPr>
          <w:jc w:val="center"/>
        </w:trPr>
        <w:tc>
          <w:tcPr>
            <w:tcW w:w="151" w:type="dxa"/>
            <w:tcBorders>
              <w:top w:val="nil"/>
              <w:left w:val="single" w:sz="6" w:space="0" w:color="auto"/>
              <w:bottom w:val="nil"/>
              <w:right w:val="nil"/>
            </w:tcBorders>
          </w:tcPr>
          <w:p w14:paraId="3A623203" w14:textId="77777777" w:rsidR="00A37F36" w:rsidRDefault="00A37F36" w:rsidP="00906C77">
            <w:pPr>
              <w:pStyle w:val="TAC"/>
            </w:pPr>
          </w:p>
        </w:tc>
        <w:tc>
          <w:tcPr>
            <w:tcW w:w="1104" w:type="dxa"/>
            <w:tcBorders>
              <w:top w:val="nil"/>
              <w:left w:val="nil"/>
              <w:bottom w:val="nil"/>
              <w:right w:val="single" w:sz="4" w:space="0" w:color="auto"/>
            </w:tcBorders>
            <w:hideMark/>
          </w:tcPr>
          <w:p w14:paraId="64256C83" w14:textId="77777777" w:rsidR="00A37F36" w:rsidRDefault="00A37F36"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AC0CC1D" w14:textId="77777777" w:rsidR="00A37F36" w:rsidRDefault="00A37F36" w:rsidP="00906C77">
            <w:pPr>
              <w:pStyle w:val="TAC"/>
              <w:rPr>
                <w:lang w:eastAsia="zh-CN"/>
              </w:rPr>
            </w:pPr>
            <w:r w:rsidRPr="00ED1742">
              <w:t>Call</w:t>
            </w:r>
            <w:r>
              <w:t>ed</w:t>
            </w:r>
            <w:r w:rsidRPr="00ED1742">
              <w:t xml:space="preserve"> Number</w:t>
            </w:r>
            <w:r>
              <w:rPr>
                <w:lang w:eastAsia="zh-CN"/>
              </w:rPr>
              <w:t xml:space="preserve"> value</w:t>
            </w:r>
          </w:p>
        </w:tc>
        <w:tc>
          <w:tcPr>
            <w:tcW w:w="588" w:type="dxa"/>
            <w:tcBorders>
              <w:top w:val="nil"/>
              <w:left w:val="single" w:sz="4" w:space="0" w:color="auto"/>
              <w:bottom w:val="nil"/>
              <w:right w:val="single" w:sz="6" w:space="0" w:color="auto"/>
            </w:tcBorders>
          </w:tcPr>
          <w:p w14:paraId="216324F1" w14:textId="77777777" w:rsidR="00A37F36" w:rsidRDefault="00A37F36" w:rsidP="00906C77">
            <w:pPr>
              <w:pStyle w:val="TAC"/>
            </w:pPr>
          </w:p>
        </w:tc>
      </w:tr>
    </w:tbl>
    <w:p w14:paraId="012F38B7" w14:textId="4508A0BB" w:rsidR="00A37F36" w:rsidRDefault="00A37F36" w:rsidP="00A37F36">
      <w:pPr>
        <w:pStyle w:val="TF"/>
        <w:rPr>
          <w:lang w:eastAsia="ja-JP"/>
        </w:rPr>
      </w:pPr>
      <w:r>
        <w:t xml:space="preserve">Figure </w:t>
      </w:r>
      <w:r>
        <w:rPr>
          <w:lang w:eastAsia="zh-CN"/>
        </w:rPr>
        <w:t>8</w:t>
      </w:r>
      <w:r>
        <w:rPr>
          <w:lang w:eastAsia="ja-JP"/>
        </w:rPr>
        <w:t>.</w:t>
      </w:r>
      <w:r>
        <w:rPr>
          <w:lang w:val="en-US" w:eastAsia="ja-JP"/>
        </w:rPr>
        <w:t>2.191</w:t>
      </w:r>
      <w:r>
        <w:rPr>
          <w:lang w:eastAsia="zh-CN"/>
        </w:rPr>
        <w:t>-</w:t>
      </w:r>
      <w:r>
        <w:rPr>
          <w:lang w:eastAsia="ja-JP"/>
        </w:rPr>
        <w:t>1</w:t>
      </w:r>
      <w:r>
        <w:t xml:space="preserve">: </w:t>
      </w:r>
      <w:r w:rsidRPr="00ED1742">
        <w:t>Call</w:t>
      </w:r>
      <w:r>
        <w:t>ed</w:t>
      </w:r>
      <w:r w:rsidRPr="00ED1742">
        <w:t xml:space="preserve"> Number</w:t>
      </w:r>
    </w:p>
    <w:p w14:paraId="65CC54D1" w14:textId="736C6377" w:rsidR="003B4404" w:rsidRPr="00ED493B" w:rsidRDefault="00A37F36" w:rsidP="003B4404">
      <w:r>
        <w:rPr>
          <w:noProof/>
        </w:rPr>
        <w:t xml:space="preserve">The </w:t>
      </w:r>
      <w:r w:rsidRPr="00ED1742">
        <w:t>Call</w:t>
      </w:r>
      <w:r>
        <w:t>ed</w:t>
      </w:r>
      <w:r w:rsidRPr="00ED1742">
        <w:t xml:space="preserve"> Number</w:t>
      </w:r>
      <w:r>
        <w:rPr>
          <w:lang w:eastAsia="zh-CN"/>
        </w:rPr>
        <w:t xml:space="preserve"> value shall be encoded in </w:t>
      </w:r>
      <w:r>
        <w:t>UTF8String format.</w:t>
      </w:r>
    </w:p>
    <w:p w14:paraId="017EB006" w14:textId="2B728996" w:rsidR="00A37F36" w:rsidRDefault="00A37F36" w:rsidP="001A3E8D">
      <w:pPr>
        <w:pStyle w:val="Heading3"/>
        <w:rPr>
          <w:rFonts w:eastAsia="SimSun"/>
        </w:rPr>
      </w:pPr>
      <w:bookmarkStart w:id="7604" w:name="_Toc98236105"/>
      <w:r>
        <w:rPr>
          <w:rFonts w:eastAsia="SimSun"/>
        </w:rPr>
        <w:t>8.</w:t>
      </w:r>
      <w:r>
        <w:rPr>
          <w:rFonts w:eastAsia="SimSun"/>
          <w:lang w:val="en-US"/>
        </w:rPr>
        <w:t>2.192</w:t>
      </w:r>
      <w:r>
        <w:rPr>
          <w:rFonts w:eastAsia="SimSun"/>
        </w:rPr>
        <w:tab/>
      </w:r>
      <w:r>
        <w:t>L2TP Session Indications</w:t>
      </w:r>
      <w:bookmarkEnd w:id="7604"/>
    </w:p>
    <w:p w14:paraId="7433881E" w14:textId="051ABC3E" w:rsidR="00A37F36" w:rsidRDefault="00A37F36" w:rsidP="00A37F36">
      <w:pPr>
        <w:rPr>
          <w:lang w:eastAsia="zh-CN"/>
        </w:rPr>
      </w:pPr>
      <w:r>
        <w:rPr>
          <w:lang w:eastAsia="zh-CN"/>
        </w:rPr>
        <w:t xml:space="preserve">The </w:t>
      </w:r>
      <w:r>
        <w:t>L2TP Session Indications</w:t>
      </w:r>
      <w:r>
        <w:rPr>
          <w:lang w:eastAsia="zh-CN"/>
        </w:rPr>
        <w:t xml:space="preserve"> IE shall be encoded as shown in Figure 8.2.192-1.</w:t>
      </w:r>
    </w:p>
    <w:p w14:paraId="6DB45AC8" w14:textId="77777777" w:rsidR="00E46F55" w:rsidRDefault="00E46F55" w:rsidP="00E46F55">
      <w:pPr>
        <w:pStyle w:val="TH"/>
        <w:rPr>
          <w:rFonts w:eastAsia="SimSun"/>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37F36" w14:paraId="61FE3B2C" w14:textId="77777777" w:rsidTr="00906C77">
        <w:trPr>
          <w:jc w:val="center"/>
        </w:trPr>
        <w:tc>
          <w:tcPr>
            <w:tcW w:w="151" w:type="dxa"/>
            <w:tcBorders>
              <w:top w:val="single" w:sz="6" w:space="0" w:color="auto"/>
              <w:left w:val="single" w:sz="6" w:space="0" w:color="auto"/>
              <w:bottom w:val="nil"/>
              <w:right w:val="nil"/>
            </w:tcBorders>
          </w:tcPr>
          <w:p w14:paraId="77F9D65A" w14:textId="77777777" w:rsidR="00A37F36" w:rsidRPr="00F645A1" w:rsidRDefault="00A37F36" w:rsidP="00906C77">
            <w:pPr>
              <w:pStyle w:val="TAC"/>
              <w:rPr>
                <w:lang w:val="en-US"/>
              </w:rPr>
            </w:pPr>
          </w:p>
        </w:tc>
        <w:tc>
          <w:tcPr>
            <w:tcW w:w="1104" w:type="dxa"/>
            <w:tcBorders>
              <w:top w:val="single" w:sz="6" w:space="0" w:color="auto"/>
              <w:left w:val="nil"/>
              <w:bottom w:val="nil"/>
              <w:right w:val="nil"/>
            </w:tcBorders>
          </w:tcPr>
          <w:p w14:paraId="46A13A99" w14:textId="77777777" w:rsidR="00A37F36" w:rsidRPr="00F645A1" w:rsidRDefault="00A37F36" w:rsidP="00906C77">
            <w:pPr>
              <w:pStyle w:val="TAH"/>
              <w:rPr>
                <w:lang w:val="en-US"/>
              </w:rPr>
            </w:pPr>
          </w:p>
        </w:tc>
        <w:tc>
          <w:tcPr>
            <w:tcW w:w="4711" w:type="dxa"/>
            <w:gridSpan w:val="8"/>
            <w:tcBorders>
              <w:top w:val="single" w:sz="6" w:space="0" w:color="auto"/>
              <w:left w:val="nil"/>
              <w:bottom w:val="nil"/>
              <w:right w:val="nil"/>
            </w:tcBorders>
            <w:hideMark/>
          </w:tcPr>
          <w:p w14:paraId="3251DBD2" w14:textId="77777777" w:rsidR="00A37F36" w:rsidRDefault="00A37F36" w:rsidP="00906C77">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096AD1C5" w14:textId="77777777" w:rsidR="00A37F36" w:rsidRDefault="00A37F36" w:rsidP="00906C77">
            <w:pPr>
              <w:pStyle w:val="TAC"/>
              <w:rPr>
                <w:lang w:val="fr-FR"/>
              </w:rPr>
            </w:pPr>
          </w:p>
        </w:tc>
      </w:tr>
      <w:tr w:rsidR="00A37F36" w14:paraId="5599D404" w14:textId="77777777" w:rsidTr="00906C77">
        <w:trPr>
          <w:jc w:val="center"/>
        </w:trPr>
        <w:tc>
          <w:tcPr>
            <w:tcW w:w="151" w:type="dxa"/>
            <w:tcBorders>
              <w:top w:val="nil"/>
              <w:left w:val="single" w:sz="6" w:space="0" w:color="auto"/>
              <w:bottom w:val="nil"/>
              <w:right w:val="nil"/>
            </w:tcBorders>
          </w:tcPr>
          <w:p w14:paraId="7130E132" w14:textId="77777777" w:rsidR="00A37F36" w:rsidRDefault="00A37F36" w:rsidP="00906C77">
            <w:pPr>
              <w:pStyle w:val="TAC"/>
              <w:rPr>
                <w:lang w:val="fr-FR"/>
              </w:rPr>
            </w:pPr>
          </w:p>
        </w:tc>
        <w:tc>
          <w:tcPr>
            <w:tcW w:w="1104" w:type="dxa"/>
            <w:tcBorders>
              <w:top w:val="nil"/>
              <w:left w:val="nil"/>
              <w:bottom w:val="nil"/>
              <w:right w:val="nil"/>
            </w:tcBorders>
            <w:hideMark/>
          </w:tcPr>
          <w:p w14:paraId="7B3C2FAD" w14:textId="77777777" w:rsidR="00A37F36" w:rsidRDefault="00A37F36" w:rsidP="00906C77">
            <w:pPr>
              <w:pStyle w:val="TAH"/>
              <w:rPr>
                <w:lang w:val="fr-FR"/>
              </w:rPr>
            </w:pPr>
            <w:r>
              <w:rPr>
                <w:lang w:val="fr-FR"/>
              </w:rPr>
              <w:t>Octets</w:t>
            </w:r>
          </w:p>
        </w:tc>
        <w:tc>
          <w:tcPr>
            <w:tcW w:w="588" w:type="dxa"/>
            <w:tcBorders>
              <w:top w:val="nil"/>
              <w:left w:val="nil"/>
              <w:bottom w:val="single" w:sz="4" w:space="0" w:color="auto"/>
              <w:right w:val="nil"/>
            </w:tcBorders>
            <w:hideMark/>
          </w:tcPr>
          <w:p w14:paraId="4EFDEB12" w14:textId="77777777" w:rsidR="00A37F36" w:rsidRDefault="00A37F36" w:rsidP="00906C77">
            <w:pPr>
              <w:pStyle w:val="TAH"/>
              <w:rPr>
                <w:lang w:val="fr-FR"/>
              </w:rPr>
            </w:pPr>
            <w:r>
              <w:rPr>
                <w:lang w:val="fr-FR"/>
              </w:rPr>
              <w:t>8</w:t>
            </w:r>
          </w:p>
        </w:tc>
        <w:tc>
          <w:tcPr>
            <w:tcW w:w="588" w:type="dxa"/>
            <w:tcBorders>
              <w:top w:val="nil"/>
              <w:left w:val="nil"/>
              <w:bottom w:val="single" w:sz="4" w:space="0" w:color="auto"/>
              <w:right w:val="nil"/>
            </w:tcBorders>
            <w:hideMark/>
          </w:tcPr>
          <w:p w14:paraId="7E2FE8AD" w14:textId="77777777" w:rsidR="00A37F36" w:rsidRDefault="00A37F36" w:rsidP="00906C77">
            <w:pPr>
              <w:pStyle w:val="TAH"/>
              <w:rPr>
                <w:lang w:val="fr-FR"/>
              </w:rPr>
            </w:pPr>
            <w:r>
              <w:rPr>
                <w:lang w:val="fr-FR"/>
              </w:rPr>
              <w:t>7</w:t>
            </w:r>
          </w:p>
        </w:tc>
        <w:tc>
          <w:tcPr>
            <w:tcW w:w="589" w:type="dxa"/>
            <w:tcBorders>
              <w:top w:val="nil"/>
              <w:left w:val="nil"/>
              <w:bottom w:val="single" w:sz="4" w:space="0" w:color="auto"/>
              <w:right w:val="nil"/>
            </w:tcBorders>
            <w:hideMark/>
          </w:tcPr>
          <w:p w14:paraId="0EFE3E92" w14:textId="77777777" w:rsidR="00A37F36" w:rsidRDefault="00A37F36" w:rsidP="00906C77">
            <w:pPr>
              <w:pStyle w:val="TAH"/>
              <w:rPr>
                <w:lang w:val="fr-FR"/>
              </w:rPr>
            </w:pPr>
            <w:r>
              <w:rPr>
                <w:lang w:val="fr-FR"/>
              </w:rPr>
              <w:t>6</w:t>
            </w:r>
          </w:p>
        </w:tc>
        <w:tc>
          <w:tcPr>
            <w:tcW w:w="589" w:type="dxa"/>
            <w:tcBorders>
              <w:top w:val="nil"/>
              <w:left w:val="nil"/>
              <w:bottom w:val="single" w:sz="4" w:space="0" w:color="auto"/>
              <w:right w:val="nil"/>
            </w:tcBorders>
            <w:hideMark/>
          </w:tcPr>
          <w:p w14:paraId="4AB3151F" w14:textId="77777777" w:rsidR="00A37F36" w:rsidRDefault="00A37F36" w:rsidP="00906C77">
            <w:pPr>
              <w:pStyle w:val="TAH"/>
              <w:rPr>
                <w:lang w:val="fr-FR"/>
              </w:rPr>
            </w:pPr>
            <w:r>
              <w:rPr>
                <w:lang w:val="fr-FR"/>
              </w:rPr>
              <w:t>5</w:t>
            </w:r>
          </w:p>
        </w:tc>
        <w:tc>
          <w:tcPr>
            <w:tcW w:w="589" w:type="dxa"/>
            <w:tcBorders>
              <w:top w:val="nil"/>
              <w:left w:val="nil"/>
              <w:bottom w:val="single" w:sz="4" w:space="0" w:color="auto"/>
              <w:right w:val="nil"/>
            </w:tcBorders>
            <w:hideMark/>
          </w:tcPr>
          <w:p w14:paraId="533E14F0" w14:textId="77777777" w:rsidR="00A37F36" w:rsidRDefault="00A37F36" w:rsidP="00906C77">
            <w:pPr>
              <w:pStyle w:val="TAH"/>
              <w:rPr>
                <w:lang w:val="fr-FR"/>
              </w:rPr>
            </w:pPr>
            <w:r>
              <w:rPr>
                <w:lang w:val="fr-FR"/>
              </w:rPr>
              <w:t>4</w:t>
            </w:r>
          </w:p>
        </w:tc>
        <w:tc>
          <w:tcPr>
            <w:tcW w:w="589" w:type="dxa"/>
            <w:tcBorders>
              <w:top w:val="nil"/>
              <w:left w:val="nil"/>
              <w:bottom w:val="single" w:sz="4" w:space="0" w:color="auto"/>
              <w:right w:val="nil"/>
            </w:tcBorders>
            <w:hideMark/>
          </w:tcPr>
          <w:p w14:paraId="0FB60A64" w14:textId="77777777" w:rsidR="00A37F36" w:rsidRDefault="00A37F36" w:rsidP="00906C77">
            <w:pPr>
              <w:pStyle w:val="TAH"/>
              <w:rPr>
                <w:lang w:val="fr-FR"/>
              </w:rPr>
            </w:pPr>
            <w:r>
              <w:rPr>
                <w:lang w:val="fr-FR"/>
              </w:rPr>
              <w:t>3</w:t>
            </w:r>
          </w:p>
        </w:tc>
        <w:tc>
          <w:tcPr>
            <w:tcW w:w="589" w:type="dxa"/>
            <w:tcBorders>
              <w:top w:val="nil"/>
              <w:left w:val="nil"/>
              <w:bottom w:val="single" w:sz="4" w:space="0" w:color="auto"/>
              <w:right w:val="nil"/>
            </w:tcBorders>
            <w:hideMark/>
          </w:tcPr>
          <w:p w14:paraId="55B95194" w14:textId="77777777" w:rsidR="00A37F36" w:rsidRDefault="00A37F36" w:rsidP="00906C77">
            <w:pPr>
              <w:pStyle w:val="TAH"/>
              <w:rPr>
                <w:lang w:val="fr-FR"/>
              </w:rPr>
            </w:pPr>
            <w:r>
              <w:rPr>
                <w:lang w:val="fr-FR"/>
              </w:rPr>
              <w:t>2</w:t>
            </w:r>
          </w:p>
        </w:tc>
        <w:tc>
          <w:tcPr>
            <w:tcW w:w="590" w:type="dxa"/>
            <w:tcBorders>
              <w:top w:val="nil"/>
              <w:left w:val="nil"/>
              <w:bottom w:val="single" w:sz="4" w:space="0" w:color="auto"/>
              <w:right w:val="nil"/>
            </w:tcBorders>
            <w:hideMark/>
          </w:tcPr>
          <w:p w14:paraId="417B7DE5" w14:textId="77777777" w:rsidR="00A37F36" w:rsidRDefault="00A37F36" w:rsidP="00906C77">
            <w:pPr>
              <w:pStyle w:val="TAH"/>
              <w:rPr>
                <w:lang w:val="fr-FR"/>
              </w:rPr>
            </w:pPr>
            <w:r>
              <w:rPr>
                <w:lang w:val="fr-FR"/>
              </w:rPr>
              <w:t>1</w:t>
            </w:r>
          </w:p>
        </w:tc>
        <w:tc>
          <w:tcPr>
            <w:tcW w:w="588" w:type="dxa"/>
            <w:tcBorders>
              <w:top w:val="nil"/>
              <w:left w:val="nil"/>
              <w:bottom w:val="nil"/>
              <w:right w:val="single" w:sz="6" w:space="0" w:color="auto"/>
            </w:tcBorders>
          </w:tcPr>
          <w:p w14:paraId="39999FF2" w14:textId="77777777" w:rsidR="00A37F36" w:rsidRDefault="00A37F36" w:rsidP="00906C77">
            <w:pPr>
              <w:pStyle w:val="TAC"/>
              <w:rPr>
                <w:lang w:val="fr-FR"/>
              </w:rPr>
            </w:pPr>
          </w:p>
        </w:tc>
      </w:tr>
      <w:tr w:rsidR="00A37F36" w14:paraId="4E245596" w14:textId="77777777" w:rsidTr="00906C77">
        <w:trPr>
          <w:jc w:val="center"/>
        </w:trPr>
        <w:tc>
          <w:tcPr>
            <w:tcW w:w="151" w:type="dxa"/>
            <w:tcBorders>
              <w:top w:val="nil"/>
              <w:left w:val="single" w:sz="6" w:space="0" w:color="auto"/>
              <w:bottom w:val="nil"/>
              <w:right w:val="nil"/>
            </w:tcBorders>
          </w:tcPr>
          <w:p w14:paraId="096773C6"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60D12FFF" w14:textId="77777777" w:rsidR="00A37F36" w:rsidRDefault="00A37F36" w:rsidP="00906C77">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2B24E6" w14:textId="374BD2B2" w:rsidR="00A37F36" w:rsidRDefault="00A37F36" w:rsidP="00906C77">
            <w:pPr>
              <w:pStyle w:val="TAC"/>
              <w:rPr>
                <w:lang w:val="fr-FR"/>
              </w:rPr>
            </w:pPr>
            <w:r>
              <w:rPr>
                <w:lang w:val="fr-FR"/>
              </w:rPr>
              <w:t>Type = 284 (decimal)</w:t>
            </w:r>
          </w:p>
        </w:tc>
        <w:tc>
          <w:tcPr>
            <w:tcW w:w="588" w:type="dxa"/>
            <w:tcBorders>
              <w:top w:val="nil"/>
              <w:left w:val="single" w:sz="4" w:space="0" w:color="auto"/>
              <w:bottom w:val="nil"/>
              <w:right w:val="single" w:sz="6" w:space="0" w:color="auto"/>
            </w:tcBorders>
          </w:tcPr>
          <w:p w14:paraId="16336E8A" w14:textId="77777777" w:rsidR="00A37F36" w:rsidRDefault="00A37F36" w:rsidP="00906C77">
            <w:pPr>
              <w:pStyle w:val="TAC"/>
              <w:rPr>
                <w:lang w:val="fr-FR"/>
              </w:rPr>
            </w:pPr>
          </w:p>
        </w:tc>
      </w:tr>
      <w:tr w:rsidR="00A37F36" w14:paraId="6A9691F3" w14:textId="77777777" w:rsidTr="00906C77">
        <w:trPr>
          <w:jc w:val="center"/>
        </w:trPr>
        <w:tc>
          <w:tcPr>
            <w:tcW w:w="151" w:type="dxa"/>
            <w:tcBorders>
              <w:top w:val="nil"/>
              <w:left w:val="single" w:sz="6" w:space="0" w:color="auto"/>
              <w:bottom w:val="nil"/>
              <w:right w:val="nil"/>
            </w:tcBorders>
          </w:tcPr>
          <w:p w14:paraId="62F430D5"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4D02574F" w14:textId="77777777" w:rsidR="00A37F36" w:rsidRDefault="00A37F36" w:rsidP="00906C77">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DDC5C2B" w14:textId="77777777" w:rsidR="00A37F36" w:rsidRDefault="00A37F36" w:rsidP="00906C77">
            <w:pPr>
              <w:pStyle w:val="TAC"/>
              <w:rPr>
                <w:lang w:val="fr-FR" w:eastAsia="zh-CN"/>
              </w:rPr>
            </w:pPr>
            <w:r>
              <w:rPr>
                <w:lang w:val="fr-FR"/>
              </w:rPr>
              <w:t xml:space="preserve">Length = </w:t>
            </w:r>
            <w:r>
              <w:rPr>
                <w:lang w:val="fr-FR" w:eastAsia="zh-CN"/>
              </w:rPr>
              <w:t xml:space="preserve">n </w:t>
            </w:r>
          </w:p>
        </w:tc>
        <w:tc>
          <w:tcPr>
            <w:tcW w:w="588" w:type="dxa"/>
            <w:tcBorders>
              <w:top w:val="nil"/>
              <w:left w:val="single" w:sz="4" w:space="0" w:color="auto"/>
              <w:bottom w:val="nil"/>
              <w:right w:val="single" w:sz="6" w:space="0" w:color="auto"/>
            </w:tcBorders>
          </w:tcPr>
          <w:p w14:paraId="39C8E218" w14:textId="77777777" w:rsidR="00A37F36" w:rsidRDefault="00A37F36" w:rsidP="00906C77">
            <w:pPr>
              <w:pStyle w:val="TAC"/>
              <w:rPr>
                <w:lang w:val="fr-FR"/>
              </w:rPr>
            </w:pPr>
          </w:p>
        </w:tc>
      </w:tr>
      <w:tr w:rsidR="00A37F36" w14:paraId="1BE75E1C" w14:textId="77777777" w:rsidTr="00906C77">
        <w:trPr>
          <w:jc w:val="center"/>
        </w:trPr>
        <w:tc>
          <w:tcPr>
            <w:tcW w:w="151" w:type="dxa"/>
            <w:tcBorders>
              <w:top w:val="nil"/>
              <w:left w:val="single" w:sz="6" w:space="0" w:color="auto"/>
              <w:bottom w:val="nil"/>
              <w:right w:val="nil"/>
            </w:tcBorders>
          </w:tcPr>
          <w:p w14:paraId="2D6A1250"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594D4447" w14:textId="77777777" w:rsidR="00A37F36" w:rsidRDefault="00A37F36" w:rsidP="00906C77">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tcPr>
          <w:p w14:paraId="044140FF"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6672B03"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4EE9EAA8" w14:textId="77777777" w:rsidR="00A37F36" w:rsidRDefault="00A37F36" w:rsidP="00906C77">
            <w:pPr>
              <w:pStyle w:val="TAC"/>
              <w:rPr>
                <w:lang w:val="sv-SE" w:eastAsia="zh-CN"/>
              </w:rPr>
            </w:pPr>
            <w:r>
              <w:rPr>
                <w:lang w:val="sv-SE" w:eastAsia="zh-CN"/>
              </w:rPr>
              <w:t>Spare</w:t>
            </w:r>
          </w:p>
        </w:tc>
        <w:tc>
          <w:tcPr>
            <w:tcW w:w="588" w:type="dxa"/>
            <w:tcBorders>
              <w:top w:val="single" w:sz="4" w:space="0" w:color="auto"/>
              <w:left w:val="single" w:sz="4" w:space="0" w:color="auto"/>
              <w:bottom w:val="single" w:sz="4" w:space="0" w:color="auto"/>
              <w:right w:val="single" w:sz="4" w:space="0" w:color="auto"/>
            </w:tcBorders>
          </w:tcPr>
          <w:p w14:paraId="7EDBFD54"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8927899"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062973CE" w14:textId="77777777" w:rsidR="00A37F36" w:rsidRDefault="00A37F36" w:rsidP="00906C77">
            <w:pPr>
              <w:pStyle w:val="TAC"/>
              <w:rPr>
                <w:lang w:val="sv-SE" w:eastAsia="zh-CN"/>
              </w:rPr>
            </w:pPr>
            <w:r>
              <w:rPr>
                <w:lang w:val="sv-SE" w:eastAsia="zh-CN"/>
              </w:rPr>
              <w:t>RENSA</w:t>
            </w:r>
          </w:p>
        </w:tc>
        <w:tc>
          <w:tcPr>
            <w:tcW w:w="589" w:type="dxa"/>
            <w:tcBorders>
              <w:top w:val="single" w:sz="4" w:space="0" w:color="auto"/>
              <w:left w:val="single" w:sz="4" w:space="0" w:color="auto"/>
              <w:bottom w:val="single" w:sz="4" w:space="0" w:color="auto"/>
              <w:right w:val="single" w:sz="4" w:space="0" w:color="auto"/>
            </w:tcBorders>
          </w:tcPr>
          <w:p w14:paraId="7F4C60BA" w14:textId="77777777" w:rsidR="00A37F36" w:rsidRDefault="00A37F36" w:rsidP="00906C77">
            <w:pPr>
              <w:pStyle w:val="TAC"/>
              <w:rPr>
                <w:lang w:val="sv-SE" w:eastAsia="zh-CN"/>
              </w:rPr>
            </w:pPr>
            <w:r>
              <w:rPr>
                <w:lang w:val="sv-SE" w:eastAsia="zh-CN"/>
              </w:rPr>
              <w:t>REDSA</w:t>
            </w:r>
          </w:p>
        </w:tc>
        <w:tc>
          <w:tcPr>
            <w:tcW w:w="590" w:type="dxa"/>
            <w:tcBorders>
              <w:top w:val="single" w:sz="4" w:space="0" w:color="auto"/>
              <w:left w:val="single" w:sz="4" w:space="0" w:color="auto"/>
              <w:bottom w:val="single" w:sz="4" w:space="0" w:color="auto"/>
              <w:right w:val="single" w:sz="4" w:space="0" w:color="auto"/>
            </w:tcBorders>
            <w:hideMark/>
          </w:tcPr>
          <w:p w14:paraId="3027B6EF" w14:textId="77777777" w:rsidR="00A37F36" w:rsidRDefault="00A37F36" w:rsidP="00906C77">
            <w:pPr>
              <w:pStyle w:val="TAC"/>
              <w:rPr>
                <w:lang w:val="fr-FR" w:eastAsia="zh-CN"/>
              </w:rPr>
            </w:pPr>
            <w:r>
              <w:rPr>
                <w:lang w:val="fr-FR" w:eastAsia="zh-CN"/>
              </w:rPr>
              <w:t>REUIA</w:t>
            </w:r>
          </w:p>
        </w:tc>
        <w:tc>
          <w:tcPr>
            <w:tcW w:w="588" w:type="dxa"/>
            <w:tcBorders>
              <w:top w:val="nil"/>
              <w:left w:val="single" w:sz="4" w:space="0" w:color="auto"/>
              <w:bottom w:val="single" w:sz="4" w:space="0" w:color="auto"/>
              <w:right w:val="single" w:sz="6" w:space="0" w:color="auto"/>
            </w:tcBorders>
          </w:tcPr>
          <w:p w14:paraId="7EA1AFEF" w14:textId="77777777" w:rsidR="00A37F36" w:rsidRDefault="00A37F36" w:rsidP="00906C77">
            <w:pPr>
              <w:pStyle w:val="TAC"/>
              <w:rPr>
                <w:lang w:val="fr-FR"/>
              </w:rPr>
            </w:pPr>
          </w:p>
        </w:tc>
      </w:tr>
      <w:tr w:rsidR="00A37F36" w14:paraId="0C3C0DE1" w14:textId="77777777" w:rsidTr="00906C77">
        <w:trPr>
          <w:jc w:val="center"/>
        </w:trPr>
        <w:tc>
          <w:tcPr>
            <w:tcW w:w="151" w:type="dxa"/>
            <w:tcBorders>
              <w:top w:val="nil"/>
              <w:left w:val="single" w:sz="6" w:space="0" w:color="auto"/>
              <w:bottom w:val="single" w:sz="4" w:space="0" w:color="auto"/>
              <w:right w:val="nil"/>
            </w:tcBorders>
          </w:tcPr>
          <w:p w14:paraId="16121C6F" w14:textId="77777777" w:rsidR="00A37F36" w:rsidRDefault="00A37F36" w:rsidP="00906C77">
            <w:pPr>
              <w:pStyle w:val="TAC"/>
              <w:rPr>
                <w:lang w:val="fr-FR"/>
              </w:rPr>
            </w:pPr>
          </w:p>
        </w:tc>
        <w:tc>
          <w:tcPr>
            <w:tcW w:w="1104" w:type="dxa"/>
            <w:tcBorders>
              <w:top w:val="nil"/>
              <w:left w:val="nil"/>
              <w:bottom w:val="single" w:sz="4" w:space="0" w:color="auto"/>
              <w:right w:val="single" w:sz="4" w:space="0" w:color="auto"/>
            </w:tcBorders>
            <w:hideMark/>
          </w:tcPr>
          <w:p w14:paraId="4FD99402" w14:textId="77777777" w:rsidR="00A37F36" w:rsidRDefault="00A37F36" w:rsidP="00906C77">
            <w:pPr>
              <w:pStyle w:val="TAC"/>
              <w:rPr>
                <w:lang w:val="fr-FR"/>
              </w:rPr>
            </w:pPr>
            <w:r>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90FE7B7" w14:textId="77777777" w:rsidR="00A37F36" w:rsidRPr="005B0E01" w:rsidRDefault="00A37F36" w:rsidP="00906C77">
            <w:pPr>
              <w:pStyle w:val="TAC"/>
              <w:rPr>
                <w:lang w:val="en-US" w:eastAsia="zh-CN"/>
              </w:rPr>
            </w:pPr>
            <w:r w:rsidRPr="005B0E01">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95344" w14:textId="77777777" w:rsidR="00A37F36" w:rsidRPr="005B0E01" w:rsidRDefault="00A37F36" w:rsidP="00906C77">
            <w:pPr>
              <w:pStyle w:val="TAC"/>
              <w:rPr>
                <w:lang w:val="en-US"/>
              </w:rPr>
            </w:pPr>
          </w:p>
        </w:tc>
      </w:tr>
    </w:tbl>
    <w:p w14:paraId="76ED30B9" w14:textId="38CA7786" w:rsidR="00A37F36" w:rsidRDefault="00A37F36" w:rsidP="00A37F36">
      <w:pPr>
        <w:pStyle w:val="TF"/>
        <w:spacing w:before="120"/>
        <w:rPr>
          <w:lang w:val="en-US" w:eastAsia="zh-CN"/>
        </w:rPr>
      </w:pPr>
      <w:r>
        <w:rPr>
          <w:lang w:val="en-US"/>
        </w:rPr>
        <w:t>Figure 8.2.192</w:t>
      </w:r>
      <w:r>
        <w:rPr>
          <w:lang w:val="en-US" w:eastAsia="zh-CN"/>
        </w:rPr>
        <w:t>-1</w:t>
      </w:r>
      <w:r>
        <w:rPr>
          <w:lang w:val="en-US"/>
        </w:rPr>
        <w:t xml:space="preserve">: </w:t>
      </w:r>
      <w:r>
        <w:t>L2TP Session Indications</w:t>
      </w:r>
    </w:p>
    <w:p w14:paraId="04732E0F" w14:textId="77777777" w:rsidR="00A37F36" w:rsidRDefault="00A37F36" w:rsidP="00A37F36">
      <w:pPr>
        <w:rPr>
          <w:lang w:eastAsia="zh-CN"/>
        </w:rPr>
      </w:pPr>
      <w:r>
        <w:rPr>
          <w:lang w:eastAsia="zh-CN"/>
        </w:rPr>
        <w:t>The following bits within Octet 5 shall indicate:</w:t>
      </w:r>
    </w:p>
    <w:p w14:paraId="51BAAADF" w14:textId="77777777" w:rsidR="00A37F36" w:rsidRDefault="00A37F36" w:rsidP="00A37F36">
      <w:pPr>
        <w:pStyle w:val="B1"/>
      </w:pPr>
      <w:r>
        <w:t>-</w:t>
      </w:r>
      <w:r>
        <w:tab/>
        <w:t>Bit 1 – REUIA (Request UE IP Address): if this bit is set to "1", it indicates to the UP function that the UP function shall request the UE IP address from the LNS.</w:t>
      </w:r>
    </w:p>
    <w:p w14:paraId="013A1A69" w14:textId="77777777" w:rsidR="00A37F36" w:rsidRDefault="00A37F36" w:rsidP="00A37F36">
      <w:pPr>
        <w:pStyle w:val="B1"/>
      </w:pPr>
      <w:r>
        <w:t>-</w:t>
      </w:r>
      <w:r>
        <w:tab/>
        <w:t>Bit 2 – REDSA (Request DNS Server Address): if this bit is set to "1", it indicates to the UP function that the UP function shall request DNS Server Address from the LNS.</w:t>
      </w:r>
    </w:p>
    <w:p w14:paraId="2D13E91D" w14:textId="77777777" w:rsidR="00A37F36" w:rsidRDefault="00A37F36" w:rsidP="00A37F36">
      <w:pPr>
        <w:pStyle w:val="B1"/>
      </w:pPr>
      <w:r>
        <w:t>-</w:t>
      </w:r>
      <w:r>
        <w:tab/>
        <w:t>Bit 3 – RENSA (Request NBNS Server Address): if this bit is set to "1", it indicates to the UP function that the UP function shall request NBNS Server Address from the LNS.</w:t>
      </w:r>
    </w:p>
    <w:p w14:paraId="0E2EC9EF" w14:textId="77777777" w:rsidR="003B4404" w:rsidRDefault="00A37F36" w:rsidP="003B4404">
      <w:pPr>
        <w:pStyle w:val="B1"/>
      </w:pPr>
      <w:r>
        <w:t>-</w:t>
      </w:r>
      <w:r>
        <w:tab/>
        <w:t>Bit 4 to 8 – Spare, for future use, shall be set to "0" by the sender and discarded by the receiver.</w:t>
      </w:r>
    </w:p>
    <w:p w14:paraId="6FE2D580" w14:textId="071C75C2" w:rsidR="00A37F36" w:rsidRDefault="003B4404" w:rsidP="00ED493B">
      <w:pPr>
        <w:pStyle w:val="NO"/>
      </w:pPr>
      <w:r w:rsidRPr="00741B7D">
        <w:t>NOTE:</w:t>
      </w:r>
      <w:r w:rsidRPr="00741B7D">
        <w:tab/>
        <w:t xml:space="preserve">REDSA and RENSA are only applicable for </w:t>
      </w:r>
      <w:r>
        <w:t xml:space="preserve">PDN connections/PDU </w:t>
      </w:r>
      <w:r w:rsidRPr="00741B7D">
        <w:t xml:space="preserve">sessions </w:t>
      </w:r>
      <w:r>
        <w:t>with</w:t>
      </w:r>
      <w:r w:rsidRPr="00741B7D">
        <w:t xml:space="preserve"> IPv4</w:t>
      </w:r>
      <w:r>
        <w:t xml:space="preserve"> address</w:t>
      </w:r>
      <w:r w:rsidRPr="00741B7D">
        <w:t>.</w:t>
      </w:r>
    </w:p>
    <w:p w14:paraId="6C257E47" w14:textId="6BD4020D" w:rsidR="00A37F36" w:rsidRDefault="00A37F36" w:rsidP="001A3E8D">
      <w:pPr>
        <w:pStyle w:val="Heading3"/>
      </w:pPr>
      <w:bookmarkStart w:id="7605" w:name="_Toc98236106"/>
      <w:r>
        <w:t>8.2.193</w:t>
      </w:r>
      <w:r>
        <w:tab/>
        <w:t>DNS Server Address</w:t>
      </w:r>
      <w:bookmarkEnd w:id="7605"/>
    </w:p>
    <w:p w14:paraId="5CE0DA5E" w14:textId="69932727" w:rsidR="003B4404" w:rsidRDefault="003B4404" w:rsidP="003B4404">
      <w:pPr>
        <w:rPr>
          <w:lang w:eastAsia="ja-JP"/>
        </w:rPr>
      </w:pPr>
      <w:r>
        <w:t xml:space="preserve">The DNS Server Address IE shall contain an IPv4 address. It </w:t>
      </w:r>
      <w:r>
        <w:rPr>
          <w:rFonts w:eastAsia="Batang"/>
          <w:lang w:eastAsia="ko-KR"/>
        </w:rPr>
        <w:t xml:space="preserve">shall be encoded </w:t>
      </w:r>
      <w:r>
        <w:rPr>
          <w:lang w:eastAsia="ja-JP"/>
        </w:rPr>
        <w:t xml:space="preserve">as shown in </w:t>
      </w:r>
      <w:r>
        <w:rPr>
          <w:lang w:eastAsia="zh-CN"/>
        </w:rPr>
        <w:t>F</w:t>
      </w:r>
      <w:r>
        <w:rPr>
          <w:lang w:eastAsia="ja-JP"/>
        </w:rPr>
        <w:t>igure </w:t>
      </w:r>
      <w:r>
        <w:rPr>
          <w:lang w:eastAsia="zh-CN"/>
        </w:rPr>
        <w:t>8.2.193-1</w:t>
      </w:r>
      <w:r>
        <w:rPr>
          <w:lang w:eastAsia="ja-JP"/>
        </w:rPr>
        <w:t>.</w:t>
      </w:r>
    </w:p>
    <w:p w14:paraId="4D51E95F"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B4404" w14:paraId="76243039" w14:textId="77777777" w:rsidTr="00CD100F">
        <w:trPr>
          <w:jc w:val="center"/>
        </w:trPr>
        <w:tc>
          <w:tcPr>
            <w:tcW w:w="151" w:type="dxa"/>
            <w:tcBorders>
              <w:top w:val="single" w:sz="6" w:space="0" w:color="auto"/>
              <w:left w:val="single" w:sz="6" w:space="0" w:color="auto"/>
              <w:bottom w:val="nil"/>
              <w:right w:val="nil"/>
            </w:tcBorders>
          </w:tcPr>
          <w:p w14:paraId="39264175" w14:textId="77777777" w:rsidR="003B4404" w:rsidRDefault="003B4404" w:rsidP="00CD100F">
            <w:pPr>
              <w:pStyle w:val="TAC"/>
            </w:pPr>
          </w:p>
        </w:tc>
        <w:tc>
          <w:tcPr>
            <w:tcW w:w="1104" w:type="dxa"/>
            <w:tcBorders>
              <w:top w:val="single" w:sz="6" w:space="0" w:color="auto"/>
              <w:left w:val="nil"/>
              <w:bottom w:val="nil"/>
              <w:right w:val="nil"/>
            </w:tcBorders>
          </w:tcPr>
          <w:p w14:paraId="0BAA0245" w14:textId="77777777" w:rsidR="003B4404" w:rsidRDefault="003B4404" w:rsidP="00CD100F">
            <w:pPr>
              <w:pStyle w:val="TAH"/>
            </w:pPr>
          </w:p>
        </w:tc>
        <w:tc>
          <w:tcPr>
            <w:tcW w:w="4710" w:type="dxa"/>
            <w:gridSpan w:val="8"/>
            <w:tcBorders>
              <w:top w:val="single" w:sz="6" w:space="0" w:color="auto"/>
              <w:left w:val="nil"/>
              <w:bottom w:val="nil"/>
              <w:right w:val="nil"/>
            </w:tcBorders>
            <w:hideMark/>
          </w:tcPr>
          <w:p w14:paraId="1425BF9A" w14:textId="77777777" w:rsidR="003B4404" w:rsidRDefault="003B4404" w:rsidP="00CD100F">
            <w:pPr>
              <w:pStyle w:val="TAH"/>
            </w:pPr>
            <w:r>
              <w:t>Bits</w:t>
            </w:r>
          </w:p>
        </w:tc>
        <w:tc>
          <w:tcPr>
            <w:tcW w:w="588" w:type="dxa"/>
            <w:tcBorders>
              <w:top w:val="single" w:sz="6" w:space="0" w:color="auto"/>
              <w:left w:val="nil"/>
              <w:bottom w:val="nil"/>
              <w:right w:val="single" w:sz="6" w:space="0" w:color="auto"/>
            </w:tcBorders>
          </w:tcPr>
          <w:p w14:paraId="073422B5" w14:textId="77777777" w:rsidR="003B4404" w:rsidRDefault="003B4404" w:rsidP="00CD100F">
            <w:pPr>
              <w:pStyle w:val="TAC"/>
            </w:pPr>
          </w:p>
        </w:tc>
      </w:tr>
      <w:tr w:rsidR="003B4404" w14:paraId="0668BA05" w14:textId="77777777" w:rsidTr="00CD100F">
        <w:trPr>
          <w:jc w:val="center"/>
        </w:trPr>
        <w:tc>
          <w:tcPr>
            <w:tcW w:w="151" w:type="dxa"/>
            <w:tcBorders>
              <w:top w:val="nil"/>
              <w:left w:val="single" w:sz="6" w:space="0" w:color="auto"/>
              <w:bottom w:val="nil"/>
              <w:right w:val="nil"/>
            </w:tcBorders>
          </w:tcPr>
          <w:p w14:paraId="655AFCEE" w14:textId="77777777" w:rsidR="003B4404" w:rsidRDefault="003B4404" w:rsidP="00CD100F">
            <w:pPr>
              <w:pStyle w:val="TAC"/>
            </w:pPr>
          </w:p>
        </w:tc>
        <w:tc>
          <w:tcPr>
            <w:tcW w:w="1104" w:type="dxa"/>
            <w:tcBorders>
              <w:top w:val="nil"/>
              <w:left w:val="nil"/>
              <w:bottom w:val="nil"/>
              <w:right w:val="nil"/>
            </w:tcBorders>
            <w:hideMark/>
          </w:tcPr>
          <w:p w14:paraId="6EA62AF9" w14:textId="77777777" w:rsidR="003B4404" w:rsidRDefault="003B4404" w:rsidP="00CD100F">
            <w:pPr>
              <w:pStyle w:val="TAH"/>
            </w:pPr>
            <w:r>
              <w:t>Octets</w:t>
            </w:r>
          </w:p>
        </w:tc>
        <w:tc>
          <w:tcPr>
            <w:tcW w:w="588" w:type="dxa"/>
            <w:tcBorders>
              <w:top w:val="nil"/>
              <w:left w:val="nil"/>
              <w:bottom w:val="single" w:sz="4" w:space="0" w:color="auto"/>
              <w:right w:val="nil"/>
            </w:tcBorders>
            <w:hideMark/>
          </w:tcPr>
          <w:p w14:paraId="77CB7D9A" w14:textId="77777777" w:rsidR="003B4404" w:rsidRDefault="003B4404" w:rsidP="00CD100F">
            <w:pPr>
              <w:pStyle w:val="TAH"/>
            </w:pPr>
            <w:r>
              <w:t>8</w:t>
            </w:r>
          </w:p>
        </w:tc>
        <w:tc>
          <w:tcPr>
            <w:tcW w:w="589" w:type="dxa"/>
            <w:tcBorders>
              <w:top w:val="nil"/>
              <w:left w:val="nil"/>
              <w:bottom w:val="single" w:sz="4" w:space="0" w:color="auto"/>
              <w:right w:val="nil"/>
            </w:tcBorders>
            <w:hideMark/>
          </w:tcPr>
          <w:p w14:paraId="549E738E" w14:textId="77777777" w:rsidR="003B4404" w:rsidRDefault="003B4404" w:rsidP="00CD100F">
            <w:pPr>
              <w:pStyle w:val="TAH"/>
            </w:pPr>
            <w:r>
              <w:t>7</w:t>
            </w:r>
          </w:p>
        </w:tc>
        <w:tc>
          <w:tcPr>
            <w:tcW w:w="589" w:type="dxa"/>
            <w:tcBorders>
              <w:top w:val="nil"/>
              <w:left w:val="nil"/>
              <w:bottom w:val="single" w:sz="4" w:space="0" w:color="auto"/>
              <w:right w:val="nil"/>
            </w:tcBorders>
            <w:hideMark/>
          </w:tcPr>
          <w:p w14:paraId="5DC3FD1B" w14:textId="77777777" w:rsidR="003B4404" w:rsidRDefault="003B4404" w:rsidP="00CD100F">
            <w:pPr>
              <w:pStyle w:val="TAH"/>
            </w:pPr>
            <w:r>
              <w:t>6</w:t>
            </w:r>
          </w:p>
        </w:tc>
        <w:tc>
          <w:tcPr>
            <w:tcW w:w="589" w:type="dxa"/>
            <w:tcBorders>
              <w:top w:val="nil"/>
              <w:left w:val="nil"/>
              <w:bottom w:val="single" w:sz="4" w:space="0" w:color="auto"/>
              <w:right w:val="nil"/>
            </w:tcBorders>
            <w:hideMark/>
          </w:tcPr>
          <w:p w14:paraId="42D1CB93" w14:textId="77777777" w:rsidR="003B4404" w:rsidRDefault="003B4404" w:rsidP="00CD100F">
            <w:pPr>
              <w:pStyle w:val="TAH"/>
            </w:pPr>
            <w:r>
              <w:t>5</w:t>
            </w:r>
          </w:p>
        </w:tc>
        <w:tc>
          <w:tcPr>
            <w:tcW w:w="589" w:type="dxa"/>
            <w:tcBorders>
              <w:top w:val="nil"/>
              <w:left w:val="nil"/>
              <w:bottom w:val="single" w:sz="4" w:space="0" w:color="auto"/>
              <w:right w:val="nil"/>
            </w:tcBorders>
            <w:hideMark/>
          </w:tcPr>
          <w:p w14:paraId="057BAD48" w14:textId="77777777" w:rsidR="003B4404" w:rsidRDefault="003B4404" w:rsidP="00CD100F">
            <w:pPr>
              <w:pStyle w:val="TAH"/>
            </w:pPr>
            <w:r>
              <w:t>4</w:t>
            </w:r>
          </w:p>
        </w:tc>
        <w:tc>
          <w:tcPr>
            <w:tcW w:w="589" w:type="dxa"/>
            <w:tcBorders>
              <w:top w:val="nil"/>
              <w:left w:val="nil"/>
              <w:bottom w:val="single" w:sz="4" w:space="0" w:color="auto"/>
              <w:right w:val="nil"/>
            </w:tcBorders>
            <w:hideMark/>
          </w:tcPr>
          <w:p w14:paraId="74B365B1" w14:textId="77777777" w:rsidR="003B4404" w:rsidRDefault="003B4404" w:rsidP="00CD100F">
            <w:pPr>
              <w:pStyle w:val="TAH"/>
            </w:pPr>
            <w:r>
              <w:t>3</w:t>
            </w:r>
          </w:p>
        </w:tc>
        <w:tc>
          <w:tcPr>
            <w:tcW w:w="588" w:type="dxa"/>
            <w:tcBorders>
              <w:top w:val="nil"/>
              <w:left w:val="nil"/>
              <w:bottom w:val="single" w:sz="4" w:space="0" w:color="auto"/>
              <w:right w:val="nil"/>
            </w:tcBorders>
            <w:hideMark/>
          </w:tcPr>
          <w:p w14:paraId="21511C88" w14:textId="77777777" w:rsidR="003B4404" w:rsidRDefault="003B4404" w:rsidP="00CD100F">
            <w:pPr>
              <w:pStyle w:val="TAH"/>
            </w:pPr>
            <w:r>
              <w:t>2</w:t>
            </w:r>
          </w:p>
        </w:tc>
        <w:tc>
          <w:tcPr>
            <w:tcW w:w="589" w:type="dxa"/>
            <w:tcBorders>
              <w:top w:val="nil"/>
              <w:left w:val="nil"/>
              <w:bottom w:val="single" w:sz="4" w:space="0" w:color="auto"/>
              <w:right w:val="nil"/>
            </w:tcBorders>
            <w:hideMark/>
          </w:tcPr>
          <w:p w14:paraId="3FC0502B" w14:textId="77777777" w:rsidR="003B4404" w:rsidRDefault="003B4404" w:rsidP="00CD100F">
            <w:pPr>
              <w:pStyle w:val="TAH"/>
            </w:pPr>
            <w:r>
              <w:t>1</w:t>
            </w:r>
          </w:p>
        </w:tc>
        <w:tc>
          <w:tcPr>
            <w:tcW w:w="588" w:type="dxa"/>
            <w:tcBorders>
              <w:top w:val="nil"/>
              <w:left w:val="nil"/>
              <w:bottom w:val="nil"/>
              <w:right w:val="single" w:sz="6" w:space="0" w:color="auto"/>
            </w:tcBorders>
          </w:tcPr>
          <w:p w14:paraId="4FD05564" w14:textId="77777777" w:rsidR="003B4404" w:rsidRDefault="003B4404" w:rsidP="00CD100F">
            <w:pPr>
              <w:pStyle w:val="TAC"/>
            </w:pPr>
          </w:p>
        </w:tc>
      </w:tr>
      <w:tr w:rsidR="003B4404" w14:paraId="4A7F7426" w14:textId="77777777" w:rsidTr="00CD100F">
        <w:trPr>
          <w:jc w:val="center"/>
        </w:trPr>
        <w:tc>
          <w:tcPr>
            <w:tcW w:w="151" w:type="dxa"/>
            <w:tcBorders>
              <w:top w:val="nil"/>
              <w:left w:val="single" w:sz="6" w:space="0" w:color="auto"/>
              <w:bottom w:val="nil"/>
              <w:right w:val="nil"/>
            </w:tcBorders>
          </w:tcPr>
          <w:p w14:paraId="7AB4F960" w14:textId="77777777" w:rsidR="003B4404" w:rsidRDefault="003B4404" w:rsidP="00CD100F">
            <w:pPr>
              <w:pStyle w:val="TAC"/>
            </w:pPr>
          </w:p>
        </w:tc>
        <w:tc>
          <w:tcPr>
            <w:tcW w:w="1104" w:type="dxa"/>
            <w:tcBorders>
              <w:top w:val="nil"/>
              <w:left w:val="nil"/>
              <w:bottom w:val="nil"/>
              <w:right w:val="single" w:sz="4" w:space="0" w:color="auto"/>
            </w:tcBorders>
            <w:hideMark/>
          </w:tcPr>
          <w:p w14:paraId="0BCFD47C" w14:textId="77777777" w:rsidR="003B4404" w:rsidRDefault="003B4404" w:rsidP="00CD100F">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174F38" w14:textId="77777777" w:rsidR="003B4404" w:rsidRDefault="003B4404" w:rsidP="00CD100F">
            <w:pPr>
              <w:pStyle w:val="TAC"/>
            </w:pPr>
            <w:r>
              <w:t>Type =  285 (decimal)</w:t>
            </w:r>
          </w:p>
        </w:tc>
        <w:tc>
          <w:tcPr>
            <w:tcW w:w="588" w:type="dxa"/>
            <w:tcBorders>
              <w:top w:val="nil"/>
              <w:left w:val="single" w:sz="4" w:space="0" w:color="auto"/>
              <w:bottom w:val="nil"/>
              <w:right w:val="single" w:sz="6" w:space="0" w:color="auto"/>
            </w:tcBorders>
          </w:tcPr>
          <w:p w14:paraId="7C46FDB1" w14:textId="77777777" w:rsidR="003B4404" w:rsidRDefault="003B4404" w:rsidP="00CD100F">
            <w:pPr>
              <w:pStyle w:val="TAC"/>
            </w:pPr>
          </w:p>
        </w:tc>
      </w:tr>
      <w:tr w:rsidR="003B4404" w14:paraId="054BF701" w14:textId="77777777" w:rsidTr="00CD100F">
        <w:trPr>
          <w:jc w:val="center"/>
        </w:trPr>
        <w:tc>
          <w:tcPr>
            <w:tcW w:w="151" w:type="dxa"/>
            <w:tcBorders>
              <w:top w:val="nil"/>
              <w:left w:val="single" w:sz="6" w:space="0" w:color="auto"/>
              <w:bottom w:val="nil"/>
              <w:right w:val="nil"/>
            </w:tcBorders>
          </w:tcPr>
          <w:p w14:paraId="1697B198" w14:textId="77777777" w:rsidR="003B4404" w:rsidRDefault="003B4404" w:rsidP="00CD100F">
            <w:pPr>
              <w:pStyle w:val="TAC"/>
            </w:pPr>
          </w:p>
        </w:tc>
        <w:tc>
          <w:tcPr>
            <w:tcW w:w="1104" w:type="dxa"/>
            <w:tcBorders>
              <w:top w:val="nil"/>
              <w:left w:val="nil"/>
              <w:bottom w:val="nil"/>
              <w:right w:val="single" w:sz="4" w:space="0" w:color="auto"/>
            </w:tcBorders>
            <w:hideMark/>
          </w:tcPr>
          <w:p w14:paraId="5484DB40" w14:textId="77777777" w:rsidR="003B4404" w:rsidRDefault="003B4404" w:rsidP="00CD100F">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7DC0796" w14:textId="77777777" w:rsidR="003B4404" w:rsidRDefault="003B4404" w:rsidP="00CD100F">
            <w:pPr>
              <w:pStyle w:val="TAC"/>
              <w:rPr>
                <w:lang w:eastAsia="zh-CN"/>
              </w:rPr>
            </w:pPr>
            <w:r>
              <w:t>Length = n</w:t>
            </w:r>
          </w:p>
        </w:tc>
        <w:tc>
          <w:tcPr>
            <w:tcW w:w="588" w:type="dxa"/>
            <w:tcBorders>
              <w:top w:val="nil"/>
              <w:left w:val="single" w:sz="4" w:space="0" w:color="auto"/>
              <w:bottom w:val="nil"/>
              <w:right w:val="single" w:sz="6" w:space="0" w:color="auto"/>
            </w:tcBorders>
          </w:tcPr>
          <w:p w14:paraId="1F1BB719" w14:textId="77777777" w:rsidR="003B4404" w:rsidRDefault="003B4404" w:rsidP="00CD100F">
            <w:pPr>
              <w:pStyle w:val="TAC"/>
            </w:pPr>
          </w:p>
        </w:tc>
      </w:tr>
      <w:tr w:rsidR="003B4404" w14:paraId="0A59335E" w14:textId="77777777" w:rsidTr="00CD100F">
        <w:trPr>
          <w:jc w:val="center"/>
        </w:trPr>
        <w:tc>
          <w:tcPr>
            <w:tcW w:w="151" w:type="dxa"/>
            <w:tcBorders>
              <w:top w:val="nil"/>
              <w:left w:val="single" w:sz="6" w:space="0" w:color="auto"/>
              <w:bottom w:val="nil"/>
              <w:right w:val="nil"/>
            </w:tcBorders>
          </w:tcPr>
          <w:p w14:paraId="57B0E785" w14:textId="77777777" w:rsidR="003B4404" w:rsidRDefault="003B4404" w:rsidP="00CD100F">
            <w:pPr>
              <w:pStyle w:val="TAC"/>
            </w:pPr>
          </w:p>
        </w:tc>
        <w:tc>
          <w:tcPr>
            <w:tcW w:w="1104" w:type="dxa"/>
            <w:tcBorders>
              <w:top w:val="nil"/>
              <w:left w:val="nil"/>
              <w:bottom w:val="nil"/>
              <w:right w:val="single" w:sz="4" w:space="0" w:color="auto"/>
            </w:tcBorders>
            <w:hideMark/>
          </w:tcPr>
          <w:p w14:paraId="38AECDC1" w14:textId="491DF38D" w:rsidR="003B4404" w:rsidRDefault="003B4404" w:rsidP="002C447B">
            <w:pPr>
              <w:pStyle w:val="TAC"/>
              <w:rPr>
                <w:lang w:eastAsia="zh-CN"/>
              </w:rPr>
            </w:pPr>
            <w:r w:rsidRPr="002C447B">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518494B" w14:textId="77777777" w:rsidR="003B4404" w:rsidRDefault="003B4404" w:rsidP="00CD100F">
            <w:pPr>
              <w:pStyle w:val="TAC"/>
              <w:rPr>
                <w:lang w:eastAsia="zh-CN"/>
              </w:rPr>
            </w:pPr>
            <w:r>
              <w:t>DNS Server Address</w:t>
            </w:r>
            <w:r>
              <w:rPr>
                <w:lang w:eastAsia="zh-CN"/>
              </w:rPr>
              <w:t xml:space="preserve"> value</w:t>
            </w:r>
          </w:p>
        </w:tc>
        <w:tc>
          <w:tcPr>
            <w:tcW w:w="588" w:type="dxa"/>
            <w:tcBorders>
              <w:top w:val="nil"/>
              <w:left w:val="single" w:sz="4" w:space="0" w:color="auto"/>
              <w:bottom w:val="nil"/>
              <w:right w:val="single" w:sz="6" w:space="0" w:color="auto"/>
            </w:tcBorders>
          </w:tcPr>
          <w:p w14:paraId="2FC09678" w14:textId="77777777" w:rsidR="003B4404" w:rsidRDefault="003B4404" w:rsidP="00CD100F">
            <w:pPr>
              <w:pStyle w:val="TAC"/>
            </w:pPr>
          </w:p>
        </w:tc>
      </w:tr>
      <w:tr w:rsidR="003B4404" w14:paraId="64CDDACF" w14:textId="77777777" w:rsidTr="00CD100F">
        <w:trPr>
          <w:jc w:val="center"/>
        </w:trPr>
        <w:tc>
          <w:tcPr>
            <w:tcW w:w="151" w:type="dxa"/>
            <w:tcBorders>
              <w:top w:val="nil"/>
              <w:left w:val="single" w:sz="6" w:space="0" w:color="auto"/>
              <w:bottom w:val="nil"/>
              <w:right w:val="nil"/>
            </w:tcBorders>
          </w:tcPr>
          <w:p w14:paraId="1B14525A" w14:textId="77777777" w:rsidR="003B4404" w:rsidRDefault="003B4404" w:rsidP="00CD100F">
            <w:pPr>
              <w:pStyle w:val="TAC"/>
            </w:pPr>
          </w:p>
        </w:tc>
        <w:tc>
          <w:tcPr>
            <w:tcW w:w="1104" w:type="dxa"/>
            <w:tcBorders>
              <w:top w:val="nil"/>
              <w:left w:val="nil"/>
              <w:bottom w:val="nil"/>
              <w:right w:val="single" w:sz="4" w:space="0" w:color="auto"/>
            </w:tcBorders>
            <w:hideMark/>
          </w:tcPr>
          <w:p w14:paraId="75A7F8D2" w14:textId="53F8CCF5" w:rsidR="003B4404" w:rsidRDefault="003B4404" w:rsidP="002C447B">
            <w:pPr>
              <w:pStyle w:val="TAC"/>
              <w:rPr>
                <w:rFonts w:cs="Arial"/>
                <w:szCs w:val="18"/>
              </w:rPr>
            </w:pPr>
            <w:r w:rsidRPr="002C447B">
              <w:t>9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8017DFC" w14:textId="77777777" w:rsidR="003B4404" w:rsidRDefault="003B4404" w:rsidP="00CD100F">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7C4B0363" w14:textId="77777777" w:rsidR="003B4404" w:rsidRDefault="003B4404" w:rsidP="00CD100F">
            <w:pPr>
              <w:pStyle w:val="TAC"/>
            </w:pPr>
          </w:p>
        </w:tc>
      </w:tr>
    </w:tbl>
    <w:p w14:paraId="48187B91" w14:textId="03BC933E" w:rsidR="003B4404" w:rsidRDefault="003B4404" w:rsidP="00ED493B">
      <w:pPr>
        <w:pStyle w:val="TF"/>
        <w:rPr>
          <w:lang w:eastAsia="ja-JP"/>
        </w:rPr>
      </w:pPr>
      <w:r>
        <w:t xml:space="preserve">Figure </w:t>
      </w:r>
      <w:r>
        <w:rPr>
          <w:lang w:eastAsia="zh-CN"/>
        </w:rPr>
        <w:t>8</w:t>
      </w:r>
      <w:r>
        <w:rPr>
          <w:lang w:eastAsia="ja-JP"/>
        </w:rPr>
        <w:t>.</w:t>
      </w:r>
      <w:r>
        <w:rPr>
          <w:lang w:val="en-US" w:eastAsia="ja-JP"/>
        </w:rPr>
        <w:t>2.193</w:t>
      </w:r>
      <w:r>
        <w:rPr>
          <w:lang w:eastAsia="zh-CN"/>
        </w:rPr>
        <w:t>-</w:t>
      </w:r>
      <w:r>
        <w:rPr>
          <w:lang w:eastAsia="ja-JP"/>
        </w:rPr>
        <w:t>1</w:t>
      </w:r>
      <w:r>
        <w:t>: DNS Server Address</w:t>
      </w:r>
    </w:p>
    <w:p w14:paraId="2837ECA7" w14:textId="77777777" w:rsidR="003B4404" w:rsidRDefault="003B4404" w:rsidP="001A3E8D">
      <w:pPr>
        <w:pStyle w:val="Heading3"/>
      </w:pPr>
      <w:bookmarkStart w:id="7606" w:name="_Toc98236107"/>
      <w:r>
        <w:t>8.2.194</w:t>
      </w:r>
      <w:r>
        <w:tab/>
        <w:t>NBNS Server Address</w:t>
      </w:r>
      <w:bookmarkEnd w:id="7606"/>
    </w:p>
    <w:p w14:paraId="047E9A1D" w14:textId="5C8A2331" w:rsidR="003B4404" w:rsidRDefault="003B4404" w:rsidP="003B4404">
      <w:pPr>
        <w:rPr>
          <w:lang w:eastAsia="ja-JP"/>
        </w:rPr>
      </w:pPr>
      <w:r>
        <w:t xml:space="preserve">The NBNS Server Address IE shall contain an IPv4 address. It </w:t>
      </w:r>
      <w:r>
        <w:rPr>
          <w:rFonts w:eastAsia="Batang"/>
          <w:lang w:eastAsia="ko-KR"/>
        </w:rPr>
        <w:t xml:space="preserve">shall be encoded </w:t>
      </w:r>
      <w:r>
        <w:rPr>
          <w:lang w:eastAsia="ja-JP"/>
        </w:rPr>
        <w:t xml:space="preserve">as shown in </w:t>
      </w:r>
      <w:r>
        <w:rPr>
          <w:lang w:eastAsia="zh-CN"/>
        </w:rPr>
        <w:t>F</w:t>
      </w:r>
      <w:r>
        <w:rPr>
          <w:lang w:eastAsia="ja-JP"/>
        </w:rPr>
        <w:t>igure </w:t>
      </w:r>
      <w:r>
        <w:rPr>
          <w:lang w:eastAsia="zh-CN"/>
        </w:rPr>
        <w:t>8.2.194-1</w:t>
      </w:r>
      <w:r>
        <w:rPr>
          <w:lang w:eastAsia="ja-JP"/>
        </w:rPr>
        <w:t>.</w:t>
      </w:r>
    </w:p>
    <w:p w14:paraId="3A750902" w14:textId="77777777" w:rsidR="00E46F55" w:rsidRDefault="00E46F55" w:rsidP="00E46F55">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B4404" w14:paraId="5715F459" w14:textId="77777777" w:rsidTr="00CD100F">
        <w:trPr>
          <w:jc w:val="center"/>
        </w:trPr>
        <w:tc>
          <w:tcPr>
            <w:tcW w:w="151" w:type="dxa"/>
            <w:tcBorders>
              <w:top w:val="single" w:sz="6" w:space="0" w:color="auto"/>
              <w:left w:val="single" w:sz="6" w:space="0" w:color="auto"/>
              <w:bottom w:val="nil"/>
              <w:right w:val="nil"/>
            </w:tcBorders>
          </w:tcPr>
          <w:p w14:paraId="07EAFD0A" w14:textId="77777777" w:rsidR="003B4404" w:rsidRDefault="003B4404" w:rsidP="00CD100F">
            <w:pPr>
              <w:pStyle w:val="TAC"/>
            </w:pPr>
          </w:p>
        </w:tc>
        <w:tc>
          <w:tcPr>
            <w:tcW w:w="1104" w:type="dxa"/>
            <w:tcBorders>
              <w:top w:val="single" w:sz="6" w:space="0" w:color="auto"/>
              <w:left w:val="nil"/>
              <w:bottom w:val="nil"/>
              <w:right w:val="nil"/>
            </w:tcBorders>
          </w:tcPr>
          <w:p w14:paraId="5CFA2C71" w14:textId="77777777" w:rsidR="003B4404" w:rsidRDefault="003B4404" w:rsidP="00CD100F">
            <w:pPr>
              <w:pStyle w:val="TAH"/>
            </w:pPr>
          </w:p>
        </w:tc>
        <w:tc>
          <w:tcPr>
            <w:tcW w:w="4710" w:type="dxa"/>
            <w:gridSpan w:val="8"/>
            <w:tcBorders>
              <w:top w:val="single" w:sz="6" w:space="0" w:color="auto"/>
              <w:left w:val="nil"/>
              <w:bottom w:val="nil"/>
              <w:right w:val="nil"/>
            </w:tcBorders>
            <w:hideMark/>
          </w:tcPr>
          <w:p w14:paraId="0487D3A8" w14:textId="77777777" w:rsidR="003B4404" w:rsidRDefault="003B4404" w:rsidP="00CD100F">
            <w:pPr>
              <w:pStyle w:val="TAH"/>
            </w:pPr>
            <w:r>
              <w:t>Bits</w:t>
            </w:r>
          </w:p>
        </w:tc>
        <w:tc>
          <w:tcPr>
            <w:tcW w:w="588" w:type="dxa"/>
            <w:tcBorders>
              <w:top w:val="single" w:sz="6" w:space="0" w:color="auto"/>
              <w:left w:val="nil"/>
              <w:bottom w:val="nil"/>
              <w:right w:val="single" w:sz="6" w:space="0" w:color="auto"/>
            </w:tcBorders>
          </w:tcPr>
          <w:p w14:paraId="69CF7705" w14:textId="77777777" w:rsidR="003B4404" w:rsidRDefault="003B4404" w:rsidP="00CD100F">
            <w:pPr>
              <w:pStyle w:val="TAC"/>
            </w:pPr>
          </w:p>
        </w:tc>
      </w:tr>
      <w:tr w:rsidR="003B4404" w14:paraId="391513C9" w14:textId="77777777" w:rsidTr="00CD100F">
        <w:trPr>
          <w:jc w:val="center"/>
        </w:trPr>
        <w:tc>
          <w:tcPr>
            <w:tcW w:w="151" w:type="dxa"/>
            <w:tcBorders>
              <w:top w:val="nil"/>
              <w:left w:val="single" w:sz="6" w:space="0" w:color="auto"/>
              <w:bottom w:val="nil"/>
              <w:right w:val="nil"/>
            </w:tcBorders>
          </w:tcPr>
          <w:p w14:paraId="004BEC01" w14:textId="77777777" w:rsidR="003B4404" w:rsidRDefault="003B4404" w:rsidP="00CD100F">
            <w:pPr>
              <w:pStyle w:val="TAC"/>
            </w:pPr>
          </w:p>
        </w:tc>
        <w:tc>
          <w:tcPr>
            <w:tcW w:w="1104" w:type="dxa"/>
            <w:tcBorders>
              <w:top w:val="nil"/>
              <w:left w:val="nil"/>
              <w:bottom w:val="nil"/>
              <w:right w:val="nil"/>
            </w:tcBorders>
            <w:hideMark/>
          </w:tcPr>
          <w:p w14:paraId="7BA98487" w14:textId="77777777" w:rsidR="003B4404" w:rsidRDefault="003B4404" w:rsidP="00CD100F">
            <w:pPr>
              <w:pStyle w:val="TAH"/>
            </w:pPr>
            <w:r>
              <w:t>Octets</w:t>
            </w:r>
          </w:p>
        </w:tc>
        <w:tc>
          <w:tcPr>
            <w:tcW w:w="588" w:type="dxa"/>
            <w:tcBorders>
              <w:top w:val="nil"/>
              <w:left w:val="nil"/>
              <w:bottom w:val="single" w:sz="4" w:space="0" w:color="auto"/>
              <w:right w:val="nil"/>
            </w:tcBorders>
            <w:hideMark/>
          </w:tcPr>
          <w:p w14:paraId="314E28A7" w14:textId="77777777" w:rsidR="003B4404" w:rsidRDefault="003B4404" w:rsidP="00CD100F">
            <w:pPr>
              <w:pStyle w:val="TAH"/>
            </w:pPr>
            <w:r>
              <w:t>8</w:t>
            </w:r>
          </w:p>
        </w:tc>
        <w:tc>
          <w:tcPr>
            <w:tcW w:w="589" w:type="dxa"/>
            <w:tcBorders>
              <w:top w:val="nil"/>
              <w:left w:val="nil"/>
              <w:bottom w:val="single" w:sz="4" w:space="0" w:color="auto"/>
              <w:right w:val="nil"/>
            </w:tcBorders>
            <w:hideMark/>
          </w:tcPr>
          <w:p w14:paraId="1E7A6F67" w14:textId="77777777" w:rsidR="003B4404" w:rsidRDefault="003B4404" w:rsidP="00CD100F">
            <w:pPr>
              <w:pStyle w:val="TAH"/>
            </w:pPr>
            <w:r>
              <w:t>7</w:t>
            </w:r>
          </w:p>
        </w:tc>
        <w:tc>
          <w:tcPr>
            <w:tcW w:w="589" w:type="dxa"/>
            <w:tcBorders>
              <w:top w:val="nil"/>
              <w:left w:val="nil"/>
              <w:bottom w:val="single" w:sz="4" w:space="0" w:color="auto"/>
              <w:right w:val="nil"/>
            </w:tcBorders>
            <w:hideMark/>
          </w:tcPr>
          <w:p w14:paraId="5A108900" w14:textId="77777777" w:rsidR="003B4404" w:rsidRDefault="003B4404" w:rsidP="00CD100F">
            <w:pPr>
              <w:pStyle w:val="TAH"/>
            </w:pPr>
            <w:r>
              <w:t>6</w:t>
            </w:r>
          </w:p>
        </w:tc>
        <w:tc>
          <w:tcPr>
            <w:tcW w:w="589" w:type="dxa"/>
            <w:tcBorders>
              <w:top w:val="nil"/>
              <w:left w:val="nil"/>
              <w:bottom w:val="single" w:sz="4" w:space="0" w:color="auto"/>
              <w:right w:val="nil"/>
            </w:tcBorders>
            <w:hideMark/>
          </w:tcPr>
          <w:p w14:paraId="4764A2E3" w14:textId="77777777" w:rsidR="003B4404" w:rsidRDefault="003B4404" w:rsidP="00CD100F">
            <w:pPr>
              <w:pStyle w:val="TAH"/>
            </w:pPr>
            <w:r>
              <w:t>5</w:t>
            </w:r>
          </w:p>
        </w:tc>
        <w:tc>
          <w:tcPr>
            <w:tcW w:w="589" w:type="dxa"/>
            <w:tcBorders>
              <w:top w:val="nil"/>
              <w:left w:val="nil"/>
              <w:bottom w:val="single" w:sz="4" w:space="0" w:color="auto"/>
              <w:right w:val="nil"/>
            </w:tcBorders>
            <w:hideMark/>
          </w:tcPr>
          <w:p w14:paraId="7AC9A8CA" w14:textId="77777777" w:rsidR="003B4404" w:rsidRDefault="003B4404" w:rsidP="00CD100F">
            <w:pPr>
              <w:pStyle w:val="TAH"/>
            </w:pPr>
            <w:r>
              <w:t>4</w:t>
            </w:r>
          </w:p>
        </w:tc>
        <w:tc>
          <w:tcPr>
            <w:tcW w:w="589" w:type="dxa"/>
            <w:tcBorders>
              <w:top w:val="nil"/>
              <w:left w:val="nil"/>
              <w:bottom w:val="single" w:sz="4" w:space="0" w:color="auto"/>
              <w:right w:val="nil"/>
            </w:tcBorders>
            <w:hideMark/>
          </w:tcPr>
          <w:p w14:paraId="255D54C8" w14:textId="77777777" w:rsidR="003B4404" w:rsidRDefault="003B4404" w:rsidP="00CD100F">
            <w:pPr>
              <w:pStyle w:val="TAH"/>
            </w:pPr>
            <w:r>
              <w:t>3</w:t>
            </w:r>
          </w:p>
        </w:tc>
        <w:tc>
          <w:tcPr>
            <w:tcW w:w="588" w:type="dxa"/>
            <w:tcBorders>
              <w:top w:val="nil"/>
              <w:left w:val="nil"/>
              <w:bottom w:val="single" w:sz="4" w:space="0" w:color="auto"/>
              <w:right w:val="nil"/>
            </w:tcBorders>
            <w:hideMark/>
          </w:tcPr>
          <w:p w14:paraId="088A38D4" w14:textId="77777777" w:rsidR="003B4404" w:rsidRDefault="003B4404" w:rsidP="00CD100F">
            <w:pPr>
              <w:pStyle w:val="TAH"/>
            </w:pPr>
            <w:r>
              <w:t>2</w:t>
            </w:r>
          </w:p>
        </w:tc>
        <w:tc>
          <w:tcPr>
            <w:tcW w:w="589" w:type="dxa"/>
            <w:tcBorders>
              <w:top w:val="nil"/>
              <w:left w:val="nil"/>
              <w:bottom w:val="single" w:sz="4" w:space="0" w:color="auto"/>
              <w:right w:val="nil"/>
            </w:tcBorders>
            <w:hideMark/>
          </w:tcPr>
          <w:p w14:paraId="39B2CB06" w14:textId="77777777" w:rsidR="003B4404" w:rsidRDefault="003B4404" w:rsidP="00CD100F">
            <w:pPr>
              <w:pStyle w:val="TAH"/>
            </w:pPr>
            <w:r>
              <w:t>1</w:t>
            </w:r>
          </w:p>
        </w:tc>
        <w:tc>
          <w:tcPr>
            <w:tcW w:w="588" w:type="dxa"/>
            <w:tcBorders>
              <w:top w:val="nil"/>
              <w:left w:val="nil"/>
              <w:bottom w:val="nil"/>
              <w:right w:val="single" w:sz="6" w:space="0" w:color="auto"/>
            </w:tcBorders>
          </w:tcPr>
          <w:p w14:paraId="1B236CE3" w14:textId="77777777" w:rsidR="003B4404" w:rsidRDefault="003B4404" w:rsidP="00CD100F">
            <w:pPr>
              <w:pStyle w:val="TAC"/>
            </w:pPr>
          </w:p>
        </w:tc>
      </w:tr>
      <w:tr w:rsidR="003B4404" w14:paraId="2606AE23" w14:textId="77777777" w:rsidTr="00CD100F">
        <w:trPr>
          <w:jc w:val="center"/>
        </w:trPr>
        <w:tc>
          <w:tcPr>
            <w:tcW w:w="151" w:type="dxa"/>
            <w:tcBorders>
              <w:top w:val="nil"/>
              <w:left w:val="single" w:sz="6" w:space="0" w:color="auto"/>
              <w:bottom w:val="nil"/>
              <w:right w:val="nil"/>
            </w:tcBorders>
          </w:tcPr>
          <w:p w14:paraId="78A4DF42" w14:textId="77777777" w:rsidR="003B4404" w:rsidRDefault="003B4404" w:rsidP="00CD100F">
            <w:pPr>
              <w:pStyle w:val="TAC"/>
            </w:pPr>
          </w:p>
        </w:tc>
        <w:tc>
          <w:tcPr>
            <w:tcW w:w="1104" w:type="dxa"/>
            <w:tcBorders>
              <w:top w:val="nil"/>
              <w:left w:val="nil"/>
              <w:bottom w:val="nil"/>
              <w:right w:val="single" w:sz="4" w:space="0" w:color="auto"/>
            </w:tcBorders>
            <w:hideMark/>
          </w:tcPr>
          <w:p w14:paraId="6815CDA0" w14:textId="77777777" w:rsidR="003B4404" w:rsidRDefault="003B4404" w:rsidP="00CD100F">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77E6DA2" w14:textId="77777777" w:rsidR="003B4404" w:rsidRDefault="003B4404" w:rsidP="00CD100F">
            <w:pPr>
              <w:pStyle w:val="TAC"/>
            </w:pPr>
            <w:r>
              <w:t>Type =  286 (decimal)</w:t>
            </w:r>
          </w:p>
        </w:tc>
        <w:tc>
          <w:tcPr>
            <w:tcW w:w="588" w:type="dxa"/>
            <w:tcBorders>
              <w:top w:val="nil"/>
              <w:left w:val="single" w:sz="4" w:space="0" w:color="auto"/>
              <w:bottom w:val="nil"/>
              <w:right w:val="single" w:sz="6" w:space="0" w:color="auto"/>
            </w:tcBorders>
          </w:tcPr>
          <w:p w14:paraId="3840B904" w14:textId="77777777" w:rsidR="003B4404" w:rsidRDefault="003B4404" w:rsidP="00CD100F">
            <w:pPr>
              <w:pStyle w:val="TAC"/>
            </w:pPr>
          </w:p>
        </w:tc>
      </w:tr>
      <w:tr w:rsidR="003B4404" w14:paraId="723F3924" w14:textId="77777777" w:rsidTr="00CD100F">
        <w:trPr>
          <w:jc w:val="center"/>
        </w:trPr>
        <w:tc>
          <w:tcPr>
            <w:tcW w:w="151" w:type="dxa"/>
            <w:tcBorders>
              <w:top w:val="nil"/>
              <w:left w:val="single" w:sz="6" w:space="0" w:color="auto"/>
              <w:bottom w:val="nil"/>
              <w:right w:val="nil"/>
            </w:tcBorders>
          </w:tcPr>
          <w:p w14:paraId="69534CD4" w14:textId="77777777" w:rsidR="003B4404" w:rsidRDefault="003B4404" w:rsidP="00CD100F">
            <w:pPr>
              <w:pStyle w:val="TAC"/>
            </w:pPr>
          </w:p>
        </w:tc>
        <w:tc>
          <w:tcPr>
            <w:tcW w:w="1104" w:type="dxa"/>
            <w:tcBorders>
              <w:top w:val="nil"/>
              <w:left w:val="nil"/>
              <w:bottom w:val="nil"/>
              <w:right w:val="single" w:sz="4" w:space="0" w:color="auto"/>
            </w:tcBorders>
            <w:hideMark/>
          </w:tcPr>
          <w:p w14:paraId="3BB7523C" w14:textId="77777777" w:rsidR="003B4404" w:rsidRDefault="003B4404" w:rsidP="00CD100F">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2DA8CE3" w14:textId="77777777" w:rsidR="003B4404" w:rsidRDefault="003B4404" w:rsidP="00CD100F">
            <w:pPr>
              <w:pStyle w:val="TAC"/>
              <w:rPr>
                <w:lang w:eastAsia="zh-CN"/>
              </w:rPr>
            </w:pPr>
            <w:r>
              <w:t>Length = n</w:t>
            </w:r>
          </w:p>
        </w:tc>
        <w:tc>
          <w:tcPr>
            <w:tcW w:w="588" w:type="dxa"/>
            <w:tcBorders>
              <w:top w:val="nil"/>
              <w:left w:val="single" w:sz="4" w:space="0" w:color="auto"/>
              <w:bottom w:val="nil"/>
              <w:right w:val="single" w:sz="6" w:space="0" w:color="auto"/>
            </w:tcBorders>
          </w:tcPr>
          <w:p w14:paraId="155B7FB6" w14:textId="77777777" w:rsidR="003B4404" w:rsidRDefault="003B4404" w:rsidP="00CD100F">
            <w:pPr>
              <w:pStyle w:val="TAC"/>
            </w:pPr>
          </w:p>
        </w:tc>
      </w:tr>
      <w:tr w:rsidR="003B4404" w14:paraId="4A093ED5" w14:textId="77777777" w:rsidTr="00CD100F">
        <w:trPr>
          <w:jc w:val="center"/>
        </w:trPr>
        <w:tc>
          <w:tcPr>
            <w:tcW w:w="151" w:type="dxa"/>
            <w:tcBorders>
              <w:top w:val="nil"/>
              <w:left w:val="single" w:sz="6" w:space="0" w:color="auto"/>
              <w:bottom w:val="nil"/>
              <w:right w:val="nil"/>
            </w:tcBorders>
          </w:tcPr>
          <w:p w14:paraId="3E94962D" w14:textId="77777777" w:rsidR="003B4404" w:rsidRDefault="003B4404" w:rsidP="00CD100F">
            <w:pPr>
              <w:pStyle w:val="TAC"/>
            </w:pPr>
          </w:p>
        </w:tc>
        <w:tc>
          <w:tcPr>
            <w:tcW w:w="1104" w:type="dxa"/>
            <w:tcBorders>
              <w:top w:val="nil"/>
              <w:left w:val="nil"/>
              <w:bottom w:val="nil"/>
              <w:right w:val="single" w:sz="4" w:space="0" w:color="auto"/>
            </w:tcBorders>
            <w:hideMark/>
          </w:tcPr>
          <w:p w14:paraId="65522399" w14:textId="42DD3C9B" w:rsidR="003B4404" w:rsidRDefault="003B4404" w:rsidP="002C447B">
            <w:pPr>
              <w:pStyle w:val="TAC"/>
              <w:rPr>
                <w:lang w:eastAsia="zh-CN"/>
              </w:rPr>
            </w:pPr>
            <w:r w:rsidRPr="002C447B">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B2C89F6" w14:textId="77777777" w:rsidR="003B4404" w:rsidRDefault="003B4404" w:rsidP="00CD100F">
            <w:pPr>
              <w:pStyle w:val="TAC"/>
              <w:rPr>
                <w:lang w:eastAsia="zh-CN"/>
              </w:rPr>
            </w:pPr>
            <w:r>
              <w:t>NBNS Server Address</w:t>
            </w:r>
            <w:r>
              <w:rPr>
                <w:lang w:eastAsia="zh-CN"/>
              </w:rPr>
              <w:t xml:space="preserve"> value</w:t>
            </w:r>
          </w:p>
        </w:tc>
        <w:tc>
          <w:tcPr>
            <w:tcW w:w="588" w:type="dxa"/>
            <w:tcBorders>
              <w:top w:val="nil"/>
              <w:left w:val="single" w:sz="4" w:space="0" w:color="auto"/>
              <w:bottom w:val="nil"/>
              <w:right w:val="single" w:sz="6" w:space="0" w:color="auto"/>
            </w:tcBorders>
          </w:tcPr>
          <w:p w14:paraId="16B572FE" w14:textId="77777777" w:rsidR="003B4404" w:rsidRDefault="003B4404" w:rsidP="00CD100F">
            <w:pPr>
              <w:pStyle w:val="TAC"/>
            </w:pPr>
          </w:p>
        </w:tc>
      </w:tr>
      <w:tr w:rsidR="003B4404" w14:paraId="7907E66C" w14:textId="77777777" w:rsidTr="00CD100F">
        <w:trPr>
          <w:jc w:val="center"/>
        </w:trPr>
        <w:tc>
          <w:tcPr>
            <w:tcW w:w="151" w:type="dxa"/>
            <w:tcBorders>
              <w:top w:val="nil"/>
              <w:left w:val="single" w:sz="6" w:space="0" w:color="auto"/>
              <w:bottom w:val="nil"/>
              <w:right w:val="nil"/>
            </w:tcBorders>
          </w:tcPr>
          <w:p w14:paraId="5FBC52EF" w14:textId="77777777" w:rsidR="003B4404" w:rsidRDefault="003B4404" w:rsidP="00CD100F">
            <w:pPr>
              <w:pStyle w:val="TAC"/>
            </w:pPr>
          </w:p>
        </w:tc>
        <w:tc>
          <w:tcPr>
            <w:tcW w:w="1104" w:type="dxa"/>
            <w:tcBorders>
              <w:top w:val="nil"/>
              <w:left w:val="nil"/>
              <w:bottom w:val="nil"/>
              <w:right w:val="single" w:sz="4" w:space="0" w:color="auto"/>
            </w:tcBorders>
            <w:hideMark/>
          </w:tcPr>
          <w:p w14:paraId="56C687B2" w14:textId="3C6AE5C5" w:rsidR="003B4404" w:rsidRDefault="003B4404" w:rsidP="002C447B">
            <w:pPr>
              <w:pStyle w:val="TAC"/>
              <w:rPr>
                <w:rFonts w:cs="Arial"/>
                <w:szCs w:val="18"/>
              </w:rPr>
            </w:pPr>
            <w:r w:rsidRPr="002C447B">
              <w:t>9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9508E95" w14:textId="77777777" w:rsidR="003B4404" w:rsidRDefault="003B4404" w:rsidP="00CD100F">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427AB894" w14:textId="77777777" w:rsidR="003B4404" w:rsidRDefault="003B4404" w:rsidP="00CD100F">
            <w:pPr>
              <w:pStyle w:val="TAC"/>
            </w:pPr>
          </w:p>
        </w:tc>
      </w:tr>
    </w:tbl>
    <w:p w14:paraId="3F1FA336" w14:textId="77777777" w:rsidR="003B4404" w:rsidRDefault="003B4404" w:rsidP="003B4404">
      <w:pPr>
        <w:pStyle w:val="TF"/>
        <w:rPr>
          <w:lang w:eastAsia="ja-JP"/>
        </w:rPr>
      </w:pPr>
      <w:r>
        <w:t xml:space="preserve">Figure </w:t>
      </w:r>
      <w:r>
        <w:rPr>
          <w:lang w:eastAsia="zh-CN"/>
        </w:rPr>
        <w:t>8</w:t>
      </w:r>
      <w:r>
        <w:rPr>
          <w:lang w:eastAsia="ja-JP"/>
        </w:rPr>
        <w:t>.</w:t>
      </w:r>
      <w:r>
        <w:rPr>
          <w:lang w:val="en-US" w:eastAsia="ja-JP"/>
        </w:rPr>
        <w:t>2.194</w:t>
      </w:r>
      <w:r>
        <w:rPr>
          <w:lang w:eastAsia="zh-CN"/>
        </w:rPr>
        <w:t>-</w:t>
      </w:r>
      <w:r>
        <w:rPr>
          <w:lang w:eastAsia="ja-JP"/>
        </w:rPr>
        <w:t>1</w:t>
      </w:r>
      <w:r>
        <w:t>: NBNS Server Address</w:t>
      </w:r>
    </w:p>
    <w:p w14:paraId="4CE2525D" w14:textId="5CFFBD66" w:rsidR="00A37F36" w:rsidRDefault="00A37F36" w:rsidP="001A3E8D">
      <w:pPr>
        <w:pStyle w:val="Heading3"/>
      </w:pPr>
      <w:bookmarkStart w:id="7607" w:name="_Toc98236108"/>
      <w:r>
        <w:t>8.2.195</w:t>
      </w:r>
      <w:r>
        <w:tab/>
        <w:t>Maximum Receive Unit</w:t>
      </w:r>
      <w:bookmarkEnd w:id="7607"/>
    </w:p>
    <w:p w14:paraId="217E9520" w14:textId="4C4BCF8A" w:rsidR="00A37F36" w:rsidRDefault="00A37F36" w:rsidP="00A37F36">
      <w:pPr>
        <w:rPr>
          <w:noProof/>
        </w:rPr>
      </w:pPr>
      <w:r>
        <w:t>The Maximum Receive Unit</w:t>
      </w:r>
      <w:r>
        <w:rPr>
          <w:rFonts w:eastAsia="Batang"/>
          <w:lang w:eastAsia="ko-KR"/>
        </w:rPr>
        <w:t xml:space="preserve"> shall be encoded </w:t>
      </w:r>
      <w:r>
        <w:rPr>
          <w:lang w:eastAsia="ja-JP"/>
        </w:rPr>
        <w:t xml:space="preserve">as shown in </w:t>
      </w:r>
      <w:r>
        <w:rPr>
          <w:lang w:eastAsia="zh-CN"/>
        </w:rPr>
        <w:t>F</w:t>
      </w:r>
      <w:r>
        <w:rPr>
          <w:lang w:eastAsia="ja-JP"/>
        </w:rPr>
        <w:t xml:space="preserve">igure </w:t>
      </w:r>
      <w:r>
        <w:rPr>
          <w:lang w:eastAsia="zh-CN"/>
        </w:rPr>
        <w:t>8.2.195-1</w:t>
      </w:r>
      <w:r>
        <w:rPr>
          <w:lang w:eastAsia="ja-JP"/>
        </w:rPr>
        <w:t xml:space="preserve">. The </w:t>
      </w:r>
      <w:r>
        <w:t>Maximum Receive Unit</w:t>
      </w:r>
      <w:r>
        <w:rPr>
          <w:lang w:eastAsia="zh-CN"/>
        </w:rPr>
        <w:t xml:space="preserve"> value shall contain the link MTU size value received from the UE via the Protocol Configuration Options </w:t>
      </w:r>
      <w:r w:rsidRPr="00660504">
        <w:rPr>
          <w:lang w:eastAsia="zh-CN"/>
        </w:rPr>
        <w:t xml:space="preserve">(see </w:t>
      </w:r>
      <w:r>
        <w:rPr>
          <w:noProof/>
        </w:rPr>
        <w:t>3GPP TS 24.008 [5]).</w:t>
      </w:r>
    </w:p>
    <w:p w14:paraId="1365BBF3"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2B15A41" w14:textId="77777777" w:rsidTr="00906C77">
        <w:trPr>
          <w:jc w:val="center"/>
        </w:trPr>
        <w:tc>
          <w:tcPr>
            <w:tcW w:w="151" w:type="dxa"/>
            <w:tcBorders>
              <w:top w:val="single" w:sz="6" w:space="0" w:color="auto"/>
              <w:left w:val="single" w:sz="6" w:space="0" w:color="auto"/>
              <w:bottom w:val="nil"/>
              <w:right w:val="nil"/>
            </w:tcBorders>
          </w:tcPr>
          <w:p w14:paraId="102BB037" w14:textId="77777777" w:rsidR="00A37F36" w:rsidRDefault="00A37F36" w:rsidP="00906C77">
            <w:pPr>
              <w:pStyle w:val="TAC"/>
            </w:pPr>
          </w:p>
        </w:tc>
        <w:tc>
          <w:tcPr>
            <w:tcW w:w="1104" w:type="dxa"/>
            <w:tcBorders>
              <w:top w:val="single" w:sz="6" w:space="0" w:color="auto"/>
              <w:left w:val="nil"/>
              <w:bottom w:val="nil"/>
              <w:right w:val="nil"/>
            </w:tcBorders>
          </w:tcPr>
          <w:p w14:paraId="7713DB4F"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FD161C8"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2EA107B4" w14:textId="77777777" w:rsidR="00A37F36" w:rsidRDefault="00A37F36" w:rsidP="00906C77">
            <w:pPr>
              <w:pStyle w:val="TAC"/>
            </w:pPr>
          </w:p>
        </w:tc>
      </w:tr>
      <w:tr w:rsidR="00A37F36" w14:paraId="24B85495" w14:textId="77777777" w:rsidTr="00906C77">
        <w:trPr>
          <w:jc w:val="center"/>
        </w:trPr>
        <w:tc>
          <w:tcPr>
            <w:tcW w:w="151" w:type="dxa"/>
            <w:tcBorders>
              <w:top w:val="nil"/>
              <w:left w:val="single" w:sz="6" w:space="0" w:color="auto"/>
              <w:bottom w:val="nil"/>
              <w:right w:val="nil"/>
            </w:tcBorders>
          </w:tcPr>
          <w:p w14:paraId="18E075F6" w14:textId="77777777" w:rsidR="00A37F36" w:rsidRDefault="00A37F36" w:rsidP="00906C77">
            <w:pPr>
              <w:pStyle w:val="TAC"/>
            </w:pPr>
          </w:p>
        </w:tc>
        <w:tc>
          <w:tcPr>
            <w:tcW w:w="1104" w:type="dxa"/>
            <w:tcBorders>
              <w:top w:val="nil"/>
              <w:left w:val="nil"/>
              <w:bottom w:val="nil"/>
              <w:right w:val="nil"/>
            </w:tcBorders>
            <w:hideMark/>
          </w:tcPr>
          <w:p w14:paraId="761A2C11"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5196FE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1BE5CD3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9FDFBC9"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7FB13B3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4D38933A"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E74FC67"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3903B736"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E986A82" w14:textId="77777777" w:rsidR="00A37F36" w:rsidRDefault="00A37F36" w:rsidP="00906C77">
            <w:pPr>
              <w:pStyle w:val="TAH"/>
            </w:pPr>
            <w:r>
              <w:t>1</w:t>
            </w:r>
          </w:p>
        </w:tc>
        <w:tc>
          <w:tcPr>
            <w:tcW w:w="588" w:type="dxa"/>
            <w:tcBorders>
              <w:top w:val="nil"/>
              <w:left w:val="nil"/>
              <w:bottom w:val="nil"/>
              <w:right w:val="single" w:sz="6" w:space="0" w:color="auto"/>
            </w:tcBorders>
          </w:tcPr>
          <w:p w14:paraId="183AD98A" w14:textId="77777777" w:rsidR="00A37F36" w:rsidRDefault="00A37F36" w:rsidP="00906C77">
            <w:pPr>
              <w:pStyle w:val="TAC"/>
            </w:pPr>
          </w:p>
        </w:tc>
      </w:tr>
      <w:tr w:rsidR="00A37F36" w14:paraId="7DD19E13" w14:textId="77777777" w:rsidTr="00906C77">
        <w:trPr>
          <w:jc w:val="center"/>
        </w:trPr>
        <w:tc>
          <w:tcPr>
            <w:tcW w:w="151" w:type="dxa"/>
            <w:tcBorders>
              <w:top w:val="nil"/>
              <w:left w:val="single" w:sz="6" w:space="0" w:color="auto"/>
              <w:bottom w:val="nil"/>
              <w:right w:val="nil"/>
            </w:tcBorders>
          </w:tcPr>
          <w:p w14:paraId="4E919C9D" w14:textId="77777777" w:rsidR="00A37F36" w:rsidRDefault="00A37F36" w:rsidP="00906C77">
            <w:pPr>
              <w:pStyle w:val="TAC"/>
            </w:pPr>
          </w:p>
        </w:tc>
        <w:tc>
          <w:tcPr>
            <w:tcW w:w="1104" w:type="dxa"/>
            <w:tcBorders>
              <w:top w:val="nil"/>
              <w:left w:val="nil"/>
              <w:bottom w:val="nil"/>
              <w:right w:val="single" w:sz="4" w:space="0" w:color="auto"/>
            </w:tcBorders>
            <w:hideMark/>
          </w:tcPr>
          <w:p w14:paraId="43320DA0"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2417DC0" w14:textId="65BFD9D8" w:rsidR="00A37F36" w:rsidRDefault="00A37F36" w:rsidP="00906C77">
            <w:pPr>
              <w:pStyle w:val="TAC"/>
            </w:pPr>
            <w:r>
              <w:t>Type = 287 (decimal)</w:t>
            </w:r>
          </w:p>
        </w:tc>
        <w:tc>
          <w:tcPr>
            <w:tcW w:w="588" w:type="dxa"/>
            <w:tcBorders>
              <w:top w:val="nil"/>
              <w:left w:val="single" w:sz="4" w:space="0" w:color="auto"/>
              <w:bottom w:val="nil"/>
              <w:right w:val="single" w:sz="6" w:space="0" w:color="auto"/>
            </w:tcBorders>
          </w:tcPr>
          <w:p w14:paraId="55822BA8" w14:textId="77777777" w:rsidR="00A37F36" w:rsidRDefault="00A37F36" w:rsidP="00906C77">
            <w:pPr>
              <w:pStyle w:val="TAC"/>
            </w:pPr>
          </w:p>
        </w:tc>
      </w:tr>
      <w:tr w:rsidR="00A37F36" w14:paraId="3628247B" w14:textId="77777777" w:rsidTr="00906C77">
        <w:trPr>
          <w:jc w:val="center"/>
        </w:trPr>
        <w:tc>
          <w:tcPr>
            <w:tcW w:w="151" w:type="dxa"/>
            <w:tcBorders>
              <w:top w:val="nil"/>
              <w:left w:val="single" w:sz="6" w:space="0" w:color="auto"/>
              <w:bottom w:val="nil"/>
              <w:right w:val="nil"/>
            </w:tcBorders>
          </w:tcPr>
          <w:p w14:paraId="6DAA3B22" w14:textId="77777777" w:rsidR="00A37F36" w:rsidRDefault="00A37F36" w:rsidP="00906C77">
            <w:pPr>
              <w:pStyle w:val="TAC"/>
            </w:pPr>
          </w:p>
        </w:tc>
        <w:tc>
          <w:tcPr>
            <w:tcW w:w="1104" w:type="dxa"/>
            <w:tcBorders>
              <w:top w:val="nil"/>
              <w:left w:val="nil"/>
              <w:bottom w:val="nil"/>
              <w:right w:val="single" w:sz="4" w:space="0" w:color="auto"/>
            </w:tcBorders>
            <w:hideMark/>
          </w:tcPr>
          <w:p w14:paraId="36AB677C"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8ADDBAF" w14:textId="77777777" w:rsidR="00A37F36" w:rsidRDefault="00A37F36" w:rsidP="00906C77">
            <w:pPr>
              <w:pStyle w:val="TAC"/>
              <w:rPr>
                <w:lang w:eastAsia="zh-CN"/>
              </w:rPr>
            </w:pPr>
            <w:r>
              <w:t>Length = 2</w:t>
            </w:r>
          </w:p>
        </w:tc>
        <w:tc>
          <w:tcPr>
            <w:tcW w:w="588" w:type="dxa"/>
            <w:tcBorders>
              <w:top w:val="nil"/>
              <w:left w:val="single" w:sz="4" w:space="0" w:color="auto"/>
              <w:bottom w:val="nil"/>
              <w:right w:val="single" w:sz="6" w:space="0" w:color="auto"/>
            </w:tcBorders>
          </w:tcPr>
          <w:p w14:paraId="70D1A808" w14:textId="77777777" w:rsidR="00A37F36" w:rsidRDefault="00A37F36" w:rsidP="00906C77">
            <w:pPr>
              <w:pStyle w:val="TAC"/>
            </w:pPr>
          </w:p>
        </w:tc>
      </w:tr>
      <w:tr w:rsidR="00A37F36" w14:paraId="7309278C" w14:textId="77777777" w:rsidTr="00906C77">
        <w:trPr>
          <w:jc w:val="center"/>
        </w:trPr>
        <w:tc>
          <w:tcPr>
            <w:tcW w:w="151" w:type="dxa"/>
            <w:tcBorders>
              <w:top w:val="nil"/>
              <w:left w:val="single" w:sz="6" w:space="0" w:color="auto"/>
              <w:bottom w:val="nil"/>
              <w:right w:val="nil"/>
            </w:tcBorders>
          </w:tcPr>
          <w:p w14:paraId="3D0C59FA" w14:textId="77777777" w:rsidR="00A37F36" w:rsidRDefault="00A37F36" w:rsidP="00906C77">
            <w:pPr>
              <w:pStyle w:val="TAC"/>
            </w:pPr>
          </w:p>
        </w:tc>
        <w:tc>
          <w:tcPr>
            <w:tcW w:w="1104" w:type="dxa"/>
            <w:tcBorders>
              <w:top w:val="nil"/>
              <w:left w:val="nil"/>
              <w:bottom w:val="nil"/>
              <w:right w:val="single" w:sz="4" w:space="0" w:color="auto"/>
            </w:tcBorders>
            <w:hideMark/>
          </w:tcPr>
          <w:p w14:paraId="1DE496C0" w14:textId="77777777" w:rsidR="00A37F36" w:rsidRDefault="00A37F36" w:rsidP="002C447B">
            <w:pPr>
              <w:pStyle w:val="TAC"/>
              <w:rPr>
                <w:lang w:eastAsia="zh-CN"/>
              </w:rPr>
            </w:pPr>
            <w:r w:rsidRPr="002C447B">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65780FCD" w14:textId="77777777" w:rsidR="00A37F36" w:rsidRDefault="00A37F36" w:rsidP="00906C77">
            <w:pPr>
              <w:pStyle w:val="TAC"/>
              <w:rPr>
                <w:lang w:eastAsia="zh-CN"/>
              </w:rPr>
            </w:pPr>
            <w:r>
              <w:t>Maximum Receive Unit</w:t>
            </w:r>
            <w:r>
              <w:rPr>
                <w:lang w:eastAsia="zh-CN"/>
              </w:rPr>
              <w:t xml:space="preserve"> value</w:t>
            </w:r>
          </w:p>
        </w:tc>
        <w:tc>
          <w:tcPr>
            <w:tcW w:w="588" w:type="dxa"/>
            <w:tcBorders>
              <w:top w:val="nil"/>
              <w:left w:val="single" w:sz="4" w:space="0" w:color="auto"/>
              <w:bottom w:val="nil"/>
              <w:right w:val="single" w:sz="6" w:space="0" w:color="auto"/>
            </w:tcBorders>
          </w:tcPr>
          <w:p w14:paraId="4A031353" w14:textId="77777777" w:rsidR="00A37F36" w:rsidRDefault="00A37F36" w:rsidP="00906C77">
            <w:pPr>
              <w:pStyle w:val="TAC"/>
            </w:pPr>
          </w:p>
        </w:tc>
      </w:tr>
    </w:tbl>
    <w:p w14:paraId="413F223E" w14:textId="05D999E2" w:rsidR="00A37F36" w:rsidRDefault="00A37F36" w:rsidP="00A37F36">
      <w:pPr>
        <w:pStyle w:val="TF"/>
        <w:rPr>
          <w:lang w:eastAsia="ja-JP"/>
        </w:rPr>
      </w:pPr>
      <w:r>
        <w:t xml:space="preserve">Figure </w:t>
      </w:r>
      <w:r>
        <w:rPr>
          <w:lang w:eastAsia="zh-CN"/>
        </w:rPr>
        <w:t>8</w:t>
      </w:r>
      <w:r>
        <w:rPr>
          <w:lang w:eastAsia="ja-JP"/>
        </w:rPr>
        <w:t>.</w:t>
      </w:r>
      <w:r>
        <w:rPr>
          <w:lang w:val="en-US" w:eastAsia="ja-JP"/>
        </w:rPr>
        <w:t>2.195</w:t>
      </w:r>
      <w:r>
        <w:rPr>
          <w:lang w:eastAsia="zh-CN"/>
        </w:rPr>
        <w:t>-</w:t>
      </w:r>
      <w:r>
        <w:rPr>
          <w:lang w:eastAsia="ja-JP"/>
        </w:rPr>
        <w:t>1</w:t>
      </w:r>
      <w:r>
        <w:t>: Maximum Receive Unit</w:t>
      </w:r>
    </w:p>
    <w:p w14:paraId="4AB74D43" w14:textId="5226BB46" w:rsidR="00A37F36" w:rsidRDefault="00A37F36" w:rsidP="00433965">
      <w:r>
        <w:rPr>
          <w:noProof/>
        </w:rPr>
        <w:t xml:space="preserve">The </w:t>
      </w:r>
      <w:r>
        <w:t>Maximum Receive Unit</w:t>
      </w:r>
      <w:r>
        <w:rPr>
          <w:lang w:eastAsia="zh-CN"/>
        </w:rPr>
        <w:t xml:space="preserve"> value shall be encoded as two octet</w:t>
      </w:r>
      <w:r w:rsidR="006E3F97">
        <w:rPr>
          <w:lang w:eastAsia="zh-CN"/>
        </w:rPr>
        <w:t>'</w:t>
      </w:r>
      <w:r>
        <w:rPr>
          <w:lang w:eastAsia="zh-CN"/>
        </w:rPr>
        <w:t xml:space="preserve">s </w:t>
      </w:r>
      <w:r>
        <w:t>binary integer value.</w:t>
      </w:r>
    </w:p>
    <w:p w14:paraId="274AC2EA" w14:textId="68E1F169" w:rsidR="003C47D3" w:rsidRPr="00441CD0" w:rsidRDefault="003C47D3" w:rsidP="001A3E8D">
      <w:pPr>
        <w:pStyle w:val="Heading3"/>
      </w:pPr>
      <w:bookmarkStart w:id="7608" w:name="_Toc98236109"/>
      <w:r>
        <w:t>8.2.196</w:t>
      </w:r>
      <w:r w:rsidRPr="00441CD0">
        <w:tab/>
      </w:r>
      <w:r>
        <w:t>Thresholds</w:t>
      </w:r>
      <w:bookmarkEnd w:id="7608"/>
    </w:p>
    <w:p w14:paraId="7A244F1D" w14:textId="03C73D59" w:rsidR="003C47D3" w:rsidRDefault="003C47D3" w:rsidP="003C47D3">
      <w:r w:rsidRPr="00441CD0">
        <w:t xml:space="preserve">The </w:t>
      </w:r>
      <w:r>
        <w:t>Thresholds</w:t>
      </w:r>
      <w:r w:rsidRPr="00441CD0">
        <w:t xml:space="preserve"> IE </w:t>
      </w:r>
      <w:r w:rsidRPr="00B85C0A">
        <w:t xml:space="preserve">shall be encoded </w:t>
      </w:r>
      <w:r w:rsidRPr="00441CD0">
        <w:t xml:space="preserve">as shown in Figure </w:t>
      </w:r>
      <w:r>
        <w:t>8.2.196</w:t>
      </w:r>
      <w:r w:rsidRPr="00441CD0">
        <w:t xml:space="preserve">-1. It indicates the </w:t>
      </w:r>
      <w:r w:rsidRPr="00B85C0A">
        <w:t>RTT and/or a Packet Loss Rate</w:t>
      </w:r>
      <w:r w:rsidRPr="00441CD0">
        <w:t>.</w:t>
      </w:r>
    </w:p>
    <w:p w14:paraId="0D892E9D" w14:textId="77777777" w:rsidR="00E46F55" w:rsidRPr="00441CD0"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3C47D3" w:rsidRPr="00441CD0" w14:paraId="4BC2E308" w14:textId="77777777" w:rsidTr="004D36E4">
        <w:trPr>
          <w:jc w:val="center"/>
        </w:trPr>
        <w:tc>
          <w:tcPr>
            <w:tcW w:w="151" w:type="dxa"/>
            <w:tcBorders>
              <w:top w:val="single" w:sz="6" w:space="0" w:color="auto"/>
              <w:left w:val="single" w:sz="6" w:space="0" w:color="auto"/>
              <w:bottom w:val="nil"/>
              <w:right w:val="nil"/>
            </w:tcBorders>
          </w:tcPr>
          <w:p w14:paraId="5DFC1002" w14:textId="77777777" w:rsidR="003C47D3" w:rsidRPr="00441CD0" w:rsidRDefault="003C47D3" w:rsidP="004D36E4">
            <w:pPr>
              <w:pStyle w:val="TAC"/>
            </w:pPr>
          </w:p>
        </w:tc>
        <w:tc>
          <w:tcPr>
            <w:tcW w:w="1104" w:type="dxa"/>
            <w:tcBorders>
              <w:top w:val="single" w:sz="6" w:space="0" w:color="auto"/>
              <w:left w:val="nil"/>
              <w:bottom w:val="nil"/>
              <w:right w:val="nil"/>
            </w:tcBorders>
          </w:tcPr>
          <w:p w14:paraId="29FEFBF6" w14:textId="77777777" w:rsidR="003C47D3" w:rsidRPr="00441CD0" w:rsidRDefault="003C47D3" w:rsidP="004D36E4">
            <w:pPr>
              <w:pStyle w:val="TAH"/>
            </w:pPr>
          </w:p>
        </w:tc>
        <w:tc>
          <w:tcPr>
            <w:tcW w:w="4710" w:type="dxa"/>
            <w:gridSpan w:val="8"/>
            <w:tcBorders>
              <w:top w:val="single" w:sz="6" w:space="0" w:color="auto"/>
              <w:left w:val="nil"/>
              <w:bottom w:val="nil"/>
              <w:right w:val="nil"/>
            </w:tcBorders>
            <w:hideMark/>
          </w:tcPr>
          <w:p w14:paraId="3614E109"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5A09F9D9" w14:textId="77777777" w:rsidR="003C47D3" w:rsidRPr="00441CD0" w:rsidRDefault="003C47D3" w:rsidP="004D36E4">
            <w:pPr>
              <w:pStyle w:val="TAC"/>
            </w:pPr>
          </w:p>
        </w:tc>
      </w:tr>
      <w:tr w:rsidR="003C47D3" w:rsidRPr="00441CD0" w14:paraId="5526C222" w14:textId="77777777" w:rsidTr="004D36E4">
        <w:trPr>
          <w:jc w:val="center"/>
        </w:trPr>
        <w:tc>
          <w:tcPr>
            <w:tcW w:w="151" w:type="dxa"/>
            <w:tcBorders>
              <w:top w:val="nil"/>
              <w:left w:val="single" w:sz="6" w:space="0" w:color="auto"/>
              <w:bottom w:val="nil"/>
              <w:right w:val="nil"/>
            </w:tcBorders>
          </w:tcPr>
          <w:p w14:paraId="0E8C84A6" w14:textId="77777777" w:rsidR="003C47D3" w:rsidRPr="00441CD0" w:rsidRDefault="003C47D3" w:rsidP="004D36E4">
            <w:pPr>
              <w:pStyle w:val="TAC"/>
            </w:pPr>
          </w:p>
        </w:tc>
        <w:tc>
          <w:tcPr>
            <w:tcW w:w="1104" w:type="dxa"/>
            <w:tcBorders>
              <w:top w:val="nil"/>
              <w:left w:val="nil"/>
              <w:bottom w:val="nil"/>
              <w:right w:val="nil"/>
            </w:tcBorders>
            <w:hideMark/>
          </w:tcPr>
          <w:p w14:paraId="3FC98682"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3139F787"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7D9C8C4"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18F7CF10"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75CF53B4"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2DCB17C1"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635B0839" w14:textId="77777777" w:rsidR="003C47D3" w:rsidRPr="00441CD0" w:rsidRDefault="003C47D3" w:rsidP="004D36E4">
            <w:pPr>
              <w:pStyle w:val="TAH"/>
            </w:pPr>
            <w:r w:rsidRPr="00441CD0">
              <w:t>3</w:t>
            </w:r>
          </w:p>
        </w:tc>
        <w:tc>
          <w:tcPr>
            <w:tcW w:w="588" w:type="dxa"/>
            <w:tcBorders>
              <w:top w:val="nil"/>
              <w:left w:val="nil"/>
              <w:bottom w:val="single" w:sz="4" w:space="0" w:color="auto"/>
              <w:right w:val="nil"/>
            </w:tcBorders>
            <w:hideMark/>
          </w:tcPr>
          <w:p w14:paraId="36576CFE"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52FD1088"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1701D74" w14:textId="77777777" w:rsidR="003C47D3" w:rsidRPr="00441CD0" w:rsidRDefault="003C47D3" w:rsidP="004D36E4">
            <w:pPr>
              <w:pStyle w:val="TAC"/>
            </w:pPr>
          </w:p>
        </w:tc>
      </w:tr>
      <w:tr w:rsidR="003C47D3" w:rsidRPr="00441CD0" w14:paraId="0954B702" w14:textId="77777777" w:rsidTr="004D36E4">
        <w:trPr>
          <w:jc w:val="center"/>
        </w:trPr>
        <w:tc>
          <w:tcPr>
            <w:tcW w:w="151" w:type="dxa"/>
            <w:tcBorders>
              <w:top w:val="nil"/>
              <w:left w:val="single" w:sz="6" w:space="0" w:color="auto"/>
              <w:bottom w:val="nil"/>
              <w:right w:val="nil"/>
            </w:tcBorders>
          </w:tcPr>
          <w:p w14:paraId="4AF267C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5083CD1A" w14:textId="77777777" w:rsidR="003C47D3" w:rsidRPr="00441CD0" w:rsidRDefault="003C47D3" w:rsidP="004D36E4">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6044CC" w14:textId="21EFB57A" w:rsidR="003C47D3" w:rsidRPr="00441CD0" w:rsidRDefault="003C47D3" w:rsidP="004D36E4">
            <w:pPr>
              <w:pStyle w:val="TAC"/>
            </w:pPr>
            <w:r w:rsidRPr="00441CD0">
              <w:t xml:space="preserve">Type = </w:t>
            </w:r>
            <w:r>
              <w:rPr>
                <w:lang w:val="sv-SE"/>
              </w:rPr>
              <w:t>288</w:t>
            </w:r>
            <w:r w:rsidRPr="00441CD0">
              <w:t xml:space="preserve"> (decimal)</w:t>
            </w:r>
          </w:p>
        </w:tc>
        <w:tc>
          <w:tcPr>
            <w:tcW w:w="588" w:type="dxa"/>
            <w:tcBorders>
              <w:top w:val="nil"/>
              <w:left w:val="single" w:sz="4" w:space="0" w:color="auto"/>
              <w:bottom w:val="nil"/>
              <w:right w:val="single" w:sz="6" w:space="0" w:color="auto"/>
            </w:tcBorders>
          </w:tcPr>
          <w:p w14:paraId="673C2498" w14:textId="77777777" w:rsidR="003C47D3" w:rsidRPr="00441CD0" w:rsidRDefault="003C47D3" w:rsidP="004D36E4">
            <w:pPr>
              <w:pStyle w:val="TAC"/>
            </w:pPr>
          </w:p>
        </w:tc>
      </w:tr>
      <w:tr w:rsidR="003C47D3" w:rsidRPr="00441CD0" w14:paraId="6F536388" w14:textId="77777777" w:rsidTr="004D36E4">
        <w:trPr>
          <w:jc w:val="center"/>
        </w:trPr>
        <w:tc>
          <w:tcPr>
            <w:tcW w:w="151" w:type="dxa"/>
            <w:tcBorders>
              <w:top w:val="nil"/>
              <w:left w:val="single" w:sz="6" w:space="0" w:color="auto"/>
              <w:bottom w:val="nil"/>
              <w:right w:val="nil"/>
            </w:tcBorders>
          </w:tcPr>
          <w:p w14:paraId="11FD8EC3"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475A89CF" w14:textId="77777777" w:rsidR="003C47D3" w:rsidRPr="00441CD0" w:rsidRDefault="003C47D3" w:rsidP="004D36E4">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765A229"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10B088A" w14:textId="77777777" w:rsidR="003C47D3" w:rsidRPr="00441CD0" w:rsidRDefault="003C47D3" w:rsidP="004D36E4">
            <w:pPr>
              <w:pStyle w:val="TAC"/>
            </w:pPr>
          </w:p>
        </w:tc>
      </w:tr>
      <w:tr w:rsidR="003C47D3" w:rsidRPr="00441CD0" w14:paraId="734CE9F6" w14:textId="77777777" w:rsidTr="004D36E4">
        <w:trPr>
          <w:jc w:val="center"/>
        </w:trPr>
        <w:tc>
          <w:tcPr>
            <w:tcW w:w="151" w:type="dxa"/>
            <w:tcBorders>
              <w:top w:val="nil"/>
              <w:left w:val="single" w:sz="6" w:space="0" w:color="auto"/>
              <w:bottom w:val="nil"/>
              <w:right w:val="nil"/>
            </w:tcBorders>
          </w:tcPr>
          <w:p w14:paraId="6D1E4A98"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E20A287" w14:textId="77777777" w:rsidR="003C47D3" w:rsidRPr="00441CD0" w:rsidRDefault="003C47D3" w:rsidP="002C447B">
            <w:pPr>
              <w:pStyle w:val="TAC"/>
              <w:rPr>
                <w:lang w:eastAsia="zh-CN"/>
              </w:rPr>
            </w:pPr>
            <w:r w:rsidRPr="002C447B">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507F1E2" w14:textId="77777777" w:rsidR="003C47D3" w:rsidRPr="00441CD0" w:rsidRDefault="003C47D3" w:rsidP="004D36E4">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1CD7209A" w14:textId="77777777" w:rsidR="003C47D3" w:rsidRPr="00441CD0" w:rsidRDefault="003C47D3" w:rsidP="004D36E4">
            <w:pPr>
              <w:pStyle w:val="TAC"/>
              <w:rPr>
                <w:lang w:eastAsia="zh-CN"/>
              </w:rPr>
            </w:pPr>
            <w:r>
              <w:rPr>
                <w:rFonts w:hint="eastAsia"/>
                <w:lang w:eastAsia="zh-CN"/>
              </w:rPr>
              <w:t>P</w:t>
            </w:r>
            <w:r>
              <w:rPr>
                <w:lang w:eastAsia="zh-CN"/>
              </w:rPr>
              <w:t>LR</w:t>
            </w:r>
          </w:p>
        </w:tc>
        <w:tc>
          <w:tcPr>
            <w:tcW w:w="589" w:type="dxa"/>
            <w:tcBorders>
              <w:top w:val="single" w:sz="4" w:space="0" w:color="auto"/>
              <w:left w:val="single" w:sz="4" w:space="0" w:color="auto"/>
              <w:bottom w:val="single" w:sz="4" w:space="0" w:color="auto"/>
              <w:right w:val="single" w:sz="4" w:space="0" w:color="auto"/>
            </w:tcBorders>
            <w:hideMark/>
          </w:tcPr>
          <w:p w14:paraId="040A81F3" w14:textId="77777777" w:rsidR="003C47D3" w:rsidRPr="00441CD0" w:rsidRDefault="003C47D3" w:rsidP="004D36E4">
            <w:pPr>
              <w:pStyle w:val="TAC"/>
              <w:rPr>
                <w:lang w:eastAsia="zh-CN"/>
              </w:rPr>
            </w:pPr>
            <w:r>
              <w:rPr>
                <w:rFonts w:hint="eastAsia"/>
                <w:lang w:eastAsia="zh-CN"/>
              </w:rPr>
              <w:t>R</w:t>
            </w:r>
            <w:r>
              <w:rPr>
                <w:lang w:eastAsia="zh-CN"/>
              </w:rPr>
              <w:t>TT</w:t>
            </w:r>
          </w:p>
        </w:tc>
        <w:tc>
          <w:tcPr>
            <w:tcW w:w="588" w:type="dxa"/>
            <w:tcBorders>
              <w:top w:val="nil"/>
              <w:left w:val="single" w:sz="4" w:space="0" w:color="auto"/>
              <w:bottom w:val="nil"/>
              <w:right w:val="single" w:sz="6" w:space="0" w:color="auto"/>
            </w:tcBorders>
          </w:tcPr>
          <w:p w14:paraId="2227FE21" w14:textId="77777777" w:rsidR="003C47D3" w:rsidRPr="00441CD0" w:rsidRDefault="003C47D3" w:rsidP="004D36E4">
            <w:pPr>
              <w:pStyle w:val="TAC"/>
            </w:pPr>
          </w:p>
        </w:tc>
      </w:tr>
      <w:tr w:rsidR="003C47D3" w:rsidRPr="00441CD0" w14:paraId="38FABC73" w14:textId="77777777" w:rsidTr="004D36E4">
        <w:trPr>
          <w:jc w:val="center"/>
        </w:trPr>
        <w:tc>
          <w:tcPr>
            <w:tcW w:w="151" w:type="dxa"/>
            <w:tcBorders>
              <w:top w:val="nil"/>
              <w:left w:val="single" w:sz="6" w:space="0" w:color="auto"/>
              <w:bottom w:val="nil"/>
              <w:right w:val="nil"/>
            </w:tcBorders>
          </w:tcPr>
          <w:p w14:paraId="68B8887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A5902A6" w14:textId="77777777" w:rsidR="003C47D3" w:rsidRPr="00441CD0" w:rsidRDefault="003C47D3" w:rsidP="002C447B">
            <w:pPr>
              <w:pStyle w:val="TAC"/>
              <w:rPr>
                <w:lang w:eastAsia="zh-CN"/>
              </w:rPr>
            </w:pPr>
            <w:r w:rsidRPr="002C447B">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13C7489D" w14:textId="77777777" w:rsidR="003C47D3" w:rsidRPr="00441CD0" w:rsidRDefault="003C47D3" w:rsidP="004D36E4">
            <w:pPr>
              <w:pStyle w:val="TAC"/>
              <w:rPr>
                <w:lang w:eastAsia="zh-CN"/>
              </w:rPr>
            </w:pPr>
            <w:r w:rsidRPr="0021179F">
              <w:rPr>
                <w:lang w:val="en-US"/>
              </w:rPr>
              <w:t>RTT</w:t>
            </w:r>
            <w:r>
              <w:t xml:space="preserve"> value</w:t>
            </w:r>
          </w:p>
        </w:tc>
        <w:tc>
          <w:tcPr>
            <w:tcW w:w="588" w:type="dxa"/>
            <w:tcBorders>
              <w:top w:val="nil"/>
              <w:left w:val="single" w:sz="4" w:space="0" w:color="auto"/>
              <w:bottom w:val="nil"/>
              <w:right w:val="single" w:sz="6" w:space="0" w:color="auto"/>
            </w:tcBorders>
          </w:tcPr>
          <w:p w14:paraId="5F396C40" w14:textId="77777777" w:rsidR="003C47D3" w:rsidRPr="00441CD0" w:rsidRDefault="003C47D3" w:rsidP="004D36E4">
            <w:pPr>
              <w:pStyle w:val="TAC"/>
            </w:pPr>
          </w:p>
        </w:tc>
      </w:tr>
      <w:tr w:rsidR="003C47D3" w:rsidRPr="00441CD0" w14:paraId="2B10AB1F" w14:textId="77777777" w:rsidTr="004D36E4">
        <w:trPr>
          <w:jc w:val="center"/>
        </w:trPr>
        <w:tc>
          <w:tcPr>
            <w:tcW w:w="151" w:type="dxa"/>
            <w:tcBorders>
              <w:top w:val="nil"/>
              <w:left w:val="single" w:sz="6" w:space="0" w:color="auto"/>
              <w:bottom w:val="nil"/>
              <w:right w:val="nil"/>
            </w:tcBorders>
          </w:tcPr>
          <w:p w14:paraId="061C628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9FC3A86" w14:textId="77777777" w:rsidR="003C47D3" w:rsidRPr="00441CD0" w:rsidRDefault="003C47D3" w:rsidP="002C447B">
            <w:pPr>
              <w:pStyle w:val="TAC"/>
              <w:rPr>
                <w:lang w:eastAsia="zh-CN"/>
              </w:rPr>
            </w:pPr>
            <w:r w:rsidRPr="002C447B">
              <w:t>p</w:t>
            </w:r>
          </w:p>
        </w:tc>
        <w:tc>
          <w:tcPr>
            <w:tcW w:w="4710" w:type="dxa"/>
            <w:gridSpan w:val="8"/>
            <w:tcBorders>
              <w:top w:val="single" w:sz="4" w:space="0" w:color="auto"/>
              <w:left w:val="single" w:sz="4" w:space="0" w:color="auto"/>
              <w:bottom w:val="single" w:sz="4" w:space="0" w:color="auto"/>
              <w:right w:val="single" w:sz="4" w:space="0" w:color="auto"/>
            </w:tcBorders>
            <w:hideMark/>
          </w:tcPr>
          <w:p w14:paraId="2C5DCE9E" w14:textId="77777777" w:rsidR="003C47D3" w:rsidRPr="00441CD0" w:rsidRDefault="003C47D3" w:rsidP="004D36E4">
            <w:pPr>
              <w:pStyle w:val="TAC"/>
              <w:rPr>
                <w:lang w:eastAsia="zh-CN"/>
              </w:rPr>
            </w:pPr>
            <w:r w:rsidRPr="0021179F">
              <w:rPr>
                <w:lang w:val="en-US"/>
              </w:rPr>
              <w:t>Packet Loss Rate</w:t>
            </w:r>
            <w:r>
              <w:rPr>
                <w:lang w:val="en-US"/>
              </w:rPr>
              <w:t xml:space="preserve"> value</w:t>
            </w:r>
          </w:p>
        </w:tc>
        <w:tc>
          <w:tcPr>
            <w:tcW w:w="588" w:type="dxa"/>
            <w:tcBorders>
              <w:top w:val="nil"/>
              <w:left w:val="single" w:sz="4" w:space="0" w:color="auto"/>
              <w:bottom w:val="nil"/>
              <w:right w:val="single" w:sz="6" w:space="0" w:color="auto"/>
            </w:tcBorders>
          </w:tcPr>
          <w:p w14:paraId="25CC561F" w14:textId="77777777" w:rsidR="003C47D3" w:rsidRPr="00441CD0" w:rsidRDefault="003C47D3" w:rsidP="004D36E4">
            <w:pPr>
              <w:pStyle w:val="TAC"/>
            </w:pPr>
          </w:p>
        </w:tc>
      </w:tr>
      <w:tr w:rsidR="003C47D3" w:rsidRPr="00441CD0" w14:paraId="48876487" w14:textId="77777777" w:rsidTr="004D36E4">
        <w:trPr>
          <w:jc w:val="center"/>
        </w:trPr>
        <w:tc>
          <w:tcPr>
            <w:tcW w:w="151" w:type="dxa"/>
            <w:tcBorders>
              <w:top w:val="nil"/>
              <w:left w:val="single" w:sz="6" w:space="0" w:color="auto"/>
              <w:bottom w:val="single" w:sz="4" w:space="0" w:color="auto"/>
              <w:right w:val="nil"/>
            </w:tcBorders>
          </w:tcPr>
          <w:p w14:paraId="39817F28"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37F7F288" w14:textId="77777777" w:rsidR="003C47D3" w:rsidRPr="00441CD0" w:rsidRDefault="003C47D3" w:rsidP="004D36E4">
            <w:pPr>
              <w:pStyle w:val="TAC"/>
            </w:pPr>
            <w:r>
              <w:t>q</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200C72"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8A3E5D" w14:textId="77777777" w:rsidR="003C47D3" w:rsidRPr="00441CD0" w:rsidRDefault="003C47D3" w:rsidP="004D36E4">
            <w:pPr>
              <w:pStyle w:val="TAC"/>
            </w:pPr>
          </w:p>
        </w:tc>
      </w:tr>
    </w:tbl>
    <w:p w14:paraId="0D287ADE" w14:textId="69D9D93D" w:rsidR="003C47D3" w:rsidRPr="00441CD0" w:rsidRDefault="003C47D3" w:rsidP="003C47D3">
      <w:pPr>
        <w:pStyle w:val="TF"/>
        <w:rPr>
          <w:lang w:eastAsia="ja-JP"/>
        </w:rPr>
      </w:pPr>
      <w:r w:rsidRPr="00441CD0">
        <w:t xml:space="preserve">Figure </w:t>
      </w:r>
      <w:r>
        <w:rPr>
          <w:lang w:eastAsia="zh-CN"/>
        </w:rPr>
        <w:t>8.2.196.</w:t>
      </w:r>
      <w:r w:rsidRPr="00441CD0">
        <w:rPr>
          <w:lang w:eastAsia="zh-CN"/>
        </w:rPr>
        <w:t>-</w:t>
      </w:r>
      <w:r w:rsidRPr="00441CD0">
        <w:rPr>
          <w:lang w:eastAsia="ja-JP"/>
        </w:rPr>
        <w:t>1</w:t>
      </w:r>
      <w:r w:rsidRPr="00441CD0">
        <w:t xml:space="preserve">: </w:t>
      </w:r>
      <w:r>
        <w:t>Thresholds</w:t>
      </w:r>
    </w:p>
    <w:p w14:paraId="64FE58BC" w14:textId="77777777" w:rsidR="003C47D3" w:rsidRPr="00441CD0" w:rsidRDefault="003C47D3" w:rsidP="003C47D3">
      <w:r w:rsidRPr="00441CD0">
        <w:t>The following flags are coded within Octet 5:</w:t>
      </w:r>
    </w:p>
    <w:p w14:paraId="0C9F0615" w14:textId="77777777" w:rsidR="003C47D3" w:rsidRPr="00441CD0" w:rsidRDefault="003C47D3" w:rsidP="003C47D3">
      <w:pPr>
        <w:pStyle w:val="B1"/>
      </w:pPr>
      <w:r w:rsidRPr="00441CD0">
        <w:t>-</w:t>
      </w:r>
      <w:r w:rsidRPr="00441CD0">
        <w:tab/>
        <w:t>Bit 1 –</w:t>
      </w:r>
      <w:r>
        <w:t xml:space="preserve"> </w:t>
      </w:r>
      <w:r>
        <w:rPr>
          <w:rFonts w:hint="eastAsia"/>
          <w:lang w:eastAsia="zh-CN"/>
        </w:rPr>
        <w:t>RTT</w:t>
      </w:r>
      <w:r w:rsidRPr="00441CD0">
        <w:t xml:space="preserve">: If this bit is set to "1", then the </w:t>
      </w:r>
      <w:r w:rsidRPr="0021179F">
        <w:rPr>
          <w:lang w:val="en-US"/>
        </w:rPr>
        <w:t>RTT</w:t>
      </w:r>
      <w:r>
        <w:t xml:space="preserve"> value</w:t>
      </w:r>
      <w:r w:rsidRPr="00441CD0">
        <w:t xml:space="preserve"> field shall be present, otherwise the </w:t>
      </w:r>
      <w:r w:rsidRPr="0021179F">
        <w:rPr>
          <w:lang w:val="en-US"/>
        </w:rPr>
        <w:t>RTT</w:t>
      </w:r>
      <w:r>
        <w:t xml:space="preserve"> value</w:t>
      </w:r>
      <w:r w:rsidRPr="00441CD0">
        <w:t xml:space="preserve"> shall not be present.</w:t>
      </w:r>
    </w:p>
    <w:p w14:paraId="4BB908AE" w14:textId="77777777" w:rsidR="003C47D3" w:rsidRPr="00441CD0" w:rsidRDefault="003C47D3" w:rsidP="003C47D3">
      <w:pPr>
        <w:pStyle w:val="B1"/>
      </w:pPr>
      <w:r w:rsidRPr="00441CD0">
        <w:t>-</w:t>
      </w:r>
      <w:r w:rsidRPr="00441CD0">
        <w:tab/>
        <w:t>Bit 2 –</w:t>
      </w:r>
      <w:r>
        <w:t xml:space="preserve"> PLR</w:t>
      </w:r>
      <w:r w:rsidRPr="00441CD0">
        <w:t xml:space="preserve">: If this bit is set to "1", </w:t>
      </w:r>
      <w:r>
        <w:t xml:space="preserve">then the </w:t>
      </w:r>
      <w:r>
        <w:rPr>
          <w:lang w:val="en-US"/>
        </w:rPr>
        <w:t xml:space="preserve">Packet Loss Rate </w:t>
      </w:r>
      <w:r>
        <w:t>value</w:t>
      </w:r>
      <w:r w:rsidRPr="00441CD0">
        <w:t xml:space="preserve"> field shall be present, otherwise the </w:t>
      </w:r>
      <w:r>
        <w:rPr>
          <w:lang w:val="en-US"/>
        </w:rPr>
        <w:t>Packet Loss Rate</w:t>
      </w:r>
      <w:r>
        <w:t xml:space="preserve"> value</w:t>
      </w:r>
      <w:r w:rsidRPr="00441CD0">
        <w:t xml:space="preserve"> shall not be present.</w:t>
      </w:r>
    </w:p>
    <w:p w14:paraId="148EC5C4" w14:textId="77777777" w:rsidR="003C47D3" w:rsidRPr="00441CD0" w:rsidRDefault="003C47D3" w:rsidP="003C47D3">
      <w:pPr>
        <w:pStyle w:val="B1"/>
      </w:pPr>
      <w:r w:rsidRPr="00441CD0">
        <w:t>-</w:t>
      </w:r>
      <w:r w:rsidRPr="00441CD0">
        <w:tab/>
        <w:t xml:space="preserve">Bit 3 to 8 </w:t>
      </w:r>
      <w:r w:rsidRPr="00441CD0">
        <w:rPr>
          <w:noProof/>
        </w:rPr>
        <w:t>Spare, for future use and set to "0"</w:t>
      </w:r>
      <w:r w:rsidRPr="00441CD0">
        <w:t>.</w:t>
      </w:r>
    </w:p>
    <w:p w14:paraId="4445BFC7" w14:textId="77777777" w:rsidR="003C47D3" w:rsidRDefault="003C47D3" w:rsidP="003C47D3">
      <w:r w:rsidRPr="00441CD0">
        <w:rPr>
          <w:noProof/>
        </w:rPr>
        <w:t>At least one bit shall be set to "1". Several bits may be set to "1".</w:t>
      </w:r>
    </w:p>
    <w:p w14:paraId="42DB0B63" w14:textId="77777777" w:rsidR="003C47D3" w:rsidRDefault="003C47D3" w:rsidP="003C47D3">
      <w:r w:rsidRPr="00441CD0">
        <w:t xml:space="preserve">The </w:t>
      </w:r>
      <w:r w:rsidRPr="0021179F">
        <w:rPr>
          <w:lang w:val="en-US"/>
        </w:rPr>
        <w:t>RTT</w:t>
      </w:r>
      <w:r>
        <w:t xml:space="preserve"> value field</w:t>
      </w:r>
      <w:r w:rsidRPr="00441CD0">
        <w:t xml:space="preserve"> shall be encoded as an Unsigned</w:t>
      </w:r>
      <w:r>
        <w:t>16</w:t>
      </w:r>
      <w:r w:rsidRPr="00441CD0">
        <w:t xml:space="preserve"> binary integer value. </w:t>
      </w:r>
      <w:r>
        <w:t>It</w:t>
      </w:r>
      <w:r w:rsidRPr="00441CD0">
        <w:t xml:space="preserve"> shall contain the </w:t>
      </w:r>
      <w:r>
        <w:t>RTT</w:t>
      </w:r>
      <w:r w:rsidRPr="00441CD0">
        <w:t xml:space="preserve"> in </w:t>
      </w:r>
      <w:r w:rsidRPr="00441CD0">
        <w:rPr>
          <w:lang w:eastAsia="zh-CN"/>
        </w:rPr>
        <w:t>milliseconds</w:t>
      </w:r>
      <w:r w:rsidRPr="00441CD0">
        <w:t>.</w:t>
      </w:r>
    </w:p>
    <w:p w14:paraId="55154507" w14:textId="24385880" w:rsidR="003C47D3" w:rsidRDefault="003C47D3" w:rsidP="00433965">
      <w:r w:rsidRPr="00441CD0">
        <w:t xml:space="preserve">The </w:t>
      </w:r>
      <w:r w:rsidRPr="0021179F">
        <w:rPr>
          <w:lang w:val="en-US"/>
        </w:rPr>
        <w:t>Packet Loss Rate</w:t>
      </w:r>
      <w:r>
        <w:rPr>
          <w:lang w:val="en-US"/>
        </w:rPr>
        <w:t xml:space="preserve"> value</w:t>
      </w:r>
      <w:r w:rsidRPr="00441CD0">
        <w:t xml:space="preserve"> field shall indicate a percentage and may take binary coded integer values from and including 0 up to and including 100. Other values shall be considered as 0.</w:t>
      </w:r>
    </w:p>
    <w:p w14:paraId="133EEE49" w14:textId="7D6A01E1" w:rsidR="003C47D3" w:rsidRPr="00441CD0" w:rsidRDefault="003C47D3" w:rsidP="001A3E8D">
      <w:pPr>
        <w:pStyle w:val="Heading3"/>
      </w:pPr>
      <w:bookmarkStart w:id="7609" w:name="_Toc98236110"/>
      <w:r>
        <w:t>8.2.197</w:t>
      </w:r>
      <w:r w:rsidRPr="00441CD0">
        <w:tab/>
      </w:r>
      <w:r>
        <w:t>Steering Mode Indicator</w:t>
      </w:r>
      <w:bookmarkEnd w:id="7609"/>
    </w:p>
    <w:p w14:paraId="70481173" w14:textId="24249B4A" w:rsidR="003C47D3" w:rsidRDefault="003C47D3" w:rsidP="003C47D3">
      <w:r w:rsidRPr="00441CD0">
        <w:t xml:space="preserve">The </w:t>
      </w:r>
      <w:r>
        <w:t>Steering Mode Indicator</w:t>
      </w:r>
      <w:r w:rsidRPr="00441CD0">
        <w:t xml:space="preserve"> IE </w:t>
      </w:r>
      <w:r w:rsidRPr="00B85C0A">
        <w:t xml:space="preserve">shall be encoded </w:t>
      </w:r>
      <w:r w:rsidRPr="00441CD0">
        <w:t xml:space="preserve">as shown in Figure </w:t>
      </w:r>
      <w:r>
        <w:t>8.2.197</w:t>
      </w:r>
      <w:r w:rsidRPr="00441CD0">
        <w:t>-1.</w:t>
      </w:r>
    </w:p>
    <w:p w14:paraId="2B662CB1" w14:textId="77777777" w:rsidR="00E46F55" w:rsidRPr="00441CD0"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24"/>
        <w:gridCol w:w="564"/>
        <w:gridCol w:w="589"/>
        <w:gridCol w:w="588"/>
      </w:tblGrid>
      <w:tr w:rsidR="003C47D3" w:rsidRPr="00441CD0" w14:paraId="70013E7C" w14:textId="77777777" w:rsidTr="004D36E4">
        <w:trPr>
          <w:jc w:val="center"/>
        </w:trPr>
        <w:tc>
          <w:tcPr>
            <w:tcW w:w="151" w:type="dxa"/>
            <w:tcBorders>
              <w:top w:val="single" w:sz="6" w:space="0" w:color="auto"/>
              <w:left w:val="single" w:sz="6" w:space="0" w:color="auto"/>
              <w:bottom w:val="nil"/>
              <w:right w:val="nil"/>
            </w:tcBorders>
          </w:tcPr>
          <w:p w14:paraId="17D26C0E" w14:textId="77777777" w:rsidR="003C47D3" w:rsidRPr="00441CD0" w:rsidRDefault="003C47D3" w:rsidP="004D36E4">
            <w:pPr>
              <w:pStyle w:val="TAC"/>
            </w:pPr>
          </w:p>
        </w:tc>
        <w:tc>
          <w:tcPr>
            <w:tcW w:w="1104" w:type="dxa"/>
            <w:tcBorders>
              <w:top w:val="single" w:sz="6" w:space="0" w:color="auto"/>
              <w:left w:val="nil"/>
              <w:bottom w:val="nil"/>
              <w:right w:val="nil"/>
            </w:tcBorders>
          </w:tcPr>
          <w:p w14:paraId="7E88118D" w14:textId="77777777" w:rsidR="003C47D3" w:rsidRPr="00441CD0" w:rsidRDefault="003C47D3" w:rsidP="004D36E4">
            <w:pPr>
              <w:pStyle w:val="TAH"/>
            </w:pPr>
          </w:p>
        </w:tc>
        <w:tc>
          <w:tcPr>
            <w:tcW w:w="4710" w:type="dxa"/>
            <w:gridSpan w:val="9"/>
            <w:tcBorders>
              <w:top w:val="single" w:sz="6" w:space="0" w:color="auto"/>
              <w:left w:val="nil"/>
              <w:bottom w:val="nil"/>
              <w:right w:val="nil"/>
            </w:tcBorders>
            <w:hideMark/>
          </w:tcPr>
          <w:p w14:paraId="45163E77"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016738F8" w14:textId="77777777" w:rsidR="003C47D3" w:rsidRPr="00441CD0" w:rsidRDefault="003C47D3" w:rsidP="004D36E4">
            <w:pPr>
              <w:pStyle w:val="TAC"/>
            </w:pPr>
          </w:p>
        </w:tc>
      </w:tr>
      <w:tr w:rsidR="003C47D3" w:rsidRPr="00441CD0" w14:paraId="01B78B51" w14:textId="77777777" w:rsidTr="004D36E4">
        <w:trPr>
          <w:jc w:val="center"/>
        </w:trPr>
        <w:tc>
          <w:tcPr>
            <w:tcW w:w="151" w:type="dxa"/>
            <w:tcBorders>
              <w:top w:val="nil"/>
              <w:left w:val="single" w:sz="6" w:space="0" w:color="auto"/>
              <w:bottom w:val="nil"/>
              <w:right w:val="nil"/>
            </w:tcBorders>
          </w:tcPr>
          <w:p w14:paraId="7AC70452" w14:textId="77777777" w:rsidR="003C47D3" w:rsidRPr="00441CD0" w:rsidRDefault="003C47D3" w:rsidP="004D36E4">
            <w:pPr>
              <w:pStyle w:val="TAC"/>
            </w:pPr>
          </w:p>
        </w:tc>
        <w:tc>
          <w:tcPr>
            <w:tcW w:w="1104" w:type="dxa"/>
            <w:tcBorders>
              <w:top w:val="nil"/>
              <w:left w:val="nil"/>
              <w:bottom w:val="nil"/>
              <w:right w:val="nil"/>
            </w:tcBorders>
            <w:hideMark/>
          </w:tcPr>
          <w:p w14:paraId="3FFDAB1C"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019A2B9D"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287E2BB"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0211D85C"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01A5F7C9"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571F9840"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7220A73F" w14:textId="77777777" w:rsidR="003C47D3" w:rsidRPr="00441CD0" w:rsidRDefault="003C47D3" w:rsidP="004D36E4">
            <w:pPr>
              <w:pStyle w:val="TAH"/>
            </w:pPr>
            <w:r w:rsidRPr="00441CD0">
              <w:t>3</w:t>
            </w:r>
          </w:p>
        </w:tc>
        <w:tc>
          <w:tcPr>
            <w:tcW w:w="588" w:type="dxa"/>
            <w:gridSpan w:val="2"/>
            <w:tcBorders>
              <w:top w:val="nil"/>
              <w:left w:val="nil"/>
              <w:bottom w:val="single" w:sz="4" w:space="0" w:color="auto"/>
              <w:right w:val="nil"/>
            </w:tcBorders>
            <w:hideMark/>
          </w:tcPr>
          <w:p w14:paraId="69BD02B0"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131CFBDF"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9F75CFF" w14:textId="77777777" w:rsidR="003C47D3" w:rsidRPr="00441CD0" w:rsidRDefault="003C47D3" w:rsidP="004D36E4">
            <w:pPr>
              <w:pStyle w:val="TAC"/>
            </w:pPr>
          </w:p>
        </w:tc>
      </w:tr>
      <w:tr w:rsidR="003C47D3" w:rsidRPr="00441CD0" w14:paraId="061885DD" w14:textId="77777777" w:rsidTr="004D36E4">
        <w:trPr>
          <w:jc w:val="center"/>
        </w:trPr>
        <w:tc>
          <w:tcPr>
            <w:tcW w:w="151" w:type="dxa"/>
            <w:tcBorders>
              <w:top w:val="nil"/>
              <w:left w:val="single" w:sz="6" w:space="0" w:color="auto"/>
              <w:bottom w:val="nil"/>
              <w:right w:val="nil"/>
            </w:tcBorders>
          </w:tcPr>
          <w:p w14:paraId="79684C62"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1474105" w14:textId="77777777" w:rsidR="003C47D3" w:rsidRPr="00441CD0" w:rsidRDefault="003C47D3" w:rsidP="004D36E4">
            <w:pPr>
              <w:pStyle w:val="TAC"/>
            </w:pPr>
            <w:r w:rsidRPr="00441CD0">
              <w:t>1 to 2</w:t>
            </w:r>
          </w:p>
        </w:tc>
        <w:tc>
          <w:tcPr>
            <w:tcW w:w="4710" w:type="dxa"/>
            <w:gridSpan w:val="9"/>
            <w:tcBorders>
              <w:top w:val="single" w:sz="4" w:space="0" w:color="auto"/>
              <w:left w:val="single" w:sz="4" w:space="0" w:color="auto"/>
              <w:bottom w:val="single" w:sz="4" w:space="0" w:color="auto"/>
              <w:right w:val="single" w:sz="4" w:space="0" w:color="auto"/>
            </w:tcBorders>
            <w:hideMark/>
          </w:tcPr>
          <w:p w14:paraId="15961923" w14:textId="24BEAF34" w:rsidR="003C47D3" w:rsidRPr="00441CD0" w:rsidRDefault="003C47D3" w:rsidP="004D36E4">
            <w:pPr>
              <w:pStyle w:val="TAC"/>
            </w:pPr>
            <w:r w:rsidRPr="00441CD0">
              <w:t xml:space="preserve">Type = </w:t>
            </w:r>
            <w:r>
              <w:rPr>
                <w:lang w:val="sv-SE"/>
              </w:rPr>
              <w:t>289</w:t>
            </w:r>
            <w:r w:rsidRPr="00441CD0">
              <w:t xml:space="preserve"> (decimal)</w:t>
            </w:r>
          </w:p>
        </w:tc>
        <w:tc>
          <w:tcPr>
            <w:tcW w:w="588" w:type="dxa"/>
            <w:tcBorders>
              <w:top w:val="nil"/>
              <w:left w:val="single" w:sz="4" w:space="0" w:color="auto"/>
              <w:bottom w:val="nil"/>
              <w:right w:val="single" w:sz="6" w:space="0" w:color="auto"/>
            </w:tcBorders>
          </w:tcPr>
          <w:p w14:paraId="3A4F0FA8" w14:textId="77777777" w:rsidR="003C47D3" w:rsidRPr="00441CD0" w:rsidRDefault="003C47D3" w:rsidP="004D36E4">
            <w:pPr>
              <w:pStyle w:val="TAC"/>
            </w:pPr>
          </w:p>
        </w:tc>
      </w:tr>
      <w:tr w:rsidR="003C47D3" w:rsidRPr="00441CD0" w14:paraId="1E46C761" w14:textId="77777777" w:rsidTr="004D36E4">
        <w:trPr>
          <w:jc w:val="center"/>
        </w:trPr>
        <w:tc>
          <w:tcPr>
            <w:tcW w:w="151" w:type="dxa"/>
            <w:tcBorders>
              <w:top w:val="nil"/>
              <w:left w:val="single" w:sz="6" w:space="0" w:color="auto"/>
              <w:bottom w:val="nil"/>
              <w:right w:val="nil"/>
            </w:tcBorders>
          </w:tcPr>
          <w:p w14:paraId="75D41CF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65690E78" w14:textId="77777777" w:rsidR="003C47D3" w:rsidRPr="00441CD0" w:rsidRDefault="003C47D3" w:rsidP="004D36E4">
            <w:pPr>
              <w:pStyle w:val="TAC"/>
            </w:pPr>
            <w:r w:rsidRPr="00441CD0">
              <w:t>3 to 4</w:t>
            </w:r>
          </w:p>
        </w:tc>
        <w:tc>
          <w:tcPr>
            <w:tcW w:w="4710" w:type="dxa"/>
            <w:gridSpan w:val="9"/>
            <w:tcBorders>
              <w:top w:val="single" w:sz="4" w:space="0" w:color="auto"/>
              <w:left w:val="single" w:sz="4" w:space="0" w:color="auto"/>
              <w:bottom w:val="single" w:sz="4" w:space="0" w:color="auto"/>
              <w:right w:val="single" w:sz="4" w:space="0" w:color="auto"/>
            </w:tcBorders>
            <w:hideMark/>
          </w:tcPr>
          <w:p w14:paraId="0A5CF57A"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4201AB" w14:textId="77777777" w:rsidR="003C47D3" w:rsidRPr="00441CD0" w:rsidRDefault="003C47D3" w:rsidP="004D36E4">
            <w:pPr>
              <w:pStyle w:val="TAC"/>
            </w:pPr>
          </w:p>
        </w:tc>
      </w:tr>
      <w:tr w:rsidR="003C47D3" w:rsidRPr="00441CD0" w14:paraId="16593995" w14:textId="77777777" w:rsidTr="004D36E4">
        <w:trPr>
          <w:jc w:val="center"/>
        </w:trPr>
        <w:tc>
          <w:tcPr>
            <w:tcW w:w="151" w:type="dxa"/>
            <w:tcBorders>
              <w:top w:val="nil"/>
              <w:left w:val="single" w:sz="6" w:space="0" w:color="auto"/>
              <w:bottom w:val="nil"/>
              <w:right w:val="nil"/>
            </w:tcBorders>
          </w:tcPr>
          <w:p w14:paraId="1C5B87F1"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7E7AE8C3" w14:textId="77777777" w:rsidR="003C47D3" w:rsidRPr="00441CD0" w:rsidRDefault="003C47D3" w:rsidP="002C447B">
            <w:pPr>
              <w:pStyle w:val="TAC"/>
              <w:rPr>
                <w:lang w:eastAsia="zh-CN"/>
              </w:rPr>
            </w:pPr>
            <w:r w:rsidRPr="002C447B">
              <w:t>5</w:t>
            </w:r>
          </w:p>
        </w:tc>
        <w:tc>
          <w:tcPr>
            <w:tcW w:w="3557" w:type="dxa"/>
            <w:gridSpan w:val="7"/>
            <w:tcBorders>
              <w:top w:val="single" w:sz="4" w:space="0" w:color="auto"/>
              <w:left w:val="single" w:sz="4" w:space="0" w:color="auto"/>
              <w:bottom w:val="single" w:sz="4" w:space="0" w:color="auto"/>
              <w:right w:val="single" w:sz="4" w:space="0" w:color="auto"/>
            </w:tcBorders>
            <w:hideMark/>
          </w:tcPr>
          <w:p w14:paraId="4C40743B" w14:textId="77777777" w:rsidR="003C47D3" w:rsidRPr="00441CD0" w:rsidRDefault="003C47D3" w:rsidP="004D36E4">
            <w:pPr>
              <w:pStyle w:val="TAC"/>
              <w:rPr>
                <w:lang w:eastAsia="zh-CN"/>
              </w:rPr>
            </w:pPr>
            <w:r w:rsidRPr="00441CD0">
              <w:rPr>
                <w:lang w:eastAsia="zh-CN"/>
              </w:rPr>
              <w:t>Spare</w:t>
            </w:r>
          </w:p>
        </w:tc>
        <w:tc>
          <w:tcPr>
            <w:tcW w:w="564" w:type="dxa"/>
            <w:tcBorders>
              <w:top w:val="single" w:sz="4" w:space="0" w:color="auto"/>
              <w:left w:val="single" w:sz="4" w:space="0" w:color="auto"/>
              <w:bottom w:val="single" w:sz="4" w:space="0" w:color="auto"/>
              <w:right w:val="single" w:sz="4" w:space="0" w:color="auto"/>
            </w:tcBorders>
          </w:tcPr>
          <w:p w14:paraId="5FB7CAC8" w14:textId="77777777" w:rsidR="003C47D3" w:rsidRPr="00441CD0" w:rsidRDefault="003C47D3" w:rsidP="004D36E4">
            <w:pPr>
              <w:pStyle w:val="TAC"/>
              <w:rPr>
                <w:lang w:eastAsia="zh-CN"/>
              </w:rPr>
            </w:pPr>
            <w:r w:rsidRPr="002A0AFA">
              <w:t>UEAI</w:t>
            </w:r>
          </w:p>
        </w:tc>
        <w:tc>
          <w:tcPr>
            <w:tcW w:w="589" w:type="dxa"/>
            <w:tcBorders>
              <w:top w:val="single" w:sz="4" w:space="0" w:color="auto"/>
              <w:left w:val="single" w:sz="4" w:space="0" w:color="auto"/>
              <w:bottom w:val="single" w:sz="4" w:space="0" w:color="auto"/>
              <w:right w:val="single" w:sz="4" w:space="0" w:color="auto"/>
            </w:tcBorders>
            <w:hideMark/>
          </w:tcPr>
          <w:p w14:paraId="28EB4235" w14:textId="77777777" w:rsidR="003C47D3" w:rsidRPr="00441CD0" w:rsidRDefault="003C47D3" w:rsidP="004D36E4">
            <w:pPr>
              <w:pStyle w:val="TAC"/>
              <w:rPr>
                <w:lang w:eastAsia="zh-CN"/>
              </w:rPr>
            </w:pPr>
            <w:r>
              <w:rPr>
                <w:rFonts w:hint="eastAsia"/>
                <w:lang w:val="de-DE" w:eastAsia="zh-CN"/>
              </w:rPr>
              <w:t>A</w:t>
            </w:r>
            <w:r>
              <w:rPr>
                <w:lang w:val="de-DE" w:eastAsia="zh-CN"/>
              </w:rPr>
              <w:t>LBI</w:t>
            </w:r>
          </w:p>
        </w:tc>
        <w:tc>
          <w:tcPr>
            <w:tcW w:w="588" w:type="dxa"/>
            <w:tcBorders>
              <w:top w:val="nil"/>
              <w:left w:val="single" w:sz="4" w:space="0" w:color="auto"/>
              <w:bottom w:val="nil"/>
              <w:right w:val="single" w:sz="6" w:space="0" w:color="auto"/>
            </w:tcBorders>
          </w:tcPr>
          <w:p w14:paraId="6457C624" w14:textId="77777777" w:rsidR="003C47D3" w:rsidRPr="00441CD0" w:rsidRDefault="003C47D3" w:rsidP="004D36E4">
            <w:pPr>
              <w:pStyle w:val="TAC"/>
            </w:pPr>
          </w:p>
        </w:tc>
      </w:tr>
      <w:tr w:rsidR="003C47D3" w:rsidRPr="00441CD0" w14:paraId="65B01D88" w14:textId="77777777" w:rsidTr="004D36E4">
        <w:trPr>
          <w:jc w:val="center"/>
        </w:trPr>
        <w:tc>
          <w:tcPr>
            <w:tcW w:w="151" w:type="dxa"/>
            <w:tcBorders>
              <w:top w:val="nil"/>
              <w:left w:val="single" w:sz="6" w:space="0" w:color="auto"/>
              <w:bottom w:val="single" w:sz="4" w:space="0" w:color="auto"/>
              <w:right w:val="nil"/>
            </w:tcBorders>
          </w:tcPr>
          <w:p w14:paraId="7802CF2F"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1ED337E9" w14:textId="77777777" w:rsidR="003C47D3" w:rsidRPr="00441CD0" w:rsidRDefault="003C47D3" w:rsidP="004D36E4">
            <w:pPr>
              <w:pStyle w:val="TAC"/>
            </w:pPr>
            <w:r>
              <w:t>6</w:t>
            </w:r>
            <w:r w:rsidRPr="00441CD0">
              <w:t xml:space="preserve"> to (n+4)</w:t>
            </w:r>
          </w:p>
        </w:tc>
        <w:tc>
          <w:tcPr>
            <w:tcW w:w="4710" w:type="dxa"/>
            <w:gridSpan w:val="9"/>
            <w:tcBorders>
              <w:top w:val="single" w:sz="4" w:space="0" w:color="auto"/>
              <w:left w:val="single" w:sz="4" w:space="0" w:color="auto"/>
              <w:bottom w:val="single" w:sz="4" w:space="0" w:color="auto"/>
              <w:right w:val="single" w:sz="4" w:space="0" w:color="auto"/>
            </w:tcBorders>
            <w:hideMark/>
          </w:tcPr>
          <w:p w14:paraId="2814A69C"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4874A8" w14:textId="77777777" w:rsidR="003C47D3" w:rsidRPr="00441CD0" w:rsidRDefault="003C47D3" w:rsidP="004D36E4">
            <w:pPr>
              <w:pStyle w:val="TAC"/>
            </w:pPr>
          </w:p>
        </w:tc>
      </w:tr>
    </w:tbl>
    <w:p w14:paraId="3069D5B4" w14:textId="41DDF287" w:rsidR="003C47D3" w:rsidRPr="00441CD0" w:rsidRDefault="003C47D3" w:rsidP="003C47D3">
      <w:pPr>
        <w:pStyle w:val="TF"/>
        <w:rPr>
          <w:lang w:eastAsia="ja-JP"/>
        </w:rPr>
      </w:pPr>
      <w:r w:rsidRPr="00441CD0">
        <w:t xml:space="preserve">Figure </w:t>
      </w:r>
      <w:r>
        <w:rPr>
          <w:lang w:eastAsia="zh-CN"/>
        </w:rPr>
        <w:t>8.2.197.</w:t>
      </w:r>
      <w:r w:rsidRPr="00441CD0">
        <w:rPr>
          <w:lang w:eastAsia="zh-CN"/>
        </w:rPr>
        <w:t>-</w:t>
      </w:r>
      <w:r w:rsidRPr="00441CD0">
        <w:rPr>
          <w:lang w:eastAsia="ja-JP"/>
        </w:rPr>
        <w:t>1</w:t>
      </w:r>
      <w:r w:rsidRPr="00441CD0">
        <w:t xml:space="preserve">: </w:t>
      </w:r>
      <w:r>
        <w:t>Steering Mode Indicator</w:t>
      </w:r>
    </w:p>
    <w:p w14:paraId="6738386C" w14:textId="77777777" w:rsidR="003C47D3" w:rsidRPr="00441CD0" w:rsidRDefault="003C47D3" w:rsidP="003C47D3">
      <w:r w:rsidRPr="00441CD0">
        <w:t>The following flags are coded within Octet 5:</w:t>
      </w:r>
    </w:p>
    <w:p w14:paraId="72D985DC" w14:textId="77777777" w:rsidR="003C47D3" w:rsidRDefault="003C47D3" w:rsidP="003C47D3">
      <w:pPr>
        <w:pStyle w:val="B1"/>
      </w:pPr>
      <w:r w:rsidRPr="00441CD0">
        <w:t>-</w:t>
      </w:r>
      <w:r w:rsidRPr="00441CD0">
        <w:tab/>
        <w:t>Bit 1 –</w:t>
      </w:r>
      <w:r w:rsidRPr="0067687A">
        <w:rPr>
          <w:rFonts w:hint="eastAsia"/>
          <w:lang w:val="en-US" w:eastAsia="zh-CN"/>
        </w:rPr>
        <w:t>A</w:t>
      </w:r>
      <w:r w:rsidRPr="0067687A">
        <w:rPr>
          <w:lang w:val="en-US" w:eastAsia="zh-CN"/>
        </w:rPr>
        <w:t>LB</w:t>
      </w:r>
      <w:r w:rsidRPr="00105386">
        <w:t>I (Autonomous Load Balancing Indicator)</w:t>
      </w:r>
      <w:r w:rsidRPr="00441CD0">
        <w:t xml:space="preserve">: If this bit is set to "1", </w:t>
      </w:r>
      <w:r>
        <w:t xml:space="preserve">the </w:t>
      </w:r>
      <w:r>
        <w:rPr>
          <w:lang w:eastAsia="zh-CN"/>
        </w:rPr>
        <w:t>autonomous load-balance is allowed</w:t>
      </w:r>
      <w:r w:rsidRPr="00441CD0">
        <w:t>.</w:t>
      </w:r>
    </w:p>
    <w:p w14:paraId="1DF14814" w14:textId="77777777" w:rsidR="003C47D3" w:rsidRPr="003E3776" w:rsidRDefault="003C47D3" w:rsidP="003C47D3">
      <w:pPr>
        <w:pStyle w:val="B1"/>
      </w:pPr>
      <w:r w:rsidRPr="002A0AFA">
        <w:t>-</w:t>
      </w:r>
      <w:r w:rsidRPr="002A0AFA">
        <w:tab/>
        <w:t>Bit 2 –UEAI (UE Assistance Indicator): If this bit is set to "1", the UE-assistance operation is allowed.</w:t>
      </w:r>
    </w:p>
    <w:p w14:paraId="4C66E42F" w14:textId="77777777" w:rsidR="003C47D3" w:rsidRDefault="003C47D3" w:rsidP="003C47D3">
      <w:pPr>
        <w:pStyle w:val="B1"/>
      </w:pPr>
      <w:r>
        <w:t>-</w:t>
      </w:r>
      <w:r>
        <w:tab/>
        <w:t>Bit 3</w:t>
      </w:r>
      <w:r w:rsidRPr="00441CD0">
        <w:t xml:space="preserve"> to 8 </w:t>
      </w:r>
      <w:r w:rsidRPr="00441CD0">
        <w:rPr>
          <w:noProof/>
        </w:rPr>
        <w:t>Spare, for future use and set to "0"</w:t>
      </w:r>
      <w:r w:rsidRPr="00441CD0">
        <w:t>.</w:t>
      </w:r>
    </w:p>
    <w:p w14:paraId="20A7FDDE" w14:textId="572F005B" w:rsidR="003C47D3" w:rsidRDefault="003C47D3" w:rsidP="002C447B">
      <w:r w:rsidRPr="002C447B">
        <w:t>The ALBI and UEAI shall not be set to "1" at the same time.</w:t>
      </w:r>
    </w:p>
    <w:p w14:paraId="0F2A0590" w14:textId="035F7D3D" w:rsidR="00D91F01" w:rsidRDefault="00D91F01" w:rsidP="001A3E8D">
      <w:pPr>
        <w:pStyle w:val="Heading3"/>
      </w:pPr>
      <w:bookmarkStart w:id="7610" w:name="_Toc98236111"/>
      <w:r>
        <w:t>8.</w:t>
      </w:r>
      <w:r>
        <w:rPr>
          <w:lang w:val="en-US"/>
        </w:rPr>
        <w:t>2.198</w:t>
      </w:r>
      <w:r>
        <w:tab/>
        <w:t xml:space="preserve">Group </w:t>
      </w:r>
      <w:r w:rsidRPr="0067687A">
        <w:rPr>
          <w:szCs w:val="18"/>
          <w:lang w:val="en-US" w:eastAsia="zh-CN"/>
        </w:rPr>
        <w:t>Id</w:t>
      </w:r>
      <w:bookmarkEnd w:id="7610"/>
    </w:p>
    <w:p w14:paraId="5A242A8C" w14:textId="0E4FDB9E" w:rsidR="00D91F01" w:rsidRDefault="00D91F01" w:rsidP="00D91F01">
      <w:r>
        <w:t xml:space="preserve">The </w:t>
      </w:r>
      <w:r w:rsidRPr="0067687A">
        <w:rPr>
          <w:szCs w:val="18"/>
          <w:lang w:val="en-US" w:eastAsia="zh-CN"/>
        </w:rPr>
        <w:t>Group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198</w:t>
      </w:r>
      <w:r>
        <w:rPr>
          <w:lang w:eastAsia="zh-CN"/>
        </w:rPr>
        <w:t>-1</w:t>
      </w:r>
      <w:r>
        <w:rPr>
          <w:lang w:eastAsia="ja-JP"/>
        </w:rPr>
        <w:t xml:space="preserve">. It shall contain an octet string as a global unique identifier for a group and it may be encoded </w:t>
      </w:r>
      <w:r>
        <w:rPr>
          <w:lang w:val="en-US" w:eastAsia="zh-CN"/>
        </w:rPr>
        <w:t xml:space="preserve">using the same mechanism for the </w:t>
      </w:r>
      <w:r>
        <w:t>NfInstanceId as specified in 3GPP TS 29.571 [61].</w:t>
      </w:r>
    </w:p>
    <w:p w14:paraId="28A8E9CF" w14:textId="77777777" w:rsidR="00E46F55"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D91F01" w14:paraId="7CF330D6" w14:textId="77777777" w:rsidTr="005B42BD">
        <w:trPr>
          <w:jc w:val="center"/>
        </w:trPr>
        <w:tc>
          <w:tcPr>
            <w:tcW w:w="151" w:type="dxa"/>
            <w:tcBorders>
              <w:top w:val="single" w:sz="4" w:space="0" w:color="auto"/>
              <w:left w:val="single" w:sz="4" w:space="0" w:color="auto"/>
              <w:bottom w:val="nil"/>
              <w:right w:val="nil"/>
            </w:tcBorders>
          </w:tcPr>
          <w:p w14:paraId="38811068" w14:textId="77777777" w:rsidR="00D91F01" w:rsidRDefault="00D91F01" w:rsidP="005B42BD">
            <w:pPr>
              <w:pStyle w:val="TAC"/>
            </w:pPr>
            <w:r>
              <w:rPr>
                <w:lang w:eastAsia="ja-JP"/>
              </w:rPr>
              <w:t xml:space="preserve"> .</w:t>
            </w:r>
          </w:p>
        </w:tc>
        <w:tc>
          <w:tcPr>
            <w:tcW w:w="1104" w:type="dxa"/>
            <w:tcBorders>
              <w:top w:val="single" w:sz="4" w:space="0" w:color="auto"/>
              <w:left w:val="nil"/>
              <w:bottom w:val="nil"/>
              <w:right w:val="nil"/>
            </w:tcBorders>
          </w:tcPr>
          <w:p w14:paraId="4A5F2D90" w14:textId="77777777" w:rsidR="00D91F01" w:rsidRDefault="00D91F01" w:rsidP="005B42BD">
            <w:pPr>
              <w:pStyle w:val="TAH"/>
            </w:pPr>
          </w:p>
        </w:tc>
        <w:tc>
          <w:tcPr>
            <w:tcW w:w="4708" w:type="dxa"/>
            <w:gridSpan w:val="8"/>
            <w:tcBorders>
              <w:top w:val="single" w:sz="4" w:space="0" w:color="auto"/>
              <w:left w:val="nil"/>
              <w:bottom w:val="nil"/>
              <w:right w:val="nil"/>
            </w:tcBorders>
            <w:hideMark/>
          </w:tcPr>
          <w:p w14:paraId="4063C79A" w14:textId="77777777" w:rsidR="00D91F01" w:rsidRDefault="00D91F01" w:rsidP="005B42BD">
            <w:pPr>
              <w:pStyle w:val="TAH"/>
            </w:pPr>
            <w:r>
              <w:t>Bits</w:t>
            </w:r>
          </w:p>
        </w:tc>
        <w:tc>
          <w:tcPr>
            <w:tcW w:w="588" w:type="dxa"/>
            <w:tcBorders>
              <w:top w:val="single" w:sz="4" w:space="0" w:color="auto"/>
              <w:left w:val="nil"/>
              <w:bottom w:val="nil"/>
              <w:right w:val="single" w:sz="4" w:space="0" w:color="auto"/>
            </w:tcBorders>
          </w:tcPr>
          <w:p w14:paraId="4EED3410" w14:textId="77777777" w:rsidR="00D91F01" w:rsidRDefault="00D91F01" w:rsidP="005B42BD">
            <w:pPr>
              <w:pStyle w:val="TAC"/>
            </w:pPr>
          </w:p>
        </w:tc>
      </w:tr>
      <w:tr w:rsidR="00D91F01" w14:paraId="3C672EAE" w14:textId="77777777" w:rsidTr="005B42BD">
        <w:trPr>
          <w:jc w:val="center"/>
        </w:trPr>
        <w:tc>
          <w:tcPr>
            <w:tcW w:w="151" w:type="dxa"/>
            <w:tcBorders>
              <w:top w:val="nil"/>
              <w:left w:val="single" w:sz="4" w:space="0" w:color="auto"/>
              <w:bottom w:val="nil"/>
              <w:right w:val="nil"/>
            </w:tcBorders>
          </w:tcPr>
          <w:p w14:paraId="18A57895" w14:textId="77777777" w:rsidR="00D91F01" w:rsidRDefault="00D91F01" w:rsidP="005B42BD">
            <w:pPr>
              <w:pStyle w:val="TAC"/>
            </w:pPr>
          </w:p>
        </w:tc>
        <w:tc>
          <w:tcPr>
            <w:tcW w:w="1104" w:type="dxa"/>
            <w:tcBorders>
              <w:top w:val="nil"/>
              <w:left w:val="nil"/>
              <w:bottom w:val="nil"/>
              <w:right w:val="nil"/>
            </w:tcBorders>
            <w:hideMark/>
          </w:tcPr>
          <w:p w14:paraId="1F0FA2E7" w14:textId="77777777" w:rsidR="00D91F01" w:rsidRDefault="00D91F01" w:rsidP="005B42BD">
            <w:pPr>
              <w:pStyle w:val="TAH"/>
            </w:pPr>
            <w:r>
              <w:t>Octets</w:t>
            </w:r>
          </w:p>
        </w:tc>
        <w:tc>
          <w:tcPr>
            <w:tcW w:w="588" w:type="dxa"/>
            <w:tcBorders>
              <w:top w:val="nil"/>
              <w:left w:val="nil"/>
              <w:bottom w:val="single" w:sz="4" w:space="0" w:color="auto"/>
              <w:right w:val="nil"/>
            </w:tcBorders>
            <w:hideMark/>
          </w:tcPr>
          <w:p w14:paraId="35E9494B" w14:textId="77777777" w:rsidR="00D91F01" w:rsidRDefault="00D91F01" w:rsidP="005B42BD">
            <w:pPr>
              <w:pStyle w:val="TAH"/>
            </w:pPr>
            <w:r>
              <w:t>8</w:t>
            </w:r>
          </w:p>
        </w:tc>
        <w:tc>
          <w:tcPr>
            <w:tcW w:w="588" w:type="dxa"/>
            <w:tcBorders>
              <w:top w:val="nil"/>
              <w:left w:val="nil"/>
              <w:bottom w:val="single" w:sz="4" w:space="0" w:color="auto"/>
              <w:right w:val="nil"/>
            </w:tcBorders>
            <w:hideMark/>
          </w:tcPr>
          <w:p w14:paraId="51AD7FC3" w14:textId="77777777" w:rsidR="00D91F01" w:rsidRDefault="00D91F01" w:rsidP="005B42BD">
            <w:pPr>
              <w:pStyle w:val="TAH"/>
            </w:pPr>
            <w:r>
              <w:t>7</w:t>
            </w:r>
          </w:p>
        </w:tc>
        <w:tc>
          <w:tcPr>
            <w:tcW w:w="589" w:type="dxa"/>
            <w:tcBorders>
              <w:top w:val="nil"/>
              <w:left w:val="nil"/>
              <w:bottom w:val="single" w:sz="4" w:space="0" w:color="auto"/>
              <w:right w:val="nil"/>
            </w:tcBorders>
            <w:hideMark/>
          </w:tcPr>
          <w:p w14:paraId="080B3A8E" w14:textId="77777777" w:rsidR="00D91F01" w:rsidRDefault="00D91F01" w:rsidP="005B42BD">
            <w:pPr>
              <w:pStyle w:val="TAH"/>
            </w:pPr>
            <w:r>
              <w:t>6</w:t>
            </w:r>
          </w:p>
        </w:tc>
        <w:tc>
          <w:tcPr>
            <w:tcW w:w="589" w:type="dxa"/>
            <w:tcBorders>
              <w:top w:val="nil"/>
              <w:left w:val="nil"/>
              <w:bottom w:val="single" w:sz="4" w:space="0" w:color="auto"/>
              <w:right w:val="nil"/>
            </w:tcBorders>
            <w:hideMark/>
          </w:tcPr>
          <w:p w14:paraId="31D1FD7A" w14:textId="77777777" w:rsidR="00D91F01" w:rsidRDefault="00D91F01" w:rsidP="005B42BD">
            <w:pPr>
              <w:pStyle w:val="TAH"/>
            </w:pPr>
            <w:r>
              <w:t>5</w:t>
            </w:r>
          </w:p>
        </w:tc>
        <w:tc>
          <w:tcPr>
            <w:tcW w:w="589" w:type="dxa"/>
            <w:tcBorders>
              <w:top w:val="nil"/>
              <w:left w:val="nil"/>
              <w:bottom w:val="single" w:sz="4" w:space="0" w:color="auto"/>
              <w:right w:val="nil"/>
            </w:tcBorders>
            <w:hideMark/>
          </w:tcPr>
          <w:p w14:paraId="5FF60B62" w14:textId="77777777" w:rsidR="00D91F01" w:rsidRDefault="00D91F01" w:rsidP="005B42BD">
            <w:pPr>
              <w:pStyle w:val="TAH"/>
            </w:pPr>
            <w:r>
              <w:t>4</w:t>
            </w:r>
          </w:p>
        </w:tc>
        <w:tc>
          <w:tcPr>
            <w:tcW w:w="588" w:type="dxa"/>
            <w:tcBorders>
              <w:top w:val="nil"/>
              <w:left w:val="nil"/>
              <w:bottom w:val="single" w:sz="4" w:space="0" w:color="auto"/>
              <w:right w:val="nil"/>
            </w:tcBorders>
            <w:hideMark/>
          </w:tcPr>
          <w:p w14:paraId="7D1F952D" w14:textId="77777777" w:rsidR="00D91F01" w:rsidRDefault="00D91F01" w:rsidP="005B42BD">
            <w:pPr>
              <w:pStyle w:val="TAH"/>
            </w:pPr>
            <w:r>
              <w:t>3</w:t>
            </w:r>
          </w:p>
        </w:tc>
        <w:tc>
          <w:tcPr>
            <w:tcW w:w="588" w:type="dxa"/>
            <w:tcBorders>
              <w:top w:val="nil"/>
              <w:left w:val="nil"/>
              <w:bottom w:val="single" w:sz="4" w:space="0" w:color="auto"/>
              <w:right w:val="nil"/>
            </w:tcBorders>
            <w:hideMark/>
          </w:tcPr>
          <w:p w14:paraId="3FAAD2BD" w14:textId="77777777" w:rsidR="00D91F01" w:rsidRDefault="00D91F01" w:rsidP="005B42BD">
            <w:pPr>
              <w:pStyle w:val="TAH"/>
            </w:pPr>
            <w:r>
              <w:t>2</w:t>
            </w:r>
          </w:p>
        </w:tc>
        <w:tc>
          <w:tcPr>
            <w:tcW w:w="589" w:type="dxa"/>
            <w:tcBorders>
              <w:top w:val="nil"/>
              <w:left w:val="nil"/>
              <w:bottom w:val="single" w:sz="4" w:space="0" w:color="auto"/>
              <w:right w:val="nil"/>
            </w:tcBorders>
            <w:hideMark/>
          </w:tcPr>
          <w:p w14:paraId="17636C03" w14:textId="77777777" w:rsidR="00D91F01" w:rsidRDefault="00D91F01" w:rsidP="005B42BD">
            <w:pPr>
              <w:pStyle w:val="TAH"/>
            </w:pPr>
            <w:r>
              <w:t>1</w:t>
            </w:r>
          </w:p>
        </w:tc>
        <w:tc>
          <w:tcPr>
            <w:tcW w:w="588" w:type="dxa"/>
            <w:tcBorders>
              <w:top w:val="nil"/>
              <w:left w:val="nil"/>
              <w:bottom w:val="nil"/>
              <w:right w:val="single" w:sz="4" w:space="0" w:color="auto"/>
            </w:tcBorders>
          </w:tcPr>
          <w:p w14:paraId="5C337047" w14:textId="77777777" w:rsidR="00D91F01" w:rsidRDefault="00D91F01" w:rsidP="005B42BD">
            <w:pPr>
              <w:pStyle w:val="TAC"/>
            </w:pPr>
          </w:p>
        </w:tc>
      </w:tr>
      <w:tr w:rsidR="00D91F01" w14:paraId="2A17D4AD" w14:textId="77777777" w:rsidTr="005B42BD">
        <w:trPr>
          <w:jc w:val="center"/>
        </w:trPr>
        <w:tc>
          <w:tcPr>
            <w:tcW w:w="151" w:type="dxa"/>
            <w:tcBorders>
              <w:top w:val="nil"/>
              <w:left w:val="single" w:sz="4" w:space="0" w:color="auto"/>
              <w:bottom w:val="nil"/>
              <w:right w:val="nil"/>
            </w:tcBorders>
          </w:tcPr>
          <w:p w14:paraId="5D76AFB6" w14:textId="77777777" w:rsidR="00D91F01" w:rsidRDefault="00D91F01" w:rsidP="005B42BD">
            <w:pPr>
              <w:pStyle w:val="TAC"/>
            </w:pPr>
          </w:p>
        </w:tc>
        <w:tc>
          <w:tcPr>
            <w:tcW w:w="1104" w:type="dxa"/>
            <w:tcBorders>
              <w:top w:val="nil"/>
              <w:left w:val="nil"/>
              <w:bottom w:val="nil"/>
              <w:right w:val="single" w:sz="4" w:space="0" w:color="auto"/>
            </w:tcBorders>
            <w:hideMark/>
          </w:tcPr>
          <w:p w14:paraId="2D3FC58A" w14:textId="77777777" w:rsidR="00D91F01" w:rsidRDefault="00D91F01" w:rsidP="005B42BD">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28A129B" w14:textId="6675F33C" w:rsidR="00D91F01" w:rsidRDefault="00D91F01" w:rsidP="005B42BD">
            <w:pPr>
              <w:pStyle w:val="TAC"/>
            </w:pPr>
            <w:r>
              <w:t xml:space="preserve">Type = </w:t>
            </w:r>
            <w:r>
              <w:rPr>
                <w:lang w:val="sv-SE"/>
              </w:rPr>
              <w:t>291</w:t>
            </w:r>
            <w:r>
              <w:t xml:space="preserve"> (decimal)</w:t>
            </w:r>
          </w:p>
        </w:tc>
        <w:tc>
          <w:tcPr>
            <w:tcW w:w="588" w:type="dxa"/>
            <w:tcBorders>
              <w:top w:val="nil"/>
              <w:left w:val="single" w:sz="4" w:space="0" w:color="auto"/>
              <w:bottom w:val="nil"/>
              <w:right w:val="single" w:sz="4" w:space="0" w:color="auto"/>
            </w:tcBorders>
          </w:tcPr>
          <w:p w14:paraId="05F88520" w14:textId="77777777" w:rsidR="00D91F01" w:rsidRDefault="00D91F01" w:rsidP="005B42BD">
            <w:pPr>
              <w:pStyle w:val="TAC"/>
            </w:pPr>
          </w:p>
        </w:tc>
      </w:tr>
      <w:tr w:rsidR="00D91F01" w14:paraId="37DF90DA" w14:textId="77777777" w:rsidTr="005B42BD">
        <w:trPr>
          <w:jc w:val="center"/>
        </w:trPr>
        <w:tc>
          <w:tcPr>
            <w:tcW w:w="151" w:type="dxa"/>
            <w:tcBorders>
              <w:top w:val="nil"/>
              <w:left w:val="single" w:sz="4" w:space="0" w:color="auto"/>
              <w:bottom w:val="nil"/>
              <w:right w:val="nil"/>
            </w:tcBorders>
          </w:tcPr>
          <w:p w14:paraId="6F46B638" w14:textId="77777777" w:rsidR="00D91F01" w:rsidRDefault="00D91F01" w:rsidP="005B42BD">
            <w:pPr>
              <w:pStyle w:val="TAC"/>
            </w:pPr>
          </w:p>
        </w:tc>
        <w:tc>
          <w:tcPr>
            <w:tcW w:w="1104" w:type="dxa"/>
            <w:tcBorders>
              <w:top w:val="nil"/>
              <w:left w:val="nil"/>
              <w:bottom w:val="nil"/>
              <w:right w:val="single" w:sz="4" w:space="0" w:color="auto"/>
            </w:tcBorders>
            <w:hideMark/>
          </w:tcPr>
          <w:p w14:paraId="06C97AF2" w14:textId="77777777" w:rsidR="00D91F01" w:rsidRDefault="00D91F01" w:rsidP="005B42BD">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A7E43B1" w14:textId="77777777" w:rsidR="00D91F01" w:rsidRDefault="00D91F01" w:rsidP="005B42BD">
            <w:pPr>
              <w:pStyle w:val="TAC"/>
              <w:rPr>
                <w:lang w:eastAsia="zh-CN"/>
              </w:rPr>
            </w:pPr>
            <w:r>
              <w:t>Length = n</w:t>
            </w:r>
          </w:p>
        </w:tc>
        <w:tc>
          <w:tcPr>
            <w:tcW w:w="588" w:type="dxa"/>
            <w:tcBorders>
              <w:top w:val="nil"/>
              <w:left w:val="single" w:sz="4" w:space="0" w:color="auto"/>
              <w:bottom w:val="nil"/>
              <w:right w:val="single" w:sz="4" w:space="0" w:color="auto"/>
            </w:tcBorders>
          </w:tcPr>
          <w:p w14:paraId="58F7DCD4" w14:textId="77777777" w:rsidR="00D91F01" w:rsidRDefault="00D91F01" w:rsidP="005B42BD">
            <w:pPr>
              <w:pStyle w:val="TAC"/>
            </w:pPr>
          </w:p>
        </w:tc>
      </w:tr>
      <w:tr w:rsidR="00D91F01" w14:paraId="5D173E44" w14:textId="77777777" w:rsidTr="005B42BD">
        <w:trPr>
          <w:jc w:val="center"/>
        </w:trPr>
        <w:tc>
          <w:tcPr>
            <w:tcW w:w="151" w:type="dxa"/>
            <w:tcBorders>
              <w:top w:val="nil"/>
              <w:left w:val="single" w:sz="4" w:space="0" w:color="auto"/>
              <w:bottom w:val="single" w:sz="4" w:space="0" w:color="auto"/>
              <w:right w:val="nil"/>
            </w:tcBorders>
          </w:tcPr>
          <w:p w14:paraId="16C4BAE3" w14:textId="77777777" w:rsidR="00D91F01" w:rsidRDefault="00D91F01" w:rsidP="005B42BD">
            <w:pPr>
              <w:pStyle w:val="TAC"/>
            </w:pPr>
          </w:p>
        </w:tc>
        <w:tc>
          <w:tcPr>
            <w:tcW w:w="1104" w:type="dxa"/>
            <w:tcBorders>
              <w:top w:val="nil"/>
              <w:left w:val="nil"/>
              <w:bottom w:val="single" w:sz="4" w:space="0" w:color="auto"/>
              <w:right w:val="single" w:sz="4" w:space="0" w:color="auto"/>
            </w:tcBorders>
            <w:hideMark/>
          </w:tcPr>
          <w:p w14:paraId="14425914" w14:textId="77777777" w:rsidR="00D91F01" w:rsidRDefault="00D91F01"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601A19" w14:textId="77777777" w:rsidR="00D91F01" w:rsidRDefault="00D91F01" w:rsidP="005B42BD">
            <w:pPr>
              <w:pStyle w:val="TAC"/>
              <w:rPr>
                <w:lang w:eastAsia="zh-CN"/>
              </w:rPr>
            </w:pPr>
            <w:r>
              <w:rPr>
                <w:szCs w:val="18"/>
                <w:lang w:val="de-DE" w:eastAsia="zh-CN"/>
              </w:rPr>
              <w:t>Group Id</w:t>
            </w:r>
          </w:p>
        </w:tc>
        <w:tc>
          <w:tcPr>
            <w:tcW w:w="588" w:type="dxa"/>
            <w:tcBorders>
              <w:top w:val="nil"/>
              <w:left w:val="single" w:sz="4" w:space="0" w:color="auto"/>
              <w:bottom w:val="single" w:sz="4" w:space="0" w:color="auto"/>
              <w:right w:val="single" w:sz="4" w:space="0" w:color="auto"/>
            </w:tcBorders>
          </w:tcPr>
          <w:p w14:paraId="11D61603" w14:textId="77777777" w:rsidR="00D91F01" w:rsidRDefault="00D91F01" w:rsidP="005B42BD">
            <w:pPr>
              <w:pStyle w:val="TAC"/>
            </w:pPr>
          </w:p>
        </w:tc>
      </w:tr>
    </w:tbl>
    <w:p w14:paraId="5FBC93FD" w14:textId="315F2E59" w:rsidR="00D91F01" w:rsidRDefault="00D91F01" w:rsidP="00D91F01">
      <w:pPr>
        <w:pStyle w:val="TF"/>
      </w:pPr>
      <w:r>
        <w:t>Figure 8.2.198-1: Group Id</w:t>
      </w:r>
    </w:p>
    <w:p w14:paraId="5DF2B73F" w14:textId="541C46F7" w:rsidR="00D91F01" w:rsidRDefault="00D91F01" w:rsidP="001A3E8D">
      <w:pPr>
        <w:pStyle w:val="Heading3"/>
      </w:pPr>
      <w:bookmarkStart w:id="7611" w:name="_Toc67492587"/>
      <w:bookmarkStart w:id="7612" w:name="_Toc98236112"/>
      <w:r>
        <w:t>8.2.199</w:t>
      </w:r>
      <w:r>
        <w:tab/>
      </w:r>
      <w:bookmarkEnd w:id="7611"/>
      <w:r>
        <w:t xml:space="preserve">CP </w:t>
      </w:r>
      <w:r w:rsidRPr="00AF2831">
        <w:rPr>
          <w:lang w:val="en-US"/>
        </w:rPr>
        <w:t>IP Address</w:t>
      </w:r>
      <w:bookmarkEnd w:id="7612"/>
    </w:p>
    <w:p w14:paraId="436CCDF8" w14:textId="45BBF349" w:rsidR="00D91F01" w:rsidRDefault="00D91F01" w:rsidP="00D91F01">
      <w:pPr>
        <w:rPr>
          <w:lang w:eastAsia="ja-JP"/>
        </w:rPr>
      </w:pPr>
      <w:r>
        <w:t xml:space="preserve">The CP </w:t>
      </w:r>
      <w:r w:rsidRPr="00AF2831">
        <w:rPr>
          <w:lang w:val="en-US"/>
        </w:rPr>
        <w:t xml:space="preserve">IP Address </w:t>
      </w:r>
      <w:r>
        <w:t xml:space="preserve">IE shall contain an IPv4 and/or 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199</w:t>
      </w:r>
      <w:r>
        <w:rPr>
          <w:lang w:eastAsia="zh-CN"/>
        </w:rPr>
        <w:t>-1</w:t>
      </w:r>
      <w:r>
        <w:rPr>
          <w:lang w:eastAsia="ja-JP"/>
        </w:rPr>
        <w:t>.</w:t>
      </w:r>
    </w:p>
    <w:p w14:paraId="40267404" w14:textId="77777777" w:rsidR="00D91F01" w:rsidRDefault="00D91F01" w:rsidP="00D91F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91F01" w14:paraId="76A60866" w14:textId="77777777" w:rsidTr="005B42BD">
        <w:trPr>
          <w:jc w:val="center"/>
        </w:trPr>
        <w:tc>
          <w:tcPr>
            <w:tcW w:w="151" w:type="dxa"/>
            <w:tcBorders>
              <w:top w:val="single" w:sz="6" w:space="0" w:color="auto"/>
              <w:left w:val="single" w:sz="6" w:space="0" w:color="auto"/>
              <w:bottom w:val="nil"/>
              <w:right w:val="nil"/>
            </w:tcBorders>
          </w:tcPr>
          <w:p w14:paraId="1E3D9DE3" w14:textId="77777777" w:rsidR="00D91F01" w:rsidRPr="00AF2831" w:rsidRDefault="00D91F01" w:rsidP="005B42BD">
            <w:pPr>
              <w:pStyle w:val="TAC"/>
              <w:rPr>
                <w:lang w:val="en-US"/>
              </w:rPr>
            </w:pPr>
          </w:p>
        </w:tc>
        <w:tc>
          <w:tcPr>
            <w:tcW w:w="1104" w:type="dxa"/>
            <w:tcBorders>
              <w:top w:val="single" w:sz="6" w:space="0" w:color="auto"/>
              <w:left w:val="nil"/>
              <w:bottom w:val="nil"/>
              <w:right w:val="nil"/>
            </w:tcBorders>
          </w:tcPr>
          <w:p w14:paraId="3CDEDE8A" w14:textId="77777777" w:rsidR="00D91F01" w:rsidRPr="00AF2831" w:rsidRDefault="00D91F01" w:rsidP="005B42BD">
            <w:pPr>
              <w:pStyle w:val="TAH"/>
              <w:rPr>
                <w:lang w:val="en-US"/>
              </w:rPr>
            </w:pPr>
          </w:p>
        </w:tc>
        <w:tc>
          <w:tcPr>
            <w:tcW w:w="4711" w:type="dxa"/>
            <w:gridSpan w:val="8"/>
            <w:tcBorders>
              <w:top w:val="single" w:sz="6" w:space="0" w:color="auto"/>
              <w:left w:val="nil"/>
              <w:bottom w:val="nil"/>
              <w:right w:val="nil"/>
            </w:tcBorders>
            <w:hideMark/>
          </w:tcPr>
          <w:p w14:paraId="4D0C1C23" w14:textId="77777777" w:rsidR="00D91F01" w:rsidRDefault="00D91F01" w:rsidP="005B42BD">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64A059E8" w14:textId="77777777" w:rsidR="00D91F01" w:rsidRDefault="00D91F01" w:rsidP="005B42BD">
            <w:pPr>
              <w:pStyle w:val="TAC"/>
              <w:rPr>
                <w:lang w:val="fr-FR"/>
              </w:rPr>
            </w:pPr>
          </w:p>
        </w:tc>
      </w:tr>
      <w:tr w:rsidR="00D91F01" w14:paraId="583E330F" w14:textId="77777777" w:rsidTr="005B42BD">
        <w:trPr>
          <w:jc w:val="center"/>
        </w:trPr>
        <w:tc>
          <w:tcPr>
            <w:tcW w:w="151" w:type="dxa"/>
            <w:tcBorders>
              <w:top w:val="nil"/>
              <w:left w:val="single" w:sz="6" w:space="0" w:color="auto"/>
              <w:bottom w:val="nil"/>
              <w:right w:val="nil"/>
            </w:tcBorders>
          </w:tcPr>
          <w:p w14:paraId="5A9D1934" w14:textId="77777777" w:rsidR="00D91F01" w:rsidRDefault="00D91F01" w:rsidP="005B42BD">
            <w:pPr>
              <w:pStyle w:val="TAC"/>
              <w:rPr>
                <w:lang w:val="fr-FR"/>
              </w:rPr>
            </w:pPr>
          </w:p>
        </w:tc>
        <w:tc>
          <w:tcPr>
            <w:tcW w:w="1104" w:type="dxa"/>
            <w:tcBorders>
              <w:top w:val="nil"/>
              <w:left w:val="nil"/>
              <w:bottom w:val="nil"/>
              <w:right w:val="nil"/>
            </w:tcBorders>
            <w:hideMark/>
          </w:tcPr>
          <w:p w14:paraId="57DCCC50" w14:textId="77777777" w:rsidR="00D91F01" w:rsidRDefault="00D91F01" w:rsidP="005B42BD">
            <w:pPr>
              <w:pStyle w:val="TAH"/>
              <w:rPr>
                <w:lang w:val="fr-FR"/>
              </w:rPr>
            </w:pPr>
            <w:r>
              <w:rPr>
                <w:lang w:val="fr-FR"/>
              </w:rPr>
              <w:t>Octets</w:t>
            </w:r>
          </w:p>
        </w:tc>
        <w:tc>
          <w:tcPr>
            <w:tcW w:w="588" w:type="dxa"/>
            <w:tcBorders>
              <w:top w:val="nil"/>
              <w:left w:val="nil"/>
              <w:bottom w:val="single" w:sz="4" w:space="0" w:color="auto"/>
              <w:right w:val="nil"/>
            </w:tcBorders>
            <w:hideMark/>
          </w:tcPr>
          <w:p w14:paraId="4C96EC88" w14:textId="77777777" w:rsidR="00D91F01" w:rsidRDefault="00D91F01" w:rsidP="005B42BD">
            <w:pPr>
              <w:pStyle w:val="TAH"/>
              <w:rPr>
                <w:lang w:val="fr-FR"/>
              </w:rPr>
            </w:pPr>
            <w:r>
              <w:rPr>
                <w:lang w:val="fr-FR"/>
              </w:rPr>
              <w:t>8</w:t>
            </w:r>
          </w:p>
        </w:tc>
        <w:tc>
          <w:tcPr>
            <w:tcW w:w="589" w:type="dxa"/>
            <w:tcBorders>
              <w:top w:val="nil"/>
              <w:left w:val="nil"/>
              <w:bottom w:val="single" w:sz="4" w:space="0" w:color="auto"/>
              <w:right w:val="nil"/>
            </w:tcBorders>
            <w:hideMark/>
          </w:tcPr>
          <w:p w14:paraId="54FD0495" w14:textId="77777777" w:rsidR="00D91F01" w:rsidRDefault="00D91F01" w:rsidP="005B42BD">
            <w:pPr>
              <w:pStyle w:val="TAH"/>
              <w:rPr>
                <w:lang w:val="fr-FR"/>
              </w:rPr>
            </w:pPr>
            <w:r>
              <w:rPr>
                <w:lang w:val="fr-FR"/>
              </w:rPr>
              <w:t>7</w:t>
            </w:r>
          </w:p>
        </w:tc>
        <w:tc>
          <w:tcPr>
            <w:tcW w:w="589" w:type="dxa"/>
            <w:tcBorders>
              <w:top w:val="nil"/>
              <w:left w:val="nil"/>
              <w:bottom w:val="single" w:sz="4" w:space="0" w:color="auto"/>
              <w:right w:val="nil"/>
            </w:tcBorders>
            <w:hideMark/>
          </w:tcPr>
          <w:p w14:paraId="09A5A68B" w14:textId="77777777" w:rsidR="00D91F01" w:rsidRDefault="00D91F01" w:rsidP="005B42BD">
            <w:pPr>
              <w:pStyle w:val="TAH"/>
              <w:rPr>
                <w:lang w:val="fr-FR"/>
              </w:rPr>
            </w:pPr>
            <w:r>
              <w:rPr>
                <w:lang w:val="fr-FR"/>
              </w:rPr>
              <w:t>6</w:t>
            </w:r>
          </w:p>
        </w:tc>
        <w:tc>
          <w:tcPr>
            <w:tcW w:w="589" w:type="dxa"/>
            <w:tcBorders>
              <w:top w:val="nil"/>
              <w:left w:val="nil"/>
              <w:bottom w:val="single" w:sz="4" w:space="0" w:color="auto"/>
              <w:right w:val="nil"/>
            </w:tcBorders>
            <w:hideMark/>
          </w:tcPr>
          <w:p w14:paraId="32F2D0E1" w14:textId="77777777" w:rsidR="00D91F01" w:rsidRDefault="00D91F01" w:rsidP="005B42BD">
            <w:pPr>
              <w:pStyle w:val="TAH"/>
              <w:rPr>
                <w:lang w:val="fr-FR"/>
              </w:rPr>
            </w:pPr>
            <w:r>
              <w:rPr>
                <w:lang w:val="fr-FR"/>
              </w:rPr>
              <w:t>5</w:t>
            </w:r>
          </w:p>
        </w:tc>
        <w:tc>
          <w:tcPr>
            <w:tcW w:w="589" w:type="dxa"/>
            <w:tcBorders>
              <w:top w:val="nil"/>
              <w:left w:val="nil"/>
              <w:bottom w:val="single" w:sz="4" w:space="0" w:color="auto"/>
              <w:right w:val="nil"/>
            </w:tcBorders>
            <w:hideMark/>
          </w:tcPr>
          <w:p w14:paraId="28440BED" w14:textId="77777777" w:rsidR="00D91F01" w:rsidRDefault="00D91F01" w:rsidP="005B42BD">
            <w:pPr>
              <w:pStyle w:val="TAH"/>
              <w:rPr>
                <w:lang w:val="fr-FR"/>
              </w:rPr>
            </w:pPr>
            <w:r>
              <w:rPr>
                <w:lang w:val="fr-FR"/>
              </w:rPr>
              <w:t>4</w:t>
            </w:r>
          </w:p>
        </w:tc>
        <w:tc>
          <w:tcPr>
            <w:tcW w:w="589" w:type="dxa"/>
            <w:tcBorders>
              <w:top w:val="nil"/>
              <w:left w:val="nil"/>
              <w:bottom w:val="single" w:sz="4" w:space="0" w:color="auto"/>
              <w:right w:val="nil"/>
            </w:tcBorders>
            <w:hideMark/>
          </w:tcPr>
          <w:p w14:paraId="558A41D0" w14:textId="77777777" w:rsidR="00D91F01" w:rsidRDefault="00D91F01" w:rsidP="005B42BD">
            <w:pPr>
              <w:pStyle w:val="TAH"/>
              <w:rPr>
                <w:lang w:val="fr-FR"/>
              </w:rPr>
            </w:pPr>
            <w:r>
              <w:rPr>
                <w:lang w:val="fr-FR"/>
              </w:rPr>
              <w:t>3</w:t>
            </w:r>
          </w:p>
        </w:tc>
        <w:tc>
          <w:tcPr>
            <w:tcW w:w="589" w:type="dxa"/>
            <w:tcBorders>
              <w:top w:val="nil"/>
              <w:left w:val="nil"/>
              <w:bottom w:val="single" w:sz="4" w:space="0" w:color="auto"/>
              <w:right w:val="nil"/>
            </w:tcBorders>
            <w:hideMark/>
          </w:tcPr>
          <w:p w14:paraId="340BA3AD" w14:textId="77777777" w:rsidR="00D91F01" w:rsidRDefault="00D91F01" w:rsidP="005B42BD">
            <w:pPr>
              <w:pStyle w:val="TAH"/>
              <w:rPr>
                <w:lang w:val="fr-FR"/>
              </w:rPr>
            </w:pPr>
            <w:r>
              <w:rPr>
                <w:lang w:val="fr-FR"/>
              </w:rPr>
              <w:t>2</w:t>
            </w:r>
          </w:p>
        </w:tc>
        <w:tc>
          <w:tcPr>
            <w:tcW w:w="589" w:type="dxa"/>
            <w:tcBorders>
              <w:top w:val="nil"/>
              <w:left w:val="nil"/>
              <w:bottom w:val="single" w:sz="4" w:space="0" w:color="auto"/>
              <w:right w:val="nil"/>
            </w:tcBorders>
            <w:hideMark/>
          </w:tcPr>
          <w:p w14:paraId="3D92F8E4" w14:textId="77777777" w:rsidR="00D91F01" w:rsidRDefault="00D91F01" w:rsidP="005B42BD">
            <w:pPr>
              <w:pStyle w:val="TAH"/>
              <w:rPr>
                <w:lang w:val="fr-FR"/>
              </w:rPr>
            </w:pPr>
            <w:r>
              <w:rPr>
                <w:lang w:val="fr-FR"/>
              </w:rPr>
              <w:t>1</w:t>
            </w:r>
          </w:p>
        </w:tc>
        <w:tc>
          <w:tcPr>
            <w:tcW w:w="588" w:type="dxa"/>
            <w:tcBorders>
              <w:top w:val="nil"/>
              <w:left w:val="nil"/>
              <w:bottom w:val="nil"/>
              <w:right w:val="single" w:sz="6" w:space="0" w:color="auto"/>
            </w:tcBorders>
          </w:tcPr>
          <w:p w14:paraId="4A6322E3" w14:textId="77777777" w:rsidR="00D91F01" w:rsidRDefault="00D91F01" w:rsidP="005B42BD">
            <w:pPr>
              <w:pStyle w:val="TAC"/>
              <w:rPr>
                <w:lang w:val="fr-FR"/>
              </w:rPr>
            </w:pPr>
          </w:p>
        </w:tc>
      </w:tr>
      <w:tr w:rsidR="00D91F01" w14:paraId="0762D183" w14:textId="77777777" w:rsidTr="005B42BD">
        <w:trPr>
          <w:jc w:val="center"/>
        </w:trPr>
        <w:tc>
          <w:tcPr>
            <w:tcW w:w="151" w:type="dxa"/>
            <w:tcBorders>
              <w:top w:val="nil"/>
              <w:left w:val="single" w:sz="6" w:space="0" w:color="auto"/>
              <w:bottom w:val="nil"/>
              <w:right w:val="nil"/>
            </w:tcBorders>
          </w:tcPr>
          <w:p w14:paraId="6539A30F"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3163C4" w14:textId="77777777" w:rsidR="00D91F01" w:rsidRDefault="00D91F01" w:rsidP="005B42BD">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CD56EE" w14:textId="1B54FDCA" w:rsidR="00D91F01" w:rsidRDefault="00D91F01" w:rsidP="005B42BD">
            <w:pPr>
              <w:pStyle w:val="TAC"/>
              <w:rPr>
                <w:lang w:val="fr-FR"/>
              </w:rPr>
            </w:pPr>
            <w:r>
              <w:rPr>
                <w:lang w:val="fr-FR"/>
              </w:rPr>
              <w:t xml:space="preserve">Type = </w:t>
            </w:r>
            <w:r>
              <w:rPr>
                <w:lang w:val="sv-SE"/>
              </w:rPr>
              <w:t>292</w:t>
            </w:r>
            <w:r>
              <w:rPr>
                <w:lang w:val="fr-FR"/>
              </w:rPr>
              <w:t xml:space="preserve"> (decimal)</w:t>
            </w:r>
          </w:p>
        </w:tc>
        <w:tc>
          <w:tcPr>
            <w:tcW w:w="588" w:type="dxa"/>
            <w:tcBorders>
              <w:top w:val="nil"/>
              <w:left w:val="single" w:sz="4" w:space="0" w:color="auto"/>
              <w:bottom w:val="nil"/>
              <w:right w:val="single" w:sz="6" w:space="0" w:color="auto"/>
            </w:tcBorders>
          </w:tcPr>
          <w:p w14:paraId="648CC4B2" w14:textId="77777777" w:rsidR="00D91F01" w:rsidRDefault="00D91F01" w:rsidP="005B42BD">
            <w:pPr>
              <w:pStyle w:val="TAC"/>
              <w:rPr>
                <w:lang w:val="fr-FR"/>
              </w:rPr>
            </w:pPr>
          </w:p>
        </w:tc>
      </w:tr>
      <w:tr w:rsidR="00D91F01" w14:paraId="0C0C7695" w14:textId="77777777" w:rsidTr="005B42BD">
        <w:trPr>
          <w:jc w:val="center"/>
        </w:trPr>
        <w:tc>
          <w:tcPr>
            <w:tcW w:w="151" w:type="dxa"/>
            <w:tcBorders>
              <w:top w:val="nil"/>
              <w:left w:val="single" w:sz="6" w:space="0" w:color="auto"/>
              <w:bottom w:val="nil"/>
              <w:right w:val="nil"/>
            </w:tcBorders>
          </w:tcPr>
          <w:p w14:paraId="750C30D4"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BA3597" w14:textId="77777777" w:rsidR="00D91F01" w:rsidRDefault="00D91F01" w:rsidP="005B42BD">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6D65E" w14:textId="77777777" w:rsidR="00D91F01" w:rsidRDefault="00D91F01" w:rsidP="005B42BD">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C7ABF5E" w14:textId="77777777" w:rsidR="00D91F01" w:rsidRDefault="00D91F01" w:rsidP="005B42BD">
            <w:pPr>
              <w:pStyle w:val="TAC"/>
              <w:rPr>
                <w:lang w:val="fr-FR"/>
              </w:rPr>
            </w:pPr>
          </w:p>
        </w:tc>
      </w:tr>
      <w:tr w:rsidR="00D91F01" w14:paraId="644E69F1" w14:textId="77777777" w:rsidTr="005B42BD">
        <w:trPr>
          <w:jc w:val="center"/>
        </w:trPr>
        <w:tc>
          <w:tcPr>
            <w:tcW w:w="151" w:type="dxa"/>
            <w:tcBorders>
              <w:top w:val="nil"/>
              <w:left w:val="single" w:sz="6" w:space="0" w:color="auto"/>
              <w:bottom w:val="nil"/>
              <w:right w:val="nil"/>
            </w:tcBorders>
          </w:tcPr>
          <w:p w14:paraId="552DE84D"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5D35B853" w14:textId="77777777" w:rsidR="00D91F01" w:rsidRDefault="00D91F01" w:rsidP="005B42BD">
            <w:pPr>
              <w:pStyle w:val="TAC"/>
              <w:rPr>
                <w:lang w:val="fr-FR"/>
              </w:rPr>
            </w:pPr>
            <w:r>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0ED26A2" w14:textId="77777777" w:rsidR="00D91F01" w:rsidRDefault="00D91F01" w:rsidP="005B42BD">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4F016ED" w14:textId="77777777" w:rsidR="00D91F01" w:rsidRDefault="00D91F01" w:rsidP="005B42BD">
            <w:pPr>
              <w:pStyle w:val="TAC"/>
              <w:rPr>
                <w:lang w:val="fr-FR"/>
              </w:rPr>
            </w:pPr>
            <w:r>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AC6887" w14:textId="77777777" w:rsidR="00D91F01" w:rsidRDefault="00D91F01" w:rsidP="005B42BD">
            <w:pPr>
              <w:pStyle w:val="TAC"/>
              <w:rPr>
                <w:lang w:val="fr-FR"/>
              </w:rPr>
            </w:pPr>
            <w:r>
              <w:rPr>
                <w:lang w:val="fr-FR"/>
              </w:rPr>
              <w:t>V6</w:t>
            </w:r>
          </w:p>
        </w:tc>
        <w:tc>
          <w:tcPr>
            <w:tcW w:w="588" w:type="dxa"/>
            <w:tcBorders>
              <w:top w:val="nil"/>
              <w:left w:val="single" w:sz="4" w:space="0" w:color="auto"/>
              <w:bottom w:val="nil"/>
              <w:right w:val="single" w:sz="6" w:space="0" w:color="auto"/>
            </w:tcBorders>
          </w:tcPr>
          <w:p w14:paraId="0632C223" w14:textId="77777777" w:rsidR="00D91F01" w:rsidRDefault="00D91F01" w:rsidP="005B42BD">
            <w:pPr>
              <w:pStyle w:val="TAC"/>
              <w:rPr>
                <w:lang w:val="fr-FR"/>
              </w:rPr>
            </w:pPr>
          </w:p>
        </w:tc>
      </w:tr>
      <w:tr w:rsidR="00D91F01" w14:paraId="4FBC432D" w14:textId="77777777" w:rsidTr="005B42BD">
        <w:trPr>
          <w:jc w:val="center"/>
        </w:trPr>
        <w:tc>
          <w:tcPr>
            <w:tcW w:w="151" w:type="dxa"/>
            <w:tcBorders>
              <w:top w:val="nil"/>
              <w:left w:val="single" w:sz="6" w:space="0" w:color="auto"/>
              <w:bottom w:val="nil"/>
              <w:right w:val="nil"/>
            </w:tcBorders>
          </w:tcPr>
          <w:p w14:paraId="2F43295B"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3E9643A1" w14:textId="77777777" w:rsidR="00D91F01" w:rsidRDefault="00D91F01" w:rsidP="002C447B">
            <w:pPr>
              <w:pStyle w:val="TAC"/>
              <w:rPr>
                <w:lang w:val="fr-FR" w:eastAsia="zh-CN"/>
              </w:rPr>
            </w:pPr>
            <w:r w:rsidRPr="002C447B">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25AD3A7A" w14:textId="77777777" w:rsidR="00D91F01" w:rsidRDefault="00D91F01" w:rsidP="005B42BD">
            <w:pPr>
              <w:pStyle w:val="TAC"/>
              <w:rPr>
                <w:lang w:val="fr-FR" w:eastAsia="zh-CN"/>
              </w:rPr>
            </w:pPr>
            <w:r>
              <w:rPr>
                <w:lang w:val="fr-FR" w:eastAsia="zh-CN"/>
              </w:rPr>
              <w:t>IPv4 Address</w:t>
            </w:r>
          </w:p>
        </w:tc>
        <w:tc>
          <w:tcPr>
            <w:tcW w:w="588" w:type="dxa"/>
            <w:tcBorders>
              <w:top w:val="nil"/>
              <w:left w:val="single" w:sz="4" w:space="0" w:color="auto"/>
              <w:bottom w:val="nil"/>
              <w:right w:val="single" w:sz="6" w:space="0" w:color="auto"/>
            </w:tcBorders>
          </w:tcPr>
          <w:p w14:paraId="01A91CA3" w14:textId="77777777" w:rsidR="00D91F01" w:rsidRDefault="00D91F01" w:rsidP="005B42BD">
            <w:pPr>
              <w:pStyle w:val="TAC"/>
              <w:rPr>
                <w:lang w:val="fr-FR"/>
              </w:rPr>
            </w:pPr>
          </w:p>
        </w:tc>
      </w:tr>
      <w:tr w:rsidR="00D91F01" w14:paraId="16356E84" w14:textId="77777777" w:rsidTr="005B42BD">
        <w:trPr>
          <w:jc w:val="center"/>
        </w:trPr>
        <w:tc>
          <w:tcPr>
            <w:tcW w:w="151" w:type="dxa"/>
            <w:tcBorders>
              <w:top w:val="nil"/>
              <w:left w:val="single" w:sz="6" w:space="0" w:color="auto"/>
              <w:bottom w:val="nil"/>
              <w:right w:val="nil"/>
            </w:tcBorders>
          </w:tcPr>
          <w:p w14:paraId="0469E467"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D6BF432" w14:textId="77777777" w:rsidR="00D91F01" w:rsidRDefault="00D91F01" w:rsidP="002C447B">
            <w:pPr>
              <w:pStyle w:val="TAC"/>
              <w:rPr>
                <w:lang w:val="fr-FR" w:eastAsia="zh-CN"/>
              </w:rPr>
            </w:pPr>
            <w:r w:rsidRPr="002C447B">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1840584" w14:textId="77777777" w:rsidR="00D91F01" w:rsidRDefault="00D91F01" w:rsidP="005B42BD">
            <w:pPr>
              <w:pStyle w:val="TAC"/>
              <w:rPr>
                <w:lang w:val="fr-FR" w:eastAsia="zh-CN"/>
              </w:rPr>
            </w:pPr>
            <w:r>
              <w:rPr>
                <w:lang w:val="fr-FR" w:eastAsia="zh-CN"/>
              </w:rPr>
              <w:t>IPv6 Address</w:t>
            </w:r>
          </w:p>
        </w:tc>
        <w:tc>
          <w:tcPr>
            <w:tcW w:w="588" w:type="dxa"/>
            <w:tcBorders>
              <w:top w:val="nil"/>
              <w:left w:val="single" w:sz="4" w:space="0" w:color="auto"/>
              <w:bottom w:val="nil"/>
              <w:right w:val="single" w:sz="6" w:space="0" w:color="auto"/>
            </w:tcBorders>
          </w:tcPr>
          <w:p w14:paraId="20D493C3" w14:textId="77777777" w:rsidR="00D91F01" w:rsidRDefault="00D91F01" w:rsidP="005B42BD">
            <w:pPr>
              <w:pStyle w:val="TAC"/>
              <w:rPr>
                <w:lang w:val="fr-FR"/>
              </w:rPr>
            </w:pPr>
          </w:p>
        </w:tc>
      </w:tr>
    </w:tbl>
    <w:p w14:paraId="1ADD8D28" w14:textId="13E3E654" w:rsidR="00D91F01" w:rsidRDefault="00D91F01" w:rsidP="00D91F01">
      <w:pPr>
        <w:pStyle w:val="TF"/>
        <w:rPr>
          <w:lang w:eastAsia="ja-JP"/>
        </w:rPr>
      </w:pPr>
      <w:r>
        <w:t xml:space="preserve">Figure </w:t>
      </w:r>
      <w:r>
        <w:rPr>
          <w:lang w:eastAsia="zh-CN"/>
        </w:rPr>
        <w:t>8</w:t>
      </w:r>
      <w:r>
        <w:rPr>
          <w:lang w:eastAsia="ja-JP"/>
        </w:rPr>
        <w:t>.</w:t>
      </w:r>
      <w:r>
        <w:rPr>
          <w:lang w:val="en-US" w:eastAsia="ja-JP"/>
        </w:rPr>
        <w:t>2.199</w:t>
      </w:r>
      <w:r>
        <w:rPr>
          <w:lang w:eastAsia="zh-CN"/>
        </w:rPr>
        <w:t>-</w:t>
      </w:r>
      <w:r>
        <w:rPr>
          <w:lang w:eastAsia="ja-JP"/>
        </w:rPr>
        <w:t>1</w:t>
      </w:r>
      <w:r>
        <w:t xml:space="preserve">: CP </w:t>
      </w:r>
      <w:r>
        <w:rPr>
          <w:lang w:val="fr-FR"/>
        </w:rPr>
        <w:t>IP Address</w:t>
      </w:r>
    </w:p>
    <w:p w14:paraId="407CEAC8" w14:textId="77777777" w:rsidR="00D91F01" w:rsidRDefault="00D91F01" w:rsidP="00D91F01">
      <w:r>
        <w:t>The following flags are coded within Octet 5:</w:t>
      </w:r>
    </w:p>
    <w:p w14:paraId="1347DDCA" w14:textId="77777777" w:rsidR="00D91F01" w:rsidRDefault="00D91F01" w:rsidP="00D91F01">
      <w:pPr>
        <w:pStyle w:val="B1"/>
      </w:pPr>
      <w:r>
        <w:t>-</w:t>
      </w:r>
      <w:r>
        <w:tab/>
        <w:t xml:space="preserve">Bit 1 – V6: If this bit is set to "1", then the IPv6 address field shall be present in the CP </w:t>
      </w:r>
      <w:r w:rsidRPr="00AF2831">
        <w:rPr>
          <w:lang w:val="en-US"/>
        </w:rPr>
        <w:t>IP Address</w:t>
      </w:r>
      <w:r>
        <w:t>, otherwise the IPv6 address field shall not be present.</w:t>
      </w:r>
    </w:p>
    <w:p w14:paraId="47144DC6" w14:textId="77777777" w:rsidR="00D91F01" w:rsidRDefault="00D91F01" w:rsidP="00D91F01">
      <w:pPr>
        <w:pStyle w:val="B1"/>
      </w:pPr>
      <w:r>
        <w:t>-</w:t>
      </w:r>
      <w:r>
        <w:tab/>
        <w:t xml:space="preserve">Bit 2 – V4: If this bit is set to "1", then the IPv4 address field shall be present in the CP </w:t>
      </w:r>
      <w:r w:rsidRPr="00AF2831">
        <w:rPr>
          <w:lang w:val="en-US"/>
        </w:rPr>
        <w:t>IP Address</w:t>
      </w:r>
      <w:r>
        <w:t>, otherwise the IPv4 address field shall not be present.</w:t>
      </w:r>
    </w:p>
    <w:p w14:paraId="70F87207" w14:textId="77777777" w:rsidR="00D91F01" w:rsidRDefault="00D91F01" w:rsidP="00D91F01">
      <w:pPr>
        <w:pStyle w:val="B1"/>
      </w:pPr>
      <w:r>
        <w:t>-</w:t>
      </w:r>
      <w:r>
        <w:tab/>
        <w:t xml:space="preserve">Bit 3 to 8 </w:t>
      </w:r>
      <w:r>
        <w:rPr>
          <w:noProof/>
        </w:rPr>
        <w:t>Spare, for future use and set to "0"</w:t>
      </w:r>
      <w:r>
        <w:t>.</w:t>
      </w:r>
    </w:p>
    <w:p w14:paraId="412D7901" w14:textId="6F6C72A1" w:rsidR="00D91F01" w:rsidRDefault="00D91F01" w:rsidP="00D91F01">
      <w:r>
        <w:t>Octets "p to (p+3)" or "q to (q+15)" (IPv4 address / IPv6 address fields), if present, shall contain the address value.</w:t>
      </w:r>
    </w:p>
    <w:p w14:paraId="13604950" w14:textId="42EF658B" w:rsidR="00BD6D3F" w:rsidRPr="00441CD0" w:rsidRDefault="00BD6D3F" w:rsidP="001A3E8D">
      <w:pPr>
        <w:pStyle w:val="Heading3"/>
      </w:pPr>
      <w:bookmarkStart w:id="7613" w:name="_Toc98236113"/>
      <w:r>
        <w:t>8.2.200</w:t>
      </w:r>
      <w:r w:rsidRPr="00441CD0">
        <w:tab/>
      </w:r>
      <w:r>
        <w:t>IP Address and Port Number Replacement</w:t>
      </w:r>
      <w:bookmarkEnd w:id="7613"/>
    </w:p>
    <w:p w14:paraId="6FE92F9E" w14:textId="141534D9" w:rsidR="00BD6D3F" w:rsidRPr="00441CD0" w:rsidRDefault="00BD6D3F" w:rsidP="00BD6D3F">
      <w:pPr>
        <w:rPr>
          <w:lang w:eastAsia="ja-JP"/>
        </w:rPr>
      </w:pPr>
      <w:r w:rsidRPr="00441CD0">
        <w:t xml:space="preserve">The </w:t>
      </w:r>
      <w:r>
        <w:rPr>
          <w:lang w:val="en-US" w:eastAsia="zh-CN"/>
        </w:rPr>
        <w:t>IP Address and Port Number Replacement</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Pr>
          <w:lang w:eastAsia="zh-CN"/>
        </w:rPr>
        <w:t>8.2.200</w:t>
      </w:r>
      <w:r w:rsidRPr="00441CD0">
        <w:rPr>
          <w:lang w:eastAsia="zh-CN"/>
        </w:rPr>
        <w:t>-1</w:t>
      </w:r>
      <w:r w:rsidRPr="00441CD0">
        <w:rPr>
          <w:lang w:eastAsia="ja-JP"/>
        </w:rPr>
        <w:t xml:space="preserve">. It contains instructions to </w:t>
      </w:r>
      <w:r>
        <w:rPr>
          <w:lang w:eastAsia="ja-JP"/>
        </w:rPr>
        <w:t>modify the contents of the (inner) packet</w:t>
      </w:r>
      <w:r w:rsidRPr="00441CD0">
        <w:rPr>
          <w:lang w:eastAsia="ja-JP"/>
        </w:rPr>
        <w:t>.</w:t>
      </w:r>
    </w:p>
    <w:p w14:paraId="5FD4AB05" w14:textId="77777777" w:rsidR="00BD6D3F" w:rsidRPr="00441CD0" w:rsidRDefault="00BD6D3F" w:rsidP="00BD6D3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D6D3F" w:rsidRPr="00441CD0" w14:paraId="4591C1AC" w14:textId="77777777" w:rsidTr="001F3B36">
        <w:trPr>
          <w:jc w:val="center"/>
        </w:trPr>
        <w:tc>
          <w:tcPr>
            <w:tcW w:w="151" w:type="dxa"/>
            <w:tcBorders>
              <w:top w:val="single" w:sz="6" w:space="0" w:color="auto"/>
              <w:left w:val="single" w:sz="6" w:space="0" w:color="auto"/>
              <w:bottom w:val="nil"/>
              <w:right w:val="nil"/>
            </w:tcBorders>
          </w:tcPr>
          <w:p w14:paraId="7CB1CAEF" w14:textId="77777777" w:rsidR="00BD6D3F" w:rsidRPr="00441CD0" w:rsidRDefault="00BD6D3F" w:rsidP="001F3B36">
            <w:pPr>
              <w:pStyle w:val="TAC"/>
            </w:pPr>
          </w:p>
        </w:tc>
        <w:tc>
          <w:tcPr>
            <w:tcW w:w="1104" w:type="dxa"/>
            <w:tcBorders>
              <w:top w:val="single" w:sz="6" w:space="0" w:color="auto"/>
              <w:left w:val="nil"/>
              <w:bottom w:val="nil"/>
              <w:right w:val="nil"/>
            </w:tcBorders>
          </w:tcPr>
          <w:p w14:paraId="4BC33726" w14:textId="77777777" w:rsidR="00BD6D3F" w:rsidRPr="00441CD0" w:rsidRDefault="00BD6D3F" w:rsidP="001F3B36">
            <w:pPr>
              <w:pStyle w:val="TAH"/>
            </w:pPr>
          </w:p>
        </w:tc>
        <w:tc>
          <w:tcPr>
            <w:tcW w:w="4710" w:type="dxa"/>
            <w:gridSpan w:val="8"/>
            <w:tcBorders>
              <w:top w:val="single" w:sz="6" w:space="0" w:color="auto"/>
              <w:left w:val="nil"/>
              <w:bottom w:val="nil"/>
              <w:right w:val="nil"/>
            </w:tcBorders>
            <w:hideMark/>
          </w:tcPr>
          <w:p w14:paraId="1B277E41" w14:textId="77777777" w:rsidR="00BD6D3F" w:rsidRPr="00441CD0" w:rsidRDefault="00BD6D3F" w:rsidP="001F3B36">
            <w:pPr>
              <w:pStyle w:val="TAH"/>
            </w:pPr>
            <w:r w:rsidRPr="00441CD0">
              <w:t>Bits</w:t>
            </w:r>
          </w:p>
        </w:tc>
        <w:tc>
          <w:tcPr>
            <w:tcW w:w="588" w:type="dxa"/>
            <w:tcBorders>
              <w:top w:val="single" w:sz="6" w:space="0" w:color="auto"/>
              <w:left w:val="nil"/>
              <w:bottom w:val="nil"/>
              <w:right w:val="single" w:sz="6" w:space="0" w:color="auto"/>
            </w:tcBorders>
          </w:tcPr>
          <w:p w14:paraId="55234819" w14:textId="77777777" w:rsidR="00BD6D3F" w:rsidRPr="00441CD0" w:rsidRDefault="00BD6D3F" w:rsidP="001F3B36">
            <w:pPr>
              <w:pStyle w:val="TAC"/>
            </w:pPr>
          </w:p>
        </w:tc>
      </w:tr>
      <w:tr w:rsidR="00BD6D3F" w:rsidRPr="00441CD0" w14:paraId="0C26B98A" w14:textId="77777777" w:rsidTr="001F3B36">
        <w:trPr>
          <w:jc w:val="center"/>
        </w:trPr>
        <w:tc>
          <w:tcPr>
            <w:tcW w:w="151" w:type="dxa"/>
            <w:tcBorders>
              <w:top w:val="nil"/>
              <w:left w:val="single" w:sz="6" w:space="0" w:color="auto"/>
              <w:bottom w:val="nil"/>
              <w:right w:val="nil"/>
            </w:tcBorders>
          </w:tcPr>
          <w:p w14:paraId="03BFAE1E" w14:textId="77777777" w:rsidR="00BD6D3F" w:rsidRPr="00441CD0" w:rsidRDefault="00BD6D3F" w:rsidP="001F3B36">
            <w:pPr>
              <w:pStyle w:val="TAC"/>
            </w:pPr>
          </w:p>
        </w:tc>
        <w:tc>
          <w:tcPr>
            <w:tcW w:w="1104" w:type="dxa"/>
            <w:tcBorders>
              <w:top w:val="nil"/>
              <w:left w:val="nil"/>
              <w:bottom w:val="nil"/>
              <w:right w:val="nil"/>
            </w:tcBorders>
            <w:hideMark/>
          </w:tcPr>
          <w:p w14:paraId="6B876513" w14:textId="77777777" w:rsidR="00BD6D3F" w:rsidRPr="00441CD0" w:rsidRDefault="00BD6D3F" w:rsidP="001F3B36">
            <w:pPr>
              <w:pStyle w:val="TAH"/>
            </w:pPr>
            <w:r w:rsidRPr="00441CD0">
              <w:t>Octets</w:t>
            </w:r>
          </w:p>
        </w:tc>
        <w:tc>
          <w:tcPr>
            <w:tcW w:w="588" w:type="dxa"/>
            <w:tcBorders>
              <w:top w:val="nil"/>
              <w:left w:val="nil"/>
              <w:bottom w:val="single" w:sz="4" w:space="0" w:color="auto"/>
              <w:right w:val="nil"/>
            </w:tcBorders>
            <w:hideMark/>
          </w:tcPr>
          <w:p w14:paraId="443D823D" w14:textId="77777777" w:rsidR="00BD6D3F" w:rsidRPr="00441CD0" w:rsidRDefault="00BD6D3F" w:rsidP="001F3B36">
            <w:pPr>
              <w:pStyle w:val="TAH"/>
            </w:pPr>
            <w:r w:rsidRPr="00441CD0">
              <w:t>8</w:t>
            </w:r>
          </w:p>
        </w:tc>
        <w:tc>
          <w:tcPr>
            <w:tcW w:w="589" w:type="dxa"/>
            <w:tcBorders>
              <w:top w:val="nil"/>
              <w:left w:val="nil"/>
              <w:bottom w:val="single" w:sz="4" w:space="0" w:color="auto"/>
              <w:right w:val="nil"/>
            </w:tcBorders>
            <w:hideMark/>
          </w:tcPr>
          <w:p w14:paraId="06BA2D37" w14:textId="77777777" w:rsidR="00BD6D3F" w:rsidRPr="00441CD0" w:rsidRDefault="00BD6D3F" w:rsidP="001F3B36">
            <w:pPr>
              <w:pStyle w:val="TAH"/>
            </w:pPr>
            <w:r w:rsidRPr="00441CD0">
              <w:t>7</w:t>
            </w:r>
          </w:p>
        </w:tc>
        <w:tc>
          <w:tcPr>
            <w:tcW w:w="589" w:type="dxa"/>
            <w:tcBorders>
              <w:top w:val="nil"/>
              <w:left w:val="nil"/>
              <w:bottom w:val="single" w:sz="4" w:space="0" w:color="auto"/>
              <w:right w:val="nil"/>
            </w:tcBorders>
            <w:hideMark/>
          </w:tcPr>
          <w:p w14:paraId="2F653C4C" w14:textId="77777777" w:rsidR="00BD6D3F" w:rsidRPr="00441CD0" w:rsidRDefault="00BD6D3F" w:rsidP="001F3B36">
            <w:pPr>
              <w:pStyle w:val="TAH"/>
            </w:pPr>
            <w:r w:rsidRPr="00441CD0">
              <w:t>6</w:t>
            </w:r>
          </w:p>
        </w:tc>
        <w:tc>
          <w:tcPr>
            <w:tcW w:w="589" w:type="dxa"/>
            <w:tcBorders>
              <w:top w:val="nil"/>
              <w:left w:val="nil"/>
              <w:bottom w:val="single" w:sz="4" w:space="0" w:color="auto"/>
              <w:right w:val="nil"/>
            </w:tcBorders>
            <w:hideMark/>
          </w:tcPr>
          <w:p w14:paraId="59C6F49E" w14:textId="77777777" w:rsidR="00BD6D3F" w:rsidRPr="00441CD0" w:rsidRDefault="00BD6D3F" w:rsidP="001F3B36">
            <w:pPr>
              <w:pStyle w:val="TAH"/>
            </w:pPr>
            <w:r w:rsidRPr="00441CD0">
              <w:t>5</w:t>
            </w:r>
          </w:p>
        </w:tc>
        <w:tc>
          <w:tcPr>
            <w:tcW w:w="589" w:type="dxa"/>
            <w:tcBorders>
              <w:top w:val="nil"/>
              <w:left w:val="nil"/>
              <w:bottom w:val="single" w:sz="4" w:space="0" w:color="auto"/>
              <w:right w:val="nil"/>
            </w:tcBorders>
            <w:hideMark/>
          </w:tcPr>
          <w:p w14:paraId="40A33667" w14:textId="77777777" w:rsidR="00BD6D3F" w:rsidRPr="00441CD0" w:rsidRDefault="00BD6D3F" w:rsidP="001F3B36">
            <w:pPr>
              <w:pStyle w:val="TAH"/>
            </w:pPr>
            <w:r w:rsidRPr="00441CD0">
              <w:t>4</w:t>
            </w:r>
          </w:p>
        </w:tc>
        <w:tc>
          <w:tcPr>
            <w:tcW w:w="589" w:type="dxa"/>
            <w:tcBorders>
              <w:top w:val="nil"/>
              <w:left w:val="nil"/>
              <w:bottom w:val="single" w:sz="4" w:space="0" w:color="auto"/>
              <w:right w:val="nil"/>
            </w:tcBorders>
            <w:hideMark/>
          </w:tcPr>
          <w:p w14:paraId="506AE190" w14:textId="77777777" w:rsidR="00BD6D3F" w:rsidRPr="00441CD0" w:rsidRDefault="00BD6D3F" w:rsidP="001F3B36">
            <w:pPr>
              <w:pStyle w:val="TAH"/>
            </w:pPr>
            <w:r w:rsidRPr="00441CD0">
              <w:t>3</w:t>
            </w:r>
          </w:p>
        </w:tc>
        <w:tc>
          <w:tcPr>
            <w:tcW w:w="588" w:type="dxa"/>
            <w:tcBorders>
              <w:top w:val="nil"/>
              <w:left w:val="nil"/>
              <w:bottom w:val="single" w:sz="4" w:space="0" w:color="auto"/>
              <w:right w:val="nil"/>
            </w:tcBorders>
            <w:hideMark/>
          </w:tcPr>
          <w:p w14:paraId="2F5C2A7A" w14:textId="77777777" w:rsidR="00BD6D3F" w:rsidRPr="00441CD0" w:rsidRDefault="00BD6D3F" w:rsidP="001F3B36">
            <w:pPr>
              <w:pStyle w:val="TAH"/>
            </w:pPr>
            <w:r w:rsidRPr="00441CD0">
              <w:t>2</w:t>
            </w:r>
          </w:p>
        </w:tc>
        <w:tc>
          <w:tcPr>
            <w:tcW w:w="589" w:type="dxa"/>
            <w:tcBorders>
              <w:top w:val="nil"/>
              <w:left w:val="nil"/>
              <w:bottom w:val="single" w:sz="4" w:space="0" w:color="auto"/>
              <w:right w:val="nil"/>
            </w:tcBorders>
            <w:hideMark/>
          </w:tcPr>
          <w:p w14:paraId="7DD66A00" w14:textId="77777777" w:rsidR="00BD6D3F" w:rsidRPr="00441CD0" w:rsidRDefault="00BD6D3F" w:rsidP="001F3B36">
            <w:pPr>
              <w:pStyle w:val="TAH"/>
            </w:pPr>
            <w:r w:rsidRPr="00441CD0">
              <w:t>1</w:t>
            </w:r>
          </w:p>
        </w:tc>
        <w:tc>
          <w:tcPr>
            <w:tcW w:w="588" w:type="dxa"/>
            <w:tcBorders>
              <w:top w:val="nil"/>
              <w:left w:val="nil"/>
              <w:bottom w:val="nil"/>
              <w:right w:val="single" w:sz="6" w:space="0" w:color="auto"/>
            </w:tcBorders>
          </w:tcPr>
          <w:p w14:paraId="25AD807B" w14:textId="77777777" w:rsidR="00BD6D3F" w:rsidRPr="00441CD0" w:rsidRDefault="00BD6D3F" w:rsidP="001F3B36">
            <w:pPr>
              <w:pStyle w:val="TAC"/>
            </w:pPr>
          </w:p>
        </w:tc>
      </w:tr>
      <w:tr w:rsidR="00BD6D3F" w:rsidRPr="00441CD0" w14:paraId="59B5BBC5" w14:textId="77777777" w:rsidTr="001F3B36">
        <w:trPr>
          <w:jc w:val="center"/>
        </w:trPr>
        <w:tc>
          <w:tcPr>
            <w:tcW w:w="151" w:type="dxa"/>
            <w:tcBorders>
              <w:top w:val="nil"/>
              <w:left w:val="single" w:sz="6" w:space="0" w:color="auto"/>
              <w:bottom w:val="nil"/>
              <w:right w:val="nil"/>
            </w:tcBorders>
          </w:tcPr>
          <w:p w14:paraId="44A8A837"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154A31F4" w14:textId="77777777" w:rsidR="00BD6D3F" w:rsidRPr="00441CD0" w:rsidRDefault="00BD6D3F" w:rsidP="001F3B36">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A6B2DAA" w14:textId="0A53092F" w:rsidR="00BD6D3F" w:rsidRPr="00441CD0" w:rsidRDefault="00BD6D3F" w:rsidP="001F3B36">
            <w:pPr>
              <w:pStyle w:val="TAC"/>
            </w:pPr>
            <w:r w:rsidRPr="00441CD0">
              <w:t xml:space="preserve">Type = </w:t>
            </w:r>
            <w:r w:rsidR="00DC3AED">
              <w:rPr>
                <w:lang w:val="sv-SE"/>
              </w:rPr>
              <w:t>293</w:t>
            </w:r>
            <w:r w:rsidRPr="00441CD0">
              <w:t xml:space="preserve"> (decimal)</w:t>
            </w:r>
          </w:p>
        </w:tc>
        <w:tc>
          <w:tcPr>
            <w:tcW w:w="588" w:type="dxa"/>
            <w:tcBorders>
              <w:top w:val="nil"/>
              <w:left w:val="single" w:sz="4" w:space="0" w:color="auto"/>
              <w:bottom w:val="nil"/>
              <w:right w:val="single" w:sz="6" w:space="0" w:color="auto"/>
            </w:tcBorders>
          </w:tcPr>
          <w:p w14:paraId="5CC3AC4C" w14:textId="77777777" w:rsidR="00BD6D3F" w:rsidRPr="00441CD0" w:rsidRDefault="00BD6D3F" w:rsidP="001F3B36">
            <w:pPr>
              <w:pStyle w:val="TAC"/>
            </w:pPr>
          </w:p>
        </w:tc>
      </w:tr>
      <w:tr w:rsidR="00BD6D3F" w:rsidRPr="00441CD0" w14:paraId="62553291" w14:textId="77777777" w:rsidTr="001F3B36">
        <w:trPr>
          <w:jc w:val="center"/>
        </w:trPr>
        <w:tc>
          <w:tcPr>
            <w:tcW w:w="151" w:type="dxa"/>
            <w:tcBorders>
              <w:top w:val="nil"/>
              <w:left w:val="single" w:sz="6" w:space="0" w:color="auto"/>
              <w:bottom w:val="nil"/>
              <w:right w:val="nil"/>
            </w:tcBorders>
          </w:tcPr>
          <w:p w14:paraId="2BF15E71"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65C0E1C6" w14:textId="77777777" w:rsidR="00BD6D3F" w:rsidRPr="00441CD0" w:rsidRDefault="00BD6D3F" w:rsidP="001F3B36">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A26922" w14:textId="77777777" w:rsidR="00BD6D3F" w:rsidRPr="00441CD0" w:rsidRDefault="00BD6D3F" w:rsidP="001F3B36">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A80F05" w14:textId="77777777" w:rsidR="00BD6D3F" w:rsidRPr="00441CD0" w:rsidRDefault="00BD6D3F" w:rsidP="001F3B36">
            <w:pPr>
              <w:pStyle w:val="TAC"/>
            </w:pPr>
          </w:p>
        </w:tc>
      </w:tr>
      <w:tr w:rsidR="00BD6D3F" w:rsidRPr="00441CD0" w14:paraId="1D09B37D" w14:textId="77777777" w:rsidTr="001F3B36">
        <w:trPr>
          <w:jc w:val="center"/>
        </w:trPr>
        <w:tc>
          <w:tcPr>
            <w:tcW w:w="151" w:type="dxa"/>
            <w:tcBorders>
              <w:top w:val="nil"/>
              <w:left w:val="single" w:sz="6" w:space="0" w:color="auto"/>
              <w:bottom w:val="nil"/>
              <w:right w:val="nil"/>
            </w:tcBorders>
          </w:tcPr>
          <w:p w14:paraId="7981D956"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57BB155" w14:textId="77777777" w:rsidR="00BD6D3F" w:rsidRPr="00441CD0" w:rsidRDefault="00BD6D3F" w:rsidP="002C447B">
            <w:pPr>
              <w:pStyle w:val="TAC"/>
              <w:rPr>
                <w:lang w:eastAsia="zh-CN"/>
              </w:rPr>
            </w:pPr>
            <w:r w:rsidRPr="002C447B">
              <w:t>5 to 6</w:t>
            </w:r>
          </w:p>
        </w:tc>
        <w:tc>
          <w:tcPr>
            <w:tcW w:w="1177" w:type="dxa"/>
            <w:gridSpan w:val="2"/>
            <w:tcBorders>
              <w:top w:val="single" w:sz="4" w:space="0" w:color="auto"/>
              <w:left w:val="single" w:sz="4" w:space="0" w:color="auto"/>
              <w:bottom w:val="single" w:sz="4" w:space="0" w:color="auto"/>
              <w:right w:val="single" w:sz="4" w:space="0" w:color="auto"/>
            </w:tcBorders>
            <w:hideMark/>
          </w:tcPr>
          <w:p w14:paraId="754EAB5E" w14:textId="77777777" w:rsidR="00BD6D3F" w:rsidRPr="00441CD0" w:rsidRDefault="00BD6D3F" w:rsidP="001F3B36">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6113CC4" w14:textId="77777777" w:rsidR="00BD6D3F" w:rsidRPr="00441CD0" w:rsidRDefault="00BD6D3F" w:rsidP="001F3B36">
            <w:pPr>
              <w:pStyle w:val="TAC"/>
              <w:rPr>
                <w:lang w:eastAsia="zh-CN"/>
              </w:rPr>
            </w:pPr>
            <w:r>
              <w:rPr>
                <w:lang w:eastAsia="zh-CN"/>
              </w:rPr>
              <w:t>SPN</w:t>
            </w:r>
          </w:p>
        </w:tc>
        <w:tc>
          <w:tcPr>
            <w:tcW w:w="589" w:type="dxa"/>
            <w:tcBorders>
              <w:top w:val="single" w:sz="4" w:space="0" w:color="auto"/>
              <w:left w:val="single" w:sz="4" w:space="0" w:color="auto"/>
              <w:bottom w:val="single" w:sz="4" w:space="0" w:color="auto"/>
              <w:right w:val="single" w:sz="4" w:space="0" w:color="auto"/>
            </w:tcBorders>
          </w:tcPr>
          <w:p w14:paraId="3E5522B7" w14:textId="77777777" w:rsidR="00BD6D3F" w:rsidRPr="00441CD0" w:rsidRDefault="00BD6D3F" w:rsidP="001F3B36">
            <w:pPr>
              <w:pStyle w:val="TAC"/>
              <w:rPr>
                <w:lang w:eastAsia="zh-CN"/>
              </w:rPr>
            </w:pPr>
            <w:r>
              <w:rPr>
                <w:lang w:eastAsia="zh-CN"/>
              </w:rPr>
              <w:t>SIPV6</w:t>
            </w:r>
          </w:p>
        </w:tc>
        <w:tc>
          <w:tcPr>
            <w:tcW w:w="589" w:type="dxa"/>
            <w:tcBorders>
              <w:top w:val="single" w:sz="4" w:space="0" w:color="auto"/>
              <w:left w:val="single" w:sz="4" w:space="0" w:color="auto"/>
              <w:bottom w:val="single" w:sz="4" w:space="0" w:color="auto"/>
              <w:right w:val="single" w:sz="4" w:space="0" w:color="auto"/>
            </w:tcBorders>
          </w:tcPr>
          <w:p w14:paraId="63219574" w14:textId="77777777" w:rsidR="00BD6D3F" w:rsidRPr="00441CD0" w:rsidRDefault="00BD6D3F" w:rsidP="001F3B36">
            <w:pPr>
              <w:pStyle w:val="TAC"/>
              <w:rPr>
                <w:lang w:eastAsia="zh-CN"/>
              </w:rPr>
            </w:pPr>
            <w:r>
              <w:rPr>
                <w:lang w:eastAsia="zh-CN"/>
              </w:rPr>
              <w:t>SIPV4</w:t>
            </w:r>
          </w:p>
        </w:tc>
        <w:tc>
          <w:tcPr>
            <w:tcW w:w="589" w:type="dxa"/>
            <w:tcBorders>
              <w:top w:val="single" w:sz="4" w:space="0" w:color="auto"/>
              <w:left w:val="single" w:sz="4" w:space="0" w:color="auto"/>
              <w:bottom w:val="single" w:sz="4" w:space="0" w:color="auto"/>
              <w:right w:val="single" w:sz="4" w:space="0" w:color="auto"/>
            </w:tcBorders>
          </w:tcPr>
          <w:p w14:paraId="1A6F6E37" w14:textId="77777777" w:rsidR="00BD6D3F" w:rsidRPr="00441CD0" w:rsidRDefault="00BD6D3F" w:rsidP="001F3B36">
            <w:pPr>
              <w:pStyle w:val="TAC"/>
              <w:rPr>
                <w:lang w:eastAsia="zh-CN"/>
              </w:rPr>
            </w:pPr>
            <w:r>
              <w:rPr>
                <w:lang w:eastAsia="zh-CN"/>
              </w:rPr>
              <w:t>DPN</w:t>
            </w:r>
          </w:p>
        </w:tc>
        <w:tc>
          <w:tcPr>
            <w:tcW w:w="589" w:type="dxa"/>
            <w:tcBorders>
              <w:top w:val="single" w:sz="4" w:space="0" w:color="auto"/>
              <w:left w:val="single" w:sz="4" w:space="0" w:color="auto"/>
              <w:bottom w:val="single" w:sz="4" w:space="0" w:color="auto"/>
              <w:right w:val="single" w:sz="4" w:space="0" w:color="auto"/>
            </w:tcBorders>
          </w:tcPr>
          <w:p w14:paraId="3FE3FD1C" w14:textId="77777777" w:rsidR="00BD6D3F" w:rsidRPr="00441CD0" w:rsidRDefault="00BD6D3F" w:rsidP="001F3B36">
            <w:pPr>
              <w:pStyle w:val="TAC"/>
              <w:rPr>
                <w:lang w:eastAsia="zh-CN"/>
              </w:rPr>
            </w:pPr>
            <w:r>
              <w:rPr>
                <w:lang w:eastAsia="zh-CN"/>
              </w:rPr>
              <w:t>DIPV6</w:t>
            </w:r>
          </w:p>
        </w:tc>
        <w:tc>
          <w:tcPr>
            <w:tcW w:w="589" w:type="dxa"/>
            <w:tcBorders>
              <w:top w:val="single" w:sz="4" w:space="0" w:color="auto"/>
              <w:left w:val="single" w:sz="4" w:space="0" w:color="auto"/>
              <w:bottom w:val="single" w:sz="4" w:space="0" w:color="auto"/>
              <w:right w:val="single" w:sz="4" w:space="0" w:color="auto"/>
            </w:tcBorders>
          </w:tcPr>
          <w:p w14:paraId="2871FFCD" w14:textId="77777777" w:rsidR="00BD6D3F" w:rsidRPr="00441CD0" w:rsidRDefault="00BD6D3F" w:rsidP="001F3B36">
            <w:pPr>
              <w:pStyle w:val="TAC"/>
              <w:rPr>
                <w:lang w:eastAsia="zh-CN"/>
              </w:rPr>
            </w:pPr>
            <w:r>
              <w:rPr>
                <w:lang w:eastAsia="zh-CN"/>
              </w:rPr>
              <w:t>DIPV4</w:t>
            </w:r>
          </w:p>
        </w:tc>
        <w:tc>
          <w:tcPr>
            <w:tcW w:w="588" w:type="dxa"/>
            <w:tcBorders>
              <w:top w:val="nil"/>
              <w:left w:val="single" w:sz="4" w:space="0" w:color="auto"/>
              <w:bottom w:val="nil"/>
              <w:right w:val="single" w:sz="6" w:space="0" w:color="auto"/>
            </w:tcBorders>
          </w:tcPr>
          <w:p w14:paraId="386F3324" w14:textId="77777777" w:rsidR="00BD6D3F" w:rsidRPr="00441CD0" w:rsidRDefault="00BD6D3F" w:rsidP="001F3B36">
            <w:pPr>
              <w:pStyle w:val="TAC"/>
            </w:pPr>
          </w:p>
        </w:tc>
      </w:tr>
      <w:tr w:rsidR="00BD6D3F" w:rsidRPr="00441CD0" w14:paraId="0B367895" w14:textId="77777777" w:rsidTr="001F3B36">
        <w:trPr>
          <w:jc w:val="center"/>
        </w:trPr>
        <w:tc>
          <w:tcPr>
            <w:tcW w:w="151" w:type="dxa"/>
            <w:tcBorders>
              <w:top w:val="nil"/>
              <w:left w:val="single" w:sz="6" w:space="0" w:color="auto"/>
              <w:bottom w:val="nil"/>
              <w:right w:val="nil"/>
            </w:tcBorders>
          </w:tcPr>
          <w:p w14:paraId="183779DC"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234AB049" w14:textId="77777777" w:rsidR="00BD6D3F" w:rsidRPr="00441CD0" w:rsidRDefault="00BD6D3F" w:rsidP="002C447B">
            <w:pPr>
              <w:pStyle w:val="TAC"/>
              <w:rPr>
                <w:lang w:eastAsia="zh-CN"/>
              </w:rPr>
            </w:pPr>
            <w:r w:rsidRPr="002C447B">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03599F50" w14:textId="77777777" w:rsidR="00BD6D3F" w:rsidRPr="00441CD0" w:rsidRDefault="00BD6D3F" w:rsidP="001F3B36">
            <w:pPr>
              <w:pStyle w:val="TAC"/>
              <w:rPr>
                <w:lang w:eastAsia="zh-CN"/>
              </w:rPr>
            </w:pPr>
            <w:r>
              <w:rPr>
                <w:lang w:eastAsia="zh-CN"/>
              </w:rPr>
              <w:t xml:space="preserve">Destination </w:t>
            </w:r>
            <w:r w:rsidRPr="00441CD0">
              <w:rPr>
                <w:lang w:eastAsia="zh-CN"/>
              </w:rPr>
              <w:t>IPv4 Address</w:t>
            </w:r>
          </w:p>
        </w:tc>
        <w:tc>
          <w:tcPr>
            <w:tcW w:w="588" w:type="dxa"/>
            <w:tcBorders>
              <w:top w:val="nil"/>
              <w:left w:val="single" w:sz="4" w:space="0" w:color="auto"/>
              <w:bottom w:val="nil"/>
              <w:right w:val="single" w:sz="6" w:space="0" w:color="auto"/>
            </w:tcBorders>
          </w:tcPr>
          <w:p w14:paraId="20417BC8" w14:textId="77777777" w:rsidR="00BD6D3F" w:rsidRPr="00441CD0" w:rsidRDefault="00BD6D3F" w:rsidP="001F3B36">
            <w:pPr>
              <w:pStyle w:val="TAC"/>
            </w:pPr>
          </w:p>
        </w:tc>
      </w:tr>
      <w:tr w:rsidR="00BD6D3F" w:rsidRPr="00441CD0" w14:paraId="61B401B6" w14:textId="77777777" w:rsidTr="001F3B36">
        <w:trPr>
          <w:jc w:val="center"/>
        </w:trPr>
        <w:tc>
          <w:tcPr>
            <w:tcW w:w="151" w:type="dxa"/>
            <w:tcBorders>
              <w:top w:val="nil"/>
              <w:left w:val="single" w:sz="6" w:space="0" w:color="auto"/>
              <w:bottom w:val="nil"/>
              <w:right w:val="nil"/>
            </w:tcBorders>
          </w:tcPr>
          <w:p w14:paraId="43BCA633"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3740C39A" w14:textId="77777777" w:rsidR="00BD6D3F" w:rsidRPr="00441CD0" w:rsidRDefault="00BD6D3F" w:rsidP="002C447B">
            <w:pPr>
              <w:pStyle w:val="TAC"/>
              <w:rPr>
                <w:lang w:eastAsia="zh-CN"/>
              </w:rPr>
            </w:pPr>
            <w:r w:rsidRPr="002C447B">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4A9CB2F3" w14:textId="77777777" w:rsidR="00BD6D3F" w:rsidRPr="00441CD0" w:rsidRDefault="00BD6D3F" w:rsidP="001F3B36">
            <w:pPr>
              <w:pStyle w:val="TAC"/>
              <w:rPr>
                <w:lang w:eastAsia="zh-CN"/>
              </w:rPr>
            </w:pPr>
            <w:r>
              <w:rPr>
                <w:lang w:eastAsia="zh-CN"/>
              </w:rPr>
              <w:t xml:space="preserve">Destination </w:t>
            </w:r>
            <w:r w:rsidRPr="00441CD0">
              <w:rPr>
                <w:lang w:eastAsia="zh-CN"/>
              </w:rPr>
              <w:t>IPv6 Address</w:t>
            </w:r>
          </w:p>
        </w:tc>
        <w:tc>
          <w:tcPr>
            <w:tcW w:w="588" w:type="dxa"/>
            <w:tcBorders>
              <w:top w:val="nil"/>
              <w:left w:val="single" w:sz="4" w:space="0" w:color="auto"/>
              <w:bottom w:val="nil"/>
              <w:right w:val="single" w:sz="6" w:space="0" w:color="auto"/>
            </w:tcBorders>
          </w:tcPr>
          <w:p w14:paraId="788A0378" w14:textId="77777777" w:rsidR="00BD6D3F" w:rsidRPr="00441CD0" w:rsidRDefault="00BD6D3F" w:rsidP="001F3B36">
            <w:pPr>
              <w:pStyle w:val="TAC"/>
            </w:pPr>
          </w:p>
        </w:tc>
      </w:tr>
      <w:tr w:rsidR="00BD6D3F" w:rsidRPr="00441CD0" w14:paraId="2D146C91" w14:textId="77777777" w:rsidTr="001F3B36">
        <w:trPr>
          <w:jc w:val="center"/>
        </w:trPr>
        <w:tc>
          <w:tcPr>
            <w:tcW w:w="151" w:type="dxa"/>
            <w:tcBorders>
              <w:top w:val="nil"/>
              <w:left w:val="single" w:sz="6" w:space="0" w:color="auto"/>
              <w:bottom w:val="nil"/>
              <w:right w:val="nil"/>
            </w:tcBorders>
          </w:tcPr>
          <w:p w14:paraId="51B28B57"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49987BD8" w14:textId="77777777" w:rsidR="00BD6D3F" w:rsidRPr="00441CD0" w:rsidRDefault="00BD6D3F" w:rsidP="002C447B">
            <w:pPr>
              <w:pStyle w:val="TAC"/>
              <w:rPr>
                <w:lang w:eastAsia="zh-CN"/>
              </w:rPr>
            </w:pPr>
            <w:r w:rsidRPr="002C447B">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79D3F53E" w14:textId="77777777" w:rsidR="00BD6D3F" w:rsidRPr="00441CD0" w:rsidRDefault="00BD6D3F" w:rsidP="001F3B36">
            <w:pPr>
              <w:pStyle w:val="TAC"/>
              <w:rPr>
                <w:lang w:eastAsia="zh-CN"/>
              </w:rPr>
            </w:pPr>
            <w:r>
              <w:rPr>
                <w:lang w:eastAsia="zh-CN"/>
              </w:rPr>
              <w:t xml:space="preserve">Destination </w:t>
            </w:r>
            <w:r w:rsidRPr="00441CD0">
              <w:rPr>
                <w:lang w:eastAsia="zh-CN"/>
              </w:rPr>
              <w:t>Port Number</w:t>
            </w:r>
          </w:p>
        </w:tc>
        <w:tc>
          <w:tcPr>
            <w:tcW w:w="588" w:type="dxa"/>
            <w:tcBorders>
              <w:top w:val="nil"/>
              <w:left w:val="single" w:sz="4" w:space="0" w:color="auto"/>
              <w:bottom w:val="nil"/>
              <w:right w:val="single" w:sz="6" w:space="0" w:color="auto"/>
            </w:tcBorders>
          </w:tcPr>
          <w:p w14:paraId="53743B51" w14:textId="77777777" w:rsidR="00BD6D3F" w:rsidRPr="00441CD0" w:rsidRDefault="00BD6D3F" w:rsidP="001F3B36">
            <w:pPr>
              <w:pStyle w:val="TAC"/>
            </w:pPr>
          </w:p>
        </w:tc>
      </w:tr>
      <w:tr w:rsidR="00BD6D3F" w:rsidRPr="00441CD0" w14:paraId="14972B96" w14:textId="77777777" w:rsidTr="001F3B36">
        <w:trPr>
          <w:jc w:val="center"/>
        </w:trPr>
        <w:tc>
          <w:tcPr>
            <w:tcW w:w="151" w:type="dxa"/>
            <w:tcBorders>
              <w:top w:val="nil"/>
              <w:left w:val="single" w:sz="6" w:space="0" w:color="auto"/>
              <w:bottom w:val="nil"/>
              <w:right w:val="nil"/>
            </w:tcBorders>
          </w:tcPr>
          <w:p w14:paraId="0395BDDD"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22A169D4" w14:textId="77777777" w:rsidR="00BD6D3F" w:rsidRPr="00441CD0" w:rsidRDefault="00BD6D3F" w:rsidP="002C447B">
            <w:pPr>
              <w:pStyle w:val="TAC"/>
              <w:rPr>
                <w:lang w:eastAsia="zh-CN"/>
              </w:rPr>
            </w:pPr>
            <w:r w:rsidRPr="002C447B">
              <w:t>s to (s+3)</w:t>
            </w:r>
          </w:p>
        </w:tc>
        <w:tc>
          <w:tcPr>
            <w:tcW w:w="4711" w:type="dxa"/>
            <w:gridSpan w:val="8"/>
            <w:tcBorders>
              <w:top w:val="single" w:sz="4" w:space="0" w:color="auto"/>
              <w:left w:val="single" w:sz="4" w:space="0" w:color="auto"/>
              <w:bottom w:val="single" w:sz="4" w:space="0" w:color="auto"/>
              <w:right w:val="single" w:sz="4" w:space="0" w:color="auto"/>
            </w:tcBorders>
            <w:hideMark/>
          </w:tcPr>
          <w:p w14:paraId="2565B9BE" w14:textId="77777777" w:rsidR="00BD6D3F" w:rsidRPr="00441CD0" w:rsidRDefault="00BD6D3F" w:rsidP="001F3B36">
            <w:pPr>
              <w:pStyle w:val="TAC"/>
              <w:rPr>
                <w:lang w:eastAsia="zh-CN"/>
              </w:rPr>
            </w:pPr>
            <w:r>
              <w:rPr>
                <w:lang w:eastAsia="zh-CN"/>
              </w:rPr>
              <w:t xml:space="preserve">Source </w:t>
            </w:r>
            <w:r w:rsidRPr="00441CD0">
              <w:rPr>
                <w:lang w:eastAsia="zh-CN"/>
              </w:rPr>
              <w:t>IPv4 Address</w:t>
            </w:r>
          </w:p>
        </w:tc>
        <w:tc>
          <w:tcPr>
            <w:tcW w:w="588" w:type="dxa"/>
            <w:tcBorders>
              <w:top w:val="nil"/>
              <w:left w:val="single" w:sz="4" w:space="0" w:color="auto"/>
              <w:bottom w:val="nil"/>
              <w:right w:val="single" w:sz="6" w:space="0" w:color="auto"/>
            </w:tcBorders>
          </w:tcPr>
          <w:p w14:paraId="4A936BB0" w14:textId="77777777" w:rsidR="00BD6D3F" w:rsidRPr="00441CD0" w:rsidRDefault="00BD6D3F" w:rsidP="001F3B36">
            <w:pPr>
              <w:pStyle w:val="TAC"/>
            </w:pPr>
          </w:p>
        </w:tc>
      </w:tr>
      <w:tr w:rsidR="00BD6D3F" w:rsidRPr="00441CD0" w14:paraId="3DF5A2C1" w14:textId="77777777" w:rsidTr="001F3B36">
        <w:trPr>
          <w:jc w:val="center"/>
        </w:trPr>
        <w:tc>
          <w:tcPr>
            <w:tcW w:w="151" w:type="dxa"/>
            <w:tcBorders>
              <w:top w:val="nil"/>
              <w:left w:val="single" w:sz="6" w:space="0" w:color="auto"/>
              <w:bottom w:val="nil"/>
              <w:right w:val="nil"/>
            </w:tcBorders>
          </w:tcPr>
          <w:p w14:paraId="066FDB82"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C44BEAE" w14:textId="77777777" w:rsidR="00BD6D3F" w:rsidRPr="00441CD0" w:rsidRDefault="00BD6D3F" w:rsidP="002C447B">
            <w:pPr>
              <w:pStyle w:val="TAC"/>
              <w:rPr>
                <w:lang w:eastAsia="zh-CN"/>
              </w:rPr>
            </w:pPr>
            <w:r w:rsidRPr="002C447B">
              <w:t>t to (t+15)</w:t>
            </w:r>
          </w:p>
        </w:tc>
        <w:tc>
          <w:tcPr>
            <w:tcW w:w="4711" w:type="dxa"/>
            <w:gridSpan w:val="8"/>
            <w:tcBorders>
              <w:top w:val="single" w:sz="4" w:space="0" w:color="auto"/>
              <w:left w:val="single" w:sz="4" w:space="0" w:color="auto"/>
              <w:bottom w:val="single" w:sz="4" w:space="0" w:color="auto"/>
              <w:right w:val="single" w:sz="4" w:space="0" w:color="auto"/>
            </w:tcBorders>
            <w:hideMark/>
          </w:tcPr>
          <w:p w14:paraId="4453D262" w14:textId="77777777" w:rsidR="00BD6D3F" w:rsidRPr="00441CD0" w:rsidRDefault="00BD6D3F" w:rsidP="001F3B36">
            <w:pPr>
              <w:pStyle w:val="TAC"/>
              <w:rPr>
                <w:lang w:eastAsia="zh-CN"/>
              </w:rPr>
            </w:pPr>
            <w:r>
              <w:rPr>
                <w:lang w:eastAsia="zh-CN"/>
              </w:rPr>
              <w:t xml:space="preserve">Source </w:t>
            </w:r>
            <w:r w:rsidRPr="00441CD0">
              <w:rPr>
                <w:lang w:eastAsia="zh-CN"/>
              </w:rPr>
              <w:t>IPv6 Address</w:t>
            </w:r>
          </w:p>
        </w:tc>
        <w:tc>
          <w:tcPr>
            <w:tcW w:w="588" w:type="dxa"/>
            <w:tcBorders>
              <w:top w:val="nil"/>
              <w:left w:val="single" w:sz="4" w:space="0" w:color="auto"/>
              <w:bottom w:val="nil"/>
              <w:right w:val="single" w:sz="6" w:space="0" w:color="auto"/>
            </w:tcBorders>
          </w:tcPr>
          <w:p w14:paraId="5EBAC3C7" w14:textId="77777777" w:rsidR="00BD6D3F" w:rsidRPr="00441CD0" w:rsidRDefault="00BD6D3F" w:rsidP="001F3B36">
            <w:pPr>
              <w:pStyle w:val="TAC"/>
            </w:pPr>
          </w:p>
        </w:tc>
      </w:tr>
      <w:tr w:rsidR="00BD6D3F" w:rsidRPr="00441CD0" w14:paraId="21A19E14" w14:textId="77777777" w:rsidTr="001F3B36">
        <w:trPr>
          <w:jc w:val="center"/>
        </w:trPr>
        <w:tc>
          <w:tcPr>
            <w:tcW w:w="151" w:type="dxa"/>
            <w:tcBorders>
              <w:top w:val="nil"/>
              <w:left w:val="single" w:sz="6" w:space="0" w:color="auto"/>
              <w:bottom w:val="nil"/>
              <w:right w:val="nil"/>
            </w:tcBorders>
          </w:tcPr>
          <w:p w14:paraId="13718A73"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5D92A6F" w14:textId="77777777" w:rsidR="00BD6D3F" w:rsidRPr="00441CD0" w:rsidRDefault="00BD6D3F" w:rsidP="002C447B">
            <w:pPr>
              <w:pStyle w:val="TAC"/>
              <w:rPr>
                <w:lang w:eastAsia="zh-CN"/>
              </w:rPr>
            </w:pPr>
            <w:r w:rsidRPr="002C447B">
              <w:t>u to (u+1)</w:t>
            </w:r>
          </w:p>
        </w:tc>
        <w:tc>
          <w:tcPr>
            <w:tcW w:w="4711" w:type="dxa"/>
            <w:gridSpan w:val="8"/>
            <w:tcBorders>
              <w:top w:val="single" w:sz="4" w:space="0" w:color="auto"/>
              <w:left w:val="single" w:sz="4" w:space="0" w:color="auto"/>
              <w:bottom w:val="single" w:sz="4" w:space="0" w:color="auto"/>
              <w:right w:val="single" w:sz="4" w:space="0" w:color="auto"/>
            </w:tcBorders>
            <w:hideMark/>
          </w:tcPr>
          <w:p w14:paraId="773D90D4" w14:textId="77777777" w:rsidR="00BD6D3F" w:rsidRPr="00441CD0" w:rsidRDefault="00BD6D3F" w:rsidP="001F3B36">
            <w:pPr>
              <w:pStyle w:val="TAC"/>
              <w:rPr>
                <w:lang w:eastAsia="zh-CN"/>
              </w:rPr>
            </w:pPr>
            <w:r>
              <w:rPr>
                <w:lang w:eastAsia="zh-CN"/>
              </w:rPr>
              <w:t xml:space="preserve">Source </w:t>
            </w:r>
            <w:r w:rsidRPr="00441CD0">
              <w:rPr>
                <w:lang w:eastAsia="zh-CN"/>
              </w:rPr>
              <w:t>Port Number</w:t>
            </w:r>
          </w:p>
        </w:tc>
        <w:tc>
          <w:tcPr>
            <w:tcW w:w="588" w:type="dxa"/>
            <w:tcBorders>
              <w:top w:val="nil"/>
              <w:left w:val="single" w:sz="4" w:space="0" w:color="auto"/>
              <w:bottom w:val="nil"/>
              <w:right w:val="single" w:sz="6" w:space="0" w:color="auto"/>
            </w:tcBorders>
          </w:tcPr>
          <w:p w14:paraId="0FEA112D" w14:textId="77777777" w:rsidR="00BD6D3F" w:rsidRPr="00441CD0" w:rsidRDefault="00BD6D3F" w:rsidP="001F3B36">
            <w:pPr>
              <w:pStyle w:val="TAC"/>
            </w:pPr>
          </w:p>
        </w:tc>
      </w:tr>
      <w:tr w:rsidR="00BD6D3F" w:rsidRPr="00441CD0" w14:paraId="630A555A" w14:textId="77777777" w:rsidTr="001F3B36">
        <w:trPr>
          <w:jc w:val="center"/>
        </w:trPr>
        <w:tc>
          <w:tcPr>
            <w:tcW w:w="151" w:type="dxa"/>
            <w:tcBorders>
              <w:top w:val="nil"/>
              <w:left w:val="single" w:sz="6" w:space="0" w:color="auto"/>
              <w:bottom w:val="single" w:sz="4" w:space="0" w:color="auto"/>
              <w:right w:val="nil"/>
            </w:tcBorders>
          </w:tcPr>
          <w:p w14:paraId="503A179E" w14:textId="77777777" w:rsidR="00BD6D3F" w:rsidRPr="00441CD0" w:rsidRDefault="00BD6D3F" w:rsidP="001F3B36">
            <w:pPr>
              <w:pStyle w:val="TAC"/>
            </w:pPr>
          </w:p>
        </w:tc>
        <w:tc>
          <w:tcPr>
            <w:tcW w:w="1104" w:type="dxa"/>
            <w:tcBorders>
              <w:top w:val="nil"/>
              <w:left w:val="nil"/>
              <w:bottom w:val="single" w:sz="4" w:space="0" w:color="auto"/>
              <w:right w:val="single" w:sz="4" w:space="0" w:color="auto"/>
            </w:tcBorders>
            <w:hideMark/>
          </w:tcPr>
          <w:p w14:paraId="5FA8E4A2" w14:textId="77777777" w:rsidR="00BD6D3F" w:rsidRPr="00441CD0" w:rsidRDefault="00BD6D3F" w:rsidP="001F3B36">
            <w:pPr>
              <w:pStyle w:val="TAC"/>
            </w:pPr>
            <w:r>
              <w:rPr>
                <w:lang w:val="de-DE" w:eastAsia="zh-CN"/>
              </w:rPr>
              <w:t>v</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D580BB1" w14:textId="77777777" w:rsidR="00BD6D3F" w:rsidRPr="00441CD0" w:rsidRDefault="00BD6D3F" w:rsidP="001F3B36">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C57445" w14:textId="77777777" w:rsidR="00BD6D3F" w:rsidRPr="00441CD0" w:rsidRDefault="00BD6D3F" w:rsidP="001F3B36">
            <w:pPr>
              <w:pStyle w:val="TAC"/>
              <w:rPr>
                <w:lang w:val="x-none"/>
              </w:rPr>
            </w:pPr>
          </w:p>
        </w:tc>
      </w:tr>
    </w:tbl>
    <w:p w14:paraId="1E79592E" w14:textId="0D55B612" w:rsidR="00BD6D3F" w:rsidRPr="00441CD0" w:rsidRDefault="00BD6D3F" w:rsidP="00BD6D3F">
      <w:pPr>
        <w:pStyle w:val="TF"/>
        <w:rPr>
          <w:lang w:eastAsia="ja-JP"/>
        </w:rPr>
      </w:pPr>
      <w:r w:rsidRPr="00441CD0">
        <w:t xml:space="preserve">Figure </w:t>
      </w:r>
      <w:r>
        <w:rPr>
          <w:lang w:eastAsia="zh-CN"/>
        </w:rPr>
        <w:t>8.2.200</w:t>
      </w:r>
      <w:r w:rsidRPr="00441CD0">
        <w:rPr>
          <w:lang w:eastAsia="zh-CN"/>
        </w:rPr>
        <w:t>-</w:t>
      </w:r>
      <w:r w:rsidRPr="00441CD0">
        <w:rPr>
          <w:lang w:eastAsia="ja-JP"/>
        </w:rPr>
        <w:t>1</w:t>
      </w:r>
      <w:r w:rsidRPr="00441CD0">
        <w:t xml:space="preserve">: </w:t>
      </w:r>
      <w:r>
        <w:rPr>
          <w:lang w:eastAsia="ja-JP"/>
        </w:rPr>
        <w:t>IP Address and Port Number Replacement</w:t>
      </w:r>
    </w:p>
    <w:p w14:paraId="305EFA60" w14:textId="77777777" w:rsidR="00BD6D3F" w:rsidRPr="00441CD0" w:rsidRDefault="00BD6D3F" w:rsidP="00BD6D3F">
      <w:r w:rsidRPr="00441CD0">
        <w:t>The following flags are coded within Octet 5:</w:t>
      </w:r>
    </w:p>
    <w:p w14:paraId="46B80559" w14:textId="77777777" w:rsidR="00BD6D3F" w:rsidRPr="00441CD0" w:rsidRDefault="00BD6D3F" w:rsidP="00BD6D3F">
      <w:pPr>
        <w:pStyle w:val="B1"/>
      </w:pPr>
      <w:r w:rsidRPr="00441CD0">
        <w:t>-</w:t>
      </w:r>
      <w:r w:rsidRPr="00441CD0">
        <w:tab/>
        <w:t xml:space="preserve">Bit 1 – </w:t>
      </w:r>
      <w:r>
        <w:t>DIPV4</w:t>
      </w:r>
      <w:r w:rsidRPr="00441CD0">
        <w:t xml:space="preserve">: If this bit is set to "1", then the </w:t>
      </w:r>
      <w:r>
        <w:t>Destination IPv4</w:t>
      </w:r>
      <w:r w:rsidRPr="00441CD0">
        <w:t xml:space="preserve"> field shall be present, otherwise the </w:t>
      </w:r>
      <w:r>
        <w:t>Destination IPv4 field</w:t>
      </w:r>
      <w:r w:rsidRPr="00441CD0">
        <w:t xml:space="preserve"> shall not be present.</w:t>
      </w:r>
    </w:p>
    <w:p w14:paraId="1CB20452" w14:textId="77777777" w:rsidR="00BD6D3F" w:rsidRDefault="00BD6D3F" w:rsidP="00BD6D3F">
      <w:pPr>
        <w:pStyle w:val="B1"/>
      </w:pPr>
      <w:r w:rsidRPr="00441CD0">
        <w:t>-</w:t>
      </w:r>
      <w:r w:rsidRPr="00441CD0">
        <w:tab/>
        <w:t xml:space="preserve">Bit </w:t>
      </w:r>
      <w:r>
        <w:t>2</w:t>
      </w:r>
      <w:r w:rsidRPr="00441CD0">
        <w:t xml:space="preserve"> – </w:t>
      </w:r>
      <w:r>
        <w:t>DIPV6</w:t>
      </w:r>
      <w:r w:rsidRPr="00441CD0">
        <w:t xml:space="preserve">: If this bit is set to "1", then the </w:t>
      </w:r>
      <w:r>
        <w:t>Destination IPv6</w:t>
      </w:r>
      <w:r w:rsidRPr="00441CD0">
        <w:t xml:space="preserve"> field shall be present, otherwise the </w:t>
      </w:r>
      <w:r>
        <w:t>Destination IPv6 field</w:t>
      </w:r>
      <w:r w:rsidRPr="00441CD0">
        <w:t xml:space="preserve"> shall not be present.</w:t>
      </w:r>
    </w:p>
    <w:p w14:paraId="745C8139" w14:textId="77777777" w:rsidR="00BD6D3F" w:rsidRDefault="00BD6D3F" w:rsidP="00BD6D3F">
      <w:pPr>
        <w:pStyle w:val="B1"/>
      </w:pPr>
      <w:r>
        <w:t>-</w:t>
      </w:r>
      <w:r>
        <w:tab/>
      </w:r>
      <w:r w:rsidRPr="00441CD0">
        <w:t xml:space="preserve">Bit </w:t>
      </w:r>
      <w:r>
        <w:t>3</w:t>
      </w:r>
      <w:r w:rsidRPr="00441CD0">
        <w:t xml:space="preserve"> – </w:t>
      </w:r>
      <w:r>
        <w:t>DPN</w:t>
      </w:r>
      <w:r w:rsidRPr="00441CD0">
        <w:t xml:space="preserve">: If this bit is set to "1", then the </w:t>
      </w:r>
      <w:r>
        <w:t>Destination Port Number</w:t>
      </w:r>
      <w:r w:rsidRPr="00441CD0">
        <w:t xml:space="preserve"> field shall be present, otherwise the </w:t>
      </w:r>
      <w:r>
        <w:t>Destination Port Number field</w:t>
      </w:r>
      <w:r w:rsidRPr="00441CD0">
        <w:t xml:space="preserve"> shall not be present.</w:t>
      </w:r>
    </w:p>
    <w:p w14:paraId="1BD653D5" w14:textId="77777777" w:rsidR="00BD6D3F" w:rsidRDefault="00BD6D3F" w:rsidP="00BD6D3F">
      <w:pPr>
        <w:pStyle w:val="B1"/>
      </w:pPr>
      <w:r>
        <w:t>-</w:t>
      </w:r>
      <w:r>
        <w:tab/>
      </w:r>
      <w:r w:rsidRPr="00441CD0">
        <w:t xml:space="preserve">Bit </w:t>
      </w:r>
      <w:r>
        <w:t>4</w:t>
      </w:r>
      <w:r w:rsidRPr="00441CD0">
        <w:t xml:space="preserve"> – </w:t>
      </w:r>
      <w:r>
        <w:t>SIPV4</w:t>
      </w:r>
      <w:r w:rsidRPr="00441CD0">
        <w:t xml:space="preserve">: If this bit is set to "1", then the </w:t>
      </w:r>
      <w:r>
        <w:t>Source IPv4</w:t>
      </w:r>
      <w:r w:rsidRPr="00441CD0">
        <w:t xml:space="preserve"> field shall be present, otherwise the </w:t>
      </w:r>
      <w:r>
        <w:t>Source IPv4 field</w:t>
      </w:r>
      <w:r w:rsidRPr="00441CD0">
        <w:t xml:space="preserve"> shall not be present.</w:t>
      </w:r>
    </w:p>
    <w:p w14:paraId="085ACA0E" w14:textId="77777777" w:rsidR="00BD6D3F" w:rsidRDefault="00BD6D3F" w:rsidP="00BD6D3F">
      <w:pPr>
        <w:pStyle w:val="B1"/>
      </w:pPr>
      <w:r>
        <w:t>-</w:t>
      </w:r>
      <w:r>
        <w:tab/>
      </w:r>
      <w:r w:rsidRPr="00441CD0">
        <w:t xml:space="preserve">Bit </w:t>
      </w:r>
      <w:r>
        <w:t>5</w:t>
      </w:r>
      <w:r w:rsidRPr="00441CD0">
        <w:t xml:space="preserve"> – </w:t>
      </w:r>
      <w:r>
        <w:t>SIPV6</w:t>
      </w:r>
      <w:r w:rsidRPr="00441CD0">
        <w:t xml:space="preserve">: If this bit is set to "1", then the </w:t>
      </w:r>
      <w:r>
        <w:t>Source IPv6</w:t>
      </w:r>
      <w:r w:rsidRPr="00441CD0">
        <w:t xml:space="preserve"> field shall be present, otherwise the </w:t>
      </w:r>
      <w:r>
        <w:t>Source IPv6 field</w:t>
      </w:r>
      <w:r w:rsidRPr="00441CD0">
        <w:t xml:space="preserve"> shall not be present.</w:t>
      </w:r>
    </w:p>
    <w:p w14:paraId="1E062CFE" w14:textId="77777777" w:rsidR="00BD6D3F" w:rsidRDefault="00BD6D3F" w:rsidP="00BD6D3F">
      <w:pPr>
        <w:pStyle w:val="B1"/>
      </w:pPr>
      <w:r>
        <w:t>-</w:t>
      </w:r>
      <w:r>
        <w:tab/>
      </w:r>
      <w:r w:rsidRPr="00441CD0">
        <w:t xml:space="preserve">Bit </w:t>
      </w:r>
      <w:r>
        <w:t>6</w:t>
      </w:r>
      <w:r w:rsidRPr="00441CD0">
        <w:t xml:space="preserve"> – </w:t>
      </w:r>
      <w:r>
        <w:t>SPN</w:t>
      </w:r>
      <w:r w:rsidRPr="00441CD0">
        <w:t xml:space="preserve">: If this bit is set to "1", then the </w:t>
      </w:r>
      <w:r>
        <w:t>Source Port Number</w:t>
      </w:r>
      <w:r w:rsidRPr="00441CD0">
        <w:t xml:space="preserve"> field shall be present, otherwise the </w:t>
      </w:r>
      <w:r>
        <w:t>Source Port Number field</w:t>
      </w:r>
      <w:r w:rsidRPr="00441CD0">
        <w:t xml:space="preserve"> shall not be present.</w:t>
      </w:r>
    </w:p>
    <w:p w14:paraId="6DF8BEB3" w14:textId="77777777" w:rsidR="00BD6D3F" w:rsidRPr="00441CD0" w:rsidRDefault="00BD6D3F" w:rsidP="00BD6D3F">
      <w:pPr>
        <w:pStyle w:val="B1"/>
        <w:rPr>
          <w:noProof/>
        </w:rPr>
      </w:pPr>
      <w:r w:rsidRPr="00441CD0">
        <w:rPr>
          <w:noProof/>
        </w:rPr>
        <w:t>-</w:t>
      </w:r>
      <w:r w:rsidRPr="00441CD0">
        <w:rPr>
          <w:noProof/>
        </w:rPr>
        <w:tab/>
        <w:t xml:space="preserve">Bit </w:t>
      </w:r>
      <w:r>
        <w:rPr>
          <w:noProof/>
        </w:rPr>
        <w:t>7</w:t>
      </w:r>
      <w:r w:rsidRPr="00441CD0">
        <w:rPr>
          <w:noProof/>
        </w:rPr>
        <w:t xml:space="preserve"> to 8: Spare, for future use and set to "0".</w:t>
      </w:r>
    </w:p>
    <w:p w14:paraId="7AB8BC3B" w14:textId="77777777" w:rsidR="00BD6D3F" w:rsidRDefault="00BD6D3F" w:rsidP="00BD6D3F">
      <w:r>
        <w:t>When present, the</w:t>
      </w:r>
      <w:r w:rsidRPr="00441CD0">
        <w:t xml:space="preserve"> </w:t>
      </w:r>
      <w:r>
        <w:t xml:space="preserve">Destination </w:t>
      </w:r>
      <w:r w:rsidRPr="00441CD0">
        <w:t xml:space="preserve">IPv4 Address field </w:t>
      </w:r>
      <w:r>
        <w:t xml:space="preserve">or the Source IPv4 </w:t>
      </w:r>
      <w:r w:rsidRPr="00441CD0">
        <w:t>Address field shall contain the destination</w:t>
      </w:r>
      <w:r>
        <w:t xml:space="preserve"> or source</w:t>
      </w:r>
      <w:r w:rsidRPr="00441CD0">
        <w:t xml:space="preserve"> IPv4 address </w:t>
      </w:r>
      <w:r>
        <w:t xml:space="preserve">respectively </w:t>
      </w:r>
      <w:r w:rsidRPr="00441CD0">
        <w:t>to set in the IPv4 header of the outgoing packet.</w:t>
      </w:r>
    </w:p>
    <w:p w14:paraId="1C1A1028" w14:textId="77777777" w:rsidR="00BD6D3F" w:rsidRPr="00441CD0" w:rsidRDefault="00BD6D3F" w:rsidP="00BD6D3F">
      <w:r>
        <w:t>When present, the</w:t>
      </w:r>
      <w:r w:rsidRPr="00441CD0">
        <w:t xml:space="preserve"> </w:t>
      </w:r>
      <w:r>
        <w:t xml:space="preserve">Destination </w:t>
      </w:r>
      <w:r w:rsidRPr="00441CD0">
        <w:t>IPv</w:t>
      </w:r>
      <w:r>
        <w:t>6</w:t>
      </w:r>
      <w:r w:rsidRPr="00441CD0">
        <w:t xml:space="preserve"> Address field </w:t>
      </w:r>
      <w:r>
        <w:t xml:space="preserve">or the Source IPv6 </w:t>
      </w:r>
      <w:r w:rsidRPr="00441CD0">
        <w:t>Address field shall contain the destination</w:t>
      </w:r>
      <w:r>
        <w:t xml:space="preserve"> or source</w:t>
      </w:r>
      <w:r w:rsidRPr="00441CD0">
        <w:t xml:space="preserve"> IPv</w:t>
      </w:r>
      <w:r>
        <w:t>6</w:t>
      </w:r>
      <w:r w:rsidRPr="00441CD0">
        <w:t xml:space="preserve"> address </w:t>
      </w:r>
      <w:r>
        <w:t xml:space="preserve">respectively </w:t>
      </w:r>
      <w:r w:rsidRPr="00441CD0">
        <w:t>to set in the IPv</w:t>
      </w:r>
      <w:r>
        <w:t>6</w:t>
      </w:r>
      <w:r w:rsidRPr="00441CD0">
        <w:t xml:space="preserve"> header of the outgoing packet.</w:t>
      </w:r>
    </w:p>
    <w:p w14:paraId="2EEA9796" w14:textId="77777777" w:rsidR="00BD6D3F" w:rsidRDefault="00BD6D3F" w:rsidP="00BD6D3F">
      <w:r>
        <w:t>When present, t</w:t>
      </w:r>
      <w:r w:rsidRPr="00441CD0">
        <w:t xml:space="preserve">he </w:t>
      </w:r>
      <w:r>
        <w:t xml:space="preserve">Destination </w:t>
      </w:r>
      <w:r w:rsidRPr="00441CD0">
        <w:t xml:space="preserve">Port Number field </w:t>
      </w:r>
      <w:r>
        <w:t xml:space="preserve">or the Source Port Number field </w:t>
      </w:r>
      <w:r w:rsidRPr="00441CD0">
        <w:t xml:space="preserve">shall contain the destination </w:t>
      </w:r>
      <w:r>
        <w:t xml:space="preserve">or source </w:t>
      </w:r>
      <w:r w:rsidRPr="00441CD0">
        <w:t xml:space="preserve">Port Number </w:t>
      </w:r>
      <w:r>
        <w:t xml:space="preserve">respectively </w:t>
      </w:r>
      <w:r w:rsidRPr="00441CD0">
        <w:t>to set in the UDP header of the outgoing packet.</w:t>
      </w:r>
    </w:p>
    <w:p w14:paraId="2E7681DA" w14:textId="7AD2F6CE" w:rsidR="00BD6D3F" w:rsidRDefault="00BD6D3F" w:rsidP="00D91F01">
      <w:r>
        <w:t>At least one IP address shall be present.</w:t>
      </w:r>
    </w:p>
    <w:p w14:paraId="768F7FB0" w14:textId="5F351624" w:rsidR="00DC3AED" w:rsidRPr="00441CD0" w:rsidRDefault="00DC3AED" w:rsidP="001A3E8D">
      <w:pPr>
        <w:pStyle w:val="Heading3"/>
      </w:pPr>
      <w:bookmarkStart w:id="7614" w:name="_Toc98236114"/>
      <w:r w:rsidRPr="00441CD0">
        <w:t>8.</w:t>
      </w:r>
      <w:r w:rsidRPr="00441CD0">
        <w:rPr>
          <w:lang w:val="en-US"/>
        </w:rPr>
        <w:t>2.</w:t>
      </w:r>
      <w:r>
        <w:rPr>
          <w:lang w:val="en-US"/>
        </w:rPr>
        <w:t>201</w:t>
      </w:r>
      <w:r w:rsidRPr="00441CD0">
        <w:tab/>
      </w:r>
      <w:r>
        <w:t>DNS Query</w:t>
      </w:r>
      <w:r w:rsidRPr="00441CD0">
        <w:t xml:space="preserve"> Filter</w:t>
      </w:r>
      <w:bookmarkEnd w:id="7614"/>
    </w:p>
    <w:p w14:paraId="7A2273C7" w14:textId="0B08598D" w:rsidR="00DC3AED" w:rsidRPr="00441CD0" w:rsidRDefault="00DC3AED" w:rsidP="00DC3AED">
      <w:pPr>
        <w:rPr>
          <w:lang w:eastAsia="zh-CN"/>
        </w:rPr>
      </w:pPr>
      <w:r w:rsidRPr="00441CD0">
        <w:t xml:space="preserve">The </w:t>
      </w:r>
      <w:r>
        <w:rPr>
          <w:lang w:val="en-US" w:eastAsia="zh-CN"/>
        </w:rPr>
        <w:t>DNS Query</w:t>
      </w:r>
      <w:r w:rsidRPr="00441CD0">
        <w:rPr>
          <w:lang w:val="en-US" w:eastAsia="zh-CN"/>
        </w:rPr>
        <w:t xml:space="preserve">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201</w:t>
      </w:r>
      <w:r w:rsidRPr="00441CD0">
        <w:rPr>
          <w:lang w:eastAsia="zh-CN"/>
        </w:rPr>
        <w:t>-1</w:t>
      </w:r>
      <w:r w:rsidRPr="00441CD0">
        <w:rPr>
          <w:lang w:eastAsia="ja-JP"/>
        </w:rPr>
        <w:t xml:space="preserve">. </w:t>
      </w:r>
      <w:r w:rsidRPr="00441CD0">
        <w:rPr>
          <w:lang w:eastAsia="zh-CN"/>
        </w:rPr>
        <w:t xml:space="preserve">It contains a </w:t>
      </w:r>
      <w:r>
        <w:rPr>
          <w:lang w:eastAsia="zh-CN"/>
        </w:rPr>
        <w:t>DNS Query</w:t>
      </w:r>
      <w:r w:rsidRPr="00441CD0">
        <w:rPr>
          <w:lang w:eastAsia="zh-CN"/>
        </w:rPr>
        <w:t xml:space="preserve"> Filter.</w:t>
      </w:r>
    </w:p>
    <w:p w14:paraId="16C0886A" w14:textId="77777777" w:rsidR="00DC3AED" w:rsidRPr="00441CD0" w:rsidRDefault="00DC3AED" w:rsidP="00DC3AE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DC3AED" w:rsidRPr="00441CD0" w14:paraId="59CF680F" w14:textId="77777777" w:rsidTr="001F3B36">
        <w:trPr>
          <w:jc w:val="center"/>
        </w:trPr>
        <w:tc>
          <w:tcPr>
            <w:tcW w:w="151" w:type="dxa"/>
            <w:tcBorders>
              <w:top w:val="single" w:sz="6" w:space="0" w:color="auto"/>
              <w:left w:val="single" w:sz="6" w:space="0" w:color="auto"/>
              <w:bottom w:val="nil"/>
              <w:right w:val="nil"/>
            </w:tcBorders>
          </w:tcPr>
          <w:p w14:paraId="733E0C5E" w14:textId="77777777" w:rsidR="00DC3AED" w:rsidRPr="00441CD0" w:rsidRDefault="00DC3AED" w:rsidP="001F3B36">
            <w:pPr>
              <w:pStyle w:val="TAC"/>
            </w:pPr>
          </w:p>
        </w:tc>
        <w:tc>
          <w:tcPr>
            <w:tcW w:w="1104" w:type="dxa"/>
            <w:tcBorders>
              <w:top w:val="single" w:sz="6" w:space="0" w:color="auto"/>
              <w:left w:val="nil"/>
              <w:bottom w:val="nil"/>
              <w:right w:val="nil"/>
            </w:tcBorders>
          </w:tcPr>
          <w:p w14:paraId="2E6D6564" w14:textId="77777777" w:rsidR="00DC3AED" w:rsidRPr="00441CD0" w:rsidRDefault="00DC3AED" w:rsidP="001F3B36">
            <w:pPr>
              <w:pStyle w:val="TAH"/>
            </w:pPr>
          </w:p>
        </w:tc>
        <w:tc>
          <w:tcPr>
            <w:tcW w:w="4710" w:type="dxa"/>
            <w:gridSpan w:val="8"/>
            <w:tcBorders>
              <w:top w:val="single" w:sz="6" w:space="0" w:color="auto"/>
              <w:left w:val="nil"/>
              <w:bottom w:val="nil"/>
              <w:right w:val="nil"/>
            </w:tcBorders>
            <w:hideMark/>
          </w:tcPr>
          <w:p w14:paraId="35D76EE4" w14:textId="77777777" w:rsidR="00DC3AED" w:rsidRPr="00441CD0" w:rsidRDefault="00DC3AED" w:rsidP="001F3B36">
            <w:pPr>
              <w:pStyle w:val="TAH"/>
            </w:pPr>
            <w:r w:rsidRPr="00441CD0">
              <w:t>Bits</w:t>
            </w:r>
          </w:p>
        </w:tc>
        <w:tc>
          <w:tcPr>
            <w:tcW w:w="588" w:type="dxa"/>
            <w:tcBorders>
              <w:top w:val="single" w:sz="6" w:space="0" w:color="auto"/>
              <w:left w:val="nil"/>
              <w:bottom w:val="nil"/>
              <w:right w:val="single" w:sz="6" w:space="0" w:color="auto"/>
            </w:tcBorders>
          </w:tcPr>
          <w:p w14:paraId="24C5F832" w14:textId="77777777" w:rsidR="00DC3AED" w:rsidRPr="00441CD0" w:rsidRDefault="00DC3AED" w:rsidP="001F3B36">
            <w:pPr>
              <w:pStyle w:val="TAC"/>
            </w:pPr>
          </w:p>
        </w:tc>
      </w:tr>
      <w:tr w:rsidR="00DC3AED" w:rsidRPr="00441CD0" w14:paraId="7157B7E8" w14:textId="77777777" w:rsidTr="001F3B36">
        <w:trPr>
          <w:jc w:val="center"/>
        </w:trPr>
        <w:tc>
          <w:tcPr>
            <w:tcW w:w="151" w:type="dxa"/>
            <w:tcBorders>
              <w:top w:val="nil"/>
              <w:left w:val="single" w:sz="6" w:space="0" w:color="auto"/>
              <w:bottom w:val="nil"/>
              <w:right w:val="nil"/>
            </w:tcBorders>
          </w:tcPr>
          <w:p w14:paraId="04D7F5BF" w14:textId="77777777" w:rsidR="00DC3AED" w:rsidRPr="00441CD0" w:rsidRDefault="00DC3AED" w:rsidP="001F3B36">
            <w:pPr>
              <w:pStyle w:val="TAC"/>
            </w:pPr>
          </w:p>
        </w:tc>
        <w:tc>
          <w:tcPr>
            <w:tcW w:w="1104" w:type="dxa"/>
            <w:tcBorders>
              <w:top w:val="nil"/>
              <w:left w:val="nil"/>
              <w:bottom w:val="nil"/>
              <w:right w:val="nil"/>
            </w:tcBorders>
            <w:hideMark/>
          </w:tcPr>
          <w:p w14:paraId="6BFB623F" w14:textId="77777777" w:rsidR="00DC3AED" w:rsidRPr="00441CD0" w:rsidRDefault="00DC3AED" w:rsidP="001F3B36">
            <w:pPr>
              <w:pStyle w:val="TAH"/>
            </w:pPr>
            <w:r w:rsidRPr="00441CD0">
              <w:t>Octets</w:t>
            </w:r>
          </w:p>
        </w:tc>
        <w:tc>
          <w:tcPr>
            <w:tcW w:w="588" w:type="dxa"/>
            <w:tcBorders>
              <w:top w:val="nil"/>
              <w:left w:val="nil"/>
              <w:bottom w:val="single" w:sz="4" w:space="0" w:color="auto"/>
              <w:right w:val="nil"/>
            </w:tcBorders>
            <w:hideMark/>
          </w:tcPr>
          <w:p w14:paraId="25F4FE21" w14:textId="77777777" w:rsidR="00DC3AED" w:rsidRPr="00441CD0" w:rsidRDefault="00DC3AED" w:rsidP="001F3B36">
            <w:pPr>
              <w:pStyle w:val="TAH"/>
            </w:pPr>
            <w:r w:rsidRPr="00441CD0">
              <w:t>8</w:t>
            </w:r>
          </w:p>
        </w:tc>
        <w:tc>
          <w:tcPr>
            <w:tcW w:w="589" w:type="dxa"/>
            <w:tcBorders>
              <w:top w:val="nil"/>
              <w:left w:val="nil"/>
              <w:bottom w:val="single" w:sz="4" w:space="0" w:color="auto"/>
              <w:right w:val="nil"/>
            </w:tcBorders>
            <w:hideMark/>
          </w:tcPr>
          <w:p w14:paraId="42C5F98D" w14:textId="77777777" w:rsidR="00DC3AED" w:rsidRPr="00441CD0" w:rsidRDefault="00DC3AED" w:rsidP="001F3B36">
            <w:pPr>
              <w:pStyle w:val="TAH"/>
            </w:pPr>
            <w:r w:rsidRPr="00441CD0">
              <w:t>7</w:t>
            </w:r>
          </w:p>
        </w:tc>
        <w:tc>
          <w:tcPr>
            <w:tcW w:w="589" w:type="dxa"/>
            <w:tcBorders>
              <w:top w:val="nil"/>
              <w:left w:val="nil"/>
              <w:bottom w:val="single" w:sz="4" w:space="0" w:color="auto"/>
              <w:right w:val="nil"/>
            </w:tcBorders>
            <w:hideMark/>
          </w:tcPr>
          <w:p w14:paraId="40036D97" w14:textId="77777777" w:rsidR="00DC3AED" w:rsidRPr="00441CD0" w:rsidRDefault="00DC3AED" w:rsidP="001F3B36">
            <w:pPr>
              <w:pStyle w:val="TAH"/>
            </w:pPr>
            <w:r w:rsidRPr="00441CD0">
              <w:t>6</w:t>
            </w:r>
          </w:p>
        </w:tc>
        <w:tc>
          <w:tcPr>
            <w:tcW w:w="589" w:type="dxa"/>
            <w:tcBorders>
              <w:top w:val="nil"/>
              <w:left w:val="nil"/>
              <w:bottom w:val="single" w:sz="4" w:space="0" w:color="auto"/>
              <w:right w:val="nil"/>
            </w:tcBorders>
            <w:hideMark/>
          </w:tcPr>
          <w:p w14:paraId="5E900BC0" w14:textId="77777777" w:rsidR="00DC3AED" w:rsidRPr="00441CD0" w:rsidRDefault="00DC3AED" w:rsidP="001F3B36">
            <w:pPr>
              <w:pStyle w:val="TAH"/>
            </w:pPr>
            <w:r w:rsidRPr="00441CD0">
              <w:t>5</w:t>
            </w:r>
          </w:p>
        </w:tc>
        <w:tc>
          <w:tcPr>
            <w:tcW w:w="589" w:type="dxa"/>
            <w:tcBorders>
              <w:top w:val="nil"/>
              <w:left w:val="nil"/>
              <w:bottom w:val="single" w:sz="4" w:space="0" w:color="auto"/>
              <w:right w:val="nil"/>
            </w:tcBorders>
            <w:hideMark/>
          </w:tcPr>
          <w:p w14:paraId="571FB30B" w14:textId="77777777" w:rsidR="00DC3AED" w:rsidRPr="00441CD0" w:rsidRDefault="00DC3AED" w:rsidP="001F3B36">
            <w:pPr>
              <w:pStyle w:val="TAH"/>
            </w:pPr>
            <w:r w:rsidRPr="00441CD0">
              <w:t>4</w:t>
            </w:r>
          </w:p>
        </w:tc>
        <w:tc>
          <w:tcPr>
            <w:tcW w:w="589" w:type="dxa"/>
            <w:tcBorders>
              <w:top w:val="nil"/>
              <w:left w:val="nil"/>
              <w:bottom w:val="single" w:sz="4" w:space="0" w:color="auto"/>
              <w:right w:val="nil"/>
            </w:tcBorders>
            <w:hideMark/>
          </w:tcPr>
          <w:p w14:paraId="76249538" w14:textId="77777777" w:rsidR="00DC3AED" w:rsidRPr="00441CD0" w:rsidRDefault="00DC3AED" w:rsidP="001F3B36">
            <w:pPr>
              <w:pStyle w:val="TAH"/>
            </w:pPr>
            <w:r w:rsidRPr="00441CD0">
              <w:t>3</w:t>
            </w:r>
          </w:p>
        </w:tc>
        <w:tc>
          <w:tcPr>
            <w:tcW w:w="588" w:type="dxa"/>
            <w:tcBorders>
              <w:top w:val="nil"/>
              <w:left w:val="nil"/>
              <w:bottom w:val="single" w:sz="4" w:space="0" w:color="auto"/>
              <w:right w:val="nil"/>
            </w:tcBorders>
            <w:hideMark/>
          </w:tcPr>
          <w:p w14:paraId="747D7895" w14:textId="77777777" w:rsidR="00DC3AED" w:rsidRPr="00441CD0" w:rsidRDefault="00DC3AED" w:rsidP="001F3B36">
            <w:pPr>
              <w:pStyle w:val="TAH"/>
            </w:pPr>
            <w:r w:rsidRPr="00441CD0">
              <w:t>2</w:t>
            </w:r>
          </w:p>
        </w:tc>
        <w:tc>
          <w:tcPr>
            <w:tcW w:w="589" w:type="dxa"/>
            <w:tcBorders>
              <w:top w:val="nil"/>
              <w:left w:val="nil"/>
              <w:bottom w:val="single" w:sz="4" w:space="0" w:color="auto"/>
              <w:right w:val="nil"/>
            </w:tcBorders>
            <w:hideMark/>
          </w:tcPr>
          <w:p w14:paraId="0C87D40F" w14:textId="77777777" w:rsidR="00DC3AED" w:rsidRPr="00441CD0" w:rsidRDefault="00DC3AED" w:rsidP="001F3B36">
            <w:pPr>
              <w:pStyle w:val="TAH"/>
            </w:pPr>
            <w:r w:rsidRPr="00441CD0">
              <w:t>1</w:t>
            </w:r>
          </w:p>
        </w:tc>
        <w:tc>
          <w:tcPr>
            <w:tcW w:w="588" w:type="dxa"/>
            <w:tcBorders>
              <w:top w:val="nil"/>
              <w:left w:val="nil"/>
              <w:bottom w:val="nil"/>
              <w:right w:val="single" w:sz="6" w:space="0" w:color="auto"/>
            </w:tcBorders>
          </w:tcPr>
          <w:p w14:paraId="51DEF487" w14:textId="77777777" w:rsidR="00DC3AED" w:rsidRPr="00441CD0" w:rsidRDefault="00DC3AED" w:rsidP="001F3B36">
            <w:pPr>
              <w:pStyle w:val="TAC"/>
            </w:pPr>
          </w:p>
        </w:tc>
      </w:tr>
      <w:tr w:rsidR="00DC3AED" w:rsidRPr="00441CD0" w14:paraId="190F00A7" w14:textId="77777777" w:rsidTr="001F3B36">
        <w:trPr>
          <w:jc w:val="center"/>
        </w:trPr>
        <w:tc>
          <w:tcPr>
            <w:tcW w:w="151" w:type="dxa"/>
            <w:tcBorders>
              <w:top w:val="nil"/>
              <w:left w:val="single" w:sz="6" w:space="0" w:color="auto"/>
              <w:bottom w:val="nil"/>
              <w:right w:val="nil"/>
            </w:tcBorders>
          </w:tcPr>
          <w:p w14:paraId="4D372974"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83E2FD0" w14:textId="77777777" w:rsidR="00DC3AED" w:rsidRPr="00441CD0" w:rsidRDefault="00DC3AED" w:rsidP="001F3B36">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BD353F" w14:textId="425E6B49" w:rsidR="00DC3AED" w:rsidRPr="00441CD0" w:rsidRDefault="00DC3AED" w:rsidP="001F3B36">
            <w:pPr>
              <w:pStyle w:val="TAC"/>
            </w:pPr>
            <w:r w:rsidRPr="00441CD0">
              <w:t xml:space="preserve">Type = </w:t>
            </w:r>
            <w:r>
              <w:rPr>
                <w:lang w:val="sv-SE"/>
              </w:rPr>
              <w:t>294</w:t>
            </w:r>
            <w:r w:rsidRPr="00441CD0">
              <w:t xml:space="preserve"> (decimal)</w:t>
            </w:r>
          </w:p>
        </w:tc>
        <w:tc>
          <w:tcPr>
            <w:tcW w:w="588" w:type="dxa"/>
            <w:tcBorders>
              <w:top w:val="nil"/>
              <w:left w:val="single" w:sz="4" w:space="0" w:color="auto"/>
              <w:bottom w:val="nil"/>
              <w:right w:val="single" w:sz="6" w:space="0" w:color="auto"/>
            </w:tcBorders>
          </w:tcPr>
          <w:p w14:paraId="49B0A74D" w14:textId="77777777" w:rsidR="00DC3AED" w:rsidRPr="00441CD0" w:rsidRDefault="00DC3AED" w:rsidP="001F3B36">
            <w:pPr>
              <w:pStyle w:val="TAC"/>
            </w:pPr>
          </w:p>
        </w:tc>
      </w:tr>
      <w:tr w:rsidR="00DC3AED" w:rsidRPr="00441CD0" w14:paraId="0D0E0641" w14:textId="77777777" w:rsidTr="001F3B36">
        <w:trPr>
          <w:jc w:val="center"/>
        </w:trPr>
        <w:tc>
          <w:tcPr>
            <w:tcW w:w="151" w:type="dxa"/>
            <w:tcBorders>
              <w:top w:val="nil"/>
              <w:left w:val="single" w:sz="6" w:space="0" w:color="auto"/>
              <w:bottom w:val="nil"/>
              <w:right w:val="nil"/>
            </w:tcBorders>
          </w:tcPr>
          <w:p w14:paraId="6F98CBAD"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3CA90DA" w14:textId="77777777" w:rsidR="00DC3AED" w:rsidRPr="00441CD0" w:rsidRDefault="00DC3AED" w:rsidP="001F3B36">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23CF58" w14:textId="77777777" w:rsidR="00DC3AED" w:rsidRPr="00441CD0" w:rsidRDefault="00DC3AED" w:rsidP="001F3B36">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D615C6" w14:textId="77777777" w:rsidR="00DC3AED" w:rsidRPr="00441CD0" w:rsidRDefault="00DC3AED" w:rsidP="001F3B36">
            <w:pPr>
              <w:pStyle w:val="TAC"/>
            </w:pPr>
          </w:p>
        </w:tc>
      </w:tr>
      <w:tr w:rsidR="00DC3AED" w:rsidRPr="00441CD0" w14:paraId="50C42849" w14:textId="77777777" w:rsidTr="001F3B36">
        <w:trPr>
          <w:jc w:val="center"/>
        </w:trPr>
        <w:tc>
          <w:tcPr>
            <w:tcW w:w="151" w:type="dxa"/>
            <w:tcBorders>
              <w:top w:val="nil"/>
              <w:left w:val="single" w:sz="6" w:space="0" w:color="auto"/>
              <w:bottom w:val="nil"/>
              <w:right w:val="nil"/>
            </w:tcBorders>
          </w:tcPr>
          <w:p w14:paraId="6E129D5E"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B2C00FE" w14:textId="77777777" w:rsidR="00DC3AED" w:rsidRPr="00441CD0" w:rsidRDefault="00DC3AED" w:rsidP="002C447B">
            <w:pPr>
              <w:pStyle w:val="TAC"/>
              <w:rPr>
                <w:lang w:eastAsia="zh-CN"/>
              </w:rPr>
            </w:pPr>
            <w:r w:rsidRPr="002C447B">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22F09E2" w14:textId="77777777" w:rsidR="00DC3AED" w:rsidRPr="00441CD0" w:rsidRDefault="00DC3AED" w:rsidP="001F3B36">
            <w:pPr>
              <w:pStyle w:val="TAC"/>
              <w:rPr>
                <w:lang w:eastAsia="zh-CN"/>
              </w:rPr>
            </w:pPr>
            <w:r w:rsidRPr="00441CD0">
              <w:rPr>
                <w:lang w:eastAsia="zh-CN"/>
              </w:rPr>
              <w:t xml:space="preserve">Length of </w:t>
            </w:r>
            <w:r>
              <w:rPr>
                <w:lang w:eastAsia="zh-CN"/>
              </w:rPr>
              <w:t>Domain Name Pattern</w:t>
            </w:r>
          </w:p>
        </w:tc>
        <w:tc>
          <w:tcPr>
            <w:tcW w:w="588" w:type="dxa"/>
            <w:tcBorders>
              <w:top w:val="nil"/>
              <w:left w:val="single" w:sz="4" w:space="0" w:color="auto"/>
              <w:bottom w:val="nil"/>
              <w:right w:val="single" w:sz="6" w:space="0" w:color="auto"/>
            </w:tcBorders>
          </w:tcPr>
          <w:p w14:paraId="219AF560" w14:textId="77777777" w:rsidR="00DC3AED" w:rsidRPr="00441CD0" w:rsidRDefault="00DC3AED" w:rsidP="001F3B36">
            <w:pPr>
              <w:pStyle w:val="TAC"/>
            </w:pPr>
          </w:p>
        </w:tc>
      </w:tr>
      <w:tr w:rsidR="00DC3AED" w:rsidRPr="00441CD0" w14:paraId="477EBC41" w14:textId="77777777" w:rsidTr="001F3B36">
        <w:trPr>
          <w:jc w:val="center"/>
        </w:trPr>
        <w:tc>
          <w:tcPr>
            <w:tcW w:w="151" w:type="dxa"/>
            <w:tcBorders>
              <w:top w:val="nil"/>
              <w:left w:val="single" w:sz="6" w:space="0" w:color="auto"/>
              <w:bottom w:val="nil"/>
              <w:right w:val="nil"/>
            </w:tcBorders>
          </w:tcPr>
          <w:p w14:paraId="104A4C25"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0D57CFD5" w14:textId="77777777" w:rsidR="00DC3AED" w:rsidRPr="00441CD0" w:rsidRDefault="00DC3AED" w:rsidP="002C447B">
            <w:pPr>
              <w:pStyle w:val="TAC"/>
              <w:rPr>
                <w:lang w:eastAsia="zh-CN"/>
              </w:rPr>
            </w:pPr>
            <w:r w:rsidRPr="002C447B">
              <w:t>7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7CCCCE2E" w14:textId="77777777" w:rsidR="00DC3AED" w:rsidRPr="00441CD0" w:rsidRDefault="00DC3AED" w:rsidP="001F3B36">
            <w:pPr>
              <w:pStyle w:val="TAC"/>
              <w:rPr>
                <w:lang w:eastAsia="zh-CN"/>
              </w:rPr>
            </w:pPr>
            <w:r>
              <w:rPr>
                <w:lang w:eastAsia="zh-CN"/>
              </w:rPr>
              <w:t>Domain Name Pattern</w:t>
            </w:r>
          </w:p>
        </w:tc>
        <w:tc>
          <w:tcPr>
            <w:tcW w:w="588" w:type="dxa"/>
            <w:tcBorders>
              <w:top w:val="nil"/>
              <w:left w:val="single" w:sz="4" w:space="0" w:color="auto"/>
              <w:bottom w:val="nil"/>
              <w:right w:val="single" w:sz="6" w:space="0" w:color="auto"/>
            </w:tcBorders>
          </w:tcPr>
          <w:p w14:paraId="580EB691" w14:textId="77777777" w:rsidR="00DC3AED" w:rsidRPr="00441CD0" w:rsidRDefault="00DC3AED" w:rsidP="001F3B36">
            <w:pPr>
              <w:pStyle w:val="TAC"/>
            </w:pPr>
          </w:p>
        </w:tc>
      </w:tr>
      <w:tr w:rsidR="00DC3AED" w:rsidRPr="00441CD0" w14:paraId="3666230C" w14:textId="77777777" w:rsidTr="001F3B36">
        <w:trPr>
          <w:jc w:val="center"/>
        </w:trPr>
        <w:tc>
          <w:tcPr>
            <w:tcW w:w="151" w:type="dxa"/>
            <w:tcBorders>
              <w:top w:val="nil"/>
              <w:left w:val="single" w:sz="6" w:space="0" w:color="auto"/>
              <w:bottom w:val="single" w:sz="4" w:space="0" w:color="auto"/>
              <w:right w:val="nil"/>
            </w:tcBorders>
          </w:tcPr>
          <w:p w14:paraId="6408F2D0" w14:textId="77777777" w:rsidR="00DC3AED" w:rsidRPr="00441CD0" w:rsidRDefault="00DC3AED" w:rsidP="001F3B36">
            <w:pPr>
              <w:pStyle w:val="TAC"/>
            </w:pPr>
          </w:p>
        </w:tc>
        <w:tc>
          <w:tcPr>
            <w:tcW w:w="1104" w:type="dxa"/>
            <w:tcBorders>
              <w:top w:val="nil"/>
              <w:left w:val="nil"/>
              <w:bottom w:val="single" w:sz="4" w:space="0" w:color="auto"/>
              <w:right w:val="single" w:sz="4" w:space="0" w:color="auto"/>
            </w:tcBorders>
            <w:hideMark/>
          </w:tcPr>
          <w:p w14:paraId="4657F04D" w14:textId="77777777" w:rsidR="00DC3AED" w:rsidRPr="00441CD0" w:rsidRDefault="00DC3AED" w:rsidP="001F3B36">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6AA928A" w14:textId="77777777" w:rsidR="00DC3AED" w:rsidRPr="00441CD0" w:rsidRDefault="00DC3AED" w:rsidP="001F3B36">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C4866F" w14:textId="77777777" w:rsidR="00DC3AED" w:rsidRPr="00441CD0" w:rsidRDefault="00DC3AED" w:rsidP="001F3B36">
            <w:pPr>
              <w:pStyle w:val="TAC"/>
              <w:rPr>
                <w:lang w:val="x-none"/>
              </w:rPr>
            </w:pPr>
          </w:p>
        </w:tc>
      </w:tr>
    </w:tbl>
    <w:p w14:paraId="075B4B38" w14:textId="4EA40E74" w:rsidR="00DC3AED" w:rsidRPr="00441CD0" w:rsidRDefault="00DC3AED" w:rsidP="00DC3AED">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zh-CN"/>
        </w:rPr>
        <w:t>201</w:t>
      </w:r>
      <w:r w:rsidRPr="00441CD0">
        <w:rPr>
          <w:lang w:eastAsia="zh-CN"/>
        </w:rPr>
        <w:t>-</w:t>
      </w:r>
      <w:r w:rsidRPr="00441CD0">
        <w:rPr>
          <w:lang w:eastAsia="ja-JP"/>
        </w:rPr>
        <w:t>1</w:t>
      </w:r>
      <w:r w:rsidRPr="00441CD0">
        <w:t xml:space="preserve">: </w:t>
      </w:r>
      <w:r>
        <w:rPr>
          <w:lang w:eastAsia="ja-JP"/>
        </w:rPr>
        <w:t>DNS Query</w:t>
      </w:r>
      <w:r w:rsidRPr="00441CD0">
        <w:rPr>
          <w:lang w:eastAsia="ja-JP"/>
        </w:rPr>
        <w:t xml:space="preserve"> Filter</w:t>
      </w:r>
    </w:p>
    <w:p w14:paraId="54615E3D" w14:textId="77777777" w:rsidR="00DC3AED" w:rsidRDefault="00DC3AED" w:rsidP="00DC3AED"/>
    <w:p w14:paraId="36691B29" w14:textId="3CA9B880" w:rsidR="00DC3AED" w:rsidRPr="005F5301" w:rsidRDefault="00DC3AED" w:rsidP="00DC3AED">
      <w:r w:rsidRPr="00441CD0">
        <w:t xml:space="preserve">The </w:t>
      </w:r>
      <w:r>
        <w:t>Domain Name</w:t>
      </w:r>
      <w:r w:rsidRPr="00441CD0">
        <w:t xml:space="preserve"> field, when present, shall be encoded </w:t>
      </w:r>
      <w:r w:rsidRPr="00441CD0">
        <w:rPr>
          <w:lang w:val="en-US" w:eastAsia="zh-CN"/>
        </w:rPr>
        <w:t>as an OctetString</w:t>
      </w:r>
      <w:r>
        <w:rPr>
          <w:lang w:val="en-US" w:eastAsia="zh-CN"/>
        </w:rPr>
        <w:t xml:space="preserve"> and shall represent a p</w:t>
      </w:r>
      <w:r w:rsidRPr="005F5301">
        <w:t>attern (regular expression according to the ECMA-262 dialect</w:t>
      </w:r>
      <w:r w:rsidR="00981985">
        <w:t> [</w:t>
      </w:r>
      <w:r>
        <w:t>70]</w:t>
      </w:r>
      <w:r w:rsidRPr="005F5301">
        <w:t>) representing the domain names</w:t>
      </w:r>
      <w:r>
        <w:t xml:space="preserve"> matching the DNS Query Filter</w:t>
      </w:r>
      <w:r w:rsidRPr="005F5301">
        <w:t>.</w:t>
      </w:r>
    </w:p>
    <w:p w14:paraId="6F4C2A6E" w14:textId="77777777" w:rsidR="00981985" w:rsidRPr="00690A26" w:rsidRDefault="00DC3AED" w:rsidP="00DC3AED">
      <w:pPr>
        <w:pStyle w:val="EX"/>
      </w:pPr>
      <w:r w:rsidRPr="00690A26">
        <w:t>EXAMPLE</w:t>
      </w:r>
      <w:r>
        <w:t xml:space="preserve"> 1</w:t>
      </w:r>
      <w:r w:rsidRPr="00690A26">
        <w:t>:</w:t>
      </w:r>
      <w:r w:rsidRPr="00690A26">
        <w:tab/>
      </w:r>
      <w:r>
        <w:t>Domain Name Pattern representing a single FQDN</w:t>
      </w:r>
      <w:r w:rsidRPr="00690A26">
        <w:t xml:space="preserve"> "</w:t>
      </w:r>
      <w:r>
        <w:t>application1.</w:t>
      </w:r>
      <w:r w:rsidRPr="009721AD">
        <w:t>company.com</w:t>
      </w:r>
      <w:r w:rsidRPr="00690A26">
        <w:t>"</w:t>
      </w:r>
      <w:r>
        <w:t xml:space="preserve">: </w:t>
      </w:r>
      <w:r w:rsidRPr="00690A26">
        <w:br/>
        <w:t>"</w:t>
      </w:r>
      <w:r w:rsidRPr="009721AD">
        <w:t>^</w:t>
      </w:r>
      <w:r>
        <w:t>application1\</w:t>
      </w:r>
      <w:r w:rsidRPr="009721AD">
        <w:t>.company\.com$</w:t>
      </w:r>
      <w:r w:rsidRPr="00690A26">
        <w:t>"</w:t>
      </w:r>
    </w:p>
    <w:p w14:paraId="328C0A36" w14:textId="77777777" w:rsidR="00981985" w:rsidRDefault="00DC3AED" w:rsidP="00DC3AED">
      <w:pPr>
        <w:pStyle w:val="EX"/>
      </w:pPr>
      <w:r w:rsidRPr="00690A26">
        <w:t>EXAMPLE</w:t>
      </w:r>
      <w:r>
        <w:t xml:space="preserve"> 2</w:t>
      </w:r>
      <w:r w:rsidRPr="00690A26">
        <w:t>:</w:t>
      </w:r>
      <w:r w:rsidRPr="00690A26">
        <w:tab/>
      </w:r>
      <w:r>
        <w:t>Domain Name Pattern</w:t>
      </w:r>
      <w:r w:rsidRPr="00690A26">
        <w:t xml:space="preserve"> </w:t>
      </w:r>
      <w:r>
        <w:t>representing the range of FQDNs</w:t>
      </w:r>
      <w:r w:rsidRPr="00690A26">
        <w:t xml:space="preserve"> "</w:t>
      </w:r>
      <w:r>
        <w:t>application1</w:t>
      </w:r>
      <w:r w:rsidRPr="009721AD">
        <w:t>-</w:t>
      </w:r>
      <w:r w:rsidRPr="009721AD">
        <w:rPr>
          <w:iCs/>
        </w:rPr>
        <w:t>{</w:t>
      </w:r>
      <w:r>
        <w:rPr>
          <w:iCs/>
        </w:rPr>
        <w:t>string</w:t>
      </w:r>
      <w:r w:rsidRPr="009721AD">
        <w:rPr>
          <w:iCs/>
        </w:rPr>
        <w:t>}</w:t>
      </w:r>
      <w:r>
        <w:rPr>
          <w:iCs/>
        </w:rPr>
        <w:t>.</w:t>
      </w:r>
      <w:r w:rsidRPr="009721AD">
        <w:t>company.com</w:t>
      </w:r>
      <w:r w:rsidRPr="00690A26">
        <w:t>" where "</w:t>
      </w:r>
      <w:r w:rsidRPr="00690A26">
        <w:rPr>
          <w:i/>
        </w:rPr>
        <w:t>{</w:t>
      </w:r>
      <w:r>
        <w:rPr>
          <w:i/>
        </w:rPr>
        <w:t>string</w:t>
      </w:r>
      <w:r w:rsidRPr="00690A26">
        <w:rPr>
          <w:i/>
        </w:rPr>
        <w:t>}</w:t>
      </w:r>
      <w:r w:rsidRPr="00690A26">
        <w:t>" can be any string</w:t>
      </w:r>
      <w:r>
        <w:t xml:space="preserve">: </w:t>
      </w:r>
      <w:r w:rsidRPr="00690A26">
        <w:t>"</w:t>
      </w:r>
      <w:r w:rsidRPr="009721AD">
        <w:t>^</w:t>
      </w:r>
      <w:r>
        <w:t>application1</w:t>
      </w:r>
      <w:r w:rsidRPr="009721AD">
        <w:t>-.+</w:t>
      </w:r>
      <w:r>
        <w:t>\.</w:t>
      </w:r>
      <w:r w:rsidRPr="009721AD">
        <w:t>company\.com$</w:t>
      </w:r>
      <w:r w:rsidRPr="00690A26">
        <w:t>"</w:t>
      </w:r>
    </w:p>
    <w:p w14:paraId="3D214813" w14:textId="77777777" w:rsidR="00981985" w:rsidRPr="00690A26" w:rsidRDefault="00DC3AED" w:rsidP="00DC3AED">
      <w:pPr>
        <w:pStyle w:val="EX"/>
      </w:pPr>
      <w:r w:rsidRPr="00690A26">
        <w:t>EXAMPLE</w:t>
      </w:r>
      <w:r>
        <w:t xml:space="preserve"> 3</w:t>
      </w:r>
      <w:r w:rsidRPr="00690A26">
        <w:t>:</w:t>
      </w:r>
      <w:r w:rsidRPr="00690A26">
        <w:tab/>
      </w:r>
      <w:r>
        <w:t>Domain Name Pattern</w:t>
      </w:r>
      <w:r w:rsidRPr="00690A26">
        <w:t xml:space="preserve"> </w:t>
      </w:r>
      <w:r>
        <w:t xml:space="preserve">representing any FQDN: </w:t>
      </w:r>
      <w:r w:rsidRPr="00690A26">
        <w:t>"</w:t>
      </w:r>
      <w:r w:rsidRPr="009721AD">
        <w:t>^.+ $</w:t>
      </w:r>
      <w:r w:rsidRPr="00690A26">
        <w:t>"</w:t>
      </w:r>
    </w:p>
    <w:p w14:paraId="0A53474F" w14:textId="40D6D7BF" w:rsidR="00DC3AED" w:rsidRDefault="00DC3AED" w:rsidP="00DC3AED">
      <w:pPr>
        <w:pStyle w:val="EditorsNote"/>
      </w:pPr>
      <w:r>
        <w:t>Editor's Note: the encoding of the FQDN range is FFS. It needs to be aligned with the encoding of FQDN ranges in CT3 specifications (e.g. northbound interface of the NEF).</w:t>
      </w:r>
    </w:p>
    <w:p w14:paraId="25332A70" w14:textId="2E10315F" w:rsidR="001F3B36" w:rsidRDefault="001F3B36" w:rsidP="001A3E8D">
      <w:pPr>
        <w:pStyle w:val="Heading3"/>
      </w:pPr>
      <w:bookmarkStart w:id="7615" w:name="_Toc98236115"/>
      <w:r>
        <w:t>8.</w:t>
      </w:r>
      <w:r>
        <w:rPr>
          <w:lang w:val="en-US"/>
        </w:rPr>
        <w:t>2.202</w:t>
      </w:r>
      <w:r>
        <w:tab/>
        <w:t>Event Notification URI</w:t>
      </w:r>
      <w:bookmarkEnd w:id="7615"/>
    </w:p>
    <w:p w14:paraId="36EFDDA2" w14:textId="7DA9DEB7" w:rsidR="001F3B36" w:rsidRDefault="001F3B36" w:rsidP="001F3B36">
      <w:pPr>
        <w:rPr>
          <w:lang w:eastAsia="ja-JP"/>
        </w:rPr>
      </w:pPr>
      <w:r>
        <w:t xml:space="preserve">The Event </w:t>
      </w:r>
      <w:r>
        <w:rPr>
          <w:szCs w:val="18"/>
          <w:lang w:val="en-US" w:eastAsia="zh-CN"/>
        </w:rPr>
        <w:t>Notification URI</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8.2.202-1</w:t>
      </w:r>
      <w:r>
        <w:rPr>
          <w:lang w:eastAsia="ja-JP"/>
        </w:rPr>
        <w:t>.</w:t>
      </w:r>
    </w:p>
    <w:p w14:paraId="78D2080A" w14:textId="77777777" w:rsidR="00E46F55"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1F3B36" w14:paraId="7B479E97" w14:textId="77777777" w:rsidTr="001F3B36">
        <w:trPr>
          <w:jc w:val="center"/>
        </w:trPr>
        <w:tc>
          <w:tcPr>
            <w:tcW w:w="151" w:type="dxa"/>
            <w:tcBorders>
              <w:top w:val="single" w:sz="4" w:space="0" w:color="auto"/>
              <w:left w:val="single" w:sz="4" w:space="0" w:color="auto"/>
              <w:bottom w:val="nil"/>
              <w:right w:val="nil"/>
            </w:tcBorders>
          </w:tcPr>
          <w:p w14:paraId="2B166C9D" w14:textId="77777777" w:rsidR="001F3B36" w:rsidRDefault="001F3B36" w:rsidP="001F3B36">
            <w:pPr>
              <w:pStyle w:val="TAC"/>
            </w:pPr>
            <w:r>
              <w:rPr>
                <w:lang w:eastAsia="ja-JP"/>
              </w:rPr>
              <w:t xml:space="preserve"> .</w:t>
            </w:r>
          </w:p>
        </w:tc>
        <w:tc>
          <w:tcPr>
            <w:tcW w:w="1104" w:type="dxa"/>
            <w:tcBorders>
              <w:top w:val="single" w:sz="4" w:space="0" w:color="auto"/>
              <w:left w:val="nil"/>
              <w:bottom w:val="nil"/>
              <w:right w:val="nil"/>
            </w:tcBorders>
          </w:tcPr>
          <w:p w14:paraId="165197EF" w14:textId="77777777" w:rsidR="001F3B36" w:rsidRDefault="001F3B36" w:rsidP="001F3B36">
            <w:pPr>
              <w:pStyle w:val="TAH"/>
            </w:pPr>
          </w:p>
        </w:tc>
        <w:tc>
          <w:tcPr>
            <w:tcW w:w="4708" w:type="dxa"/>
            <w:gridSpan w:val="8"/>
            <w:tcBorders>
              <w:top w:val="single" w:sz="4" w:space="0" w:color="auto"/>
              <w:left w:val="nil"/>
              <w:bottom w:val="nil"/>
              <w:right w:val="nil"/>
            </w:tcBorders>
            <w:hideMark/>
          </w:tcPr>
          <w:p w14:paraId="533E5795" w14:textId="77777777" w:rsidR="001F3B36" w:rsidRDefault="001F3B36" w:rsidP="001F3B36">
            <w:pPr>
              <w:pStyle w:val="TAH"/>
            </w:pPr>
            <w:r>
              <w:t>Bits</w:t>
            </w:r>
          </w:p>
        </w:tc>
        <w:tc>
          <w:tcPr>
            <w:tcW w:w="588" w:type="dxa"/>
            <w:tcBorders>
              <w:top w:val="single" w:sz="4" w:space="0" w:color="auto"/>
              <w:left w:val="nil"/>
              <w:bottom w:val="nil"/>
              <w:right w:val="single" w:sz="4" w:space="0" w:color="auto"/>
            </w:tcBorders>
          </w:tcPr>
          <w:p w14:paraId="19B2CBF8" w14:textId="77777777" w:rsidR="001F3B36" w:rsidRDefault="001F3B36" w:rsidP="001F3B36">
            <w:pPr>
              <w:pStyle w:val="TAC"/>
            </w:pPr>
          </w:p>
        </w:tc>
      </w:tr>
      <w:tr w:rsidR="001F3B36" w14:paraId="270E5B52" w14:textId="77777777" w:rsidTr="001F3B36">
        <w:trPr>
          <w:jc w:val="center"/>
        </w:trPr>
        <w:tc>
          <w:tcPr>
            <w:tcW w:w="151" w:type="dxa"/>
            <w:tcBorders>
              <w:top w:val="nil"/>
              <w:left w:val="single" w:sz="4" w:space="0" w:color="auto"/>
              <w:bottom w:val="nil"/>
              <w:right w:val="nil"/>
            </w:tcBorders>
          </w:tcPr>
          <w:p w14:paraId="059BFB39" w14:textId="77777777" w:rsidR="001F3B36" w:rsidRDefault="001F3B36" w:rsidP="001F3B36">
            <w:pPr>
              <w:pStyle w:val="TAC"/>
            </w:pPr>
          </w:p>
        </w:tc>
        <w:tc>
          <w:tcPr>
            <w:tcW w:w="1104" w:type="dxa"/>
            <w:tcBorders>
              <w:top w:val="nil"/>
              <w:left w:val="nil"/>
              <w:bottom w:val="nil"/>
              <w:right w:val="nil"/>
            </w:tcBorders>
            <w:hideMark/>
          </w:tcPr>
          <w:p w14:paraId="4C0170A1" w14:textId="77777777" w:rsidR="001F3B36" w:rsidRDefault="001F3B36" w:rsidP="001F3B36">
            <w:pPr>
              <w:pStyle w:val="TAH"/>
            </w:pPr>
            <w:r>
              <w:t>Octets</w:t>
            </w:r>
          </w:p>
        </w:tc>
        <w:tc>
          <w:tcPr>
            <w:tcW w:w="588" w:type="dxa"/>
            <w:tcBorders>
              <w:top w:val="nil"/>
              <w:left w:val="nil"/>
              <w:bottom w:val="single" w:sz="4" w:space="0" w:color="auto"/>
              <w:right w:val="nil"/>
            </w:tcBorders>
            <w:hideMark/>
          </w:tcPr>
          <w:p w14:paraId="6E4AAFCB" w14:textId="77777777" w:rsidR="001F3B36" w:rsidRDefault="001F3B36" w:rsidP="001F3B36">
            <w:pPr>
              <w:pStyle w:val="TAH"/>
            </w:pPr>
            <w:r>
              <w:t>8</w:t>
            </w:r>
          </w:p>
        </w:tc>
        <w:tc>
          <w:tcPr>
            <w:tcW w:w="588" w:type="dxa"/>
            <w:tcBorders>
              <w:top w:val="nil"/>
              <w:left w:val="nil"/>
              <w:bottom w:val="single" w:sz="4" w:space="0" w:color="auto"/>
              <w:right w:val="nil"/>
            </w:tcBorders>
            <w:hideMark/>
          </w:tcPr>
          <w:p w14:paraId="424700BF" w14:textId="77777777" w:rsidR="001F3B36" w:rsidRDefault="001F3B36" w:rsidP="001F3B36">
            <w:pPr>
              <w:pStyle w:val="TAH"/>
            </w:pPr>
            <w:r>
              <w:t>7</w:t>
            </w:r>
          </w:p>
        </w:tc>
        <w:tc>
          <w:tcPr>
            <w:tcW w:w="589" w:type="dxa"/>
            <w:tcBorders>
              <w:top w:val="nil"/>
              <w:left w:val="nil"/>
              <w:bottom w:val="single" w:sz="4" w:space="0" w:color="auto"/>
              <w:right w:val="nil"/>
            </w:tcBorders>
            <w:hideMark/>
          </w:tcPr>
          <w:p w14:paraId="38F47EEC" w14:textId="77777777" w:rsidR="001F3B36" w:rsidRDefault="001F3B36" w:rsidP="001F3B36">
            <w:pPr>
              <w:pStyle w:val="TAH"/>
            </w:pPr>
            <w:r>
              <w:t>6</w:t>
            </w:r>
          </w:p>
        </w:tc>
        <w:tc>
          <w:tcPr>
            <w:tcW w:w="589" w:type="dxa"/>
            <w:tcBorders>
              <w:top w:val="nil"/>
              <w:left w:val="nil"/>
              <w:bottom w:val="single" w:sz="4" w:space="0" w:color="auto"/>
              <w:right w:val="nil"/>
            </w:tcBorders>
            <w:hideMark/>
          </w:tcPr>
          <w:p w14:paraId="16B5EDEB" w14:textId="77777777" w:rsidR="001F3B36" w:rsidRDefault="001F3B36" w:rsidP="001F3B36">
            <w:pPr>
              <w:pStyle w:val="TAH"/>
            </w:pPr>
            <w:r>
              <w:t>5</w:t>
            </w:r>
          </w:p>
        </w:tc>
        <w:tc>
          <w:tcPr>
            <w:tcW w:w="589" w:type="dxa"/>
            <w:tcBorders>
              <w:top w:val="nil"/>
              <w:left w:val="nil"/>
              <w:bottom w:val="single" w:sz="4" w:space="0" w:color="auto"/>
              <w:right w:val="nil"/>
            </w:tcBorders>
            <w:hideMark/>
          </w:tcPr>
          <w:p w14:paraId="5C74FD1A" w14:textId="77777777" w:rsidR="001F3B36" w:rsidRDefault="001F3B36" w:rsidP="001F3B36">
            <w:pPr>
              <w:pStyle w:val="TAH"/>
            </w:pPr>
            <w:r>
              <w:t>4</w:t>
            </w:r>
          </w:p>
        </w:tc>
        <w:tc>
          <w:tcPr>
            <w:tcW w:w="588" w:type="dxa"/>
            <w:tcBorders>
              <w:top w:val="nil"/>
              <w:left w:val="nil"/>
              <w:bottom w:val="single" w:sz="4" w:space="0" w:color="auto"/>
              <w:right w:val="nil"/>
            </w:tcBorders>
            <w:hideMark/>
          </w:tcPr>
          <w:p w14:paraId="0F1EB926" w14:textId="77777777" w:rsidR="001F3B36" w:rsidRDefault="001F3B36" w:rsidP="001F3B36">
            <w:pPr>
              <w:pStyle w:val="TAH"/>
            </w:pPr>
            <w:r>
              <w:t>3</w:t>
            </w:r>
          </w:p>
        </w:tc>
        <w:tc>
          <w:tcPr>
            <w:tcW w:w="588" w:type="dxa"/>
            <w:tcBorders>
              <w:top w:val="nil"/>
              <w:left w:val="nil"/>
              <w:bottom w:val="single" w:sz="4" w:space="0" w:color="auto"/>
              <w:right w:val="nil"/>
            </w:tcBorders>
            <w:hideMark/>
          </w:tcPr>
          <w:p w14:paraId="28B18D18" w14:textId="77777777" w:rsidR="001F3B36" w:rsidRDefault="001F3B36" w:rsidP="001F3B36">
            <w:pPr>
              <w:pStyle w:val="TAH"/>
            </w:pPr>
            <w:r>
              <w:t>2</w:t>
            </w:r>
          </w:p>
        </w:tc>
        <w:tc>
          <w:tcPr>
            <w:tcW w:w="589" w:type="dxa"/>
            <w:tcBorders>
              <w:top w:val="nil"/>
              <w:left w:val="nil"/>
              <w:bottom w:val="single" w:sz="4" w:space="0" w:color="auto"/>
              <w:right w:val="nil"/>
            </w:tcBorders>
            <w:hideMark/>
          </w:tcPr>
          <w:p w14:paraId="3E7EA497" w14:textId="77777777" w:rsidR="001F3B36" w:rsidRDefault="001F3B36" w:rsidP="001F3B36">
            <w:pPr>
              <w:pStyle w:val="TAH"/>
            </w:pPr>
            <w:r>
              <w:t>1</w:t>
            </w:r>
          </w:p>
        </w:tc>
        <w:tc>
          <w:tcPr>
            <w:tcW w:w="588" w:type="dxa"/>
            <w:tcBorders>
              <w:top w:val="nil"/>
              <w:left w:val="nil"/>
              <w:bottom w:val="nil"/>
              <w:right w:val="single" w:sz="4" w:space="0" w:color="auto"/>
            </w:tcBorders>
          </w:tcPr>
          <w:p w14:paraId="1B7D0AA7" w14:textId="77777777" w:rsidR="001F3B36" w:rsidRDefault="001F3B36" w:rsidP="001F3B36">
            <w:pPr>
              <w:pStyle w:val="TAC"/>
            </w:pPr>
          </w:p>
        </w:tc>
      </w:tr>
      <w:tr w:rsidR="001F3B36" w14:paraId="57A06311" w14:textId="77777777" w:rsidTr="001F3B36">
        <w:trPr>
          <w:jc w:val="center"/>
        </w:trPr>
        <w:tc>
          <w:tcPr>
            <w:tcW w:w="151" w:type="dxa"/>
            <w:tcBorders>
              <w:top w:val="nil"/>
              <w:left w:val="single" w:sz="4" w:space="0" w:color="auto"/>
              <w:bottom w:val="nil"/>
              <w:right w:val="nil"/>
            </w:tcBorders>
          </w:tcPr>
          <w:p w14:paraId="6CD22A89" w14:textId="77777777" w:rsidR="001F3B36" w:rsidRDefault="001F3B36" w:rsidP="001F3B36">
            <w:pPr>
              <w:pStyle w:val="TAC"/>
            </w:pPr>
          </w:p>
        </w:tc>
        <w:tc>
          <w:tcPr>
            <w:tcW w:w="1104" w:type="dxa"/>
            <w:tcBorders>
              <w:top w:val="nil"/>
              <w:left w:val="nil"/>
              <w:bottom w:val="nil"/>
              <w:right w:val="single" w:sz="4" w:space="0" w:color="auto"/>
            </w:tcBorders>
            <w:hideMark/>
          </w:tcPr>
          <w:p w14:paraId="55B6AA20" w14:textId="77777777" w:rsidR="001F3B36" w:rsidRDefault="001F3B36" w:rsidP="001F3B3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BA97E3E" w14:textId="61805D3F" w:rsidR="001F3B36" w:rsidRDefault="001F3B36" w:rsidP="001F3B36">
            <w:pPr>
              <w:pStyle w:val="TAC"/>
            </w:pPr>
            <w:r>
              <w:t xml:space="preserve">Type = </w:t>
            </w:r>
            <w:r>
              <w:rPr>
                <w:lang w:val="sv-SE"/>
              </w:rPr>
              <w:t>296</w:t>
            </w:r>
            <w:r>
              <w:t xml:space="preserve"> (decimal)</w:t>
            </w:r>
          </w:p>
        </w:tc>
        <w:tc>
          <w:tcPr>
            <w:tcW w:w="588" w:type="dxa"/>
            <w:tcBorders>
              <w:top w:val="nil"/>
              <w:left w:val="single" w:sz="4" w:space="0" w:color="auto"/>
              <w:bottom w:val="nil"/>
              <w:right w:val="single" w:sz="4" w:space="0" w:color="auto"/>
            </w:tcBorders>
          </w:tcPr>
          <w:p w14:paraId="105CEA97" w14:textId="77777777" w:rsidR="001F3B36" w:rsidRDefault="001F3B36" w:rsidP="001F3B36">
            <w:pPr>
              <w:pStyle w:val="TAC"/>
            </w:pPr>
          </w:p>
        </w:tc>
      </w:tr>
      <w:tr w:rsidR="001F3B36" w14:paraId="12E0BBCB" w14:textId="77777777" w:rsidTr="001F3B36">
        <w:trPr>
          <w:jc w:val="center"/>
        </w:trPr>
        <w:tc>
          <w:tcPr>
            <w:tcW w:w="151" w:type="dxa"/>
            <w:tcBorders>
              <w:top w:val="nil"/>
              <w:left w:val="single" w:sz="4" w:space="0" w:color="auto"/>
              <w:bottom w:val="nil"/>
              <w:right w:val="nil"/>
            </w:tcBorders>
          </w:tcPr>
          <w:p w14:paraId="3F057691" w14:textId="77777777" w:rsidR="001F3B36" w:rsidRDefault="001F3B36" w:rsidP="001F3B36">
            <w:pPr>
              <w:pStyle w:val="TAC"/>
            </w:pPr>
          </w:p>
        </w:tc>
        <w:tc>
          <w:tcPr>
            <w:tcW w:w="1104" w:type="dxa"/>
            <w:tcBorders>
              <w:top w:val="nil"/>
              <w:left w:val="nil"/>
              <w:bottom w:val="nil"/>
              <w:right w:val="single" w:sz="4" w:space="0" w:color="auto"/>
            </w:tcBorders>
            <w:hideMark/>
          </w:tcPr>
          <w:p w14:paraId="4FA26806" w14:textId="77777777" w:rsidR="001F3B36" w:rsidRDefault="001F3B36" w:rsidP="001F3B3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7D95BC" w14:textId="77777777" w:rsidR="001F3B36" w:rsidRDefault="001F3B36" w:rsidP="001F3B36">
            <w:pPr>
              <w:pStyle w:val="TAC"/>
              <w:rPr>
                <w:lang w:eastAsia="zh-CN"/>
              </w:rPr>
            </w:pPr>
            <w:r>
              <w:t>Length = n</w:t>
            </w:r>
          </w:p>
        </w:tc>
        <w:tc>
          <w:tcPr>
            <w:tcW w:w="588" w:type="dxa"/>
            <w:tcBorders>
              <w:top w:val="nil"/>
              <w:left w:val="single" w:sz="4" w:space="0" w:color="auto"/>
              <w:bottom w:val="nil"/>
              <w:right w:val="single" w:sz="4" w:space="0" w:color="auto"/>
            </w:tcBorders>
          </w:tcPr>
          <w:p w14:paraId="00E601D3" w14:textId="77777777" w:rsidR="001F3B36" w:rsidRDefault="001F3B36" w:rsidP="001F3B36">
            <w:pPr>
              <w:pStyle w:val="TAC"/>
            </w:pPr>
          </w:p>
        </w:tc>
      </w:tr>
      <w:tr w:rsidR="001F3B36" w14:paraId="10095FED" w14:textId="77777777" w:rsidTr="001F3B36">
        <w:trPr>
          <w:jc w:val="center"/>
        </w:trPr>
        <w:tc>
          <w:tcPr>
            <w:tcW w:w="151" w:type="dxa"/>
            <w:tcBorders>
              <w:top w:val="nil"/>
              <w:left w:val="single" w:sz="4" w:space="0" w:color="auto"/>
              <w:bottom w:val="single" w:sz="4" w:space="0" w:color="auto"/>
              <w:right w:val="nil"/>
            </w:tcBorders>
          </w:tcPr>
          <w:p w14:paraId="529120CE" w14:textId="77777777" w:rsidR="001F3B36" w:rsidRDefault="001F3B36" w:rsidP="001F3B36">
            <w:pPr>
              <w:pStyle w:val="TAC"/>
            </w:pPr>
          </w:p>
        </w:tc>
        <w:tc>
          <w:tcPr>
            <w:tcW w:w="1104" w:type="dxa"/>
            <w:tcBorders>
              <w:top w:val="nil"/>
              <w:left w:val="nil"/>
              <w:bottom w:val="single" w:sz="4" w:space="0" w:color="auto"/>
              <w:right w:val="single" w:sz="4" w:space="0" w:color="auto"/>
            </w:tcBorders>
            <w:hideMark/>
          </w:tcPr>
          <w:p w14:paraId="24A45DCF" w14:textId="77777777" w:rsidR="001F3B36" w:rsidRDefault="001F3B36"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AF9D9F" w14:textId="77777777" w:rsidR="001F3B36" w:rsidRDefault="001F3B36" w:rsidP="001F3B36">
            <w:pPr>
              <w:pStyle w:val="TAC"/>
              <w:rPr>
                <w:lang w:eastAsia="zh-CN"/>
              </w:rPr>
            </w:pPr>
            <w:r>
              <w:rPr>
                <w:szCs w:val="18"/>
                <w:lang w:val="de-DE" w:eastAsia="zh-CN"/>
              </w:rPr>
              <w:t>Event Notification URI</w:t>
            </w:r>
          </w:p>
        </w:tc>
        <w:tc>
          <w:tcPr>
            <w:tcW w:w="588" w:type="dxa"/>
            <w:tcBorders>
              <w:top w:val="nil"/>
              <w:left w:val="single" w:sz="4" w:space="0" w:color="auto"/>
              <w:bottom w:val="single" w:sz="4" w:space="0" w:color="auto"/>
              <w:right w:val="single" w:sz="4" w:space="0" w:color="auto"/>
            </w:tcBorders>
          </w:tcPr>
          <w:p w14:paraId="7C3ECB47" w14:textId="77777777" w:rsidR="001F3B36" w:rsidRDefault="001F3B36" w:rsidP="001F3B36">
            <w:pPr>
              <w:pStyle w:val="TAC"/>
            </w:pPr>
          </w:p>
        </w:tc>
      </w:tr>
    </w:tbl>
    <w:p w14:paraId="52B1C7C3" w14:textId="363692E9" w:rsidR="001F3B36" w:rsidRPr="00C72C62" w:rsidRDefault="001F3B36" w:rsidP="001F3B36">
      <w:pPr>
        <w:pStyle w:val="TF"/>
      </w:pPr>
      <w:r w:rsidRPr="00C72C62">
        <w:t>Figure 8.2.</w:t>
      </w:r>
      <w:r>
        <w:t>202</w:t>
      </w:r>
      <w:r w:rsidRPr="00C72C62">
        <w:t>-1: Event Notification U</w:t>
      </w:r>
      <w:r>
        <w:rPr>
          <w:lang w:val="fr-FR"/>
        </w:rPr>
        <w:t>RI</w:t>
      </w:r>
    </w:p>
    <w:p w14:paraId="23F16934" w14:textId="77777777" w:rsidR="00981985" w:rsidRPr="000C458F" w:rsidRDefault="001F3B36" w:rsidP="001F3B36">
      <w:pPr>
        <w:rPr>
          <w:lang w:val="en-US"/>
        </w:rPr>
      </w:pPr>
      <w:r w:rsidRPr="000C458F">
        <w:t xml:space="preserve">The </w:t>
      </w:r>
      <w:r>
        <w:t xml:space="preserve">Event Notification URI field in octets 5 to (n+4) shall contain an octet string representing the Event Notification URI (i.e. </w:t>
      </w:r>
      <w:r>
        <w:rPr>
          <w:lang w:eastAsia="zh-CN"/>
        </w:rPr>
        <w:t>s</w:t>
      </w:r>
      <w:r w:rsidRPr="001D2CEF">
        <w:rPr>
          <w:lang w:eastAsia="zh-CN"/>
        </w:rPr>
        <w:t>tring providing an URI formatted according to IETF RFC 3986 </w:t>
      </w:r>
      <w:r w:rsidR="0085573E">
        <w:rPr>
          <w:lang w:eastAsia="zh-CN"/>
        </w:rPr>
        <w:t>[71]</w:t>
      </w:r>
      <w:r>
        <w:rPr>
          <w:lang w:val="en-US" w:eastAsia="ja-JP"/>
        </w:rPr>
        <w:t xml:space="preserve">) </w:t>
      </w:r>
      <w:r>
        <w:rPr>
          <w:lang w:eastAsia="ja-JP"/>
        </w:rPr>
        <w:t>to be used for sending the UPF event notifications</w:t>
      </w:r>
      <w:r>
        <w:t>.</w:t>
      </w:r>
    </w:p>
    <w:p w14:paraId="46F6192F" w14:textId="7F5DAF0D" w:rsidR="001F3B36" w:rsidRDefault="001F3B36" w:rsidP="001A3E8D">
      <w:pPr>
        <w:pStyle w:val="Heading3"/>
      </w:pPr>
      <w:bookmarkStart w:id="7616" w:name="_Toc98236116"/>
      <w:r>
        <w:t>8.</w:t>
      </w:r>
      <w:r>
        <w:rPr>
          <w:lang w:val="en-US"/>
        </w:rPr>
        <w:t>2.203</w:t>
      </w:r>
      <w:r>
        <w:tab/>
        <w:t xml:space="preserve">Notification Correlation </w:t>
      </w:r>
      <w:r w:rsidRPr="0067687A">
        <w:rPr>
          <w:szCs w:val="18"/>
          <w:lang w:val="en-US" w:eastAsia="zh-CN"/>
        </w:rPr>
        <w:t>I</w:t>
      </w:r>
      <w:r>
        <w:rPr>
          <w:szCs w:val="18"/>
          <w:lang w:val="en-US" w:eastAsia="zh-CN"/>
        </w:rPr>
        <w:t>D</w:t>
      </w:r>
      <w:bookmarkEnd w:id="7616"/>
    </w:p>
    <w:p w14:paraId="6A30F33E" w14:textId="22C740F9" w:rsidR="001F3B36" w:rsidRDefault="001F3B36" w:rsidP="001F3B36">
      <w:pPr>
        <w:rPr>
          <w:lang w:eastAsia="ja-JP"/>
        </w:rPr>
      </w:pPr>
      <w:r>
        <w:t xml:space="preserve">The </w:t>
      </w:r>
      <w:r>
        <w:rPr>
          <w:szCs w:val="18"/>
          <w:lang w:val="en-US" w:eastAsia="zh-CN"/>
        </w:rPr>
        <w:t>Notification Correlation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8.2.203-1</w:t>
      </w:r>
      <w:r>
        <w:rPr>
          <w:lang w:eastAsia="ja-JP"/>
        </w:rPr>
        <w:t>.</w:t>
      </w:r>
    </w:p>
    <w:p w14:paraId="51145205" w14:textId="77777777" w:rsidR="00E46F55" w:rsidRDefault="00E46F55" w:rsidP="00E46F5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1F3B36" w14:paraId="3FB9E81D" w14:textId="77777777" w:rsidTr="001F3B36">
        <w:trPr>
          <w:jc w:val="center"/>
        </w:trPr>
        <w:tc>
          <w:tcPr>
            <w:tcW w:w="151" w:type="dxa"/>
            <w:tcBorders>
              <w:top w:val="single" w:sz="4" w:space="0" w:color="auto"/>
              <w:left w:val="single" w:sz="4" w:space="0" w:color="auto"/>
              <w:bottom w:val="nil"/>
              <w:right w:val="nil"/>
            </w:tcBorders>
          </w:tcPr>
          <w:p w14:paraId="72F08330" w14:textId="77777777" w:rsidR="001F3B36" w:rsidRDefault="001F3B36" w:rsidP="001F3B36">
            <w:pPr>
              <w:pStyle w:val="TAC"/>
            </w:pPr>
            <w:r>
              <w:rPr>
                <w:lang w:eastAsia="ja-JP"/>
              </w:rPr>
              <w:t xml:space="preserve"> .</w:t>
            </w:r>
          </w:p>
        </w:tc>
        <w:tc>
          <w:tcPr>
            <w:tcW w:w="1104" w:type="dxa"/>
            <w:tcBorders>
              <w:top w:val="single" w:sz="4" w:space="0" w:color="auto"/>
              <w:left w:val="nil"/>
              <w:bottom w:val="nil"/>
              <w:right w:val="nil"/>
            </w:tcBorders>
          </w:tcPr>
          <w:p w14:paraId="0FE5B756" w14:textId="77777777" w:rsidR="001F3B36" w:rsidRDefault="001F3B36" w:rsidP="001F3B36">
            <w:pPr>
              <w:pStyle w:val="TAH"/>
            </w:pPr>
          </w:p>
        </w:tc>
        <w:tc>
          <w:tcPr>
            <w:tcW w:w="4708" w:type="dxa"/>
            <w:gridSpan w:val="8"/>
            <w:tcBorders>
              <w:top w:val="single" w:sz="4" w:space="0" w:color="auto"/>
              <w:left w:val="nil"/>
              <w:bottom w:val="nil"/>
              <w:right w:val="nil"/>
            </w:tcBorders>
            <w:hideMark/>
          </w:tcPr>
          <w:p w14:paraId="7AB70B1F" w14:textId="77777777" w:rsidR="001F3B36" w:rsidRDefault="001F3B36" w:rsidP="001F3B36">
            <w:pPr>
              <w:pStyle w:val="TAH"/>
            </w:pPr>
            <w:r>
              <w:t>Bits</w:t>
            </w:r>
          </w:p>
        </w:tc>
        <w:tc>
          <w:tcPr>
            <w:tcW w:w="588" w:type="dxa"/>
            <w:tcBorders>
              <w:top w:val="single" w:sz="4" w:space="0" w:color="auto"/>
              <w:left w:val="nil"/>
              <w:bottom w:val="nil"/>
              <w:right w:val="single" w:sz="4" w:space="0" w:color="auto"/>
            </w:tcBorders>
          </w:tcPr>
          <w:p w14:paraId="5B329CE5" w14:textId="77777777" w:rsidR="001F3B36" w:rsidRDefault="001F3B36" w:rsidP="001F3B36">
            <w:pPr>
              <w:pStyle w:val="TAC"/>
            </w:pPr>
          </w:p>
        </w:tc>
      </w:tr>
      <w:tr w:rsidR="001F3B36" w14:paraId="45EF2E4A" w14:textId="77777777" w:rsidTr="001F3B36">
        <w:trPr>
          <w:jc w:val="center"/>
        </w:trPr>
        <w:tc>
          <w:tcPr>
            <w:tcW w:w="151" w:type="dxa"/>
            <w:tcBorders>
              <w:top w:val="nil"/>
              <w:left w:val="single" w:sz="4" w:space="0" w:color="auto"/>
              <w:bottom w:val="nil"/>
              <w:right w:val="nil"/>
            </w:tcBorders>
          </w:tcPr>
          <w:p w14:paraId="5A0A8217" w14:textId="77777777" w:rsidR="001F3B36" w:rsidRDefault="001F3B36" w:rsidP="001F3B36">
            <w:pPr>
              <w:pStyle w:val="TAC"/>
            </w:pPr>
          </w:p>
        </w:tc>
        <w:tc>
          <w:tcPr>
            <w:tcW w:w="1104" w:type="dxa"/>
            <w:tcBorders>
              <w:top w:val="nil"/>
              <w:left w:val="nil"/>
              <w:bottom w:val="nil"/>
              <w:right w:val="nil"/>
            </w:tcBorders>
            <w:hideMark/>
          </w:tcPr>
          <w:p w14:paraId="602D993A" w14:textId="77777777" w:rsidR="001F3B36" w:rsidRDefault="001F3B36" w:rsidP="001F3B36">
            <w:pPr>
              <w:pStyle w:val="TAH"/>
            </w:pPr>
            <w:r>
              <w:t>Octets</w:t>
            </w:r>
          </w:p>
        </w:tc>
        <w:tc>
          <w:tcPr>
            <w:tcW w:w="588" w:type="dxa"/>
            <w:tcBorders>
              <w:top w:val="nil"/>
              <w:left w:val="nil"/>
              <w:bottom w:val="single" w:sz="4" w:space="0" w:color="auto"/>
              <w:right w:val="nil"/>
            </w:tcBorders>
            <w:hideMark/>
          </w:tcPr>
          <w:p w14:paraId="505C1CFD" w14:textId="77777777" w:rsidR="001F3B36" w:rsidRDefault="001F3B36" w:rsidP="001F3B36">
            <w:pPr>
              <w:pStyle w:val="TAH"/>
            </w:pPr>
            <w:r>
              <w:t>8</w:t>
            </w:r>
          </w:p>
        </w:tc>
        <w:tc>
          <w:tcPr>
            <w:tcW w:w="588" w:type="dxa"/>
            <w:tcBorders>
              <w:top w:val="nil"/>
              <w:left w:val="nil"/>
              <w:bottom w:val="single" w:sz="4" w:space="0" w:color="auto"/>
              <w:right w:val="nil"/>
            </w:tcBorders>
            <w:hideMark/>
          </w:tcPr>
          <w:p w14:paraId="78D0E45B" w14:textId="77777777" w:rsidR="001F3B36" w:rsidRDefault="001F3B36" w:rsidP="001F3B36">
            <w:pPr>
              <w:pStyle w:val="TAH"/>
            </w:pPr>
            <w:r>
              <w:t>7</w:t>
            </w:r>
          </w:p>
        </w:tc>
        <w:tc>
          <w:tcPr>
            <w:tcW w:w="589" w:type="dxa"/>
            <w:tcBorders>
              <w:top w:val="nil"/>
              <w:left w:val="nil"/>
              <w:bottom w:val="single" w:sz="4" w:space="0" w:color="auto"/>
              <w:right w:val="nil"/>
            </w:tcBorders>
            <w:hideMark/>
          </w:tcPr>
          <w:p w14:paraId="00D57E15" w14:textId="77777777" w:rsidR="001F3B36" w:rsidRDefault="001F3B36" w:rsidP="001F3B36">
            <w:pPr>
              <w:pStyle w:val="TAH"/>
            </w:pPr>
            <w:r>
              <w:t>6</w:t>
            </w:r>
          </w:p>
        </w:tc>
        <w:tc>
          <w:tcPr>
            <w:tcW w:w="589" w:type="dxa"/>
            <w:tcBorders>
              <w:top w:val="nil"/>
              <w:left w:val="nil"/>
              <w:bottom w:val="single" w:sz="4" w:space="0" w:color="auto"/>
              <w:right w:val="nil"/>
            </w:tcBorders>
            <w:hideMark/>
          </w:tcPr>
          <w:p w14:paraId="1952AB65" w14:textId="77777777" w:rsidR="001F3B36" w:rsidRDefault="001F3B36" w:rsidP="001F3B36">
            <w:pPr>
              <w:pStyle w:val="TAH"/>
            </w:pPr>
            <w:r>
              <w:t>5</w:t>
            </w:r>
          </w:p>
        </w:tc>
        <w:tc>
          <w:tcPr>
            <w:tcW w:w="589" w:type="dxa"/>
            <w:tcBorders>
              <w:top w:val="nil"/>
              <w:left w:val="nil"/>
              <w:bottom w:val="single" w:sz="4" w:space="0" w:color="auto"/>
              <w:right w:val="nil"/>
            </w:tcBorders>
            <w:hideMark/>
          </w:tcPr>
          <w:p w14:paraId="13860B46" w14:textId="77777777" w:rsidR="001F3B36" w:rsidRDefault="001F3B36" w:rsidP="001F3B36">
            <w:pPr>
              <w:pStyle w:val="TAH"/>
            </w:pPr>
            <w:r>
              <w:t>4</w:t>
            </w:r>
          </w:p>
        </w:tc>
        <w:tc>
          <w:tcPr>
            <w:tcW w:w="588" w:type="dxa"/>
            <w:tcBorders>
              <w:top w:val="nil"/>
              <w:left w:val="nil"/>
              <w:bottom w:val="single" w:sz="4" w:space="0" w:color="auto"/>
              <w:right w:val="nil"/>
            </w:tcBorders>
            <w:hideMark/>
          </w:tcPr>
          <w:p w14:paraId="186B49A5" w14:textId="77777777" w:rsidR="001F3B36" w:rsidRDefault="001F3B36" w:rsidP="001F3B36">
            <w:pPr>
              <w:pStyle w:val="TAH"/>
            </w:pPr>
            <w:r>
              <w:t>3</w:t>
            </w:r>
          </w:p>
        </w:tc>
        <w:tc>
          <w:tcPr>
            <w:tcW w:w="588" w:type="dxa"/>
            <w:tcBorders>
              <w:top w:val="nil"/>
              <w:left w:val="nil"/>
              <w:bottom w:val="single" w:sz="4" w:space="0" w:color="auto"/>
              <w:right w:val="nil"/>
            </w:tcBorders>
            <w:hideMark/>
          </w:tcPr>
          <w:p w14:paraId="66F50C87" w14:textId="77777777" w:rsidR="001F3B36" w:rsidRDefault="001F3B36" w:rsidP="001F3B36">
            <w:pPr>
              <w:pStyle w:val="TAH"/>
            </w:pPr>
            <w:r>
              <w:t>2</w:t>
            </w:r>
          </w:p>
        </w:tc>
        <w:tc>
          <w:tcPr>
            <w:tcW w:w="589" w:type="dxa"/>
            <w:tcBorders>
              <w:top w:val="nil"/>
              <w:left w:val="nil"/>
              <w:bottom w:val="single" w:sz="4" w:space="0" w:color="auto"/>
              <w:right w:val="nil"/>
            </w:tcBorders>
            <w:hideMark/>
          </w:tcPr>
          <w:p w14:paraId="61EE8779" w14:textId="77777777" w:rsidR="001F3B36" w:rsidRDefault="001F3B36" w:rsidP="001F3B36">
            <w:pPr>
              <w:pStyle w:val="TAH"/>
            </w:pPr>
            <w:r>
              <w:t>1</w:t>
            </w:r>
          </w:p>
        </w:tc>
        <w:tc>
          <w:tcPr>
            <w:tcW w:w="588" w:type="dxa"/>
            <w:tcBorders>
              <w:top w:val="nil"/>
              <w:left w:val="nil"/>
              <w:bottom w:val="nil"/>
              <w:right w:val="single" w:sz="4" w:space="0" w:color="auto"/>
            </w:tcBorders>
          </w:tcPr>
          <w:p w14:paraId="16D008D2" w14:textId="77777777" w:rsidR="001F3B36" w:rsidRDefault="001F3B36" w:rsidP="001F3B36">
            <w:pPr>
              <w:pStyle w:val="TAC"/>
            </w:pPr>
          </w:p>
        </w:tc>
      </w:tr>
      <w:tr w:rsidR="001F3B36" w14:paraId="7ED5B656" w14:textId="77777777" w:rsidTr="001F3B36">
        <w:trPr>
          <w:jc w:val="center"/>
        </w:trPr>
        <w:tc>
          <w:tcPr>
            <w:tcW w:w="151" w:type="dxa"/>
            <w:tcBorders>
              <w:top w:val="nil"/>
              <w:left w:val="single" w:sz="4" w:space="0" w:color="auto"/>
              <w:bottom w:val="nil"/>
              <w:right w:val="nil"/>
            </w:tcBorders>
          </w:tcPr>
          <w:p w14:paraId="03CFAA19" w14:textId="77777777" w:rsidR="001F3B36" w:rsidRDefault="001F3B36" w:rsidP="001F3B36">
            <w:pPr>
              <w:pStyle w:val="TAC"/>
            </w:pPr>
          </w:p>
        </w:tc>
        <w:tc>
          <w:tcPr>
            <w:tcW w:w="1104" w:type="dxa"/>
            <w:tcBorders>
              <w:top w:val="nil"/>
              <w:left w:val="nil"/>
              <w:bottom w:val="nil"/>
              <w:right w:val="single" w:sz="4" w:space="0" w:color="auto"/>
            </w:tcBorders>
            <w:hideMark/>
          </w:tcPr>
          <w:p w14:paraId="50BD330F" w14:textId="77777777" w:rsidR="001F3B36" w:rsidRDefault="001F3B36" w:rsidP="001F3B3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55CA636" w14:textId="204FA026" w:rsidR="001F3B36" w:rsidRDefault="001F3B36" w:rsidP="001F3B36">
            <w:pPr>
              <w:pStyle w:val="TAC"/>
            </w:pPr>
            <w:r>
              <w:t xml:space="preserve">Type = </w:t>
            </w:r>
            <w:r>
              <w:rPr>
                <w:lang w:val="sv-SE"/>
              </w:rPr>
              <w:t>297</w:t>
            </w:r>
            <w:r>
              <w:t xml:space="preserve"> (decimal)</w:t>
            </w:r>
          </w:p>
        </w:tc>
        <w:tc>
          <w:tcPr>
            <w:tcW w:w="588" w:type="dxa"/>
            <w:tcBorders>
              <w:top w:val="nil"/>
              <w:left w:val="single" w:sz="4" w:space="0" w:color="auto"/>
              <w:bottom w:val="nil"/>
              <w:right w:val="single" w:sz="4" w:space="0" w:color="auto"/>
            </w:tcBorders>
          </w:tcPr>
          <w:p w14:paraId="4E611E56" w14:textId="77777777" w:rsidR="001F3B36" w:rsidRDefault="001F3B36" w:rsidP="001F3B36">
            <w:pPr>
              <w:pStyle w:val="TAC"/>
            </w:pPr>
          </w:p>
        </w:tc>
      </w:tr>
      <w:tr w:rsidR="001F3B36" w14:paraId="0C28966D" w14:textId="77777777" w:rsidTr="001F3B36">
        <w:trPr>
          <w:jc w:val="center"/>
        </w:trPr>
        <w:tc>
          <w:tcPr>
            <w:tcW w:w="151" w:type="dxa"/>
            <w:tcBorders>
              <w:top w:val="nil"/>
              <w:left w:val="single" w:sz="4" w:space="0" w:color="auto"/>
              <w:bottom w:val="nil"/>
              <w:right w:val="nil"/>
            </w:tcBorders>
          </w:tcPr>
          <w:p w14:paraId="67C0ED10" w14:textId="77777777" w:rsidR="001F3B36" w:rsidRDefault="001F3B36" w:rsidP="001F3B36">
            <w:pPr>
              <w:pStyle w:val="TAC"/>
            </w:pPr>
          </w:p>
        </w:tc>
        <w:tc>
          <w:tcPr>
            <w:tcW w:w="1104" w:type="dxa"/>
            <w:tcBorders>
              <w:top w:val="nil"/>
              <w:left w:val="nil"/>
              <w:bottom w:val="nil"/>
              <w:right w:val="single" w:sz="4" w:space="0" w:color="auto"/>
            </w:tcBorders>
            <w:hideMark/>
          </w:tcPr>
          <w:p w14:paraId="6F536756" w14:textId="77777777" w:rsidR="001F3B36" w:rsidRDefault="001F3B36" w:rsidP="001F3B3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DB036FD" w14:textId="77777777" w:rsidR="001F3B36" w:rsidRDefault="001F3B36" w:rsidP="001F3B36">
            <w:pPr>
              <w:pStyle w:val="TAC"/>
              <w:rPr>
                <w:lang w:eastAsia="zh-CN"/>
              </w:rPr>
            </w:pPr>
            <w:r>
              <w:t>Length = n</w:t>
            </w:r>
          </w:p>
        </w:tc>
        <w:tc>
          <w:tcPr>
            <w:tcW w:w="588" w:type="dxa"/>
            <w:tcBorders>
              <w:top w:val="nil"/>
              <w:left w:val="single" w:sz="4" w:space="0" w:color="auto"/>
              <w:bottom w:val="nil"/>
              <w:right w:val="single" w:sz="4" w:space="0" w:color="auto"/>
            </w:tcBorders>
          </w:tcPr>
          <w:p w14:paraId="1C3A85B8" w14:textId="77777777" w:rsidR="001F3B36" w:rsidRDefault="001F3B36" w:rsidP="001F3B36">
            <w:pPr>
              <w:pStyle w:val="TAC"/>
            </w:pPr>
          </w:p>
        </w:tc>
      </w:tr>
      <w:tr w:rsidR="001F3B36" w14:paraId="3501210B" w14:textId="77777777" w:rsidTr="001F3B36">
        <w:trPr>
          <w:jc w:val="center"/>
        </w:trPr>
        <w:tc>
          <w:tcPr>
            <w:tcW w:w="151" w:type="dxa"/>
            <w:tcBorders>
              <w:top w:val="nil"/>
              <w:left w:val="single" w:sz="4" w:space="0" w:color="auto"/>
              <w:bottom w:val="single" w:sz="4" w:space="0" w:color="auto"/>
              <w:right w:val="nil"/>
            </w:tcBorders>
          </w:tcPr>
          <w:p w14:paraId="0C1F7804" w14:textId="77777777" w:rsidR="001F3B36" w:rsidRDefault="001F3B36" w:rsidP="001F3B36">
            <w:pPr>
              <w:pStyle w:val="TAC"/>
            </w:pPr>
          </w:p>
        </w:tc>
        <w:tc>
          <w:tcPr>
            <w:tcW w:w="1104" w:type="dxa"/>
            <w:tcBorders>
              <w:top w:val="nil"/>
              <w:left w:val="nil"/>
              <w:bottom w:val="single" w:sz="4" w:space="0" w:color="auto"/>
              <w:right w:val="single" w:sz="4" w:space="0" w:color="auto"/>
            </w:tcBorders>
            <w:hideMark/>
          </w:tcPr>
          <w:p w14:paraId="2E4BEF92" w14:textId="77777777" w:rsidR="001F3B36" w:rsidRDefault="001F3B36"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2327DC5" w14:textId="77777777" w:rsidR="001F3B36" w:rsidRDefault="001F3B36" w:rsidP="001F3B36">
            <w:pPr>
              <w:pStyle w:val="TAC"/>
              <w:rPr>
                <w:lang w:eastAsia="zh-CN"/>
              </w:rPr>
            </w:pPr>
            <w:r>
              <w:rPr>
                <w:szCs w:val="18"/>
                <w:lang w:val="de-DE" w:eastAsia="zh-CN"/>
              </w:rPr>
              <w:t>Notification Correlation ID</w:t>
            </w:r>
          </w:p>
        </w:tc>
        <w:tc>
          <w:tcPr>
            <w:tcW w:w="588" w:type="dxa"/>
            <w:tcBorders>
              <w:top w:val="nil"/>
              <w:left w:val="single" w:sz="4" w:space="0" w:color="auto"/>
              <w:bottom w:val="single" w:sz="4" w:space="0" w:color="auto"/>
              <w:right w:val="single" w:sz="4" w:space="0" w:color="auto"/>
            </w:tcBorders>
          </w:tcPr>
          <w:p w14:paraId="560FBE37" w14:textId="77777777" w:rsidR="001F3B36" w:rsidRDefault="001F3B36" w:rsidP="001F3B36">
            <w:pPr>
              <w:pStyle w:val="TAC"/>
            </w:pPr>
          </w:p>
        </w:tc>
      </w:tr>
    </w:tbl>
    <w:p w14:paraId="075D6D67" w14:textId="196F38CF" w:rsidR="001F3B36" w:rsidRPr="00C72C62" w:rsidRDefault="001F3B36" w:rsidP="001F3B36">
      <w:pPr>
        <w:pStyle w:val="TF"/>
      </w:pPr>
      <w:r w:rsidRPr="00C72C62">
        <w:t>Figure 8.2.</w:t>
      </w:r>
      <w:r w:rsidR="00167EC7">
        <w:t>203</w:t>
      </w:r>
      <w:r w:rsidRPr="00C72C62">
        <w:t>-1: Notification Correlation ID</w:t>
      </w:r>
    </w:p>
    <w:p w14:paraId="263ACA0F" w14:textId="77777777" w:rsidR="001F3B36" w:rsidRPr="000C458F" w:rsidRDefault="001F3B36" w:rsidP="001F3B36">
      <w:pPr>
        <w:rPr>
          <w:lang w:val="en-US"/>
        </w:rPr>
      </w:pPr>
      <w:r w:rsidRPr="000C458F">
        <w:t xml:space="preserve">The </w:t>
      </w:r>
      <w:r>
        <w:t xml:space="preserve">Notification Correlation ID field in octets 5 to (n+4) shall contain </w:t>
      </w:r>
      <w:r>
        <w:rPr>
          <w:lang w:eastAsia="ja-JP"/>
        </w:rPr>
        <w:t>an octet string representing the value of the Notification Correlation ID to be sent in UPF event notifications</w:t>
      </w:r>
      <w:r>
        <w:t>.</w:t>
      </w:r>
    </w:p>
    <w:p w14:paraId="0E14F8DE" w14:textId="1EF27FD2" w:rsidR="001F3B36" w:rsidRPr="00441CD0" w:rsidRDefault="001F3B36" w:rsidP="001A3E8D">
      <w:pPr>
        <w:pStyle w:val="Heading3"/>
        <w:rPr>
          <w:lang w:val="x-none"/>
        </w:rPr>
      </w:pPr>
      <w:bookmarkStart w:id="7617" w:name="_Toc98236117"/>
      <w:r w:rsidRPr="00441CD0">
        <w:t>8.</w:t>
      </w:r>
      <w:r w:rsidRPr="00441CD0">
        <w:rPr>
          <w:lang w:val="en-US"/>
        </w:rPr>
        <w:t>2.</w:t>
      </w:r>
      <w:r>
        <w:rPr>
          <w:lang w:val="en-US"/>
        </w:rPr>
        <w:t>204</w:t>
      </w:r>
      <w:r w:rsidRPr="00441CD0">
        <w:tab/>
      </w:r>
      <w:r>
        <w:t xml:space="preserve">Reporting </w:t>
      </w:r>
      <w:r w:rsidRPr="00441CD0">
        <w:t>Flags</w:t>
      </w:r>
      <w:bookmarkEnd w:id="7617"/>
    </w:p>
    <w:p w14:paraId="559C07CE" w14:textId="2A1D9801" w:rsidR="001F3B36" w:rsidRPr="00441CD0" w:rsidRDefault="001F3B36" w:rsidP="001F3B36">
      <w:pPr>
        <w:rPr>
          <w:lang w:eastAsia="zh-CN"/>
        </w:rPr>
      </w:pPr>
      <w:r w:rsidRPr="00441CD0">
        <w:rPr>
          <w:lang w:eastAsia="zh-CN"/>
        </w:rPr>
        <w:t xml:space="preserve">The </w:t>
      </w:r>
      <w:r>
        <w:rPr>
          <w:lang w:eastAsia="zh-CN"/>
        </w:rPr>
        <w:t xml:space="preserve">Reporting </w:t>
      </w:r>
      <w:r w:rsidRPr="00441CD0">
        <w:rPr>
          <w:lang w:eastAsia="zh-CN"/>
        </w:rPr>
        <w:t xml:space="preserve">Flags IE indicates flags </w:t>
      </w:r>
      <w:r>
        <w:rPr>
          <w:lang w:eastAsia="zh-CN"/>
        </w:rPr>
        <w:t>providing additional information for direct event notification reporting</w:t>
      </w:r>
      <w:r w:rsidRPr="00441CD0">
        <w:t xml:space="preserve">. It </w:t>
      </w:r>
      <w:r w:rsidRPr="00441CD0">
        <w:rPr>
          <w:lang w:eastAsia="zh-CN"/>
        </w:rPr>
        <w:t>is coded as depicted in Figure 8.2.</w:t>
      </w:r>
      <w:r>
        <w:rPr>
          <w:lang w:eastAsia="zh-CN"/>
        </w:rPr>
        <w:t>204</w:t>
      </w:r>
      <w:r w:rsidRPr="00441CD0">
        <w:rPr>
          <w:lang w:eastAsia="zh-CN"/>
        </w:rPr>
        <w:t>-1.</w:t>
      </w:r>
    </w:p>
    <w:p w14:paraId="5DE45BA7" w14:textId="77777777" w:rsidR="001F3B36" w:rsidRPr="001A7CA8" w:rsidRDefault="001F3B36" w:rsidP="001F3B3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1F3B36" w:rsidRPr="001A7CA8" w14:paraId="57CB4A3A" w14:textId="77777777" w:rsidTr="001F3B36">
        <w:trPr>
          <w:jc w:val="center"/>
        </w:trPr>
        <w:tc>
          <w:tcPr>
            <w:tcW w:w="151" w:type="dxa"/>
            <w:tcBorders>
              <w:top w:val="single" w:sz="6" w:space="0" w:color="auto"/>
              <w:left w:val="single" w:sz="6" w:space="0" w:color="auto"/>
              <w:bottom w:val="nil"/>
              <w:right w:val="nil"/>
            </w:tcBorders>
          </w:tcPr>
          <w:p w14:paraId="1C9CEC23" w14:textId="77777777" w:rsidR="001F3B36" w:rsidRPr="001A7CA8" w:rsidRDefault="001F3B36" w:rsidP="001F3B36">
            <w:pPr>
              <w:pStyle w:val="TAC"/>
            </w:pPr>
          </w:p>
        </w:tc>
        <w:tc>
          <w:tcPr>
            <w:tcW w:w="1104" w:type="dxa"/>
            <w:tcBorders>
              <w:top w:val="single" w:sz="6" w:space="0" w:color="auto"/>
              <w:left w:val="nil"/>
              <w:bottom w:val="nil"/>
              <w:right w:val="nil"/>
            </w:tcBorders>
          </w:tcPr>
          <w:p w14:paraId="4B1BC5B8" w14:textId="77777777" w:rsidR="001F3B36" w:rsidRPr="001A7CA8" w:rsidRDefault="001F3B36" w:rsidP="001F3B36">
            <w:pPr>
              <w:pStyle w:val="TAH"/>
            </w:pPr>
          </w:p>
        </w:tc>
        <w:tc>
          <w:tcPr>
            <w:tcW w:w="4711" w:type="dxa"/>
            <w:gridSpan w:val="8"/>
            <w:tcBorders>
              <w:top w:val="single" w:sz="6" w:space="0" w:color="auto"/>
              <w:left w:val="nil"/>
              <w:bottom w:val="nil"/>
              <w:right w:val="nil"/>
            </w:tcBorders>
            <w:hideMark/>
          </w:tcPr>
          <w:p w14:paraId="037CF6DE" w14:textId="77777777" w:rsidR="001F3B36" w:rsidRPr="001A7CA8" w:rsidRDefault="001F3B36" w:rsidP="001F3B36">
            <w:pPr>
              <w:pStyle w:val="TAH"/>
            </w:pPr>
            <w:r w:rsidRPr="001A7CA8">
              <w:t>Bits</w:t>
            </w:r>
          </w:p>
        </w:tc>
        <w:tc>
          <w:tcPr>
            <w:tcW w:w="588" w:type="dxa"/>
            <w:tcBorders>
              <w:top w:val="single" w:sz="6" w:space="0" w:color="auto"/>
              <w:left w:val="nil"/>
              <w:bottom w:val="nil"/>
              <w:right w:val="single" w:sz="6" w:space="0" w:color="auto"/>
            </w:tcBorders>
          </w:tcPr>
          <w:p w14:paraId="6C176003" w14:textId="77777777" w:rsidR="001F3B36" w:rsidRPr="001A7CA8" w:rsidRDefault="001F3B36" w:rsidP="001F3B36">
            <w:pPr>
              <w:pStyle w:val="TAC"/>
            </w:pPr>
          </w:p>
        </w:tc>
      </w:tr>
      <w:tr w:rsidR="001F3B36" w:rsidRPr="001A7CA8" w14:paraId="1418F3CA" w14:textId="77777777" w:rsidTr="001F3B36">
        <w:trPr>
          <w:jc w:val="center"/>
        </w:trPr>
        <w:tc>
          <w:tcPr>
            <w:tcW w:w="151" w:type="dxa"/>
            <w:tcBorders>
              <w:top w:val="nil"/>
              <w:left w:val="single" w:sz="6" w:space="0" w:color="auto"/>
              <w:bottom w:val="nil"/>
              <w:right w:val="nil"/>
            </w:tcBorders>
          </w:tcPr>
          <w:p w14:paraId="2CEB65B8" w14:textId="77777777" w:rsidR="001F3B36" w:rsidRPr="001A7CA8" w:rsidRDefault="001F3B36" w:rsidP="001F3B36">
            <w:pPr>
              <w:pStyle w:val="TAC"/>
            </w:pPr>
          </w:p>
        </w:tc>
        <w:tc>
          <w:tcPr>
            <w:tcW w:w="1104" w:type="dxa"/>
            <w:tcBorders>
              <w:top w:val="nil"/>
              <w:left w:val="nil"/>
              <w:bottom w:val="nil"/>
              <w:right w:val="nil"/>
            </w:tcBorders>
            <w:hideMark/>
          </w:tcPr>
          <w:p w14:paraId="5DAA04BB" w14:textId="77777777" w:rsidR="001F3B36" w:rsidRPr="001A7CA8" w:rsidRDefault="001F3B36" w:rsidP="001F3B36">
            <w:pPr>
              <w:pStyle w:val="TAH"/>
            </w:pPr>
            <w:r w:rsidRPr="001A7CA8">
              <w:t>Octets</w:t>
            </w:r>
          </w:p>
        </w:tc>
        <w:tc>
          <w:tcPr>
            <w:tcW w:w="588" w:type="dxa"/>
            <w:tcBorders>
              <w:top w:val="nil"/>
              <w:left w:val="nil"/>
              <w:bottom w:val="single" w:sz="4" w:space="0" w:color="auto"/>
              <w:right w:val="nil"/>
            </w:tcBorders>
            <w:hideMark/>
          </w:tcPr>
          <w:p w14:paraId="5E845F4F" w14:textId="77777777" w:rsidR="001F3B36" w:rsidRPr="001A7CA8" w:rsidRDefault="001F3B36" w:rsidP="001F3B36">
            <w:pPr>
              <w:pStyle w:val="TAH"/>
            </w:pPr>
            <w:r w:rsidRPr="001A7CA8">
              <w:t>8</w:t>
            </w:r>
          </w:p>
        </w:tc>
        <w:tc>
          <w:tcPr>
            <w:tcW w:w="588" w:type="dxa"/>
            <w:tcBorders>
              <w:top w:val="nil"/>
              <w:left w:val="nil"/>
              <w:bottom w:val="single" w:sz="4" w:space="0" w:color="auto"/>
              <w:right w:val="nil"/>
            </w:tcBorders>
            <w:hideMark/>
          </w:tcPr>
          <w:p w14:paraId="174950B0" w14:textId="77777777" w:rsidR="001F3B36" w:rsidRPr="001A7CA8" w:rsidRDefault="001F3B36" w:rsidP="001F3B36">
            <w:pPr>
              <w:pStyle w:val="TAH"/>
            </w:pPr>
            <w:r w:rsidRPr="001A7CA8">
              <w:t>7</w:t>
            </w:r>
          </w:p>
        </w:tc>
        <w:tc>
          <w:tcPr>
            <w:tcW w:w="589" w:type="dxa"/>
            <w:tcBorders>
              <w:top w:val="nil"/>
              <w:left w:val="nil"/>
              <w:bottom w:val="single" w:sz="4" w:space="0" w:color="auto"/>
              <w:right w:val="nil"/>
            </w:tcBorders>
            <w:hideMark/>
          </w:tcPr>
          <w:p w14:paraId="72A9347E" w14:textId="77777777" w:rsidR="001F3B36" w:rsidRPr="001A7CA8" w:rsidRDefault="001F3B36" w:rsidP="001F3B36">
            <w:pPr>
              <w:pStyle w:val="TAH"/>
            </w:pPr>
            <w:r w:rsidRPr="001A7CA8">
              <w:t>6</w:t>
            </w:r>
          </w:p>
        </w:tc>
        <w:tc>
          <w:tcPr>
            <w:tcW w:w="589" w:type="dxa"/>
            <w:tcBorders>
              <w:top w:val="nil"/>
              <w:left w:val="nil"/>
              <w:bottom w:val="single" w:sz="4" w:space="0" w:color="auto"/>
              <w:right w:val="nil"/>
            </w:tcBorders>
            <w:hideMark/>
          </w:tcPr>
          <w:p w14:paraId="604FCDB1" w14:textId="77777777" w:rsidR="001F3B36" w:rsidRPr="001A7CA8" w:rsidRDefault="001F3B36" w:rsidP="001F3B36">
            <w:pPr>
              <w:pStyle w:val="TAH"/>
            </w:pPr>
            <w:r w:rsidRPr="001A7CA8">
              <w:t>5</w:t>
            </w:r>
          </w:p>
        </w:tc>
        <w:tc>
          <w:tcPr>
            <w:tcW w:w="589" w:type="dxa"/>
            <w:tcBorders>
              <w:top w:val="nil"/>
              <w:left w:val="nil"/>
              <w:bottom w:val="single" w:sz="4" w:space="0" w:color="auto"/>
              <w:right w:val="nil"/>
            </w:tcBorders>
            <w:hideMark/>
          </w:tcPr>
          <w:p w14:paraId="7092EC52" w14:textId="77777777" w:rsidR="001F3B36" w:rsidRPr="001A7CA8" w:rsidRDefault="001F3B36" w:rsidP="001F3B36">
            <w:pPr>
              <w:pStyle w:val="TAH"/>
            </w:pPr>
            <w:r w:rsidRPr="001A7CA8">
              <w:t>4</w:t>
            </w:r>
          </w:p>
        </w:tc>
        <w:tc>
          <w:tcPr>
            <w:tcW w:w="589" w:type="dxa"/>
            <w:tcBorders>
              <w:top w:val="nil"/>
              <w:left w:val="nil"/>
              <w:bottom w:val="single" w:sz="4" w:space="0" w:color="auto"/>
              <w:right w:val="nil"/>
            </w:tcBorders>
            <w:hideMark/>
          </w:tcPr>
          <w:p w14:paraId="4F80EAA4" w14:textId="77777777" w:rsidR="001F3B36" w:rsidRPr="001A7CA8" w:rsidRDefault="001F3B36" w:rsidP="001F3B36">
            <w:pPr>
              <w:pStyle w:val="TAH"/>
            </w:pPr>
            <w:r w:rsidRPr="001A7CA8">
              <w:t>3</w:t>
            </w:r>
          </w:p>
        </w:tc>
        <w:tc>
          <w:tcPr>
            <w:tcW w:w="589" w:type="dxa"/>
            <w:tcBorders>
              <w:top w:val="nil"/>
              <w:left w:val="nil"/>
              <w:bottom w:val="single" w:sz="4" w:space="0" w:color="auto"/>
              <w:right w:val="nil"/>
            </w:tcBorders>
            <w:hideMark/>
          </w:tcPr>
          <w:p w14:paraId="1FB6824D" w14:textId="77777777" w:rsidR="001F3B36" w:rsidRPr="001A7CA8" w:rsidRDefault="001F3B36" w:rsidP="001F3B36">
            <w:pPr>
              <w:pStyle w:val="TAH"/>
            </w:pPr>
            <w:r w:rsidRPr="001A7CA8">
              <w:t>2</w:t>
            </w:r>
          </w:p>
        </w:tc>
        <w:tc>
          <w:tcPr>
            <w:tcW w:w="590" w:type="dxa"/>
            <w:tcBorders>
              <w:top w:val="nil"/>
              <w:left w:val="nil"/>
              <w:bottom w:val="single" w:sz="4" w:space="0" w:color="auto"/>
              <w:right w:val="nil"/>
            </w:tcBorders>
            <w:hideMark/>
          </w:tcPr>
          <w:p w14:paraId="37B18CF4" w14:textId="77777777" w:rsidR="001F3B36" w:rsidRPr="001A7CA8" w:rsidRDefault="001F3B36" w:rsidP="001F3B36">
            <w:pPr>
              <w:pStyle w:val="TAH"/>
            </w:pPr>
            <w:r w:rsidRPr="001A7CA8">
              <w:t>1</w:t>
            </w:r>
          </w:p>
        </w:tc>
        <w:tc>
          <w:tcPr>
            <w:tcW w:w="588" w:type="dxa"/>
            <w:tcBorders>
              <w:top w:val="nil"/>
              <w:left w:val="nil"/>
              <w:bottom w:val="nil"/>
              <w:right w:val="single" w:sz="6" w:space="0" w:color="auto"/>
            </w:tcBorders>
          </w:tcPr>
          <w:p w14:paraId="31794355" w14:textId="77777777" w:rsidR="001F3B36" w:rsidRPr="001A7CA8" w:rsidRDefault="001F3B36" w:rsidP="001F3B36">
            <w:pPr>
              <w:pStyle w:val="TAC"/>
            </w:pPr>
          </w:p>
        </w:tc>
      </w:tr>
      <w:tr w:rsidR="001F3B36" w:rsidRPr="001A7CA8" w14:paraId="7A6E53C4" w14:textId="77777777" w:rsidTr="001F3B36">
        <w:trPr>
          <w:jc w:val="center"/>
        </w:trPr>
        <w:tc>
          <w:tcPr>
            <w:tcW w:w="151" w:type="dxa"/>
            <w:tcBorders>
              <w:top w:val="nil"/>
              <w:left w:val="single" w:sz="6" w:space="0" w:color="auto"/>
              <w:bottom w:val="nil"/>
              <w:right w:val="nil"/>
            </w:tcBorders>
          </w:tcPr>
          <w:p w14:paraId="1C4D530B"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5D778B7C" w14:textId="77777777" w:rsidR="001F3B36" w:rsidRPr="001A7CA8" w:rsidRDefault="001F3B36" w:rsidP="001F3B36">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E2F009E" w14:textId="34DBBD0E" w:rsidR="001F3B36" w:rsidRPr="001A7CA8" w:rsidRDefault="001F3B36" w:rsidP="001F3B36">
            <w:pPr>
              <w:pStyle w:val="TAC"/>
            </w:pPr>
            <w:r w:rsidRPr="001A7CA8">
              <w:t xml:space="preserve">Type = </w:t>
            </w:r>
            <w:r>
              <w:t>298</w:t>
            </w:r>
            <w:r w:rsidRPr="001A7CA8">
              <w:t xml:space="preserve"> (decimal)</w:t>
            </w:r>
          </w:p>
        </w:tc>
        <w:tc>
          <w:tcPr>
            <w:tcW w:w="588" w:type="dxa"/>
            <w:tcBorders>
              <w:top w:val="nil"/>
              <w:left w:val="single" w:sz="4" w:space="0" w:color="auto"/>
              <w:bottom w:val="nil"/>
              <w:right w:val="single" w:sz="6" w:space="0" w:color="auto"/>
            </w:tcBorders>
          </w:tcPr>
          <w:p w14:paraId="7C378ECD" w14:textId="77777777" w:rsidR="001F3B36" w:rsidRPr="001A7CA8" w:rsidRDefault="001F3B36" w:rsidP="001F3B36">
            <w:pPr>
              <w:pStyle w:val="TAC"/>
            </w:pPr>
          </w:p>
        </w:tc>
      </w:tr>
      <w:tr w:rsidR="001F3B36" w:rsidRPr="001A7CA8" w14:paraId="51352E44" w14:textId="77777777" w:rsidTr="001F3B36">
        <w:trPr>
          <w:jc w:val="center"/>
        </w:trPr>
        <w:tc>
          <w:tcPr>
            <w:tcW w:w="151" w:type="dxa"/>
            <w:tcBorders>
              <w:top w:val="nil"/>
              <w:left w:val="single" w:sz="6" w:space="0" w:color="auto"/>
              <w:bottom w:val="nil"/>
              <w:right w:val="nil"/>
            </w:tcBorders>
          </w:tcPr>
          <w:p w14:paraId="75908BCC"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45500C37" w14:textId="77777777" w:rsidR="001F3B36" w:rsidRPr="001A7CA8" w:rsidRDefault="001F3B36" w:rsidP="001F3B36">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AF1849B" w14:textId="77777777" w:rsidR="001F3B36" w:rsidRPr="001A7CA8" w:rsidRDefault="001F3B36" w:rsidP="001F3B36">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0E78F3FF" w14:textId="77777777" w:rsidR="001F3B36" w:rsidRPr="001A7CA8" w:rsidRDefault="001F3B36" w:rsidP="001F3B36">
            <w:pPr>
              <w:pStyle w:val="TAC"/>
            </w:pPr>
          </w:p>
        </w:tc>
      </w:tr>
      <w:tr w:rsidR="001F3B36" w:rsidRPr="001A7CA8" w14:paraId="6312741B" w14:textId="77777777" w:rsidTr="001F3B36">
        <w:trPr>
          <w:jc w:val="center"/>
        </w:trPr>
        <w:tc>
          <w:tcPr>
            <w:tcW w:w="151" w:type="dxa"/>
            <w:tcBorders>
              <w:top w:val="nil"/>
              <w:left w:val="single" w:sz="6" w:space="0" w:color="auto"/>
              <w:bottom w:val="nil"/>
              <w:right w:val="nil"/>
            </w:tcBorders>
          </w:tcPr>
          <w:p w14:paraId="003CBC20"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3509CDCD" w14:textId="77777777" w:rsidR="001F3B36" w:rsidRPr="001A7CA8" w:rsidRDefault="001F3B36" w:rsidP="001F3B36">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5428F176" w14:textId="77777777" w:rsidR="001F3B36" w:rsidRPr="001A7CA8" w:rsidRDefault="001F3B36" w:rsidP="001F3B36">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1C428BD" w14:textId="77777777" w:rsidR="001F3B36" w:rsidRPr="001A7CA8" w:rsidRDefault="001F3B36" w:rsidP="001F3B36">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D5BB194" w14:textId="77777777" w:rsidR="001F3B36" w:rsidRPr="001A7CA8" w:rsidRDefault="001F3B36" w:rsidP="001F3B36">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B84937"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DDA3A3"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B8A31"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515BE2" w14:textId="77777777" w:rsidR="001F3B36" w:rsidRPr="001A7CA8" w:rsidRDefault="001F3B36" w:rsidP="001F3B36">
            <w:pPr>
              <w:pStyle w:val="TAC"/>
              <w:rPr>
                <w:lang w:eastAsia="zh-CN"/>
              </w:rPr>
            </w:pPr>
            <w:r w:rsidRPr="00F6741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B3EBE07" w14:textId="77777777" w:rsidR="001F3B36" w:rsidRPr="001A7CA8" w:rsidRDefault="001F3B36" w:rsidP="001F3B36">
            <w:pPr>
              <w:pStyle w:val="TAC"/>
              <w:rPr>
                <w:lang w:eastAsia="zh-CN"/>
              </w:rPr>
            </w:pPr>
            <w:r>
              <w:rPr>
                <w:lang w:eastAsia="zh-CN"/>
              </w:rPr>
              <w:t>DUPL</w:t>
            </w:r>
          </w:p>
        </w:tc>
        <w:tc>
          <w:tcPr>
            <w:tcW w:w="588" w:type="dxa"/>
            <w:tcBorders>
              <w:top w:val="nil"/>
              <w:left w:val="single" w:sz="4" w:space="0" w:color="auto"/>
              <w:bottom w:val="single" w:sz="4" w:space="0" w:color="auto"/>
              <w:right w:val="single" w:sz="6" w:space="0" w:color="auto"/>
            </w:tcBorders>
          </w:tcPr>
          <w:p w14:paraId="010CCC9E" w14:textId="77777777" w:rsidR="001F3B36" w:rsidRPr="001A7CA8" w:rsidRDefault="001F3B36" w:rsidP="001F3B36">
            <w:pPr>
              <w:pStyle w:val="TAC"/>
            </w:pPr>
          </w:p>
        </w:tc>
      </w:tr>
      <w:tr w:rsidR="001F3B36" w:rsidRPr="001A7CA8" w14:paraId="4B4D6B59" w14:textId="77777777" w:rsidTr="001F3B36">
        <w:trPr>
          <w:jc w:val="center"/>
        </w:trPr>
        <w:tc>
          <w:tcPr>
            <w:tcW w:w="151" w:type="dxa"/>
            <w:tcBorders>
              <w:top w:val="nil"/>
              <w:left w:val="single" w:sz="6" w:space="0" w:color="auto"/>
              <w:bottom w:val="single" w:sz="4" w:space="0" w:color="auto"/>
              <w:right w:val="nil"/>
            </w:tcBorders>
          </w:tcPr>
          <w:p w14:paraId="55FD1E2E" w14:textId="77777777" w:rsidR="001F3B36" w:rsidRPr="001A7CA8" w:rsidRDefault="001F3B36" w:rsidP="001F3B36">
            <w:pPr>
              <w:pStyle w:val="TAC"/>
            </w:pPr>
          </w:p>
        </w:tc>
        <w:tc>
          <w:tcPr>
            <w:tcW w:w="1104" w:type="dxa"/>
            <w:tcBorders>
              <w:top w:val="nil"/>
              <w:left w:val="nil"/>
              <w:bottom w:val="single" w:sz="4" w:space="0" w:color="auto"/>
              <w:right w:val="single" w:sz="4" w:space="0" w:color="auto"/>
            </w:tcBorders>
            <w:hideMark/>
          </w:tcPr>
          <w:p w14:paraId="6A7B9F01" w14:textId="77777777" w:rsidR="001F3B36" w:rsidRPr="001A7CA8" w:rsidRDefault="001F3B36" w:rsidP="001F3B36">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38FD077" w14:textId="77777777" w:rsidR="001F3B36" w:rsidRPr="001A7CA8" w:rsidRDefault="001F3B36" w:rsidP="001F3B36">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3D3CAC" w14:textId="77777777" w:rsidR="001F3B36" w:rsidRPr="001A7CA8" w:rsidRDefault="001F3B36" w:rsidP="001F3B36">
            <w:pPr>
              <w:pStyle w:val="TAC"/>
            </w:pPr>
          </w:p>
        </w:tc>
      </w:tr>
    </w:tbl>
    <w:p w14:paraId="741C1F81" w14:textId="1C2D7BEA" w:rsidR="001F3B36" w:rsidRPr="001A7CA8" w:rsidRDefault="001F3B36" w:rsidP="001F3B36">
      <w:pPr>
        <w:pStyle w:val="TF"/>
        <w:spacing w:before="120"/>
        <w:rPr>
          <w:lang w:eastAsia="zh-CN"/>
        </w:rPr>
      </w:pPr>
      <w:r w:rsidRPr="001A7CA8">
        <w:t>Figure 8.2.</w:t>
      </w:r>
      <w:r w:rsidR="00A464C1">
        <w:t>2</w:t>
      </w:r>
      <w:r>
        <w:t>04</w:t>
      </w:r>
      <w:r w:rsidRPr="001A7CA8">
        <w:rPr>
          <w:lang w:eastAsia="zh-CN"/>
        </w:rPr>
        <w:t>-1</w:t>
      </w:r>
      <w:r w:rsidRPr="001A7CA8">
        <w:t xml:space="preserve">: </w:t>
      </w:r>
      <w:r>
        <w:rPr>
          <w:lang w:eastAsia="zh-CN"/>
        </w:rPr>
        <w:t xml:space="preserve">Reporting </w:t>
      </w:r>
      <w:r w:rsidRPr="001A7CA8">
        <w:rPr>
          <w:lang w:eastAsia="zh-CN"/>
        </w:rPr>
        <w:t>Flags</w:t>
      </w:r>
    </w:p>
    <w:p w14:paraId="75F18076" w14:textId="77777777" w:rsidR="001F3B36" w:rsidRPr="001A7CA8" w:rsidRDefault="001F3B36" w:rsidP="001F3B36">
      <w:pPr>
        <w:rPr>
          <w:lang w:eastAsia="zh-CN"/>
        </w:rPr>
      </w:pPr>
      <w:r w:rsidRPr="001A7CA8">
        <w:rPr>
          <w:lang w:eastAsia="zh-CN"/>
        </w:rPr>
        <w:t>The following bits within Octet 5 shall indicate:</w:t>
      </w:r>
    </w:p>
    <w:p w14:paraId="4CDA1E96" w14:textId="77777777" w:rsidR="001F3B36" w:rsidRPr="001A7CA8" w:rsidRDefault="001F3B36" w:rsidP="001F3B36">
      <w:pPr>
        <w:pStyle w:val="B1"/>
      </w:pPr>
      <w:r w:rsidRPr="001A7CA8">
        <w:t>-</w:t>
      </w:r>
      <w:r w:rsidRPr="001A7CA8">
        <w:tab/>
        <w:t xml:space="preserve">Bit 1 – </w:t>
      </w:r>
      <w:r>
        <w:t>DUPL</w:t>
      </w:r>
      <w:r w:rsidRPr="001A7CA8">
        <w:t xml:space="preserve"> (</w:t>
      </w:r>
      <w:r>
        <w:t>Duplicated notification</w:t>
      </w:r>
      <w:r w:rsidRPr="001A7CA8">
        <w:t>): if this bit is set to "1", it indicates that the UP function shall</w:t>
      </w:r>
      <w:r>
        <w:t xml:space="preserve"> also report the event notifications over N4 (in addition to reporting them directly to the Event Notification URI)</w:t>
      </w:r>
      <w:r w:rsidRPr="001A7CA8">
        <w:t>.</w:t>
      </w:r>
    </w:p>
    <w:p w14:paraId="02BAABA5" w14:textId="208C5932" w:rsidR="001F3B36" w:rsidRDefault="001F3B36" w:rsidP="001F3B36">
      <w:pPr>
        <w:pStyle w:val="B1"/>
      </w:pPr>
      <w:r w:rsidRPr="001A7CA8">
        <w:t>-</w:t>
      </w:r>
      <w:r w:rsidRPr="001A7CA8">
        <w:tab/>
        <w:t xml:space="preserve">Bit </w:t>
      </w:r>
      <w:r>
        <w:t>2</w:t>
      </w:r>
      <w:r w:rsidRPr="001A7CA8">
        <w:t xml:space="preserve"> to 8 – Spare, for future use, shall be set to"0" by the sender and discarded by the receiver.</w:t>
      </w:r>
    </w:p>
    <w:p w14:paraId="05EF9900" w14:textId="06E1E04E" w:rsidR="00A9381B" w:rsidRPr="00441CD0" w:rsidRDefault="00A9381B" w:rsidP="001A3E8D">
      <w:pPr>
        <w:pStyle w:val="Heading3"/>
      </w:pPr>
      <w:bookmarkStart w:id="7618" w:name="_Toc98236118"/>
      <w:r w:rsidRPr="00441CD0">
        <w:t>8.</w:t>
      </w:r>
      <w:r w:rsidRPr="00441CD0">
        <w:rPr>
          <w:lang w:val="en-US"/>
        </w:rPr>
        <w:t>2.</w:t>
      </w:r>
      <w:r>
        <w:rPr>
          <w:lang w:val="en-US"/>
        </w:rPr>
        <w:t>205</w:t>
      </w:r>
      <w:r w:rsidRPr="00441CD0">
        <w:tab/>
        <w:t>Predefined Rule</w:t>
      </w:r>
      <w:r>
        <w:t>s Name</w:t>
      </w:r>
      <w:bookmarkEnd w:id="7618"/>
    </w:p>
    <w:p w14:paraId="53CD4F71" w14:textId="2598CB10" w:rsidR="00A9381B" w:rsidRPr="00441CD0" w:rsidRDefault="00A9381B" w:rsidP="00A9381B">
      <w:r w:rsidRPr="00441CD0">
        <w:t>The Predefined Rule</w:t>
      </w:r>
      <w:r>
        <w:t>s Name</w:t>
      </w:r>
      <w:r w:rsidRPr="00441CD0">
        <w:t xml:space="preserve"> IE type shall be coded as shown in Figure 8.2.</w:t>
      </w:r>
      <w:r>
        <w:t>205</w:t>
      </w:r>
      <w:r w:rsidRPr="00441CD0">
        <w:t xml:space="preserve">-1. It shall </w:t>
      </w:r>
      <w:r>
        <w:t>contain</w:t>
      </w:r>
      <w:r w:rsidRPr="00441CD0">
        <w:t xml:space="preserve"> a Predefined Rules Name, referring to one or more predefined rules which </w:t>
      </w:r>
      <w:r>
        <w:t>are</w:t>
      </w:r>
      <w:r w:rsidRPr="00441CD0">
        <w:t xml:space="preserve"> activated in the UP function.</w:t>
      </w:r>
    </w:p>
    <w:p w14:paraId="066D95F8" w14:textId="77777777" w:rsidR="00A9381B" w:rsidRPr="00441CD0" w:rsidRDefault="00A9381B" w:rsidP="00A9381B">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9381B" w:rsidRPr="00441CD0" w14:paraId="3BAE15FD" w14:textId="77777777" w:rsidTr="00885221">
        <w:trPr>
          <w:jc w:val="center"/>
        </w:trPr>
        <w:tc>
          <w:tcPr>
            <w:tcW w:w="151" w:type="dxa"/>
            <w:tcBorders>
              <w:top w:val="single" w:sz="6" w:space="0" w:color="auto"/>
              <w:left w:val="single" w:sz="6" w:space="0" w:color="auto"/>
              <w:bottom w:val="nil"/>
              <w:right w:val="nil"/>
            </w:tcBorders>
          </w:tcPr>
          <w:p w14:paraId="351EFE7F" w14:textId="77777777" w:rsidR="00A9381B" w:rsidRPr="00441CD0" w:rsidRDefault="00A9381B" w:rsidP="00885221">
            <w:pPr>
              <w:pStyle w:val="TAC"/>
            </w:pPr>
          </w:p>
        </w:tc>
        <w:tc>
          <w:tcPr>
            <w:tcW w:w="1104" w:type="dxa"/>
            <w:tcBorders>
              <w:top w:val="single" w:sz="6" w:space="0" w:color="auto"/>
              <w:left w:val="nil"/>
              <w:bottom w:val="nil"/>
              <w:right w:val="nil"/>
            </w:tcBorders>
          </w:tcPr>
          <w:p w14:paraId="011618D8" w14:textId="77777777" w:rsidR="00A9381B" w:rsidRPr="00441CD0" w:rsidRDefault="00A9381B" w:rsidP="00885221">
            <w:pPr>
              <w:pStyle w:val="TAH"/>
            </w:pPr>
          </w:p>
        </w:tc>
        <w:tc>
          <w:tcPr>
            <w:tcW w:w="4708" w:type="dxa"/>
            <w:gridSpan w:val="8"/>
            <w:tcBorders>
              <w:top w:val="single" w:sz="6" w:space="0" w:color="auto"/>
              <w:left w:val="nil"/>
              <w:bottom w:val="nil"/>
              <w:right w:val="nil"/>
            </w:tcBorders>
            <w:hideMark/>
          </w:tcPr>
          <w:p w14:paraId="47C3CD9E" w14:textId="77777777" w:rsidR="00A9381B" w:rsidRPr="00441CD0" w:rsidRDefault="00A9381B" w:rsidP="00885221">
            <w:pPr>
              <w:pStyle w:val="TAH"/>
            </w:pPr>
            <w:r w:rsidRPr="00441CD0">
              <w:t>Bits</w:t>
            </w:r>
          </w:p>
        </w:tc>
        <w:tc>
          <w:tcPr>
            <w:tcW w:w="588" w:type="dxa"/>
            <w:tcBorders>
              <w:top w:val="single" w:sz="6" w:space="0" w:color="auto"/>
              <w:left w:val="nil"/>
              <w:bottom w:val="nil"/>
              <w:right w:val="single" w:sz="6" w:space="0" w:color="auto"/>
            </w:tcBorders>
          </w:tcPr>
          <w:p w14:paraId="3DB3F440" w14:textId="77777777" w:rsidR="00A9381B" w:rsidRPr="00441CD0" w:rsidRDefault="00A9381B" w:rsidP="00885221">
            <w:pPr>
              <w:pStyle w:val="TAC"/>
            </w:pPr>
          </w:p>
        </w:tc>
      </w:tr>
      <w:tr w:rsidR="00A9381B" w:rsidRPr="00441CD0" w14:paraId="4206FCB5" w14:textId="77777777" w:rsidTr="00885221">
        <w:trPr>
          <w:jc w:val="center"/>
        </w:trPr>
        <w:tc>
          <w:tcPr>
            <w:tcW w:w="151" w:type="dxa"/>
            <w:tcBorders>
              <w:top w:val="nil"/>
              <w:left w:val="single" w:sz="6" w:space="0" w:color="auto"/>
              <w:bottom w:val="nil"/>
              <w:right w:val="nil"/>
            </w:tcBorders>
          </w:tcPr>
          <w:p w14:paraId="208E637A" w14:textId="77777777" w:rsidR="00A9381B" w:rsidRPr="00441CD0" w:rsidRDefault="00A9381B" w:rsidP="00885221">
            <w:pPr>
              <w:pStyle w:val="TAC"/>
            </w:pPr>
          </w:p>
        </w:tc>
        <w:tc>
          <w:tcPr>
            <w:tcW w:w="1104" w:type="dxa"/>
            <w:tcBorders>
              <w:top w:val="nil"/>
              <w:left w:val="nil"/>
              <w:bottom w:val="nil"/>
              <w:right w:val="nil"/>
            </w:tcBorders>
            <w:hideMark/>
          </w:tcPr>
          <w:p w14:paraId="118B0DA0" w14:textId="77777777" w:rsidR="00A9381B" w:rsidRPr="00441CD0" w:rsidRDefault="00A9381B" w:rsidP="00885221">
            <w:pPr>
              <w:pStyle w:val="TAH"/>
            </w:pPr>
            <w:r w:rsidRPr="00441CD0">
              <w:t>Octets</w:t>
            </w:r>
          </w:p>
        </w:tc>
        <w:tc>
          <w:tcPr>
            <w:tcW w:w="588" w:type="dxa"/>
            <w:tcBorders>
              <w:top w:val="nil"/>
              <w:left w:val="nil"/>
              <w:bottom w:val="single" w:sz="4" w:space="0" w:color="auto"/>
              <w:right w:val="nil"/>
            </w:tcBorders>
            <w:hideMark/>
          </w:tcPr>
          <w:p w14:paraId="1E965F7C" w14:textId="77777777" w:rsidR="00A9381B" w:rsidRPr="00441CD0" w:rsidRDefault="00A9381B" w:rsidP="00885221">
            <w:pPr>
              <w:pStyle w:val="TAH"/>
            </w:pPr>
            <w:r w:rsidRPr="00441CD0">
              <w:t>8</w:t>
            </w:r>
          </w:p>
        </w:tc>
        <w:tc>
          <w:tcPr>
            <w:tcW w:w="588" w:type="dxa"/>
            <w:tcBorders>
              <w:top w:val="nil"/>
              <w:left w:val="nil"/>
              <w:bottom w:val="single" w:sz="4" w:space="0" w:color="auto"/>
              <w:right w:val="nil"/>
            </w:tcBorders>
            <w:hideMark/>
          </w:tcPr>
          <w:p w14:paraId="09D9DFE8" w14:textId="77777777" w:rsidR="00A9381B" w:rsidRPr="00441CD0" w:rsidRDefault="00A9381B" w:rsidP="00885221">
            <w:pPr>
              <w:pStyle w:val="TAH"/>
            </w:pPr>
            <w:r w:rsidRPr="00441CD0">
              <w:t>7</w:t>
            </w:r>
          </w:p>
        </w:tc>
        <w:tc>
          <w:tcPr>
            <w:tcW w:w="589" w:type="dxa"/>
            <w:tcBorders>
              <w:top w:val="nil"/>
              <w:left w:val="nil"/>
              <w:bottom w:val="single" w:sz="4" w:space="0" w:color="auto"/>
              <w:right w:val="nil"/>
            </w:tcBorders>
            <w:hideMark/>
          </w:tcPr>
          <w:p w14:paraId="066F822E" w14:textId="77777777" w:rsidR="00A9381B" w:rsidRPr="00441CD0" w:rsidRDefault="00A9381B" w:rsidP="00885221">
            <w:pPr>
              <w:pStyle w:val="TAH"/>
            </w:pPr>
            <w:r w:rsidRPr="00441CD0">
              <w:t>6</w:t>
            </w:r>
          </w:p>
        </w:tc>
        <w:tc>
          <w:tcPr>
            <w:tcW w:w="589" w:type="dxa"/>
            <w:tcBorders>
              <w:top w:val="nil"/>
              <w:left w:val="nil"/>
              <w:bottom w:val="single" w:sz="4" w:space="0" w:color="auto"/>
              <w:right w:val="nil"/>
            </w:tcBorders>
            <w:hideMark/>
          </w:tcPr>
          <w:p w14:paraId="7EE1C957" w14:textId="77777777" w:rsidR="00A9381B" w:rsidRPr="00441CD0" w:rsidRDefault="00A9381B" w:rsidP="00885221">
            <w:pPr>
              <w:pStyle w:val="TAH"/>
            </w:pPr>
            <w:r w:rsidRPr="00441CD0">
              <w:t>5</w:t>
            </w:r>
          </w:p>
        </w:tc>
        <w:tc>
          <w:tcPr>
            <w:tcW w:w="589" w:type="dxa"/>
            <w:tcBorders>
              <w:top w:val="nil"/>
              <w:left w:val="nil"/>
              <w:bottom w:val="single" w:sz="4" w:space="0" w:color="auto"/>
              <w:right w:val="nil"/>
            </w:tcBorders>
            <w:hideMark/>
          </w:tcPr>
          <w:p w14:paraId="36F61C5F" w14:textId="77777777" w:rsidR="00A9381B" w:rsidRPr="00441CD0" w:rsidRDefault="00A9381B" w:rsidP="00885221">
            <w:pPr>
              <w:pStyle w:val="TAH"/>
            </w:pPr>
            <w:r w:rsidRPr="00441CD0">
              <w:t>4</w:t>
            </w:r>
          </w:p>
        </w:tc>
        <w:tc>
          <w:tcPr>
            <w:tcW w:w="588" w:type="dxa"/>
            <w:tcBorders>
              <w:top w:val="nil"/>
              <w:left w:val="nil"/>
              <w:bottom w:val="single" w:sz="4" w:space="0" w:color="auto"/>
              <w:right w:val="nil"/>
            </w:tcBorders>
            <w:hideMark/>
          </w:tcPr>
          <w:p w14:paraId="1AAB3577" w14:textId="77777777" w:rsidR="00A9381B" w:rsidRPr="00441CD0" w:rsidRDefault="00A9381B" w:rsidP="00885221">
            <w:pPr>
              <w:pStyle w:val="TAH"/>
            </w:pPr>
            <w:r w:rsidRPr="00441CD0">
              <w:t>3</w:t>
            </w:r>
          </w:p>
        </w:tc>
        <w:tc>
          <w:tcPr>
            <w:tcW w:w="588" w:type="dxa"/>
            <w:tcBorders>
              <w:top w:val="nil"/>
              <w:left w:val="nil"/>
              <w:bottom w:val="single" w:sz="4" w:space="0" w:color="auto"/>
              <w:right w:val="nil"/>
            </w:tcBorders>
            <w:hideMark/>
          </w:tcPr>
          <w:p w14:paraId="352EDE9D" w14:textId="77777777" w:rsidR="00A9381B" w:rsidRPr="00441CD0" w:rsidRDefault="00A9381B" w:rsidP="00885221">
            <w:pPr>
              <w:pStyle w:val="TAH"/>
            </w:pPr>
            <w:r w:rsidRPr="00441CD0">
              <w:t>2</w:t>
            </w:r>
          </w:p>
        </w:tc>
        <w:tc>
          <w:tcPr>
            <w:tcW w:w="589" w:type="dxa"/>
            <w:tcBorders>
              <w:top w:val="nil"/>
              <w:left w:val="nil"/>
              <w:bottom w:val="single" w:sz="4" w:space="0" w:color="auto"/>
              <w:right w:val="nil"/>
            </w:tcBorders>
            <w:hideMark/>
          </w:tcPr>
          <w:p w14:paraId="621EF258" w14:textId="77777777" w:rsidR="00A9381B" w:rsidRPr="00441CD0" w:rsidRDefault="00A9381B" w:rsidP="00885221">
            <w:pPr>
              <w:pStyle w:val="TAH"/>
            </w:pPr>
            <w:r w:rsidRPr="00441CD0">
              <w:t>1</w:t>
            </w:r>
          </w:p>
        </w:tc>
        <w:tc>
          <w:tcPr>
            <w:tcW w:w="588" w:type="dxa"/>
            <w:tcBorders>
              <w:top w:val="nil"/>
              <w:left w:val="nil"/>
              <w:bottom w:val="nil"/>
              <w:right w:val="single" w:sz="6" w:space="0" w:color="auto"/>
            </w:tcBorders>
          </w:tcPr>
          <w:p w14:paraId="5843F47B" w14:textId="77777777" w:rsidR="00A9381B" w:rsidRPr="00441CD0" w:rsidRDefault="00A9381B" w:rsidP="00885221">
            <w:pPr>
              <w:pStyle w:val="TAC"/>
            </w:pPr>
          </w:p>
        </w:tc>
      </w:tr>
      <w:tr w:rsidR="00A9381B" w:rsidRPr="00441CD0" w14:paraId="72D3C8D9" w14:textId="77777777" w:rsidTr="00885221">
        <w:trPr>
          <w:jc w:val="center"/>
        </w:trPr>
        <w:tc>
          <w:tcPr>
            <w:tcW w:w="151" w:type="dxa"/>
            <w:tcBorders>
              <w:top w:val="nil"/>
              <w:left w:val="single" w:sz="6" w:space="0" w:color="auto"/>
              <w:bottom w:val="nil"/>
              <w:right w:val="nil"/>
            </w:tcBorders>
          </w:tcPr>
          <w:p w14:paraId="2119866B" w14:textId="77777777" w:rsidR="00A9381B" w:rsidRPr="00441CD0" w:rsidRDefault="00A9381B" w:rsidP="00885221">
            <w:pPr>
              <w:pStyle w:val="TAC"/>
            </w:pPr>
          </w:p>
        </w:tc>
        <w:tc>
          <w:tcPr>
            <w:tcW w:w="1104" w:type="dxa"/>
            <w:tcBorders>
              <w:top w:val="nil"/>
              <w:left w:val="nil"/>
              <w:bottom w:val="nil"/>
              <w:right w:val="single" w:sz="4" w:space="0" w:color="auto"/>
            </w:tcBorders>
            <w:hideMark/>
          </w:tcPr>
          <w:p w14:paraId="6B468877" w14:textId="77777777" w:rsidR="00A9381B" w:rsidRPr="00441CD0" w:rsidRDefault="00A9381B" w:rsidP="00885221">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EE3605" w14:textId="1CC0A182" w:rsidR="00A9381B" w:rsidRPr="00441CD0" w:rsidRDefault="00A9381B" w:rsidP="00885221">
            <w:pPr>
              <w:pStyle w:val="TAC"/>
            </w:pPr>
            <w:r w:rsidRPr="00441CD0">
              <w:t xml:space="preserve">Type = </w:t>
            </w:r>
            <w:r>
              <w:t>299</w:t>
            </w:r>
            <w:r w:rsidRPr="00441CD0">
              <w:t xml:space="preserve"> (decimal)</w:t>
            </w:r>
          </w:p>
        </w:tc>
        <w:tc>
          <w:tcPr>
            <w:tcW w:w="588" w:type="dxa"/>
            <w:tcBorders>
              <w:top w:val="nil"/>
              <w:left w:val="single" w:sz="4" w:space="0" w:color="auto"/>
              <w:bottom w:val="nil"/>
              <w:right w:val="single" w:sz="6" w:space="0" w:color="auto"/>
            </w:tcBorders>
          </w:tcPr>
          <w:p w14:paraId="4C9B09CD" w14:textId="77777777" w:rsidR="00A9381B" w:rsidRPr="00441CD0" w:rsidRDefault="00A9381B" w:rsidP="00885221">
            <w:pPr>
              <w:pStyle w:val="TAC"/>
            </w:pPr>
          </w:p>
        </w:tc>
      </w:tr>
      <w:tr w:rsidR="00A9381B" w:rsidRPr="00441CD0" w14:paraId="542CE953" w14:textId="77777777" w:rsidTr="00885221">
        <w:trPr>
          <w:jc w:val="center"/>
        </w:trPr>
        <w:tc>
          <w:tcPr>
            <w:tcW w:w="151" w:type="dxa"/>
            <w:tcBorders>
              <w:top w:val="nil"/>
              <w:left w:val="single" w:sz="6" w:space="0" w:color="auto"/>
              <w:bottom w:val="nil"/>
              <w:right w:val="nil"/>
            </w:tcBorders>
          </w:tcPr>
          <w:p w14:paraId="41CD22B2" w14:textId="77777777" w:rsidR="00A9381B" w:rsidRPr="00441CD0" w:rsidRDefault="00A9381B" w:rsidP="00885221">
            <w:pPr>
              <w:pStyle w:val="TAC"/>
            </w:pPr>
          </w:p>
        </w:tc>
        <w:tc>
          <w:tcPr>
            <w:tcW w:w="1104" w:type="dxa"/>
            <w:tcBorders>
              <w:top w:val="nil"/>
              <w:left w:val="nil"/>
              <w:bottom w:val="nil"/>
              <w:right w:val="single" w:sz="4" w:space="0" w:color="auto"/>
            </w:tcBorders>
            <w:hideMark/>
          </w:tcPr>
          <w:p w14:paraId="75B8D5DC" w14:textId="77777777" w:rsidR="00A9381B" w:rsidRPr="00441CD0" w:rsidRDefault="00A9381B" w:rsidP="00885221">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EF158E6" w14:textId="77777777" w:rsidR="00A9381B" w:rsidRPr="00441CD0" w:rsidRDefault="00A9381B" w:rsidP="00885221">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C52B0" w14:textId="77777777" w:rsidR="00A9381B" w:rsidRPr="00441CD0" w:rsidRDefault="00A9381B" w:rsidP="00885221">
            <w:pPr>
              <w:pStyle w:val="TAC"/>
            </w:pPr>
          </w:p>
        </w:tc>
      </w:tr>
      <w:tr w:rsidR="00A9381B" w:rsidRPr="00441CD0" w14:paraId="1D0E5644" w14:textId="77777777" w:rsidTr="00885221">
        <w:trPr>
          <w:jc w:val="center"/>
        </w:trPr>
        <w:tc>
          <w:tcPr>
            <w:tcW w:w="151" w:type="dxa"/>
            <w:tcBorders>
              <w:top w:val="nil"/>
              <w:left w:val="single" w:sz="6" w:space="0" w:color="auto"/>
              <w:bottom w:val="single" w:sz="4" w:space="0" w:color="auto"/>
              <w:right w:val="nil"/>
            </w:tcBorders>
          </w:tcPr>
          <w:p w14:paraId="5A00089E" w14:textId="77777777" w:rsidR="00A9381B" w:rsidRPr="00441CD0" w:rsidRDefault="00A9381B" w:rsidP="00885221">
            <w:pPr>
              <w:pStyle w:val="TAC"/>
            </w:pPr>
          </w:p>
        </w:tc>
        <w:tc>
          <w:tcPr>
            <w:tcW w:w="1104" w:type="dxa"/>
            <w:tcBorders>
              <w:top w:val="nil"/>
              <w:left w:val="nil"/>
              <w:bottom w:val="single" w:sz="4" w:space="0" w:color="auto"/>
              <w:right w:val="single" w:sz="4" w:space="0" w:color="auto"/>
            </w:tcBorders>
            <w:hideMark/>
          </w:tcPr>
          <w:p w14:paraId="4E576BB7" w14:textId="77777777" w:rsidR="00A9381B" w:rsidRPr="00441CD0" w:rsidRDefault="00A9381B" w:rsidP="002C447B">
            <w:pPr>
              <w:pStyle w:val="TAC"/>
              <w:rPr>
                <w:lang w:eastAsia="zh-CN"/>
              </w:rPr>
            </w:pPr>
            <w:r w:rsidRPr="002C447B">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ACC2EEA" w14:textId="77777777" w:rsidR="00A9381B" w:rsidRPr="00441CD0" w:rsidRDefault="00A9381B" w:rsidP="00885221">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56307BE8" w14:textId="77777777" w:rsidR="00A9381B" w:rsidRPr="00441CD0" w:rsidRDefault="00A9381B" w:rsidP="00885221">
            <w:pPr>
              <w:pStyle w:val="TAC"/>
            </w:pPr>
          </w:p>
        </w:tc>
      </w:tr>
    </w:tbl>
    <w:p w14:paraId="4A102028" w14:textId="77777777" w:rsidR="00A9381B" w:rsidRPr="00441CD0" w:rsidRDefault="00A9381B" w:rsidP="00A9381B">
      <w:pPr>
        <w:pStyle w:val="NF"/>
      </w:pPr>
    </w:p>
    <w:p w14:paraId="67AE73DF" w14:textId="01DACB4F" w:rsidR="00A9381B" w:rsidRPr="00441CD0" w:rsidRDefault="00A9381B" w:rsidP="00A9381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205</w:t>
      </w:r>
      <w:r w:rsidRPr="00441CD0">
        <w:rPr>
          <w:lang w:eastAsia="zh-CN"/>
        </w:rPr>
        <w:t>-</w:t>
      </w:r>
      <w:r w:rsidRPr="00441CD0">
        <w:rPr>
          <w:lang w:eastAsia="ja-JP"/>
        </w:rPr>
        <w:t>1</w:t>
      </w:r>
      <w:r w:rsidRPr="00441CD0">
        <w:t>: Predefined Rule</w:t>
      </w:r>
      <w:r>
        <w:t>s Name</w:t>
      </w:r>
    </w:p>
    <w:p w14:paraId="434695DA" w14:textId="5135F015" w:rsidR="00A9381B" w:rsidRDefault="00A9381B" w:rsidP="00A9381B">
      <w:pPr>
        <w:rPr>
          <w:lang w:val="en-US" w:eastAsia="zh-CN"/>
        </w:rPr>
      </w:pPr>
      <w:r w:rsidRPr="00441CD0">
        <w:t xml:space="preserve">The </w:t>
      </w:r>
      <w:r w:rsidRPr="00441CD0">
        <w:rPr>
          <w:lang w:val="en-US" w:eastAsia="zh-CN"/>
        </w:rPr>
        <w:t>Predefined Rules Name field shall be encoded as an OctetString.</w:t>
      </w:r>
    </w:p>
    <w:p w14:paraId="718B42EB" w14:textId="77777777" w:rsidR="00A464C1" w:rsidRDefault="00A464C1" w:rsidP="001A3E8D">
      <w:pPr>
        <w:pStyle w:val="Heading3"/>
      </w:pPr>
      <w:bookmarkStart w:id="7619" w:name="_Toc98236119"/>
      <w:r>
        <w:t>8.2.206</w:t>
      </w:r>
      <w:r>
        <w:tab/>
      </w:r>
      <w:r w:rsidRPr="004D5644">
        <w:t>MBS Session Identifier</w:t>
      </w:r>
      <w:bookmarkEnd w:id="7619"/>
    </w:p>
    <w:p w14:paraId="069332C7" w14:textId="77777777" w:rsidR="00A464C1" w:rsidRDefault="00A464C1" w:rsidP="00A464C1">
      <w:pPr>
        <w:rPr>
          <w:lang w:eastAsia="zh-CN"/>
        </w:rPr>
      </w:pPr>
      <w:r>
        <w:rPr>
          <w:lang w:eastAsia="zh-CN"/>
        </w:rPr>
        <w:t xml:space="preserve">The </w:t>
      </w:r>
      <w:r w:rsidRPr="00FA6AB8">
        <w:rPr>
          <w:lang w:val="fr-FR"/>
        </w:rPr>
        <w:t>MBS Session Identifier</w:t>
      </w:r>
      <w:r>
        <w:rPr>
          <w:lang w:eastAsia="zh-CN"/>
        </w:rPr>
        <w:t xml:space="preserve"> is used to identify </w:t>
      </w:r>
      <w:r>
        <w:t xml:space="preserve">a 5G </w:t>
      </w:r>
      <w:r w:rsidRPr="00E56456">
        <w:t>MBS Session</w:t>
      </w:r>
      <w:r>
        <w:t xml:space="preserve">. It </w:t>
      </w:r>
      <w:r>
        <w:rPr>
          <w:lang w:eastAsia="zh-CN"/>
        </w:rPr>
        <w:t xml:space="preserve">contains the </w:t>
      </w:r>
      <w:r>
        <w:t>Temporary Mobile Group Identity as defined in 3GPP TS 23.003 [2] or a Source Specific IP multicast address which consists of two IP addresses, one is an IP unicast address used as source address in IP packets for identifying the source of the multicast service (e.g. AF/AS), the other is an IP multicast address used as destination address in related IP packets for identifying a multicast service associated with the source.</w:t>
      </w:r>
    </w:p>
    <w:p w14:paraId="2A4BBDC7" w14:textId="6EA56525" w:rsidR="00431CA9" w:rsidRDefault="00431CA9" w:rsidP="00431CA9">
      <w:pPr>
        <w:rPr>
          <w:lang w:eastAsia="zh-CN"/>
        </w:rPr>
      </w:pPr>
      <w:r>
        <w:rPr>
          <w:lang w:eastAsia="zh-CN"/>
        </w:rPr>
        <w:t>It is coded as specified in Figure 8.2.206-1.</w:t>
      </w:r>
    </w:p>
    <w:p w14:paraId="5A261E99"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90"/>
        <w:gridCol w:w="588"/>
      </w:tblGrid>
      <w:tr w:rsidR="00431CA9" w14:paraId="0D4ACA4C" w14:textId="77777777" w:rsidTr="00167EC7">
        <w:trPr>
          <w:jc w:val="center"/>
        </w:trPr>
        <w:tc>
          <w:tcPr>
            <w:tcW w:w="151" w:type="dxa"/>
            <w:tcBorders>
              <w:top w:val="single" w:sz="6" w:space="0" w:color="auto"/>
              <w:left w:val="single" w:sz="6" w:space="0" w:color="auto"/>
              <w:bottom w:val="nil"/>
              <w:right w:val="nil"/>
            </w:tcBorders>
          </w:tcPr>
          <w:p w14:paraId="36BC3FA1" w14:textId="77777777" w:rsidR="00431CA9" w:rsidRDefault="00431CA9" w:rsidP="00167EC7">
            <w:pPr>
              <w:pStyle w:val="TAC"/>
            </w:pPr>
          </w:p>
        </w:tc>
        <w:tc>
          <w:tcPr>
            <w:tcW w:w="1104" w:type="dxa"/>
            <w:tcBorders>
              <w:top w:val="single" w:sz="6" w:space="0" w:color="auto"/>
              <w:left w:val="nil"/>
              <w:bottom w:val="nil"/>
              <w:right w:val="nil"/>
            </w:tcBorders>
          </w:tcPr>
          <w:p w14:paraId="6EE1D023" w14:textId="77777777" w:rsidR="00431CA9" w:rsidRDefault="00431CA9" w:rsidP="00167EC7">
            <w:pPr>
              <w:pStyle w:val="TAH"/>
            </w:pPr>
          </w:p>
        </w:tc>
        <w:tc>
          <w:tcPr>
            <w:tcW w:w="4705" w:type="dxa"/>
            <w:gridSpan w:val="8"/>
            <w:tcBorders>
              <w:top w:val="single" w:sz="6" w:space="0" w:color="auto"/>
              <w:left w:val="nil"/>
              <w:bottom w:val="nil"/>
              <w:right w:val="nil"/>
            </w:tcBorders>
            <w:hideMark/>
          </w:tcPr>
          <w:p w14:paraId="67FAC7F2" w14:textId="77777777" w:rsidR="00431CA9" w:rsidRDefault="00431CA9" w:rsidP="00167EC7">
            <w:pPr>
              <w:pStyle w:val="TAH"/>
            </w:pPr>
            <w:r>
              <w:t>Bits</w:t>
            </w:r>
          </w:p>
        </w:tc>
        <w:tc>
          <w:tcPr>
            <w:tcW w:w="588" w:type="dxa"/>
            <w:tcBorders>
              <w:top w:val="single" w:sz="6" w:space="0" w:color="auto"/>
              <w:left w:val="nil"/>
              <w:bottom w:val="nil"/>
              <w:right w:val="single" w:sz="6" w:space="0" w:color="auto"/>
            </w:tcBorders>
          </w:tcPr>
          <w:p w14:paraId="1AD58B39" w14:textId="77777777" w:rsidR="00431CA9" w:rsidRDefault="00431CA9" w:rsidP="00167EC7">
            <w:pPr>
              <w:pStyle w:val="TAC"/>
            </w:pPr>
          </w:p>
        </w:tc>
      </w:tr>
      <w:tr w:rsidR="00431CA9" w14:paraId="24B28341" w14:textId="77777777" w:rsidTr="00167EC7">
        <w:trPr>
          <w:jc w:val="center"/>
        </w:trPr>
        <w:tc>
          <w:tcPr>
            <w:tcW w:w="151" w:type="dxa"/>
            <w:tcBorders>
              <w:top w:val="nil"/>
              <w:left w:val="single" w:sz="6" w:space="0" w:color="auto"/>
              <w:bottom w:val="nil"/>
              <w:right w:val="nil"/>
            </w:tcBorders>
          </w:tcPr>
          <w:p w14:paraId="093F8F1E" w14:textId="77777777" w:rsidR="00431CA9" w:rsidRDefault="00431CA9" w:rsidP="00167EC7">
            <w:pPr>
              <w:pStyle w:val="TAC"/>
            </w:pPr>
          </w:p>
        </w:tc>
        <w:tc>
          <w:tcPr>
            <w:tcW w:w="1104" w:type="dxa"/>
            <w:tcBorders>
              <w:top w:val="nil"/>
              <w:left w:val="nil"/>
              <w:bottom w:val="nil"/>
              <w:right w:val="nil"/>
            </w:tcBorders>
            <w:hideMark/>
          </w:tcPr>
          <w:p w14:paraId="66622CA4" w14:textId="77777777" w:rsidR="00431CA9" w:rsidRDefault="00431CA9" w:rsidP="00167EC7">
            <w:pPr>
              <w:pStyle w:val="TAH"/>
            </w:pPr>
            <w:r>
              <w:t>Octets</w:t>
            </w:r>
          </w:p>
        </w:tc>
        <w:tc>
          <w:tcPr>
            <w:tcW w:w="587" w:type="dxa"/>
            <w:tcBorders>
              <w:top w:val="nil"/>
              <w:left w:val="nil"/>
              <w:bottom w:val="single" w:sz="4" w:space="0" w:color="auto"/>
              <w:right w:val="nil"/>
            </w:tcBorders>
            <w:hideMark/>
          </w:tcPr>
          <w:p w14:paraId="5F577900" w14:textId="77777777" w:rsidR="00431CA9" w:rsidRDefault="00431CA9" w:rsidP="00167EC7">
            <w:pPr>
              <w:pStyle w:val="TAH"/>
            </w:pPr>
            <w:r>
              <w:t>8</w:t>
            </w:r>
          </w:p>
        </w:tc>
        <w:tc>
          <w:tcPr>
            <w:tcW w:w="588" w:type="dxa"/>
            <w:tcBorders>
              <w:top w:val="nil"/>
              <w:left w:val="nil"/>
              <w:bottom w:val="single" w:sz="4" w:space="0" w:color="auto"/>
              <w:right w:val="nil"/>
            </w:tcBorders>
            <w:hideMark/>
          </w:tcPr>
          <w:p w14:paraId="39C9E4A5" w14:textId="77777777" w:rsidR="00431CA9" w:rsidRDefault="00431CA9" w:rsidP="00167EC7">
            <w:pPr>
              <w:pStyle w:val="TAH"/>
            </w:pPr>
            <w:r>
              <w:t>7</w:t>
            </w:r>
          </w:p>
        </w:tc>
        <w:tc>
          <w:tcPr>
            <w:tcW w:w="588" w:type="dxa"/>
            <w:tcBorders>
              <w:top w:val="nil"/>
              <w:left w:val="nil"/>
              <w:bottom w:val="single" w:sz="4" w:space="0" w:color="auto"/>
              <w:right w:val="nil"/>
            </w:tcBorders>
            <w:hideMark/>
          </w:tcPr>
          <w:p w14:paraId="11555A26" w14:textId="77777777" w:rsidR="00431CA9" w:rsidRDefault="00431CA9" w:rsidP="00167EC7">
            <w:pPr>
              <w:pStyle w:val="TAH"/>
            </w:pPr>
            <w:r>
              <w:t>6</w:t>
            </w:r>
          </w:p>
        </w:tc>
        <w:tc>
          <w:tcPr>
            <w:tcW w:w="588" w:type="dxa"/>
            <w:tcBorders>
              <w:top w:val="nil"/>
              <w:left w:val="nil"/>
              <w:bottom w:val="single" w:sz="4" w:space="0" w:color="auto"/>
              <w:right w:val="nil"/>
            </w:tcBorders>
            <w:hideMark/>
          </w:tcPr>
          <w:p w14:paraId="12700CDE" w14:textId="77777777" w:rsidR="00431CA9" w:rsidRDefault="00431CA9" w:rsidP="00167EC7">
            <w:pPr>
              <w:pStyle w:val="TAH"/>
            </w:pPr>
            <w:r>
              <w:t>5</w:t>
            </w:r>
          </w:p>
        </w:tc>
        <w:tc>
          <w:tcPr>
            <w:tcW w:w="588" w:type="dxa"/>
            <w:tcBorders>
              <w:top w:val="nil"/>
              <w:left w:val="nil"/>
              <w:bottom w:val="single" w:sz="4" w:space="0" w:color="auto"/>
              <w:right w:val="nil"/>
            </w:tcBorders>
            <w:hideMark/>
          </w:tcPr>
          <w:p w14:paraId="6FAA68CD" w14:textId="77777777" w:rsidR="00431CA9" w:rsidRDefault="00431CA9" w:rsidP="00167EC7">
            <w:pPr>
              <w:pStyle w:val="TAH"/>
            </w:pPr>
            <w:r>
              <w:t>4</w:t>
            </w:r>
          </w:p>
        </w:tc>
        <w:tc>
          <w:tcPr>
            <w:tcW w:w="588" w:type="dxa"/>
            <w:tcBorders>
              <w:top w:val="nil"/>
              <w:left w:val="nil"/>
              <w:bottom w:val="single" w:sz="4" w:space="0" w:color="auto"/>
              <w:right w:val="nil"/>
            </w:tcBorders>
            <w:hideMark/>
          </w:tcPr>
          <w:p w14:paraId="77837D9A" w14:textId="77777777" w:rsidR="00431CA9" w:rsidRDefault="00431CA9" w:rsidP="00167EC7">
            <w:pPr>
              <w:pStyle w:val="TAH"/>
            </w:pPr>
            <w:r>
              <w:t>3</w:t>
            </w:r>
          </w:p>
        </w:tc>
        <w:tc>
          <w:tcPr>
            <w:tcW w:w="588" w:type="dxa"/>
            <w:tcBorders>
              <w:top w:val="nil"/>
              <w:left w:val="nil"/>
              <w:bottom w:val="single" w:sz="4" w:space="0" w:color="auto"/>
              <w:right w:val="nil"/>
            </w:tcBorders>
            <w:hideMark/>
          </w:tcPr>
          <w:p w14:paraId="0A7663FA" w14:textId="77777777" w:rsidR="00431CA9" w:rsidRDefault="00431CA9" w:rsidP="00167EC7">
            <w:pPr>
              <w:pStyle w:val="TAH"/>
            </w:pPr>
            <w:r>
              <w:t>2</w:t>
            </w:r>
          </w:p>
        </w:tc>
        <w:tc>
          <w:tcPr>
            <w:tcW w:w="590" w:type="dxa"/>
            <w:tcBorders>
              <w:top w:val="nil"/>
              <w:left w:val="nil"/>
              <w:bottom w:val="single" w:sz="4" w:space="0" w:color="auto"/>
              <w:right w:val="nil"/>
            </w:tcBorders>
            <w:hideMark/>
          </w:tcPr>
          <w:p w14:paraId="7AE61800" w14:textId="77777777" w:rsidR="00431CA9" w:rsidRDefault="00431CA9" w:rsidP="00167EC7">
            <w:pPr>
              <w:pStyle w:val="TAH"/>
            </w:pPr>
            <w:r>
              <w:t>1</w:t>
            </w:r>
          </w:p>
        </w:tc>
        <w:tc>
          <w:tcPr>
            <w:tcW w:w="588" w:type="dxa"/>
            <w:tcBorders>
              <w:top w:val="nil"/>
              <w:left w:val="nil"/>
              <w:bottom w:val="nil"/>
              <w:right w:val="single" w:sz="6" w:space="0" w:color="auto"/>
            </w:tcBorders>
          </w:tcPr>
          <w:p w14:paraId="6833C251" w14:textId="77777777" w:rsidR="00431CA9" w:rsidRDefault="00431CA9" w:rsidP="00167EC7">
            <w:pPr>
              <w:pStyle w:val="TAC"/>
            </w:pPr>
          </w:p>
        </w:tc>
      </w:tr>
      <w:tr w:rsidR="00431CA9" w14:paraId="689289E0" w14:textId="77777777" w:rsidTr="00167EC7">
        <w:trPr>
          <w:jc w:val="center"/>
        </w:trPr>
        <w:tc>
          <w:tcPr>
            <w:tcW w:w="151" w:type="dxa"/>
            <w:tcBorders>
              <w:top w:val="nil"/>
              <w:left w:val="single" w:sz="6" w:space="0" w:color="auto"/>
              <w:bottom w:val="nil"/>
              <w:right w:val="nil"/>
            </w:tcBorders>
          </w:tcPr>
          <w:p w14:paraId="6F6228AE" w14:textId="77777777" w:rsidR="00431CA9" w:rsidRDefault="00431CA9" w:rsidP="00167EC7">
            <w:pPr>
              <w:pStyle w:val="TAC"/>
            </w:pPr>
          </w:p>
        </w:tc>
        <w:tc>
          <w:tcPr>
            <w:tcW w:w="1104" w:type="dxa"/>
            <w:tcBorders>
              <w:top w:val="nil"/>
              <w:left w:val="nil"/>
              <w:bottom w:val="nil"/>
              <w:right w:val="single" w:sz="4" w:space="0" w:color="auto"/>
            </w:tcBorders>
            <w:hideMark/>
          </w:tcPr>
          <w:p w14:paraId="23BF93C6" w14:textId="77777777" w:rsidR="00431CA9" w:rsidRDefault="00431CA9" w:rsidP="00167EC7">
            <w:pPr>
              <w:pStyle w:val="TAC"/>
            </w:pPr>
            <w:r>
              <w:t>1 to 2</w:t>
            </w:r>
          </w:p>
        </w:tc>
        <w:tc>
          <w:tcPr>
            <w:tcW w:w="4705" w:type="dxa"/>
            <w:gridSpan w:val="8"/>
            <w:tcBorders>
              <w:top w:val="single" w:sz="4" w:space="0" w:color="auto"/>
              <w:left w:val="single" w:sz="4" w:space="0" w:color="auto"/>
              <w:bottom w:val="single" w:sz="4" w:space="0" w:color="auto"/>
              <w:right w:val="single" w:sz="4" w:space="0" w:color="auto"/>
            </w:tcBorders>
            <w:hideMark/>
          </w:tcPr>
          <w:p w14:paraId="0794D073" w14:textId="3CCF9ABE" w:rsidR="00431CA9" w:rsidRDefault="00431CA9" w:rsidP="00167EC7">
            <w:pPr>
              <w:pStyle w:val="TAC"/>
            </w:pPr>
            <w:r>
              <w:t>Type = 305 (decimal)</w:t>
            </w:r>
          </w:p>
        </w:tc>
        <w:tc>
          <w:tcPr>
            <w:tcW w:w="588" w:type="dxa"/>
            <w:tcBorders>
              <w:top w:val="nil"/>
              <w:left w:val="single" w:sz="4" w:space="0" w:color="auto"/>
              <w:bottom w:val="nil"/>
              <w:right w:val="single" w:sz="6" w:space="0" w:color="auto"/>
            </w:tcBorders>
          </w:tcPr>
          <w:p w14:paraId="730D841F" w14:textId="77777777" w:rsidR="00431CA9" w:rsidRDefault="00431CA9" w:rsidP="00167EC7">
            <w:pPr>
              <w:pStyle w:val="TAC"/>
            </w:pPr>
          </w:p>
        </w:tc>
      </w:tr>
      <w:tr w:rsidR="00431CA9" w14:paraId="0F33E701" w14:textId="77777777" w:rsidTr="00167EC7">
        <w:trPr>
          <w:jc w:val="center"/>
        </w:trPr>
        <w:tc>
          <w:tcPr>
            <w:tcW w:w="151" w:type="dxa"/>
            <w:tcBorders>
              <w:top w:val="nil"/>
              <w:left w:val="single" w:sz="6" w:space="0" w:color="auto"/>
              <w:bottom w:val="nil"/>
              <w:right w:val="nil"/>
            </w:tcBorders>
          </w:tcPr>
          <w:p w14:paraId="58C056E0" w14:textId="77777777" w:rsidR="00431CA9" w:rsidRDefault="00431CA9" w:rsidP="00167EC7">
            <w:pPr>
              <w:pStyle w:val="TAC"/>
            </w:pPr>
          </w:p>
        </w:tc>
        <w:tc>
          <w:tcPr>
            <w:tcW w:w="1104" w:type="dxa"/>
            <w:tcBorders>
              <w:top w:val="nil"/>
              <w:left w:val="nil"/>
              <w:bottom w:val="nil"/>
              <w:right w:val="single" w:sz="4" w:space="0" w:color="auto"/>
            </w:tcBorders>
            <w:hideMark/>
          </w:tcPr>
          <w:p w14:paraId="65D1BCEB" w14:textId="77777777" w:rsidR="00431CA9" w:rsidRDefault="00431CA9" w:rsidP="00167EC7">
            <w:pPr>
              <w:pStyle w:val="TAC"/>
            </w:pPr>
            <w:r>
              <w:t>3 to 4</w:t>
            </w:r>
          </w:p>
        </w:tc>
        <w:tc>
          <w:tcPr>
            <w:tcW w:w="4705" w:type="dxa"/>
            <w:gridSpan w:val="8"/>
            <w:tcBorders>
              <w:top w:val="single" w:sz="4" w:space="0" w:color="auto"/>
              <w:left w:val="single" w:sz="4" w:space="0" w:color="auto"/>
              <w:bottom w:val="single" w:sz="4" w:space="0" w:color="auto"/>
              <w:right w:val="single" w:sz="4" w:space="0" w:color="auto"/>
            </w:tcBorders>
            <w:hideMark/>
          </w:tcPr>
          <w:p w14:paraId="3A4972A4" w14:textId="77777777" w:rsidR="00431CA9" w:rsidRDefault="00431CA9" w:rsidP="00167EC7">
            <w:pPr>
              <w:pStyle w:val="TAC"/>
            </w:pPr>
            <w:r>
              <w:t>Length = n</w:t>
            </w:r>
          </w:p>
        </w:tc>
        <w:tc>
          <w:tcPr>
            <w:tcW w:w="588" w:type="dxa"/>
            <w:tcBorders>
              <w:top w:val="nil"/>
              <w:left w:val="single" w:sz="4" w:space="0" w:color="auto"/>
              <w:bottom w:val="nil"/>
              <w:right w:val="single" w:sz="6" w:space="0" w:color="auto"/>
            </w:tcBorders>
          </w:tcPr>
          <w:p w14:paraId="2EBFCD4E" w14:textId="77777777" w:rsidR="00431CA9" w:rsidRDefault="00431CA9" w:rsidP="00167EC7">
            <w:pPr>
              <w:pStyle w:val="TAC"/>
            </w:pPr>
          </w:p>
        </w:tc>
      </w:tr>
      <w:tr w:rsidR="00431CA9" w14:paraId="32AF17C1" w14:textId="77777777" w:rsidTr="00167EC7">
        <w:trPr>
          <w:jc w:val="center"/>
        </w:trPr>
        <w:tc>
          <w:tcPr>
            <w:tcW w:w="151" w:type="dxa"/>
            <w:tcBorders>
              <w:top w:val="nil"/>
              <w:left w:val="single" w:sz="6" w:space="0" w:color="auto"/>
              <w:bottom w:val="nil"/>
              <w:right w:val="nil"/>
            </w:tcBorders>
          </w:tcPr>
          <w:p w14:paraId="5531D7A5" w14:textId="77777777" w:rsidR="00431CA9" w:rsidRDefault="00431CA9" w:rsidP="00167EC7">
            <w:pPr>
              <w:pStyle w:val="TAC"/>
            </w:pPr>
          </w:p>
        </w:tc>
        <w:tc>
          <w:tcPr>
            <w:tcW w:w="1104" w:type="dxa"/>
            <w:tcBorders>
              <w:top w:val="nil"/>
              <w:left w:val="nil"/>
              <w:bottom w:val="nil"/>
              <w:right w:val="single" w:sz="4" w:space="0" w:color="auto"/>
            </w:tcBorders>
            <w:hideMark/>
          </w:tcPr>
          <w:p w14:paraId="742ABD50" w14:textId="77777777" w:rsidR="00431CA9" w:rsidRDefault="00431CA9" w:rsidP="00167EC7">
            <w:pPr>
              <w:pStyle w:val="TAC"/>
            </w:pPr>
            <w:r>
              <w:t>5</w:t>
            </w:r>
          </w:p>
        </w:tc>
        <w:tc>
          <w:tcPr>
            <w:tcW w:w="3527" w:type="dxa"/>
            <w:gridSpan w:val="6"/>
            <w:tcBorders>
              <w:top w:val="single" w:sz="4" w:space="0" w:color="auto"/>
              <w:left w:val="single" w:sz="4" w:space="0" w:color="auto"/>
              <w:bottom w:val="single" w:sz="4" w:space="0" w:color="auto"/>
              <w:right w:val="single" w:sz="4" w:space="0" w:color="auto"/>
            </w:tcBorders>
            <w:hideMark/>
          </w:tcPr>
          <w:p w14:paraId="26ADA73E" w14:textId="77777777" w:rsidR="00431CA9" w:rsidRDefault="00431CA9" w:rsidP="00167EC7">
            <w:pPr>
              <w:pStyle w:val="TAC"/>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6EF5AEB1" w14:textId="77777777" w:rsidR="00431CA9" w:rsidRDefault="00431CA9" w:rsidP="00167EC7">
            <w:pPr>
              <w:pStyle w:val="TAC"/>
            </w:pPr>
            <w:r>
              <w:t>SSMI</w:t>
            </w:r>
          </w:p>
        </w:tc>
        <w:tc>
          <w:tcPr>
            <w:tcW w:w="590" w:type="dxa"/>
            <w:tcBorders>
              <w:top w:val="single" w:sz="4" w:space="0" w:color="auto"/>
              <w:left w:val="single" w:sz="4" w:space="0" w:color="auto"/>
              <w:bottom w:val="single" w:sz="4" w:space="0" w:color="auto"/>
              <w:right w:val="single" w:sz="4" w:space="0" w:color="auto"/>
            </w:tcBorders>
          </w:tcPr>
          <w:p w14:paraId="623BACD7" w14:textId="77777777" w:rsidR="00431CA9" w:rsidRDefault="00431CA9" w:rsidP="00167EC7">
            <w:pPr>
              <w:pStyle w:val="TAC"/>
            </w:pPr>
            <w:r>
              <w:t>TMGI</w:t>
            </w:r>
          </w:p>
        </w:tc>
        <w:tc>
          <w:tcPr>
            <w:tcW w:w="588" w:type="dxa"/>
            <w:tcBorders>
              <w:top w:val="nil"/>
              <w:left w:val="single" w:sz="4" w:space="0" w:color="auto"/>
              <w:bottom w:val="nil"/>
              <w:right w:val="single" w:sz="6" w:space="0" w:color="auto"/>
            </w:tcBorders>
          </w:tcPr>
          <w:p w14:paraId="2662ADB7" w14:textId="77777777" w:rsidR="00431CA9" w:rsidRDefault="00431CA9" w:rsidP="00167EC7">
            <w:pPr>
              <w:pStyle w:val="TAC"/>
            </w:pPr>
          </w:p>
        </w:tc>
      </w:tr>
      <w:tr w:rsidR="00431CA9" w14:paraId="73523EBD" w14:textId="77777777" w:rsidTr="00167EC7">
        <w:trPr>
          <w:jc w:val="center"/>
        </w:trPr>
        <w:tc>
          <w:tcPr>
            <w:tcW w:w="151" w:type="dxa"/>
            <w:tcBorders>
              <w:top w:val="nil"/>
              <w:left w:val="single" w:sz="6" w:space="0" w:color="auto"/>
              <w:bottom w:val="nil"/>
              <w:right w:val="nil"/>
            </w:tcBorders>
          </w:tcPr>
          <w:p w14:paraId="022F0B87" w14:textId="77777777" w:rsidR="00431CA9" w:rsidRDefault="00431CA9" w:rsidP="00167EC7">
            <w:pPr>
              <w:pStyle w:val="TAC"/>
            </w:pPr>
          </w:p>
        </w:tc>
        <w:tc>
          <w:tcPr>
            <w:tcW w:w="1104" w:type="dxa"/>
            <w:tcBorders>
              <w:top w:val="nil"/>
              <w:left w:val="nil"/>
              <w:bottom w:val="nil"/>
              <w:right w:val="single" w:sz="4" w:space="0" w:color="auto"/>
            </w:tcBorders>
            <w:hideMark/>
          </w:tcPr>
          <w:p w14:paraId="61D9E74C" w14:textId="77777777" w:rsidR="00431CA9" w:rsidRDefault="00431CA9" w:rsidP="00167EC7">
            <w:pPr>
              <w:pStyle w:val="TAC"/>
            </w:pPr>
            <w:r>
              <w:t>6-11</w:t>
            </w:r>
          </w:p>
        </w:tc>
        <w:tc>
          <w:tcPr>
            <w:tcW w:w="4705" w:type="dxa"/>
            <w:gridSpan w:val="8"/>
            <w:tcBorders>
              <w:top w:val="single" w:sz="4" w:space="0" w:color="auto"/>
              <w:left w:val="single" w:sz="4" w:space="0" w:color="auto"/>
              <w:bottom w:val="single" w:sz="4" w:space="0" w:color="auto"/>
              <w:right w:val="single" w:sz="4" w:space="0" w:color="auto"/>
            </w:tcBorders>
            <w:hideMark/>
          </w:tcPr>
          <w:p w14:paraId="7F8B43B9" w14:textId="77777777" w:rsidR="00431CA9" w:rsidRDefault="00431CA9" w:rsidP="00167EC7">
            <w:pPr>
              <w:pStyle w:val="TAC"/>
            </w:pPr>
            <w:r>
              <w:t>TMGI</w:t>
            </w:r>
          </w:p>
        </w:tc>
        <w:tc>
          <w:tcPr>
            <w:tcW w:w="588" w:type="dxa"/>
            <w:tcBorders>
              <w:top w:val="nil"/>
              <w:left w:val="single" w:sz="4" w:space="0" w:color="auto"/>
              <w:bottom w:val="nil"/>
              <w:right w:val="single" w:sz="6" w:space="0" w:color="auto"/>
            </w:tcBorders>
          </w:tcPr>
          <w:p w14:paraId="1CB1FD61" w14:textId="77777777" w:rsidR="00431CA9" w:rsidRDefault="00431CA9" w:rsidP="00167EC7">
            <w:pPr>
              <w:pStyle w:val="TAC"/>
            </w:pPr>
          </w:p>
        </w:tc>
      </w:tr>
      <w:tr w:rsidR="00431CA9" w14:paraId="02E88E2E" w14:textId="77777777" w:rsidTr="00167EC7">
        <w:trPr>
          <w:jc w:val="center"/>
        </w:trPr>
        <w:tc>
          <w:tcPr>
            <w:tcW w:w="151" w:type="dxa"/>
            <w:tcBorders>
              <w:top w:val="nil"/>
              <w:left w:val="single" w:sz="6" w:space="0" w:color="auto"/>
              <w:bottom w:val="nil"/>
              <w:right w:val="nil"/>
            </w:tcBorders>
          </w:tcPr>
          <w:p w14:paraId="353DC3F5" w14:textId="77777777" w:rsidR="00431CA9" w:rsidRDefault="00431CA9" w:rsidP="00167EC7">
            <w:pPr>
              <w:pStyle w:val="TAC"/>
            </w:pPr>
          </w:p>
        </w:tc>
        <w:tc>
          <w:tcPr>
            <w:tcW w:w="1104" w:type="dxa"/>
            <w:tcBorders>
              <w:top w:val="nil"/>
              <w:left w:val="nil"/>
              <w:bottom w:val="nil"/>
              <w:right w:val="single" w:sz="4" w:space="0" w:color="auto"/>
            </w:tcBorders>
          </w:tcPr>
          <w:p w14:paraId="1D936C0B" w14:textId="77777777" w:rsidR="00431CA9" w:rsidRDefault="00431CA9" w:rsidP="00167EC7">
            <w:pPr>
              <w:pStyle w:val="TAC"/>
            </w:pPr>
            <w:r>
              <w:t>12-m</w:t>
            </w:r>
          </w:p>
        </w:tc>
        <w:tc>
          <w:tcPr>
            <w:tcW w:w="4705" w:type="dxa"/>
            <w:gridSpan w:val="8"/>
            <w:tcBorders>
              <w:top w:val="single" w:sz="4" w:space="0" w:color="auto"/>
              <w:left w:val="single" w:sz="4" w:space="0" w:color="auto"/>
              <w:bottom w:val="single" w:sz="4" w:space="0" w:color="auto"/>
              <w:right w:val="single" w:sz="4" w:space="0" w:color="auto"/>
            </w:tcBorders>
          </w:tcPr>
          <w:p w14:paraId="3BA493E6" w14:textId="77777777" w:rsidR="00431CA9" w:rsidRDefault="00431CA9" w:rsidP="00167EC7">
            <w:pPr>
              <w:pStyle w:val="TAC"/>
            </w:pPr>
            <w:r>
              <w:t>Source Specific IP Multicast Address</w:t>
            </w:r>
          </w:p>
        </w:tc>
        <w:tc>
          <w:tcPr>
            <w:tcW w:w="588" w:type="dxa"/>
            <w:tcBorders>
              <w:top w:val="nil"/>
              <w:left w:val="single" w:sz="4" w:space="0" w:color="auto"/>
              <w:bottom w:val="nil"/>
              <w:right w:val="single" w:sz="6" w:space="0" w:color="auto"/>
            </w:tcBorders>
          </w:tcPr>
          <w:p w14:paraId="33CAB759" w14:textId="77777777" w:rsidR="00431CA9" w:rsidRDefault="00431CA9" w:rsidP="00167EC7">
            <w:pPr>
              <w:pStyle w:val="TAC"/>
            </w:pPr>
          </w:p>
        </w:tc>
      </w:tr>
      <w:tr w:rsidR="00431CA9" w14:paraId="3C389461" w14:textId="77777777" w:rsidTr="00167EC7">
        <w:trPr>
          <w:jc w:val="center"/>
        </w:trPr>
        <w:tc>
          <w:tcPr>
            <w:tcW w:w="151" w:type="dxa"/>
            <w:tcBorders>
              <w:top w:val="nil"/>
              <w:left w:val="single" w:sz="6" w:space="0" w:color="auto"/>
              <w:bottom w:val="single" w:sz="4" w:space="0" w:color="auto"/>
              <w:right w:val="nil"/>
            </w:tcBorders>
          </w:tcPr>
          <w:p w14:paraId="2EA31AB5" w14:textId="77777777" w:rsidR="00431CA9" w:rsidRDefault="00431CA9" w:rsidP="00167EC7">
            <w:pPr>
              <w:pStyle w:val="TAC"/>
            </w:pPr>
          </w:p>
        </w:tc>
        <w:tc>
          <w:tcPr>
            <w:tcW w:w="1104" w:type="dxa"/>
            <w:tcBorders>
              <w:top w:val="nil"/>
              <w:left w:val="nil"/>
              <w:bottom w:val="single" w:sz="4" w:space="0" w:color="auto"/>
              <w:right w:val="single" w:sz="4" w:space="0" w:color="auto"/>
            </w:tcBorders>
            <w:hideMark/>
          </w:tcPr>
          <w:p w14:paraId="42445ABD" w14:textId="77777777" w:rsidR="00431CA9" w:rsidRDefault="00431CA9" w:rsidP="00167EC7">
            <w:pPr>
              <w:pStyle w:val="TAC"/>
            </w:pPr>
            <w:r>
              <w:t>(m+1)-(n+4)</w:t>
            </w:r>
          </w:p>
        </w:tc>
        <w:tc>
          <w:tcPr>
            <w:tcW w:w="4705" w:type="dxa"/>
            <w:gridSpan w:val="8"/>
            <w:tcBorders>
              <w:top w:val="single" w:sz="4" w:space="0" w:color="auto"/>
              <w:left w:val="single" w:sz="4" w:space="0" w:color="auto"/>
              <w:bottom w:val="single" w:sz="4" w:space="0" w:color="auto"/>
              <w:right w:val="single" w:sz="4" w:space="0" w:color="auto"/>
            </w:tcBorders>
            <w:hideMark/>
          </w:tcPr>
          <w:p w14:paraId="5359CBFE"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F3A61E" w14:textId="77777777" w:rsidR="00431CA9" w:rsidRDefault="00431CA9" w:rsidP="00167EC7">
            <w:pPr>
              <w:pStyle w:val="TAC"/>
            </w:pPr>
          </w:p>
        </w:tc>
      </w:tr>
    </w:tbl>
    <w:p w14:paraId="61A13204" w14:textId="435B6527" w:rsidR="00431CA9" w:rsidRDefault="00431CA9" w:rsidP="00431CA9">
      <w:pPr>
        <w:pStyle w:val="TF"/>
        <w:spacing w:before="120"/>
        <w:rPr>
          <w:rFonts w:ascii="Times New Roman" w:hAnsi="Times New Roman"/>
          <w:b w:val="0"/>
          <w:lang w:eastAsia="zh-CN"/>
        </w:rPr>
      </w:pPr>
      <w:r>
        <w:t xml:space="preserve">Figure 8.2.206-1: </w:t>
      </w:r>
      <w:r w:rsidRPr="00FA6AB8">
        <w:rPr>
          <w:lang w:val="fr-FR"/>
        </w:rPr>
        <w:t>MBS Session Identifier</w:t>
      </w:r>
    </w:p>
    <w:p w14:paraId="0008A90F" w14:textId="77777777" w:rsidR="00431CA9" w:rsidRDefault="00431CA9" w:rsidP="00431CA9">
      <w:pPr>
        <w:rPr>
          <w:lang w:eastAsia="zh-CN"/>
        </w:rPr>
      </w:pPr>
      <w:r>
        <w:rPr>
          <w:lang w:eastAsia="zh-CN"/>
        </w:rPr>
        <w:t>The following bits within Octet 5 shall indicate:</w:t>
      </w:r>
    </w:p>
    <w:p w14:paraId="3D627BEF" w14:textId="77777777" w:rsidR="00981985" w:rsidRDefault="00431CA9" w:rsidP="00431CA9">
      <w:pPr>
        <w:pStyle w:val="B1"/>
      </w:pPr>
      <w:r>
        <w:t>-</w:t>
      </w:r>
      <w:r>
        <w:tab/>
        <w:t>Bit 1 – TMGI: if this bit is set to "1", it indicates that the TMGI field shall be present, otherwise it shall not be present;</w:t>
      </w:r>
    </w:p>
    <w:p w14:paraId="2BDC5C99" w14:textId="06395B51" w:rsidR="00431CA9" w:rsidRDefault="00431CA9" w:rsidP="00431CA9">
      <w:pPr>
        <w:pStyle w:val="B1"/>
      </w:pPr>
      <w:r>
        <w:t>-</w:t>
      </w:r>
      <w:r>
        <w:tab/>
        <w:t>Bit 2 – SSMI: if this bit is set to "1", it indicates that the Source Specific IP Multicast Address field shall be present, otherwise it shall not be present.;</w:t>
      </w:r>
    </w:p>
    <w:p w14:paraId="3FD92389" w14:textId="77777777" w:rsidR="00431CA9" w:rsidRDefault="00431CA9" w:rsidP="00431CA9">
      <w:pPr>
        <w:pStyle w:val="B1"/>
      </w:pPr>
      <w:r>
        <w:t>-</w:t>
      </w:r>
      <w:r>
        <w:tab/>
        <w:t>Bit 3 to 8 – Spare, for future use, shall be set to "0" by the sender and discarded by the receiver.</w:t>
      </w:r>
    </w:p>
    <w:p w14:paraId="08352354" w14:textId="66C66B97" w:rsidR="00431CA9" w:rsidRDefault="00431CA9" w:rsidP="00ED493B">
      <w:pPr>
        <w:rPr>
          <w:lang w:eastAsia="zh-CN"/>
        </w:rPr>
      </w:pPr>
      <w:r>
        <w:t xml:space="preserve">The TMGI field shall be encoded </w:t>
      </w:r>
      <w:r>
        <w:rPr>
          <w:lang w:eastAsia="zh-CN"/>
        </w:rPr>
        <w:t>as octets 3 to octet 8 in the figure</w:t>
      </w:r>
      <w:r w:rsidR="001F3179">
        <w:rPr>
          <w:lang w:eastAsia="zh-CN"/>
        </w:rPr>
        <w:t> </w:t>
      </w:r>
      <w:r>
        <w:rPr>
          <w:lang w:eastAsia="zh-CN"/>
        </w:rPr>
        <w:t xml:space="preserve">10.5.154 of </w:t>
      </w:r>
      <w:r w:rsidR="00981985">
        <w:rPr>
          <w:lang w:eastAsia="zh-CN"/>
        </w:rPr>
        <w:t>3GPP TS</w:t>
      </w:r>
      <w:r>
        <w:rPr>
          <w:lang w:eastAsia="zh-CN"/>
        </w:rPr>
        <w:t> 24.008 [5].</w:t>
      </w:r>
    </w:p>
    <w:p w14:paraId="7998F7D9" w14:textId="5B4573EE" w:rsidR="00431CA9" w:rsidRPr="00167EC7" w:rsidRDefault="00431CA9" w:rsidP="000A1449">
      <w:pPr>
        <w:rPr>
          <w:lang w:val="en-US"/>
        </w:rPr>
      </w:pPr>
      <w:r w:rsidRPr="000A1449">
        <w:t>The Source Specific IP Multicast Address field shall be encoded the octets 10 to m of IE Multicast Transport Information as specified in 8.2.207.</w:t>
      </w:r>
    </w:p>
    <w:p w14:paraId="7C6931B8" w14:textId="77777777" w:rsidR="00431CA9" w:rsidRPr="00ED493B" w:rsidRDefault="00431CA9" w:rsidP="00431CA9">
      <w:pPr>
        <w:pStyle w:val="EditorsNote"/>
        <w:rPr>
          <w:rStyle w:val="EditorsNoteChar"/>
          <w:b/>
          <w:color w:val="000000" w:themeColor="text1"/>
        </w:rPr>
      </w:pPr>
      <w:r w:rsidRPr="00F024C1">
        <w:rPr>
          <w:rStyle w:val="EditorsNoteChar"/>
        </w:rPr>
        <w:t>Editor's Note:</w:t>
      </w:r>
      <w:r>
        <w:rPr>
          <w:rStyle w:val="EditorsNoteChar"/>
        </w:rPr>
        <w:t xml:space="preserve"> Encoding of TMGI field is FFS where the </w:t>
      </w:r>
      <w:r w:rsidRPr="00F024C1">
        <w:rPr>
          <w:rStyle w:val="EditorsNoteChar"/>
        </w:rPr>
        <w:t>TMGI</w:t>
      </w:r>
      <w:r>
        <w:rPr>
          <w:rStyle w:val="EditorsNoteChar"/>
        </w:rPr>
        <w:t xml:space="preserve"> contains an NID.</w:t>
      </w:r>
    </w:p>
    <w:p w14:paraId="696D86E3" w14:textId="36FD05F6" w:rsidR="00431CA9" w:rsidRDefault="00431CA9" w:rsidP="001A3E8D">
      <w:pPr>
        <w:pStyle w:val="Heading3"/>
        <w:rPr>
          <w:lang w:eastAsia="ja-JP"/>
        </w:rPr>
      </w:pPr>
      <w:bookmarkStart w:id="7620" w:name="_Toc98236120"/>
      <w:r>
        <w:rPr>
          <w:lang w:eastAsia="zh-CN"/>
        </w:rPr>
        <w:t>8</w:t>
      </w:r>
      <w:r>
        <w:t>.2.207</w:t>
      </w:r>
      <w:r>
        <w:tab/>
      </w:r>
      <w:r w:rsidRPr="00167EC7">
        <w:rPr>
          <w:lang w:val="en-US"/>
        </w:rPr>
        <w:t>Multicast Transport Information</w:t>
      </w:r>
      <w:bookmarkEnd w:id="7620"/>
    </w:p>
    <w:p w14:paraId="6B05B061" w14:textId="77777777" w:rsidR="00981985" w:rsidRDefault="00431CA9" w:rsidP="00431CA9">
      <w:pPr>
        <w:rPr>
          <w:lang w:eastAsia="zh-CN"/>
        </w:rPr>
      </w:pPr>
      <w:r>
        <w:t xml:space="preserve">The </w:t>
      </w:r>
      <w:r w:rsidRPr="00167EC7">
        <w:rPr>
          <w:lang w:val="en-US"/>
        </w:rPr>
        <w:t>Multicast Transport Information</w:t>
      </w:r>
      <w:r>
        <w:t xml:space="preserve"> IE contains the Low Layer Source Specific IP Multicast Address allocated by the MB-UPF. </w:t>
      </w:r>
      <w:r>
        <w:rPr>
          <w:lang w:eastAsia="zh-CN"/>
        </w:rPr>
        <w:t>It is coded as specified in Figure 8.2.207-1.</w:t>
      </w:r>
    </w:p>
    <w:p w14:paraId="0EBA0A18" w14:textId="544C6A9B" w:rsidR="00431CA9" w:rsidRDefault="00431CA9" w:rsidP="00431CA9">
      <w:pPr>
        <w:rPr>
          <w:lang w:eastAsia="zh-CN"/>
        </w:rPr>
      </w:pPr>
      <w:r>
        <w:t>The IP Multicast Distribution Address and the IP Source Address fields contain the IPv4 or IPv6 address. The Address Type and Address Length fields shall be included in each field</w:t>
      </w:r>
      <w:r>
        <w:rPr>
          <w:lang w:eastAsia="zh-CN"/>
        </w:rPr>
        <w:t>:</w:t>
      </w:r>
    </w:p>
    <w:p w14:paraId="1221FF48" w14:textId="77777777" w:rsidR="00431CA9" w:rsidRDefault="00431CA9" w:rsidP="00431CA9">
      <w:pPr>
        <w:pStyle w:val="B1"/>
      </w:pPr>
      <w:r>
        <w:rPr>
          <w:lang w:eastAsia="zh-CN"/>
        </w:rPr>
        <w:t>-</w:t>
      </w:r>
      <w:r>
        <w:rPr>
          <w:lang w:eastAsia="zh-CN"/>
        </w:rPr>
        <w:tab/>
      </w:r>
      <w:r>
        <w:t>The Address Type, which is a fixed length code (of 2 bits) identifying the type of address that is used in the Address field.</w:t>
      </w:r>
    </w:p>
    <w:p w14:paraId="3D4B285A" w14:textId="77777777" w:rsidR="00431CA9" w:rsidRDefault="00431CA9" w:rsidP="00431CA9">
      <w:pPr>
        <w:pStyle w:val="B1"/>
      </w:pPr>
      <w:r>
        <w:rPr>
          <w:lang w:eastAsia="zh-CN"/>
        </w:rPr>
        <w:t>-</w:t>
      </w:r>
      <w:r>
        <w:rPr>
          <w:lang w:eastAsia="zh-CN"/>
        </w:rPr>
        <w:tab/>
      </w:r>
      <w:r>
        <w:t>The Address Length, which is a fixed length code (of 6 bits) identifying the length of the Address field.</w:t>
      </w:r>
    </w:p>
    <w:p w14:paraId="0757CB35" w14:textId="77777777" w:rsidR="00431CA9" w:rsidRDefault="00431CA9" w:rsidP="00431CA9">
      <w:pPr>
        <w:pStyle w:val="B1"/>
      </w:pPr>
      <w:r>
        <w:rPr>
          <w:lang w:eastAsia="zh-CN"/>
        </w:rPr>
        <w:t>-</w:t>
      </w:r>
      <w:r>
        <w:rPr>
          <w:lang w:eastAsia="zh-CN"/>
        </w:rPr>
        <w:tab/>
      </w:r>
      <w:r>
        <w:t xml:space="preserve">The Address, which is a variable length field </w:t>
      </w:r>
      <w:r>
        <w:rPr>
          <w:lang w:eastAsia="zh-CN"/>
        </w:rPr>
        <w:t>shall</w:t>
      </w:r>
      <w:r>
        <w:t xml:space="preserve"> contain either an IPv4 address or an IPv6 address.</w:t>
      </w:r>
    </w:p>
    <w:p w14:paraId="4E1B60CF" w14:textId="77777777" w:rsidR="00431CA9" w:rsidRDefault="00431CA9" w:rsidP="00431CA9">
      <w:pPr>
        <w:rPr>
          <w:lang w:eastAsia="zh-CN"/>
        </w:rPr>
      </w:pPr>
      <w:r>
        <w:rPr>
          <w:lang w:eastAsia="zh-CN"/>
        </w:rPr>
        <w:t>Address Type 0 and Address Length 4 shall be used when Address is an IPv4 address.</w:t>
      </w:r>
    </w:p>
    <w:p w14:paraId="0B5DB3A7" w14:textId="77777777" w:rsidR="00431CA9" w:rsidRDefault="00431CA9" w:rsidP="00431CA9">
      <w:pPr>
        <w:rPr>
          <w:lang w:eastAsia="zh-CN"/>
        </w:rPr>
      </w:pPr>
      <w:r>
        <w:rPr>
          <w:lang w:eastAsia="zh-CN"/>
        </w:rPr>
        <w:t>Address Type 1 and Address Length 16 shall be used when Address is an IPv6 address.</w:t>
      </w:r>
    </w:p>
    <w:p w14:paraId="24C1C7F7" w14:textId="77777777" w:rsidR="00431CA9" w:rsidRDefault="00431CA9" w:rsidP="00431CA9">
      <w:pPr>
        <w:rPr>
          <w:lang w:eastAsia="zh-CN"/>
        </w:rPr>
      </w:pPr>
      <w:r>
        <w:rPr>
          <w:lang w:eastAsia="zh-CN"/>
        </w:rPr>
        <w:t>Other combinations of values are not valid.</w:t>
      </w:r>
    </w:p>
    <w:p w14:paraId="39210E58" w14:textId="0BA14BB6" w:rsidR="00431CA9" w:rsidRDefault="00431CA9" w:rsidP="00431CA9">
      <w:r>
        <w:t>Common Tunnel Endpoint I</w:t>
      </w:r>
      <w:r>
        <w:rPr>
          <w:lang w:eastAsia="zh-CN"/>
        </w:rPr>
        <w:t xml:space="preserve">dentifier </w:t>
      </w:r>
      <w:r>
        <w:t>is allocated at the source Tunnel Endpoint and signalled to the destination Tunnel Endpoint</w:t>
      </w:r>
      <w:r>
        <w:rPr>
          <w:lang w:eastAsia="zh-CN"/>
        </w:rPr>
        <w:t xml:space="preserve">. </w:t>
      </w:r>
      <w:r>
        <w:t>There is one</w:t>
      </w:r>
      <w:r>
        <w:rPr>
          <w:lang w:eastAsia="zh-CN"/>
        </w:rPr>
        <w:t xml:space="preserve"> </w:t>
      </w:r>
      <w:r>
        <w:t>Common Tunnel Endpoint I</w:t>
      </w:r>
      <w:r>
        <w:rPr>
          <w:lang w:eastAsia="zh-CN"/>
        </w:rPr>
        <w:t>dentifier</w:t>
      </w:r>
      <w:r>
        <w:t xml:space="preserve"> allocated per MBS session.</w:t>
      </w:r>
    </w:p>
    <w:p w14:paraId="45E230CD" w14:textId="77777777" w:rsidR="00E46F55" w:rsidRDefault="00E46F55" w:rsidP="00E46F5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91"/>
        <w:gridCol w:w="588"/>
      </w:tblGrid>
      <w:tr w:rsidR="00431CA9" w14:paraId="444642EA" w14:textId="77777777" w:rsidTr="00167EC7">
        <w:trPr>
          <w:jc w:val="center"/>
        </w:trPr>
        <w:tc>
          <w:tcPr>
            <w:tcW w:w="151" w:type="dxa"/>
            <w:tcBorders>
              <w:top w:val="single" w:sz="6" w:space="0" w:color="auto"/>
              <w:left w:val="single" w:sz="6" w:space="0" w:color="auto"/>
              <w:bottom w:val="nil"/>
              <w:right w:val="nil"/>
            </w:tcBorders>
          </w:tcPr>
          <w:p w14:paraId="443027FA" w14:textId="77777777" w:rsidR="00431CA9" w:rsidRDefault="00431CA9" w:rsidP="00167EC7">
            <w:pPr>
              <w:pStyle w:val="TAC"/>
            </w:pPr>
          </w:p>
        </w:tc>
        <w:tc>
          <w:tcPr>
            <w:tcW w:w="1104" w:type="dxa"/>
            <w:tcBorders>
              <w:top w:val="single" w:sz="6" w:space="0" w:color="auto"/>
              <w:left w:val="nil"/>
              <w:bottom w:val="nil"/>
              <w:right w:val="nil"/>
            </w:tcBorders>
          </w:tcPr>
          <w:p w14:paraId="067A6BC7" w14:textId="77777777" w:rsidR="00431CA9" w:rsidRDefault="00431CA9" w:rsidP="00167EC7">
            <w:pPr>
              <w:pStyle w:val="TAH"/>
            </w:pPr>
          </w:p>
        </w:tc>
        <w:tc>
          <w:tcPr>
            <w:tcW w:w="4699" w:type="dxa"/>
            <w:gridSpan w:val="8"/>
            <w:tcBorders>
              <w:top w:val="single" w:sz="6" w:space="0" w:color="auto"/>
              <w:left w:val="nil"/>
              <w:bottom w:val="nil"/>
              <w:right w:val="nil"/>
            </w:tcBorders>
            <w:hideMark/>
          </w:tcPr>
          <w:p w14:paraId="21856F7C" w14:textId="77777777" w:rsidR="00431CA9" w:rsidRDefault="00431CA9" w:rsidP="00167EC7">
            <w:pPr>
              <w:pStyle w:val="TAH"/>
            </w:pPr>
            <w:r>
              <w:t>Bits</w:t>
            </w:r>
          </w:p>
        </w:tc>
        <w:tc>
          <w:tcPr>
            <w:tcW w:w="588" w:type="dxa"/>
            <w:tcBorders>
              <w:top w:val="single" w:sz="6" w:space="0" w:color="auto"/>
              <w:left w:val="nil"/>
              <w:bottom w:val="nil"/>
              <w:right w:val="single" w:sz="6" w:space="0" w:color="auto"/>
            </w:tcBorders>
          </w:tcPr>
          <w:p w14:paraId="1712B8BF" w14:textId="77777777" w:rsidR="00431CA9" w:rsidRDefault="00431CA9" w:rsidP="00167EC7">
            <w:pPr>
              <w:pStyle w:val="TAC"/>
            </w:pPr>
          </w:p>
        </w:tc>
      </w:tr>
      <w:tr w:rsidR="00431CA9" w14:paraId="045CB0F2" w14:textId="77777777" w:rsidTr="00167EC7">
        <w:trPr>
          <w:jc w:val="center"/>
        </w:trPr>
        <w:tc>
          <w:tcPr>
            <w:tcW w:w="151" w:type="dxa"/>
            <w:tcBorders>
              <w:top w:val="nil"/>
              <w:left w:val="single" w:sz="6" w:space="0" w:color="auto"/>
              <w:bottom w:val="nil"/>
              <w:right w:val="nil"/>
            </w:tcBorders>
          </w:tcPr>
          <w:p w14:paraId="5681E871" w14:textId="77777777" w:rsidR="00431CA9" w:rsidRDefault="00431CA9" w:rsidP="00167EC7">
            <w:pPr>
              <w:pStyle w:val="TAC"/>
            </w:pPr>
          </w:p>
        </w:tc>
        <w:tc>
          <w:tcPr>
            <w:tcW w:w="1104" w:type="dxa"/>
            <w:tcBorders>
              <w:top w:val="nil"/>
              <w:left w:val="nil"/>
              <w:bottom w:val="nil"/>
              <w:right w:val="nil"/>
            </w:tcBorders>
            <w:hideMark/>
          </w:tcPr>
          <w:p w14:paraId="50BF244C" w14:textId="77777777" w:rsidR="00431CA9" w:rsidRDefault="00431CA9" w:rsidP="00167EC7">
            <w:pPr>
              <w:pStyle w:val="TAH"/>
            </w:pPr>
            <w:r>
              <w:t>Octets</w:t>
            </w:r>
          </w:p>
        </w:tc>
        <w:tc>
          <w:tcPr>
            <w:tcW w:w="587" w:type="dxa"/>
            <w:tcBorders>
              <w:top w:val="nil"/>
              <w:left w:val="nil"/>
              <w:bottom w:val="single" w:sz="4" w:space="0" w:color="auto"/>
              <w:right w:val="nil"/>
            </w:tcBorders>
            <w:hideMark/>
          </w:tcPr>
          <w:p w14:paraId="4FE04B01" w14:textId="77777777" w:rsidR="00431CA9" w:rsidRDefault="00431CA9" w:rsidP="00167EC7">
            <w:pPr>
              <w:pStyle w:val="TAH"/>
            </w:pPr>
            <w:r>
              <w:t>8</w:t>
            </w:r>
          </w:p>
        </w:tc>
        <w:tc>
          <w:tcPr>
            <w:tcW w:w="587" w:type="dxa"/>
            <w:tcBorders>
              <w:top w:val="nil"/>
              <w:left w:val="nil"/>
              <w:bottom w:val="single" w:sz="4" w:space="0" w:color="auto"/>
              <w:right w:val="nil"/>
            </w:tcBorders>
            <w:hideMark/>
          </w:tcPr>
          <w:p w14:paraId="6AAA4592" w14:textId="77777777" w:rsidR="00431CA9" w:rsidRDefault="00431CA9" w:rsidP="00167EC7">
            <w:pPr>
              <w:pStyle w:val="TAH"/>
            </w:pPr>
            <w:r>
              <w:t>7</w:t>
            </w:r>
          </w:p>
        </w:tc>
        <w:tc>
          <w:tcPr>
            <w:tcW w:w="587" w:type="dxa"/>
            <w:tcBorders>
              <w:top w:val="nil"/>
              <w:left w:val="nil"/>
              <w:bottom w:val="single" w:sz="4" w:space="0" w:color="auto"/>
              <w:right w:val="nil"/>
            </w:tcBorders>
            <w:hideMark/>
          </w:tcPr>
          <w:p w14:paraId="213BD492" w14:textId="77777777" w:rsidR="00431CA9" w:rsidRDefault="00431CA9" w:rsidP="00167EC7">
            <w:pPr>
              <w:pStyle w:val="TAH"/>
            </w:pPr>
            <w:r>
              <w:t>6</w:t>
            </w:r>
          </w:p>
        </w:tc>
        <w:tc>
          <w:tcPr>
            <w:tcW w:w="587" w:type="dxa"/>
            <w:tcBorders>
              <w:top w:val="nil"/>
              <w:left w:val="nil"/>
              <w:bottom w:val="single" w:sz="4" w:space="0" w:color="auto"/>
              <w:right w:val="nil"/>
            </w:tcBorders>
            <w:hideMark/>
          </w:tcPr>
          <w:p w14:paraId="0F56B969" w14:textId="77777777" w:rsidR="00431CA9" w:rsidRDefault="00431CA9" w:rsidP="00167EC7">
            <w:pPr>
              <w:pStyle w:val="TAH"/>
            </w:pPr>
            <w:r>
              <w:t>5</w:t>
            </w:r>
          </w:p>
        </w:tc>
        <w:tc>
          <w:tcPr>
            <w:tcW w:w="584" w:type="dxa"/>
            <w:tcBorders>
              <w:top w:val="nil"/>
              <w:left w:val="nil"/>
              <w:bottom w:val="single" w:sz="4" w:space="0" w:color="auto"/>
              <w:right w:val="nil"/>
            </w:tcBorders>
            <w:hideMark/>
          </w:tcPr>
          <w:p w14:paraId="0D13B8DB" w14:textId="77777777" w:rsidR="00431CA9" w:rsidRDefault="00431CA9" w:rsidP="00167EC7">
            <w:pPr>
              <w:pStyle w:val="TAH"/>
            </w:pPr>
            <w:r>
              <w:t>4</w:t>
            </w:r>
          </w:p>
        </w:tc>
        <w:tc>
          <w:tcPr>
            <w:tcW w:w="588" w:type="dxa"/>
            <w:tcBorders>
              <w:top w:val="nil"/>
              <w:left w:val="nil"/>
              <w:bottom w:val="single" w:sz="4" w:space="0" w:color="auto"/>
              <w:right w:val="nil"/>
            </w:tcBorders>
            <w:hideMark/>
          </w:tcPr>
          <w:p w14:paraId="48A75684" w14:textId="77777777" w:rsidR="00431CA9" w:rsidRDefault="00431CA9" w:rsidP="00167EC7">
            <w:pPr>
              <w:pStyle w:val="TAH"/>
            </w:pPr>
            <w:r>
              <w:t>3</w:t>
            </w:r>
          </w:p>
        </w:tc>
        <w:tc>
          <w:tcPr>
            <w:tcW w:w="588" w:type="dxa"/>
            <w:tcBorders>
              <w:top w:val="nil"/>
              <w:left w:val="nil"/>
              <w:bottom w:val="single" w:sz="4" w:space="0" w:color="auto"/>
              <w:right w:val="nil"/>
            </w:tcBorders>
            <w:hideMark/>
          </w:tcPr>
          <w:p w14:paraId="56AEDF31" w14:textId="77777777" w:rsidR="00431CA9" w:rsidRDefault="00431CA9" w:rsidP="00167EC7">
            <w:pPr>
              <w:pStyle w:val="TAH"/>
            </w:pPr>
            <w:r>
              <w:t>2</w:t>
            </w:r>
          </w:p>
        </w:tc>
        <w:tc>
          <w:tcPr>
            <w:tcW w:w="591" w:type="dxa"/>
            <w:tcBorders>
              <w:top w:val="nil"/>
              <w:left w:val="nil"/>
              <w:bottom w:val="single" w:sz="4" w:space="0" w:color="auto"/>
              <w:right w:val="nil"/>
            </w:tcBorders>
            <w:hideMark/>
          </w:tcPr>
          <w:p w14:paraId="0DB54175" w14:textId="77777777" w:rsidR="00431CA9" w:rsidRDefault="00431CA9" w:rsidP="00167EC7">
            <w:pPr>
              <w:pStyle w:val="TAH"/>
            </w:pPr>
            <w:r>
              <w:t>1</w:t>
            </w:r>
          </w:p>
        </w:tc>
        <w:tc>
          <w:tcPr>
            <w:tcW w:w="588" w:type="dxa"/>
            <w:tcBorders>
              <w:top w:val="nil"/>
              <w:left w:val="nil"/>
              <w:bottom w:val="nil"/>
              <w:right w:val="single" w:sz="6" w:space="0" w:color="auto"/>
            </w:tcBorders>
          </w:tcPr>
          <w:p w14:paraId="7D9CD322" w14:textId="77777777" w:rsidR="00431CA9" w:rsidRDefault="00431CA9" w:rsidP="00167EC7">
            <w:pPr>
              <w:pStyle w:val="TAC"/>
            </w:pPr>
          </w:p>
        </w:tc>
      </w:tr>
      <w:tr w:rsidR="00431CA9" w14:paraId="7B14505C" w14:textId="77777777" w:rsidTr="00167EC7">
        <w:trPr>
          <w:jc w:val="center"/>
        </w:trPr>
        <w:tc>
          <w:tcPr>
            <w:tcW w:w="151" w:type="dxa"/>
            <w:tcBorders>
              <w:top w:val="nil"/>
              <w:left w:val="single" w:sz="6" w:space="0" w:color="auto"/>
              <w:bottom w:val="nil"/>
              <w:right w:val="nil"/>
            </w:tcBorders>
          </w:tcPr>
          <w:p w14:paraId="72FCF579" w14:textId="77777777" w:rsidR="00431CA9" w:rsidRDefault="00431CA9" w:rsidP="00167EC7">
            <w:pPr>
              <w:pStyle w:val="TAC"/>
            </w:pPr>
          </w:p>
        </w:tc>
        <w:tc>
          <w:tcPr>
            <w:tcW w:w="1104" w:type="dxa"/>
            <w:tcBorders>
              <w:top w:val="nil"/>
              <w:left w:val="nil"/>
              <w:bottom w:val="nil"/>
              <w:right w:val="single" w:sz="4" w:space="0" w:color="auto"/>
            </w:tcBorders>
            <w:hideMark/>
          </w:tcPr>
          <w:p w14:paraId="6D6220AF" w14:textId="77777777" w:rsidR="00431CA9" w:rsidRDefault="00431CA9" w:rsidP="00167EC7">
            <w:pPr>
              <w:pStyle w:val="TAC"/>
            </w:pPr>
            <w:r>
              <w:t>1 to 2</w:t>
            </w:r>
          </w:p>
        </w:tc>
        <w:tc>
          <w:tcPr>
            <w:tcW w:w="4699" w:type="dxa"/>
            <w:gridSpan w:val="8"/>
            <w:tcBorders>
              <w:top w:val="single" w:sz="4" w:space="0" w:color="auto"/>
              <w:left w:val="single" w:sz="4" w:space="0" w:color="auto"/>
              <w:bottom w:val="nil"/>
              <w:right w:val="single" w:sz="4" w:space="0" w:color="auto"/>
            </w:tcBorders>
            <w:hideMark/>
          </w:tcPr>
          <w:p w14:paraId="688CD1FB" w14:textId="792C0A15" w:rsidR="00431CA9" w:rsidRDefault="00431CA9" w:rsidP="00167EC7">
            <w:pPr>
              <w:pStyle w:val="TAC"/>
            </w:pPr>
            <w:r>
              <w:t xml:space="preserve">Type = </w:t>
            </w:r>
            <w:r>
              <w:rPr>
                <w:lang w:eastAsia="zh-CN"/>
              </w:rPr>
              <w:t>306</w:t>
            </w:r>
            <w:r>
              <w:t xml:space="preserve"> (</w:t>
            </w:r>
            <w:r>
              <w:rPr>
                <w:lang w:eastAsia="zh-CN"/>
              </w:rPr>
              <w:t>d</w:t>
            </w:r>
            <w:r>
              <w:t>ecimal)</w:t>
            </w:r>
          </w:p>
        </w:tc>
        <w:tc>
          <w:tcPr>
            <w:tcW w:w="588" w:type="dxa"/>
            <w:tcBorders>
              <w:top w:val="nil"/>
              <w:left w:val="single" w:sz="4" w:space="0" w:color="auto"/>
              <w:bottom w:val="nil"/>
              <w:right w:val="single" w:sz="6" w:space="0" w:color="auto"/>
            </w:tcBorders>
          </w:tcPr>
          <w:p w14:paraId="7D60867C" w14:textId="77777777" w:rsidR="00431CA9" w:rsidRDefault="00431CA9" w:rsidP="00167EC7">
            <w:pPr>
              <w:pStyle w:val="TAC"/>
            </w:pPr>
          </w:p>
        </w:tc>
      </w:tr>
      <w:tr w:rsidR="00431CA9" w14:paraId="3476F2D3" w14:textId="77777777" w:rsidTr="00167EC7">
        <w:trPr>
          <w:jc w:val="center"/>
        </w:trPr>
        <w:tc>
          <w:tcPr>
            <w:tcW w:w="151" w:type="dxa"/>
            <w:tcBorders>
              <w:top w:val="nil"/>
              <w:left w:val="single" w:sz="6" w:space="0" w:color="auto"/>
              <w:bottom w:val="nil"/>
              <w:right w:val="nil"/>
            </w:tcBorders>
          </w:tcPr>
          <w:p w14:paraId="555BC970" w14:textId="77777777" w:rsidR="00431CA9" w:rsidRDefault="00431CA9" w:rsidP="00167EC7">
            <w:pPr>
              <w:pStyle w:val="TAC"/>
            </w:pPr>
          </w:p>
        </w:tc>
        <w:tc>
          <w:tcPr>
            <w:tcW w:w="1104" w:type="dxa"/>
            <w:tcBorders>
              <w:top w:val="nil"/>
              <w:left w:val="nil"/>
              <w:bottom w:val="nil"/>
              <w:right w:val="single" w:sz="4" w:space="0" w:color="auto"/>
            </w:tcBorders>
            <w:hideMark/>
          </w:tcPr>
          <w:p w14:paraId="3D4BBCCF" w14:textId="77777777" w:rsidR="00431CA9" w:rsidRDefault="00431CA9" w:rsidP="00167EC7">
            <w:pPr>
              <w:pStyle w:val="TAC"/>
              <w:rPr>
                <w:lang w:eastAsia="ja-JP"/>
              </w:rPr>
            </w:pPr>
            <w:r>
              <w:rPr>
                <w:lang w:eastAsia="zh-CN"/>
              </w:rPr>
              <w:t xml:space="preserve">3 to </w:t>
            </w:r>
            <w:r>
              <w:rPr>
                <w:lang w:eastAsia="ja-JP"/>
              </w:rPr>
              <w:t>4</w:t>
            </w:r>
          </w:p>
        </w:tc>
        <w:tc>
          <w:tcPr>
            <w:tcW w:w="4699" w:type="dxa"/>
            <w:gridSpan w:val="8"/>
            <w:tcBorders>
              <w:top w:val="single" w:sz="4" w:space="0" w:color="auto"/>
              <w:left w:val="single" w:sz="4" w:space="0" w:color="auto"/>
              <w:bottom w:val="single" w:sz="6" w:space="0" w:color="auto"/>
              <w:right w:val="single" w:sz="4" w:space="0" w:color="auto"/>
            </w:tcBorders>
            <w:hideMark/>
          </w:tcPr>
          <w:p w14:paraId="1D9712FD" w14:textId="77777777" w:rsidR="00431CA9" w:rsidRDefault="00431CA9" w:rsidP="00167EC7">
            <w:pPr>
              <w:pStyle w:val="TAC"/>
              <w:rPr>
                <w:lang w:eastAsia="zh-CN"/>
              </w:rPr>
            </w:pPr>
            <w:r>
              <w:rPr>
                <w:lang w:eastAsia="ja-JP"/>
              </w:rPr>
              <w:t>Length</w:t>
            </w:r>
            <w:r>
              <w:rPr>
                <w:lang w:eastAsia="zh-CN"/>
              </w:rPr>
              <w:t>=n</w:t>
            </w:r>
          </w:p>
        </w:tc>
        <w:tc>
          <w:tcPr>
            <w:tcW w:w="588" w:type="dxa"/>
            <w:tcBorders>
              <w:top w:val="nil"/>
              <w:left w:val="single" w:sz="4" w:space="0" w:color="auto"/>
              <w:bottom w:val="nil"/>
              <w:right w:val="single" w:sz="6" w:space="0" w:color="auto"/>
            </w:tcBorders>
          </w:tcPr>
          <w:p w14:paraId="47C039D1" w14:textId="77777777" w:rsidR="00431CA9" w:rsidRDefault="00431CA9" w:rsidP="00167EC7">
            <w:pPr>
              <w:pStyle w:val="TAC"/>
            </w:pPr>
          </w:p>
        </w:tc>
      </w:tr>
      <w:tr w:rsidR="00431CA9" w14:paraId="6DF6F6E8" w14:textId="77777777" w:rsidTr="00167EC7">
        <w:trPr>
          <w:jc w:val="center"/>
        </w:trPr>
        <w:tc>
          <w:tcPr>
            <w:tcW w:w="151" w:type="dxa"/>
            <w:tcBorders>
              <w:top w:val="nil"/>
              <w:left w:val="single" w:sz="6" w:space="0" w:color="auto"/>
              <w:bottom w:val="nil"/>
              <w:right w:val="nil"/>
            </w:tcBorders>
          </w:tcPr>
          <w:p w14:paraId="524E51B5" w14:textId="77777777" w:rsidR="00431CA9" w:rsidRDefault="00431CA9" w:rsidP="00167EC7">
            <w:pPr>
              <w:pStyle w:val="TAC"/>
            </w:pPr>
          </w:p>
        </w:tc>
        <w:tc>
          <w:tcPr>
            <w:tcW w:w="1104" w:type="dxa"/>
            <w:tcBorders>
              <w:top w:val="nil"/>
              <w:left w:val="nil"/>
              <w:bottom w:val="nil"/>
              <w:right w:val="single" w:sz="4" w:space="0" w:color="auto"/>
            </w:tcBorders>
          </w:tcPr>
          <w:p w14:paraId="21A16A6B" w14:textId="77777777" w:rsidR="00431CA9" w:rsidRDefault="00431CA9" w:rsidP="00167EC7">
            <w:pPr>
              <w:pStyle w:val="TAC"/>
              <w:rPr>
                <w:lang w:eastAsia="zh-CN"/>
              </w:rPr>
            </w:pPr>
            <w:r>
              <w:rPr>
                <w:lang w:eastAsia="zh-CN"/>
              </w:rPr>
              <w:t>5</w:t>
            </w:r>
          </w:p>
        </w:tc>
        <w:tc>
          <w:tcPr>
            <w:tcW w:w="4699" w:type="dxa"/>
            <w:gridSpan w:val="8"/>
            <w:tcBorders>
              <w:top w:val="single" w:sz="4" w:space="0" w:color="auto"/>
              <w:left w:val="single" w:sz="4" w:space="0" w:color="auto"/>
              <w:bottom w:val="single" w:sz="6" w:space="0" w:color="auto"/>
              <w:right w:val="single" w:sz="4" w:space="0" w:color="auto"/>
            </w:tcBorders>
          </w:tcPr>
          <w:p w14:paraId="487C404B" w14:textId="77777777" w:rsidR="00431CA9" w:rsidRDefault="00431CA9" w:rsidP="00ED493B">
            <w:pPr>
              <w:pStyle w:val="TAC"/>
              <w:tabs>
                <w:tab w:val="left" w:pos="1000"/>
              </w:tabs>
              <w:rPr>
                <w:lang w:eastAsia="ja-JP"/>
              </w:rPr>
            </w:pPr>
            <w:r>
              <w:rPr>
                <w:lang w:eastAsia="ja-JP"/>
              </w:rPr>
              <w:t>Spare</w:t>
            </w:r>
          </w:p>
        </w:tc>
        <w:tc>
          <w:tcPr>
            <w:tcW w:w="588" w:type="dxa"/>
            <w:tcBorders>
              <w:top w:val="nil"/>
              <w:left w:val="single" w:sz="4" w:space="0" w:color="auto"/>
              <w:bottom w:val="nil"/>
              <w:right w:val="single" w:sz="6" w:space="0" w:color="auto"/>
            </w:tcBorders>
          </w:tcPr>
          <w:p w14:paraId="61BB6AA4" w14:textId="77777777" w:rsidR="00431CA9" w:rsidRDefault="00431CA9" w:rsidP="00167EC7">
            <w:pPr>
              <w:pStyle w:val="TAC"/>
            </w:pPr>
          </w:p>
        </w:tc>
      </w:tr>
      <w:tr w:rsidR="00431CA9" w14:paraId="370EF21D" w14:textId="77777777" w:rsidTr="00167EC7">
        <w:trPr>
          <w:jc w:val="center"/>
        </w:trPr>
        <w:tc>
          <w:tcPr>
            <w:tcW w:w="151" w:type="dxa"/>
            <w:tcBorders>
              <w:top w:val="nil"/>
              <w:left w:val="single" w:sz="6" w:space="0" w:color="auto"/>
              <w:bottom w:val="nil"/>
              <w:right w:val="nil"/>
            </w:tcBorders>
          </w:tcPr>
          <w:p w14:paraId="366B209C" w14:textId="77777777" w:rsidR="00431CA9" w:rsidRDefault="00431CA9" w:rsidP="00167EC7">
            <w:pPr>
              <w:pStyle w:val="TAC"/>
            </w:pPr>
          </w:p>
        </w:tc>
        <w:tc>
          <w:tcPr>
            <w:tcW w:w="1104" w:type="dxa"/>
            <w:tcBorders>
              <w:top w:val="nil"/>
              <w:left w:val="nil"/>
              <w:bottom w:val="nil"/>
              <w:right w:val="single" w:sz="4" w:space="0" w:color="auto"/>
            </w:tcBorders>
            <w:hideMark/>
          </w:tcPr>
          <w:p w14:paraId="46CEE41A" w14:textId="77777777" w:rsidR="00431CA9" w:rsidRDefault="00431CA9" w:rsidP="00167EC7">
            <w:pPr>
              <w:pStyle w:val="TAC"/>
              <w:rPr>
                <w:lang w:eastAsia="zh-CN"/>
              </w:rPr>
            </w:pPr>
            <w:r>
              <w:rPr>
                <w:lang w:eastAsia="zh-CN"/>
              </w:rPr>
              <w:t>6 to 9</w:t>
            </w:r>
          </w:p>
        </w:tc>
        <w:tc>
          <w:tcPr>
            <w:tcW w:w="4699" w:type="dxa"/>
            <w:gridSpan w:val="8"/>
            <w:tcBorders>
              <w:top w:val="single" w:sz="4" w:space="0" w:color="auto"/>
              <w:left w:val="single" w:sz="4" w:space="0" w:color="auto"/>
              <w:bottom w:val="single" w:sz="6" w:space="0" w:color="auto"/>
              <w:right w:val="single" w:sz="4" w:space="0" w:color="auto"/>
            </w:tcBorders>
            <w:hideMark/>
          </w:tcPr>
          <w:p w14:paraId="0A1194B6" w14:textId="77777777" w:rsidR="00431CA9" w:rsidRDefault="00431CA9" w:rsidP="00167EC7">
            <w:pPr>
              <w:pStyle w:val="TAC"/>
            </w:pPr>
            <w:r>
              <w:t>Common Tunnel Endpoint Identifier</w:t>
            </w:r>
          </w:p>
        </w:tc>
        <w:tc>
          <w:tcPr>
            <w:tcW w:w="588" w:type="dxa"/>
            <w:tcBorders>
              <w:top w:val="nil"/>
              <w:left w:val="single" w:sz="4" w:space="0" w:color="auto"/>
              <w:bottom w:val="nil"/>
              <w:right w:val="single" w:sz="6" w:space="0" w:color="auto"/>
            </w:tcBorders>
          </w:tcPr>
          <w:p w14:paraId="5F82C6BC" w14:textId="77777777" w:rsidR="00431CA9" w:rsidRDefault="00431CA9" w:rsidP="00167EC7">
            <w:pPr>
              <w:pStyle w:val="TAC"/>
            </w:pPr>
          </w:p>
        </w:tc>
      </w:tr>
      <w:tr w:rsidR="00431CA9" w14:paraId="71A40B7E" w14:textId="77777777" w:rsidTr="00167EC7">
        <w:trPr>
          <w:jc w:val="center"/>
        </w:trPr>
        <w:tc>
          <w:tcPr>
            <w:tcW w:w="151" w:type="dxa"/>
            <w:tcBorders>
              <w:top w:val="nil"/>
              <w:left w:val="single" w:sz="6" w:space="0" w:color="auto"/>
              <w:bottom w:val="nil"/>
              <w:right w:val="nil"/>
            </w:tcBorders>
          </w:tcPr>
          <w:p w14:paraId="536B17E1" w14:textId="77777777" w:rsidR="00431CA9" w:rsidRDefault="00431CA9" w:rsidP="00167EC7">
            <w:pPr>
              <w:pStyle w:val="TAC"/>
            </w:pPr>
          </w:p>
        </w:tc>
        <w:tc>
          <w:tcPr>
            <w:tcW w:w="1104" w:type="dxa"/>
            <w:tcBorders>
              <w:top w:val="nil"/>
              <w:left w:val="nil"/>
              <w:bottom w:val="nil"/>
              <w:right w:val="single" w:sz="4" w:space="0" w:color="auto"/>
            </w:tcBorders>
            <w:hideMark/>
          </w:tcPr>
          <w:p w14:paraId="4E7FE84E" w14:textId="77777777" w:rsidR="00431CA9" w:rsidRDefault="00431CA9" w:rsidP="00167EC7">
            <w:pPr>
              <w:pStyle w:val="TAC"/>
              <w:rPr>
                <w:lang w:eastAsia="zh-CN"/>
              </w:rPr>
            </w:pPr>
            <w:r>
              <w:rPr>
                <w:lang w:eastAsia="zh-CN"/>
              </w:rPr>
              <w:t xml:space="preserve">10 </w:t>
            </w:r>
          </w:p>
        </w:tc>
        <w:tc>
          <w:tcPr>
            <w:tcW w:w="1174" w:type="dxa"/>
            <w:gridSpan w:val="2"/>
            <w:tcBorders>
              <w:top w:val="single" w:sz="4" w:space="0" w:color="auto"/>
              <w:left w:val="single" w:sz="4" w:space="0" w:color="auto"/>
              <w:bottom w:val="single" w:sz="6" w:space="0" w:color="auto"/>
              <w:right w:val="single" w:sz="4" w:space="0" w:color="auto"/>
            </w:tcBorders>
            <w:hideMark/>
          </w:tcPr>
          <w:p w14:paraId="1BFFE2D0" w14:textId="77777777" w:rsidR="00431CA9" w:rsidRDefault="00431CA9" w:rsidP="00167EC7">
            <w:pPr>
              <w:pStyle w:val="TAC"/>
              <w:rPr>
                <w:lang w:eastAsia="zh-CN"/>
              </w:rPr>
            </w:pPr>
            <w:r>
              <w:rPr>
                <w:lang w:eastAsia="zh-CN"/>
              </w:rPr>
              <w:t>Address Type</w:t>
            </w:r>
          </w:p>
        </w:tc>
        <w:tc>
          <w:tcPr>
            <w:tcW w:w="3525" w:type="dxa"/>
            <w:gridSpan w:val="6"/>
            <w:tcBorders>
              <w:top w:val="single" w:sz="4" w:space="0" w:color="auto"/>
              <w:left w:val="single" w:sz="4" w:space="0" w:color="auto"/>
              <w:bottom w:val="single" w:sz="6" w:space="0" w:color="auto"/>
              <w:right w:val="single" w:sz="4" w:space="0" w:color="auto"/>
            </w:tcBorders>
            <w:hideMark/>
          </w:tcPr>
          <w:p w14:paraId="42ACFD4F" w14:textId="77777777" w:rsidR="00431CA9" w:rsidRDefault="00431CA9" w:rsidP="00167EC7">
            <w:pPr>
              <w:pStyle w:val="TAC"/>
              <w:rPr>
                <w:lang w:eastAsia="zh-CN"/>
              </w:rPr>
            </w:pPr>
            <w:r>
              <w:rPr>
                <w:lang w:eastAsia="zh-CN"/>
              </w:rPr>
              <w:t>Address Length</w:t>
            </w:r>
          </w:p>
        </w:tc>
        <w:tc>
          <w:tcPr>
            <w:tcW w:w="588" w:type="dxa"/>
            <w:tcBorders>
              <w:top w:val="nil"/>
              <w:left w:val="single" w:sz="4" w:space="0" w:color="auto"/>
              <w:bottom w:val="nil"/>
              <w:right w:val="single" w:sz="6" w:space="0" w:color="auto"/>
            </w:tcBorders>
          </w:tcPr>
          <w:p w14:paraId="017E9EF0" w14:textId="77777777" w:rsidR="00431CA9" w:rsidRDefault="00431CA9" w:rsidP="00167EC7">
            <w:pPr>
              <w:pStyle w:val="TAC"/>
            </w:pPr>
          </w:p>
        </w:tc>
      </w:tr>
      <w:tr w:rsidR="00431CA9" w14:paraId="07ACC147" w14:textId="77777777" w:rsidTr="00167EC7">
        <w:trPr>
          <w:jc w:val="center"/>
        </w:trPr>
        <w:tc>
          <w:tcPr>
            <w:tcW w:w="151" w:type="dxa"/>
            <w:tcBorders>
              <w:top w:val="nil"/>
              <w:left w:val="single" w:sz="6" w:space="0" w:color="auto"/>
              <w:bottom w:val="nil"/>
              <w:right w:val="nil"/>
            </w:tcBorders>
          </w:tcPr>
          <w:p w14:paraId="3D59C45B" w14:textId="77777777" w:rsidR="00431CA9" w:rsidRDefault="00431CA9" w:rsidP="00167EC7">
            <w:pPr>
              <w:pStyle w:val="TAC"/>
            </w:pPr>
          </w:p>
        </w:tc>
        <w:tc>
          <w:tcPr>
            <w:tcW w:w="1104" w:type="dxa"/>
            <w:tcBorders>
              <w:top w:val="nil"/>
              <w:left w:val="nil"/>
              <w:bottom w:val="nil"/>
              <w:right w:val="single" w:sz="4" w:space="0" w:color="auto"/>
            </w:tcBorders>
            <w:hideMark/>
          </w:tcPr>
          <w:p w14:paraId="37CEA582" w14:textId="77777777" w:rsidR="00431CA9" w:rsidRDefault="00431CA9" w:rsidP="00167EC7">
            <w:pPr>
              <w:pStyle w:val="TAC"/>
              <w:rPr>
                <w:lang w:eastAsia="zh-CN"/>
              </w:rPr>
            </w:pPr>
            <w:r>
              <w:rPr>
                <w:lang w:eastAsia="zh-CN"/>
              </w:rPr>
              <w:t>11 to K</w:t>
            </w:r>
          </w:p>
        </w:tc>
        <w:tc>
          <w:tcPr>
            <w:tcW w:w="4699" w:type="dxa"/>
            <w:gridSpan w:val="8"/>
            <w:tcBorders>
              <w:top w:val="single" w:sz="4" w:space="0" w:color="auto"/>
              <w:left w:val="single" w:sz="4" w:space="0" w:color="auto"/>
              <w:bottom w:val="single" w:sz="6" w:space="0" w:color="auto"/>
              <w:right w:val="single" w:sz="4" w:space="0" w:color="auto"/>
            </w:tcBorders>
            <w:hideMark/>
          </w:tcPr>
          <w:p w14:paraId="0DB04CE3" w14:textId="77777777" w:rsidR="00431CA9" w:rsidRDefault="00431CA9" w:rsidP="00167EC7">
            <w:pPr>
              <w:pStyle w:val="TAC"/>
            </w:pPr>
            <w:r>
              <w:t>IP Multicast Distribution Address (IPv4 or IPv6)</w:t>
            </w:r>
          </w:p>
        </w:tc>
        <w:tc>
          <w:tcPr>
            <w:tcW w:w="588" w:type="dxa"/>
            <w:tcBorders>
              <w:top w:val="nil"/>
              <w:left w:val="single" w:sz="4" w:space="0" w:color="auto"/>
              <w:bottom w:val="nil"/>
              <w:right w:val="single" w:sz="6" w:space="0" w:color="auto"/>
            </w:tcBorders>
          </w:tcPr>
          <w:p w14:paraId="3F826014" w14:textId="77777777" w:rsidR="00431CA9" w:rsidRDefault="00431CA9" w:rsidP="00167EC7">
            <w:pPr>
              <w:pStyle w:val="TAC"/>
            </w:pPr>
          </w:p>
        </w:tc>
      </w:tr>
      <w:tr w:rsidR="00431CA9" w14:paraId="473A469C" w14:textId="77777777" w:rsidTr="00167EC7">
        <w:trPr>
          <w:jc w:val="center"/>
        </w:trPr>
        <w:tc>
          <w:tcPr>
            <w:tcW w:w="151" w:type="dxa"/>
            <w:tcBorders>
              <w:top w:val="nil"/>
              <w:left w:val="single" w:sz="6" w:space="0" w:color="auto"/>
              <w:bottom w:val="nil"/>
              <w:right w:val="nil"/>
            </w:tcBorders>
          </w:tcPr>
          <w:p w14:paraId="097F6463" w14:textId="77777777" w:rsidR="00431CA9" w:rsidRDefault="00431CA9" w:rsidP="00167EC7">
            <w:pPr>
              <w:pStyle w:val="TAC"/>
            </w:pPr>
          </w:p>
        </w:tc>
        <w:tc>
          <w:tcPr>
            <w:tcW w:w="1104" w:type="dxa"/>
            <w:tcBorders>
              <w:top w:val="nil"/>
              <w:left w:val="nil"/>
              <w:bottom w:val="nil"/>
              <w:right w:val="single" w:sz="4" w:space="0" w:color="auto"/>
            </w:tcBorders>
            <w:hideMark/>
          </w:tcPr>
          <w:p w14:paraId="773AE827" w14:textId="77777777" w:rsidR="00431CA9" w:rsidRDefault="00431CA9" w:rsidP="00167EC7">
            <w:pPr>
              <w:pStyle w:val="TAC"/>
              <w:rPr>
                <w:lang w:eastAsia="zh-CN"/>
              </w:rPr>
            </w:pPr>
            <w:r>
              <w:rPr>
                <w:lang w:eastAsia="zh-CN"/>
              </w:rPr>
              <w:t>K+1</w:t>
            </w:r>
          </w:p>
        </w:tc>
        <w:tc>
          <w:tcPr>
            <w:tcW w:w="1174" w:type="dxa"/>
            <w:gridSpan w:val="2"/>
            <w:tcBorders>
              <w:top w:val="single" w:sz="4" w:space="0" w:color="auto"/>
              <w:left w:val="single" w:sz="4" w:space="0" w:color="auto"/>
              <w:bottom w:val="single" w:sz="6" w:space="0" w:color="auto"/>
              <w:right w:val="single" w:sz="4" w:space="0" w:color="auto"/>
            </w:tcBorders>
            <w:hideMark/>
          </w:tcPr>
          <w:p w14:paraId="29E9173B" w14:textId="77777777" w:rsidR="00431CA9" w:rsidRDefault="00431CA9" w:rsidP="00167EC7">
            <w:pPr>
              <w:pStyle w:val="TAC"/>
            </w:pPr>
            <w:r>
              <w:rPr>
                <w:lang w:eastAsia="zh-CN"/>
              </w:rPr>
              <w:t>Address Type</w:t>
            </w:r>
          </w:p>
        </w:tc>
        <w:tc>
          <w:tcPr>
            <w:tcW w:w="3525" w:type="dxa"/>
            <w:gridSpan w:val="6"/>
            <w:tcBorders>
              <w:top w:val="single" w:sz="4" w:space="0" w:color="auto"/>
              <w:left w:val="single" w:sz="4" w:space="0" w:color="auto"/>
              <w:bottom w:val="single" w:sz="6" w:space="0" w:color="auto"/>
              <w:right w:val="single" w:sz="4" w:space="0" w:color="auto"/>
            </w:tcBorders>
            <w:hideMark/>
          </w:tcPr>
          <w:p w14:paraId="6E2CFE09" w14:textId="77777777" w:rsidR="00431CA9" w:rsidRDefault="00431CA9" w:rsidP="00167EC7">
            <w:pPr>
              <w:pStyle w:val="TAC"/>
            </w:pPr>
            <w:r>
              <w:rPr>
                <w:lang w:eastAsia="zh-CN"/>
              </w:rPr>
              <w:t>Address Length</w:t>
            </w:r>
          </w:p>
        </w:tc>
        <w:tc>
          <w:tcPr>
            <w:tcW w:w="588" w:type="dxa"/>
            <w:tcBorders>
              <w:top w:val="nil"/>
              <w:left w:val="single" w:sz="4" w:space="0" w:color="auto"/>
              <w:bottom w:val="nil"/>
              <w:right w:val="single" w:sz="6" w:space="0" w:color="auto"/>
            </w:tcBorders>
          </w:tcPr>
          <w:p w14:paraId="4F1A83AC" w14:textId="77777777" w:rsidR="00431CA9" w:rsidRDefault="00431CA9" w:rsidP="00167EC7">
            <w:pPr>
              <w:pStyle w:val="TAC"/>
            </w:pPr>
          </w:p>
        </w:tc>
      </w:tr>
      <w:tr w:rsidR="00431CA9" w14:paraId="6DC971C2" w14:textId="77777777" w:rsidTr="00167EC7">
        <w:trPr>
          <w:jc w:val="center"/>
        </w:trPr>
        <w:tc>
          <w:tcPr>
            <w:tcW w:w="151" w:type="dxa"/>
            <w:tcBorders>
              <w:top w:val="nil"/>
              <w:left w:val="single" w:sz="6" w:space="0" w:color="auto"/>
              <w:bottom w:val="nil"/>
              <w:right w:val="nil"/>
            </w:tcBorders>
          </w:tcPr>
          <w:p w14:paraId="21B3A272" w14:textId="77777777" w:rsidR="00431CA9" w:rsidRDefault="00431CA9" w:rsidP="00167EC7">
            <w:pPr>
              <w:pStyle w:val="TAC"/>
            </w:pPr>
          </w:p>
        </w:tc>
        <w:tc>
          <w:tcPr>
            <w:tcW w:w="1104" w:type="dxa"/>
            <w:tcBorders>
              <w:top w:val="nil"/>
              <w:left w:val="nil"/>
              <w:bottom w:val="nil"/>
              <w:right w:val="single" w:sz="4" w:space="0" w:color="auto"/>
            </w:tcBorders>
            <w:hideMark/>
          </w:tcPr>
          <w:p w14:paraId="036BA5BE" w14:textId="77777777" w:rsidR="00431CA9" w:rsidRDefault="00431CA9" w:rsidP="00167EC7">
            <w:pPr>
              <w:pStyle w:val="TAC"/>
              <w:rPr>
                <w:lang w:eastAsia="zh-CN"/>
              </w:rPr>
            </w:pPr>
            <w:r>
              <w:rPr>
                <w:lang w:eastAsia="ja-JP"/>
              </w:rPr>
              <w:t>(</w:t>
            </w:r>
            <w:r>
              <w:rPr>
                <w:lang w:eastAsia="zh-CN"/>
              </w:rPr>
              <w:t>k</w:t>
            </w:r>
            <w:r>
              <w:rPr>
                <w:lang w:eastAsia="ja-JP"/>
              </w:rPr>
              <w:t>+</w:t>
            </w:r>
            <w:r>
              <w:rPr>
                <w:lang w:eastAsia="zh-CN"/>
              </w:rPr>
              <w:t>2</w:t>
            </w:r>
            <w:r>
              <w:rPr>
                <w:lang w:eastAsia="ja-JP"/>
              </w:rPr>
              <w:t>)</w:t>
            </w:r>
            <w:r>
              <w:rPr>
                <w:lang w:eastAsia="zh-CN"/>
              </w:rPr>
              <w:t xml:space="preserve"> to m</w:t>
            </w:r>
          </w:p>
        </w:tc>
        <w:tc>
          <w:tcPr>
            <w:tcW w:w="4699" w:type="dxa"/>
            <w:gridSpan w:val="8"/>
            <w:tcBorders>
              <w:top w:val="single" w:sz="4" w:space="0" w:color="auto"/>
              <w:left w:val="single" w:sz="4" w:space="0" w:color="auto"/>
              <w:bottom w:val="single" w:sz="6" w:space="0" w:color="auto"/>
              <w:right w:val="single" w:sz="4" w:space="0" w:color="auto"/>
            </w:tcBorders>
            <w:hideMark/>
          </w:tcPr>
          <w:p w14:paraId="53C21196" w14:textId="77777777" w:rsidR="00431CA9" w:rsidRDefault="00431CA9" w:rsidP="00167EC7">
            <w:pPr>
              <w:pStyle w:val="TAC"/>
            </w:pPr>
            <w:r>
              <w:t>IP Source Address (IPv4 or IPv6)</w:t>
            </w:r>
          </w:p>
        </w:tc>
        <w:tc>
          <w:tcPr>
            <w:tcW w:w="588" w:type="dxa"/>
            <w:tcBorders>
              <w:top w:val="nil"/>
              <w:left w:val="single" w:sz="4" w:space="0" w:color="auto"/>
              <w:bottom w:val="nil"/>
              <w:right w:val="single" w:sz="6" w:space="0" w:color="auto"/>
            </w:tcBorders>
          </w:tcPr>
          <w:p w14:paraId="57297DBC" w14:textId="77777777" w:rsidR="00431CA9" w:rsidRDefault="00431CA9" w:rsidP="00167EC7">
            <w:pPr>
              <w:pStyle w:val="TAC"/>
            </w:pPr>
          </w:p>
        </w:tc>
      </w:tr>
      <w:tr w:rsidR="00431CA9" w14:paraId="44870256" w14:textId="77777777" w:rsidTr="00167EC7">
        <w:trPr>
          <w:jc w:val="center"/>
        </w:trPr>
        <w:tc>
          <w:tcPr>
            <w:tcW w:w="151" w:type="dxa"/>
            <w:tcBorders>
              <w:top w:val="nil"/>
              <w:left w:val="single" w:sz="6" w:space="0" w:color="auto"/>
              <w:bottom w:val="single" w:sz="6" w:space="0" w:color="auto"/>
              <w:right w:val="nil"/>
            </w:tcBorders>
          </w:tcPr>
          <w:p w14:paraId="641DFEDC" w14:textId="77777777" w:rsidR="00431CA9" w:rsidRDefault="00431CA9" w:rsidP="00167EC7">
            <w:pPr>
              <w:pStyle w:val="TAC"/>
            </w:pPr>
          </w:p>
        </w:tc>
        <w:tc>
          <w:tcPr>
            <w:tcW w:w="1104" w:type="dxa"/>
            <w:tcBorders>
              <w:top w:val="nil"/>
              <w:left w:val="nil"/>
              <w:bottom w:val="single" w:sz="6" w:space="0" w:color="auto"/>
              <w:right w:val="single" w:sz="4" w:space="0" w:color="auto"/>
            </w:tcBorders>
            <w:hideMark/>
          </w:tcPr>
          <w:p w14:paraId="6DC7209A" w14:textId="77777777" w:rsidR="00431CA9" w:rsidRDefault="00431CA9" w:rsidP="00167EC7">
            <w:pPr>
              <w:pStyle w:val="TAC"/>
              <w:rPr>
                <w:lang w:eastAsia="zh-CN"/>
              </w:rPr>
            </w:pPr>
            <w:r>
              <w:rPr>
                <w:lang w:eastAsia="zh-CN"/>
              </w:rPr>
              <w:t>(m+1) to n</w:t>
            </w:r>
          </w:p>
        </w:tc>
        <w:tc>
          <w:tcPr>
            <w:tcW w:w="4699" w:type="dxa"/>
            <w:gridSpan w:val="8"/>
            <w:tcBorders>
              <w:top w:val="single" w:sz="4" w:space="0" w:color="auto"/>
              <w:left w:val="single" w:sz="4" w:space="0" w:color="auto"/>
              <w:bottom w:val="single" w:sz="6" w:space="0" w:color="auto"/>
              <w:right w:val="single" w:sz="4" w:space="0" w:color="auto"/>
            </w:tcBorders>
            <w:hideMark/>
          </w:tcPr>
          <w:p w14:paraId="0B3A9641" w14:textId="77777777" w:rsidR="00431CA9" w:rsidRDefault="00431CA9" w:rsidP="00167EC7">
            <w:pPr>
              <w:pStyle w:val="TAC"/>
            </w:pPr>
            <w:r>
              <w:t>These octet(s) is/are present only if explicitly specified</w:t>
            </w:r>
          </w:p>
        </w:tc>
        <w:tc>
          <w:tcPr>
            <w:tcW w:w="588" w:type="dxa"/>
            <w:tcBorders>
              <w:top w:val="nil"/>
              <w:left w:val="single" w:sz="4" w:space="0" w:color="auto"/>
              <w:bottom w:val="single" w:sz="6" w:space="0" w:color="auto"/>
              <w:right w:val="single" w:sz="6" w:space="0" w:color="auto"/>
            </w:tcBorders>
          </w:tcPr>
          <w:p w14:paraId="61A2FB13" w14:textId="77777777" w:rsidR="00431CA9" w:rsidRDefault="00431CA9" w:rsidP="00167EC7">
            <w:pPr>
              <w:pStyle w:val="TAC"/>
            </w:pPr>
          </w:p>
        </w:tc>
      </w:tr>
    </w:tbl>
    <w:p w14:paraId="3CCCFF7E" w14:textId="4187899C" w:rsidR="00431CA9" w:rsidRDefault="00431CA9" w:rsidP="00431CA9">
      <w:pPr>
        <w:pStyle w:val="TF"/>
        <w:rPr>
          <w:lang w:eastAsia="ja-JP"/>
        </w:rPr>
      </w:pPr>
      <w:r>
        <w:t xml:space="preserve">Figure </w:t>
      </w:r>
      <w:r>
        <w:rPr>
          <w:lang w:eastAsia="zh-CN"/>
        </w:rPr>
        <w:t>8.2.207-</w:t>
      </w:r>
      <w:r>
        <w:rPr>
          <w:lang w:eastAsia="ja-JP"/>
        </w:rPr>
        <w:t>1</w:t>
      </w:r>
      <w:r>
        <w:t xml:space="preserve">: </w:t>
      </w:r>
      <w:r w:rsidRPr="00167EC7">
        <w:rPr>
          <w:lang w:val="en-US"/>
        </w:rPr>
        <w:t>Multicast Transport Information</w:t>
      </w:r>
    </w:p>
    <w:p w14:paraId="45609C65" w14:textId="799DCCEC" w:rsidR="00431CA9" w:rsidRPr="00ED493B" w:rsidRDefault="00431CA9" w:rsidP="001A3E8D">
      <w:pPr>
        <w:pStyle w:val="Heading3"/>
      </w:pPr>
      <w:bookmarkStart w:id="7621" w:name="_Toc98236121"/>
      <w:r w:rsidRPr="00ED493B">
        <w:t>8.</w:t>
      </w:r>
      <w:r w:rsidRPr="00ED493B">
        <w:rPr>
          <w:lang w:val="en-US"/>
        </w:rPr>
        <w:t>2.208</w:t>
      </w:r>
      <w:r w:rsidRPr="00ED493B">
        <w:tab/>
      </w:r>
      <w:r w:rsidRPr="00167EC7">
        <w:rPr>
          <w:lang w:val="en-US"/>
        </w:rPr>
        <w:t>MBSN4mbReq-Flags</w:t>
      </w:r>
      <w:bookmarkEnd w:id="7621"/>
    </w:p>
    <w:p w14:paraId="49E89007" w14:textId="4EE20681" w:rsidR="00431CA9" w:rsidRDefault="00431CA9" w:rsidP="00BC600A">
      <w:pPr>
        <w:rPr>
          <w:lang w:eastAsia="zh-CN"/>
        </w:rPr>
      </w:pPr>
      <w:r w:rsidRPr="00ED493B">
        <w:rPr>
          <w:lang w:eastAsia="zh-CN"/>
        </w:rPr>
        <w:t xml:space="preserve">The </w:t>
      </w:r>
      <w:r w:rsidRPr="00167EC7">
        <w:rPr>
          <w:lang w:val="en-US"/>
        </w:rPr>
        <w:t>MBSN4mbReq-Flags</w:t>
      </w:r>
      <w:r w:rsidRPr="00ED493B">
        <w:rPr>
          <w:lang w:eastAsia="zh-CN"/>
        </w:rPr>
        <w:t xml:space="preserve"> IE indicates flags applicable to the PFCP Session Establishment Request</w:t>
      </w:r>
      <w:r w:rsidRPr="00ED493B">
        <w:t xml:space="preserve">. It </w:t>
      </w:r>
      <w:r w:rsidRPr="00ED493B">
        <w:rPr>
          <w:lang w:eastAsia="zh-CN"/>
        </w:rPr>
        <w:t>is coded as depicted in Figure 8.2.208-1.</w:t>
      </w:r>
    </w:p>
    <w:p w14:paraId="50204FF7" w14:textId="77777777" w:rsidR="000B2E1A" w:rsidRPr="00ED493B" w:rsidRDefault="000B2E1A" w:rsidP="000B2E1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431CA9" w:rsidRPr="00ED493B" w14:paraId="1BE1384A" w14:textId="77777777" w:rsidTr="00167EC7">
        <w:trPr>
          <w:jc w:val="center"/>
        </w:trPr>
        <w:tc>
          <w:tcPr>
            <w:tcW w:w="151" w:type="dxa"/>
            <w:tcBorders>
              <w:top w:val="single" w:sz="6" w:space="0" w:color="auto"/>
              <w:left w:val="single" w:sz="6" w:space="0" w:color="auto"/>
              <w:bottom w:val="nil"/>
              <w:right w:val="nil"/>
            </w:tcBorders>
          </w:tcPr>
          <w:p w14:paraId="79EA455D" w14:textId="77777777" w:rsidR="00431CA9" w:rsidRPr="00ED493B" w:rsidRDefault="00431CA9" w:rsidP="00167EC7">
            <w:pPr>
              <w:pStyle w:val="TAC"/>
              <w:rPr>
                <w:lang w:val="en-US"/>
              </w:rPr>
            </w:pPr>
          </w:p>
        </w:tc>
        <w:tc>
          <w:tcPr>
            <w:tcW w:w="1104" w:type="dxa"/>
            <w:tcBorders>
              <w:top w:val="single" w:sz="6" w:space="0" w:color="auto"/>
              <w:left w:val="nil"/>
              <w:bottom w:val="nil"/>
              <w:right w:val="nil"/>
            </w:tcBorders>
          </w:tcPr>
          <w:p w14:paraId="2B740569" w14:textId="77777777" w:rsidR="00431CA9" w:rsidRPr="00ED493B" w:rsidRDefault="00431CA9" w:rsidP="00167EC7">
            <w:pPr>
              <w:pStyle w:val="TAH"/>
              <w:rPr>
                <w:lang w:val="en-US"/>
              </w:rPr>
            </w:pPr>
          </w:p>
        </w:tc>
        <w:tc>
          <w:tcPr>
            <w:tcW w:w="4712" w:type="dxa"/>
            <w:gridSpan w:val="8"/>
            <w:tcBorders>
              <w:top w:val="single" w:sz="6" w:space="0" w:color="auto"/>
              <w:left w:val="nil"/>
              <w:bottom w:val="nil"/>
              <w:right w:val="nil"/>
            </w:tcBorders>
            <w:hideMark/>
          </w:tcPr>
          <w:p w14:paraId="1D00541B" w14:textId="77777777" w:rsidR="00431CA9" w:rsidRPr="00ED493B" w:rsidRDefault="00431CA9" w:rsidP="00167EC7">
            <w:pPr>
              <w:pStyle w:val="TAH"/>
              <w:rPr>
                <w:lang w:val="fr-FR"/>
              </w:rPr>
            </w:pPr>
            <w:r w:rsidRPr="00ED493B">
              <w:rPr>
                <w:lang w:val="fr-FR"/>
              </w:rPr>
              <w:t>Bits</w:t>
            </w:r>
          </w:p>
        </w:tc>
        <w:tc>
          <w:tcPr>
            <w:tcW w:w="588" w:type="dxa"/>
            <w:tcBorders>
              <w:top w:val="single" w:sz="6" w:space="0" w:color="auto"/>
              <w:left w:val="nil"/>
              <w:bottom w:val="nil"/>
              <w:right w:val="single" w:sz="6" w:space="0" w:color="auto"/>
            </w:tcBorders>
          </w:tcPr>
          <w:p w14:paraId="30A743CF" w14:textId="77777777" w:rsidR="00431CA9" w:rsidRPr="00ED493B" w:rsidRDefault="00431CA9" w:rsidP="00167EC7">
            <w:pPr>
              <w:pStyle w:val="TAC"/>
              <w:rPr>
                <w:lang w:val="fr-FR"/>
              </w:rPr>
            </w:pPr>
          </w:p>
        </w:tc>
      </w:tr>
      <w:tr w:rsidR="00431CA9" w:rsidRPr="00ED493B" w14:paraId="5CB8D9F1" w14:textId="77777777" w:rsidTr="00167EC7">
        <w:trPr>
          <w:jc w:val="center"/>
        </w:trPr>
        <w:tc>
          <w:tcPr>
            <w:tcW w:w="151" w:type="dxa"/>
            <w:tcBorders>
              <w:top w:val="nil"/>
              <w:left w:val="single" w:sz="6" w:space="0" w:color="auto"/>
              <w:bottom w:val="nil"/>
              <w:right w:val="nil"/>
            </w:tcBorders>
          </w:tcPr>
          <w:p w14:paraId="2A392B6D" w14:textId="77777777" w:rsidR="00431CA9" w:rsidRPr="00ED493B" w:rsidRDefault="00431CA9" w:rsidP="00167EC7">
            <w:pPr>
              <w:pStyle w:val="TAC"/>
              <w:rPr>
                <w:lang w:val="fr-FR"/>
              </w:rPr>
            </w:pPr>
          </w:p>
        </w:tc>
        <w:tc>
          <w:tcPr>
            <w:tcW w:w="1104" w:type="dxa"/>
            <w:tcBorders>
              <w:top w:val="nil"/>
              <w:left w:val="nil"/>
              <w:bottom w:val="nil"/>
              <w:right w:val="nil"/>
            </w:tcBorders>
            <w:hideMark/>
          </w:tcPr>
          <w:p w14:paraId="6E43C571" w14:textId="77777777" w:rsidR="00431CA9" w:rsidRPr="00ED493B" w:rsidRDefault="00431CA9" w:rsidP="00167EC7">
            <w:pPr>
              <w:pStyle w:val="TAH"/>
              <w:rPr>
                <w:lang w:val="fr-FR"/>
              </w:rPr>
            </w:pPr>
            <w:r w:rsidRPr="00ED493B">
              <w:rPr>
                <w:lang w:val="fr-FR"/>
              </w:rPr>
              <w:t>Octets</w:t>
            </w:r>
          </w:p>
        </w:tc>
        <w:tc>
          <w:tcPr>
            <w:tcW w:w="588" w:type="dxa"/>
            <w:tcBorders>
              <w:top w:val="nil"/>
              <w:left w:val="nil"/>
              <w:bottom w:val="single" w:sz="4" w:space="0" w:color="auto"/>
              <w:right w:val="nil"/>
            </w:tcBorders>
            <w:hideMark/>
          </w:tcPr>
          <w:p w14:paraId="38FA7FE1" w14:textId="77777777" w:rsidR="00431CA9" w:rsidRPr="00ED493B" w:rsidRDefault="00431CA9" w:rsidP="00167EC7">
            <w:pPr>
              <w:pStyle w:val="TAH"/>
              <w:rPr>
                <w:lang w:val="fr-FR"/>
              </w:rPr>
            </w:pPr>
            <w:r w:rsidRPr="00ED493B">
              <w:rPr>
                <w:lang w:val="fr-FR"/>
              </w:rPr>
              <w:t>8</w:t>
            </w:r>
          </w:p>
        </w:tc>
        <w:tc>
          <w:tcPr>
            <w:tcW w:w="589" w:type="dxa"/>
            <w:tcBorders>
              <w:top w:val="nil"/>
              <w:left w:val="nil"/>
              <w:bottom w:val="single" w:sz="4" w:space="0" w:color="auto"/>
              <w:right w:val="nil"/>
            </w:tcBorders>
            <w:hideMark/>
          </w:tcPr>
          <w:p w14:paraId="7D08B014" w14:textId="77777777" w:rsidR="00431CA9" w:rsidRPr="00ED493B" w:rsidRDefault="00431CA9" w:rsidP="00167EC7">
            <w:pPr>
              <w:pStyle w:val="TAH"/>
              <w:rPr>
                <w:lang w:val="fr-FR"/>
              </w:rPr>
            </w:pPr>
            <w:r w:rsidRPr="00ED493B">
              <w:rPr>
                <w:lang w:val="fr-FR"/>
              </w:rPr>
              <w:t>7</w:t>
            </w:r>
          </w:p>
        </w:tc>
        <w:tc>
          <w:tcPr>
            <w:tcW w:w="589" w:type="dxa"/>
            <w:tcBorders>
              <w:top w:val="nil"/>
              <w:left w:val="nil"/>
              <w:bottom w:val="single" w:sz="4" w:space="0" w:color="auto"/>
              <w:right w:val="nil"/>
            </w:tcBorders>
            <w:hideMark/>
          </w:tcPr>
          <w:p w14:paraId="5157EB32" w14:textId="77777777" w:rsidR="00431CA9" w:rsidRPr="00ED493B" w:rsidRDefault="00431CA9" w:rsidP="00167EC7">
            <w:pPr>
              <w:pStyle w:val="TAH"/>
              <w:rPr>
                <w:lang w:val="fr-FR"/>
              </w:rPr>
            </w:pPr>
            <w:r w:rsidRPr="00ED493B">
              <w:rPr>
                <w:lang w:val="fr-FR"/>
              </w:rPr>
              <w:t>6</w:t>
            </w:r>
          </w:p>
        </w:tc>
        <w:tc>
          <w:tcPr>
            <w:tcW w:w="589" w:type="dxa"/>
            <w:tcBorders>
              <w:top w:val="nil"/>
              <w:left w:val="nil"/>
              <w:bottom w:val="single" w:sz="4" w:space="0" w:color="auto"/>
              <w:right w:val="nil"/>
            </w:tcBorders>
            <w:hideMark/>
          </w:tcPr>
          <w:p w14:paraId="34E6C7CA" w14:textId="77777777" w:rsidR="00431CA9" w:rsidRPr="00ED493B" w:rsidRDefault="00431CA9" w:rsidP="00167EC7">
            <w:pPr>
              <w:pStyle w:val="TAH"/>
              <w:rPr>
                <w:lang w:val="fr-FR"/>
              </w:rPr>
            </w:pPr>
            <w:r w:rsidRPr="00ED493B">
              <w:rPr>
                <w:lang w:val="fr-FR"/>
              </w:rPr>
              <w:t>5</w:t>
            </w:r>
          </w:p>
        </w:tc>
        <w:tc>
          <w:tcPr>
            <w:tcW w:w="589" w:type="dxa"/>
            <w:tcBorders>
              <w:top w:val="nil"/>
              <w:left w:val="nil"/>
              <w:bottom w:val="single" w:sz="4" w:space="0" w:color="auto"/>
              <w:right w:val="nil"/>
            </w:tcBorders>
            <w:hideMark/>
          </w:tcPr>
          <w:p w14:paraId="148B5612" w14:textId="77777777" w:rsidR="00431CA9" w:rsidRPr="00ED493B" w:rsidRDefault="00431CA9" w:rsidP="00167EC7">
            <w:pPr>
              <w:pStyle w:val="TAH"/>
              <w:rPr>
                <w:lang w:val="fr-FR"/>
              </w:rPr>
            </w:pPr>
            <w:r w:rsidRPr="00ED493B">
              <w:rPr>
                <w:lang w:val="fr-FR"/>
              </w:rPr>
              <w:t>4</w:t>
            </w:r>
          </w:p>
        </w:tc>
        <w:tc>
          <w:tcPr>
            <w:tcW w:w="589" w:type="dxa"/>
            <w:tcBorders>
              <w:top w:val="nil"/>
              <w:left w:val="nil"/>
              <w:bottom w:val="single" w:sz="4" w:space="0" w:color="auto"/>
              <w:right w:val="nil"/>
            </w:tcBorders>
            <w:hideMark/>
          </w:tcPr>
          <w:p w14:paraId="4071A12B" w14:textId="77777777" w:rsidR="00431CA9" w:rsidRPr="00ED493B" w:rsidRDefault="00431CA9" w:rsidP="00167EC7">
            <w:pPr>
              <w:pStyle w:val="TAH"/>
              <w:rPr>
                <w:lang w:val="fr-FR"/>
              </w:rPr>
            </w:pPr>
            <w:r w:rsidRPr="00ED493B">
              <w:rPr>
                <w:lang w:val="fr-FR"/>
              </w:rPr>
              <w:t>3</w:t>
            </w:r>
          </w:p>
        </w:tc>
        <w:tc>
          <w:tcPr>
            <w:tcW w:w="589" w:type="dxa"/>
            <w:tcBorders>
              <w:top w:val="nil"/>
              <w:left w:val="nil"/>
              <w:bottom w:val="single" w:sz="4" w:space="0" w:color="auto"/>
              <w:right w:val="nil"/>
            </w:tcBorders>
            <w:hideMark/>
          </w:tcPr>
          <w:p w14:paraId="6240C40A" w14:textId="77777777" w:rsidR="00431CA9" w:rsidRPr="00ED493B" w:rsidRDefault="00431CA9" w:rsidP="00167EC7">
            <w:pPr>
              <w:pStyle w:val="TAH"/>
              <w:rPr>
                <w:lang w:val="fr-FR"/>
              </w:rPr>
            </w:pPr>
            <w:r w:rsidRPr="00ED493B">
              <w:rPr>
                <w:lang w:val="fr-FR"/>
              </w:rPr>
              <w:t>2</w:t>
            </w:r>
          </w:p>
        </w:tc>
        <w:tc>
          <w:tcPr>
            <w:tcW w:w="590" w:type="dxa"/>
            <w:tcBorders>
              <w:top w:val="nil"/>
              <w:left w:val="nil"/>
              <w:bottom w:val="single" w:sz="4" w:space="0" w:color="auto"/>
              <w:right w:val="nil"/>
            </w:tcBorders>
            <w:hideMark/>
          </w:tcPr>
          <w:p w14:paraId="69AD902B" w14:textId="77777777" w:rsidR="00431CA9" w:rsidRPr="00ED493B" w:rsidRDefault="00431CA9" w:rsidP="00167EC7">
            <w:pPr>
              <w:pStyle w:val="TAH"/>
              <w:rPr>
                <w:lang w:val="fr-FR"/>
              </w:rPr>
            </w:pPr>
            <w:r w:rsidRPr="00ED493B">
              <w:rPr>
                <w:lang w:val="fr-FR"/>
              </w:rPr>
              <w:t>1</w:t>
            </w:r>
          </w:p>
        </w:tc>
        <w:tc>
          <w:tcPr>
            <w:tcW w:w="588" w:type="dxa"/>
            <w:tcBorders>
              <w:top w:val="nil"/>
              <w:left w:val="nil"/>
              <w:bottom w:val="nil"/>
              <w:right w:val="single" w:sz="6" w:space="0" w:color="auto"/>
            </w:tcBorders>
          </w:tcPr>
          <w:p w14:paraId="4280A7F9" w14:textId="77777777" w:rsidR="00431CA9" w:rsidRPr="00ED493B" w:rsidRDefault="00431CA9" w:rsidP="00167EC7">
            <w:pPr>
              <w:pStyle w:val="TAC"/>
              <w:rPr>
                <w:lang w:val="fr-FR"/>
              </w:rPr>
            </w:pPr>
          </w:p>
        </w:tc>
      </w:tr>
      <w:tr w:rsidR="00431CA9" w:rsidRPr="00ED493B" w14:paraId="3F8F304E" w14:textId="77777777" w:rsidTr="00167EC7">
        <w:trPr>
          <w:jc w:val="center"/>
        </w:trPr>
        <w:tc>
          <w:tcPr>
            <w:tcW w:w="151" w:type="dxa"/>
            <w:tcBorders>
              <w:top w:val="nil"/>
              <w:left w:val="single" w:sz="6" w:space="0" w:color="auto"/>
              <w:bottom w:val="nil"/>
              <w:right w:val="nil"/>
            </w:tcBorders>
          </w:tcPr>
          <w:p w14:paraId="3A8DCE43" w14:textId="77777777" w:rsidR="00431CA9" w:rsidRPr="00ED493B" w:rsidRDefault="00431CA9" w:rsidP="00167EC7">
            <w:pPr>
              <w:pStyle w:val="TAC"/>
              <w:rPr>
                <w:lang w:val="fr-FR"/>
              </w:rPr>
            </w:pPr>
          </w:p>
        </w:tc>
        <w:tc>
          <w:tcPr>
            <w:tcW w:w="1104" w:type="dxa"/>
            <w:tcBorders>
              <w:top w:val="nil"/>
              <w:left w:val="nil"/>
              <w:bottom w:val="nil"/>
              <w:right w:val="single" w:sz="4" w:space="0" w:color="auto"/>
            </w:tcBorders>
            <w:hideMark/>
          </w:tcPr>
          <w:p w14:paraId="6D2EC6C4" w14:textId="77777777" w:rsidR="00431CA9" w:rsidRPr="00ED493B" w:rsidRDefault="00431CA9" w:rsidP="00167EC7">
            <w:pPr>
              <w:pStyle w:val="TAC"/>
              <w:rPr>
                <w:lang w:val="fr-FR"/>
              </w:rPr>
            </w:pPr>
            <w:r w:rsidRPr="00ED493B">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68C32A8" w14:textId="3EBAB99D" w:rsidR="00431CA9" w:rsidRPr="00ED493B" w:rsidRDefault="00431CA9" w:rsidP="00167EC7">
            <w:pPr>
              <w:pStyle w:val="TAC"/>
              <w:rPr>
                <w:lang w:val="fr-FR"/>
              </w:rPr>
            </w:pPr>
            <w:r w:rsidRPr="00ED493B">
              <w:rPr>
                <w:lang w:val="fr-FR"/>
              </w:rPr>
              <w:t>Type = 307 (decimal)</w:t>
            </w:r>
          </w:p>
        </w:tc>
        <w:tc>
          <w:tcPr>
            <w:tcW w:w="588" w:type="dxa"/>
            <w:tcBorders>
              <w:top w:val="nil"/>
              <w:left w:val="single" w:sz="4" w:space="0" w:color="auto"/>
              <w:bottom w:val="nil"/>
              <w:right w:val="single" w:sz="6" w:space="0" w:color="auto"/>
            </w:tcBorders>
          </w:tcPr>
          <w:p w14:paraId="3B802EC6" w14:textId="77777777" w:rsidR="00431CA9" w:rsidRPr="00ED493B" w:rsidRDefault="00431CA9" w:rsidP="00167EC7">
            <w:pPr>
              <w:pStyle w:val="TAC"/>
              <w:rPr>
                <w:lang w:val="fr-FR"/>
              </w:rPr>
            </w:pPr>
          </w:p>
        </w:tc>
      </w:tr>
      <w:tr w:rsidR="00431CA9" w:rsidRPr="00ED493B" w14:paraId="44A2F9B3" w14:textId="77777777" w:rsidTr="00167EC7">
        <w:trPr>
          <w:jc w:val="center"/>
        </w:trPr>
        <w:tc>
          <w:tcPr>
            <w:tcW w:w="151" w:type="dxa"/>
            <w:tcBorders>
              <w:top w:val="nil"/>
              <w:left w:val="single" w:sz="6" w:space="0" w:color="auto"/>
              <w:bottom w:val="nil"/>
              <w:right w:val="nil"/>
            </w:tcBorders>
          </w:tcPr>
          <w:p w14:paraId="733CFA06" w14:textId="77777777" w:rsidR="00431CA9" w:rsidRPr="00ED493B" w:rsidRDefault="00431CA9" w:rsidP="00167EC7">
            <w:pPr>
              <w:pStyle w:val="TAC"/>
              <w:rPr>
                <w:lang w:val="fr-FR"/>
              </w:rPr>
            </w:pPr>
          </w:p>
        </w:tc>
        <w:tc>
          <w:tcPr>
            <w:tcW w:w="1104" w:type="dxa"/>
            <w:tcBorders>
              <w:top w:val="nil"/>
              <w:left w:val="nil"/>
              <w:bottom w:val="nil"/>
              <w:right w:val="single" w:sz="4" w:space="0" w:color="auto"/>
            </w:tcBorders>
            <w:hideMark/>
          </w:tcPr>
          <w:p w14:paraId="0550A248" w14:textId="77777777" w:rsidR="00431CA9" w:rsidRPr="00ED493B" w:rsidRDefault="00431CA9" w:rsidP="00167EC7">
            <w:pPr>
              <w:pStyle w:val="TAC"/>
              <w:rPr>
                <w:lang w:val="fr-FR"/>
              </w:rPr>
            </w:pPr>
            <w:r w:rsidRPr="00ED493B">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016E5F6E" w14:textId="77777777" w:rsidR="00431CA9" w:rsidRPr="00ED493B" w:rsidRDefault="00431CA9" w:rsidP="00167EC7">
            <w:pPr>
              <w:pStyle w:val="TAC"/>
              <w:rPr>
                <w:lang w:val="fr-FR" w:eastAsia="zh-CN"/>
              </w:rPr>
            </w:pPr>
            <w:r w:rsidRPr="00ED493B">
              <w:rPr>
                <w:lang w:val="fr-FR"/>
              </w:rPr>
              <w:t xml:space="preserve">Length = </w:t>
            </w:r>
            <w:r w:rsidRPr="00ED493B">
              <w:rPr>
                <w:lang w:val="fr-FR" w:eastAsia="zh-CN"/>
              </w:rPr>
              <w:t xml:space="preserve">n </w:t>
            </w:r>
          </w:p>
        </w:tc>
        <w:tc>
          <w:tcPr>
            <w:tcW w:w="588" w:type="dxa"/>
            <w:tcBorders>
              <w:top w:val="nil"/>
              <w:left w:val="single" w:sz="4" w:space="0" w:color="auto"/>
              <w:bottom w:val="nil"/>
              <w:right w:val="single" w:sz="6" w:space="0" w:color="auto"/>
            </w:tcBorders>
          </w:tcPr>
          <w:p w14:paraId="024FA614" w14:textId="77777777" w:rsidR="00431CA9" w:rsidRPr="00ED493B" w:rsidRDefault="00431CA9" w:rsidP="00167EC7">
            <w:pPr>
              <w:pStyle w:val="TAC"/>
              <w:rPr>
                <w:lang w:val="fr-FR"/>
              </w:rPr>
            </w:pPr>
          </w:p>
        </w:tc>
      </w:tr>
      <w:tr w:rsidR="00431CA9" w:rsidRPr="00ED493B" w14:paraId="00D750E4" w14:textId="77777777" w:rsidTr="00167EC7">
        <w:trPr>
          <w:jc w:val="center"/>
        </w:trPr>
        <w:tc>
          <w:tcPr>
            <w:tcW w:w="151" w:type="dxa"/>
            <w:tcBorders>
              <w:top w:val="nil"/>
              <w:left w:val="single" w:sz="6" w:space="0" w:color="auto"/>
              <w:bottom w:val="nil"/>
              <w:right w:val="nil"/>
            </w:tcBorders>
          </w:tcPr>
          <w:p w14:paraId="3B52225A" w14:textId="77777777" w:rsidR="00431CA9" w:rsidRPr="00ED493B" w:rsidRDefault="00431CA9" w:rsidP="00167EC7">
            <w:pPr>
              <w:pStyle w:val="TAC"/>
              <w:rPr>
                <w:lang w:val="fr-FR"/>
              </w:rPr>
            </w:pPr>
          </w:p>
        </w:tc>
        <w:tc>
          <w:tcPr>
            <w:tcW w:w="1104" w:type="dxa"/>
            <w:tcBorders>
              <w:top w:val="nil"/>
              <w:left w:val="nil"/>
              <w:bottom w:val="nil"/>
              <w:right w:val="single" w:sz="4" w:space="0" w:color="auto"/>
            </w:tcBorders>
            <w:hideMark/>
          </w:tcPr>
          <w:p w14:paraId="58FCAB83" w14:textId="77777777" w:rsidR="00431CA9" w:rsidRPr="00ED493B" w:rsidRDefault="00431CA9" w:rsidP="00167EC7">
            <w:pPr>
              <w:pStyle w:val="TAC"/>
              <w:rPr>
                <w:lang w:val="fr-FR"/>
              </w:rPr>
            </w:pPr>
            <w:r w:rsidRPr="00ED493B">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04CB21B" w14:textId="77777777" w:rsidR="00431CA9" w:rsidRPr="00ED493B" w:rsidRDefault="00431CA9" w:rsidP="00167EC7">
            <w:pPr>
              <w:pStyle w:val="TAC"/>
              <w:rPr>
                <w:lang w:val="fr-FR" w:eastAsia="zh-CN"/>
              </w:rPr>
            </w:pPr>
            <w:r w:rsidRPr="00ED493B">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95996C4" w14:textId="77777777" w:rsidR="00431CA9" w:rsidRPr="00ED493B" w:rsidRDefault="00431CA9" w:rsidP="00167EC7">
            <w:pPr>
              <w:pStyle w:val="TAC"/>
              <w:rPr>
                <w:lang w:val="fr-FR" w:eastAsia="zh-CN"/>
              </w:rPr>
            </w:pPr>
            <w:r w:rsidRPr="00ED493B">
              <w:rPr>
                <w:lang w:val="fr-FR" w:eastAsia="zh-CN"/>
              </w:rPr>
              <w:t>JMBSSM</w:t>
            </w:r>
          </w:p>
        </w:tc>
        <w:tc>
          <w:tcPr>
            <w:tcW w:w="590" w:type="dxa"/>
            <w:tcBorders>
              <w:top w:val="single" w:sz="4" w:space="0" w:color="auto"/>
              <w:left w:val="single" w:sz="4" w:space="0" w:color="auto"/>
              <w:bottom w:val="single" w:sz="4" w:space="0" w:color="auto"/>
              <w:right w:val="single" w:sz="4" w:space="0" w:color="auto"/>
            </w:tcBorders>
            <w:hideMark/>
          </w:tcPr>
          <w:p w14:paraId="0CF9B8D8" w14:textId="77777777" w:rsidR="00431CA9" w:rsidRPr="00ED493B" w:rsidRDefault="00431CA9" w:rsidP="00167EC7">
            <w:pPr>
              <w:pStyle w:val="TAC"/>
              <w:rPr>
                <w:lang w:val="fr-FR" w:eastAsia="zh-CN"/>
              </w:rPr>
            </w:pPr>
            <w:r w:rsidRPr="00ED493B">
              <w:rPr>
                <w:lang w:val="fr-FR" w:eastAsia="zh-CN"/>
              </w:rPr>
              <w:t>PLLSSM</w:t>
            </w:r>
          </w:p>
        </w:tc>
        <w:tc>
          <w:tcPr>
            <w:tcW w:w="588" w:type="dxa"/>
            <w:tcBorders>
              <w:top w:val="nil"/>
              <w:left w:val="single" w:sz="4" w:space="0" w:color="auto"/>
              <w:bottom w:val="single" w:sz="4" w:space="0" w:color="auto"/>
              <w:right w:val="single" w:sz="6" w:space="0" w:color="auto"/>
            </w:tcBorders>
          </w:tcPr>
          <w:p w14:paraId="6334EF90" w14:textId="77777777" w:rsidR="00431CA9" w:rsidRPr="00ED493B" w:rsidRDefault="00431CA9" w:rsidP="00167EC7">
            <w:pPr>
              <w:pStyle w:val="TAC"/>
              <w:rPr>
                <w:lang w:val="fr-FR"/>
              </w:rPr>
            </w:pPr>
          </w:p>
        </w:tc>
      </w:tr>
      <w:tr w:rsidR="00431CA9" w:rsidRPr="00ED493B" w14:paraId="33F615BC" w14:textId="77777777" w:rsidTr="00167EC7">
        <w:trPr>
          <w:jc w:val="center"/>
        </w:trPr>
        <w:tc>
          <w:tcPr>
            <w:tcW w:w="151" w:type="dxa"/>
            <w:tcBorders>
              <w:top w:val="nil"/>
              <w:left w:val="single" w:sz="6" w:space="0" w:color="auto"/>
              <w:bottom w:val="single" w:sz="4" w:space="0" w:color="auto"/>
              <w:right w:val="nil"/>
            </w:tcBorders>
          </w:tcPr>
          <w:p w14:paraId="5F46EBAE" w14:textId="77777777" w:rsidR="00431CA9" w:rsidRPr="00ED493B" w:rsidRDefault="00431CA9" w:rsidP="00167EC7">
            <w:pPr>
              <w:pStyle w:val="TAC"/>
              <w:rPr>
                <w:lang w:val="fr-FR"/>
              </w:rPr>
            </w:pPr>
          </w:p>
        </w:tc>
        <w:tc>
          <w:tcPr>
            <w:tcW w:w="1104" w:type="dxa"/>
            <w:tcBorders>
              <w:top w:val="nil"/>
              <w:left w:val="nil"/>
              <w:bottom w:val="single" w:sz="4" w:space="0" w:color="auto"/>
              <w:right w:val="single" w:sz="4" w:space="0" w:color="auto"/>
            </w:tcBorders>
            <w:hideMark/>
          </w:tcPr>
          <w:p w14:paraId="3ECC5C89" w14:textId="77777777" w:rsidR="00431CA9" w:rsidRPr="00ED493B" w:rsidRDefault="00431CA9" w:rsidP="00167EC7">
            <w:pPr>
              <w:pStyle w:val="TAC"/>
              <w:rPr>
                <w:lang w:val="fr-FR"/>
              </w:rPr>
            </w:pPr>
            <w:r w:rsidRPr="00ED493B">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4106CF68" w14:textId="77777777" w:rsidR="00431CA9" w:rsidRPr="00ED493B" w:rsidRDefault="00431CA9" w:rsidP="00167EC7">
            <w:pPr>
              <w:pStyle w:val="TAC"/>
              <w:rPr>
                <w:lang w:val="en-US" w:eastAsia="zh-CN"/>
              </w:rPr>
            </w:pPr>
            <w:r w:rsidRPr="00ED493B">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D4FA83E" w14:textId="77777777" w:rsidR="00431CA9" w:rsidRPr="00ED493B" w:rsidRDefault="00431CA9" w:rsidP="00167EC7">
            <w:pPr>
              <w:pStyle w:val="TAC"/>
              <w:rPr>
                <w:lang w:val="en-US"/>
              </w:rPr>
            </w:pPr>
          </w:p>
        </w:tc>
      </w:tr>
    </w:tbl>
    <w:p w14:paraId="02ACA484" w14:textId="6039BCC0" w:rsidR="00431CA9" w:rsidRDefault="00431CA9" w:rsidP="00431CA9">
      <w:pPr>
        <w:pStyle w:val="TF"/>
      </w:pPr>
      <w:r w:rsidRPr="00ED493B">
        <w:t xml:space="preserve">Figure 8.2.208-1: </w:t>
      </w:r>
      <w:r w:rsidRPr="00167EC7">
        <w:rPr>
          <w:lang w:val="en-US"/>
        </w:rPr>
        <w:t>MBSN4mbReq-Flags</w:t>
      </w:r>
    </w:p>
    <w:p w14:paraId="34301FEA" w14:textId="77777777" w:rsidR="00431CA9" w:rsidRDefault="00431CA9" w:rsidP="00431CA9">
      <w:pPr>
        <w:rPr>
          <w:lang w:eastAsia="zh-CN"/>
        </w:rPr>
      </w:pPr>
      <w:r>
        <w:rPr>
          <w:lang w:eastAsia="zh-CN"/>
        </w:rPr>
        <w:t>The following bits within Octet 5 shall indicate:</w:t>
      </w:r>
    </w:p>
    <w:p w14:paraId="7FEF448C" w14:textId="77777777" w:rsidR="00981985" w:rsidRDefault="00431CA9" w:rsidP="00431CA9">
      <w:pPr>
        <w:pStyle w:val="B1"/>
      </w:pPr>
      <w:r>
        <w:t>-</w:t>
      </w:r>
      <w:r>
        <w:tab/>
        <w:t xml:space="preserve">Bit 1 – PLLSSM (Provide Lower Layer SSM): if this bit is set to "1", it indicates that the MB-UPF shall allocate a lower layer SSM (i.e. multicast destination address and related source IP address) and a GTP-U Common Tunnel EndPoint Identifier (C-TEID) in the </w:t>
      </w:r>
      <w:r w:rsidRPr="00236241">
        <w:t>Multicast Transport Address</w:t>
      </w:r>
      <w:r>
        <w:t xml:space="preserve"> IE.</w:t>
      </w:r>
    </w:p>
    <w:p w14:paraId="3889F731" w14:textId="1925A819" w:rsidR="00431CA9" w:rsidRDefault="00431CA9" w:rsidP="00431CA9">
      <w:pPr>
        <w:pStyle w:val="B1"/>
      </w:pPr>
      <w:r>
        <w:t>-</w:t>
      </w:r>
      <w:r>
        <w:tab/>
        <w:t xml:space="preserve">Bit 2 </w:t>
      </w:r>
      <w:r w:rsidRPr="009624D6">
        <w:rPr>
          <w:rFonts w:hint="eastAsia"/>
        </w:rPr>
        <w:t>–</w:t>
      </w:r>
      <w:r w:rsidRPr="009624D6">
        <w:t xml:space="preserve"> JMBSSM (Join MBS Session SSM): </w:t>
      </w:r>
      <w:r>
        <w:t xml:space="preserve">if this bit is set to "1", it indicates that </w:t>
      </w:r>
      <w:r w:rsidRPr="009624D6">
        <w:t xml:space="preserve">the MB-UPF </w:t>
      </w:r>
      <w:r>
        <w:t xml:space="preserve">shall </w:t>
      </w:r>
      <w:r w:rsidRPr="009624D6">
        <w:t>join the multicast tree towards the Source Specific Multicast (SSM) address information provided by AF/AS or MBSTF for the MBS Session</w:t>
      </w:r>
      <w:r>
        <w:t>.</w:t>
      </w:r>
    </w:p>
    <w:p w14:paraId="1FDCDDA8" w14:textId="77777777" w:rsidR="00431CA9" w:rsidRDefault="00431CA9" w:rsidP="00431CA9">
      <w:pPr>
        <w:pStyle w:val="B1"/>
      </w:pPr>
      <w:r>
        <w:t>-</w:t>
      </w:r>
      <w:r>
        <w:tab/>
        <w:t>Bit 3 to 8 – Spare, for future use, shall be set to "0" by the sender and discarded by the receiver.</w:t>
      </w:r>
    </w:p>
    <w:p w14:paraId="09941D77" w14:textId="4A4D28FF" w:rsidR="00431CA9" w:rsidRPr="00ED493B" w:rsidRDefault="00431CA9" w:rsidP="001A3E8D">
      <w:pPr>
        <w:pStyle w:val="Heading3"/>
      </w:pPr>
      <w:bookmarkStart w:id="7622" w:name="_Toc98236122"/>
      <w:r w:rsidRPr="00ED493B">
        <w:t>8.2.209</w:t>
      </w:r>
      <w:r w:rsidRPr="00ED493B">
        <w:tab/>
        <w:t>Local Ingress Tunnel</w:t>
      </w:r>
      <w:bookmarkEnd w:id="7622"/>
    </w:p>
    <w:p w14:paraId="123B0426" w14:textId="5099DAC2" w:rsidR="00431CA9" w:rsidRPr="00ED493B" w:rsidRDefault="00431CA9" w:rsidP="00431CA9">
      <w:pPr>
        <w:rPr>
          <w:lang w:eastAsia="zh-CN"/>
        </w:rPr>
      </w:pPr>
      <w:r w:rsidRPr="00ED493B">
        <w:t>The Local Ingress Tunnel</w:t>
      </w:r>
      <w:r w:rsidRPr="00ED493B">
        <w:rPr>
          <w:lang w:eastAsia="ja-JP"/>
        </w:rPr>
        <w:t xml:space="preserve"> IE type </w:t>
      </w:r>
      <w:r w:rsidRPr="00ED493B">
        <w:rPr>
          <w:rFonts w:eastAsia="Batang"/>
          <w:lang w:eastAsia="ko-KR"/>
        </w:rPr>
        <w:t xml:space="preserve">shall be encoded </w:t>
      </w:r>
      <w:r w:rsidRPr="00ED493B">
        <w:rPr>
          <w:lang w:eastAsia="ja-JP"/>
        </w:rPr>
        <w:t xml:space="preserve">as shown in </w:t>
      </w:r>
      <w:r w:rsidRPr="00ED493B">
        <w:rPr>
          <w:lang w:eastAsia="zh-CN"/>
        </w:rPr>
        <w:t>F</w:t>
      </w:r>
      <w:r w:rsidRPr="00ED493B">
        <w:rPr>
          <w:lang w:eastAsia="ja-JP"/>
        </w:rPr>
        <w:t xml:space="preserve">igure </w:t>
      </w:r>
      <w:r w:rsidRPr="00ED493B">
        <w:rPr>
          <w:lang w:eastAsia="zh-CN"/>
        </w:rPr>
        <w:t>8.2.209-1</w:t>
      </w:r>
      <w:r w:rsidRPr="00ED493B">
        <w:rPr>
          <w:lang w:eastAsia="ja-JP"/>
        </w:rPr>
        <w:t xml:space="preserve">. </w:t>
      </w:r>
      <w:r w:rsidRPr="00ED493B">
        <w:rPr>
          <w:lang w:eastAsia="zh-CN"/>
        </w:rPr>
        <w:t>It indicates a UDP/IP tunnel.</w:t>
      </w:r>
    </w:p>
    <w:p w14:paraId="7D1AD5D5" w14:textId="77777777" w:rsidR="00431CA9" w:rsidRPr="00ED493B" w:rsidRDefault="00431CA9" w:rsidP="00431CA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31CA9" w:rsidRPr="00ED493B" w14:paraId="5B57F6F7" w14:textId="77777777" w:rsidTr="00167EC7">
        <w:trPr>
          <w:jc w:val="center"/>
        </w:trPr>
        <w:tc>
          <w:tcPr>
            <w:tcW w:w="151" w:type="dxa"/>
            <w:tcBorders>
              <w:top w:val="single" w:sz="6" w:space="0" w:color="auto"/>
              <w:left w:val="single" w:sz="6" w:space="0" w:color="auto"/>
              <w:bottom w:val="nil"/>
              <w:right w:val="nil"/>
            </w:tcBorders>
          </w:tcPr>
          <w:p w14:paraId="098A36C8" w14:textId="77777777" w:rsidR="00431CA9" w:rsidRPr="00ED493B" w:rsidRDefault="00431CA9" w:rsidP="00167EC7">
            <w:pPr>
              <w:pStyle w:val="TAC"/>
            </w:pPr>
          </w:p>
        </w:tc>
        <w:tc>
          <w:tcPr>
            <w:tcW w:w="1104" w:type="dxa"/>
            <w:tcBorders>
              <w:top w:val="single" w:sz="6" w:space="0" w:color="auto"/>
              <w:left w:val="nil"/>
              <w:bottom w:val="nil"/>
              <w:right w:val="nil"/>
            </w:tcBorders>
          </w:tcPr>
          <w:p w14:paraId="16644770" w14:textId="77777777" w:rsidR="00431CA9" w:rsidRPr="00ED493B" w:rsidRDefault="00431CA9" w:rsidP="00167EC7">
            <w:pPr>
              <w:pStyle w:val="TAH"/>
            </w:pPr>
          </w:p>
        </w:tc>
        <w:tc>
          <w:tcPr>
            <w:tcW w:w="4710" w:type="dxa"/>
            <w:gridSpan w:val="8"/>
            <w:tcBorders>
              <w:top w:val="single" w:sz="6" w:space="0" w:color="auto"/>
              <w:left w:val="nil"/>
              <w:bottom w:val="nil"/>
              <w:right w:val="nil"/>
            </w:tcBorders>
            <w:hideMark/>
          </w:tcPr>
          <w:p w14:paraId="201550AE" w14:textId="77777777" w:rsidR="00431CA9" w:rsidRPr="00ED493B" w:rsidRDefault="00431CA9" w:rsidP="00167EC7">
            <w:pPr>
              <w:pStyle w:val="TAH"/>
            </w:pPr>
            <w:r w:rsidRPr="00ED493B">
              <w:t>Bits</w:t>
            </w:r>
          </w:p>
        </w:tc>
        <w:tc>
          <w:tcPr>
            <w:tcW w:w="588" w:type="dxa"/>
            <w:tcBorders>
              <w:top w:val="single" w:sz="6" w:space="0" w:color="auto"/>
              <w:left w:val="nil"/>
              <w:bottom w:val="nil"/>
              <w:right w:val="single" w:sz="6" w:space="0" w:color="auto"/>
            </w:tcBorders>
          </w:tcPr>
          <w:p w14:paraId="6CC4F781" w14:textId="77777777" w:rsidR="00431CA9" w:rsidRPr="00ED493B" w:rsidRDefault="00431CA9" w:rsidP="00167EC7">
            <w:pPr>
              <w:pStyle w:val="TAC"/>
            </w:pPr>
          </w:p>
        </w:tc>
      </w:tr>
      <w:tr w:rsidR="00431CA9" w:rsidRPr="00ED493B" w14:paraId="513AD2AB" w14:textId="77777777" w:rsidTr="00167EC7">
        <w:trPr>
          <w:jc w:val="center"/>
        </w:trPr>
        <w:tc>
          <w:tcPr>
            <w:tcW w:w="151" w:type="dxa"/>
            <w:tcBorders>
              <w:top w:val="nil"/>
              <w:left w:val="single" w:sz="6" w:space="0" w:color="auto"/>
              <w:bottom w:val="nil"/>
              <w:right w:val="nil"/>
            </w:tcBorders>
          </w:tcPr>
          <w:p w14:paraId="58AA392C" w14:textId="77777777" w:rsidR="00431CA9" w:rsidRPr="00ED493B" w:rsidRDefault="00431CA9" w:rsidP="00167EC7">
            <w:pPr>
              <w:pStyle w:val="TAC"/>
            </w:pPr>
          </w:p>
        </w:tc>
        <w:tc>
          <w:tcPr>
            <w:tcW w:w="1104" w:type="dxa"/>
            <w:tcBorders>
              <w:top w:val="nil"/>
              <w:left w:val="nil"/>
              <w:bottom w:val="nil"/>
              <w:right w:val="nil"/>
            </w:tcBorders>
            <w:hideMark/>
          </w:tcPr>
          <w:p w14:paraId="156025DA" w14:textId="77777777" w:rsidR="00431CA9" w:rsidRPr="00ED493B" w:rsidRDefault="00431CA9" w:rsidP="00167EC7">
            <w:pPr>
              <w:pStyle w:val="TAH"/>
            </w:pPr>
            <w:r w:rsidRPr="00ED493B">
              <w:t>Octets</w:t>
            </w:r>
          </w:p>
        </w:tc>
        <w:tc>
          <w:tcPr>
            <w:tcW w:w="588" w:type="dxa"/>
            <w:tcBorders>
              <w:top w:val="nil"/>
              <w:left w:val="nil"/>
              <w:bottom w:val="single" w:sz="4" w:space="0" w:color="auto"/>
              <w:right w:val="nil"/>
            </w:tcBorders>
            <w:hideMark/>
          </w:tcPr>
          <w:p w14:paraId="2498E002" w14:textId="77777777" w:rsidR="00431CA9" w:rsidRPr="00ED493B" w:rsidRDefault="00431CA9" w:rsidP="00167EC7">
            <w:pPr>
              <w:pStyle w:val="TAH"/>
            </w:pPr>
            <w:r w:rsidRPr="00ED493B">
              <w:t>8</w:t>
            </w:r>
          </w:p>
        </w:tc>
        <w:tc>
          <w:tcPr>
            <w:tcW w:w="589" w:type="dxa"/>
            <w:tcBorders>
              <w:top w:val="nil"/>
              <w:left w:val="nil"/>
              <w:bottom w:val="single" w:sz="4" w:space="0" w:color="auto"/>
              <w:right w:val="nil"/>
            </w:tcBorders>
            <w:hideMark/>
          </w:tcPr>
          <w:p w14:paraId="17D66EF7" w14:textId="77777777" w:rsidR="00431CA9" w:rsidRPr="00ED493B" w:rsidRDefault="00431CA9" w:rsidP="00167EC7">
            <w:pPr>
              <w:pStyle w:val="TAH"/>
            </w:pPr>
            <w:r w:rsidRPr="00ED493B">
              <w:t>7</w:t>
            </w:r>
          </w:p>
        </w:tc>
        <w:tc>
          <w:tcPr>
            <w:tcW w:w="589" w:type="dxa"/>
            <w:tcBorders>
              <w:top w:val="nil"/>
              <w:left w:val="nil"/>
              <w:bottom w:val="single" w:sz="4" w:space="0" w:color="auto"/>
              <w:right w:val="nil"/>
            </w:tcBorders>
            <w:hideMark/>
          </w:tcPr>
          <w:p w14:paraId="186BC317" w14:textId="77777777" w:rsidR="00431CA9" w:rsidRPr="00ED493B" w:rsidRDefault="00431CA9" w:rsidP="00167EC7">
            <w:pPr>
              <w:pStyle w:val="TAH"/>
            </w:pPr>
            <w:r w:rsidRPr="00ED493B">
              <w:t>6</w:t>
            </w:r>
          </w:p>
        </w:tc>
        <w:tc>
          <w:tcPr>
            <w:tcW w:w="589" w:type="dxa"/>
            <w:tcBorders>
              <w:top w:val="nil"/>
              <w:left w:val="nil"/>
              <w:bottom w:val="single" w:sz="4" w:space="0" w:color="auto"/>
              <w:right w:val="nil"/>
            </w:tcBorders>
            <w:hideMark/>
          </w:tcPr>
          <w:p w14:paraId="7927F629" w14:textId="77777777" w:rsidR="00431CA9" w:rsidRPr="00ED493B" w:rsidRDefault="00431CA9" w:rsidP="00167EC7">
            <w:pPr>
              <w:pStyle w:val="TAH"/>
            </w:pPr>
            <w:r w:rsidRPr="00ED493B">
              <w:t>5</w:t>
            </w:r>
          </w:p>
        </w:tc>
        <w:tc>
          <w:tcPr>
            <w:tcW w:w="589" w:type="dxa"/>
            <w:tcBorders>
              <w:top w:val="nil"/>
              <w:left w:val="nil"/>
              <w:bottom w:val="single" w:sz="4" w:space="0" w:color="auto"/>
              <w:right w:val="nil"/>
            </w:tcBorders>
            <w:hideMark/>
          </w:tcPr>
          <w:p w14:paraId="0D1B7490" w14:textId="77777777" w:rsidR="00431CA9" w:rsidRPr="00ED493B" w:rsidRDefault="00431CA9" w:rsidP="00167EC7">
            <w:pPr>
              <w:pStyle w:val="TAH"/>
            </w:pPr>
            <w:r w:rsidRPr="00ED493B">
              <w:t>4</w:t>
            </w:r>
          </w:p>
        </w:tc>
        <w:tc>
          <w:tcPr>
            <w:tcW w:w="589" w:type="dxa"/>
            <w:tcBorders>
              <w:top w:val="nil"/>
              <w:left w:val="nil"/>
              <w:bottom w:val="single" w:sz="4" w:space="0" w:color="auto"/>
              <w:right w:val="nil"/>
            </w:tcBorders>
            <w:hideMark/>
          </w:tcPr>
          <w:p w14:paraId="715380EA" w14:textId="77777777" w:rsidR="00431CA9" w:rsidRPr="00ED493B" w:rsidRDefault="00431CA9" w:rsidP="00167EC7">
            <w:pPr>
              <w:pStyle w:val="TAH"/>
            </w:pPr>
            <w:r w:rsidRPr="00ED493B">
              <w:t>3</w:t>
            </w:r>
          </w:p>
        </w:tc>
        <w:tc>
          <w:tcPr>
            <w:tcW w:w="588" w:type="dxa"/>
            <w:tcBorders>
              <w:top w:val="nil"/>
              <w:left w:val="nil"/>
              <w:bottom w:val="single" w:sz="4" w:space="0" w:color="auto"/>
              <w:right w:val="nil"/>
            </w:tcBorders>
            <w:hideMark/>
          </w:tcPr>
          <w:p w14:paraId="2B859196" w14:textId="77777777" w:rsidR="00431CA9" w:rsidRPr="00ED493B" w:rsidRDefault="00431CA9" w:rsidP="00167EC7">
            <w:pPr>
              <w:pStyle w:val="TAH"/>
            </w:pPr>
            <w:r w:rsidRPr="00ED493B">
              <w:t>2</w:t>
            </w:r>
          </w:p>
        </w:tc>
        <w:tc>
          <w:tcPr>
            <w:tcW w:w="589" w:type="dxa"/>
            <w:tcBorders>
              <w:top w:val="nil"/>
              <w:left w:val="nil"/>
              <w:bottom w:val="single" w:sz="4" w:space="0" w:color="auto"/>
              <w:right w:val="nil"/>
            </w:tcBorders>
            <w:hideMark/>
          </w:tcPr>
          <w:p w14:paraId="3E2EF5A5" w14:textId="77777777" w:rsidR="00431CA9" w:rsidRPr="00ED493B" w:rsidRDefault="00431CA9" w:rsidP="00167EC7">
            <w:pPr>
              <w:pStyle w:val="TAH"/>
            </w:pPr>
            <w:r w:rsidRPr="00ED493B">
              <w:t>1</w:t>
            </w:r>
          </w:p>
        </w:tc>
        <w:tc>
          <w:tcPr>
            <w:tcW w:w="588" w:type="dxa"/>
            <w:tcBorders>
              <w:top w:val="nil"/>
              <w:left w:val="nil"/>
              <w:bottom w:val="nil"/>
              <w:right w:val="single" w:sz="6" w:space="0" w:color="auto"/>
            </w:tcBorders>
          </w:tcPr>
          <w:p w14:paraId="2A927FBA" w14:textId="77777777" w:rsidR="00431CA9" w:rsidRPr="00ED493B" w:rsidRDefault="00431CA9" w:rsidP="00167EC7">
            <w:pPr>
              <w:pStyle w:val="TAC"/>
            </w:pPr>
          </w:p>
        </w:tc>
      </w:tr>
      <w:tr w:rsidR="00431CA9" w:rsidRPr="00ED493B" w14:paraId="7F27245F" w14:textId="77777777" w:rsidTr="00167EC7">
        <w:trPr>
          <w:jc w:val="center"/>
        </w:trPr>
        <w:tc>
          <w:tcPr>
            <w:tcW w:w="151" w:type="dxa"/>
            <w:tcBorders>
              <w:top w:val="nil"/>
              <w:left w:val="single" w:sz="6" w:space="0" w:color="auto"/>
              <w:bottom w:val="nil"/>
              <w:right w:val="nil"/>
            </w:tcBorders>
          </w:tcPr>
          <w:p w14:paraId="58B0CAA1"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115A5A88" w14:textId="77777777" w:rsidR="00431CA9" w:rsidRPr="00ED493B" w:rsidRDefault="00431CA9" w:rsidP="00167EC7">
            <w:pPr>
              <w:pStyle w:val="TAC"/>
            </w:pPr>
            <w:r w:rsidRPr="00ED493B">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4FD74A" w14:textId="106BE9D5" w:rsidR="00431CA9" w:rsidRPr="00ED493B" w:rsidRDefault="00431CA9" w:rsidP="00167EC7">
            <w:pPr>
              <w:pStyle w:val="TAC"/>
            </w:pPr>
            <w:r w:rsidRPr="00ED493B">
              <w:t>Type = 308 (decimal)</w:t>
            </w:r>
          </w:p>
        </w:tc>
        <w:tc>
          <w:tcPr>
            <w:tcW w:w="588" w:type="dxa"/>
            <w:tcBorders>
              <w:top w:val="nil"/>
              <w:left w:val="single" w:sz="4" w:space="0" w:color="auto"/>
              <w:bottom w:val="nil"/>
              <w:right w:val="single" w:sz="6" w:space="0" w:color="auto"/>
            </w:tcBorders>
          </w:tcPr>
          <w:p w14:paraId="5C032173" w14:textId="77777777" w:rsidR="00431CA9" w:rsidRPr="00ED493B" w:rsidRDefault="00431CA9" w:rsidP="00167EC7">
            <w:pPr>
              <w:pStyle w:val="TAC"/>
            </w:pPr>
          </w:p>
        </w:tc>
      </w:tr>
      <w:tr w:rsidR="00431CA9" w:rsidRPr="00ED493B" w14:paraId="15907A4F" w14:textId="77777777" w:rsidTr="00167EC7">
        <w:trPr>
          <w:jc w:val="center"/>
        </w:trPr>
        <w:tc>
          <w:tcPr>
            <w:tcW w:w="151" w:type="dxa"/>
            <w:tcBorders>
              <w:top w:val="nil"/>
              <w:left w:val="single" w:sz="6" w:space="0" w:color="auto"/>
              <w:bottom w:val="nil"/>
              <w:right w:val="nil"/>
            </w:tcBorders>
          </w:tcPr>
          <w:p w14:paraId="1BAB4A6C"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1552D918" w14:textId="77777777" w:rsidR="00431CA9" w:rsidRPr="00ED493B" w:rsidRDefault="00431CA9" w:rsidP="00167EC7">
            <w:pPr>
              <w:pStyle w:val="TAC"/>
            </w:pPr>
            <w:r w:rsidRPr="00ED493B">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65F289D" w14:textId="77777777" w:rsidR="00431CA9" w:rsidRPr="00ED493B" w:rsidRDefault="00431CA9" w:rsidP="00167EC7">
            <w:pPr>
              <w:pStyle w:val="TAC"/>
              <w:rPr>
                <w:lang w:eastAsia="zh-CN"/>
              </w:rPr>
            </w:pPr>
            <w:r w:rsidRPr="00ED493B">
              <w:t>Length = n</w:t>
            </w:r>
          </w:p>
        </w:tc>
        <w:tc>
          <w:tcPr>
            <w:tcW w:w="588" w:type="dxa"/>
            <w:tcBorders>
              <w:top w:val="nil"/>
              <w:left w:val="single" w:sz="4" w:space="0" w:color="auto"/>
              <w:bottom w:val="nil"/>
              <w:right w:val="single" w:sz="6" w:space="0" w:color="auto"/>
            </w:tcBorders>
          </w:tcPr>
          <w:p w14:paraId="2BA5E009" w14:textId="77777777" w:rsidR="00431CA9" w:rsidRPr="00ED493B" w:rsidRDefault="00431CA9" w:rsidP="00167EC7">
            <w:pPr>
              <w:pStyle w:val="TAC"/>
            </w:pPr>
          </w:p>
        </w:tc>
      </w:tr>
      <w:tr w:rsidR="00431CA9" w:rsidRPr="00ED493B" w14:paraId="6ACDF318" w14:textId="77777777" w:rsidTr="00167EC7">
        <w:trPr>
          <w:jc w:val="center"/>
        </w:trPr>
        <w:tc>
          <w:tcPr>
            <w:tcW w:w="151" w:type="dxa"/>
            <w:tcBorders>
              <w:top w:val="nil"/>
              <w:left w:val="single" w:sz="6" w:space="0" w:color="auto"/>
              <w:bottom w:val="nil"/>
              <w:right w:val="nil"/>
            </w:tcBorders>
          </w:tcPr>
          <w:p w14:paraId="62B0F5A6"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39CCD00D" w14:textId="77777777" w:rsidR="00431CA9" w:rsidRPr="00ED493B" w:rsidRDefault="00431CA9" w:rsidP="002C447B">
            <w:pPr>
              <w:pStyle w:val="TAC"/>
              <w:rPr>
                <w:lang w:eastAsia="zh-CN"/>
              </w:rPr>
            </w:pPr>
            <w:r w:rsidRPr="002C447B">
              <w:t xml:space="preserve">5 </w:t>
            </w:r>
          </w:p>
        </w:tc>
        <w:tc>
          <w:tcPr>
            <w:tcW w:w="2944" w:type="dxa"/>
            <w:gridSpan w:val="5"/>
            <w:tcBorders>
              <w:top w:val="single" w:sz="4" w:space="0" w:color="auto"/>
              <w:left w:val="single" w:sz="4" w:space="0" w:color="auto"/>
              <w:bottom w:val="single" w:sz="4" w:space="0" w:color="auto"/>
              <w:right w:val="single" w:sz="4" w:space="0" w:color="auto"/>
            </w:tcBorders>
            <w:hideMark/>
          </w:tcPr>
          <w:p w14:paraId="01564809" w14:textId="77777777" w:rsidR="00431CA9" w:rsidRPr="00ED493B" w:rsidRDefault="00431CA9" w:rsidP="00167EC7">
            <w:pPr>
              <w:pStyle w:val="TAC"/>
              <w:rPr>
                <w:lang w:eastAsia="zh-CN"/>
              </w:rPr>
            </w:pPr>
            <w:r w:rsidRPr="00ED493B">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616356B" w14:textId="77777777" w:rsidR="00431CA9" w:rsidRPr="00ED493B" w:rsidRDefault="00431CA9" w:rsidP="00167EC7">
            <w:pPr>
              <w:pStyle w:val="TAC"/>
              <w:rPr>
                <w:lang w:eastAsia="zh-CN"/>
              </w:rPr>
            </w:pPr>
            <w:r w:rsidRPr="00ED493B">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7D0C33E4" w14:textId="77777777" w:rsidR="00431CA9" w:rsidRPr="00ED493B" w:rsidRDefault="00431CA9" w:rsidP="00167EC7">
            <w:pPr>
              <w:pStyle w:val="TAC"/>
              <w:rPr>
                <w:lang w:eastAsia="zh-CN"/>
              </w:rPr>
            </w:pPr>
            <w:r w:rsidRPr="00ED493B">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582FBE51" w14:textId="77777777" w:rsidR="00431CA9" w:rsidRPr="00ED493B" w:rsidRDefault="00431CA9" w:rsidP="00167EC7">
            <w:pPr>
              <w:pStyle w:val="TAC"/>
              <w:rPr>
                <w:lang w:eastAsia="zh-CN"/>
              </w:rPr>
            </w:pPr>
            <w:r w:rsidRPr="00ED493B">
              <w:rPr>
                <w:lang w:eastAsia="zh-CN"/>
              </w:rPr>
              <w:t>V4</w:t>
            </w:r>
          </w:p>
        </w:tc>
        <w:tc>
          <w:tcPr>
            <w:tcW w:w="588" w:type="dxa"/>
            <w:tcBorders>
              <w:top w:val="nil"/>
              <w:left w:val="single" w:sz="4" w:space="0" w:color="auto"/>
              <w:bottom w:val="nil"/>
              <w:right w:val="single" w:sz="6" w:space="0" w:color="auto"/>
            </w:tcBorders>
          </w:tcPr>
          <w:p w14:paraId="3AA51972" w14:textId="77777777" w:rsidR="00431CA9" w:rsidRPr="00ED493B" w:rsidRDefault="00431CA9" w:rsidP="00167EC7">
            <w:pPr>
              <w:pStyle w:val="TAC"/>
            </w:pPr>
          </w:p>
        </w:tc>
      </w:tr>
      <w:tr w:rsidR="00431CA9" w:rsidRPr="00ED493B" w14:paraId="1C7C81B4" w14:textId="77777777" w:rsidTr="00167EC7">
        <w:trPr>
          <w:jc w:val="center"/>
        </w:trPr>
        <w:tc>
          <w:tcPr>
            <w:tcW w:w="151" w:type="dxa"/>
            <w:tcBorders>
              <w:top w:val="nil"/>
              <w:left w:val="single" w:sz="6" w:space="0" w:color="auto"/>
              <w:bottom w:val="nil"/>
              <w:right w:val="nil"/>
            </w:tcBorders>
          </w:tcPr>
          <w:p w14:paraId="79F3C0E6" w14:textId="77777777" w:rsidR="00431CA9" w:rsidRPr="00ED493B" w:rsidRDefault="00431CA9" w:rsidP="00167EC7">
            <w:pPr>
              <w:pStyle w:val="TAC"/>
            </w:pPr>
          </w:p>
        </w:tc>
        <w:tc>
          <w:tcPr>
            <w:tcW w:w="1104" w:type="dxa"/>
            <w:tcBorders>
              <w:top w:val="nil"/>
              <w:left w:val="nil"/>
              <w:bottom w:val="nil"/>
              <w:right w:val="single" w:sz="4" w:space="0" w:color="auto"/>
            </w:tcBorders>
          </w:tcPr>
          <w:p w14:paraId="173C2806" w14:textId="77777777" w:rsidR="00431CA9" w:rsidRPr="00ED493B" w:rsidRDefault="00431CA9" w:rsidP="002C447B">
            <w:pPr>
              <w:pStyle w:val="TAC"/>
            </w:pPr>
            <w:r w:rsidRPr="002C447B">
              <w:t>6-7</w:t>
            </w:r>
          </w:p>
        </w:tc>
        <w:tc>
          <w:tcPr>
            <w:tcW w:w="4710" w:type="dxa"/>
            <w:gridSpan w:val="8"/>
            <w:tcBorders>
              <w:top w:val="single" w:sz="4" w:space="0" w:color="auto"/>
              <w:left w:val="single" w:sz="4" w:space="0" w:color="auto"/>
              <w:bottom w:val="single" w:sz="4" w:space="0" w:color="auto"/>
              <w:right w:val="single" w:sz="4" w:space="0" w:color="auto"/>
            </w:tcBorders>
          </w:tcPr>
          <w:p w14:paraId="79D83A61" w14:textId="77777777" w:rsidR="00431CA9" w:rsidRPr="00ED493B" w:rsidRDefault="00431CA9" w:rsidP="00167EC7">
            <w:pPr>
              <w:pStyle w:val="TAC"/>
              <w:rPr>
                <w:lang w:eastAsia="zh-CN"/>
              </w:rPr>
            </w:pPr>
            <w:r w:rsidRPr="00ED493B">
              <w:rPr>
                <w:lang w:eastAsia="zh-CN"/>
              </w:rPr>
              <w:t xml:space="preserve">UDP Port </w:t>
            </w:r>
          </w:p>
        </w:tc>
        <w:tc>
          <w:tcPr>
            <w:tcW w:w="588" w:type="dxa"/>
            <w:tcBorders>
              <w:top w:val="nil"/>
              <w:left w:val="single" w:sz="4" w:space="0" w:color="auto"/>
              <w:bottom w:val="nil"/>
              <w:right w:val="single" w:sz="6" w:space="0" w:color="auto"/>
            </w:tcBorders>
          </w:tcPr>
          <w:p w14:paraId="77449106" w14:textId="77777777" w:rsidR="00431CA9" w:rsidRPr="00ED493B" w:rsidRDefault="00431CA9" w:rsidP="00167EC7">
            <w:pPr>
              <w:pStyle w:val="TAC"/>
            </w:pPr>
          </w:p>
        </w:tc>
      </w:tr>
      <w:tr w:rsidR="00431CA9" w:rsidRPr="00ED493B" w14:paraId="6C705BF6" w14:textId="77777777" w:rsidTr="00167EC7">
        <w:trPr>
          <w:jc w:val="center"/>
        </w:trPr>
        <w:tc>
          <w:tcPr>
            <w:tcW w:w="151" w:type="dxa"/>
            <w:tcBorders>
              <w:top w:val="nil"/>
              <w:left w:val="single" w:sz="6" w:space="0" w:color="auto"/>
              <w:bottom w:val="nil"/>
              <w:right w:val="nil"/>
            </w:tcBorders>
          </w:tcPr>
          <w:p w14:paraId="6F8886DE"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63AAE07E" w14:textId="77777777" w:rsidR="00431CA9" w:rsidRPr="00ED493B" w:rsidRDefault="00431CA9" w:rsidP="002C447B">
            <w:pPr>
              <w:pStyle w:val="TAC"/>
              <w:rPr>
                <w:lang w:eastAsia="zh-CN"/>
              </w:rPr>
            </w:pPr>
            <w:r w:rsidRPr="002C447B">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2D7326B4" w14:textId="77777777" w:rsidR="00431CA9" w:rsidRPr="00ED493B" w:rsidRDefault="00431CA9" w:rsidP="00167EC7">
            <w:pPr>
              <w:pStyle w:val="TAC"/>
              <w:rPr>
                <w:lang w:eastAsia="zh-CN"/>
              </w:rPr>
            </w:pPr>
            <w:r w:rsidRPr="00ED493B">
              <w:rPr>
                <w:lang w:eastAsia="zh-CN"/>
              </w:rPr>
              <w:t>IPv4 address</w:t>
            </w:r>
          </w:p>
        </w:tc>
        <w:tc>
          <w:tcPr>
            <w:tcW w:w="588" w:type="dxa"/>
            <w:tcBorders>
              <w:top w:val="nil"/>
              <w:left w:val="single" w:sz="4" w:space="0" w:color="auto"/>
              <w:bottom w:val="nil"/>
              <w:right w:val="single" w:sz="6" w:space="0" w:color="auto"/>
            </w:tcBorders>
          </w:tcPr>
          <w:p w14:paraId="35A09491" w14:textId="77777777" w:rsidR="00431CA9" w:rsidRPr="00ED493B" w:rsidRDefault="00431CA9" w:rsidP="00167EC7">
            <w:pPr>
              <w:pStyle w:val="TAC"/>
            </w:pPr>
          </w:p>
        </w:tc>
      </w:tr>
      <w:tr w:rsidR="00431CA9" w:rsidRPr="00ED493B" w14:paraId="7276DCFA" w14:textId="77777777" w:rsidTr="00167EC7">
        <w:trPr>
          <w:jc w:val="center"/>
        </w:trPr>
        <w:tc>
          <w:tcPr>
            <w:tcW w:w="151" w:type="dxa"/>
            <w:tcBorders>
              <w:top w:val="nil"/>
              <w:left w:val="single" w:sz="6" w:space="0" w:color="auto"/>
              <w:bottom w:val="nil"/>
              <w:right w:val="nil"/>
            </w:tcBorders>
          </w:tcPr>
          <w:p w14:paraId="2D84CBAD"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5A86877C" w14:textId="77777777" w:rsidR="00431CA9" w:rsidRPr="00ED493B" w:rsidRDefault="00431CA9" w:rsidP="002C447B">
            <w:pPr>
              <w:pStyle w:val="TAC"/>
              <w:rPr>
                <w:lang w:eastAsia="zh-CN"/>
              </w:rPr>
            </w:pPr>
            <w:r w:rsidRPr="002C447B">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76087F81" w14:textId="77777777" w:rsidR="00431CA9" w:rsidRPr="00ED493B" w:rsidRDefault="00431CA9" w:rsidP="00167EC7">
            <w:pPr>
              <w:pStyle w:val="TAC"/>
              <w:rPr>
                <w:lang w:eastAsia="zh-CN"/>
              </w:rPr>
            </w:pPr>
            <w:r w:rsidRPr="00ED493B">
              <w:rPr>
                <w:lang w:eastAsia="zh-CN"/>
              </w:rPr>
              <w:t>IPv6 address</w:t>
            </w:r>
          </w:p>
        </w:tc>
        <w:tc>
          <w:tcPr>
            <w:tcW w:w="588" w:type="dxa"/>
            <w:tcBorders>
              <w:top w:val="nil"/>
              <w:left w:val="single" w:sz="4" w:space="0" w:color="auto"/>
              <w:bottom w:val="nil"/>
              <w:right w:val="single" w:sz="6" w:space="0" w:color="auto"/>
            </w:tcBorders>
          </w:tcPr>
          <w:p w14:paraId="3F106170" w14:textId="77777777" w:rsidR="00431CA9" w:rsidRPr="00ED493B" w:rsidRDefault="00431CA9" w:rsidP="00167EC7">
            <w:pPr>
              <w:pStyle w:val="TAC"/>
            </w:pPr>
          </w:p>
        </w:tc>
      </w:tr>
      <w:tr w:rsidR="00431CA9" w:rsidRPr="00ED493B" w14:paraId="38BD262B" w14:textId="77777777" w:rsidTr="00167EC7">
        <w:trPr>
          <w:jc w:val="center"/>
        </w:trPr>
        <w:tc>
          <w:tcPr>
            <w:tcW w:w="151" w:type="dxa"/>
            <w:tcBorders>
              <w:top w:val="nil"/>
              <w:left w:val="single" w:sz="6" w:space="0" w:color="auto"/>
              <w:bottom w:val="single" w:sz="4" w:space="0" w:color="auto"/>
              <w:right w:val="nil"/>
            </w:tcBorders>
          </w:tcPr>
          <w:p w14:paraId="5508541C" w14:textId="77777777" w:rsidR="00431CA9" w:rsidRPr="00ED493B" w:rsidRDefault="00431CA9" w:rsidP="00167EC7">
            <w:pPr>
              <w:pStyle w:val="TAC"/>
            </w:pPr>
          </w:p>
        </w:tc>
        <w:tc>
          <w:tcPr>
            <w:tcW w:w="1104" w:type="dxa"/>
            <w:tcBorders>
              <w:top w:val="nil"/>
              <w:left w:val="nil"/>
              <w:bottom w:val="single" w:sz="4" w:space="0" w:color="auto"/>
              <w:right w:val="single" w:sz="4" w:space="0" w:color="auto"/>
            </w:tcBorders>
            <w:hideMark/>
          </w:tcPr>
          <w:p w14:paraId="3B8FA897" w14:textId="77777777" w:rsidR="00431CA9" w:rsidRPr="00ED493B" w:rsidRDefault="00431CA9" w:rsidP="00167EC7">
            <w:pPr>
              <w:pStyle w:val="TAC"/>
            </w:pPr>
            <w:r w:rsidRPr="00ED493B">
              <w:rPr>
                <w:lang w:eastAsia="zh-CN"/>
              </w:rPr>
              <w:t>k</w:t>
            </w:r>
            <w:r w:rsidRPr="00ED493B">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436A59" w14:textId="77777777" w:rsidR="00431CA9" w:rsidRPr="00ED493B" w:rsidRDefault="00431CA9" w:rsidP="00167EC7">
            <w:pPr>
              <w:pStyle w:val="TAC"/>
              <w:rPr>
                <w:lang w:val="en-US"/>
              </w:rPr>
            </w:pPr>
            <w:r w:rsidRPr="00ED493B">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53825D" w14:textId="77777777" w:rsidR="00431CA9" w:rsidRPr="00ED493B" w:rsidRDefault="00431CA9" w:rsidP="00167EC7">
            <w:pPr>
              <w:pStyle w:val="TAC"/>
              <w:rPr>
                <w:lang w:val="x-none"/>
              </w:rPr>
            </w:pPr>
          </w:p>
        </w:tc>
      </w:tr>
    </w:tbl>
    <w:p w14:paraId="4B6E072D" w14:textId="3AEB8915" w:rsidR="00431CA9" w:rsidRPr="00ED493B" w:rsidRDefault="00431CA9" w:rsidP="00431CA9">
      <w:pPr>
        <w:pStyle w:val="TF"/>
        <w:rPr>
          <w:lang w:eastAsia="ja-JP"/>
        </w:rPr>
      </w:pPr>
      <w:r w:rsidRPr="00ED493B">
        <w:t xml:space="preserve">Figure </w:t>
      </w:r>
      <w:r w:rsidRPr="00ED493B">
        <w:rPr>
          <w:lang w:eastAsia="zh-CN"/>
        </w:rPr>
        <w:t>8</w:t>
      </w:r>
      <w:r w:rsidRPr="00ED493B">
        <w:rPr>
          <w:lang w:eastAsia="ja-JP"/>
        </w:rPr>
        <w:t>.</w:t>
      </w:r>
      <w:r w:rsidRPr="00ED493B">
        <w:rPr>
          <w:lang w:val="en-US" w:eastAsia="ja-JP"/>
        </w:rPr>
        <w:t>2.209</w:t>
      </w:r>
      <w:r w:rsidRPr="00ED493B">
        <w:rPr>
          <w:lang w:eastAsia="zh-CN"/>
        </w:rPr>
        <w:t>-</w:t>
      </w:r>
      <w:r w:rsidRPr="00ED493B">
        <w:rPr>
          <w:lang w:eastAsia="ja-JP"/>
        </w:rPr>
        <w:t>1</w:t>
      </w:r>
      <w:r w:rsidRPr="00ED493B">
        <w:t>: Local Ingress Tunnel</w:t>
      </w:r>
    </w:p>
    <w:p w14:paraId="57163518" w14:textId="77777777" w:rsidR="00431CA9" w:rsidRPr="00ED493B" w:rsidRDefault="00431CA9" w:rsidP="00431CA9">
      <w:r w:rsidRPr="00ED493B">
        <w:t>The following flags are coded within Octet 5:</w:t>
      </w:r>
    </w:p>
    <w:p w14:paraId="09FFBB34" w14:textId="77777777" w:rsidR="00431CA9" w:rsidRPr="00ED493B" w:rsidRDefault="00431CA9" w:rsidP="00431CA9">
      <w:pPr>
        <w:pStyle w:val="B1"/>
      </w:pPr>
      <w:r w:rsidRPr="00ED493B">
        <w:t>-</w:t>
      </w:r>
      <w:r w:rsidRPr="00ED493B">
        <w:tab/>
        <w:t>Bit 1 – V4: If this bit is set to "1" and the CH bit is not set, then the IPv4 address field shall be present, otherwise the IPv4 address field shall not be present.</w:t>
      </w:r>
    </w:p>
    <w:p w14:paraId="32BD796E" w14:textId="77777777" w:rsidR="00431CA9" w:rsidRPr="00ED493B" w:rsidRDefault="00431CA9" w:rsidP="00431CA9">
      <w:pPr>
        <w:pStyle w:val="B1"/>
      </w:pPr>
      <w:r w:rsidRPr="00ED493B">
        <w:t>-</w:t>
      </w:r>
      <w:r w:rsidRPr="00ED493B">
        <w:tab/>
        <w:t>Bit 2 – V6: If this bit is set to "1" and the CH bit is not set, then the IPv6 address field shall be present, otherwise the IPv6 address field shall not be present.</w:t>
      </w:r>
    </w:p>
    <w:p w14:paraId="29E84C00" w14:textId="77777777" w:rsidR="00431CA9" w:rsidRPr="00ED493B" w:rsidRDefault="00431CA9" w:rsidP="00431CA9">
      <w:pPr>
        <w:pStyle w:val="B1"/>
      </w:pPr>
      <w:r w:rsidRPr="00ED493B">
        <w:t>-</w:t>
      </w:r>
      <w:r w:rsidRPr="00ED493B">
        <w:tab/>
        <w:t>Bit 3 – CH (CHOOSE): If this bit is set to "1", then the UDP Port, IPv4 address and IPv6 address fields shall not be present and the UP function shall assign a UDP Port with an IP4 or an IPv6 address if the V4 or V6 bit is set respectively. This bit shall only be set by the CP function.</w:t>
      </w:r>
    </w:p>
    <w:p w14:paraId="4FB86A13" w14:textId="77777777" w:rsidR="00431CA9" w:rsidRPr="00ED493B" w:rsidRDefault="00431CA9" w:rsidP="00431CA9">
      <w:pPr>
        <w:pStyle w:val="B1"/>
      </w:pPr>
      <w:r w:rsidRPr="00ED493B">
        <w:rPr>
          <w:noProof/>
        </w:rPr>
        <w:t>-</w:t>
      </w:r>
      <w:r w:rsidRPr="00ED493B">
        <w:rPr>
          <w:noProof/>
        </w:rPr>
        <w:tab/>
        <w:t>Bit 4 to 8: Spare, for future use and set to "0".</w:t>
      </w:r>
    </w:p>
    <w:p w14:paraId="7280B737" w14:textId="77777777" w:rsidR="00981985" w:rsidRPr="00ED493B" w:rsidRDefault="00431CA9" w:rsidP="00431CA9">
      <w:r w:rsidRPr="00ED493B">
        <w:t>Only one of the V4 and V6 flags shall be set to "1".</w:t>
      </w:r>
    </w:p>
    <w:p w14:paraId="19E2DCDA" w14:textId="4F01ACAB" w:rsidR="00431CA9" w:rsidRPr="00ED493B" w:rsidRDefault="00431CA9" w:rsidP="00431CA9">
      <w:r w:rsidRPr="00ED493B">
        <w:t>Octets "m to (m+3)" and/or "p to (p+15)" (IPv4 address / IPv6 address fields), if present, it shall contain the respective IP address values.</w:t>
      </w:r>
    </w:p>
    <w:p w14:paraId="47FB40DE" w14:textId="658FF3BB" w:rsidR="00431CA9" w:rsidRPr="00ED493B" w:rsidRDefault="00431CA9" w:rsidP="001A3E8D">
      <w:pPr>
        <w:pStyle w:val="Heading3"/>
      </w:pPr>
      <w:bookmarkStart w:id="7623" w:name="_Toc98236123"/>
      <w:r w:rsidRPr="00ED493B">
        <w:t>8.2.210</w:t>
      </w:r>
      <w:r w:rsidRPr="00ED493B">
        <w:tab/>
        <w:t>MBS Unicast Parameters ID</w:t>
      </w:r>
      <w:bookmarkEnd w:id="7623"/>
    </w:p>
    <w:p w14:paraId="0CF46C5A" w14:textId="4355FCF2" w:rsidR="00431CA9" w:rsidRPr="00ED493B" w:rsidRDefault="00431CA9" w:rsidP="00431CA9">
      <w:pPr>
        <w:rPr>
          <w:lang w:eastAsia="zh-CN"/>
        </w:rPr>
      </w:pPr>
      <w:r w:rsidRPr="00ED493B">
        <w:t>The MBS Unicast Parameters ID</w:t>
      </w:r>
      <w:r w:rsidRPr="00ED493B">
        <w:rPr>
          <w:lang w:eastAsia="ja-JP"/>
        </w:rPr>
        <w:t xml:space="preserve"> IE type </w:t>
      </w:r>
      <w:r w:rsidRPr="00ED493B">
        <w:rPr>
          <w:rFonts w:eastAsia="Batang"/>
          <w:lang w:eastAsia="ko-KR"/>
        </w:rPr>
        <w:t xml:space="preserve">shall be encoded </w:t>
      </w:r>
      <w:r w:rsidRPr="00ED493B">
        <w:rPr>
          <w:lang w:eastAsia="ja-JP"/>
        </w:rPr>
        <w:t xml:space="preserve">as shown in </w:t>
      </w:r>
      <w:r w:rsidRPr="00ED493B">
        <w:rPr>
          <w:lang w:eastAsia="zh-CN"/>
        </w:rPr>
        <w:t>F</w:t>
      </w:r>
      <w:r w:rsidRPr="00ED493B">
        <w:rPr>
          <w:lang w:eastAsia="ja-JP"/>
        </w:rPr>
        <w:t xml:space="preserve">igure </w:t>
      </w:r>
      <w:r w:rsidRPr="00ED493B">
        <w:rPr>
          <w:lang w:eastAsia="zh-CN"/>
        </w:rPr>
        <w:t>8.2.210-1</w:t>
      </w:r>
      <w:r w:rsidRPr="00ED493B">
        <w:rPr>
          <w:lang w:eastAsia="ja-JP"/>
        </w:rPr>
        <w:t xml:space="preserve">. </w:t>
      </w:r>
      <w:r w:rsidRPr="00ED493B">
        <w:rPr>
          <w:lang w:eastAsia="zh-CN"/>
        </w:rPr>
        <w:t xml:space="preserve">It shall contain a </w:t>
      </w:r>
      <w:r w:rsidRPr="00ED493B">
        <w:t>MBS Unicast Parameters ID</w:t>
      </w:r>
      <w:r w:rsidRPr="00ED493B">
        <w:rPr>
          <w:lang w:eastAsia="zh-CN"/>
        </w:rPr>
        <w:t>.</w:t>
      </w:r>
    </w:p>
    <w:p w14:paraId="17ED7B29" w14:textId="77777777" w:rsidR="00431CA9" w:rsidRPr="00ED493B" w:rsidRDefault="00431CA9" w:rsidP="00431CA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31CA9" w:rsidRPr="00ED493B" w14:paraId="2165AF08" w14:textId="77777777" w:rsidTr="00167EC7">
        <w:trPr>
          <w:jc w:val="center"/>
        </w:trPr>
        <w:tc>
          <w:tcPr>
            <w:tcW w:w="151" w:type="dxa"/>
            <w:tcBorders>
              <w:top w:val="single" w:sz="6" w:space="0" w:color="auto"/>
              <w:left w:val="single" w:sz="6" w:space="0" w:color="auto"/>
              <w:bottom w:val="nil"/>
              <w:right w:val="nil"/>
            </w:tcBorders>
          </w:tcPr>
          <w:p w14:paraId="0C9A8BCB" w14:textId="77777777" w:rsidR="00431CA9" w:rsidRPr="00ED493B" w:rsidRDefault="00431CA9" w:rsidP="00167EC7">
            <w:pPr>
              <w:pStyle w:val="TAC"/>
            </w:pPr>
          </w:p>
        </w:tc>
        <w:tc>
          <w:tcPr>
            <w:tcW w:w="1104" w:type="dxa"/>
            <w:tcBorders>
              <w:top w:val="single" w:sz="6" w:space="0" w:color="auto"/>
              <w:left w:val="nil"/>
              <w:bottom w:val="nil"/>
              <w:right w:val="nil"/>
            </w:tcBorders>
          </w:tcPr>
          <w:p w14:paraId="1FF1B18E" w14:textId="77777777" w:rsidR="00431CA9" w:rsidRPr="00ED493B" w:rsidRDefault="00431CA9" w:rsidP="00167EC7">
            <w:pPr>
              <w:pStyle w:val="TAH"/>
            </w:pPr>
          </w:p>
        </w:tc>
        <w:tc>
          <w:tcPr>
            <w:tcW w:w="4708" w:type="dxa"/>
            <w:gridSpan w:val="8"/>
            <w:tcBorders>
              <w:top w:val="single" w:sz="6" w:space="0" w:color="auto"/>
              <w:left w:val="nil"/>
              <w:bottom w:val="nil"/>
              <w:right w:val="nil"/>
            </w:tcBorders>
            <w:hideMark/>
          </w:tcPr>
          <w:p w14:paraId="16356104" w14:textId="77777777" w:rsidR="00431CA9" w:rsidRPr="00ED493B" w:rsidRDefault="00431CA9" w:rsidP="00167EC7">
            <w:pPr>
              <w:pStyle w:val="TAH"/>
            </w:pPr>
            <w:r w:rsidRPr="00ED493B">
              <w:t>Bits</w:t>
            </w:r>
          </w:p>
        </w:tc>
        <w:tc>
          <w:tcPr>
            <w:tcW w:w="588" w:type="dxa"/>
            <w:tcBorders>
              <w:top w:val="single" w:sz="6" w:space="0" w:color="auto"/>
              <w:left w:val="nil"/>
              <w:bottom w:val="nil"/>
              <w:right w:val="single" w:sz="6" w:space="0" w:color="auto"/>
            </w:tcBorders>
          </w:tcPr>
          <w:p w14:paraId="18D7946C" w14:textId="77777777" w:rsidR="00431CA9" w:rsidRPr="00ED493B" w:rsidRDefault="00431CA9" w:rsidP="00167EC7">
            <w:pPr>
              <w:pStyle w:val="TAC"/>
            </w:pPr>
          </w:p>
        </w:tc>
      </w:tr>
      <w:tr w:rsidR="00431CA9" w:rsidRPr="00ED493B" w14:paraId="6DF97EDA" w14:textId="77777777" w:rsidTr="00167EC7">
        <w:trPr>
          <w:jc w:val="center"/>
        </w:trPr>
        <w:tc>
          <w:tcPr>
            <w:tcW w:w="151" w:type="dxa"/>
            <w:tcBorders>
              <w:top w:val="nil"/>
              <w:left w:val="single" w:sz="6" w:space="0" w:color="auto"/>
              <w:bottom w:val="nil"/>
              <w:right w:val="nil"/>
            </w:tcBorders>
          </w:tcPr>
          <w:p w14:paraId="54F8776F" w14:textId="77777777" w:rsidR="00431CA9" w:rsidRPr="00ED493B" w:rsidRDefault="00431CA9" w:rsidP="00167EC7">
            <w:pPr>
              <w:pStyle w:val="TAC"/>
            </w:pPr>
          </w:p>
        </w:tc>
        <w:tc>
          <w:tcPr>
            <w:tcW w:w="1104" w:type="dxa"/>
            <w:tcBorders>
              <w:top w:val="nil"/>
              <w:left w:val="nil"/>
              <w:bottom w:val="nil"/>
              <w:right w:val="nil"/>
            </w:tcBorders>
            <w:hideMark/>
          </w:tcPr>
          <w:p w14:paraId="5B0AB9A2" w14:textId="77777777" w:rsidR="00431CA9" w:rsidRPr="00ED493B" w:rsidRDefault="00431CA9" w:rsidP="00167EC7">
            <w:pPr>
              <w:pStyle w:val="TAH"/>
            </w:pPr>
            <w:r w:rsidRPr="00ED493B">
              <w:t>Octets</w:t>
            </w:r>
          </w:p>
        </w:tc>
        <w:tc>
          <w:tcPr>
            <w:tcW w:w="588" w:type="dxa"/>
            <w:tcBorders>
              <w:top w:val="nil"/>
              <w:left w:val="nil"/>
              <w:bottom w:val="single" w:sz="4" w:space="0" w:color="auto"/>
              <w:right w:val="nil"/>
            </w:tcBorders>
            <w:hideMark/>
          </w:tcPr>
          <w:p w14:paraId="458073A9" w14:textId="77777777" w:rsidR="00431CA9" w:rsidRPr="00ED493B" w:rsidRDefault="00431CA9" w:rsidP="00167EC7">
            <w:pPr>
              <w:pStyle w:val="TAH"/>
            </w:pPr>
            <w:r w:rsidRPr="00ED493B">
              <w:t>8</w:t>
            </w:r>
          </w:p>
        </w:tc>
        <w:tc>
          <w:tcPr>
            <w:tcW w:w="588" w:type="dxa"/>
            <w:tcBorders>
              <w:top w:val="nil"/>
              <w:left w:val="nil"/>
              <w:bottom w:val="single" w:sz="4" w:space="0" w:color="auto"/>
              <w:right w:val="nil"/>
            </w:tcBorders>
            <w:hideMark/>
          </w:tcPr>
          <w:p w14:paraId="6BE2053D" w14:textId="77777777" w:rsidR="00431CA9" w:rsidRPr="00ED493B" w:rsidRDefault="00431CA9" w:rsidP="00167EC7">
            <w:pPr>
              <w:pStyle w:val="TAH"/>
            </w:pPr>
            <w:r w:rsidRPr="00ED493B">
              <w:t>7</w:t>
            </w:r>
          </w:p>
        </w:tc>
        <w:tc>
          <w:tcPr>
            <w:tcW w:w="589" w:type="dxa"/>
            <w:tcBorders>
              <w:top w:val="nil"/>
              <w:left w:val="nil"/>
              <w:bottom w:val="single" w:sz="4" w:space="0" w:color="auto"/>
              <w:right w:val="nil"/>
            </w:tcBorders>
            <w:hideMark/>
          </w:tcPr>
          <w:p w14:paraId="58EFF61C" w14:textId="77777777" w:rsidR="00431CA9" w:rsidRPr="00ED493B" w:rsidRDefault="00431CA9" w:rsidP="00167EC7">
            <w:pPr>
              <w:pStyle w:val="TAH"/>
            </w:pPr>
            <w:r w:rsidRPr="00ED493B">
              <w:t>6</w:t>
            </w:r>
          </w:p>
        </w:tc>
        <w:tc>
          <w:tcPr>
            <w:tcW w:w="589" w:type="dxa"/>
            <w:tcBorders>
              <w:top w:val="nil"/>
              <w:left w:val="nil"/>
              <w:bottom w:val="single" w:sz="4" w:space="0" w:color="auto"/>
              <w:right w:val="nil"/>
            </w:tcBorders>
            <w:hideMark/>
          </w:tcPr>
          <w:p w14:paraId="08C1813E" w14:textId="77777777" w:rsidR="00431CA9" w:rsidRPr="00ED493B" w:rsidRDefault="00431CA9" w:rsidP="00167EC7">
            <w:pPr>
              <w:pStyle w:val="TAH"/>
            </w:pPr>
            <w:r w:rsidRPr="00ED493B">
              <w:t>5</w:t>
            </w:r>
          </w:p>
        </w:tc>
        <w:tc>
          <w:tcPr>
            <w:tcW w:w="589" w:type="dxa"/>
            <w:tcBorders>
              <w:top w:val="nil"/>
              <w:left w:val="nil"/>
              <w:bottom w:val="single" w:sz="4" w:space="0" w:color="auto"/>
              <w:right w:val="nil"/>
            </w:tcBorders>
            <w:hideMark/>
          </w:tcPr>
          <w:p w14:paraId="0287DEAD" w14:textId="77777777" w:rsidR="00431CA9" w:rsidRPr="00ED493B" w:rsidRDefault="00431CA9" w:rsidP="00167EC7">
            <w:pPr>
              <w:pStyle w:val="TAH"/>
            </w:pPr>
            <w:r w:rsidRPr="00ED493B">
              <w:t>4</w:t>
            </w:r>
          </w:p>
        </w:tc>
        <w:tc>
          <w:tcPr>
            <w:tcW w:w="588" w:type="dxa"/>
            <w:tcBorders>
              <w:top w:val="nil"/>
              <w:left w:val="nil"/>
              <w:bottom w:val="single" w:sz="4" w:space="0" w:color="auto"/>
              <w:right w:val="nil"/>
            </w:tcBorders>
            <w:hideMark/>
          </w:tcPr>
          <w:p w14:paraId="31763A56" w14:textId="77777777" w:rsidR="00431CA9" w:rsidRPr="00ED493B" w:rsidRDefault="00431CA9" w:rsidP="00167EC7">
            <w:pPr>
              <w:pStyle w:val="TAH"/>
            </w:pPr>
            <w:r w:rsidRPr="00ED493B">
              <w:t>3</w:t>
            </w:r>
          </w:p>
        </w:tc>
        <w:tc>
          <w:tcPr>
            <w:tcW w:w="588" w:type="dxa"/>
            <w:tcBorders>
              <w:top w:val="nil"/>
              <w:left w:val="nil"/>
              <w:bottom w:val="single" w:sz="4" w:space="0" w:color="auto"/>
              <w:right w:val="nil"/>
            </w:tcBorders>
            <w:hideMark/>
          </w:tcPr>
          <w:p w14:paraId="1FA8C485" w14:textId="77777777" w:rsidR="00431CA9" w:rsidRPr="00ED493B" w:rsidRDefault="00431CA9" w:rsidP="00167EC7">
            <w:pPr>
              <w:pStyle w:val="TAH"/>
            </w:pPr>
            <w:r w:rsidRPr="00ED493B">
              <w:t>2</w:t>
            </w:r>
          </w:p>
        </w:tc>
        <w:tc>
          <w:tcPr>
            <w:tcW w:w="589" w:type="dxa"/>
            <w:tcBorders>
              <w:top w:val="nil"/>
              <w:left w:val="nil"/>
              <w:bottom w:val="single" w:sz="4" w:space="0" w:color="auto"/>
              <w:right w:val="nil"/>
            </w:tcBorders>
            <w:hideMark/>
          </w:tcPr>
          <w:p w14:paraId="2887F38A" w14:textId="77777777" w:rsidR="00431CA9" w:rsidRPr="00ED493B" w:rsidRDefault="00431CA9" w:rsidP="00167EC7">
            <w:pPr>
              <w:pStyle w:val="TAH"/>
            </w:pPr>
            <w:r w:rsidRPr="00ED493B">
              <w:t>1</w:t>
            </w:r>
          </w:p>
        </w:tc>
        <w:tc>
          <w:tcPr>
            <w:tcW w:w="588" w:type="dxa"/>
            <w:tcBorders>
              <w:top w:val="nil"/>
              <w:left w:val="nil"/>
              <w:bottom w:val="nil"/>
              <w:right w:val="single" w:sz="6" w:space="0" w:color="auto"/>
            </w:tcBorders>
          </w:tcPr>
          <w:p w14:paraId="0296CB14" w14:textId="77777777" w:rsidR="00431CA9" w:rsidRPr="00ED493B" w:rsidRDefault="00431CA9" w:rsidP="00167EC7">
            <w:pPr>
              <w:pStyle w:val="TAC"/>
            </w:pPr>
          </w:p>
        </w:tc>
      </w:tr>
      <w:tr w:rsidR="00431CA9" w:rsidRPr="00ED493B" w14:paraId="5C61B4C7" w14:textId="77777777" w:rsidTr="00167EC7">
        <w:trPr>
          <w:jc w:val="center"/>
        </w:trPr>
        <w:tc>
          <w:tcPr>
            <w:tcW w:w="151" w:type="dxa"/>
            <w:tcBorders>
              <w:top w:val="nil"/>
              <w:left w:val="single" w:sz="6" w:space="0" w:color="auto"/>
              <w:bottom w:val="nil"/>
              <w:right w:val="nil"/>
            </w:tcBorders>
          </w:tcPr>
          <w:p w14:paraId="17846112"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4C8C9AEC" w14:textId="77777777" w:rsidR="00431CA9" w:rsidRPr="00ED493B" w:rsidRDefault="00431CA9" w:rsidP="00167EC7">
            <w:pPr>
              <w:pStyle w:val="TAC"/>
            </w:pPr>
            <w:r w:rsidRPr="00ED493B">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9203018" w14:textId="5804DE5F" w:rsidR="00431CA9" w:rsidRPr="00ED493B" w:rsidRDefault="00431CA9" w:rsidP="00167EC7">
            <w:pPr>
              <w:pStyle w:val="TAC"/>
            </w:pPr>
            <w:r w:rsidRPr="00ED493B">
              <w:t>Type = 309 (decimal)</w:t>
            </w:r>
          </w:p>
        </w:tc>
        <w:tc>
          <w:tcPr>
            <w:tcW w:w="588" w:type="dxa"/>
            <w:tcBorders>
              <w:top w:val="nil"/>
              <w:left w:val="single" w:sz="4" w:space="0" w:color="auto"/>
              <w:bottom w:val="nil"/>
              <w:right w:val="single" w:sz="6" w:space="0" w:color="auto"/>
            </w:tcBorders>
          </w:tcPr>
          <w:p w14:paraId="72E1D2D2" w14:textId="77777777" w:rsidR="00431CA9" w:rsidRPr="00ED493B" w:rsidRDefault="00431CA9" w:rsidP="00167EC7">
            <w:pPr>
              <w:pStyle w:val="TAC"/>
            </w:pPr>
          </w:p>
        </w:tc>
      </w:tr>
      <w:tr w:rsidR="00431CA9" w:rsidRPr="00ED493B" w14:paraId="1D3BB7C7" w14:textId="77777777" w:rsidTr="00167EC7">
        <w:trPr>
          <w:jc w:val="center"/>
        </w:trPr>
        <w:tc>
          <w:tcPr>
            <w:tcW w:w="151" w:type="dxa"/>
            <w:tcBorders>
              <w:top w:val="nil"/>
              <w:left w:val="single" w:sz="6" w:space="0" w:color="auto"/>
              <w:bottom w:val="nil"/>
              <w:right w:val="nil"/>
            </w:tcBorders>
          </w:tcPr>
          <w:p w14:paraId="2B61251D"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48D995D0" w14:textId="77777777" w:rsidR="00431CA9" w:rsidRPr="00ED493B" w:rsidRDefault="00431CA9" w:rsidP="00167EC7">
            <w:pPr>
              <w:pStyle w:val="TAC"/>
            </w:pPr>
            <w:r w:rsidRPr="00ED493B">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5522F4" w14:textId="77777777" w:rsidR="00431CA9" w:rsidRPr="00ED493B" w:rsidRDefault="00431CA9" w:rsidP="00167EC7">
            <w:pPr>
              <w:pStyle w:val="TAC"/>
              <w:rPr>
                <w:lang w:eastAsia="zh-CN"/>
              </w:rPr>
            </w:pPr>
            <w:r w:rsidRPr="00ED493B">
              <w:t>Length = n</w:t>
            </w:r>
          </w:p>
        </w:tc>
        <w:tc>
          <w:tcPr>
            <w:tcW w:w="588" w:type="dxa"/>
            <w:tcBorders>
              <w:top w:val="nil"/>
              <w:left w:val="single" w:sz="4" w:space="0" w:color="auto"/>
              <w:bottom w:val="nil"/>
              <w:right w:val="single" w:sz="6" w:space="0" w:color="auto"/>
            </w:tcBorders>
          </w:tcPr>
          <w:p w14:paraId="032AD50B" w14:textId="77777777" w:rsidR="00431CA9" w:rsidRPr="00ED493B" w:rsidRDefault="00431CA9" w:rsidP="00167EC7">
            <w:pPr>
              <w:pStyle w:val="TAC"/>
            </w:pPr>
          </w:p>
        </w:tc>
      </w:tr>
      <w:tr w:rsidR="00431CA9" w:rsidRPr="00ED493B" w14:paraId="07F938CC" w14:textId="77777777" w:rsidTr="00167EC7">
        <w:trPr>
          <w:jc w:val="center"/>
        </w:trPr>
        <w:tc>
          <w:tcPr>
            <w:tcW w:w="151" w:type="dxa"/>
            <w:tcBorders>
              <w:top w:val="nil"/>
              <w:left w:val="single" w:sz="6" w:space="0" w:color="auto"/>
              <w:bottom w:val="nil"/>
              <w:right w:val="nil"/>
            </w:tcBorders>
          </w:tcPr>
          <w:p w14:paraId="17060A4A" w14:textId="77777777" w:rsidR="00431CA9" w:rsidRPr="00ED493B" w:rsidRDefault="00431CA9" w:rsidP="00167EC7">
            <w:pPr>
              <w:pStyle w:val="TAC"/>
            </w:pPr>
          </w:p>
        </w:tc>
        <w:tc>
          <w:tcPr>
            <w:tcW w:w="1104" w:type="dxa"/>
            <w:tcBorders>
              <w:top w:val="nil"/>
              <w:left w:val="nil"/>
              <w:bottom w:val="nil"/>
              <w:right w:val="single" w:sz="4" w:space="0" w:color="auto"/>
            </w:tcBorders>
            <w:hideMark/>
          </w:tcPr>
          <w:p w14:paraId="5DC57DD1" w14:textId="77777777" w:rsidR="00431CA9" w:rsidRPr="00ED493B" w:rsidRDefault="00431CA9" w:rsidP="002C447B">
            <w:pPr>
              <w:pStyle w:val="TAC"/>
              <w:rPr>
                <w:lang w:eastAsia="zh-CN"/>
              </w:rPr>
            </w:pPr>
            <w:r w:rsidRPr="002C447B">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C7898F5" w14:textId="77777777" w:rsidR="00431CA9" w:rsidRPr="00ED493B" w:rsidRDefault="00431CA9" w:rsidP="00167EC7">
            <w:pPr>
              <w:pStyle w:val="TAC"/>
              <w:rPr>
                <w:lang w:eastAsia="zh-CN"/>
              </w:rPr>
            </w:pPr>
            <w:r w:rsidRPr="00ED493B">
              <w:t>MBS Unicast Parameters ID</w:t>
            </w:r>
            <w:r w:rsidRPr="00ED493B">
              <w:rPr>
                <w:lang w:eastAsia="zh-CN"/>
              </w:rPr>
              <w:t xml:space="preserve"> value</w:t>
            </w:r>
          </w:p>
        </w:tc>
        <w:tc>
          <w:tcPr>
            <w:tcW w:w="588" w:type="dxa"/>
            <w:tcBorders>
              <w:top w:val="nil"/>
              <w:left w:val="single" w:sz="4" w:space="0" w:color="auto"/>
              <w:bottom w:val="nil"/>
              <w:right w:val="single" w:sz="6" w:space="0" w:color="auto"/>
            </w:tcBorders>
          </w:tcPr>
          <w:p w14:paraId="3990EDA2" w14:textId="77777777" w:rsidR="00431CA9" w:rsidRPr="00ED493B" w:rsidRDefault="00431CA9" w:rsidP="00167EC7">
            <w:pPr>
              <w:pStyle w:val="TAC"/>
            </w:pPr>
          </w:p>
        </w:tc>
      </w:tr>
      <w:tr w:rsidR="00431CA9" w:rsidRPr="00ED493B" w14:paraId="764080C0" w14:textId="77777777" w:rsidTr="00167EC7">
        <w:trPr>
          <w:jc w:val="center"/>
        </w:trPr>
        <w:tc>
          <w:tcPr>
            <w:tcW w:w="151" w:type="dxa"/>
            <w:tcBorders>
              <w:top w:val="nil"/>
              <w:left w:val="single" w:sz="6" w:space="0" w:color="auto"/>
              <w:bottom w:val="single" w:sz="4" w:space="0" w:color="auto"/>
              <w:right w:val="nil"/>
            </w:tcBorders>
          </w:tcPr>
          <w:p w14:paraId="7F048E85" w14:textId="77777777" w:rsidR="00431CA9" w:rsidRPr="00ED493B" w:rsidRDefault="00431CA9" w:rsidP="00167EC7">
            <w:pPr>
              <w:pStyle w:val="TAC"/>
            </w:pPr>
          </w:p>
        </w:tc>
        <w:tc>
          <w:tcPr>
            <w:tcW w:w="1104" w:type="dxa"/>
            <w:tcBorders>
              <w:top w:val="nil"/>
              <w:left w:val="nil"/>
              <w:bottom w:val="single" w:sz="4" w:space="0" w:color="auto"/>
              <w:right w:val="single" w:sz="4" w:space="0" w:color="auto"/>
            </w:tcBorders>
            <w:hideMark/>
          </w:tcPr>
          <w:p w14:paraId="6CDC8F28" w14:textId="77777777" w:rsidR="00431CA9" w:rsidRPr="00ED493B" w:rsidRDefault="00431CA9" w:rsidP="00167EC7">
            <w:pPr>
              <w:pStyle w:val="TAC"/>
            </w:pPr>
            <w:r w:rsidRPr="00ED493B">
              <w:rPr>
                <w:lang w:eastAsia="zh-CN"/>
              </w:rPr>
              <w:t>7</w:t>
            </w:r>
            <w:r w:rsidRPr="00ED493B">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CE1B2" w14:textId="77777777" w:rsidR="00431CA9" w:rsidRPr="00ED493B" w:rsidRDefault="00431CA9" w:rsidP="00167EC7">
            <w:pPr>
              <w:pStyle w:val="TAC"/>
              <w:rPr>
                <w:lang w:val="en-US"/>
              </w:rPr>
            </w:pPr>
            <w:r w:rsidRPr="00ED493B">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1B66B8" w14:textId="77777777" w:rsidR="00431CA9" w:rsidRPr="00ED493B" w:rsidRDefault="00431CA9" w:rsidP="00167EC7">
            <w:pPr>
              <w:pStyle w:val="TAC"/>
              <w:rPr>
                <w:lang w:val="x-none"/>
              </w:rPr>
            </w:pPr>
          </w:p>
        </w:tc>
      </w:tr>
    </w:tbl>
    <w:p w14:paraId="239832C6" w14:textId="452E31F6" w:rsidR="00431CA9" w:rsidRPr="00ED493B" w:rsidRDefault="00431CA9" w:rsidP="00431CA9">
      <w:pPr>
        <w:pStyle w:val="TF"/>
        <w:rPr>
          <w:lang w:eastAsia="ja-JP"/>
        </w:rPr>
      </w:pPr>
      <w:r w:rsidRPr="00ED493B">
        <w:t xml:space="preserve">Figure </w:t>
      </w:r>
      <w:r w:rsidRPr="00ED493B">
        <w:rPr>
          <w:lang w:eastAsia="zh-CN"/>
        </w:rPr>
        <w:t>8</w:t>
      </w:r>
      <w:r w:rsidRPr="00ED493B">
        <w:rPr>
          <w:lang w:eastAsia="ja-JP"/>
        </w:rPr>
        <w:t>.</w:t>
      </w:r>
      <w:r w:rsidRPr="00ED493B">
        <w:rPr>
          <w:lang w:val="en-US" w:eastAsia="ja-JP"/>
        </w:rPr>
        <w:t>2.210</w:t>
      </w:r>
      <w:r w:rsidRPr="00ED493B">
        <w:rPr>
          <w:lang w:eastAsia="zh-CN"/>
        </w:rPr>
        <w:t>-</w:t>
      </w:r>
      <w:r w:rsidRPr="00ED493B">
        <w:rPr>
          <w:lang w:eastAsia="ja-JP"/>
        </w:rPr>
        <w:t>1</w:t>
      </w:r>
      <w:r w:rsidRPr="00ED493B">
        <w:t>: MBS Unicast Parameters ID</w:t>
      </w:r>
    </w:p>
    <w:p w14:paraId="20E0947F" w14:textId="77777777" w:rsidR="00431CA9" w:rsidRDefault="00431CA9" w:rsidP="00431CA9">
      <w:r w:rsidRPr="00ED493B">
        <w:t>The MBS Unicast Parameters ID value field shall be encoded as an Unsigned16 binary integer value.</w:t>
      </w:r>
    </w:p>
    <w:p w14:paraId="7C2B84D1" w14:textId="18D9944C" w:rsidR="00E54682" w:rsidRDefault="00E54682" w:rsidP="001A3E8D">
      <w:pPr>
        <w:pStyle w:val="Heading3"/>
      </w:pPr>
      <w:bookmarkStart w:id="7624" w:name="_Toc73972058"/>
      <w:bookmarkStart w:id="7625" w:name="_Toc98236124"/>
      <w:r>
        <w:t>8.</w:t>
      </w:r>
      <w:r>
        <w:rPr>
          <w:lang w:val="en-US"/>
        </w:rPr>
        <w:t>2.211</w:t>
      </w:r>
      <w:r>
        <w:tab/>
      </w:r>
      <w:bookmarkEnd w:id="7624"/>
      <w:r w:rsidRPr="00BC600A">
        <w:rPr>
          <w:lang w:val="en-US"/>
        </w:rPr>
        <w:t>MBSN4Resp-Flags</w:t>
      </w:r>
      <w:bookmarkEnd w:id="7625"/>
    </w:p>
    <w:p w14:paraId="2C93350C" w14:textId="4E97202A" w:rsidR="00E54682" w:rsidRDefault="00E54682" w:rsidP="00E54682">
      <w:pPr>
        <w:rPr>
          <w:lang w:eastAsia="zh-CN"/>
        </w:rPr>
      </w:pPr>
      <w:r>
        <w:rPr>
          <w:lang w:eastAsia="zh-CN"/>
        </w:rPr>
        <w:t xml:space="preserve">The </w:t>
      </w:r>
      <w:r w:rsidRPr="00BC600A">
        <w:rPr>
          <w:lang w:val="en-US"/>
        </w:rPr>
        <w:t>MBSN4Resp-Flags</w:t>
      </w:r>
      <w:r>
        <w:rPr>
          <w:lang w:eastAsia="zh-CN"/>
        </w:rPr>
        <w:t xml:space="preserve"> IE indicates flags applicable to the PFCP Session Establishment/Modification/Deletion Response message for a PFCP session that is associated with an MBS Session</w:t>
      </w:r>
      <w:r>
        <w:t xml:space="preserve">. It </w:t>
      </w:r>
      <w:r>
        <w:rPr>
          <w:lang w:eastAsia="zh-CN"/>
        </w:rPr>
        <w:t>is coded as depicted in Figure</w:t>
      </w:r>
      <w:r w:rsidR="005572C6">
        <w:rPr>
          <w:lang w:eastAsia="zh-CN"/>
        </w:rPr>
        <w:t> </w:t>
      </w:r>
      <w:r>
        <w:rPr>
          <w:lang w:eastAsia="zh-CN"/>
        </w:rPr>
        <w:t>8.2.211-1.</w:t>
      </w:r>
    </w:p>
    <w:p w14:paraId="2666CF39" w14:textId="77777777" w:rsidR="00E54682" w:rsidRDefault="00E54682" w:rsidP="00E5468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54682" w14:paraId="143FD129" w14:textId="77777777" w:rsidTr="00331E11">
        <w:trPr>
          <w:jc w:val="center"/>
        </w:trPr>
        <w:tc>
          <w:tcPr>
            <w:tcW w:w="151" w:type="dxa"/>
            <w:tcBorders>
              <w:top w:val="single" w:sz="6" w:space="0" w:color="auto"/>
              <w:left w:val="single" w:sz="6" w:space="0" w:color="auto"/>
              <w:bottom w:val="nil"/>
              <w:right w:val="nil"/>
            </w:tcBorders>
          </w:tcPr>
          <w:p w14:paraId="51288A95" w14:textId="77777777" w:rsidR="00E54682" w:rsidRPr="00AA69A5" w:rsidRDefault="00E54682" w:rsidP="00331E11">
            <w:pPr>
              <w:pStyle w:val="TAC"/>
              <w:rPr>
                <w:lang w:val="en-US"/>
              </w:rPr>
            </w:pPr>
          </w:p>
        </w:tc>
        <w:tc>
          <w:tcPr>
            <w:tcW w:w="1104" w:type="dxa"/>
            <w:tcBorders>
              <w:top w:val="single" w:sz="6" w:space="0" w:color="auto"/>
              <w:left w:val="nil"/>
              <w:bottom w:val="nil"/>
              <w:right w:val="nil"/>
            </w:tcBorders>
          </w:tcPr>
          <w:p w14:paraId="1B595DE8" w14:textId="77777777" w:rsidR="00E54682" w:rsidRPr="00AA69A5" w:rsidRDefault="00E54682" w:rsidP="00331E11">
            <w:pPr>
              <w:pStyle w:val="TAH"/>
              <w:rPr>
                <w:lang w:val="en-US"/>
              </w:rPr>
            </w:pPr>
          </w:p>
        </w:tc>
        <w:tc>
          <w:tcPr>
            <w:tcW w:w="4712" w:type="dxa"/>
            <w:gridSpan w:val="8"/>
            <w:tcBorders>
              <w:top w:val="single" w:sz="6" w:space="0" w:color="auto"/>
              <w:left w:val="nil"/>
              <w:bottom w:val="nil"/>
              <w:right w:val="nil"/>
            </w:tcBorders>
            <w:hideMark/>
          </w:tcPr>
          <w:p w14:paraId="4E7456B6" w14:textId="77777777" w:rsidR="00E54682" w:rsidRDefault="00E54682" w:rsidP="00331E11">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602F5E41" w14:textId="77777777" w:rsidR="00E54682" w:rsidRDefault="00E54682" w:rsidP="00331E11">
            <w:pPr>
              <w:pStyle w:val="TAC"/>
              <w:rPr>
                <w:lang w:val="fr-FR"/>
              </w:rPr>
            </w:pPr>
          </w:p>
        </w:tc>
      </w:tr>
      <w:tr w:rsidR="00E54682" w14:paraId="5127A773" w14:textId="77777777" w:rsidTr="00331E11">
        <w:trPr>
          <w:jc w:val="center"/>
        </w:trPr>
        <w:tc>
          <w:tcPr>
            <w:tcW w:w="151" w:type="dxa"/>
            <w:tcBorders>
              <w:top w:val="nil"/>
              <w:left w:val="single" w:sz="6" w:space="0" w:color="auto"/>
              <w:bottom w:val="nil"/>
              <w:right w:val="nil"/>
            </w:tcBorders>
          </w:tcPr>
          <w:p w14:paraId="6F47DACC" w14:textId="77777777" w:rsidR="00E54682" w:rsidRDefault="00E54682" w:rsidP="00331E11">
            <w:pPr>
              <w:pStyle w:val="TAC"/>
              <w:rPr>
                <w:lang w:val="fr-FR"/>
              </w:rPr>
            </w:pPr>
          </w:p>
        </w:tc>
        <w:tc>
          <w:tcPr>
            <w:tcW w:w="1104" w:type="dxa"/>
            <w:tcBorders>
              <w:top w:val="nil"/>
              <w:left w:val="nil"/>
              <w:bottom w:val="nil"/>
              <w:right w:val="nil"/>
            </w:tcBorders>
            <w:hideMark/>
          </w:tcPr>
          <w:p w14:paraId="32A1BA33" w14:textId="77777777" w:rsidR="00E54682" w:rsidRDefault="00E54682" w:rsidP="00331E11">
            <w:pPr>
              <w:pStyle w:val="TAH"/>
              <w:rPr>
                <w:lang w:val="fr-FR"/>
              </w:rPr>
            </w:pPr>
            <w:r>
              <w:rPr>
                <w:lang w:val="fr-FR"/>
              </w:rPr>
              <w:t>Octets</w:t>
            </w:r>
          </w:p>
        </w:tc>
        <w:tc>
          <w:tcPr>
            <w:tcW w:w="588" w:type="dxa"/>
            <w:tcBorders>
              <w:top w:val="nil"/>
              <w:left w:val="nil"/>
              <w:bottom w:val="single" w:sz="4" w:space="0" w:color="auto"/>
              <w:right w:val="nil"/>
            </w:tcBorders>
            <w:hideMark/>
          </w:tcPr>
          <w:p w14:paraId="0170F433" w14:textId="77777777" w:rsidR="00E54682" w:rsidRDefault="00E54682" w:rsidP="00331E11">
            <w:pPr>
              <w:pStyle w:val="TAH"/>
              <w:rPr>
                <w:lang w:val="fr-FR"/>
              </w:rPr>
            </w:pPr>
            <w:r>
              <w:rPr>
                <w:lang w:val="fr-FR"/>
              </w:rPr>
              <w:t>8</w:t>
            </w:r>
          </w:p>
        </w:tc>
        <w:tc>
          <w:tcPr>
            <w:tcW w:w="589" w:type="dxa"/>
            <w:tcBorders>
              <w:top w:val="nil"/>
              <w:left w:val="nil"/>
              <w:bottom w:val="single" w:sz="4" w:space="0" w:color="auto"/>
              <w:right w:val="nil"/>
            </w:tcBorders>
            <w:hideMark/>
          </w:tcPr>
          <w:p w14:paraId="6554E872" w14:textId="77777777" w:rsidR="00E54682" w:rsidRDefault="00E54682" w:rsidP="00331E11">
            <w:pPr>
              <w:pStyle w:val="TAH"/>
              <w:rPr>
                <w:lang w:val="fr-FR"/>
              </w:rPr>
            </w:pPr>
            <w:r>
              <w:rPr>
                <w:lang w:val="fr-FR"/>
              </w:rPr>
              <w:t>7</w:t>
            </w:r>
          </w:p>
        </w:tc>
        <w:tc>
          <w:tcPr>
            <w:tcW w:w="589" w:type="dxa"/>
            <w:tcBorders>
              <w:top w:val="nil"/>
              <w:left w:val="nil"/>
              <w:bottom w:val="single" w:sz="4" w:space="0" w:color="auto"/>
              <w:right w:val="nil"/>
            </w:tcBorders>
            <w:hideMark/>
          </w:tcPr>
          <w:p w14:paraId="056645CB" w14:textId="77777777" w:rsidR="00E54682" w:rsidRDefault="00E54682" w:rsidP="00331E11">
            <w:pPr>
              <w:pStyle w:val="TAH"/>
              <w:rPr>
                <w:lang w:val="fr-FR"/>
              </w:rPr>
            </w:pPr>
            <w:r>
              <w:rPr>
                <w:lang w:val="fr-FR"/>
              </w:rPr>
              <w:t>6</w:t>
            </w:r>
          </w:p>
        </w:tc>
        <w:tc>
          <w:tcPr>
            <w:tcW w:w="589" w:type="dxa"/>
            <w:tcBorders>
              <w:top w:val="nil"/>
              <w:left w:val="nil"/>
              <w:bottom w:val="single" w:sz="4" w:space="0" w:color="auto"/>
              <w:right w:val="nil"/>
            </w:tcBorders>
            <w:hideMark/>
          </w:tcPr>
          <w:p w14:paraId="3F903CA9" w14:textId="77777777" w:rsidR="00E54682" w:rsidRDefault="00E54682" w:rsidP="00331E11">
            <w:pPr>
              <w:pStyle w:val="TAH"/>
              <w:rPr>
                <w:lang w:val="fr-FR"/>
              </w:rPr>
            </w:pPr>
            <w:r>
              <w:rPr>
                <w:lang w:val="fr-FR"/>
              </w:rPr>
              <w:t>5</w:t>
            </w:r>
          </w:p>
        </w:tc>
        <w:tc>
          <w:tcPr>
            <w:tcW w:w="589" w:type="dxa"/>
            <w:tcBorders>
              <w:top w:val="nil"/>
              <w:left w:val="nil"/>
              <w:bottom w:val="single" w:sz="4" w:space="0" w:color="auto"/>
              <w:right w:val="nil"/>
            </w:tcBorders>
            <w:hideMark/>
          </w:tcPr>
          <w:p w14:paraId="1B73F6EA" w14:textId="77777777" w:rsidR="00E54682" w:rsidRDefault="00E54682" w:rsidP="00331E11">
            <w:pPr>
              <w:pStyle w:val="TAH"/>
              <w:rPr>
                <w:lang w:val="fr-FR"/>
              </w:rPr>
            </w:pPr>
            <w:r>
              <w:rPr>
                <w:lang w:val="fr-FR"/>
              </w:rPr>
              <w:t>4</w:t>
            </w:r>
          </w:p>
        </w:tc>
        <w:tc>
          <w:tcPr>
            <w:tcW w:w="589" w:type="dxa"/>
            <w:tcBorders>
              <w:top w:val="nil"/>
              <w:left w:val="nil"/>
              <w:bottom w:val="single" w:sz="4" w:space="0" w:color="auto"/>
              <w:right w:val="nil"/>
            </w:tcBorders>
            <w:hideMark/>
          </w:tcPr>
          <w:p w14:paraId="4AD4287A" w14:textId="77777777" w:rsidR="00E54682" w:rsidRDefault="00E54682" w:rsidP="00331E11">
            <w:pPr>
              <w:pStyle w:val="TAH"/>
              <w:rPr>
                <w:lang w:val="fr-FR"/>
              </w:rPr>
            </w:pPr>
            <w:r>
              <w:rPr>
                <w:lang w:val="fr-FR"/>
              </w:rPr>
              <w:t>3</w:t>
            </w:r>
          </w:p>
        </w:tc>
        <w:tc>
          <w:tcPr>
            <w:tcW w:w="589" w:type="dxa"/>
            <w:tcBorders>
              <w:top w:val="nil"/>
              <w:left w:val="nil"/>
              <w:bottom w:val="single" w:sz="4" w:space="0" w:color="auto"/>
              <w:right w:val="nil"/>
            </w:tcBorders>
            <w:hideMark/>
          </w:tcPr>
          <w:p w14:paraId="4821B65F" w14:textId="77777777" w:rsidR="00E54682" w:rsidRDefault="00E54682" w:rsidP="00331E11">
            <w:pPr>
              <w:pStyle w:val="TAH"/>
              <w:rPr>
                <w:lang w:val="fr-FR"/>
              </w:rPr>
            </w:pPr>
            <w:r>
              <w:rPr>
                <w:lang w:val="fr-FR"/>
              </w:rPr>
              <w:t>2</w:t>
            </w:r>
          </w:p>
        </w:tc>
        <w:tc>
          <w:tcPr>
            <w:tcW w:w="590" w:type="dxa"/>
            <w:tcBorders>
              <w:top w:val="nil"/>
              <w:left w:val="nil"/>
              <w:bottom w:val="single" w:sz="4" w:space="0" w:color="auto"/>
              <w:right w:val="nil"/>
            </w:tcBorders>
            <w:hideMark/>
          </w:tcPr>
          <w:p w14:paraId="505E437C" w14:textId="77777777" w:rsidR="00E54682" w:rsidRDefault="00E54682" w:rsidP="00331E11">
            <w:pPr>
              <w:pStyle w:val="TAH"/>
              <w:rPr>
                <w:lang w:val="fr-FR"/>
              </w:rPr>
            </w:pPr>
            <w:r>
              <w:rPr>
                <w:lang w:val="fr-FR"/>
              </w:rPr>
              <w:t>1</w:t>
            </w:r>
          </w:p>
        </w:tc>
        <w:tc>
          <w:tcPr>
            <w:tcW w:w="588" w:type="dxa"/>
            <w:tcBorders>
              <w:top w:val="nil"/>
              <w:left w:val="nil"/>
              <w:bottom w:val="nil"/>
              <w:right w:val="single" w:sz="6" w:space="0" w:color="auto"/>
            </w:tcBorders>
          </w:tcPr>
          <w:p w14:paraId="4B4FD83E" w14:textId="77777777" w:rsidR="00E54682" w:rsidRDefault="00E54682" w:rsidP="00331E11">
            <w:pPr>
              <w:pStyle w:val="TAC"/>
              <w:rPr>
                <w:lang w:val="fr-FR"/>
              </w:rPr>
            </w:pPr>
          </w:p>
        </w:tc>
      </w:tr>
      <w:tr w:rsidR="00E54682" w14:paraId="43771B26" w14:textId="77777777" w:rsidTr="00331E11">
        <w:trPr>
          <w:jc w:val="center"/>
        </w:trPr>
        <w:tc>
          <w:tcPr>
            <w:tcW w:w="151" w:type="dxa"/>
            <w:tcBorders>
              <w:top w:val="nil"/>
              <w:left w:val="single" w:sz="6" w:space="0" w:color="auto"/>
              <w:bottom w:val="nil"/>
              <w:right w:val="nil"/>
            </w:tcBorders>
          </w:tcPr>
          <w:p w14:paraId="794FDA50" w14:textId="77777777" w:rsidR="00E54682" w:rsidRDefault="00E54682" w:rsidP="00331E11">
            <w:pPr>
              <w:pStyle w:val="TAC"/>
              <w:rPr>
                <w:lang w:val="fr-FR"/>
              </w:rPr>
            </w:pPr>
          </w:p>
        </w:tc>
        <w:tc>
          <w:tcPr>
            <w:tcW w:w="1104" w:type="dxa"/>
            <w:tcBorders>
              <w:top w:val="nil"/>
              <w:left w:val="nil"/>
              <w:bottom w:val="nil"/>
              <w:right w:val="single" w:sz="4" w:space="0" w:color="auto"/>
            </w:tcBorders>
            <w:hideMark/>
          </w:tcPr>
          <w:p w14:paraId="077732B7" w14:textId="77777777" w:rsidR="00E54682" w:rsidRDefault="00E54682" w:rsidP="00331E11">
            <w:pPr>
              <w:pStyle w:val="TAC"/>
              <w:rPr>
                <w:lang w:val="fr-FR"/>
              </w:rPr>
            </w:pPr>
            <w:r>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02E14F81" w14:textId="72DF01C3" w:rsidR="00E54682" w:rsidRDefault="00E54682" w:rsidP="00331E11">
            <w:pPr>
              <w:pStyle w:val="TAC"/>
              <w:rPr>
                <w:lang w:val="fr-FR"/>
              </w:rPr>
            </w:pPr>
            <w:r>
              <w:rPr>
                <w:lang w:val="fr-FR"/>
              </w:rPr>
              <w:t>Type = 312 (decimal)</w:t>
            </w:r>
          </w:p>
        </w:tc>
        <w:tc>
          <w:tcPr>
            <w:tcW w:w="588" w:type="dxa"/>
            <w:tcBorders>
              <w:top w:val="nil"/>
              <w:left w:val="single" w:sz="4" w:space="0" w:color="auto"/>
              <w:bottom w:val="nil"/>
              <w:right w:val="single" w:sz="6" w:space="0" w:color="auto"/>
            </w:tcBorders>
          </w:tcPr>
          <w:p w14:paraId="18B3C41C" w14:textId="77777777" w:rsidR="00E54682" w:rsidRDefault="00E54682" w:rsidP="00331E11">
            <w:pPr>
              <w:pStyle w:val="TAC"/>
              <w:rPr>
                <w:lang w:val="fr-FR"/>
              </w:rPr>
            </w:pPr>
          </w:p>
        </w:tc>
      </w:tr>
      <w:tr w:rsidR="00E54682" w14:paraId="79281C17" w14:textId="77777777" w:rsidTr="00331E11">
        <w:trPr>
          <w:jc w:val="center"/>
        </w:trPr>
        <w:tc>
          <w:tcPr>
            <w:tcW w:w="151" w:type="dxa"/>
            <w:tcBorders>
              <w:top w:val="nil"/>
              <w:left w:val="single" w:sz="6" w:space="0" w:color="auto"/>
              <w:bottom w:val="nil"/>
              <w:right w:val="nil"/>
            </w:tcBorders>
          </w:tcPr>
          <w:p w14:paraId="4B595B65" w14:textId="77777777" w:rsidR="00E54682" w:rsidRDefault="00E54682" w:rsidP="00331E11">
            <w:pPr>
              <w:pStyle w:val="TAC"/>
              <w:rPr>
                <w:lang w:val="fr-FR"/>
              </w:rPr>
            </w:pPr>
          </w:p>
        </w:tc>
        <w:tc>
          <w:tcPr>
            <w:tcW w:w="1104" w:type="dxa"/>
            <w:tcBorders>
              <w:top w:val="nil"/>
              <w:left w:val="nil"/>
              <w:bottom w:val="nil"/>
              <w:right w:val="single" w:sz="4" w:space="0" w:color="auto"/>
            </w:tcBorders>
            <w:hideMark/>
          </w:tcPr>
          <w:p w14:paraId="3E13FC52" w14:textId="77777777" w:rsidR="00E54682" w:rsidRDefault="00E54682" w:rsidP="00331E11">
            <w:pPr>
              <w:pStyle w:val="TAC"/>
              <w:rPr>
                <w:lang w:val="fr-FR"/>
              </w:rPr>
            </w:pPr>
            <w:r>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1FC3AC55" w14:textId="77777777" w:rsidR="00E54682" w:rsidRDefault="00E54682" w:rsidP="00331E11">
            <w:pPr>
              <w:pStyle w:val="TAC"/>
              <w:rPr>
                <w:lang w:val="fr-FR" w:eastAsia="zh-CN"/>
              </w:rPr>
            </w:pPr>
            <w:r>
              <w:rPr>
                <w:lang w:val="fr-FR"/>
              </w:rPr>
              <w:t xml:space="preserve">Length = </w:t>
            </w:r>
            <w:r>
              <w:rPr>
                <w:lang w:val="fr-FR" w:eastAsia="zh-CN"/>
              </w:rPr>
              <w:t xml:space="preserve">n </w:t>
            </w:r>
          </w:p>
        </w:tc>
        <w:tc>
          <w:tcPr>
            <w:tcW w:w="588" w:type="dxa"/>
            <w:tcBorders>
              <w:top w:val="nil"/>
              <w:left w:val="single" w:sz="4" w:space="0" w:color="auto"/>
              <w:bottom w:val="nil"/>
              <w:right w:val="single" w:sz="6" w:space="0" w:color="auto"/>
            </w:tcBorders>
          </w:tcPr>
          <w:p w14:paraId="30B70ADA" w14:textId="77777777" w:rsidR="00E54682" w:rsidRDefault="00E54682" w:rsidP="00331E11">
            <w:pPr>
              <w:pStyle w:val="TAC"/>
              <w:rPr>
                <w:lang w:val="fr-FR"/>
              </w:rPr>
            </w:pPr>
          </w:p>
        </w:tc>
      </w:tr>
      <w:tr w:rsidR="00E54682" w14:paraId="4560DA9A" w14:textId="77777777" w:rsidTr="00331E11">
        <w:trPr>
          <w:jc w:val="center"/>
        </w:trPr>
        <w:tc>
          <w:tcPr>
            <w:tcW w:w="151" w:type="dxa"/>
            <w:tcBorders>
              <w:top w:val="nil"/>
              <w:left w:val="single" w:sz="6" w:space="0" w:color="auto"/>
              <w:bottom w:val="nil"/>
              <w:right w:val="nil"/>
            </w:tcBorders>
          </w:tcPr>
          <w:p w14:paraId="12CAA8D3" w14:textId="77777777" w:rsidR="00E54682" w:rsidRDefault="00E54682" w:rsidP="00331E11">
            <w:pPr>
              <w:pStyle w:val="TAC"/>
              <w:rPr>
                <w:lang w:val="fr-FR"/>
              </w:rPr>
            </w:pPr>
          </w:p>
        </w:tc>
        <w:tc>
          <w:tcPr>
            <w:tcW w:w="1104" w:type="dxa"/>
            <w:tcBorders>
              <w:top w:val="nil"/>
              <w:left w:val="nil"/>
              <w:bottom w:val="nil"/>
              <w:right w:val="single" w:sz="4" w:space="0" w:color="auto"/>
            </w:tcBorders>
            <w:hideMark/>
          </w:tcPr>
          <w:p w14:paraId="03BB73E8" w14:textId="77777777" w:rsidR="00E54682" w:rsidRDefault="00E54682" w:rsidP="00331E11">
            <w:pPr>
              <w:pStyle w:val="TAC"/>
              <w:rPr>
                <w:lang w:val="fr-FR"/>
              </w:rPr>
            </w:pPr>
            <w:r>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95A492C" w14:textId="77777777" w:rsidR="00E54682" w:rsidRDefault="00E54682" w:rsidP="00331E11">
            <w:pPr>
              <w:pStyle w:val="TAC"/>
              <w:rPr>
                <w:lang w:val="fr-FR" w:eastAsia="zh-CN"/>
              </w:rPr>
            </w:pPr>
            <w:r>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7B5F82D" w14:textId="77777777" w:rsidR="00E54682" w:rsidRDefault="00E54682" w:rsidP="00331E11">
            <w:pPr>
              <w:pStyle w:val="TAC"/>
              <w:rPr>
                <w:lang w:val="fr-FR" w:eastAsia="zh-CN"/>
              </w:rPr>
            </w:pPr>
            <w:r>
              <w:rPr>
                <w:lang w:val="fr-FR" w:eastAsia="zh-CN"/>
              </w:rPr>
              <w:t>N19DTR</w:t>
            </w:r>
          </w:p>
        </w:tc>
        <w:tc>
          <w:tcPr>
            <w:tcW w:w="589" w:type="dxa"/>
            <w:tcBorders>
              <w:top w:val="single" w:sz="4" w:space="0" w:color="auto"/>
              <w:left w:val="single" w:sz="4" w:space="0" w:color="auto"/>
              <w:bottom w:val="single" w:sz="4" w:space="0" w:color="auto"/>
              <w:right w:val="single" w:sz="4" w:space="0" w:color="auto"/>
            </w:tcBorders>
          </w:tcPr>
          <w:p w14:paraId="0AFE8C00" w14:textId="77777777" w:rsidR="00E54682" w:rsidRDefault="00E54682" w:rsidP="00331E11">
            <w:pPr>
              <w:pStyle w:val="TAC"/>
              <w:rPr>
                <w:lang w:val="fr-FR" w:eastAsia="zh-CN"/>
              </w:rPr>
            </w:pPr>
            <w:r>
              <w:rPr>
                <w:lang w:val="fr-FR" w:eastAsia="zh-CN"/>
              </w:rPr>
              <w:t>JMTI</w:t>
            </w:r>
          </w:p>
        </w:tc>
        <w:tc>
          <w:tcPr>
            <w:tcW w:w="590" w:type="dxa"/>
            <w:tcBorders>
              <w:top w:val="single" w:sz="4" w:space="0" w:color="auto"/>
              <w:left w:val="single" w:sz="4" w:space="0" w:color="auto"/>
              <w:bottom w:val="single" w:sz="4" w:space="0" w:color="auto"/>
              <w:right w:val="single" w:sz="4" w:space="0" w:color="auto"/>
            </w:tcBorders>
            <w:hideMark/>
          </w:tcPr>
          <w:p w14:paraId="624D9192" w14:textId="77777777" w:rsidR="00E54682" w:rsidRDefault="00E54682" w:rsidP="00331E11">
            <w:pPr>
              <w:pStyle w:val="TAC"/>
              <w:rPr>
                <w:lang w:val="fr-FR" w:eastAsia="zh-CN"/>
              </w:rPr>
            </w:pPr>
            <w:r>
              <w:rPr>
                <w:lang w:val="fr-FR" w:eastAsia="zh-CN"/>
              </w:rPr>
              <w:t>NN19DT</w:t>
            </w:r>
          </w:p>
        </w:tc>
        <w:tc>
          <w:tcPr>
            <w:tcW w:w="588" w:type="dxa"/>
            <w:tcBorders>
              <w:top w:val="nil"/>
              <w:left w:val="single" w:sz="4" w:space="0" w:color="auto"/>
              <w:bottom w:val="single" w:sz="4" w:space="0" w:color="auto"/>
              <w:right w:val="single" w:sz="6" w:space="0" w:color="auto"/>
            </w:tcBorders>
          </w:tcPr>
          <w:p w14:paraId="54D6895F" w14:textId="77777777" w:rsidR="00E54682" w:rsidRDefault="00E54682" w:rsidP="00331E11">
            <w:pPr>
              <w:pStyle w:val="TAC"/>
              <w:rPr>
                <w:lang w:val="fr-FR"/>
              </w:rPr>
            </w:pPr>
          </w:p>
        </w:tc>
      </w:tr>
      <w:tr w:rsidR="00E54682" w14:paraId="56504200" w14:textId="77777777" w:rsidTr="00331E11">
        <w:trPr>
          <w:jc w:val="center"/>
        </w:trPr>
        <w:tc>
          <w:tcPr>
            <w:tcW w:w="151" w:type="dxa"/>
            <w:tcBorders>
              <w:top w:val="nil"/>
              <w:left w:val="single" w:sz="6" w:space="0" w:color="auto"/>
              <w:bottom w:val="single" w:sz="4" w:space="0" w:color="auto"/>
              <w:right w:val="nil"/>
            </w:tcBorders>
          </w:tcPr>
          <w:p w14:paraId="2FAF1EA9" w14:textId="77777777" w:rsidR="00E54682" w:rsidRDefault="00E54682" w:rsidP="00331E11">
            <w:pPr>
              <w:pStyle w:val="TAC"/>
              <w:rPr>
                <w:lang w:val="fr-FR"/>
              </w:rPr>
            </w:pPr>
          </w:p>
        </w:tc>
        <w:tc>
          <w:tcPr>
            <w:tcW w:w="1104" w:type="dxa"/>
            <w:tcBorders>
              <w:top w:val="nil"/>
              <w:left w:val="nil"/>
              <w:bottom w:val="single" w:sz="4" w:space="0" w:color="auto"/>
              <w:right w:val="single" w:sz="4" w:space="0" w:color="auto"/>
            </w:tcBorders>
            <w:hideMark/>
          </w:tcPr>
          <w:p w14:paraId="6C3815A1" w14:textId="77777777" w:rsidR="00E54682" w:rsidRDefault="00E54682" w:rsidP="00331E11">
            <w:pPr>
              <w:pStyle w:val="TAC"/>
              <w:rPr>
                <w:lang w:val="fr-FR"/>
              </w:rPr>
            </w:pPr>
            <w:r>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EA2B255" w14:textId="77777777" w:rsidR="00E54682" w:rsidRPr="00440F74" w:rsidRDefault="00E54682" w:rsidP="00331E11">
            <w:pPr>
              <w:pStyle w:val="TAC"/>
              <w:rPr>
                <w:lang w:val="en-US" w:eastAsia="zh-CN"/>
              </w:rPr>
            </w:pPr>
            <w:r w:rsidRPr="00440F74">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A02FA3" w14:textId="77777777" w:rsidR="00E54682" w:rsidRPr="00440F74" w:rsidRDefault="00E54682" w:rsidP="00331E11">
            <w:pPr>
              <w:pStyle w:val="TAC"/>
              <w:rPr>
                <w:lang w:val="en-US"/>
              </w:rPr>
            </w:pPr>
          </w:p>
        </w:tc>
      </w:tr>
    </w:tbl>
    <w:p w14:paraId="6000E646" w14:textId="617F52DF" w:rsidR="00E54682" w:rsidRDefault="00E54682" w:rsidP="00E54682">
      <w:pPr>
        <w:pStyle w:val="TF"/>
      </w:pPr>
      <w:r>
        <w:t xml:space="preserve">Figure 8.2.211-1: </w:t>
      </w:r>
      <w:r w:rsidRPr="00BC600A">
        <w:rPr>
          <w:lang w:val="en-US"/>
        </w:rPr>
        <w:t>MBSN4Resp-Flags</w:t>
      </w:r>
    </w:p>
    <w:p w14:paraId="665583F3" w14:textId="77777777" w:rsidR="005572C6" w:rsidRDefault="005572C6" w:rsidP="005572C6">
      <w:pPr>
        <w:rPr>
          <w:lang w:eastAsia="zh-CN"/>
        </w:rPr>
      </w:pPr>
      <w:r>
        <w:rPr>
          <w:lang w:eastAsia="zh-CN"/>
        </w:rPr>
        <w:t>The following bits within Octet 5 shall indicate:</w:t>
      </w:r>
    </w:p>
    <w:p w14:paraId="79B3F962" w14:textId="77777777" w:rsidR="005572C6" w:rsidRDefault="005572C6" w:rsidP="005572C6">
      <w:pPr>
        <w:pStyle w:val="B1"/>
      </w:pPr>
      <w:r>
        <w:t>-</w:t>
      </w:r>
      <w:r>
        <w:tab/>
        <w:t>Bit 1 – NN19DT (New N19mb Downlink Tunnel): if this bit is set to "1", it indicates that the UPF has allocated a new N19mb DL Tunnel ID for the MBS Session;</w:t>
      </w:r>
    </w:p>
    <w:p w14:paraId="08732B54" w14:textId="77777777" w:rsidR="005572C6" w:rsidRDefault="005572C6" w:rsidP="005572C6">
      <w:pPr>
        <w:pStyle w:val="B1"/>
      </w:pPr>
      <w:r>
        <w:t>-</w:t>
      </w:r>
      <w:r>
        <w:tab/>
        <w:t>Bit 2 – JMTI (Joined N19mb Multicast Tree Indication): if this bit is set to "1", it indicates that the UPF has joined the multicast tree from MB-UPF;</w:t>
      </w:r>
    </w:p>
    <w:p w14:paraId="4551D968" w14:textId="77777777" w:rsidR="005572C6" w:rsidRDefault="005572C6" w:rsidP="005572C6">
      <w:pPr>
        <w:pStyle w:val="B1"/>
      </w:pPr>
      <w:r>
        <w:t>-</w:t>
      </w:r>
      <w:r>
        <w:tab/>
        <w:t>Bit 3 – N19DTR (N19mb Downlink Tunnel Removal): if this bit is set to "1", it indicates that the UPF is going to remove the N19mb DL Tunnel for receiving the MBS session data, because the PFCP session removing the PDR is the last PFCP session which was associated with the N19mb DL Tunnel in the UPF;</w:t>
      </w:r>
    </w:p>
    <w:p w14:paraId="700E44D8" w14:textId="77777777" w:rsidR="005572C6" w:rsidRPr="00431CA9" w:rsidRDefault="005572C6" w:rsidP="005572C6">
      <w:pPr>
        <w:pStyle w:val="B1"/>
      </w:pPr>
      <w:r>
        <w:t>-</w:t>
      </w:r>
      <w:r>
        <w:tab/>
        <w:t>Bit 4 to 8 – Spare, for future use, shall be set to "0" by the sender and discarded by the receiver.</w:t>
      </w:r>
    </w:p>
    <w:p w14:paraId="6E73F90B" w14:textId="77777777" w:rsidR="005572C6" w:rsidRPr="006B5418" w:rsidRDefault="005572C6" w:rsidP="005572C6">
      <w:pPr>
        <w:rPr>
          <w:lang w:val="en-US"/>
        </w:rPr>
      </w:pPr>
      <w:r>
        <w:rPr>
          <w:lang w:val="en-US"/>
        </w:rPr>
        <w:t>NOTE:</w:t>
      </w:r>
      <w:r>
        <w:rPr>
          <w:lang w:val="en-US"/>
        </w:rPr>
        <w:tab/>
      </w:r>
      <w:r>
        <w:t xml:space="preserve">See clause 5.34.3.2 for further description of the setting and use of the bits in the </w:t>
      </w:r>
      <w:r w:rsidRPr="00B3403F">
        <w:rPr>
          <w:lang w:val="en-US"/>
        </w:rPr>
        <w:t>MBSN4Resp-Flags</w:t>
      </w:r>
      <w:r>
        <w:t>.</w:t>
      </w:r>
    </w:p>
    <w:p w14:paraId="2F31343B" w14:textId="31844311" w:rsidR="00B04444" w:rsidRDefault="00B04444" w:rsidP="001A3E8D">
      <w:pPr>
        <w:pStyle w:val="Heading3"/>
      </w:pPr>
      <w:bookmarkStart w:id="7626" w:name="_Toc98236125"/>
      <w:r>
        <w:t>8.2.212</w:t>
      </w:r>
      <w:r>
        <w:tab/>
        <w:t>Tunnel Password</w:t>
      </w:r>
      <w:bookmarkEnd w:id="7626"/>
    </w:p>
    <w:p w14:paraId="0DAD8E88" w14:textId="3CF41B37" w:rsidR="00B04444" w:rsidRDefault="00B04444" w:rsidP="00B04444">
      <w:pPr>
        <w:rPr>
          <w:lang w:eastAsia="zh-CN"/>
        </w:rPr>
      </w:pPr>
      <w:r>
        <w:t xml:space="preserve">The Tunnel Password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8.2.212-1</w:t>
      </w:r>
      <w:r>
        <w:rPr>
          <w:lang w:eastAsia="ja-JP"/>
        </w:rPr>
        <w:t xml:space="preserve">. </w:t>
      </w:r>
      <w:r>
        <w:rPr>
          <w:lang w:eastAsia="zh-CN"/>
        </w:rPr>
        <w:t xml:space="preserve">It contains the value of Tunnel Password </w:t>
      </w:r>
      <w:r w:rsidRPr="00A74E2F">
        <w:t>(i.e. starting</w:t>
      </w:r>
      <w:r>
        <w:t xml:space="preserve"> </w:t>
      </w:r>
      <w:r w:rsidRPr="00A74E2F">
        <w:t>from octet 5</w:t>
      </w:r>
      <w:r w:rsidRPr="00B66F33">
        <w:t xml:space="preserve"> of the Tunnel-Password AVP in clause</w:t>
      </w:r>
      <w:r>
        <w:t> </w:t>
      </w:r>
      <w:r w:rsidRPr="00B66F33">
        <w:t xml:space="preserve">3.5 of </w:t>
      </w:r>
      <w:r>
        <w:t>IETF </w:t>
      </w:r>
      <w:r w:rsidRPr="00B66F33">
        <w:t>RFC</w:t>
      </w:r>
      <w:r>
        <w:t> </w:t>
      </w:r>
      <w:r w:rsidRPr="00B66F33">
        <w:t>2868</w:t>
      </w:r>
      <w:r>
        <w:t> </w:t>
      </w:r>
      <w:r w:rsidRPr="00B66F33">
        <w:t>[68],</w:t>
      </w:r>
      <w:r>
        <w:t xml:space="preserve"> i.e. not including the</w:t>
      </w:r>
      <w:r w:rsidRPr="00A74E2F">
        <w:t xml:space="preserve"> TAG and Salt </w:t>
      </w:r>
      <w:r>
        <w:t>fields</w:t>
      </w:r>
      <w:r w:rsidRPr="00A74E2F">
        <w:rPr>
          <w:lang w:eastAsia="ja-JP"/>
        </w:rPr>
        <w:t xml:space="preserve">) </w:t>
      </w:r>
      <w:r>
        <w:rPr>
          <w:lang w:eastAsia="ja-JP"/>
        </w:rPr>
        <w:t>used</w:t>
      </w:r>
      <w:r>
        <w:rPr>
          <w:lang w:eastAsia="zh-CN"/>
        </w:rPr>
        <w:t xml:space="preserve"> for the L2TP tunnel.</w:t>
      </w:r>
    </w:p>
    <w:p w14:paraId="5641BBBD" w14:textId="77777777" w:rsidR="00B04444" w:rsidRDefault="00B04444" w:rsidP="00B0444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04444" w14:paraId="1B21EE2F" w14:textId="77777777" w:rsidTr="001F0756">
        <w:trPr>
          <w:jc w:val="center"/>
        </w:trPr>
        <w:tc>
          <w:tcPr>
            <w:tcW w:w="151" w:type="dxa"/>
            <w:tcBorders>
              <w:top w:val="single" w:sz="6" w:space="0" w:color="auto"/>
              <w:left w:val="single" w:sz="6" w:space="0" w:color="auto"/>
              <w:bottom w:val="nil"/>
              <w:right w:val="nil"/>
            </w:tcBorders>
          </w:tcPr>
          <w:p w14:paraId="32CC34AD" w14:textId="77777777" w:rsidR="00B04444" w:rsidRDefault="00B04444" w:rsidP="001F0756">
            <w:pPr>
              <w:pStyle w:val="TAC"/>
            </w:pPr>
          </w:p>
        </w:tc>
        <w:tc>
          <w:tcPr>
            <w:tcW w:w="1104" w:type="dxa"/>
            <w:tcBorders>
              <w:top w:val="single" w:sz="6" w:space="0" w:color="auto"/>
              <w:left w:val="nil"/>
              <w:bottom w:val="nil"/>
              <w:right w:val="nil"/>
            </w:tcBorders>
          </w:tcPr>
          <w:p w14:paraId="5F0DA3B7" w14:textId="77777777" w:rsidR="00B04444" w:rsidRDefault="00B04444" w:rsidP="001F0756">
            <w:pPr>
              <w:pStyle w:val="TAH"/>
            </w:pPr>
          </w:p>
        </w:tc>
        <w:tc>
          <w:tcPr>
            <w:tcW w:w="4708" w:type="dxa"/>
            <w:gridSpan w:val="8"/>
            <w:tcBorders>
              <w:top w:val="single" w:sz="6" w:space="0" w:color="auto"/>
              <w:left w:val="nil"/>
              <w:bottom w:val="nil"/>
              <w:right w:val="nil"/>
            </w:tcBorders>
            <w:hideMark/>
          </w:tcPr>
          <w:p w14:paraId="294E9FA3" w14:textId="77777777" w:rsidR="00B04444" w:rsidRDefault="00B04444" w:rsidP="001F0756">
            <w:pPr>
              <w:pStyle w:val="TAH"/>
            </w:pPr>
            <w:r>
              <w:t>Bits</w:t>
            </w:r>
          </w:p>
        </w:tc>
        <w:tc>
          <w:tcPr>
            <w:tcW w:w="588" w:type="dxa"/>
            <w:tcBorders>
              <w:top w:val="single" w:sz="6" w:space="0" w:color="auto"/>
              <w:left w:val="nil"/>
              <w:bottom w:val="nil"/>
              <w:right w:val="single" w:sz="6" w:space="0" w:color="auto"/>
            </w:tcBorders>
          </w:tcPr>
          <w:p w14:paraId="484F093B" w14:textId="77777777" w:rsidR="00B04444" w:rsidRDefault="00B04444" w:rsidP="001F0756">
            <w:pPr>
              <w:pStyle w:val="TAC"/>
            </w:pPr>
          </w:p>
        </w:tc>
      </w:tr>
      <w:tr w:rsidR="00B04444" w14:paraId="2325C79F" w14:textId="77777777" w:rsidTr="001F0756">
        <w:trPr>
          <w:jc w:val="center"/>
        </w:trPr>
        <w:tc>
          <w:tcPr>
            <w:tcW w:w="151" w:type="dxa"/>
            <w:tcBorders>
              <w:top w:val="nil"/>
              <w:left w:val="single" w:sz="6" w:space="0" w:color="auto"/>
              <w:bottom w:val="nil"/>
              <w:right w:val="nil"/>
            </w:tcBorders>
          </w:tcPr>
          <w:p w14:paraId="7FBB3B11" w14:textId="77777777" w:rsidR="00B04444" w:rsidRDefault="00B04444" w:rsidP="001F0756">
            <w:pPr>
              <w:pStyle w:val="TAC"/>
            </w:pPr>
          </w:p>
        </w:tc>
        <w:tc>
          <w:tcPr>
            <w:tcW w:w="1104" w:type="dxa"/>
            <w:tcBorders>
              <w:top w:val="nil"/>
              <w:left w:val="nil"/>
              <w:bottom w:val="nil"/>
              <w:right w:val="nil"/>
            </w:tcBorders>
            <w:hideMark/>
          </w:tcPr>
          <w:p w14:paraId="4CD5EBA5" w14:textId="77777777" w:rsidR="00B04444" w:rsidRDefault="00B04444" w:rsidP="001F0756">
            <w:pPr>
              <w:pStyle w:val="TAH"/>
            </w:pPr>
            <w:r>
              <w:t>Octets</w:t>
            </w:r>
          </w:p>
        </w:tc>
        <w:tc>
          <w:tcPr>
            <w:tcW w:w="588" w:type="dxa"/>
            <w:tcBorders>
              <w:top w:val="nil"/>
              <w:left w:val="nil"/>
              <w:bottom w:val="single" w:sz="4" w:space="0" w:color="auto"/>
              <w:right w:val="nil"/>
            </w:tcBorders>
            <w:hideMark/>
          </w:tcPr>
          <w:p w14:paraId="45BDE525" w14:textId="77777777" w:rsidR="00B04444" w:rsidRDefault="00B04444" w:rsidP="001F0756">
            <w:pPr>
              <w:pStyle w:val="TAH"/>
            </w:pPr>
            <w:r>
              <w:t>8</w:t>
            </w:r>
          </w:p>
        </w:tc>
        <w:tc>
          <w:tcPr>
            <w:tcW w:w="588" w:type="dxa"/>
            <w:tcBorders>
              <w:top w:val="nil"/>
              <w:left w:val="nil"/>
              <w:bottom w:val="single" w:sz="4" w:space="0" w:color="auto"/>
              <w:right w:val="nil"/>
            </w:tcBorders>
            <w:hideMark/>
          </w:tcPr>
          <w:p w14:paraId="210C8BDE" w14:textId="77777777" w:rsidR="00B04444" w:rsidRDefault="00B04444" w:rsidP="001F0756">
            <w:pPr>
              <w:pStyle w:val="TAH"/>
            </w:pPr>
            <w:r>
              <w:t>7</w:t>
            </w:r>
          </w:p>
        </w:tc>
        <w:tc>
          <w:tcPr>
            <w:tcW w:w="589" w:type="dxa"/>
            <w:tcBorders>
              <w:top w:val="nil"/>
              <w:left w:val="nil"/>
              <w:bottom w:val="single" w:sz="4" w:space="0" w:color="auto"/>
              <w:right w:val="nil"/>
            </w:tcBorders>
            <w:hideMark/>
          </w:tcPr>
          <w:p w14:paraId="795E8BCD" w14:textId="77777777" w:rsidR="00B04444" w:rsidRDefault="00B04444" w:rsidP="001F0756">
            <w:pPr>
              <w:pStyle w:val="TAH"/>
            </w:pPr>
            <w:r>
              <w:t>6</w:t>
            </w:r>
          </w:p>
        </w:tc>
        <w:tc>
          <w:tcPr>
            <w:tcW w:w="589" w:type="dxa"/>
            <w:tcBorders>
              <w:top w:val="nil"/>
              <w:left w:val="nil"/>
              <w:bottom w:val="single" w:sz="4" w:space="0" w:color="auto"/>
              <w:right w:val="nil"/>
            </w:tcBorders>
            <w:hideMark/>
          </w:tcPr>
          <w:p w14:paraId="3B26349B" w14:textId="77777777" w:rsidR="00B04444" w:rsidRDefault="00B04444" w:rsidP="001F0756">
            <w:pPr>
              <w:pStyle w:val="TAH"/>
            </w:pPr>
            <w:r>
              <w:t>5</w:t>
            </w:r>
          </w:p>
        </w:tc>
        <w:tc>
          <w:tcPr>
            <w:tcW w:w="589" w:type="dxa"/>
            <w:tcBorders>
              <w:top w:val="nil"/>
              <w:left w:val="nil"/>
              <w:bottom w:val="single" w:sz="4" w:space="0" w:color="auto"/>
              <w:right w:val="nil"/>
            </w:tcBorders>
            <w:hideMark/>
          </w:tcPr>
          <w:p w14:paraId="43BCDEF9" w14:textId="77777777" w:rsidR="00B04444" w:rsidRDefault="00B04444" w:rsidP="001F0756">
            <w:pPr>
              <w:pStyle w:val="TAH"/>
            </w:pPr>
            <w:r>
              <w:t>4</w:t>
            </w:r>
          </w:p>
        </w:tc>
        <w:tc>
          <w:tcPr>
            <w:tcW w:w="588" w:type="dxa"/>
            <w:tcBorders>
              <w:top w:val="nil"/>
              <w:left w:val="nil"/>
              <w:bottom w:val="single" w:sz="4" w:space="0" w:color="auto"/>
              <w:right w:val="nil"/>
            </w:tcBorders>
            <w:hideMark/>
          </w:tcPr>
          <w:p w14:paraId="3FC2C6EE" w14:textId="77777777" w:rsidR="00B04444" w:rsidRDefault="00B04444" w:rsidP="001F0756">
            <w:pPr>
              <w:pStyle w:val="TAH"/>
            </w:pPr>
            <w:r>
              <w:t>3</w:t>
            </w:r>
          </w:p>
        </w:tc>
        <w:tc>
          <w:tcPr>
            <w:tcW w:w="588" w:type="dxa"/>
            <w:tcBorders>
              <w:top w:val="nil"/>
              <w:left w:val="nil"/>
              <w:bottom w:val="single" w:sz="4" w:space="0" w:color="auto"/>
              <w:right w:val="nil"/>
            </w:tcBorders>
            <w:hideMark/>
          </w:tcPr>
          <w:p w14:paraId="2E567573" w14:textId="77777777" w:rsidR="00B04444" w:rsidRDefault="00B04444" w:rsidP="001F0756">
            <w:pPr>
              <w:pStyle w:val="TAH"/>
            </w:pPr>
            <w:r>
              <w:t>2</w:t>
            </w:r>
          </w:p>
        </w:tc>
        <w:tc>
          <w:tcPr>
            <w:tcW w:w="589" w:type="dxa"/>
            <w:tcBorders>
              <w:top w:val="nil"/>
              <w:left w:val="nil"/>
              <w:bottom w:val="single" w:sz="4" w:space="0" w:color="auto"/>
              <w:right w:val="nil"/>
            </w:tcBorders>
            <w:hideMark/>
          </w:tcPr>
          <w:p w14:paraId="45E48036" w14:textId="77777777" w:rsidR="00B04444" w:rsidRDefault="00B04444" w:rsidP="001F0756">
            <w:pPr>
              <w:pStyle w:val="TAH"/>
            </w:pPr>
            <w:r>
              <w:t>1</w:t>
            </w:r>
          </w:p>
        </w:tc>
        <w:tc>
          <w:tcPr>
            <w:tcW w:w="588" w:type="dxa"/>
            <w:tcBorders>
              <w:top w:val="nil"/>
              <w:left w:val="nil"/>
              <w:bottom w:val="nil"/>
              <w:right w:val="single" w:sz="6" w:space="0" w:color="auto"/>
            </w:tcBorders>
          </w:tcPr>
          <w:p w14:paraId="6A1783BD" w14:textId="77777777" w:rsidR="00B04444" w:rsidRDefault="00B04444" w:rsidP="001F0756">
            <w:pPr>
              <w:pStyle w:val="TAC"/>
            </w:pPr>
          </w:p>
        </w:tc>
      </w:tr>
      <w:tr w:rsidR="00B04444" w14:paraId="11DC525D" w14:textId="77777777" w:rsidTr="001F0756">
        <w:trPr>
          <w:jc w:val="center"/>
        </w:trPr>
        <w:tc>
          <w:tcPr>
            <w:tcW w:w="151" w:type="dxa"/>
            <w:tcBorders>
              <w:top w:val="nil"/>
              <w:left w:val="single" w:sz="6" w:space="0" w:color="auto"/>
              <w:bottom w:val="nil"/>
              <w:right w:val="nil"/>
            </w:tcBorders>
          </w:tcPr>
          <w:p w14:paraId="7B67F00E" w14:textId="77777777" w:rsidR="00B04444" w:rsidRDefault="00B04444" w:rsidP="001F0756">
            <w:pPr>
              <w:pStyle w:val="TAC"/>
            </w:pPr>
          </w:p>
        </w:tc>
        <w:tc>
          <w:tcPr>
            <w:tcW w:w="1104" w:type="dxa"/>
            <w:tcBorders>
              <w:top w:val="nil"/>
              <w:left w:val="nil"/>
              <w:bottom w:val="nil"/>
              <w:right w:val="single" w:sz="4" w:space="0" w:color="auto"/>
            </w:tcBorders>
            <w:hideMark/>
          </w:tcPr>
          <w:p w14:paraId="5D714C5C" w14:textId="77777777" w:rsidR="00B04444" w:rsidRDefault="00B04444" w:rsidP="001F075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8B4840" w14:textId="2F17BCAE" w:rsidR="00B04444" w:rsidRDefault="00B04444" w:rsidP="001F0756">
            <w:pPr>
              <w:pStyle w:val="TAC"/>
            </w:pPr>
            <w:r>
              <w:t>Type = 313 (decimal)</w:t>
            </w:r>
          </w:p>
        </w:tc>
        <w:tc>
          <w:tcPr>
            <w:tcW w:w="588" w:type="dxa"/>
            <w:tcBorders>
              <w:top w:val="nil"/>
              <w:left w:val="single" w:sz="4" w:space="0" w:color="auto"/>
              <w:bottom w:val="nil"/>
              <w:right w:val="single" w:sz="6" w:space="0" w:color="auto"/>
            </w:tcBorders>
          </w:tcPr>
          <w:p w14:paraId="205FAF7F" w14:textId="77777777" w:rsidR="00B04444" w:rsidRDefault="00B04444" w:rsidP="001F0756">
            <w:pPr>
              <w:pStyle w:val="TAC"/>
            </w:pPr>
          </w:p>
        </w:tc>
      </w:tr>
      <w:tr w:rsidR="00B04444" w14:paraId="1FBB19AD" w14:textId="77777777" w:rsidTr="001F0756">
        <w:trPr>
          <w:jc w:val="center"/>
        </w:trPr>
        <w:tc>
          <w:tcPr>
            <w:tcW w:w="151" w:type="dxa"/>
            <w:tcBorders>
              <w:top w:val="nil"/>
              <w:left w:val="single" w:sz="6" w:space="0" w:color="auto"/>
              <w:bottom w:val="nil"/>
              <w:right w:val="nil"/>
            </w:tcBorders>
          </w:tcPr>
          <w:p w14:paraId="4C50683E" w14:textId="77777777" w:rsidR="00B04444" w:rsidRDefault="00B04444" w:rsidP="001F0756">
            <w:pPr>
              <w:pStyle w:val="TAC"/>
            </w:pPr>
          </w:p>
        </w:tc>
        <w:tc>
          <w:tcPr>
            <w:tcW w:w="1104" w:type="dxa"/>
            <w:tcBorders>
              <w:top w:val="nil"/>
              <w:left w:val="nil"/>
              <w:bottom w:val="nil"/>
              <w:right w:val="single" w:sz="4" w:space="0" w:color="auto"/>
            </w:tcBorders>
            <w:hideMark/>
          </w:tcPr>
          <w:p w14:paraId="43BBDDAD" w14:textId="77777777" w:rsidR="00B04444" w:rsidRDefault="00B04444" w:rsidP="001F075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93416CF" w14:textId="77777777" w:rsidR="00B04444" w:rsidRDefault="00B04444" w:rsidP="001F0756">
            <w:pPr>
              <w:pStyle w:val="TAC"/>
              <w:rPr>
                <w:lang w:eastAsia="zh-CN"/>
              </w:rPr>
            </w:pPr>
            <w:r>
              <w:t>Length = n</w:t>
            </w:r>
          </w:p>
        </w:tc>
        <w:tc>
          <w:tcPr>
            <w:tcW w:w="588" w:type="dxa"/>
            <w:tcBorders>
              <w:top w:val="nil"/>
              <w:left w:val="single" w:sz="4" w:space="0" w:color="auto"/>
              <w:bottom w:val="nil"/>
              <w:right w:val="single" w:sz="6" w:space="0" w:color="auto"/>
            </w:tcBorders>
          </w:tcPr>
          <w:p w14:paraId="7E5BB852" w14:textId="77777777" w:rsidR="00B04444" w:rsidRDefault="00B04444" w:rsidP="001F0756">
            <w:pPr>
              <w:pStyle w:val="TAC"/>
            </w:pPr>
          </w:p>
        </w:tc>
      </w:tr>
      <w:tr w:rsidR="00B04444" w14:paraId="5EDDF289" w14:textId="77777777" w:rsidTr="001F0756">
        <w:trPr>
          <w:jc w:val="center"/>
        </w:trPr>
        <w:tc>
          <w:tcPr>
            <w:tcW w:w="151" w:type="dxa"/>
            <w:tcBorders>
              <w:top w:val="nil"/>
              <w:left w:val="single" w:sz="6" w:space="0" w:color="auto"/>
              <w:bottom w:val="nil"/>
              <w:right w:val="nil"/>
            </w:tcBorders>
          </w:tcPr>
          <w:p w14:paraId="67D4CD4C" w14:textId="77777777" w:rsidR="00B04444" w:rsidRDefault="00B04444" w:rsidP="001F0756">
            <w:pPr>
              <w:pStyle w:val="TAC"/>
            </w:pPr>
          </w:p>
        </w:tc>
        <w:tc>
          <w:tcPr>
            <w:tcW w:w="1104" w:type="dxa"/>
            <w:tcBorders>
              <w:top w:val="nil"/>
              <w:left w:val="nil"/>
              <w:bottom w:val="nil"/>
              <w:right w:val="single" w:sz="4" w:space="0" w:color="auto"/>
            </w:tcBorders>
            <w:hideMark/>
          </w:tcPr>
          <w:p w14:paraId="69D4D970" w14:textId="77777777" w:rsidR="00B04444" w:rsidRDefault="00B04444" w:rsidP="001F0756">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5A68F0E" w14:textId="77777777" w:rsidR="00B04444" w:rsidRDefault="00B04444" w:rsidP="001F0756">
            <w:pPr>
              <w:pStyle w:val="TAC"/>
              <w:rPr>
                <w:lang w:eastAsia="zh-CN"/>
              </w:rPr>
            </w:pPr>
            <w:r>
              <w:t xml:space="preserve">Tunnel Password </w:t>
            </w:r>
            <w:r>
              <w:rPr>
                <w:lang w:eastAsia="zh-CN"/>
              </w:rPr>
              <w:t>value</w:t>
            </w:r>
          </w:p>
        </w:tc>
        <w:tc>
          <w:tcPr>
            <w:tcW w:w="588" w:type="dxa"/>
            <w:tcBorders>
              <w:top w:val="nil"/>
              <w:left w:val="single" w:sz="4" w:space="0" w:color="auto"/>
              <w:bottom w:val="nil"/>
              <w:right w:val="single" w:sz="6" w:space="0" w:color="auto"/>
            </w:tcBorders>
          </w:tcPr>
          <w:p w14:paraId="01CADF1C" w14:textId="77777777" w:rsidR="00B04444" w:rsidRDefault="00B04444" w:rsidP="001F0756">
            <w:pPr>
              <w:pStyle w:val="TAC"/>
            </w:pPr>
          </w:p>
        </w:tc>
      </w:tr>
    </w:tbl>
    <w:p w14:paraId="03AE68E9" w14:textId="152DB0BD" w:rsidR="00B04444" w:rsidRDefault="00B04444" w:rsidP="00B04444">
      <w:pPr>
        <w:pStyle w:val="TF"/>
        <w:rPr>
          <w:lang w:eastAsia="ja-JP"/>
        </w:rPr>
      </w:pPr>
      <w:r>
        <w:t xml:space="preserve">Figure </w:t>
      </w:r>
      <w:r>
        <w:rPr>
          <w:lang w:eastAsia="zh-CN"/>
        </w:rPr>
        <w:t>8</w:t>
      </w:r>
      <w:r>
        <w:rPr>
          <w:lang w:eastAsia="ja-JP"/>
        </w:rPr>
        <w:t>.</w:t>
      </w:r>
      <w:r>
        <w:rPr>
          <w:lang w:val="en-US" w:eastAsia="ja-JP"/>
        </w:rPr>
        <w:t>2.212</w:t>
      </w:r>
      <w:r>
        <w:rPr>
          <w:lang w:eastAsia="zh-CN"/>
        </w:rPr>
        <w:t>-</w:t>
      </w:r>
      <w:r>
        <w:rPr>
          <w:lang w:eastAsia="ja-JP"/>
        </w:rPr>
        <w:t>1</w:t>
      </w:r>
      <w:r>
        <w:t>: Tunnel Password</w:t>
      </w:r>
    </w:p>
    <w:p w14:paraId="22D3B771" w14:textId="739A8975" w:rsidR="00B04444" w:rsidRDefault="00B04444" w:rsidP="00B04444">
      <w:r>
        <w:rPr>
          <w:noProof/>
        </w:rPr>
        <w:t xml:space="preserve">The </w:t>
      </w:r>
      <w:r>
        <w:t>Tunnel Password</w:t>
      </w:r>
      <w:r>
        <w:rPr>
          <w:lang w:eastAsia="zh-CN"/>
        </w:rPr>
        <w:t xml:space="preserve"> value shall be encoded in </w:t>
      </w:r>
      <w:r>
        <w:t>UTF8String format.</w:t>
      </w:r>
    </w:p>
    <w:p w14:paraId="0EB93836" w14:textId="637060D3" w:rsidR="00AC7BFA" w:rsidRDefault="00AC7BFA" w:rsidP="001A3E8D">
      <w:pPr>
        <w:pStyle w:val="Heading3"/>
        <w:rPr>
          <w:lang w:eastAsia="zh-CN"/>
        </w:rPr>
      </w:pPr>
      <w:bookmarkStart w:id="7627" w:name="_Toc98236126"/>
      <w:r>
        <w:t>8.2.213</w:t>
      </w:r>
      <w:r>
        <w:tab/>
      </w:r>
      <w:r>
        <w:rPr>
          <w:lang w:val="en-US"/>
        </w:rPr>
        <w:t>Area</w:t>
      </w:r>
      <w:r w:rsidRPr="002867A9">
        <w:rPr>
          <w:lang w:val="en-US"/>
        </w:rPr>
        <w:t xml:space="preserve"> Session I</w:t>
      </w:r>
      <w:r>
        <w:rPr>
          <w:lang w:val="en-US"/>
        </w:rPr>
        <w:t>D</w:t>
      </w:r>
      <w:bookmarkEnd w:id="7627"/>
    </w:p>
    <w:p w14:paraId="72AE3872" w14:textId="23443FF0" w:rsidR="00AC7BFA" w:rsidRDefault="00AC7BFA" w:rsidP="00AC7BFA">
      <w:pPr>
        <w:rPr>
          <w:lang w:eastAsia="zh-CN"/>
        </w:rPr>
      </w:pPr>
      <w:r>
        <w:rPr>
          <w:lang w:eastAsia="zh-CN"/>
        </w:rPr>
        <w:t xml:space="preserve">The </w:t>
      </w:r>
      <w:r>
        <w:rPr>
          <w:lang w:val="en-US"/>
        </w:rPr>
        <w:t>Area Session ID</w:t>
      </w:r>
      <w:r>
        <w:rPr>
          <w:lang w:eastAsia="zh-CN"/>
        </w:rPr>
        <w:t xml:space="preserve"> </w:t>
      </w:r>
      <w:r>
        <w:t>together with the MBS Session Identifier uniquely identifies the service area part of the content data of a location dependent MBS service</w:t>
      </w:r>
      <w:r w:rsidRPr="00493D01">
        <w:rPr>
          <w:lang w:eastAsia="zh-CN"/>
        </w:rPr>
        <w:t xml:space="preserve"> </w:t>
      </w:r>
      <w:r>
        <w:rPr>
          <w:lang w:eastAsia="zh-CN"/>
        </w:rPr>
        <w:t xml:space="preserve">(see clause 30.3 of </w:t>
      </w:r>
      <w:r>
        <w:t xml:space="preserve">3GPP TS 23.003 [2]). </w:t>
      </w:r>
      <w:r>
        <w:rPr>
          <w:lang w:eastAsia="zh-CN"/>
        </w:rPr>
        <w:t>It shall be coded as specified in Figure 8.2.213-1.</w:t>
      </w:r>
    </w:p>
    <w:p w14:paraId="20B85C89" w14:textId="77777777" w:rsidR="00AC7BFA" w:rsidRDefault="00AC7BFA" w:rsidP="00AC7BF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90"/>
        <w:gridCol w:w="588"/>
      </w:tblGrid>
      <w:tr w:rsidR="00AC7BFA" w14:paraId="438AB8FB" w14:textId="77777777" w:rsidTr="001F0756">
        <w:trPr>
          <w:jc w:val="center"/>
        </w:trPr>
        <w:tc>
          <w:tcPr>
            <w:tcW w:w="151" w:type="dxa"/>
            <w:tcBorders>
              <w:top w:val="single" w:sz="6" w:space="0" w:color="auto"/>
              <w:left w:val="single" w:sz="6" w:space="0" w:color="auto"/>
              <w:bottom w:val="nil"/>
              <w:right w:val="nil"/>
            </w:tcBorders>
          </w:tcPr>
          <w:p w14:paraId="5BC2B5A1" w14:textId="77777777" w:rsidR="00AC7BFA" w:rsidRDefault="00AC7BFA" w:rsidP="001F0756">
            <w:pPr>
              <w:pStyle w:val="TAC"/>
            </w:pPr>
          </w:p>
        </w:tc>
        <w:tc>
          <w:tcPr>
            <w:tcW w:w="1104" w:type="dxa"/>
            <w:tcBorders>
              <w:top w:val="single" w:sz="6" w:space="0" w:color="auto"/>
              <w:left w:val="nil"/>
              <w:bottom w:val="nil"/>
              <w:right w:val="nil"/>
            </w:tcBorders>
          </w:tcPr>
          <w:p w14:paraId="57BED4BA" w14:textId="77777777" w:rsidR="00AC7BFA" w:rsidRDefault="00AC7BFA" w:rsidP="001F0756">
            <w:pPr>
              <w:pStyle w:val="TAH"/>
            </w:pPr>
          </w:p>
        </w:tc>
        <w:tc>
          <w:tcPr>
            <w:tcW w:w="4705" w:type="dxa"/>
            <w:gridSpan w:val="8"/>
            <w:tcBorders>
              <w:top w:val="single" w:sz="6" w:space="0" w:color="auto"/>
              <w:left w:val="nil"/>
              <w:bottom w:val="nil"/>
              <w:right w:val="nil"/>
            </w:tcBorders>
            <w:hideMark/>
          </w:tcPr>
          <w:p w14:paraId="4EF3CB58" w14:textId="77777777" w:rsidR="00AC7BFA" w:rsidRDefault="00AC7BFA" w:rsidP="001F0756">
            <w:pPr>
              <w:pStyle w:val="TAH"/>
            </w:pPr>
            <w:r>
              <w:t>Bits</w:t>
            </w:r>
          </w:p>
        </w:tc>
        <w:tc>
          <w:tcPr>
            <w:tcW w:w="588" w:type="dxa"/>
            <w:tcBorders>
              <w:top w:val="single" w:sz="6" w:space="0" w:color="auto"/>
              <w:left w:val="nil"/>
              <w:bottom w:val="nil"/>
              <w:right w:val="single" w:sz="6" w:space="0" w:color="auto"/>
            </w:tcBorders>
          </w:tcPr>
          <w:p w14:paraId="79CCDEC2" w14:textId="77777777" w:rsidR="00AC7BFA" w:rsidRDefault="00AC7BFA" w:rsidP="001F0756">
            <w:pPr>
              <w:pStyle w:val="TAC"/>
            </w:pPr>
          </w:p>
        </w:tc>
      </w:tr>
      <w:tr w:rsidR="00AC7BFA" w14:paraId="38724AB1" w14:textId="77777777" w:rsidTr="001F0756">
        <w:trPr>
          <w:jc w:val="center"/>
        </w:trPr>
        <w:tc>
          <w:tcPr>
            <w:tcW w:w="151" w:type="dxa"/>
            <w:tcBorders>
              <w:top w:val="nil"/>
              <w:left w:val="single" w:sz="6" w:space="0" w:color="auto"/>
              <w:bottom w:val="nil"/>
              <w:right w:val="nil"/>
            </w:tcBorders>
          </w:tcPr>
          <w:p w14:paraId="3BE73C71" w14:textId="77777777" w:rsidR="00AC7BFA" w:rsidRDefault="00AC7BFA" w:rsidP="001F0756">
            <w:pPr>
              <w:pStyle w:val="TAC"/>
            </w:pPr>
          </w:p>
        </w:tc>
        <w:tc>
          <w:tcPr>
            <w:tcW w:w="1104" w:type="dxa"/>
            <w:tcBorders>
              <w:top w:val="nil"/>
              <w:left w:val="nil"/>
              <w:bottom w:val="nil"/>
              <w:right w:val="nil"/>
            </w:tcBorders>
            <w:hideMark/>
          </w:tcPr>
          <w:p w14:paraId="31068AED" w14:textId="77777777" w:rsidR="00AC7BFA" w:rsidRDefault="00AC7BFA" w:rsidP="001F0756">
            <w:pPr>
              <w:pStyle w:val="TAH"/>
            </w:pPr>
            <w:r>
              <w:t>Octets</w:t>
            </w:r>
          </w:p>
        </w:tc>
        <w:tc>
          <w:tcPr>
            <w:tcW w:w="587" w:type="dxa"/>
            <w:tcBorders>
              <w:top w:val="nil"/>
              <w:left w:val="nil"/>
              <w:bottom w:val="single" w:sz="4" w:space="0" w:color="auto"/>
              <w:right w:val="nil"/>
            </w:tcBorders>
            <w:hideMark/>
          </w:tcPr>
          <w:p w14:paraId="630C71B3" w14:textId="77777777" w:rsidR="00AC7BFA" w:rsidRDefault="00AC7BFA" w:rsidP="001F0756">
            <w:pPr>
              <w:pStyle w:val="TAH"/>
            </w:pPr>
            <w:r>
              <w:t>8</w:t>
            </w:r>
          </w:p>
        </w:tc>
        <w:tc>
          <w:tcPr>
            <w:tcW w:w="588" w:type="dxa"/>
            <w:tcBorders>
              <w:top w:val="nil"/>
              <w:left w:val="nil"/>
              <w:bottom w:val="single" w:sz="4" w:space="0" w:color="auto"/>
              <w:right w:val="nil"/>
            </w:tcBorders>
            <w:hideMark/>
          </w:tcPr>
          <w:p w14:paraId="6F72C46E" w14:textId="77777777" w:rsidR="00AC7BFA" w:rsidRDefault="00AC7BFA" w:rsidP="001F0756">
            <w:pPr>
              <w:pStyle w:val="TAH"/>
            </w:pPr>
            <w:r>
              <w:t>7</w:t>
            </w:r>
          </w:p>
        </w:tc>
        <w:tc>
          <w:tcPr>
            <w:tcW w:w="588" w:type="dxa"/>
            <w:tcBorders>
              <w:top w:val="nil"/>
              <w:left w:val="nil"/>
              <w:bottom w:val="single" w:sz="4" w:space="0" w:color="auto"/>
              <w:right w:val="nil"/>
            </w:tcBorders>
            <w:hideMark/>
          </w:tcPr>
          <w:p w14:paraId="20E69916" w14:textId="77777777" w:rsidR="00AC7BFA" w:rsidRDefault="00AC7BFA" w:rsidP="001F0756">
            <w:pPr>
              <w:pStyle w:val="TAH"/>
            </w:pPr>
            <w:r>
              <w:t>6</w:t>
            </w:r>
          </w:p>
        </w:tc>
        <w:tc>
          <w:tcPr>
            <w:tcW w:w="588" w:type="dxa"/>
            <w:tcBorders>
              <w:top w:val="nil"/>
              <w:left w:val="nil"/>
              <w:bottom w:val="single" w:sz="4" w:space="0" w:color="auto"/>
              <w:right w:val="nil"/>
            </w:tcBorders>
            <w:hideMark/>
          </w:tcPr>
          <w:p w14:paraId="498BB4D6" w14:textId="77777777" w:rsidR="00AC7BFA" w:rsidRDefault="00AC7BFA" w:rsidP="001F0756">
            <w:pPr>
              <w:pStyle w:val="TAH"/>
            </w:pPr>
            <w:r>
              <w:t>5</w:t>
            </w:r>
          </w:p>
        </w:tc>
        <w:tc>
          <w:tcPr>
            <w:tcW w:w="588" w:type="dxa"/>
            <w:tcBorders>
              <w:top w:val="nil"/>
              <w:left w:val="nil"/>
              <w:bottom w:val="single" w:sz="4" w:space="0" w:color="auto"/>
              <w:right w:val="nil"/>
            </w:tcBorders>
            <w:hideMark/>
          </w:tcPr>
          <w:p w14:paraId="0FA55966" w14:textId="77777777" w:rsidR="00AC7BFA" w:rsidRDefault="00AC7BFA" w:rsidP="001F0756">
            <w:pPr>
              <w:pStyle w:val="TAH"/>
            </w:pPr>
            <w:r>
              <w:t>4</w:t>
            </w:r>
          </w:p>
        </w:tc>
        <w:tc>
          <w:tcPr>
            <w:tcW w:w="588" w:type="dxa"/>
            <w:tcBorders>
              <w:top w:val="nil"/>
              <w:left w:val="nil"/>
              <w:bottom w:val="single" w:sz="4" w:space="0" w:color="auto"/>
              <w:right w:val="nil"/>
            </w:tcBorders>
            <w:hideMark/>
          </w:tcPr>
          <w:p w14:paraId="556367DC" w14:textId="77777777" w:rsidR="00AC7BFA" w:rsidRDefault="00AC7BFA" w:rsidP="001F0756">
            <w:pPr>
              <w:pStyle w:val="TAH"/>
            </w:pPr>
            <w:r>
              <w:t>3</w:t>
            </w:r>
          </w:p>
        </w:tc>
        <w:tc>
          <w:tcPr>
            <w:tcW w:w="588" w:type="dxa"/>
            <w:tcBorders>
              <w:top w:val="nil"/>
              <w:left w:val="nil"/>
              <w:bottom w:val="single" w:sz="4" w:space="0" w:color="auto"/>
              <w:right w:val="nil"/>
            </w:tcBorders>
            <w:hideMark/>
          </w:tcPr>
          <w:p w14:paraId="6194398A" w14:textId="77777777" w:rsidR="00AC7BFA" w:rsidRDefault="00AC7BFA" w:rsidP="001F0756">
            <w:pPr>
              <w:pStyle w:val="TAH"/>
            </w:pPr>
            <w:r>
              <w:t>2</w:t>
            </w:r>
          </w:p>
        </w:tc>
        <w:tc>
          <w:tcPr>
            <w:tcW w:w="590" w:type="dxa"/>
            <w:tcBorders>
              <w:top w:val="nil"/>
              <w:left w:val="nil"/>
              <w:bottom w:val="single" w:sz="4" w:space="0" w:color="auto"/>
              <w:right w:val="nil"/>
            </w:tcBorders>
            <w:hideMark/>
          </w:tcPr>
          <w:p w14:paraId="0E703C13" w14:textId="77777777" w:rsidR="00AC7BFA" w:rsidRDefault="00AC7BFA" w:rsidP="001F0756">
            <w:pPr>
              <w:pStyle w:val="TAH"/>
            </w:pPr>
            <w:r>
              <w:t>1</w:t>
            </w:r>
          </w:p>
        </w:tc>
        <w:tc>
          <w:tcPr>
            <w:tcW w:w="588" w:type="dxa"/>
            <w:tcBorders>
              <w:top w:val="nil"/>
              <w:left w:val="nil"/>
              <w:bottom w:val="nil"/>
              <w:right w:val="single" w:sz="6" w:space="0" w:color="auto"/>
            </w:tcBorders>
          </w:tcPr>
          <w:p w14:paraId="02BD6FAF" w14:textId="77777777" w:rsidR="00AC7BFA" w:rsidRDefault="00AC7BFA" w:rsidP="001F0756">
            <w:pPr>
              <w:pStyle w:val="TAC"/>
            </w:pPr>
          </w:p>
        </w:tc>
      </w:tr>
      <w:tr w:rsidR="00AC7BFA" w14:paraId="793E1800" w14:textId="77777777" w:rsidTr="001F0756">
        <w:trPr>
          <w:jc w:val="center"/>
        </w:trPr>
        <w:tc>
          <w:tcPr>
            <w:tcW w:w="151" w:type="dxa"/>
            <w:tcBorders>
              <w:top w:val="nil"/>
              <w:left w:val="single" w:sz="6" w:space="0" w:color="auto"/>
              <w:bottom w:val="nil"/>
              <w:right w:val="nil"/>
            </w:tcBorders>
          </w:tcPr>
          <w:p w14:paraId="13A83209" w14:textId="77777777" w:rsidR="00AC7BFA" w:rsidRDefault="00AC7BFA" w:rsidP="001F0756">
            <w:pPr>
              <w:pStyle w:val="TAC"/>
            </w:pPr>
          </w:p>
        </w:tc>
        <w:tc>
          <w:tcPr>
            <w:tcW w:w="1104" w:type="dxa"/>
            <w:tcBorders>
              <w:top w:val="nil"/>
              <w:left w:val="nil"/>
              <w:bottom w:val="nil"/>
              <w:right w:val="single" w:sz="4" w:space="0" w:color="auto"/>
            </w:tcBorders>
            <w:hideMark/>
          </w:tcPr>
          <w:p w14:paraId="3694438F" w14:textId="77777777" w:rsidR="00AC7BFA" w:rsidRDefault="00AC7BFA" w:rsidP="001F0756">
            <w:pPr>
              <w:pStyle w:val="TAC"/>
            </w:pPr>
            <w:r>
              <w:t>1 to 2</w:t>
            </w:r>
          </w:p>
        </w:tc>
        <w:tc>
          <w:tcPr>
            <w:tcW w:w="4705" w:type="dxa"/>
            <w:gridSpan w:val="8"/>
            <w:tcBorders>
              <w:top w:val="single" w:sz="4" w:space="0" w:color="auto"/>
              <w:left w:val="single" w:sz="4" w:space="0" w:color="auto"/>
              <w:bottom w:val="single" w:sz="4" w:space="0" w:color="auto"/>
              <w:right w:val="single" w:sz="4" w:space="0" w:color="auto"/>
            </w:tcBorders>
            <w:hideMark/>
          </w:tcPr>
          <w:p w14:paraId="70F098F1" w14:textId="6DA970BB" w:rsidR="00AC7BFA" w:rsidRDefault="00AC7BFA" w:rsidP="001F0756">
            <w:pPr>
              <w:pStyle w:val="TAC"/>
            </w:pPr>
            <w:r>
              <w:t>Type = 314 (decimal)</w:t>
            </w:r>
          </w:p>
        </w:tc>
        <w:tc>
          <w:tcPr>
            <w:tcW w:w="588" w:type="dxa"/>
            <w:tcBorders>
              <w:top w:val="nil"/>
              <w:left w:val="single" w:sz="4" w:space="0" w:color="auto"/>
              <w:bottom w:val="nil"/>
              <w:right w:val="single" w:sz="6" w:space="0" w:color="auto"/>
            </w:tcBorders>
          </w:tcPr>
          <w:p w14:paraId="59284724" w14:textId="77777777" w:rsidR="00AC7BFA" w:rsidRDefault="00AC7BFA" w:rsidP="001F0756">
            <w:pPr>
              <w:pStyle w:val="TAC"/>
            </w:pPr>
          </w:p>
        </w:tc>
      </w:tr>
      <w:tr w:rsidR="00AC7BFA" w14:paraId="457F7A61" w14:textId="77777777" w:rsidTr="001F0756">
        <w:trPr>
          <w:jc w:val="center"/>
        </w:trPr>
        <w:tc>
          <w:tcPr>
            <w:tcW w:w="151" w:type="dxa"/>
            <w:tcBorders>
              <w:top w:val="nil"/>
              <w:left w:val="single" w:sz="6" w:space="0" w:color="auto"/>
              <w:bottom w:val="nil"/>
              <w:right w:val="nil"/>
            </w:tcBorders>
          </w:tcPr>
          <w:p w14:paraId="5E2BB5BA" w14:textId="77777777" w:rsidR="00AC7BFA" w:rsidRDefault="00AC7BFA" w:rsidP="001F0756">
            <w:pPr>
              <w:pStyle w:val="TAC"/>
            </w:pPr>
          </w:p>
        </w:tc>
        <w:tc>
          <w:tcPr>
            <w:tcW w:w="1104" w:type="dxa"/>
            <w:tcBorders>
              <w:top w:val="nil"/>
              <w:left w:val="nil"/>
              <w:bottom w:val="nil"/>
              <w:right w:val="single" w:sz="4" w:space="0" w:color="auto"/>
            </w:tcBorders>
            <w:hideMark/>
          </w:tcPr>
          <w:p w14:paraId="4DE798FB" w14:textId="77777777" w:rsidR="00AC7BFA" w:rsidRDefault="00AC7BFA" w:rsidP="001F0756">
            <w:pPr>
              <w:pStyle w:val="TAC"/>
            </w:pPr>
            <w:r>
              <w:t>3 to 4</w:t>
            </w:r>
          </w:p>
        </w:tc>
        <w:tc>
          <w:tcPr>
            <w:tcW w:w="4705" w:type="dxa"/>
            <w:gridSpan w:val="8"/>
            <w:tcBorders>
              <w:top w:val="single" w:sz="4" w:space="0" w:color="auto"/>
              <w:left w:val="single" w:sz="4" w:space="0" w:color="auto"/>
              <w:bottom w:val="single" w:sz="4" w:space="0" w:color="auto"/>
              <w:right w:val="single" w:sz="4" w:space="0" w:color="auto"/>
            </w:tcBorders>
            <w:hideMark/>
          </w:tcPr>
          <w:p w14:paraId="48E4AB0D" w14:textId="77777777" w:rsidR="00AC7BFA" w:rsidRDefault="00AC7BFA" w:rsidP="001F0756">
            <w:pPr>
              <w:pStyle w:val="TAC"/>
            </w:pPr>
            <w:r>
              <w:t>Length = 2</w:t>
            </w:r>
          </w:p>
        </w:tc>
        <w:tc>
          <w:tcPr>
            <w:tcW w:w="588" w:type="dxa"/>
            <w:tcBorders>
              <w:top w:val="nil"/>
              <w:left w:val="single" w:sz="4" w:space="0" w:color="auto"/>
              <w:bottom w:val="nil"/>
              <w:right w:val="single" w:sz="6" w:space="0" w:color="auto"/>
            </w:tcBorders>
          </w:tcPr>
          <w:p w14:paraId="0782F1B6" w14:textId="77777777" w:rsidR="00AC7BFA" w:rsidRDefault="00AC7BFA" w:rsidP="001F0756">
            <w:pPr>
              <w:pStyle w:val="TAC"/>
            </w:pPr>
          </w:p>
        </w:tc>
      </w:tr>
      <w:tr w:rsidR="00AC7BFA" w14:paraId="557695F9" w14:textId="77777777" w:rsidTr="001F0756">
        <w:trPr>
          <w:jc w:val="center"/>
        </w:trPr>
        <w:tc>
          <w:tcPr>
            <w:tcW w:w="151" w:type="dxa"/>
            <w:tcBorders>
              <w:top w:val="nil"/>
              <w:left w:val="single" w:sz="6" w:space="0" w:color="auto"/>
              <w:bottom w:val="nil"/>
              <w:right w:val="nil"/>
            </w:tcBorders>
          </w:tcPr>
          <w:p w14:paraId="4686BBF8" w14:textId="77777777" w:rsidR="00AC7BFA" w:rsidRDefault="00AC7BFA" w:rsidP="001F0756">
            <w:pPr>
              <w:pStyle w:val="TAC"/>
            </w:pPr>
          </w:p>
        </w:tc>
        <w:tc>
          <w:tcPr>
            <w:tcW w:w="1104" w:type="dxa"/>
            <w:tcBorders>
              <w:top w:val="nil"/>
              <w:left w:val="nil"/>
              <w:bottom w:val="nil"/>
              <w:right w:val="single" w:sz="4" w:space="0" w:color="auto"/>
            </w:tcBorders>
            <w:hideMark/>
          </w:tcPr>
          <w:p w14:paraId="39E6060A" w14:textId="77777777" w:rsidR="00AC7BFA" w:rsidRDefault="00AC7BFA" w:rsidP="001F0756">
            <w:pPr>
              <w:pStyle w:val="TAC"/>
            </w:pPr>
            <w:r>
              <w:t>5 to 6</w:t>
            </w:r>
          </w:p>
        </w:tc>
        <w:tc>
          <w:tcPr>
            <w:tcW w:w="4705" w:type="dxa"/>
            <w:gridSpan w:val="8"/>
            <w:tcBorders>
              <w:top w:val="single" w:sz="4" w:space="0" w:color="auto"/>
              <w:left w:val="single" w:sz="4" w:space="0" w:color="auto"/>
              <w:bottom w:val="single" w:sz="4" w:space="0" w:color="auto"/>
              <w:right w:val="single" w:sz="4" w:space="0" w:color="auto"/>
            </w:tcBorders>
          </w:tcPr>
          <w:p w14:paraId="48828B85" w14:textId="77777777" w:rsidR="00AC7BFA" w:rsidRDefault="00AC7BFA" w:rsidP="001F0756">
            <w:pPr>
              <w:pStyle w:val="TAC"/>
            </w:pPr>
            <w:r>
              <w:t>Area Session ID value</w:t>
            </w:r>
          </w:p>
        </w:tc>
        <w:tc>
          <w:tcPr>
            <w:tcW w:w="588" w:type="dxa"/>
            <w:tcBorders>
              <w:top w:val="nil"/>
              <w:left w:val="single" w:sz="4" w:space="0" w:color="auto"/>
              <w:bottom w:val="nil"/>
              <w:right w:val="single" w:sz="6" w:space="0" w:color="auto"/>
            </w:tcBorders>
          </w:tcPr>
          <w:p w14:paraId="532F37A5" w14:textId="77777777" w:rsidR="00AC7BFA" w:rsidRDefault="00AC7BFA" w:rsidP="001F0756">
            <w:pPr>
              <w:pStyle w:val="TAC"/>
            </w:pPr>
          </w:p>
        </w:tc>
      </w:tr>
    </w:tbl>
    <w:p w14:paraId="416453EA" w14:textId="7191D6AE" w:rsidR="00AC7BFA" w:rsidRDefault="00AC7BFA" w:rsidP="00AC7BFA">
      <w:pPr>
        <w:pStyle w:val="TF"/>
        <w:spacing w:before="120"/>
        <w:rPr>
          <w:rFonts w:ascii="Times New Roman" w:hAnsi="Times New Roman"/>
          <w:b w:val="0"/>
          <w:lang w:eastAsia="zh-CN"/>
        </w:rPr>
      </w:pPr>
      <w:r>
        <w:t xml:space="preserve">Figure 8.2.213-1: </w:t>
      </w:r>
      <w:r>
        <w:rPr>
          <w:lang w:val="en-US"/>
        </w:rPr>
        <w:t>Area</w:t>
      </w:r>
      <w:r w:rsidRPr="002867A9">
        <w:rPr>
          <w:lang w:val="en-US"/>
        </w:rPr>
        <w:t xml:space="preserve"> Session I</w:t>
      </w:r>
      <w:r>
        <w:rPr>
          <w:lang w:val="en-US"/>
        </w:rPr>
        <w:t>D</w:t>
      </w:r>
    </w:p>
    <w:p w14:paraId="1FEE1E45" w14:textId="77777777" w:rsidR="00702852" w:rsidRDefault="00AC7BFA" w:rsidP="00AC7BFA">
      <w:pPr>
        <w:rPr>
          <w:lang w:eastAsia="zh-CN"/>
        </w:rPr>
      </w:pPr>
      <w:r>
        <w:rPr>
          <w:lang w:eastAsia="zh-CN"/>
        </w:rPr>
        <w:t xml:space="preserve">The Area Session ID value shall be encoded as </w:t>
      </w:r>
      <w:r w:rsidRPr="00441CD0">
        <w:t>an Unsigned</w:t>
      </w:r>
      <w:r>
        <w:t>16</w:t>
      </w:r>
      <w:r w:rsidRPr="00441CD0">
        <w:t xml:space="preserve"> binary integer value</w:t>
      </w:r>
      <w:r>
        <w:rPr>
          <w:lang w:eastAsia="zh-CN"/>
        </w:rPr>
        <w:t>.</w:t>
      </w:r>
    </w:p>
    <w:p w14:paraId="00AC3182" w14:textId="3D02BDA3" w:rsidR="00702852" w:rsidRPr="00441CD0" w:rsidRDefault="00702852" w:rsidP="001A3E8D">
      <w:pPr>
        <w:pStyle w:val="Heading3"/>
      </w:pPr>
      <w:bookmarkStart w:id="7628" w:name="_Toc98236127"/>
      <w:r w:rsidRPr="00441CD0">
        <w:t>8.</w:t>
      </w:r>
      <w:r w:rsidRPr="00441CD0">
        <w:rPr>
          <w:lang w:val="en-US"/>
        </w:rPr>
        <w:t>2.</w:t>
      </w:r>
      <w:r>
        <w:rPr>
          <w:lang w:val="en-US"/>
        </w:rPr>
        <w:t>214</w:t>
      </w:r>
      <w:r w:rsidRPr="00441CD0">
        <w:tab/>
      </w:r>
      <w:r>
        <w:t>DSCP to PPI Mapping Information</w:t>
      </w:r>
      <w:bookmarkEnd w:id="7628"/>
    </w:p>
    <w:p w14:paraId="69D79AAF" w14:textId="77777777" w:rsidR="009F7A3F" w:rsidRPr="00441CD0" w:rsidRDefault="00702852" w:rsidP="00702852">
      <w:pPr>
        <w:rPr>
          <w:lang w:eastAsia="zh-CN"/>
        </w:rPr>
      </w:pPr>
      <w:r w:rsidRPr="00441CD0">
        <w:t xml:space="preserve">The </w:t>
      </w:r>
      <w:r>
        <w:t>DSCP to PPI Mapping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214</w:t>
      </w:r>
      <w:r w:rsidRPr="00441CD0">
        <w:rPr>
          <w:lang w:eastAsia="zh-CN"/>
        </w:rPr>
        <w:t xml:space="preserve">-1. It </w:t>
      </w:r>
      <w:r>
        <w:rPr>
          <w:lang w:eastAsia="zh-CN"/>
        </w:rPr>
        <w:t>contains the mapping from DSCP(s) to a PPI.</w:t>
      </w:r>
    </w:p>
    <w:p w14:paraId="71CA088C" w14:textId="0F560C4F" w:rsidR="00702852" w:rsidRPr="00441CD0" w:rsidRDefault="00702852" w:rsidP="0070285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702852" w:rsidRPr="00441CD0" w14:paraId="6E9B6D25" w14:textId="77777777" w:rsidTr="00FD71B5">
        <w:trPr>
          <w:jc w:val="center"/>
        </w:trPr>
        <w:tc>
          <w:tcPr>
            <w:tcW w:w="151" w:type="dxa"/>
            <w:tcBorders>
              <w:top w:val="single" w:sz="6" w:space="0" w:color="auto"/>
              <w:left w:val="single" w:sz="6" w:space="0" w:color="auto"/>
              <w:bottom w:val="nil"/>
              <w:right w:val="nil"/>
            </w:tcBorders>
          </w:tcPr>
          <w:p w14:paraId="6EB6C8E9" w14:textId="77777777" w:rsidR="00702852" w:rsidRPr="00441CD0" w:rsidRDefault="00702852" w:rsidP="00FD71B5">
            <w:pPr>
              <w:pStyle w:val="TAC"/>
              <w:rPr>
                <w:lang w:val="fr-FR"/>
              </w:rPr>
            </w:pPr>
          </w:p>
        </w:tc>
        <w:tc>
          <w:tcPr>
            <w:tcW w:w="1104" w:type="dxa"/>
            <w:tcBorders>
              <w:top w:val="single" w:sz="6" w:space="0" w:color="auto"/>
              <w:left w:val="nil"/>
              <w:bottom w:val="nil"/>
              <w:right w:val="nil"/>
            </w:tcBorders>
          </w:tcPr>
          <w:p w14:paraId="75467BC4" w14:textId="77777777" w:rsidR="00702852" w:rsidRPr="00441CD0" w:rsidRDefault="00702852" w:rsidP="00FD71B5">
            <w:pPr>
              <w:pStyle w:val="TAH"/>
              <w:rPr>
                <w:lang w:val="fr-FR"/>
              </w:rPr>
            </w:pPr>
          </w:p>
        </w:tc>
        <w:tc>
          <w:tcPr>
            <w:tcW w:w="4711" w:type="dxa"/>
            <w:gridSpan w:val="8"/>
            <w:tcBorders>
              <w:top w:val="single" w:sz="6" w:space="0" w:color="auto"/>
              <w:left w:val="nil"/>
              <w:bottom w:val="nil"/>
              <w:right w:val="nil"/>
            </w:tcBorders>
            <w:hideMark/>
          </w:tcPr>
          <w:p w14:paraId="2C07086A" w14:textId="77777777" w:rsidR="00702852" w:rsidRPr="00441CD0" w:rsidRDefault="00702852" w:rsidP="00FD71B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4DA87E0" w14:textId="77777777" w:rsidR="00702852" w:rsidRPr="00441CD0" w:rsidRDefault="00702852" w:rsidP="00FD71B5">
            <w:pPr>
              <w:pStyle w:val="TAC"/>
              <w:rPr>
                <w:lang w:val="fr-FR"/>
              </w:rPr>
            </w:pPr>
          </w:p>
        </w:tc>
      </w:tr>
      <w:tr w:rsidR="00702852" w:rsidRPr="00441CD0" w14:paraId="397CC61D" w14:textId="77777777" w:rsidTr="00FD71B5">
        <w:trPr>
          <w:jc w:val="center"/>
        </w:trPr>
        <w:tc>
          <w:tcPr>
            <w:tcW w:w="151" w:type="dxa"/>
            <w:tcBorders>
              <w:top w:val="nil"/>
              <w:left w:val="single" w:sz="6" w:space="0" w:color="auto"/>
              <w:bottom w:val="nil"/>
              <w:right w:val="nil"/>
            </w:tcBorders>
          </w:tcPr>
          <w:p w14:paraId="5BB71D4D" w14:textId="77777777" w:rsidR="00702852" w:rsidRPr="00441CD0" w:rsidRDefault="00702852" w:rsidP="00FD71B5">
            <w:pPr>
              <w:pStyle w:val="TAC"/>
              <w:rPr>
                <w:lang w:val="fr-FR"/>
              </w:rPr>
            </w:pPr>
          </w:p>
        </w:tc>
        <w:tc>
          <w:tcPr>
            <w:tcW w:w="1104" w:type="dxa"/>
            <w:tcBorders>
              <w:top w:val="nil"/>
              <w:left w:val="nil"/>
              <w:bottom w:val="nil"/>
              <w:right w:val="nil"/>
            </w:tcBorders>
            <w:hideMark/>
          </w:tcPr>
          <w:p w14:paraId="1AEBEC5D" w14:textId="77777777" w:rsidR="00702852" w:rsidRPr="00441CD0" w:rsidRDefault="00702852" w:rsidP="00FD71B5">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7D77A02" w14:textId="77777777" w:rsidR="00702852" w:rsidRPr="00441CD0" w:rsidRDefault="00702852" w:rsidP="00FD71B5">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7090D7" w14:textId="77777777" w:rsidR="00702852" w:rsidRPr="00441CD0" w:rsidRDefault="00702852" w:rsidP="00FD71B5">
            <w:pPr>
              <w:pStyle w:val="TAH"/>
              <w:rPr>
                <w:lang w:val="fr-FR"/>
              </w:rPr>
            </w:pPr>
            <w:r w:rsidRPr="00441CD0">
              <w:rPr>
                <w:lang w:val="fr-FR"/>
              </w:rPr>
              <w:t>7</w:t>
            </w:r>
          </w:p>
        </w:tc>
        <w:tc>
          <w:tcPr>
            <w:tcW w:w="589" w:type="dxa"/>
            <w:tcBorders>
              <w:top w:val="nil"/>
              <w:left w:val="nil"/>
              <w:bottom w:val="single" w:sz="4" w:space="0" w:color="auto"/>
              <w:right w:val="nil"/>
            </w:tcBorders>
            <w:hideMark/>
          </w:tcPr>
          <w:p w14:paraId="09717A73" w14:textId="77777777" w:rsidR="00702852" w:rsidRPr="00441CD0" w:rsidRDefault="00702852" w:rsidP="00FD71B5">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73484B" w14:textId="77777777" w:rsidR="00702852" w:rsidRPr="00441CD0" w:rsidRDefault="00702852" w:rsidP="00FD71B5">
            <w:pPr>
              <w:pStyle w:val="TAH"/>
              <w:rPr>
                <w:lang w:val="fr-FR"/>
              </w:rPr>
            </w:pPr>
            <w:r w:rsidRPr="00441CD0">
              <w:rPr>
                <w:lang w:val="fr-FR"/>
              </w:rPr>
              <w:t>5</w:t>
            </w:r>
          </w:p>
        </w:tc>
        <w:tc>
          <w:tcPr>
            <w:tcW w:w="589" w:type="dxa"/>
            <w:tcBorders>
              <w:top w:val="nil"/>
              <w:left w:val="nil"/>
              <w:bottom w:val="single" w:sz="4" w:space="0" w:color="auto"/>
              <w:right w:val="nil"/>
            </w:tcBorders>
            <w:hideMark/>
          </w:tcPr>
          <w:p w14:paraId="1EA96021" w14:textId="77777777" w:rsidR="00702852" w:rsidRPr="00441CD0" w:rsidRDefault="00702852" w:rsidP="00FD71B5">
            <w:pPr>
              <w:pStyle w:val="TAH"/>
              <w:rPr>
                <w:lang w:val="fr-FR"/>
              </w:rPr>
            </w:pPr>
            <w:r w:rsidRPr="00441CD0">
              <w:rPr>
                <w:lang w:val="fr-FR"/>
              </w:rPr>
              <w:t>4</w:t>
            </w:r>
          </w:p>
        </w:tc>
        <w:tc>
          <w:tcPr>
            <w:tcW w:w="589" w:type="dxa"/>
            <w:tcBorders>
              <w:top w:val="nil"/>
              <w:left w:val="nil"/>
              <w:bottom w:val="single" w:sz="4" w:space="0" w:color="auto"/>
              <w:right w:val="nil"/>
            </w:tcBorders>
            <w:hideMark/>
          </w:tcPr>
          <w:p w14:paraId="62D9A7A1" w14:textId="77777777" w:rsidR="00702852" w:rsidRPr="00441CD0" w:rsidRDefault="00702852" w:rsidP="00FD71B5">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00BCEE" w14:textId="77777777" w:rsidR="00702852" w:rsidRPr="00441CD0" w:rsidRDefault="00702852" w:rsidP="00FD71B5">
            <w:pPr>
              <w:pStyle w:val="TAH"/>
              <w:rPr>
                <w:lang w:val="fr-FR"/>
              </w:rPr>
            </w:pPr>
            <w:r w:rsidRPr="00441CD0">
              <w:rPr>
                <w:lang w:val="fr-FR"/>
              </w:rPr>
              <w:t>2</w:t>
            </w:r>
          </w:p>
        </w:tc>
        <w:tc>
          <w:tcPr>
            <w:tcW w:w="589" w:type="dxa"/>
            <w:tcBorders>
              <w:top w:val="nil"/>
              <w:left w:val="nil"/>
              <w:bottom w:val="single" w:sz="4" w:space="0" w:color="auto"/>
              <w:right w:val="nil"/>
            </w:tcBorders>
            <w:hideMark/>
          </w:tcPr>
          <w:p w14:paraId="5E5CD073" w14:textId="77777777" w:rsidR="00702852" w:rsidRPr="00441CD0" w:rsidRDefault="00702852" w:rsidP="00FD71B5">
            <w:pPr>
              <w:pStyle w:val="TAH"/>
              <w:rPr>
                <w:lang w:val="fr-FR"/>
              </w:rPr>
            </w:pPr>
            <w:r w:rsidRPr="00441CD0">
              <w:rPr>
                <w:lang w:val="fr-FR"/>
              </w:rPr>
              <w:t>1</w:t>
            </w:r>
          </w:p>
        </w:tc>
        <w:tc>
          <w:tcPr>
            <w:tcW w:w="588" w:type="dxa"/>
            <w:tcBorders>
              <w:top w:val="nil"/>
              <w:left w:val="nil"/>
              <w:bottom w:val="nil"/>
              <w:right w:val="single" w:sz="6" w:space="0" w:color="auto"/>
            </w:tcBorders>
          </w:tcPr>
          <w:p w14:paraId="29B5AB63" w14:textId="77777777" w:rsidR="00702852" w:rsidRPr="00441CD0" w:rsidRDefault="00702852" w:rsidP="00FD71B5">
            <w:pPr>
              <w:pStyle w:val="TAC"/>
              <w:rPr>
                <w:lang w:val="fr-FR"/>
              </w:rPr>
            </w:pPr>
          </w:p>
        </w:tc>
      </w:tr>
      <w:tr w:rsidR="00702852" w:rsidRPr="00441CD0" w14:paraId="50E9B8BC" w14:textId="77777777" w:rsidTr="00FD71B5">
        <w:trPr>
          <w:jc w:val="center"/>
        </w:trPr>
        <w:tc>
          <w:tcPr>
            <w:tcW w:w="151" w:type="dxa"/>
            <w:tcBorders>
              <w:top w:val="nil"/>
              <w:left w:val="single" w:sz="6" w:space="0" w:color="auto"/>
              <w:bottom w:val="nil"/>
              <w:right w:val="nil"/>
            </w:tcBorders>
          </w:tcPr>
          <w:p w14:paraId="02C91583"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hideMark/>
          </w:tcPr>
          <w:p w14:paraId="774B074C" w14:textId="77777777" w:rsidR="00702852" w:rsidRPr="00441CD0" w:rsidRDefault="00702852" w:rsidP="00FD71B5">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463DE1C" w14:textId="6A4416A7" w:rsidR="00702852" w:rsidRPr="00441CD0" w:rsidRDefault="00702852" w:rsidP="00FD71B5">
            <w:pPr>
              <w:pStyle w:val="TAC"/>
              <w:rPr>
                <w:lang w:val="fr-FR"/>
              </w:rPr>
            </w:pPr>
            <w:r w:rsidRPr="00441CD0">
              <w:rPr>
                <w:lang w:val="fr-FR"/>
              </w:rPr>
              <w:t xml:space="preserve">Type = </w:t>
            </w:r>
            <w:r>
              <w:rPr>
                <w:lang w:val="sv-SE"/>
              </w:rPr>
              <w:t>317</w:t>
            </w:r>
            <w:r w:rsidRPr="00441CD0">
              <w:rPr>
                <w:lang w:val="fr-FR"/>
              </w:rPr>
              <w:t xml:space="preserve"> (decimal)</w:t>
            </w:r>
          </w:p>
        </w:tc>
        <w:tc>
          <w:tcPr>
            <w:tcW w:w="588" w:type="dxa"/>
            <w:tcBorders>
              <w:top w:val="nil"/>
              <w:left w:val="single" w:sz="4" w:space="0" w:color="auto"/>
              <w:bottom w:val="nil"/>
              <w:right w:val="single" w:sz="6" w:space="0" w:color="auto"/>
            </w:tcBorders>
          </w:tcPr>
          <w:p w14:paraId="564C8727" w14:textId="77777777" w:rsidR="00702852" w:rsidRPr="00441CD0" w:rsidRDefault="00702852" w:rsidP="00FD71B5">
            <w:pPr>
              <w:pStyle w:val="TAC"/>
              <w:rPr>
                <w:lang w:val="fr-FR"/>
              </w:rPr>
            </w:pPr>
          </w:p>
        </w:tc>
      </w:tr>
      <w:tr w:rsidR="00702852" w:rsidRPr="00441CD0" w14:paraId="4727620F" w14:textId="77777777" w:rsidTr="00FD71B5">
        <w:trPr>
          <w:jc w:val="center"/>
        </w:trPr>
        <w:tc>
          <w:tcPr>
            <w:tcW w:w="151" w:type="dxa"/>
            <w:tcBorders>
              <w:top w:val="nil"/>
              <w:left w:val="single" w:sz="6" w:space="0" w:color="auto"/>
              <w:bottom w:val="nil"/>
              <w:right w:val="nil"/>
            </w:tcBorders>
          </w:tcPr>
          <w:p w14:paraId="3160EEC5"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hideMark/>
          </w:tcPr>
          <w:p w14:paraId="6EB4D9AC" w14:textId="77777777" w:rsidR="00702852" w:rsidRPr="00441CD0" w:rsidRDefault="00702852" w:rsidP="00FD71B5">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B0FA115" w14:textId="77777777" w:rsidR="00702852" w:rsidRPr="00441CD0" w:rsidRDefault="00702852" w:rsidP="00FD71B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1A37760" w14:textId="77777777" w:rsidR="00702852" w:rsidRPr="00441CD0" w:rsidRDefault="00702852" w:rsidP="00FD71B5">
            <w:pPr>
              <w:pStyle w:val="TAC"/>
              <w:rPr>
                <w:lang w:val="fr-FR"/>
              </w:rPr>
            </w:pPr>
          </w:p>
        </w:tc>
      </w:tr>
      <w:tr w:rsidR="00702852" w:rsidRPr="00441CD0" w14:paraId="43987C7B" w14:textId="77777777" w:rsidTr="00FD71B5">
        <w:trPr>
          <w:jc w:val="center"/>
        </w:trPr>
        <w:tc>
          <w:tcPr>
            <w:tcW w:w="151" w:type="dxa"/>
            <w:tcBorders>
              <w:top w:val="nil"/>
              <w:left w:val="single" w:sz="6" w:space="0" w:color="auto"/>
              <w:bottom w:val="nil"/>
              <w:right w:val="nil"/>
            </w:tcBorders>
          </w:tcPr>
          <w:p w14:paraId="4CE9BE87"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tcPr>
          <w:p w14:paraId="3E3F1C28" w14:textId="77777777" w:rsidR="00702852" w:rsidRPr="00441CD0" w:rsidRDefault="00702852" w:rsidP="00FD71B5">
            <w:pPr>
              <w:pStyle w:val="NO"/>
              <w:keepNext/>
              <w:spacing w:after="0"/>
              <w:ind w:left="0" w:firstLine="0"/>
              <w:jc w:val="center"/>
              <w:rPr>
                <w:rFonts w:ascii="Arial" w:hAnsi="Arial" w:cs="Arial"/>
                <w:sz w:val="18"/>
                <w:szCs w:val="18"/>
                <w:lang w:val="fr-FR"/>
              </w:rPr>
            </w:pPr>
            <w:r>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tcPr>
          <w:p w14:paraId="1627FF94" w14:textId="77777777" w:rsidR="00702852" w:rsidRDefault="00702852" w:rsidP="00FD71B5">
            <w:pPr>
              <w:pStyle w:val="TAC"/>
              <w:rPr>
                <w:lang w:val="fr-FR" w:eastAsia="zh-CN"/>
              </w:rPr>
            </w:pPr>
            <w:r>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tcPr>
          <w:p w14:paraId="17848A77" w14:textId="77777777" w:rsidR="00702852" w:rsidRDefault="00702852" w:rsidP="00FD71B5">
            <w:pPr>
              <w:pStyle w:val="TAC"/>
              <w:rPr>
                <w:lang w:val="fr-FR" w:eastAsia="zh-CN"/>
              </w:rPr>
            </w:pPr>
            <w:r>
              <w:rPr>
                <w:lang w:val="fr-FR" w:eastAsia="zh-CN"/>
              </w:rPr>
              <w:t>PPI Value</w:t>
            </w:r>
          </w:p>
        </w:tc>
        <w:tc>
          <w:tcPr>
            <w:tcW w:w="588" w:type="dxa"/>
            <w:tcBorders>
              <w:top w:val="nil"/>
              <w:left w:val="single" w:sz="4" w:space="0" w:color="auto"/>
              <w:bottom w:val="nil"/>
              <w:right w:val="single" w:sz="6" w:space="0" w:color="auto"/>
            </w:tcBorders>
          </w:tcPr>
          <w:p w14:paraId="52C0A576" w14:textId="77777777" w:rsidR="00702852" w:rsidRPr="00441CD0" w:rsidRDefault="00702852" w:rsidP="00FD71B5">
            <w:pPr>
              <w:pStyle w:val="TAC"/>
              <w:rPr>
                <w:lang w:val="fr-FR"/>
              </w:rPr>
            </w:pPr>
          </w:p>
        </w:tc>
      </w:tr>
      <w:tr w:rsidR="00702852" w:rsidRPr="00441CD0" w14:paraId="69A2C0A2" w14:textId="77777777" w:rsidTr="00FD71B5">
        <w:trPr>
          <w:jc w:val="center"/>
        </w:trPr>
        <w:tc>
          <w:tcPr>
            <w:tcW w:w="151" w:type="dxa"/>
            <w:tcBorders>
              <w:top w:val="nil"/>
              <w:left w:val="single" w:sz="6" w:space="0" w:color="auto"/>
              <w:bottom w:val="nil"/>
              <w:right w:val="nil"/>
            </w:tcBorders>
          </w:tcPr>
          <w:p w14:paraId="4BEC41A4"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tcPr>
          <w:p w14:paraId="419F0AF1" w14:textId="77777777" w:rsidR="00702852" w:rsidRPr="00441CD0" w:rsidRDefault="00702852" w:rsidP="00FD71B5">
            <w:pPr>
              <w:pStyle w:val="NO"/>
              <w:keepNext/>
              <w:spacing w:after="0"/>
              <w:ind w:left="0" w:firstLine="0"/>
              <w:jc w:val="center"/>
              <w:rPr>
                <w:rFonts w:ascii="Arial" w:hAnsi="Arial" w:cs="Arial"/>
                <w:sz w:val="18"/>
                <w:szCs w:val="18"/>
                <w:lang w:val="fr-FR"/>
              </w:rPr>
            </w:pPr>
            <w:r>
              <w:rPr>
                <w:rFonts w:ascii="Arial" w:hAnsi="Arial" w:cs="Arial"/>
                <w:sz w:val="18"/>
                <w:szCs w:val="18"/>
                <w:lang w:val="fr-FR"/>
              </w:rPr>
              <w:t>6</w:t>
            </w:r>
          </w:p>
        </w:tc>
        <w:tc>
          <w:tcPr>
            <w:tcW w:w="1177" w:type="dxa"/>
            <w:gridSpan w:val="2"/>
            <w:tcBorders>
              <w:top w:val="single" w:sz="4" w:space="0" w:color="auto"/>
              <w:left w:val="single" w:sz="4" w:space="0" w:color="auto"/>
              <w:bottom w:val="single" w:sz="4" w:space="0" w:color="auto"/>
              <w:right w:val="single" w:sz="4" w:space="0" w:color="auto"/>
            </w:tcBorders>
          </w:tcPr>
          <w:p w14:paraId="0D739BA4" w14:textId="77777777" w:rsidR="00702852" w:rsidRDefault="00702852" w:rsidP="00FD71B5">
            <w:pPr>
              <w:pStyle w:val="TAC"/>
              <w:rPr>
                <w:lang w:val="fr-FR" w:eastAsia="zh-CN"/>
              </w:rPr>
            </w:pPr>
            <w:r>
              <w:rPr>
                <w:lang w:val="fr-FR" w:eastAsia="zh-CN"/>
              </w:rPr>
              <w:t>Spare</w:t>
            </w:r>
          </w:p>
        </w:tc>
        <w:tc>
          <w:tcPr>
            <w:tcW w:w="3534" w:type="dxa"/>
            <w:gridSpan w:val="6"/>
            <w:tcBorders>
              <w:top w:val="single" w:sz="4" w:space="0" w:color="auto"/>
              <w:left w:val="single" w:sz="4" w:space="0" w:color="auto"/>
              <w:bottom w:val="single" w:sz="4" w:space="0" w:color="auto"/>
              <w:right w:val="single" w:sz="4" w:space="0" w:color="auto"/>
            </w:tcBorders>
          </w:tcPr>
          <w:p w14:paraId="27269F1F" w14:textId="77777777" w:rsidR="00702852" w:rsidRDefault="00702852" w:rsidP="00FD71B5">
            <w:pPr>
              <w:pStyle w:val="TAC"/>
              <w:rPr>
                <w:lang w:val="fr-FR" w:eastAsia="zh-CN"/>
              </w:rPr>
            </w:pPr>
            <w:r>
              <w:rPr>
                <w:lang w:val="fr-FR" w:eastAsia="zh-CN"/>
              </w:rPr>
              <w:t>DSCP Value 1</w:t>
            </w:r>
          </w:p>
        </w:tc>
        <w:tc>
          <w:tcPr>
            <w:tcW w:w="588" w:type="dxa"/>
            <w:tcBorders>
              <w:top w:val="nil"/>
              <w:left w:val="single" w:sz="4" w:space="0" w:color="auto"/>
              <w:bottom w:val="nil"/>
              <w:right w:val="single" w:sz="6" w:space="0" w:color="auto"/>
            </w:tcBorders>
          </w:tcPr>
          <w:p w14:paraId="0FB3391D" w14:textId="77777777" w:rsidR="00702852" w:rsidRPr="00441CD0" w:rsidRDefault="00702852" w:rsidP="00FD71B5">
            <w:pPr>
              <w:pStyle w:val="TAC"/>
              <w:rPr>
                <w:lang w:val="fr-FR"/>
              </w:rPr>
            </w:pPr>
          </w:p>
        </w:tc>
      </w:tr>
      <w:tr w:rsidR="00702852" w:rsidRPr="00441CD0" w14:paraId="7CB190C3" w14:textId="77777777" w:rsidTr="00FD71B5">
        <w:trPr>
          <w:jc w:val="center"/>
        </w:trPr>
        <w:tc>
          <w:tcPr>
            <w:tcW w:w="151" w:type="dxa"/>
            <w:tcBorders>
              <w:top w:val="nil"/>
              <w:left w:val="single" w:sz="6" w:space="0" w:color="auto"/>
              <w:bottom w:val="nil"/>
              <w:right w:val="nil"/>
            </w:tcBorders>
          </w:tcPr>
          <w:p w14:paraId="23C50269"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tcPr>
          <w:p w14:paraId="57FA3DC6" w14:textId="77777777" w:rsidR="00702852" w:rsidRPr="00441CD0" w:rsidRDefault="00702852" w:rsidP="00FD71B5">
            <w:pPr>
              <w:pStyle w:val="NO"/>
              <w:keepNext/>
              <w:spacing w:after="0"/>
              <w:ind w:left="0" w:firstLine="0"/>
              <w:jc w:val="center"/>
              <w:rPr>
                <w:rFonts w:ascii="Arial" w:hAnsi="Arial" w:cs="Arial"/>
                <w:sz w:val="18"/>
                <w:szCs w:val="18"/>
                <w:lang w:val="fr-FR"/>
              </w:rPr>
            </w:pPr>
            <w:r>
              <w:rPr>
                <w:rFonts w:ascii="Arial" w:hAnsi="Arial" w:cs="Arial"/>
                <w:sz w:val="18"/>
                <w:szCs w:val="18"/>
                <w:lang w:val="fr-FR"/>
              </w:rPr>
              <w:t>7</w:t>
            </w:r>
          </w:p>
        </w:tc>
        <w:tc>
          <w:tcPr>
            <w:tcW w:w="1177" w:type="dxa"/>
            <w:gridSpan w:val="2"/>
            <w:tcBorders>
              <w:top w:val="single" w:sz="4" w:space="0" w:color="auto"/>
              <w:left w:val="single" w:sz="4" w:space="0" w:color="auto"/>
              <w:bottom w:val="single" w:sz="4" w:space="0" w:color="auto"/>
              <w:right w:val="single" w:sz="4" w:space="0" w:color="auto"/>
            </w:tcBorders>
          </w:tcPr>
          <w:p w14:paraId="3620C7A5" w14:textId="77777777" w:rsidR="00702852" w:rsidRDefault="00702852" w:rsidP="00FD71B5">
            <w:pPr>
              <w:pStyle w:val="TAC"/>
              <w:rPr>
                <w:lang w:val="fr-FR" w:eastAsia="zh-CN"/>
              </w:rPr>
            </w:pPr>
            <w:r>
              <w:rPr>
                <w:lang w:val="fr-FR" w:eastAsia="zh-CN"/>
              </w:rPr>
              <w:t>Spare</w:t>
            </w:r>
          </w:p>
        </w:tc>
        <w:tc>
          <w:tcPr>
            <w:tcW w:w="3534" w:type="dxa"/>
            <w:gridSpan w:val="6"/>
            <w:tcBorders>
              <w:top w:val="single" w:sz="4" w:space="0" w:color="auto"/>
              <w:left w:val="single" w:sz="4" w:space="0" w:color="auto"/>
              <w:bottom w:val="single" w:sz="4" w:space="0" w:color="auto"/>
              <w:right w:val="single" w:sz="4" w:space="0" w:color="auto"/>
            </w:tcBorders>
          </w:tcPr>
          <w:p w14:paraId="2297E24E" w14:textId="77777777" w:rsidR="00702852" w:rsidRDefault="00702852" w:rsidP="00FD71B5">
            <w:pPr>
              <w:pStyle w:val="TAC"/>
              <w:rPr>
                <w:lang w:val="fr-FR" w:eastAsia="zh-CN"/>
              </w:rPr>
            </w:pPr>
            <w:r>
              <w:rPr>
                <w:lang w:val="fr-FR" w:eastAsia="zh-CN"/>
              </w:rPr>
              <w:t>DSCP Value 2</w:t>
            </w:r>
          </w:p>
        </w:tc>
        <w:tc>
          <w:tcPr>
            <w:tcW w:w="588" w:type="dxa"/>
            <w:tcBorders>
              <w:top w:val="nil"/>
              <w:left w:val="single" w:sz="4" w:space="0" w:color="auto"/>
              <w:bottom w:val="nil"/>
              <w:right w:val="single" w:sz="6" w:space="0" w:color="auto"/>
            </w:tcBorders>
          </w:tcPr>
          <w:p w14:paraId="37D18A40" w14:textId="77777777" w:rsidR="00702852" w:rsidRPr="00441CD0" w:rsidRDefault="00702852" w:rsidP="00FD71B5">
            <w:pPr>
              <w:pStyle w:val="TAC"/>
              <w:rPr>
                <w:lang w:val="fr-FR"/>
              </w:rPr>
            </w:pPr>
          </w:p>
        </w:tc>
      </w:tr>
      <w:tr w:rsidR="00702852" w:rsidRPr="00441CD0" w14:paraId="7EBDA812" w14:textId="77777777" w:rsidTr="00FD71B5">
        <w:trPr>
          <w:jc w:val="center"/>
        </w:trPr>
        <w:tc>
          <w:tcPr>
            <w:tcW w:w="151" w:type="dxa"/>
            <w:tcBorders>
              <w:top w:val="nil"/>
              <w:left w:val="single" w:sz="6" w:space="0" w:color="auto"/>
              <w:bottom w:val="nil"/>
              <w:right w:val="nil"/>
            </w:tcBorders>
          </w:tcPr>
          <w:p w14:paraId="430B8F09"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tcPr>
          <w:p w14:paraId="2D7B3266" w14:textId="77777777" w:rsidR="00702852" w:rsidRPr="00441CD0" w:rsidRDefault="00702852" w:rsidP="00FD71B5">
            <w:pPr>
              <w:pStyle w:val="NO"/>
              <w:keepNext/>
              <w:spacing w:after="0"/>
              <w:ind w:left="0" w:firstLine="0"/>
              <w:jc w:val="center"/>
              <w:rPr>
                <w:rFonts w:ascii="Arial" w:hAnsi="Arial" w:cs="Arial"/>
                <w:sz w:val="18"/>
                <w:szCs w:val="18"/>
                <w:lang w:val="fr-FR"/>
              </w:rPr>
            </w:pPr>
            <w:r>
              <w:rPr>
                <w:rFonts w:ascii="Arial" w:hAnsi="Arial" w:cs="Arial"/>
                <w:sz w:val="18"/>
                <w:szCs w:val="18"/>
                <w:lang w:val="fr-FR"/>
              </w:rPr>
              <w:t>...</w:t>
            </w:r>
          </w:p>
        </w:tc>
        <w:tc>
          <w:tcPr>
            <w:tcW w:w="1177" w:type="dxa"/>
            <w:gridSpan w:val="2"/>
            <w:tcBorders>
              <w:top w:val="single" w:sz="4" w:space="0" w:color="auto"/>
              <w:left w:val="single" w:sz="4" w:space="0" w:color="auto"/>
              <w:bottom w:val="single" w:sz="4" w:space="0" w:color="auto"/>
              <w:right w:val="single" w:sz="4" w:space="0" w:color="auto"/>
            </w:tcBorders>
          </w:tcPr>
          <w:p w14:paraId="6A493CA2" w14:textId="77777777" w:rsidR="00702852" w:rsidRDefault="00702852" w:rsidP="00FD71B5">
            <w:pPr>
              <w:pStyle w:val="TAC"/>
              <w:rPr>
                <w:lang w:val="fr-FR" w:eastAsia="zh-CN"/>
              </w:rPr>
            </w:pPr>
            <w:r>
              <w:rPr>
                <w:lang w:val="fr-FR" w:eastAsia="zh-CN"/>
              </w:rPr>
              <w:t>Spare</w:t>
            </w:r>
          </w:p>
        </w:tc>
        <w:tc>
          <w:tcPr>
            <w:tcW w:w="3534" w:type="dxa"/>
            <w:gridSpan w:val="6"/>
            <w:tcBorders>
              <w:top w:val="single" w:sz="4" w:space="0" w:color="auto"/>
              <w:left w:val="single" w:sz="4" w:space="0" w:color="auto"/>
              <w:bottom w:val="single" w:sz="4" w:space="0" w:color="auto"/>
              <w:right w:val="single" w:sz="4" w:space="0" w:color="auto"/>
            </w:tcBorders>
          </w:tcPr>
          <w:p w14:paraId="16A7FAEE" w14:textId="77777777" w:rsidR="00702852" w:rsidRDefault="00702852" w:rsidP="00FD71B5">
            <w:pPr>
              <w:pStyle w:val="TAC"/>
              <w:rPr>
                <w:lang w:val="fr-FR" w:eastAsia="zh-CN"/>
              </w:rPr>
            </w:pPr>
            <w:r>
              <w:rPr>
                <w:lang w:val="fr-FR" w:eastAsia="zh-CN"/>
              </w:rPr>
              <w:t>...</w:t>
            </w:r>
          </w:p>
        </w:tc>
        <w:tc>
          <w:tcPr>
            <w:tcW w:w="588" w:type="dxa"/>
            <w:tcBorders>
              <w:top w:val="nil"/>
              <w:left w:val="single" w:sz="4" w:space="0" w:color="auto"/>
              <w:bottom w:val="nil"/>
              <w:right w:val="single" w:sz="6" w:space="0" w:color="auto"/>
            </w:tcBorders>
          </w:tcPr>
          <w:p w14:paraId="45523B67" w14:textId="77777777" w:rsidR="00702852" w:rsidRPr="00441CD0" w:rsidRDefault="00702852" w:rsidP="00FD71B5">
            <w:pPr>
              <w:pStyle w:val="TAC"/>
              <w:rPr>
                <w:lang w:val="fr-FR"/>
              </w:rPr>
            </w:pPr>
          </w:p>
        </w:tc>
      </w:tr>
      <w:tr w:rsidR="00702852" w:rsidRPr="00441CD0" w14:paraId="38193411" w14:textId="77777777" w:rsidTr="00FD71B5">
        <w:trPr>
          <w:jc w:val="center"/>
        </w:trPr>
        <w:tc>
          <w:tcPr>
            <w:tcW w:w="151" w:type="dxa"/>
            <w:tcBorders>
              <w:top w:val="nil"/>
              <w:left w:val="single" w:sz="6" w:space="0" w:color="auto"/>
              <w:bottom w:val="nil"/>
              <w:right w:val="nil"/>
            </w:tcBorders>
          </w:tcPr>
          <w:p w14:paraId="4CE5A995" w14:textId="77777777" w:rsidR="00702852" w:rsidRPr="00441CD0" w:rsidRDefault="00702852" w:rsidP="00FD71B5">
            <w:pPr>
              <w:pStyle w:val="TAC"/>
              <w:rPr>
                <w:lang w:val="fr-FR"/>
              </w:rPr>
            </w:pPr>
          </w:p>
        </w:tc>
        <w:tc>
          <w:tcPr>
            <w:tcW w:w="1104" w:type="dxa"/>
            <w:tcBorders>
              <w:top w:val="nil"/>
              <w:left w:val="nil"/>
              <w:bottom w:val="nil"/>
              <w:right w:val="single" w:sz="4" w:space="0" w:color="auto"/>
            </w:tcBorders>
          </w:tcPr>
          <w:p w14:paraId="21A79A77" w14:textId="77777777" w:rsidR="00702852" w:rsidRPr="00441CD0" w:rsidRDefault="00702852" w:rsidP="00FD71B5">
            <w:pPr>
              <w:pStyle w:val="NO"/>
              <w:keepNext/>
              <w:spacing w:after="0"/>
              <w:ind w:left="0" w:firstLine="0"/>
              <w:jc w:val="center"/>
              <w:rPr>
                <w:rFonts w:ascii="Arial" w:hAnsi="Arial" w:cs="Arial"/>
                <w:sz w:val="18"/>
                <w:szCs w:val="18"/>
                <w:lang w:val="fr-FR"/>
              </w:rPr>
            </w:pPr>
            <w:r>
              <w:rPr>
                <w:rFonts w:ascii="Arial" w:hAnsi="Arial" w:cs="Arial"/>
                <w:sz w:val="18"/>
                <w:szCs w:val="18"/>
                <w:lang w:val="fr-FR"/>
              </w:rPr>
              <w:t>(5+x)</w:t>
            </w:r>
          </w:p>
        </w:tc>
        <w:tc>
          <w:tcPr>
            <w:tcW w:w="1177" w:type="dxa"/>
            <w:gridSpan w:val="2"/>
            <w:tcBorders>
              <w:top w:val="single" w:sz="4" w:space="0" w:color="auto"/>
              <w:left w:val="single" w:sz="4" w:space="0" w:color="auto"/>
              <w:bottom w:val="single" w:sz="4" w:space="0" w:color="auto"/>
              <w:right w:val="single" w:sz="4" w:space="0" w:color="auto"/>
            </w:tcBorders>
          </w:tcPr>
          <w:p w14:paraId="35DD78D5" w14:textId="77777777" w:rsidR="00702852" w:rsidRDefault="00702852" w:rsidP="00FD71B5">
            <w:pPr>
              <w:pStyle w:val="TAC"/>
              <w:rPr>
                <w:lang w:val="fr-FR" w:eastAsia="zh-CN"/>
              </w:rPr>
            </w:pPr>
            <w:r>
              <w:rPr>
                <w:lang w:val="fr-FR" w:eastAsia="zh-CN"/>
              </w:rPr>
              <w:t>Spare</w:t>
            </w:r>
          </w:p>
        </w:tc>
        <w:tc>
          <w:tcPr>
            <w:tcW w:w="3534" w:type="dxa"/>
            <w:gridSpan w:val="6"/>
            <w:tcBorders>
              <w:top w:val="single" w:sz="4" w:space="0" w:color="auto"/>
              <w:left w:val="single" w:sz="4" w:space="0" w:color="auto"/>
              <w:bottom w:val="single" w:sz="4" w:space="0" w:color="auto"/>
              <w:right w:val="single" w:sz="4" w:space="0" w:color="auto"/>
            </w:tcBorders>
          </w:tcPr>
          <w:p w14:paraId="0C7166AA" w14:textId="77777777" w:rsidR="00702852" w:rsidRDefault="00702852" w:rsidP="00FD71B5">
            <w:pPr>
              <w:pStyle w:val="TAC"/>
              <w:rPr>
                <w:lang w:val="fr-FR" w:eastAsia="zh-CN"/>
              </w:rPr>
            </w:pPr>
            <w:r>
              <w:rPr>
                <w:lang w:val="fr-FR" w:eastAsia="zh-CN"/>
              </w:rPr>
              <w:t>DSCP Value x</w:t>
            </w:r>
          </w:p>
        </w:tc>
        <w:tc>
          <w:tcPr>
            <w:tcW w:w="588" w:type="dxa"/>
            <w:tcBorders>
              <w:top w:val="nil"/>
              <w:left w:val="single" w:sz="4" w:space="0" w:color="auto"/>
              <w:bottom w:val="nil"/>
              <w:right w:val="single" w:sz="6" w:space="0" w:color="auto"/>
            </w:tcBorders>
          </w:tcPr>
          <w:p w14:paraId="757C2EB8" w14:textId="77777777" w:rsidR="00702852" w:rsidRPr="00441CD0" w:rsidRDefault="00702852" w:rsidP="00FD71B5">
            <w:pPr>
              <w:pStyle w:val="TAC"/>
              <w:rPr>
                <w:lang w:val="fr-FR"/>
              </w:rPr>
            </w:pPr>
          </w:p>
        </w:tc>
      </w:tr>
      <w:tr w:rsidR="00702852" w:rsidRPr="00441CD0" w14:paraId="67590EAD" w14:textId="77777777" w:rsidTr="00FD71B5">
        <w:trPr>
          <w:jc w:val="center"/>
        </w:trPr>
        <w:tc>
          <w:tcPr>
            <w:tcW w:w="151" w:type="dxa"/>
            <w:tcBorders>
              <w:top w:val="nil"/>
              <w:left w:val="single" w:sz="6" w:space="0" w:color="auto"/>
              <w:bottom w:val="single" w:sz="4" w:space="0" w:color="auto"/>
              <w:right w:val="nil"/>
            </w:tcBorders>
          </w:tcPr>
          <w:p w14:paraId="39EF4751" w14:textId="77777777" w:rsidR="00702852" w:rsidRPr="00441CD0" w:rsidRDefault="00702852" w:rsidP="00FD71B5">
            <w:pPr>
              <w:pStyle w:val="TAC"/>
              <w:rPr>
                <w:lang w:val="fr-FR"/>
              </w:rPr>
            </w:pPr>
          </w:p>
        </w:tc>
        <w:tc>
          <w:tcPr>
            <w:tcW w:w="1104" w:type="dxa"/>
            <w:tcBorders>
              <w:top w:val="nil"/>
              <w:left w:val="nil"/>
              <w:bottom w:val="single" w:sz="4" w:space="0" w:color="auto"/>
              <w:right w:val="single" w:sz="4" w:space="0" w:color="auto"/>
            </w:tcBorders>
            <w:hideMark/>
          </w:tcPr>
          <w:p w14:paraId="2B8FD1C8" w14:textId="77777777" w:rsidR="00702852" w:rsidRPr="00441CD0" w:rsidRDefault="00702852" w:rsidP="00FD71B5">
            <w:pPr>
              <w:pStyle w:val="TAC"/>
              <w:rPr>
                <w:lang w:val="fr-FR"/>
              </w:rPr>
            </w:pPr>
            <w:r>
              <w:rPr>
                <w:lang w:val="fr-FR"/>
              </w:rPr>
              <w:t>(6+x)</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76FB9F3" w14:textId="77777777" w:rsidR="00702852" w:rsidRPr="00441CD0" w:rsidRDefault="00702852" w:rsidP="00FD71B5">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D8661" w14:textId="77777777" w:rsidR="00702852" w:rsidRPr="00441CD0" w:rsidRDefault="00702852" w:rsidP="00FD71B5">
            <w:pPr>
              <w:pStyle w:val="TAC"/>
              <w:rPr>
                <w:lang w:val="fr-FR"/>
              </w:rPr>
            </w:pPr>
          </w:p>
        </w:tc>
      </w:tr>
    </w:tbl>
    <w:p w14:paraId="5E950213" w14:textId="4C2F9EA3" w:rsidR="00702852" w:rsidRPr="00441CD0" w:rsidRDefault="00702852" w:rsidP="00702852">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214</w:t>
      </w:r>
      <w:r w:rsidRPr="00441CD0">
        <w:rPr>
          <w:lang w:eastAsia="zh-CN"/>
        </w:rPr>
        <w:t>-</w:t>
      </w:r>
      <w:r w:rsidRPr="00441CD0">
        <w:rPr>
          <w:lang w:eastAsia="ja-JP"/>
        </w:rPr>
        <w:t>1</w:t>
      </w:r>
      <w:r w:rsidRPr="00441CD0">
        <w:t xml:space="preserve">: </w:t>
      </w:r>
      <w:r>
        <w:t>DSCP to PPI Mapping Information</w:t>
      </w:r>
    </w:p>
    <w:p w14:paraId="157D7D14" w14:textId="77777777" w:rsidR="00702852" w:rsidRDefault="00702852" w:rsidP="00702852">
      <w:r>
        <w:rPr>
          <w:noProof/>
        </w:rPr>
        <w:t>The PPI Value in o</w:t>
      </w:r>
      <w:r w:rsidRPr="00441CD0">
        <w:rPr>
          <w:noProof/>
        </w:rPr>
        <w:t xml:space="preserve">ctet 5 </w:t>
      </w:r>
      <w:r>
        <w:t>shall be encoded as a value between 0 and 7, as specified in clause 5.5.3.7 of 3GPP TS 38.415 [34].</w:t>
      </w:r>
    </w:p>
    <w:p w14:paraId="0A9845C4" w14:textId="12CCECA0" w:rsidR="00AC7BFA" w:rsidRDefault="00702852" w:rsidP="00AC7BFA">
      <w:pPr>
        <w:rPr>
          <w:lang w:eastAsia="zh-CN"/>
        </w:rPr>
      </w:pPr>
      <w:r>
        <w:t xml:space="preserve">The DSCP Value 1 to x, in octet 6 to octet (5+x), where X shall not be larger than 63, shall be encoded as the </w:t>
      </w:r>
      <w:r>
        <w:rPr>
          <w:lang w:eastAsia="ja-JP"/>
        </w:rPr>
        <w:t>DSCP in TOS (IPv4) or TC (IPv6) information (see IETF RFC 2474 [13]).</w:t>
      </w:r>
    </w:p>
    <w:p w14:paraId="2237CA2E" w14:textId="7C413992" w:rsidR="00AE0B43" w:rsidRDefault="00AE0B43" w:rsidP="001A3E8D">
      <w:pPr>
        <w:pStyle w:val="Heading3"/>
      </w:pPr>
      <w:bookmarkStart w:id="7629" w:name="_Toc98236128"/>
      <w:r>
        <w:t>8.</w:t>
      </w:r>
      <w:r>
        <w:rPr>
          <w:lang w:val="en-US"/>
        </w:rPr>
        <w:t>2.215</w:t>
      </w:r>
      <w:r>
        <w:tab/>
        <w:t>PFCPSDRsp-Flags</w:t>
      </w:r>
      <w:bookmarkEnd w:id="7629"/>
    </w:p>
    <w:p w14:paraId="5153FC82" w14:textId="1A0F96B4" w:rsidR="00AE0B43" w:rsidRDefault="00AE0B43" w:rsidP="00AE0B43">
      <w:pPr>
        <w:rPr>
          <w:lang w:eastAsia="zh-CN"/>
        </w:rPr>
      </w:pPr>
      <w:r>
        <w:rPr>
          <w:lang w:eastAsia="zh-CN"/>
        </w:rPr>
        <w:t xml:space="preserve">The </w:t>
      </w:r>
      <w:r>
        <w:t>PFCPSDRsp-Flags</w:t>
      </w:r>
      <w:r>
        <w:rPr>
          <w:lang w:eastAsia="zh-CN"/>
        </w:rPr>
        <w:t xml:space="preserve"> IE indicates flags applicable to the PFCP Session Report Response message</w:t>
      </w:r>
      <w:r>
        <w:t xml:space="preserve">. It </w:t>
      </w:r>
      <w:r>
        <w:rPr>
          <w:lang w:eastAsia="zh-CN"/>
        </w:rPr>
        <w:t>is coded as depicted in Figure8.2.215-1.</w:t>
      </w:r>
    </w:p>
    <w:p w14:paraId="1E0AF11A" w14:textId="77777777" w:rsidR="00AE0B43" w:rsidRDefault="00AE0B43" w:rsidP="00AE0B4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AE0B43" w14:paraId="7AC0BBCB" w14:textId="77777777" w:rsidTr="00FD71B5">
        <w:trPr>
          <w:jc w:val="center"/>
        </w:trPr>
        <w:tc>
          <w:tcPr>
            <w:tcW w:w="151" w:type="dxa"/>
            <w:tcBorders>
              <w:top w:val="single" w:sz="6" w:space="0" w:color="auto"/>
              <w:left w:val="single" w:sz="6" w:space="0" w:color="auto"/>
              <w:bottom w:val="nil"/>
              <w:right w:val="nil"/>
            </w:tcBorders>
          </w:tcPr>
          <w:p w14:paraId="24D03F2D" w14:textId="77777777" w:rsidR="00AE0B43" w:rsidRDefault="00AE0B43" w:rsidP="00FD71B5">
            <w:pPr>
              <w:pStyle w:val="TAC"/>
            </w:pPr>
          </w:p>
        </w:tc>
        <w:tc>
          <w:tcPr>
            <w:tcW w:w="1104" w:type="dxa"/>
            <w:tcBorders>
              <w:top w:val="single" w:sz="6" w:space="0" w:color="auto"/>
              <w:left w:val="nil"/>
              <w:bottom w:val="nil"/>
              <w:right w:val="nil"/>
            </w:tcBorders>
          </w:tcPr>
          <w:p w14:paraId="641454D2" w14:textId="77777777" w:rsidR="00AE0B43" w:rsidRDefault="00AE0B43" w:rsidP="00FD71B5">
            <w:pPr>
              <w:pStyle w:val="TAH"/>
            </w:pPr>
          </w:p>
        </w:tc>
        <w:tc>
          <w:tcPr>
            <w:tcW w:w="4711" w:type="dxa"/>
            <w:gridSpan w:val="8"/>
            <w:tcBorders>
              <w:top w:val="single" w:sz="6" w:space="0" w:color="auto"/>
              <w:left w:val="nil"/>
              <w:bottom w:val="nil"/>
              <w:right w:val="nil"/>
            </w:tcBorders>
            <w:hideMark/>
          </w:tcPr>
          <w:p w14:paraId="7B06F452" w14:textId="77777777" w:rsidR="00AE0B43" w:rsidRDefault="00AE0B43" w:rsidP="00FD71B5">
            <w:pPr>
              <w:pStyle w:val="TAH"/>
            </w:pPr>
            <w:r>
              <w:t>Bits</w:t>
            </w:r>
          </w:p>
        </w:tc>
        <w:tc>
          <w:tcPr>
            <w:tcW w:w="588" w:type="dxa"/>
            <w:tcBorders>
              <w:top w:val="single" w:sz="6" w:space="0" w:color="auto"/>
              <w:left w:val="nil"/>
              <w:bottom w:val="nil"/>
              <w:right w:val="single" w:sz="6" w:space="0" w:color="auto"/>
            </w:tcBorders>
          </w:tcPr>
          <w:p w14:paraId="54D7ED8A" w14:textId="77777777" w:rsidR="00AE0B43" w:rsidRDefault="00AE0B43" w:rsidP="00FD71B5">
            <w:pPr>
              <w:pStyle w:val="TAC"/>
            </w:pPr>
          </w:p>
        </w:tc>
      </w:tr>
      <w:tr w:rsidR="00AE0B43" w14:paraId="552AE47B" w14:textId="77777777" w:rsidTr="00FD71B5">
        <w:trPr>
          <w:jc w:val="center"/>
        </w:trPr>
        <w:tc>
          <w:tcPr>
            <w:tcW w:w="151" w:type="dxa"/>
            <w:tcBorders>
              <w:top w:val="nil"/>
              <w:left w:val="single" w:sz="6" w:space="0" w:color="auto"/>
              <w:bottom w:val="nil"/>
              <w:right w:val="nil"/>
            </w:tcBorders>
          </w:tcPr>
          <w:p w14:paraId="4EF153D4" w14:textId="77777777" w:rsidR="00AE0B43" w:rsidRDefault="00AE0B43" w:rsidP="00FD71B5">
            <w:pPr>
              <w:pStyle w:val="TAC"/>
            </w:pPr>
          </w:p>
        </w:tc>
        <w:tc>
          <w:tcPr>
            <w:tcW w:w="1104" w:type="dxa"/>
            <w:tcBorders>
              <w:top w:val="nil"/>
              <w:left w:val="nil"/>
              <w:bottom w:val="nil"/>
              <w:right w:val="nil"/>
            </w:tcBorders>
            <w:hideMark/>
          </w:tcPr>
          <w:p w14:paraId="1B29DA3D" w14:textId="77777777" w:rsidR="00AE0B43" w:rsidRDefault="00AE0B43" w:rsidP="00FD71B5">
            <w:pPr>
              <w:pStyle w:val="TAH"/>
            </w:pPr>
            <w:r>
              <w:t>Octets</w:t>
            </w:r>
          </w:p>
        </w:tc>
        <w:tc>
          <w:tcPr>
            <w:tcW w:w="588" w:type="dxa"/>
            <w:tcBorders>
              <w:top w:val="nil"/>
              <w:left w:val="nil"/>
              <w:bottom w:val="single" w:sz="4" w:space="0" w:color="auto"/>
              <w:right w:val="nil"/>
            </w:tcBorders>
            <w:hideMark/>
          </w:tcPr>
          <w:p w14:paraId="2FA6110E" w14:textId="77777777" w:rsidR="00AE0B43" w:rsidRDefault="00AE0B43" w:rsidP="00FD71B5">
            <w:pPr>
              <w:pStyle w:val="TAH"/>
            </w:pPr>
            <w:r>
              <w:t>8</w:t>
            </w:r>
          </w:p>
        </w:tc>
        <w:tc>
          <w:tcPr>
            <w:tcW w:w="588" w:type="dxa"/>
            <w:tcBorders>
              <w:top w:val="nil"/>
              <w:left w:val="nil"/>
              <w:bottom w:val="single" w:sz="4" w:space="0" w:color="auto"/>
              <w:right w:val="nil"/>
            </w:tcBorders>
            <w:hideMark/>
          </w:tcPr>
          <w:p w14:paraId="10E91716" w14:textId="77777777" w:rsidR="00AE0B43" w:rsidRDefault="00AE0B43" w:rsidP="00FD71B5">
            <w:pPr>
              <w:pStyle w:val="TAH"/>
            </w:pPr>
            <w:r>
              <w:t>7</w:t>
            </w:r>
          </w:p>
        </w:tc>
        <w:tc>
          <w:tcPr>
            <w:tcW w:w="589" w:type="dxa"/>
            <w:tcBorders>
              <w:top w:val="nil"/>
              <w:left w:val="nil"/>
              <w:bottom w:val="single" w:sz="4" w:space="0" w:color="auto"/>
              <w:right w:val="nil"/>
            </w:tcBorders>
            <w:hideMark/>
          </w:tcPr>
          <w:p w14:paraId="59276807" w14:textId="77777777" w:rsidR="00AE0B43" w:rsidRDefault="00AE0B43" w:rsidP="00FD71B5">
            <w:pPr>
              <w:pStyle w:val="TAH"/>
            </w:pPr>
            <w:r>
              <w:t>6</w:t>
            </w:r>
          </w:p>
        </w:tc>
        <w:tc>
          <w:tcPr>
            <w:tcW w:w="589" w:type="dxa"/>
            <w:tcBorders>
              <w:top w:val="nil"/>
              <w:left w:val="nil"/>
              <w:bottom w:val="single" w:sz="4" w:space="0" w:color="auto"/>
              <w:right w:val="nil"/>
            </w:tcBorders>
            <w:hideMark/>
          </w:tcPr>
          <w:p w14:paraId="57CEC7DB" w14:textId="77777777" w:rsidR="00AE0B43" w:rsidRDefault="00AE0B43" w:rsidP="00FD71B5">
            <w:pPr>
              <w:pStyle w:val="TAH"/>
            </w:pPr>
            <w:r>
              <w:t>5</w:t>
            </w:r>
          </w:p>
        </w:tc>
        <w:tc>
          <w:tcPr>
            <w:tcW w:w="589" w:type="dxa"/>
            <w:tcBorders>
              <w:top w:val="nil"/>
              <w:left w:val="nil"/>
              <w:bottom w:val="single" w:sz="4" w:space="0" w:color="auto"/>
              <w:right w:val="nil"/>
            </w:tcBorders>
            <w:hideMark/>
          </w:tcPr>
          <w:p w14:paraId="32D60B4E" w14:textId="77777777" w:rsidR="00AE0B43" w:rsidRDefault="00AE0B43" w:rsidP="00FD71B5">
            <w:pPr>
              <w:pStyle w:val="TAH"/>
            </w:pPr>
            <w:r>
              <w:t>4</w:t>
            </w:r>
          </w:p>
        </w:tc>
        <w:tc>
          <w:tcPr>
            <w:tcW w:w="589" w:type="dxa"/>
            <w:tcBorders>
              <w:top w:val="nil"/>
              <w:left w:val="nil"/>
              <w:bottom w:val="single" w:sz="4" w:space="0" w:color="auto"/>
              <w:right w:val="nil"/>
            </w:tcBorders>
            <w:hideMark/>
          </w:tcPr>
          <w:p w14:paraId="587C74A5" w14:textId="77777777" w:rsidR="00AE0B43" w:rsidRDefault="00AE0B43" w:rsidP="00FD71B5">
            <w:pPr>
              <w:pStyle w:val="TAH"/>
            </w:pPr>
            <w:r>
              <w:t>3</w:t>
            </w:r>
          </w:p>
        </w:tc>
        <w:tc>
          <w:tcPr>
            <w:tcW w:w="589" w:type="dxa"/>
            <w:tcBorders>
              <w:top w:val="nil"/>
              <w:left w:val="nil"/>
              <w:bottom w:val="single" w:sz="4" w:space="0" w:color="auto"/>
              <w:right w:val="nil"/>
            </w:tcBorders>
            <w:hideMark/>
          </w:tcPr>
          <w:p w14:paraId="3993B875" w14:textId="77777777" w:rsidR="00AE0B43" w:rsidRDefault="00AE0B43" w:rsidP="00FD71B5">
            <w:pPr>
              <w:pStyle w:val="TAH"/>
            </w:pPr>
            <w:r>
              <w:t>2</w:t>
            </w:r>
          </w:p>
        </w:tc>
        <w:tc>
          <w:tcPr>
            <w:tcW w:w="590" w:type="dxa"/>
            <w:tcBorders>
              <w:top w:val="nil"/>
              <w:left w:val="nil"/>
              <w:bottom w:val="single" w:sz="4" w:space="0" w:color="auto"/>
              <w:right w:val="nil"/>
            </w:tcBorders>
            <w:hideMark/>
          </w:tcPr>
          <w:p w14:paraId="73182429" w14:textId="77777777" w:rsidR="00AE0B43" w:rsidRDefault="00AE0B43" w:rsidP="00FD71B5">
            <w:pPr>
              <w:pStyle w:val="TAH"/>
            </w:pPr>
            <w:r>
              <w:t>1</w:t>
            </w:r>
          </w:p>
        </w:tc>
        <w:tc>
          <w:tcPr>
            <w:tcW w:w="588" w:type="dxa"/>
            <w:tcBorders>
              <w:top w:val="nil"/>
              <w:left w:val="nil"/>
              <w:bottom w:val="nil"/>
              <w:right w:val="single" w:sz="6" w:space="0" w:color="auto"/>
            </w:tcBorders>
          </w:tcPr>
          <w:p w14:paraId="003039ED" w14:textId="77777777" w:rsidR="00AE0B43" w:rsidRDefault="00AE0B43" w:rsidP="00FD71B5">
            <w:pPr>
              <w:pStyle w:val="TAC"/>
            </w:pPr>
          </w:p>
        </w:tc>
      </w:tr>
      <w:tr w:rsidR="00AE0B43" w14:paraId="48D6DA21" w14:textId="77777777" w:rsidTr="00FD71B5">
        <w:trPr>
          <w:jc w:val="center"/>
        </w:trPr>
        <w:tc>
          <w:tcPr>
            <w:tcW w:w="151" w:type="dxa"/>
            <w:tcBorders>
              <w:top w:val="nil"/>
              <w:left w:val="single" w:sz="6" w:space="0" w:color="auto"/>
              <w:bottom w:val="nil"/>
              <w:right w:val="nil"/>
            </w:tcBorders>
          </w:tcPr>
          <w:p w14:paraId="698C230A" w14:textId="77777777" w:rsidR="00AE0B43" w:rsidRDefault="00AE0B43" w:rsidP="00FD71B5">
            <w:pPr>
              <w:pStyle w:val="TAC"/>
            </w:pPr>
          </w:p>
        </w:tc>
        <w:tc>
          <w:tcPr>
            <w:tcW w:w="1104" w:type="dxa"/>
            <w:tcBorders>
              <w:top w:val="nil"/>
              <w:left w:val="nil"/>
              <w:bottom w:val="nil"/>
              <w:right w:val="single" w:sz="4" w:space="0" w:color="auto"/>
            </w:tcBorders>
            <w:hideMark/>
          </w:tcPr>
          <w:p w14:paraId="4029357D" w14:textId="77777777" w:rsidR="00AE0B43" w:rsidRDefault="00AE0B43" w:rsidP="00FD71B5">
            <w:pPr>
              <w:pStyle w:val="TAC"/>
            </w:pPr>
            <w: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7F5C3BF" w14:textId="2BFFA4FE" w:rsidR="00AE0B43" w:rsidRDefault="00AE0B43" w:rsidP="00FD71B5">
            <w:pPr>
              <w:pStyle w:val="TAC"/>
            </w:pPr>
            <w:r>
              <w:t>Type = 318 (decimal)</w:t>
            </w:r>
          </w:p>
        </w:tc>
        <w:tc>
          <w:tcPr>
            <w:tcW w:w="588" w:type="dxa"/>
            <w:tcBorders>
              <w:top w:val="nil"/>
              <w:left w:val="single" w:sz="4" w:space="0" w:color="auto"/>
              <w:bottom w:val="nil"/>
              <w:right w:val="single" w:sz="6" w:space="0" w:color="auto"/>
            </w:tcBorders>
          </w:tcPr>
          <w:p w14:paraId="7A6326DD" w14:textId="77777777" w:rsidR="00AE0B43" w:rsidRDefault="00AE0B43" w:rsidP="00FD71B5">
            <w:pPr>
              <w:pStyle w:val="TAC"/>
            </w:pPr>
          </w:p>
        </w:tc>
      </w:tr>
      <w:tr w:rsidR="00AE0B43" w14:paraId="3BE72B2B" w14:textId="77777777" w:rsidTr="00FD71B5">
        <w:trPr>
          <w:jc w:val="center"/>
        </w:trPr>
        <w:tc>
          <w:tcPr>
            <w:tcW w:w="151" w:type="dxa"/>
            <w:tcBorders>
              <w:top w:val="nil"/>
              <w:left w:val="single" w:sz="6" w:space="0" w:color="auto"/>
              <w:bottom w:val="nil"/>
              <w:right w:val="nil"/>
            </w:tcBorders>
          </w:tcPr>
          <w:p w14:paraId="757B08EA" w14:textId="77777777" w:rsidR="00AE0B43" w:rsidRDefault="00AE0B43" w:rsidP="00FD71B5">
            <w:pPr>
              <w:pStyle w:val="TAC"/>
            </w:pPr>
          </w:p>
        </w:tc>
        <w:tc>
          <w:tcPr>
            <w:tcW w:w="1104" w:type="dxa"/>
            <w:tcBorders>
              <w:top w:val="nil"/>
              <w:left w:val="nil"/>
              <w:bottom w:val="nil"/>
              <w:right w:val="single" w:sz="4" w:space="0" w:color="auto"/>
            </w:tcBorders>
            <w:hideMark/>
          </w:tcPr>
          <w:p w14:paraId="0C11EC8D" w14:textId="77777777" w:rsidR="00AE0B43" w:rsidRDefault="00AE0B43" w:rsidP="00FD71B5">
            <w:pPr>
              <w:pStyle w:val="TAC"/>
            </w:pPr>
            <w: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6AC944C" w14:textId="77777777" w:rsidR="00AE0B43" w:rsidRDefault="00AE0B43" w:rsidP="00FD71B5">
            <w:pPr>
              <w:pStyle w:val="TAC"/>
              <w:rPr>
                <w:lang w:eastAsia="zh-CN"/>
              </w:rPr>
            </w:pPr>
            <w:r>
              <w:t xml:space="preserve">Length = </w:t>
            </w:r>
            <w:r>
              <w:rPr>
                <w:lang w:eastAsia="zh-CN"/>
              </w:rPr>
              <w:t xml:space="preserve">n </w:t>
            </w:r>
          </w:p>
        </w:tc>
        <w:tc>
          <w:tcPr>
            <w:tcW w:w="588" w:type="dxa"/>
            <w:tcBorders>
              <w:top w:val="nil"/>
              <w:left w:val="single" w:sz="4" w:space="0" w:color="auto"/>
              <w:bottom w:val="nil"/>
              <w:right w:val="single" w:sz="6" w:space="0" w:color="auto"/>
            </w:tcBorders>
          </w:tcPr>
          <w:p w14:paraId="45C1EE7E" w14:textId="77777777" w:rsidR="00AE0B43" w:rsidRDefault="00AE0B43" w:rsidP="00FD71B5">
            <w:pPr>
              <w:pStyle w:val="TAC"/>
            </w:pPr>
          </w:p>
        </w:tc>
      </w:tr>
      <w:tr w:rsidR="00AE0B43" w14:paraId="6507383E" w14:textId="77777777" w:rsidTr="00FD71B5">
        <w:trPr>
          <w:jc w:val="center"/>
        </w:trPr>
        <w:tc>
          <w:tcPr>
            <w:tcW w:w="151" w:type="dxa"/>
            <w:tcBorders>
              <w:top w:val="nil"/>
              <w:left w:val="single" w:sz="6" w:space="0" w:color="auto"/>
              <w:bottom w:val="nil"/>
              <w:right w:val="nil"/>
            </w:tcBorders>
          </w:tcPr>
          <w:p w14:paraId="2E6FF0D5" w14:textId="77777777" w:rsidR="00AE0B43" w:rsidRDefault="00AE0B43" w:rsidP="00FD71B5">
            <w:pPr>
              <w:pStyle w:val="TAC"/>
            </w:pPr>
          </w:p>
        </w:tc>
        <w:tc>
          <w:tcPr>
            <w:tcW w:w="1104" w:type="dxa"/>
            <w:tcBorders>
              <w:top w:val="nil"/>
              <w:left w:val="nil"/>
              <w:bottom w:val="nil"/>
              <w:right w:val="single" w:sz="4" w:space="0" w:color="auto"/>
            </w:tcBorders>
            <w:hideMark/>
          </w:tcPr>
          <w:p w14:paraId="1776D78D" w14:textId="77777777" w:rsidR="00AE0B43" w:rsidRDefault="00AE0B43" w:rsidP="00FD71B5">
            <w:pPr>
              <w:pStyle w:val="TAC"/>
            </w:pPr>
            <w:r>
              <w:t>5</w:t>
            </w:r>
          </w:p>
        </w:tc>
        <w:tc>
          <w:tcPr>
            <w:tcW w:w="588" w:type="dxa"/>
            <w:tcBorders>
              <w:top w:val="single" w:sz="4" w:space="0" w:color="auto"/>
              <w:left w:val="single" w:sz="4" w:space="0" w:color="auto"/>
              <w:bottom w:val="single" w:sz="4" w:space="0" w:color="auto"/>
              <w:right w:val="single" w:sz="4" w:space="0" w:color="auto"/>
            </w:tcBorders>
            <w:hideMark/>
          </w:tcPr>
          <w:p w14:paraId="4537EA3B" w14:textId="77777777" w:rsidR="00AE0B43" w:rsidRDefault="00AE0B43" w:rsidP="00FD71B5">
            <w:pPr>
              <w:pStyle w:val="TAC"/>
              <w:rPr>
                <w:lang w:eastAsia="zh-CN"/>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D21A125" w14:textId="77777777" w:rsidR="00AE0B43" w:rsidRDefault="00AE0B43" w:rsidP="00FD71B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E2FB566" w14:textId="77777777" w:rsidR="00AE0B43" w:rsidRDefault="00AE0B43" w:rsidP="00FD71B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74EE34B" w14:textId="77777777" w:rsidR="00AE0B43" w:rsidRDefault="00AE0B43" w:rsidP="00FD71B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729AE6" w14:textId="77777777" w:rsidR="00AE0B43" w:rsidRDefault="00AE0B43" w:rsidP="00FD71B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FAD3D8D" w14:textId="77777777" w:rsidR="00AE0B43" w:rsidRDefault="00AE0B43" w:rsidP="00FD71B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41F1573" w14:textId="77777777" w:rsidR="00AE0B43" w:rsidRDefault="00AE0B43" w:rsidP="00FD71B5">
            <w:pPr>
              <w:pStyle w:val="TAC"/>
              <w:rPr>
                <w:lang w:eastAsia="zh-CN"/>
              </w:rPr>
            </w:pPr>
            <w:r>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6786C4B3" w14:textId="77777777" w:rsidR="00AE0B43" w:rsidRDefault="00AE0B43" w:rsidP="00FD71B5">
            <w:pPr>
              <w:pStyle w:val="TAC"/>
              <w:rPr>
                <w:lang w:eastAsia="zh-CN"/>
              </w:rPr>
            </w:pPr>
            <w:r>
              <w:rPr>
                <w:lang w:eastAsia="zh-CN"/>
              </w:rPr>
              <w:t>PURU</w:t>
            </w:r>
          </w:p>
        </w:tc>
        <w:tc>
          <w:tcPr>
            <w:tcW w:w="588" w:type="dxa"/>
            <w:tcBorders>
              <w:top w:val="nil"/>
              <w:left w:val="single" w:sz="4" w:space="0" w:color="auto"/>
              <w:bottom w:val="single" w:sz="4" w:space="0" w:color="auto"/>
              <w:right w:val="single" w:sz="6" w:space="0" w:color="auto"/>
            </w:tcBorders>
          </w:tcPr>
          <w:p w14:paraId="383504D5" w14:textId="77777777" w:rsidR="00AE0B43" w:rsidRDefault="00AE0B43" w:rsidP="00FD71B5">
            <w:pPr>
              <w:pStyle w:val="TAC"/>
            </w:pPr>
          </w:p>
        </w:tc>
      </w:tr>
      <w:tr w:rsidR="00AE0B43" w14:paraId="21EFA811" w14:textId="77777777" w:rsidTr="00FD71B5">
        <w:trPr>
          <w:jc w:val="center"/>
        </w:trPr>
        <w:tc>
          <w:tcPr>
            <w:tcW w:w="151" w:type="dxa"/>
            <w:tcBorders>
              <w:top w:val="nil"/>
              <w:left w:val="single" w:sz="6" w:space="0" w:color="auto"/>
              <w:bottom w:val="single" w:sz="4" w:space="0" w:color="auto"/>
              <w:right w:val="nil"/>
            </w:tcBorders>
          </w:tcPr>
          <w:p w14:paraId="61058CB2" w14:textId="77777777" w:rsidR="00AE0B43" w:rsidRDefault="00AE0B43" w:rsidP="00FD71B5">
            <w:pPr>
              <w:pStyle w:val="TAC"/>
            </w:pPr>
          </w:p>
        </w:tc>
        <w:tc>
          <w:tcPr>
            <w:tcW w:w="1104" w:type="dxa"/>
            <w:tcBorders>
              <w:top w:val="nil"/>
              <w:left w:val="nil"/>
              <w:bottom w:val="single" w:sz="4" w:space="0" w:color="auto"/>
              <w:right w:val="single" w:sz="4" w:space="0" w:color="auto"/>
            </w:tcBorders>
            <w:hideMark/>
          </w:tcPr>
          <w:p w14:paraId="2CF37144" w14:textId="77777777" w:rsidR="00AE0B43" w:rsidRDefault="00AE0B43" w:rsidP="00FD71B5">
            <w:pPr>
              <w:pStyle w:val="TAC"/>
            </w:pPr>
            <w: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24D0710" w14:textId="77777777" w:rsidR="00AE0B43" w:rsidRDefault="00AE0B43" w:rsidP="00FD71B5">
            <w:pPr>
              <w:pStyle w:val="TAC"/>
              <w:rPr>
                <w:lang w:eastAsia="zh-CN"/>
              </w:rPr>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149D9F" w14:textId="77777777" w:rsidR="00AE0B43" w:rsidRDefault="00AE0B43" w:rsidP="00FD71B5">
            <w:pPr>
              <w:pStyle w:val="TAC"/>
            </w:pPr>
          </w:p>
        </w:tc>
      </w:tr>
    </w:tbl>
    <w:p w14:paraId="020F5CB6" w14:textId="786570C0" w:rsidR="00AE0B43" w:rsidRDefault="00AE0B43" w:rsidP="00AE0B43">
      <w:pPr>
        <w:pStyle w:val="TF"/>
        <w:spacing w:before="120"/>
        <w:rPr>
          <w:lang w:val="en-US" w:eastAsia="zh-CN"/>
        </w:rPr>
      </w:pPr>
      <w:r>
        <w:rPr>
          <w:lang w:val="en-US"/>
        </w:rPr>
        <w:t>Figure 8.2.215</w:t>
      </w:r>
      <w:r>
        <w:rPr>
          <w:lang w:val="en-US" w:eastAsia="zh-CN"/>
        </w:rPr>
        <w:t>-1</w:t>
      </w:r>
      <w:r>
        <w:rPr>
          <w:lang w:val="en-US"/>
        </w:rPr>
        <w:t xml:space="preserve">: </w:t>
      </w:r>
      <w:r>
        <w:t>PFCPSDRsp-Flags</w:t>
      </w:r>
    </w:p>
    <w:p w14:paraId="22645F00" w14:textId="77777777" w:rsidR="00AE0B43" w:rsidRPr="004D5644" w:rsidRDefault="00AE0B43" w:rsidP="00AE0B43">
      <w:pPr>
        <w:rPr>
          <w:lang w:eastAsia="zh-CN"/>
        </w:rPr>
      </w:pPr>
      <w:r w:rsidRPr="004D5644">
        <w:rPr>
          <w:lang w:eastAsia="zh-CN"/>
        </w:rPr>
        <w:t>The following bits within Octet 5 shall indicate:</w:t>
      </w:r>
    </w:p>
    <w:p w14:paraId="7F9D5545" w14:textId="77777777" w:rsidR="00AE0B43" w:rsidRPr="004D5644" w:rsidRDefault="00AE0B43" w:rsidP="00AE0B43">
      <w:pPr>
        <w:pStyle w:val="B1"/>
      </w:pPr>
      <w:r w:rsidRPr="004D5644">
        <w:t>-</w:t>
      </w:r>
      <w:r w:rsidRPr="004D5644">
        <w:tab/>
        <w:t xml:space="preserve">Bit 1 – PURU (Pending Usage Reports Unacknowledged): if this bit is set to "1", it indicates that there are pending PFCP Session Report Request messages </w:t>
      </w:r>
      <w:r w:rsidRPr="004D5644">
        <w:rPr>
          <w:lang w:val="en-US"/>
        </w:rPr>
        <w:t>which have not been acknowledged yet</w:t>
      </w:r>
      <w:r w:rsidRPr="004D5644">
        <w:t>.</w:t>
      </w:r>
    </w:p>
    <w:p w14:paraId="461802FF" w14:textId="2596D135" w:rsidR="00AE0B43" w:rsidRPr="004D5644" w:rsidRDefault="00AE0B43" w:rsidP="00AE0B43">
      <w:pPr>
        <w:pStyle w:val="B1"/>
      </w:pPr>
      <w:r w:rsidRPr="004D5644">
        <w:t>-</w:t>
      </w:r>
      <w:r w:rsidRPr="004D5644">
        <w:tab/>
        <w:t xml:space="preserve">Bit </w:t>
      </w:r>
      <w:r w:rsidRPr="004D5644">
        <w:rPr>
          <w:lang w:eastAsia="zh-CN"/>
        </w:rPr>
        <w:t>2</w:t>
      </w:r>
      <w:r w:rsidRPr="004D5644">
        <w:t xml:space="preserve"> to 8 – Spare, for future use, shall be set to </w:t>
      </w:r>
      <w:r w:rsidRPr="004D5644">
        <w:rPr>
          <w:noProof/>
        </w:rPr>
        <w:t>"</w:t>
      </w:r>
      <w:r w:rsidRPr="004D5644">
        <w:t>0</w:t>
      </w:r>
      <w:r w:rsidRPr="004D5644">
        <w:rPr>
          <w:noProof/>
        </w:rPr>
        <w:t>"</w:t>
      </w:r>
      <w:r w:rsidRPr="004D5644">
        <w:t xml:space="preserve"> by the sender and discarded by the receiver.</w:t>
      </w:r>
    </w:p>
    <w:p w14:paraId="38F81EC6" w14:textId="77777777" w:rsidR="00EE5860" w:rsidRPr="00441CD0" w:rsidRDefault="00EE5860" w:rsidP="001A3E8D">
      <w:pPr>
        <w:pStyle w:val="Heading8"/>
        <w:rPr>
          <w:lang w:val="x-none"/>
        </w:rPr>
      </w:pPr>
      <w:r w:rsidRPr="00441CD0">
        <w:rPr>
          <w:lang w:val="x-none"/>
        </w:rPr>
        <w:br w:type="page"/>
      </w:r>
      <w:bookmarkStart w:id="7630" w:name="_Toc19717478"/>
      <w:bookmarkStart w:id="7631" w:name="_Toc27491018"/>
      <w:bookmarkStart w:id="7632" w:name="_Toc27557311"/>
      <w:bookmarkStart w:id="7633" w:name="_Toc27724228"/>
      <w:bookmarkStart w:id="7634" w:name="_Toc36031306"/>
      <w:bookmarkStart w:id="7635" w:name="_Toc36043226"/>
      <w:bookmarkStart w:id="7636" w:name="_Toc36814551"/>
      <w:bookmarkStart w:id="7637" w:name="_Toc44689416"/>
      <w:bookmarkStart w:id="7638" w:name="_Toc44924170"/>
      <w:bookmarkStart w:id="7639" w:name="_Toc51861142"/>
      <w:bookmarkStart w:id="7640" w:name="_Toc57930913"/>
      <w:bookmarkStart w:id="7641" w:name="_Toc57931543"/>
      <w:r w:rsidRPr="00441CD0">
        <w:t>Annex A (Informative):</w:t>
      </w:r>
      <w:r w:rsidRPr="00441CD0">
        <w:br/>
        <w:t>PFCP Load and Overload Control Mechanism</w:t>
      </w:r>
      <w:bookmarkEnd w:id="7630"/>
      <w:bookmarkEnd w:id="7631"/>
      <w:bookmarkEnd w:id="7632"/>
      <w:bookmarkEnd w:id="7633"/>
      <w:bookmarkEnd w:id="7634"/>
      <w:bookmarkEnd w:id="7635"/>
      <w:bookmarkEnd w:id="7636"/>
      <w:bookmarkEnd w:id="7637"/>
      <w:bookmarkEnd w:id="7638"/>
      <w:bookmarkEnd w:id="7639"/>
      <w:bookmarkEnd w:id="7640"/>
      <w:bookmarkEnd w:id="7641"/>
    </w:p>
    <w:p w14:paraId="21C170F1" w14:textId="77777777" w:rsidR="00EE5860" w:rsidRPr="00441CD0" w:rsidRDefault="00EE5860" w:rsidP="001A3E8D">
      <w:pPr>
        <w:pStyle w:val="Heading2"/>
      </w:pPr>
      <w:bookmarkStart w:id="7642" w:name="_Toc19717479"/>
      <w:bookmarkStart w:id="7643" w:name="_Toc27491019"/>
      <w:bookmarkStart w:id="7644" w:name="_Toc27557312"/>
      <w:bookmarkStart w:id="7645" w:name="_Toc27724229"/>
      <w:bookmarkStart w:id="7646" w:name="_Toc36031307"/>
      <w:bookmarkStart w:id="7647" w:name="_Toc36043227"/>
      <w:bookmarkStart w:id="7648" w:name="_Toc36814552"/>
      <w:bookmarkStart w:id="7649" w:name="_Toc44689417"/>
      <w:bookmarkStart w:id="7650" w:name="_Toc44924171"/>
      <w:bookmarkStart w:id="7651" w:name="_Toc51861143"/>
      <w:bookmarkStart w:id="7652" w:name="_Toc57930914"/>
      <w:bookmarkStart w:id="7653" w:name="_Toc57931544"/>
      <w:bookmarkStart w:id="7654" w:name="_Toc98236129"/>
      <w:r w:rsidRPr="00441CD0">
        <w:t>A.1</w:t>
      </w:r>
      <w:r w:rsidRPr="00441CD0">
        <w:tab/>
        <w:t>Throttling Aalgorithms</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15168D51" w14:textId="77777777" w:rsidR="00EE5860" w:rsidRPr="00441CD0" w:rsidRDefault="00EE5860" w:rsidP="001A3E8D">
      <w:pPr>
        <w:pStyle w:val="Heading3"/>
      </w:pPr>
      <w:bookmarkStart w:id="7655" w:name="_Toc19717480"/>
      <w:bookmarkStart w:id="7656" w:name="_Toc27491020"/>
      <w:bookmarkStart w:id="7657" w:name="_Toc27557313"/>
      <w:bookmarkStart w:id="7658" w:name="_Toc27724230"/>
      <w:bookmarkStart w:id="7659" w:name="_Toc36031308"/>
      <w:bookmarkStart w:id="7660" w:name="_Toc36043228"/>
      <w:bookmarkStart w:id="7661" w:name="_Toc36814553"/>
      <w:bookmarkStart w:id="7662" w:name="_Toc44689418"/>
      <w:bookmarkStart w:id="7663" w:name="_Toc44924172"/>
      <w:bookmarkStart w:id="7664" w:name="_Toc51861144"/>
      <w:bookmarkStart w:id="7665" w:name="_Toc57930915"/>
      <w:bookmarkStart w:id="7666" w:name="_Toc57931545"/>
      <w:bookmarkStart w:id="7667" w:name="_Toc98236130"/>
      <w:r w:rsidRPr="00441CD0">
        <w:t>A.1.1</w:t>
      </w:r>
      <w:r w:rsidRPr="00441CD0">
        <w:tab/>
        <w:t>"Loss" Throttling Algorithm</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1D382602" w14:textId="77777777" w:rsidR="00EE5860" w:rsidRPr="00441CD0" w:rsidRDefault="00EE5860" w:rsidP="001A3E8D">
      <w:pPr>
        <w:pStyle w:val="Heading4"/>
      </w:pPr>
      <w:bookmarkStart w:id="7668" w:name="_Toc19717481"/>
      <w:bookmarkStart w:id="7669" w:name="_Toc27491021"/>
      <w:bookmarkStart w:id="7670" w:name="_Toc27557314"/>
      <w:bookmarkStart w:id="7671" w:name="_Toc27724231"/>
      <w:bookmarkStart w:id="7672" w:name="_Toc36031309"/>
      <w:bookmarkStart w:id="7673" w:name="_Toc36043229"/>
      <w:bookmarkStart w:id="7674" w:name="_Toc36814554"/>
      <w:bookmarkStart w:id="7675" w:name="_Toc44689419"/>
      <w:bookmarkStart w:id="7676" w:name="_Toc44924173"/>
      <w:bookmarkStart w:id="7677" w:name="_Toc51861145"/>
      <w:bookmarkStart w:id="7678" w:name="_Toc57930916"/>
      <w:bookmarkStart w:id="7679" w:name="_Toc57931546"/>
      <w:bookmarkStart w:id="7680" w:name="_Toc98236131"/>
      <w:r w:rsidRPr="00441CD0">
        <w:t>A.1.1.1</w:t>
      </w:r>
      <w:r w:rsidRPr="00441CD0">
        <w:tab/>
        <w:t>Example of Possible Implementation</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1A3E8D">
      <w:pPr>
        <w:pStyle w:val="Heading8"/>
      </w:pPr>
      <w:bookmarkStart w:id="7681" w:name="_Toc19717482"/>
      <w:bookmarkStart w:id="7682" w:name="_Toc27491022"/>
      <w:bookmarkStart w:id="7683" w:name="_Toc27557315"/>
      <w:bookmarkStart w:id="7684" w:name="_Toc27724232"/>
      <w:bookmarkStart w:id="7685" w:name="_Toc36031310"/>
      <w:bookmarkStart w:id="7686" w:name="_Toc36043230"/>
      <w:bookmarkStart w:id="7687" w:name="_Toc36814555"/>
      <w:bookmarkStart w:id="7688" w:name="_Toc44689420"/>
      <w:bookmarkStart w:id="7689" w:name="_Toc44924174"/>
      <w:bookmarkStart w:id="7690" w:name="_Toc51861146"/>
      <w:bookmarkStart w:id="7691" w:name="_Toc57930917"/>
      <w:bookmarkStart w:id="7692" w:name="_Toc57931547"/>
      <w:r w:rsidRPr="00441CD0">
        <w:t>Annex B (Normative):</w:t>
      </w:r>
      <w:r w:rsidRPr="00441CD0">
        <w:br/>
        <w:t>CP and UP Selection Functions with Control and User Plane Separation</w:t>
      </w:r>
      <w:bookmarkEnd w:id="7681"/>
      <w:bookmarkEnd w:id="7682"/>
      <w:bookmarkEnd w:id="7683"/>
      <w:bookmarkEnd w:id="7684"/>
      <w:bookmarkEnd w:id="7685"/>
      <w:bookmarkEnd w:id="7686"/>
      <w:bookmarkEnd w:id="7687"/>
      <w:bookmarkEnd w:id="7688"/>
      <w:bookmarkEnd w:id="7689"/>
      <w:bookmarkEnd w:id="7690"/>
      <w:bookmarkEnd w:id="7691"/>
      <w:bookmarkEnd w:id="7692"/>
    </w:p>
    <w:p w14:paraId="79C96B68" w14:textId="77777777" w:rsidR="00EE5860" w:rsidRPr="00441CD0" w:rsidRDefault="00EE5860" w:rsidP="001A3E8D">
      <w:pPr>
        <w:pStyle w:val="Heading2"/>
      </w:pPr>
      <w:bookmarkStart w:id="7693" w:name="_Toc19717483"/>
      <w:bookmarkStart w:id="7694" w:name="_Toc27491023"/>
      <w:bookmarkStart w:id="7695" w:name="_Toc27557316"/>
      <w:bookmarkStart w:id="7696" w:name="_Toc27724233"/>
      <w:bookmarkStart w:id="7697" w:name="_Toc36031311"/>
      <w:bookmarkStart w:id="7698" w:name="_Toc36043231"/>
      <w:bookmarkStart w:id="7699" w:name="_Toc36814556"/>
      <w:bookmarkStart w:id="7700" w:name="_Toc44689421"/>
      <w:bookmarkStart w:id="7701" w:name="_Toc44924175"/>
      <w:bookmarkStart w:id="7702" w:name="_Toc51861147"/>
      <w:bookmarkStart w:id="7703" w:name="_Toc57930918"/>
      <w:bookmarkStart w:id="7704" w:name="_Toc57931548"/>
      <w:bookmarkStart w:id="7705" w:name="_Toc98236132"/>
      <w:r w:rsidRPr="00441CD0">
        <w:t>B.1</w:t>
      </w:r>
      <w:r w:rsidRPr="00441CD0">
        <w:tab/>
        <w:t>CP Selection Function</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3F2A731C" w14:textId="77777777" w:rsidR="00EE5860" w:rsidRPr="00441CD0" w:rsidRDefault="00EE5860" w:rsidP="001A3E8D">
      <w:pPr>
        <w:pStyle w:val="Heading3"/>
      </w:pPr>
      <w:bookmarkStart w:id="7706" w:name="_Toc19717484"/>
      <w:bookmarkStart w:id="7707" w:name="_Toc27491024"/>
      <w:bookmarkStart w:id="7708" w:name="_Toc27557317"/>
      <w:bookmarkStart w:id="7709" w:name="_Toc27724234"/>
      <w:bookmarkStart w:id="7710" w:name="_Toc36031312"/>
      <w:bookmarkStart w:id="7711" w:name="_Toc36043232"/>
      <w:bookmarkStart w:id="7712" w:name="_Toc36814557"/>
      <w:bookmarkStart w:id="7713" w:name="_Toc44689422"/>
      <w:bookmarkStart w:id="7714" w:name="_Toc44924176"/>
      <w:bookmarkStart w:id="7715" w:name="_Toc51861148"/>
      <w:bookmarkStart w:id="7716" w:name="_Toc57930919"/>
      <w:bookmarkStart w:id="7717" w:name="_Toc57931549"/>
      <w:bookmarkStart w:id="7718" w:name="_Toc98236133"/>
      <w:r w:rsidRPr="00441CD0">
        <w:t>B.1.1</w:t>
      </w:r>
      <w:r w:rsidRPr="00441CD0">
        <w:tab/>
        <w:t>General</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1A3E8D">
      <w:pPr>
        <w:pStyle w:val="Heading2"/>
      </w:pPr>
      <w:bookmarkStart w:id="7719" w:name="_Toc19717485"/>
      <w:bookmarkStart w:id="7720" w:name="_Toc27491025"/>
      <w:bookmarkStart w:id="7721" w:name="_Toc27557318"/>
      <w:bookmarkStart w:id="7722" w:name="_Toc27724235"/>
      <w:bookmarkStart w:id="7723" w:name="_Toc36031313"/>
      <w:bookmarkStart w:id="7724" w:name="_Toc36043233"/>
      <w:bookmarkStart w:id="7725" w:name="_Toc36814558"/>
      <w:bookmarkStart w:id="7726" w:name="_Toc44689423"/>
      <w:bookmarkStart w:id="7727" w:name="_Toc44924177"/>
      <w:bookmarkStart w:id="7728" w:name="_Toc51861149"/>
      <w:bookmarkStart w:id="7729" w:name="_Toc57930920"/>
      <w:bookmarkStart w:id="7730" w:name="_Toc57931550"/>
      <w:bookmarkStart w:id="7731" w:name="_Toc98236134"/>
      <w:r w:rsidRPr="00441CD0">
        <w:t>B.2</w:t>
      </w:r>
      <w:r w:rsidRPr="00441CD0">
        <w:tab/>
        <w:t>UP Selection Function</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4211FCDA" w14:textId="77777777" w:rsidR="00EE5860" w:rsidRPr="00441CD0" w:rsidRDefault="00EE5860" w:rsidP="001A3E8D">
      <w:pPr>
        <w:pStyle w:val="Heading3"/>
      </w:pPr>
      <w:bookmarkStart w:id="7732" w:name="_Toc19717486"/>
      <w:bookmarkStart w:id="7733" w:name="_Toc27491026"/>
      <w:bookmarkStart w:id="7734" w:name="_Toc27557319"/>
      <w:bookmarkStart w:id="7735" w:name="_Toc27724236"/>
      <w:bookmarkStart w:id="7736" w:name="_Toc36031314"/>
      <w:bookmarkStart w:id="7737" w:name="_Toc36043234"/>
      <w:bookmarkStart w:id="7738" w:name="_Toc36814559"/>
      <w:bookmarkStart w:id="7739" w:name="_Toc44689424"/>
      <w:bookmarkStart w:id="7740" w:name="_Toc44924178"/>
      <w:bookmarkStart w:id="7741" w:name="_Toc51861150"/>
      <w:bookmarkStart w:id="7742" w:name="_Toc57930921"/>
      <w:bookmarkStart w:id="7743" w:name="_Toc57931551"/>
      <w:bookmarkStart w:id="7744" w:name="_Toc98236135"/>
      <w:r w:rsidRPr="00441CD0">
        <w:t>B.2.1</w:t>
      </w:r>
      <w:r w:rsidRPr="00441CD0">
        <w:tab/>
        <w:t>General</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1A3E8D">
      <w:pPr>
        <w:pStyle w:val="Heading3"/>
      </w:pPr>
      <w:bookmarkStart w:id="7745" w:name="_Toc19717487"/>
      <w:bookmarkStart w:id="7746" w:name="_Toc27491027"/>
      <w:bookmarkStart w:id="7747" w:name="_Toc27557320"/>
      <w:bookmarkStart w:id="7748" w:name="_Toc27724237"/>
      <w:bookmarkStart w:id="7749" w:name="_Toc36031315"/>
      <w:bookmarkStart w:id="7750" w:name="_Toc36043235"/>
      <w:bookmarkStart w:id="7751" w:name="_Toc36814560"/>
      <w:bookmarkStart w:id="7752" w:name="_Toc44689425"/>
      <w:bookmarkStart w:id="7753" w:name="_Toc44924179"/>
      <w:bookmarkStart w:id="7754" w:name="_Toc51861151"/>
      <w:bookmarkStart w:id="7755" w:name="_Toc57930922"/>
      <w:bookmarkStart w:id="7756" w:name="_Toc57931552"/>
      <w:bookmarkStart w:id="7757" w:name="_Toc98236136"/>
      <w:r w:rsidRPr="00441CD0">
        <w:t>B.2.2</w:t>
      </w:r>
      <w:r w:rsidRPr="00441CD0">
        <w:tab/>
        <w:t>SGW-U Selection Function</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4E144B3C"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1A3E8D">
      <w:pPr>
        <w:pStyle w:val="Heading3"/>
      </w:pPr>
      <w:bookmarkStart w:id="7758" w:name="_Toc19717488"/>
      <w:bookmarkStart w:id="7759" w:name="_Toc27491028"/>
      <w:bookmarkStart w:id="7760" w:name="_Toc27557321"/>
      <w:bookmarkStart w:id="7761" w:name="_Toc27724238"/>
      <w:bookmarkStart w:id="7762" w:name="_Toc36031316"/>
      <w:bookmarkStart w:id="7763" w:name="_Toc36043236"/>
      <w:bookmarkStart w:id="7764" w:name="_Toc36814561"/>
      <w:bookmarkStart w:id="7765" w:name="_Toc44689426"/>
      <w:bookmarkStart w:id="7766" w:name="_Toc44924180"/>
      <w:bookmarkStart w:id="7767" w:name="_Toc51861152"/>
      <w:bookmarkStart w:id="7768" w:name="_Toc57930923"/>
      <w:bookmarkStart w:id="7769" w:name="_Toc57931553"/>
      <w:bookmarkStart w:id="7770" w:name="_Toc98236137"/>
      <w:r w:rsidRPr="00441CD0">
        <w:t>B.2.3</w:t>
      </w:r>
      <w:r w:rsidRPr="00441CD0">
        <w:tab/>
        <w:t>PGW-U Selection Function</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20B1A417" w:rsidR="00EE5860" w:rsidRPr="00441CD0" w:rsidRDefault="00EE5860" w:rsidP="00EE5860">
      <w:r w:rsidRPr="00441CD0">
        <w:t>If a non-null IPv4 address and/or a</w:t>
      </w:r>
      <w:r w:rsidR="001F3179">
        <w:t>n</w:t>
      </w:r>
      <w:r w:rsidRPr="00441CD0">
        <w:t xml:space="preserve">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1A3E8D">
      <w:pPr>
        <w:pStyle w:val="Heading3"/>
      </w:pPr>
      <w:bookmarkStart w:id="7771" w:name="_Toc19717489"/>
      <w:bookmarkStart w:id="7772" w:name="_Toc27491029"/>
      <w:bookmarkStart w:id="7773" w:name="_Toc27557322"/>
      <w:bookmarkStart w:id="7774" w:name="_Toc27724239"/>
      <w:bookmarkStart w:id="7775" w:name="_Toc36031317"/>
      <w:bookmarkStart w:id="7776" w:name="_Toc36043237"/>
      <w:bookmarkStart w:id="7777" w:name="_Toc36814562"/>
      <w:bookmarkStart w:id="7778" w:name="_Toc44689427"/>
      <w:bookmarkStart w:id="7779" w:name="_Toc44924181"/>
      <w:bookmarkStart w:id="7780" w:name="_Toc51861153"/>
      <w:bookmarkStart w:id="7781" w:name="_Toc57930924"/>
      <w:bookmarkStart w:id="7782" w:name="_Toc57931554"/>
      <w:bookmarkStart w:id="7783" w:name="_Toc98236138"/>
      <w:r w:rsidRPr="00441CD0">
        <w:t>B.2.4</w:t>
      </w:r>
      <w:r w:rsidRPr="00441CD0">
        <w:tab/>
        <w:t>Combined SGW-U/PGW-U Selection Function</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5pt;height:180pt" o:ole="">
            <v:imagedata r:id="rId24" o:title=""/>
          </v:shape>
          <o:OLEObject Type="Embed" ProgID="Word.Picture.8" ShapeID="_x0000_i1033" DrawAspect="Content" ObjectID="_1708950481" r:id="rId25"/>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1A3E8D">
      <w:pPr>
        <w:pStyle w:val="Heading3"/>
      </w:pPr>
      <w:bookmarkStart w:id="7784" w:name="_Toc19717490"/>
      <w:bookmarkStart w:id="7785" w:name="_Toc27491030"/>
      <w:bookmarkStart w:id="7786" w:name="_Toc27557323"/>
      <w:bookmarkStart w:id="7787" w:name="_Toc27724240"/>
      <w:bookmarkStart w:id="7788" w:name="_Toc36031318"/>
      <w:bookmarkStart w:id="7789" w:name="_Toc36043238"/>
      <w:bookmarkStart w:id="7790" w:name="_Toc36814563"/>
      <w:bookmarkStart w:id="7791" w:name="_Toc44689428"/>
      <w:bookmarkStart w:id="7792" w:name="_Toc44924182"/>
      <w:bookmarkStart w:id="7793" w:name="_Toc51861154"/>
      <w:bookmarkStart w:id="7794" w:name="_Toc57930925"/>
      <w:bookmarkStart w:id="7795" w:name="_Toc57931555"/>
      <w:bookmarkStart w:id="7796" w:name="_Toc98236139"/>
      <w:r w:rsidRPr="00441CD0">
        <w:t>B.2.5</w:t>
      </w:r>
      <w:r w:rsidRPr="00441CD0">
        <w:tab/>
        <w:t>TDF-U selection function</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1A3E8D">
      <w:pPr>
        <w:pStyle w:val="Heading3"/>
      </w:pPr>
      <w:bookmarkStart w:id="7797" w:name="_Toc19717491"/>
      <w:bookmarkStart w:id="7798" w:name="_Toc27491031"/>
      <w:bookmarkStart w:id="7799" w:name="_Toc27557324"/>
      <w:bookmarkStart w:id="7800" w:name="_Toc27724241"/>
      <w:bookmarkStart w:id="7801" w:name="_Toc36031319"/>
      <w:bookmarkStart w:id="7802" w:name="_Toc36043239"/>
      <w:bookmarkStart w:id="7803" w:name="_Toc36814564"/>
      <w:bookmarkStart w:id="7804" w:name="_Toc44689429"/>
      <w:bookmarkStart w:id="7805" w:name="_Toc44924183"/>
      <w:bookmarkStart w:id="7806" w:name="_Toc51861155"/>
      <w:bookmarkStart w:id="7807" w:name="_Toc57930926"/>
      <w:bookmarkStart w:id="7808" w:name="_Toc57931556"/>
      <w:bookmarkStart w:id="7809" w:name="_Toc98236140"/>
      <w:r w:rsidRPr="00441CD0">
        <w:t>B.2.6</w:t>
      </w:r>
      <w:r w:rsidRPr="00441CD0">
        <w:tab/>
        <w:t>UP Selection Function Based on DNS</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6D937711" w14:textId="77777777" w:rsidR="00EE5860" w:rsidRPr="00441CD0" w:rsidRDefault="00EE5860" w:rsidP="001A3E8D">
      <w:pPr>
        <w:pStyle w:val="Heading4"/>
      </w:pPr>
      <w:bookmarkStart w:id="7810" w:name="_Toc19717492"/>
      <w:bookmarkStart w:id="7811" w:name="_Toc27491032"/>
      <w:bookmarkStart w:id="7812" w:name="_Toc27557325"/>
      <w:bookmarkStart w:id="7813" w:name="_Toc27724242"/>
      <w:bookmarkStart w:id="7814" w:name="_Toc36031320"/>
      <w:bookmarkStart w:id="7815" w:name="_Toc36043240"/>
      <w:bookmarkStart w:id="7816" w:name="_Toc36814565"/>
      <w:bookmarkStart w:id="7817" w:name="_Toc44689430"/>
      <w:bookmarkStart w:id="7818" w:name="_Toc44924184"/>
      <w:bookmarkStart w:id="7819" w:name="_Toc51861156"/>
      <w:bookmarkStart w:id="7820" w:name="_Toc57930927"/>
      <w:bookmarkStart w:id="7821" w:name="_Toc57931557"/>
      <w:bookmarkStart w:id="7822" w:name="_Toc98236141"/>
      <w:r w:rsidRPr="00441CD0">
        <w:t>B.2.6.1</w:t>
      </w:r>
      <w:r w:rsidRPr="00441CD0">
        <w:tab/>
        <w:t>General</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1A3E8D">
      <w:pPr>
        <w:pStyle w:val="Heading4"/>
      </w:pPr>
      <w:bookmarkStart w:id="7823" w:name="_Toc19717493"/>
      <w:bookmarkStart w:id="7824" w:name="_Toc27491033"/>
      <w:bookmarkStart w:id="7825" w:name="_Toc27557326"/>
      <w:bookmarkStart w:id="7826" w:name="_Toc27724243"/>
      <w:bookmarkStart w:id="7827" w:name="_Toc36031321"/>
      <w:bookmarkStart w:id="7828" w:name="_Toc36043241"/>
      <w:bookmarkStart w:id="7829" w:name="_Toc36814566"/>
      <w:bookmarkStart w:id="7830" w:name="_Toc44689431"/>
      <w:bookmarkStart w:id="7831" w:name="_Toc44924185"/>
      <w:bookmarkStart w:id="7832" w:name="_Toc51861157"/>
      <w:bookmarkStart w:id="7833" w:name="_Toc57930928"/>
      <w:bookmarkStart w:id="7834" w:name="_Toc57931558"/>
      <w:bookmarkStart w:id="7835" w:name="_Toc98236142"/>
      <w:r w:rsidRPr="00441CD0">
        <w:t>B.2.6.2</w:t>
      </w:r>
      <w:r w:rsidRPr="00441CD0">
        <w:tab/>
        <w:t>SGW-U Selection Function Based on DNS</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1A3E8D">
      <w:pPr>
        <w:pStyle w:val="Heading4"/>
      </w:pPr>
      <w:bookmarkStart w:id="7836" w:name="_Toc19717494"/>
      <w:bookmarkStart w:id="7837" w:name="_Toc27491034"/>
      <w:bookmarkStart w:id="7838" w:name="_Toc27557327"/>
      <w:bookmarkStart w:id="7839" w:name="_Toc27724244"/>
      <w:bookmarkStart w:id="7840" w:name="_Toc36031322"/>
      <w:bookmarkStart w:id="7841" w:name="_Toc36043242"/>
      <w:bookmarkStart w:id="7842" w:name="_Toc36814567"/>
      <w:bookmarkStart w:id="7843" w:name="_Toc44689432"/>
      <w:bookmarkStart w:id="7844" w:name="_Toc44924186"/>
      <w:bookmarkStart w:id="7845" w:name="_Toc51861158"/>
      <w:bookmarkStart w:id="7846" w:name="_Toc57930929"/>
      <w:bookmarkStart w:id="7847" w:name="_Toc57931559"/>
      <w:bookmarkStart w:id="7848" w:name="_Toc98236143"/>
      <w:r w:rsidRPr="00441CD0">
        <w:t>B.2.6.3</w:t>
      </w:r>
      <w:r w:rsidRPr="00441CD0">
        <w:tab/>
        <w:t>PGW-U Selection Function Based on DNS</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1A3E8D">
      <w:pPr>
        <w:pStyle w:val="Heading4"/>
      </w:pPr>
      <w:bookmarkStart w:id="7849" w:name="_Toc19717495"/>
      <w:bookmarkStart w:id="7850" w:name="_Toc27491035"/>
      <w:bookmarkStart w:id="7851" w:name="_Toc27557328"/>
      <w:bookmarkStart w:id="7852" w:name="_Toc27724245"/>
      <w:bookmarkStart w:id="7853" w:name="_Toc36031323"/>
      <w:bookmarkStart w:id="7854" w:name="_Toc36043243"/>
      <w:bookmarkStart w:id="7855" w:name="_Toc36814568"/>
      <w:bookmarkStart w:id="7856" w:name="_Toc44689433"/>
      <w:bookmarkStart w:id="7857" w:name="_Toc44924187"/>
      <w:bookmarkStart w:id="7858" w:name="_Toc51861159"/>
      <w:bookmarkStart w:id="7859" w:name="_Toc57930930"/>
      <w:bookmarkStart w:id="7860" w:name="_Toc57931560"/>
      <w:bookmarkStart w:id="7861" w:name="_Toc98236144"/>
      <w:r w:rsidRPr="00441CD0">
        <w:t>B.2.6.4</w:t>
      </w:r>
      <w:r w:rsidRPr="00441CD0">
        <w:tab/>
        <w:t>Combined SGW-U/PGW-U Selection Function Based on DNS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1A3E8D">
      <w:pPr>
        <w:pStyle w:val="Heading8"/>
      </w:pPr>
      <w:bookmarkStart w:id="7862" w:name="_Toc19717496"/>
      <w:bookmarkStart w:id="7863" w:name="_Toc27491036"/>
      <w:bookmarkStart w:id="7864" w:name="_Toc27557329"/>
      <w:bookmarkStart w:id="7865" w:name="_Toc27724246"/>
      <w:bookmarkStart w:id="7866" w:name="_Toc36031324"/>
      <w:bookmarkStart w:id="7867" w:name="_Toc36043244"/>
      <w:bookmarkStart w:id="7868" w:name="_Toc36814569"/>
      <w:bookmarkStart w:id="7869" w:name="_Toc44689434"/>
      <w:bookmarkStart w:id="7870" w:name="_Toc44924188"/>
      <w:bookmarkStart w:id="7871" w:name="_Toc51861160"/>
      <w:bookmarkStart w:id="7872" w:name="_Toc57930931"/>
      <w:bookmarkStart w:id="7873" w:name="_Toc57931561"/>
      <w:r w:rsidRPr="00441CD0">
        <w:t>Annex C (Informative):</w:t>
      </w:r>
      <w:r w:rsidRPr="00441CD0">
        <w:br/>
        <w:t>Examples scenarios</w:t>
      </w:r>
      <w:bookmarkEnd w:id="7862"/>
      <w:bookmarkEnd w:id="7863"/>
      <w:bookmarkEnd w:id="7864"/>
      <w:bookmarkEnd w:id="7865"/>
      <w:bookmarkEnd w:id="7866"/>
      <w:bookmarkEnd w:id="7867"/>
      <w:bookmarkEnd w:id="7868"/>
      <w:bookmarkEnd w:id="7869"/>
      <w:bookmarkEnd w:id="7870"/>
      <w:bookmarkEnd w:id="7871"/>
      <w:bookmarkEnd w:id="7872"/>
      <w:bookmarkEnd w:id="7873"/>
    </w:p>
    <w:p w14:paraId="7291F610" w14:textId="77777777" w:rsidR="00EE5860" w:rsidRPr="00441CD0" w:rsidRDefault="00EE5860" w:rsidP="001A3E8D">
      <w:pPr>
        <w:pStyle w:val="Heading2"/>
      </w:pPr>
      <w:bookmarkStart w:id="7874" w:name="_Toc19717497"/>
      <w:bookmarkStart w:id="7875" w:name="_Toc27491037"/>
      <w:bookmarkStart w:id="7876" w:name="_Toc27557330"/>
      <w:bookmarkStart w:id="7877" w:name="_Toc27724247"/>
      <w:bookmarkStart w:id="7878" w:name="_Toc36031325"/>
      <w:bookmarkStart w:id="7879" w:name="_Toc36043245"/>
      <w:bookmarkStart w:id="7880" w:name="_Toc36814570"/>
      <w:bookmarkStart w:id="7881" w:name="_Toc44689435"/>
      <w:bookmarkStart w:id="7882" w:name="_Toc44924189"/>
      <w:bookmarkStart w:id="7883" w:name="_Toc51861161"/>
      <w:bookmarkStart w:id="7884" w:name="_Toc57930932"/>
      <w:bookmarkStart w:id="7885" w:name="_Toc57931562"/>
      <w:bookmarkStart w:id="7886" w:name="_Toc98236145"/>
      <w:r w:rsidRPr="00441CD0">
        <w:t>C.1</w:t>
      </w:r>
      <w:r w:rsidRPr="00441CD0">
        <w:tab/>
        <w:t>General</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1A3E8D">
      <w:pPr>
        <w:pStyle w:val="Heading2"/>
      </w:pPr>
      <w:bookmarkStart w:id="7887" w:name="_Toc19717498"/>
      <w:bookmarkStart w:id="7888" w:name="_Toc27491038"/>
      <w:bookmarkStart w:id="7889" w:name="_Toc27557331"/>
      <w:bookmarkStart w:id="7890" w:name="_Toc27724248"/>
      <w:bookmarkStart w:id="7891" w:name="_Toc36031326"/>
      <w:bookmarkStart w:id="7892" w:name="_Toc36043246"/>
      <w:bookmarkStart w:id="7893" w:name="_Toc36814571"/>
      <w:bookmarkStart w:id="7894" w:name="_Toc44689436"/>
      <w:bookmarkStart w:id="7895" w:name="_Toc44924190"/>
      <w:bookmarkStart w:id="7896" w:name="_Toc51861162"/>
      <w:bookmarkStart w:id="7897" w:name="_Toc57930933"/>
      <w:bookmarkStart w:id="7898" w:name="_Toc57931563"/>
      <w:bookmarkStart w:id="7899" w:name="_Toc98236146"/>
      <w:r w:rsidRPr="00441CD0">
        <w:t>C.2</w:t>
      </w:r>
      <w:r w:rsidRPr="00441CD0">
        <w:tab/>
        <w:t>Charging Support</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57680B4F" w14:textId="77777777" w:rsidR="00EE5860" w:rsidRPr="00441CD0" w:rsidRDefault="00EE5860" w:rsidP="001A3E8D">
      <w:pPr>
        <w:pStyle w:val="Heading3"/>
      </w:pPr>
      <w:bookmarkStart w:id="7900" w:name="_Toc19717499"/>
      <w:bookmarkStart w:id="7901" w:name="_Toc27491039"/>
      <w:bookmarkStart w:id="7902" w:name="_Toc27557332"/>
      <w:bookmarkStart w:id="7903" w:name="_Toc27724249"/>
      <w:bookmarkStart w:id="7904" w:name="_Toc36031327"/>
      <w:bookmarkStart w:id="7905" w:name="_Toc36043247"/>
      <w:bookmarkStart w:id="7906" w:name="_Toc36814572"/>
      <w:bookmarkStart w:id="7907" w:name="_Toc44689437"/>
      <w:bookmarkStart w:id="7908" w:name="_Toc44924191"/>
      <w:bookmarkStart w:id="7909" w:name="_Toc51861163"/>
      <w:bookmarkStart w:id="7910" w:name="_Toc57930934"/>
      <w:bookmarkStart w:id="7911" w:name="_Toc57931564"/>
      <w:bookmarkStart w:id="7912" w:name="_Toc98236147"/>
      <w:r w:rsidRPr="00441CD0">
        <w:t>C.2.1</w:t>
      </w:r>
      <w:r w:rsidRPr="00441CD0">
        <w:tab/>
        <w:t>Online Charging</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4D86CD22" w14:textId="77777777" w:rsidR="00EE5860" w:rsidRPr="00441CD0" w:rsidRDefault="00EE5860" w:rsidP="001A3E8D">
      <w:pPr>
        <w:pStyle w:val="Heading4"/>
      </w:pPr>
      <w:bookmarkStart w:id="7913" w:name="_Toc19717500"/>
      <w:bookmarkStart w:id="7914" w:name="_Toc27491040"/>
      <w:bookmarkStart w:id="7915" w:name="_Toc27557333"/>
      <w:bookmarkStart w:id="7916" w:name="_Toc27724250"/>
      <w:bookmarkStart w:id="7917" w:name="_Toc36031328"/>
      <w:bookmarkStart w:id="7918" w:name="_Toc36043248"/>
      <w:bookmarkStart w:id="7919" w:name="_Toc36814573"/>
      <w:bookmarkStart w:id="7920" w:name="_Toc44689438"/>
      <w:bookmarkStart w:id="7921" w:name="_Toc44924192"/>
      <w:bookmarkStart w:id="7922" w:name="_Toc51861164"/>
      <w:bookmarkStart w:id="7923" w:name="_Toc57930935"/>
      <w:bookmarkStart w:id="7924" w:name="_Toc57931565"/>
      <w:bookmarkStart w:id="7925" w:name="_Toc98236148"/>
      <w:r w:rsidRPr="00441CD0">
        <w:t>C.2.1.1</w:t>
      </w:r>
      <w:r w:rsidRPr="00441CD0">
        <w:tab/>
        <w:t>Online Charging Call Flow – Normal Scenario</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0C3C51">
      <w:pPr>
        <w:pStyle w:val="TH"/>
      </w:pPr>
      <w:r w:rsidRPr="000C3C51">
        <w:object w:dxaOrig="9210" w:dyaOrig="5655" w14:anchorId="3856A76B">
          <v:shape id="_x0000_i1034" type="#_x0000_t75" style="width:461.5pt;height:282.5pt" o:ole="">
            <v:imagedata r:id="rId26" o:title=""/>
          </v:shape>
          <o:OLEObject Type="Embed" ProgID="Word.Picture.8" ShapeID="_x0000_i1034" DrawAspect="Content" ObjectID="_1708950482" r:id="rId27"/>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430B29A6"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09821F15"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5FEF210C"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0C3C51">
      <w:pPr>
        <w:pStyle w:val="TH"/>
      </w:pPr>
      <w:r w:rsidRPr="000C3C51">
        <w:object w:dxaOrig="9210" w:dyaOrig="5610" w14:anchorId="6F618491">
          <v:shape id="_x0000_i1035" type="#_x0000_t75" style="width:461.5pt;height:281pt" o:ole="">
            <v:imagedata r:id="rId28" o:title=""/>
          </v:shape>
          <o:OLEObject Type="Embed" ProgID="Word.Picture.8" ShapeID="_x0000_i1035" DrawAspect="Content" ObjectID="_1708950483" r:id="rId29"/>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67687A"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1A3E8D">
      <w:pPr>
        <w:pStyle w:val="Heading4"/>
      </w:pPr>
      <w:bookmarkStart w:id="7926" w:name="_Toc19717501"/>
      <w:bookmarkStart w:id="7927" w:name="_Toc27491041"/>
      <w:bookmarkStart w:id="7928" w:name="_Toc27557334"/>
      <w:bookmarkStart w:id="7929" w:name="_Toc27724251"/>
      <w:bookmarkStart w:id="7930" w:name="_Toc36031329"/>
      <w:bookmarkStart w:id="7931" w:name="_Toc36043249"/>
      <w:bookmarkStart w:id="7932" w:name="_Toc36814574"/>
      <w:bookmarkStart w:id="7933" w:name="_Toc44689439"/>
      <w:bookmarkStart w:id="7934" w:name="_Toc44924193"/>
      <w:bookmarkStart w:id="7935" w:name="_Toc51861165"/>
      <w:bookmarkStart w:id="7936" w:name="_Toc57930936"/>
      <w:bookmarkStart w:id="7937" w:name="_Toc57931566"/>
      <w:bookmarkStart w:id="7938" w:name="_Toc98236149"/>
      <w:r w:rsidRPr="00441CD0">
        <w:t>C.2.1.2</w:t>
      </w:r>
      <w:r w:rsidRPr="00441CD0">
        <w:tab/>
        <w:t>Online Charging Call Flow with Credit Pooling</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2958BD28" w14:textId="77777777" w:rsidR="00EE5860" w:rsidRPr="00441CD0" w:rsidRDefault="00EE5860" w:rsidP="001A3E8D">
      <w:pPr>
        <w:pStyle w:val="Heading5"/>
        <w:rPr>
          <w:color w:val="000000"/>
        </w:rPr>
      </w:pPr>
      <w:bookmarkStart w:id="7939" w:name="_Toc19717502"/>
      <w:bookmarkStart w:id="7940" w:name="_Toc27491042"/>
      <w:bookmarkStart w:id="7941" w:name="_Toc27557335"/>
      <w:bookmarkStart w:id="7942" w:name="_Toc27724252"/>
      <w:bookmarkStart w:id="7943" w:name="_Toc36031330"/>
      <w:bookmarkStart w:id="7944" w:name="_Toc36043250"/>
      <w:bookmarkStart w:id="7945" w:name="_Toc36814575"/>
      <w:bookmarkStart w:id="7946" w:name="_Toc44689440"/>
      <w:bookmarkStart w:id="7947" w:name="_Toc44924194"/>
      <w:bookmarkStart w:id="7948" w:name="_Toc51861166"/>
      <w:bookmarkStart w:id="7949" w:name="_Toc57930937"/>
      <w:bookmarkStart w:id="7950" w:name="_Toc57931567"/>
      <w:bookmarkStart w:id="7951" w:name="_Toc98236150"/>
      <w:r w:rsidRPr="00441CD0">
        <w:t>C.2.1.2.1</w:t>
      </w:r>
      <w:r w:rsidRPr="00441CD0">
        <w:tab/>
        <w:t>General</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4C5D6C64" w14:textId="77777777" w:rsidR="00EE5860" w:rsidRPr="00441CD0" w:rsidRDefault="00EE5860" w:rsidP="000A1449">
      <w:pPr>
        <w:rPr>
          <w:color w:val="000000"/>
        </w:rPr>
      </w:pPr>
      <w:r w:rsidRPr="000A1449">
        <w:t>Figure C.2.1.2-1 illustrates a signalling flow over the Sxb and Gy reference points when applying online charging, and when the CP function (i.e. PGW-C) is instructed by the OCS to handle a Credit Pool for a given Gy Session.</w:t>
      </w:r>
    </w:p>
    <w:p w14:paraId="37140F65" w14:textId="77777777" w:rsidR="00EE5860" w:rsidRPr="00441CD0" w:rsidRDefault="00EE5860" w:rsidP="001A3E8D">
      <w:pPr>
        <w:pStyle w:val="Heading5"/>
        <w:rPr>
          <w:color w:val="000000"/>
        </w:rPr>
      </w:pPr>
      <w:bookmarkStart w:id="7952" w:name="_Toc19717503"/>
      <w:bookmarkStart w:id="7953" w:name="_Toc27491043"/>
      <w:bookmarkStart w:id="7954" w:name="_Toc27557336"/>
      <w:bookmarkStart w:id="7955" w:name="_Toc27724253"/>
      <w:bookmarkStart w:id="7956" w:name="_Toc36031331"/>
      <w:bookmarkStart w:id="7957" w:name="_Toc36043251"/>
      <w:bookmarkStart w:id="7958" w:name="_Toc36814576"/>
      <w:bookmarkStart w:id="7959" w:name="_Toc44689441"/>
      <w:bookmarkStart w:id="7960" w:name="_Toc44924195"/>
      <w:bookmarkStart w:id="7961" w:name="_Toc51861167"/>
      <w:bookmarkStart w:id="7962" w:name="_Toc57930938"/>
      <w:bookmarkStart w:id="7963" w:name="_Toc57931568"/>
      <w:bookmarkStart w:id="7964" w:name="_Toc98236151"/>
      <w:r w:rsidRPr="00441CD0">
        <w:t>C.2.1.2.2</w:t>
      </w:r>
      <w:r w:rsidRPr="00441CD0">
        <w:tab/>
        <w:t>Example Call Flow 1</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179F7215" w14:textId="77777777" w:rsidR="00EE5860" w:rsidRPr="00441CD0" w:rsidRDefault="00EE5860" w:rsidP="000A1449">
      <w:r w:rsidRPr="000A1449">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6.5pt;height:688.5pt" o:ole="">
            <v:imagedata r:id="rId30" o:title=""/>
          </v:shape>
          <o:OLEObject Type="Embed" ProgID="Visio.Drawing.15" ShapeID="_x0000_i1036" DrawAspect="Content" ObjectID="_1708950484" r:id="rId31"/>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2C447B">
      <w:pPr>
        <w:pStyle w:val="B1"/>
      </w:pPr>
      <w:r w:rsidRPr="002C447B">
        <w:t>1.</w:t>
      </w:r>
      <w:r w:rsidRPr="002C447B">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1A3E8D">
      <w:pPr>
        <w:pStyle w:val="Heading5"/>
        <w:rPr>
          <w:color w:val="000000"/>
        </w:rPr>
      </w:pPr>
      <w:bookmarkStart w:id="7965" w:name="_Toc19717504"/>
      <w:bookmarkStart w:id="7966" w:name="_Toc27491044"/>
      <w:bookmarkStart w:id="7967" w:name="_Toc27557337"/>
      <w:bookmarkStart w:id="7968" w:name="_Toc27724254"/>
      <w:bookmarkStart w:id="7969" w:name="_Toc36031332"/>
      <w:bookmarkStart w:id="7970" w:name="_Toc36043252"/>
      <w:bookmarkStart w:id="7971" w:name="_Toc36814577"/>
      <w:bookmarkStart w:id="7972" w:name="_Toc44689442"/>
      <w:bookmarkStart w:id="7973" w:name="_Toc44924196"/>
      <w:bookmarkStart w:id="7974" w:name="_Toc51861168"/>
      <w:bookmarkStart w:id="7975" w:name="_Toc57930939"/>
      <w:bookmarkStart w:id="7976" w:name="_Toc57931569"/>
      <w:bookmarkStart w:id="7977" w:name="_Toc98236152"/>
      <w:r w:rsidRPr="00441CD0">
        <w:t>C.2.1.2.3</w:t>
      </w:r>
      <w:r w:rsidRPr="00441CD0">
        <w:tab/>
        <w:t>Example Call Flow 2</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408CE287" w14:textId="77777777" w:rsidR="00EE5860" w:rsidRPr="00441CD0" w:rsidRDefault="00EE5860" w:rsidP="000A1449">
      <w:r w:rsidRPr="000A1449">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1pt;height:363.5pt" o:ole="">
            <v:imagedata r:id="rId32" o:title=""/>
          </v:shape>
          <o:OLEObject Type="Embed" ProgID="Visio.Drawing.15" ShapeID="_x0000_i1037" DrawAspect="Content" ObjectID="_1708950485" r:id="rId33"/>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2C447B">
      <w:pPr>
        <w:pStyle w:val="B2"/>
        <w:rPr>
          <w:lang w:eastAsia="zh-CN"/>
        </w:rPr>
      </w:pPr>
      <w:r w:rsidRPr="002C447B">
        <w:t>-</w:t>
      </w:r>
      <w:r w:rsidRPr="002C447B">
        <w:tab/>
        <w:t xml:space="preserve">for the URR3, generated due to that it has reached quota (60); </w:t>
      </w:r>
      <w:r w:rsidRPr="002C447B">
        <w:br/>
        <w:t>-</w:t>
      </w:r>
      <w:r w:rsidRPr="002C447B">
        <w:tab/>
        <w:t xml:space="preserve">for the URR1, generated due to that it is linked to the URR3; and </w:t>
      </w:r>
      <w:r w:rsidRPr="002C447B">
        <w:br/>
        <w:t>-</w:t>
      </w:r>
      <w:r w:rsidRPr="002C447B">
        <w:tab/>
        <w:t>for the URR2, generated due to that it is linked to the URR3.</w:t>
      </w:r>
    </w:p>
    <w:p w14:paraId="710BD874" w14:textId="77777777" w:rsidR="00EE5860" w:rsidRPr="00441CD0" w:rsidRDefault="00EE5860" w:rsidP="002C447B">
      <w:pPr>
        <w:pStyle w:val="B2"/>
        <w:rPr>
          <w:lang w:eastAsia="zh-CN"/>
        </w:rPr>
      </w:pPr>
      <w:r w:rsidRPr="002C447B">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bookmarkStart w:id="7978" w:name="_PERM_MCCTEMPBM_CRPT05021495___7"/>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1A3E8D">
      <w:pPr>
        <w:pStyle w:val="Heading8"/>
      </w:pPr>
      <w:bookmarkStart w:id="7979" w:name="_Toc19717505"/>
      <w:bookmarkStart w:id="7980" w:name="_Toc27491045"/>
      <w:bookmarkStart w:id="7981" w:name="_Toc27557338"/>
      <w:bookmarkStart w:id="7982" w:name="_Toc27724255"/>
      <w:bookmarkStart w:id="7983" w:name="_Toc36031333"/>
      <w:bookmarkStart w:id="7984" w:name="_Toc36043253"/>
      <w:bookmarkStart w:id="7985" w:name="_Toc36814578"/>
      <w:bookmarkStart w:id="7986" w:name="_Toc44689443"/>
      <w:bookmarkStart w:id="7987" w:name="_Toc44924197"/>
      <w:bookmarkStart w:id="7988" w:name="_Toc51861169"/>
      <w:bookmarkStart w:id="7989" w:name="_Toc57930940"/>
      <w:bookmarkStart w:id="7990" w:name="_Toc57931570"/>
      <w:bookmarkEnd w:id="7978"/>
      <w:r w:rsidRPr="00441CD0">
        <w:t>Annex D (Normative):</w:t>
      </w:r>
      <w:r w:rsidRPr="00441CD0">
        <w:br/>
      </w:r>
      <w:r w:rsidRPr="00441CD0">
        <w:rPr>
          <w:noProof/>
        </w:rPr>
        <w:t>Use of PFCP over N16a for the support of traffic offload by UPF controlled by I-SMF</w:t>
      </w:r>
      <w:bookmarkEnd w:id="7979"/>
      <w:bookmarkEnd w:id="7980"/>
      <w:bookmarkEnd w:id="7981"/>
      <w:bookmarkEnd w:id="7982"/>
      <w:bookmarkEnd w:id="7983"/>
      <w:bookmarkEnd w:id="7984"/>
      <w:bookmarkEnd w:id="7985"/>
      <w:bookmarkEnd w:id="7986"/>
      <w:bookmarkEnd w:id="7987"/>
      <w:bookmarkEnd w:id="7988"/>
      <w:bookmarkEnd w:id="7989"/>
      <w:bookmarkEnd w:id="7990"/>
    </w:p>
    <w:p w14:paraId="04213FFC" w14:textId="77777777" w:rsidR="00EE5860" w:rsidRPr="00441CD0" w:rsidRDefault="00EE5860" w:rsidP="001A3E8D">
      <w:pPr>
        <w:pStyle w:val="Heading2"/>
      </w:pPr>
      <w:bookmarkStart w:id="7991" w:name="_Toc19717506"/>
      <w:bookmarkStart w:id="7992" w:name="_Toc27491046"/>
      <w:bookmarkStart w:id="7993" w:name="_Toc27557339"/>
      <w:bookmarkStart w:id="7994" w:name="_Toc27724256"/>
      <w:bookmarkStart w:id="7995" w:name="_Toc36031334"/>
      <w:bookmarkStart w:id="7996" w:name="_Toc36043254"/>
      <w:bookmarkStart w:id="7997" w:name="_Toc36814579"/>
      <w:bookmarkStart w:id="7998" w:name="_Toc44689444"/>
      <w:bookmarkStart w:id="7999" w:name="_Toc44924198"/>
      <w:bookmarkStart w:id="8000" w:name="_Toc51861170"/>
      <w:bookmarkStart w:id="8001" w:name="_Toc57930941"/>
      <w:bookmarkStart w:id="8002" w:name="_Toc57931571"/>
      <w:bookmarkStart w:id="8003" w:name="_Toc98236153"/>
      <w:r w:rsidRPr="00441CD0">
        <w:t>D.1</w:t>
      </w:r>
      <w:r w:rsidRPr="00441CD0">
        <w:tab/>
        <w:t>General</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3pt;height:186pt" o:ole="">
            <v:imagedata r:id="rId34" o:title=""/>
          </v:shape>
          <o:OLEObject Type="Embed" ProgID="Word.Picture.8" ShapeID="_x0000_i1038" DrawAspect="Content" ObjectID="_1708950486" r:id="rId35"/>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8004" w:name="_Toc19717507"/>
      <w:bookmarkStart w:id="8005" w:name="_Toc27491047"/>
      <w:bookmarkStart w:id="8006" w:name="_Toc27557340"/>
      <w:bookmarkStart w:id="8007"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1A3E8D">
      <w:pPr>
        <w:pStyle w:val="Heading2"/>
      </w:pPr>
      <w:bookmarkStart w:id="8008" w:name="_Toc36031335"/>
      <w:bookmarkStart w:id="8009" w:name="_Toc36043255"/>
      <w:bookmarkStart w:id="8010" w:name="_Toc36814580"/>
      <w:bookmarkStart w:id="8011" w:name="_Toc44689445"/>
      <w:bookmarkStart w:id="8012" w:name="_Toc44924199"/>
      <w:bookmarkStart w:id="8013" w:name="_Toc51861171"/>
      <w:bookmarkStart w:id="8014" w:name="_Toc57930942"/>
      <w:bookmarkStart w:id="8015" w:name="_Toc57931572"/>
      <w:bookmarkStart w:id="8016" w:name="_Toc98236154"/>
      <w:r w:rsidRPr="00441CD0">
        <w:t>D.2</w:t>
      </w:r>
      <w:r w:rsidRPr="00441CD0">
        <w:tab/>
        <w:t>Procedures</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6D7F2371" w14:textId="77777777" w:rsidR="00EE5860" w:rsidRPr="00441CD0" w:rsidRDefault="00EE5860" w:rsidP="001A3E8D">
      <w:pPr>
        <w:pStyle w:val="Heading3"/>
      </w:pPr>
      <w:bookmarkStart w:id="8017" w:name="_Toc19717508"/>
      <w:bookmarkStart w:id="8018" w:name="_Toc27491048"/>
      <w:bookmarkStart w:id="8019" w:name="_Toc27557341"/>
      <w:bookmarkStart w:id="8020" w:name="_Toc27724258"/>
      <w:bookmarkStart w:id="8021" w:name="_Toc36031336"/>
      <w:bookmarkStart w:id="8022" w:name="_Toc36043256"/>
      <w:bookmarkStart w:id="8023" w:name="_Toc36814581"/>
      <w:bookmarkStart w:id="8024" w:name="_Toc44689446"/>
      <w:bookmarkStart w:id="8025" w:name="_Toc44924200"/>
      <w:bookmarkStart w:id="8026" w:name="_Toc51861172"/>
      <w:bookmarkStart w:id="8027" w:name="_Toc57930943"/>
      <w:bookmarkStart w:id="8028" w:name="_Toc57931573"/>
      <w:bookmarkStart w:id="8029" w:name="_Toc98236155"/>
      <w:bookmarkStart w:id="8030" w:name="_Toc19717509"/>
      <w:bookmarkStart w:id="8031" w:name="_Toc27491049"/>
      <w:bookmarkStart w:id="8032" w:name="_Toc27557342"/>
      <w:bookmarkStart w:id="8033" w:name="_Toc27724259"/>
      <w:r w:rsidRPr="00441CD0">
        <w:t>D.2.1</w:t>
      </w:r>
      <w:r w:rsidRPr="00441CD0">
        <w:tab/>
        <w:t>Addition of PSA and UL CL/BP controlled by I-SMF</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3D3C0F1"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1D9DD9DC"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r w:rsidRPr="00441CD0">
        <w:t>-</w:t>
      </w:r>
      <w:r w:rsidRPr="00441CD0">
        <w:tab/>
        <w:t>the Source Interface set to "Access";</w:t>
      </w:r>
    </w:p>
    <w:p w14:paraId="01147FC1" w14:textId="77777777" w:rsidR="00EE5860" w:rsidRPr="00441CD0" w:rsidRDefault="00EE5860" w:rsidP="00EE5860">
      <w:r w:rsidRPr="00441CD0">
        <w:t>-</w:t>
      </w:r>
      <w:r w:rsidRPr="00441CD0">
        <w:tab/>
        <w:t>the Traffic Endpoint IE referring to the UL traffic endpoint;</w:t>
      </w:r>
    </w:p>
    <w:p w14:paraId="0A75C870" w14:textId="77777777" w:rsidR="00EE5860" w:rsidRPr="00441CD0" w:rsidRDefault="00EE5860" w:rsidP="00EE5860">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r w:rsidRPr="00441CD0">
        <w:t>-</w:t>
      </w:r>
      <w:r w:rsidRPr="00441CD0">
        <w:tab/>
        <w:t>any applicable PDR information, e.g. FAR ID, URR ID, QER ID.</w:t>
      </w:r>
    </w:p>
    <w:p w14:paraId="38111F68" w14:textId="77777777" w:rsidR="00EE5860" w:rsidRPr="00441CD0" w:rsidRDefault="00EE5860" w:rsidP="00EE5860">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r w:rsidRPr="00441CD0">
        <w:t>-</w:t>
      </w:r>
      <w:r w:rsidRPr="00441CD0">
        <w:tab/>
        <w:t>the Source Interface set to "Core";</w:t>
      </w:r>
    </w:p>
    <w:p w14:paraId="2B3AEAC9" w14:textId="77777777" w:rsidR="00EE5860" w:rsidRPr="00441CD0" w:rsidRDefault="00EE5860" w:rsidP="00EE5860">
      <w:r w:rsidRPr="00441CD0">
        <w:t>-</w:t>
      </w:r>
      <w:r w:rsidRPr="00441CD0">
        <w:tab/>
        <w:t>the Traffic Endpoint IE referring to the DL traffic endpoint;</w:t>
      </w:r>
    </w:p>
    <w:p w14:paraId="0E4DDD44" w14:textId="77777777" w:rsidR="00EE5860" w:rsidRPr="00441CD0" w:rsidRDefault="00EE5860" w:rsidP="00EE5860">
      <w:r w:rsidRPr="00441CD0">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E1C20E8" w:rsidR="00EE5860" w:rsidRPr="00441CD0" w:rsidRDefault="00EE5860" w:rsidP="00EE5860">
      <w:pPr>
        <w:pStyle w:val="NO"/>
      </w:pPr>
      <w:r w:rsidRPr="00441CD0">
        <w:t>NOTE</w:t>
      </w:r>
      <w:r w:rsidR="00DE7B87">
        <w:t xml:space="preserve"> 4</w:t>
      </w:r>
      <w:r w:rsidRPr="00441CD0">
        <w:t>:</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r w:rsidRPr="00441CD0">
        <w:t>-</w:t>
      </w:r>
      <w:r w:rsidRPr="00441CD0">
        <w:tab/>
        <w:t>the Traffic Endpoint IE referring to the UL traffic endpoint;</w:t>
      </w:r>
    </w:p>
    <w:p w14:paraId="753B4DAB" w14:textId="77777777" w:rsidR="00EE5860" w:rsidRPr="00441CD0" w:rsidRDefault="00EE5860" w:rsidP="00EE5860">
      <w:r w:rsidRPr="00441CD0">
        <w:t>-</w:t>
      </w:r>
      <w:r w:rsidRPr="00441CD0">
        <w:tab/>
        <w:t>any applicable PDR information, e.g. FAR ID, URR ID, QER ID;</w:t>
      </w:r>
    </w:p>
    <w:p w14:paraId="7F1F9EA4" w14:textId="77777777" w:rsidR="00EE5860" w:rsidRPr="00441CD0" w:rsidRDefault="00EE5860" w:rsidP="00EE5860">
      <w:bookmarkStart w:id="8034" w:name="_PERM_MCCTEMPBM_CRPT05021496___3"/>
      <w:r w:rsidRPr="00441CD0">
        <w:t>UL PDRs shall not contain the Outer Header Removal IE;</w:t>
      </w:r>
    </w:p>
    <w:bookmarkEnd w:id="8034"/>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r w:rsidRPr="00441CD0">
        <w:t>-</w:t>
      </w:r>
      <w:r w:rsidRPr="00441CD0">
        <w:tab/>
        <w:t>the Source Interface set to "Core";</w:t>
      </w:r>
    </w:p>
    <w:p w14:paraId="4C1669B4" w14:textId="77777777" w:rsidR="00EE5860" w:rsidRPr="00441CD0" w:rsidRDefault="00EE5860" w:rsidP="00EE5860">
      <w:r w:rsidRPr="00441CD0">
        <w:t>-</w:t>
      </w:r>
      <w:r w:rsidRPr="00441CD0">
        <w:tab/>
        <w:t>the Traffic Endpoint IE referring to the DL traffic endpoint;</w:t>
      </w:r>
    </w:p>
    <w:p w14:paraId="12E1EE58" w14:textId="77777777" w:rsidR="00EE5860" w:rsidRPr="00441CD0" w:rsidRDefault="00EE5860" w:rsidP="00EE5860">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3572B716" w:rsidR="00EE5860" w:rsidRPr="00441CD0" w:rsidRDefault="00EE5860" w:rsidP="00EE5860">
      <w:pPr>
        <w:pStyle w:val="NO"/>
      </w:pPr>
      <w:r w:rsidRPr="00441CD0">
        <w:t>NOTE</w:t>
      </w:r>
      <w:r w:rsidR="00DE7B87">
        <w:t xml:space="preserve"> 5</w:t>
      </w:r>
      <w:r w:rsidRPr="00441CD0">
        <w:t>:</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0170F89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w:t>
      </w:r>
      <w:r w:rsidR="00DE7B87" w:rsidRPr="00441CD0">
        <w:rPr>
          <w:lang w:val="en-US"/>
        </w:rPr>
        <w:t>UL CL/B</w:t>
      </w:r>
      <w:r w:rsidR="00DE7B87">
        <w:rPr>
          <w:lang w:val="en-US"/>
        </w:rPr>
        <w:t>P</w:t>
      </w:r>
      <w:r w:rsidR="00DE7B87" w:rsidRPr="00441CD0">
        <w:rPr>
          <w:lang w:val="en-US"/>
        </w:rPr>
        <w:t xml:space="preserve"> </w:t>
      </w:r>
      <w:r w:rsidRPr="00441CD0">
        <w:rPr>
          <w:lang w:val="en-US"/>
        </w:rPr>
        <w:t xml:space="preserve">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t>-</w:t>
      </w:r>
      <w:r w:rsidRPr="00441CD0">
        <w:tab/>
        <w:t>the I-SMF shall add the Outer Header Removal IE to the UL PDR of the UL CL/BP;</w:t>
      </w:r>
    </w:p>
    <w:p w14:paraId="1BD52224" w14:textId="4BBB8D96"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1A3E8D">
      <w:pPr>
        <w:pStyle w:val="Heading3"/>
        <w:rPr>
          <w:lang w:val="x-none"/>
        </w:rPr>
      </w:pPr>
      <w:bookmarkStart w:id="8035" w:name="_Toc44689447"/>
      <w:bookmarkStart w:id="8036" w:name="_Toc44924201"/>
      <w:bookmarkStart w:id="8037" w:name="_Toc51861173"/>
      <w:bookmarkStart w:id="8038" w:name="_Toc57930944"/>
      <w:bookmarkStart w:id="8039" w:name="_Toc57931574"/>
      <w:bookmarkStart w:id="8040" w:name="_Toc98236156"/>
      <w:r w:rsidRPr="00441CD0">
        <w:t>D.2.2</w:t>
      </w:r>
      <w:r w:rsidRPr="00441CD0">
        <w:tab/>
        <w:t>Removal of PSA and UL CL/BP</w:t>
      </w:r>
      <w:bookmarkEnd w:id="8030"/>
      <w:bookmarkEnd w:id="8031"/>
      <w:bookmarkEnd w:id="8032"/>
      <w:bookmarkEnd w:id="8033"/>
      <w:bookmarkEnd w:id="8035"/>
      <w:bookmarkEnd w:id="8036"/>
      <w:bookmarkEnd w:id="8037"/>
      <w:bookmarkEnd w:id="8038"/>
      <w:bookmarkEnd w:id="8039"/>
      <w:bookmarkEnd w:id="8040"/>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1A3E8D">
      <w:pPr>
        <w:pStyle w:val="Heading3"/>
        <w:rPr>
          <w:lang w:val="x-none"/>
        </w:rPr>
      </w:pPr>
      <w:bookmarkStart w:id="8041" w:name="_Toc19717510"/>
      <w:bookmarkStart w:id="8042" w:name="_Toc27491050"/>
      <w:bookmarkStart w:id="8043" w:name="_Toc27557343"/>
      <w:bookmarkStart w:id="8044" w:name="_Toc27724260"/>
      <w:bookmarkStart w:id="8045" w:name="_Toc36031337"/>
      <w:bookmarkStart w:id="8046" w:name="_Toc36043257"/>
      <w:bookmarkStart w:id="8047" w:name="_Toc36814582"/>
      <w:bookmarkStart w:id="8048" w:name="_Toc44689448"/>
      <w:bookmarkStart w:id="8049" w:name="_Toc44924202"/>
      <w:bookmarkStart w:id="8050" w:name="_Toc51861174"/>
      <w:bookmarkStart w:id="8051" w:name="_Toc57930945"/>
      <w:bookmarkStart w:id="8052" w:name="_Toc57931575"/>
      <w:bookmarkStart w:id="8053" w:name="_Toc98236157"/>
      <w:r w:rsidRPr="00441CD0">
        <w:t>D.2.3</w:t>
      </w:r>
      <w:r w:rsidRPr="00441CD0">
        <w:tab/>
        <w:t>Change of PSA</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1A3E8D">
      <w:pPr>
        <w:pStyle w:val="Heading3"/>
        <w:rPr>
          <w:lang w:val="x-none"/>
        </w:rPr>
      </w:pPr>
      <w:bookmarkStart w:id="8054" w:name="_Toc19717511"/>
      <w:bookmarkStart w:id="8055" w:name="_Toc27491051"/>
      <w:bookmarkStart w:id="8056" w:name="_Toc27557344"/>
      <w:bookmarkStart w:id="8057" w:name="_Toc27724261"/>
      <w:bookmarkStart w:id="8058" w:name="_Toc36031338"/>
      <w:bookmarkStart w:id="8059" w:name="_Toc36043258"/>
      <w:bookmarkStart w:id="8060" w:name="_Toc36814583"/>
      <w:bookmarkStart w:id="8061" w:name="_Toc44689449"/>
      <w:bookmarkStart w:id="8062" w:name="_Toc44924203"/>
      <w:bookmarkStart w:id="8063" w:name="_Toc51861175"/>
      <w:bookmarkStart w:id="8064" w:name="_Toc57930946"/>
      <w:bookmarkStart w:id="8065" w:name="_Toc57931576"/>
      <w:bookmarkStart w:id="8066" w:name="_Toc98236158"/>
      <w:r w:rsidRPr="00441CD0">
        <w:t>D.2.4</w:t>
      </w:r>
      <w:r w:rsidRPr="00441CD0">
        <w:tab/>
        <w:t>Traffic Usage Reporting</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1A3E8D">
      <w:pPr>
        <w:pStyle w:val="Heading3"/>
        <w:rPr>
          <w:lang w:val="x-none"/>
        </w:rPr>
      </w:pPr>
      <w:bookmarkStart w:id="8067" w:name="_Toc19717512"/>
      <w:bookmarkStart w:id="8068" w:name="_Toc27491052"/>
      <w:bookmarkStart w:id="8069" w:name="_Toc27557345"/>
      <w:bookmarkStart w:id="8070" w:name="_Toc27724262"/>
      <w:bookmarkStart w:id="8071" w:name="_Toc36031339"/>
      <w:bookmarkStart w:id="8072" w:name="_Toc36043259"/>
      <w:bookmarkStart w:id="8073" w:name="_Toc36814584"/>
      <w:bookmarkStart w:id="8074" w:name="_Toc44689450"/>
      <w:bookmarkStart w:id="8075" w:name="_Toc44924204"/>
      <w:bookmarkStart w:id="8076" w:name="_Toc51861176"/>
      <w:bookmarkStart w:id="8077" w:name="_Toc57930947"/>
      <w:bookmarkStart w:id="8078" w:name="_Toc57931577"/>
      <w:bookmarkStart w:id="8079" w:name="_Toc98236159"/>
      <w:r w:rsidRPr="00441CD0">
        <w:t>D.2.5</w:t>
      </w:r>
      <w:r w:rsidRPr="00441CD0">
        <w:tab/>
        <w:t>Updating N4 information towards I-SMF</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1A3E8D">
      <w:pPr>
        <w:pStyle w:val="Heading3"/>
      </w:pPr>
      <w:bookmarkStart w:id="8080" w:name="_Toc44689451"/>
      <w:bookmarkStart w:id="8081" w:name="_Toc44924205"/>
      <w:bookmarkStart w:id="8082" w:name="_Toc51861177"/>
      <w:bookmarkStart w:id="8083" w:name="_Toc57930948"/>
      <w:bookmarkStart w:id="8084" w:name="_Toc57931578"/>
      <w:bookmarkStart w:id="8085" w:name="_Toc98236160"/>
      <w:r w:rsidRPr="008412F2">
        <w:t>D.2.</w:t>
      </w:r>
      <w:r>
        <w:t>6</w:t>
      </w:r>
      <w:r w:rsidRPr="008412F2">
        <w:tab/>
        <w:t>PDU session</w:t>
      </w:r>
      <w:r w:rsidRPr="00791A39">
        <w:t xml:space="preserve"> release</w:t>
      </w:r>
      <w:bookmarkEnd w:id="8080"/>
      <w:bookmarkEnd w:id="8081"/>
      <w:bookmarkEnd w:id="8082"/>
      <w:bookmarkEnd w:id="8083"/>
      <w:bookmarkEnd w:id="8084"/>
      <w:bookmarkEnd w:id="8085"/>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0F000C3E" w:rsidR="00EE5860" w:rsidRDefault="00EE5860" w:rsidP="00EE5860">
      <w:pPr>
        <w:pStyle w:val="B1"/>
        <w:rPr>
          <w:lang w:val="sv-SE"/>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1E866E3E" w14:textId="1D161E32" w:rsidR="00DE7B87" w:rsidRPr="00441CD0" w:rsidRDefault="00DE7B87" w:rsidP="001A3E8D">
      <w:pPr>
        <w:pStyle w:val="Heading3"/>
        <w:rPr>
          <w:lang w:val="x-none"/>
        </w:rPr>
      </w:pPr>
      <w:bookmarkStart w:id="8086" w:name="_Toc98236161"/>
      <w:r w:rsidRPr="00441CD0">
        <w:t>D.2.</w:t>
      </w:r>
      <w:r>
        <w:t>7</w:t>
      </w:r>
      <w:r w:rsidRPr="00441CD0">
        <w:tab/>
      </w:r>
      <w:r w:rsidRPr="00140E21">
        <w:t xml:space="preserve">Simultaneous </w:t>
      </w:r>
      <w:r>
        <w:t>c</w:t>
      </w:r>
      <w:r w:rsidRPr="00441CD0">
        <w:t xml:space="preserve">hange of </w:t>
      </w:r>
      <w:r w:rsidRPr="00441CD0">
        <w:rPr>
          <w:lang w:val="en-US"/>
        </w:rPr>
        <w:t>UL CL/BP</w:t>
      </w:r>
      <w:r w:rsidRPr="00441CD0">
        <w:t xml:space="preserve"> </w:t>
      </w:r>
      <w:r>
        <w:t xml:space="preserve">and </w:t>
      </w:r>
      <w:r w:rsidRPr="00441CD0">
        <w:t>PSA</w:t>
      </w:r>
      <w:bookmarkEnd w:id="8086"/>
    </w:p>
    <w:p w14:paraId="0FE255A8" w14:textId="5046E70D" w:rsidR="00DE7B87" w:rsidRPr="00441CD0" w:rsidRDefault="00DE7B87" w:rsidP="00DE7B87">
      <w:pPr>
        <w:rPr>
          <w:lang w:val="en-US"/>
        </w:rPr>
      </w:pPr>
      <w:r w:rsidRPr="00441CD0">
        <w:rPr>
          <w:lang w:val="en-US"/>
        </w:rPr>
        <w:t xml:space="preserve">When the I-SMF indicates to the SMF a change of </w:t>
      </w:r>
      <w:r>
        <w:rPr>
          <w:lang w:val="en-US"/>
        </w:rPr>
        <w:t>UL CL/BP and PSA</w:t>
      </w:r>
      <w:r w:rsidRPr="00441CD0">
        <w:rPr>
          <w:lang w:val="en-US"/>
        </w:rPr>
        <w:t xml:space="preserve">, the SMF shall send </w:t>
      </w:r>
      <w:r>
        <w:rPr>
          <w:lang w:val="en-US"/>
        </w:rPr>
        <w:t xml:space="preserve">to the I-SMF </w:t>
      </w:r>
      <w:r w:rsidRPr="00441CD0">
        <w:rPr>
          <w:lang w:val="en-US"/>
        </w:rPr>
        <w:t>a PFCP Session Establishment Request (for the new DNAI), a PFCP Session Deletion Request (for the o</w:t>
      </w:r>
      <w:r>
        <w:rPr>
          <w:lang w:val="en-US"/>
        </w:rPr>
        <w:t xml:space="preserve">ld DNAI), </w:t>
      </w:r>
      <w:r w:rsidRPr="00441CD0">
        <w:rPr>
          <w:lang w:val="en-US"/>
        </w:rPr>
        <w:t xml:space="preserve">a PFCP Session Deletion Request for the </w:t>
      </w:r>
      <w:r>
        <w:rPr>
          <w:lang w:val="en-US"/>
        </w:rPr>
        <w:t xml:space="preserve">old </w:t>
      </w:r>
      <w:r w:rsidRPr="00441CD0">
        <w:rPr>
          <w:lang w:val="en-US"/>
        </w:rPr>
        <w:t xml:space="preserve">UL CL/BP </w:t>
      </w:r>
      <w:r>
        <w:rPr>
          <w:lang w:val="en-US"/>
        </w:rPr>
        <w:t xml:space="preserve">and a </w:t>
      </w:r>
      <w:r w:rsidRPr="00441CD0">
        <w:rPr>
          <w:lang w:val="en-US"/>
        </w:rPr>
        <w:t>PFCP Session Establishment Request</w:t>
      </w:r>
      <w:r>
        <w:rPr>
          <w:lang w:val="en-US"/>
        </w:rPr>
        <w:t xml:space="preserve"> for the new </w:t>
      </w:r>
      <w:r w:rsidRPr="00441CD0">
        <w:rPr>
          <w:lang w:val="en-US"/>
        </w:rPr>
        <w:t xml:space="preserve">UL CL/BP. The I-SMF shall behave as described in clauses D.2.1 and D.2.2 and return </w:t>
      </w:r>
      <w:r>
        <w:rPr>
          <w:lang w:val="en-US"/>
        </w:rPr>
        <w:t>two</w:t>
      </w:r>
      <w:r w:rsidRPr="00441CD0">
        <w:rPr>
          <w:lang w:val="en-US"/>
        </w:rPr>
        <w:t xml:space="preserve"> PFCP Session Establishment Response</w:t>
      </w:r>
      <w:r>
        <w:rPr>
          <w:lang w:val="en-US"/>
        </w:rPr>
        <w:t>s</w:t>
      </w:r>
      <w:r w:rsidRPr="00441CD0">
        <w:rPr>
          <w:lang w:val="en-US"/>
        </w:rPr>
        <w:t xml:space="preserve"> </w:t>
      </w:r>
      <w:r>
        <w:rPr>
          <w:lang w:val="en-US"/>
        </w:rPr>
        <w:t>and two</w:t>
      </w:r>
      <w:r w:rsidRPr="00441CD0">
        <w:rPr>
          <w:lang w:val="en-US"/>
        </w:rPr>
        <w:t xml:space="preserve"> PFCP Session Deletion Response</w:t>
      </w:r>
      <w:r>
        <w:rPr>
          <w:lang w:val="en-US"/>
        </w:rPr>
        <w:t>s</w:t>
      </w:r>
      <w:r w:rsidRPr="00441CD0">
        <w:rPr>
          <w:lang w:val="en-US"/>
        </w:rPr>
        <w:t>.</w:t>
      </w:r>
    </w:p>
    <w:p w14:paraId="43BD2763" w14:textId="77777777" w:rsidR="00EE5860" w:rsidRPr="00441CD0" w:rsidRDefault="00EE5860" w:rsidP="001A3E8D">
      <w:pPr>
        <w:pStyle w:val="Heading8"/>
      </w:pPr>
      <w:bookmarkStart w:id="8087" w:name="_Toc36031340"/>
      <w:bookmarkStart w:id="8088" w:name="_Toc36043260"/>
      <w:bookmarkStart w:id="8089" w:name="_Toc36814585"/>
      <w:bookmarkStart w:id="8090" w:name="_Toc44689452"/>
      <w:bookmarkStart w:id="8091" w:name="_Toc44924206"/>
      <w:bookmarkStart w:id="8092" w:name="_Toc51861178"/>
      <w:bookmarkStart w:id="8093" w:name="_Toc57930949"/>
      <w:bookmarkStart w:id="8094" w:name="_Toc57931579"/>
      <w:r w:rsidRPr="00441CD0">
        <w:t>Annex E (Informative):</w:t>
      </w:r>
      <w:r w:rsidRPr="00441CD0">
        <w:br/>
        <w:t>Procedures Related to MPTCP Functionality</w:t>
      </w:r>
      <w:bookmarkEnd w:id="8087"/>
      <w:bookmarkEnd w:id="8088"/>
      <w:bookmarkEnd w:id="8089"/>
      <w:bookmarkEnd w:id="8090"/>
      <w:bookmarkEnd w:id="8091"/>
      <w:bookmarkEnd w:id="8092"/>
      <w:bookmarkEnd w:id="8093"/>
      <w:bookmarkEnd w:id="8094"/>
    </w:p>
    <w:p w14:paraId="4A9CD569" w14:textId="77777777" w:rsidR="00EE5860" w:rsidRPr="00441CD0" w:rsidRDefault="00EE5860" w:rsidP="001A3E8D">
      <w:pPr>
        <w:pStyle w:val="Heading2"/>
      </w:pPr>
      <w:bookmarkStart w:id="8095" w:name="_Toc36031341"/>
      <w:bookmarkStart w:id="8096" w:name="_Toc36043261"/>
      <w:bookmarkStart w:id="8097" w:name="_Toc36814586"/>
      <w:bookmarkStart w:id="8098" w:name="_Toc44689453"/>
      <w:bookmarkStart w:id="8099" w:name="_Toc44924207"/>
      <w:bookmarkStart w:id="8100" w:name="_Toc51861179"/>
      <w:bookmarkStart w:id="8101" w:name="_Toc57930950"/>
      <w:bookmarkStart w:id="8102" w:name="_Toc57931580"/>
      <w:bookmarkStart w:id="8103" w:name="_Toc98236162"/>
      <w:r w:rsidRPr="00441CD0">
        <w:t>E.1</w:t>
      </w:r>
      <w:r w:rsidRPr="00441CD0">
        <w:tab/>
        <w:t>General</w:t>
      </w:r>
      <w:bookmarkEnd w:id="8095"/>
      <w:bookmarkEnd w:id="8096"/>
      <w:bookmarkEnd w:id="8097"/>
      <w:bookmarkEnd w:id="8098"/>
      <w:bookmarkEnd w:id="8099"/>
      <w:bookmarkEnd w:id="8100"/>
      <w:bookmarkEnd w:id="8101"/>
      <w:bookmarkEnd w:id="8102"/>
      <w:bookmarkEnd w:id="8103"/>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1A3E8D">
      <w:pPr>
        <w:pStyle w:val="Heading2"/>
      </w:pPr>
      <w:bookmarkStart w:id="8104" w:name="_Toc36031342"/>
      <w:bookmarkStart w:id="8105" w:name="_Toc36043262"/>
      <w:bookmarkStart w:id="8106" w:name="_Toc36814587"/>
      <w:bookmarkStart w:id="8107" w:name="_Toc44689454"/>
      <w:bookmarkStart w:id="8108" w:name="_Toc44924208"/>
      <w:bookmarkStart w:id="8109" w:name="_Toc51861180"/>
      <w:bookmarkStart w:id="8110" w:name="_Toc57930951"/>
      <w:bookmarkStart w:id="8111" w:name="_Toc57931581"/>
      <w:bookmarkStart w:id="8112" w:name="_Toc98236163"/>
      <w:r w:rsidRPr="00441CD0">
        <w:t>E.2</w:t>
      </w:r>
      <w:r w:rsidRPr="00441CD0">
        <w:tab/>
        <w:t>Multipath TCP Connection Setup</w:t>
      </w:r>
      <w:bookmarkEnd w:id="8104"/>
      <w:bookmarkEnd w:id="8105"/>
      <w:bookmarkEnd w:id="8106"/>
      <w:bookmarkEnd w:id="8107"/>
      <w:bookmarkEnd w:id="8108"/>
      <w:bookmarkEnd w:id="8109"/>
      <w:bookmarkEnd w:id="8110"/>
      <w:bookmarkEnd w:id="8111"/>
      <w:bookmarkEnd w:id="8112"/>
    </w:p>
    <w:p w14:paraId="59F22041" w14:textId="77777777" w:rsidR="00EE5860" w:rsidRPr="00441CD0" w:rsidRDefault="00EE5860" w:rsidP="001A3E8D">
      <w:pPr>
        <w:pStyle w:val="Heading3"/>
      </w:pPr>
      <w:bookmarkStart w:id="8113" w:name="_Toc36031343"/>
      <w:bookmarkStart w:id="8114" w:name="_Toc36043263"/>
      <w:bookmarkStart w:id="8115" w:name="_Toc36814588"/>
      <w:bookmarkStart w:id="8116" w:name="_Toc44689455"/>
      <w:bookmarkStart w:id="8117" w:name="_Toc44924209"/>
      <w:bookmarkStart w:id="8118" w:name="_Toc51861181"/>
      <w:bookmarkStart w:id="8119" w:name="_Toc57930952"/>
      <w:bookmarkStart w:id="8120" w:name="_Toc57931582"/>
      <w:bookmarkStart w:id="8121" w:name="_Toc98236164"/>
      <w:r w:rsidRPr="00441CD0">
        <w:t>E.2.1</w:t>
      </w:r>
      <w:r w:rsidRPr="00441CD0">
        <w:tab/>
        <w:t>General</w:t>
      </w:r>
      <w:bookmarkEnd w:id="8113"/>
      <w:bookmarkEnd w:id="8114"/>
      <w:bookmarkEnd w:id="8115"/>
      <w:bookmarkEnd w:id="8116"/>
      <w:bookmarkEnd w:id="8117"/>
      <w:bookmarkEnd w:id="8118"/>
      <w:bookmarkEnd w:id="8119"/>
      <w:bookmarkEnd w:id="8120"/>
      <w:bookmarkEnd w:id="8121"/>
    </w:p>
    <w:p w14:paraId="38CC4637" w14:textId="77777777" w:rsidR="00EE5860" w:rsidRDefault="00EE5860" w:rsidP="00EE5860">
      <w:bookmarkStart w:id="8122" w:name="_Toc36031344"/>
      <w:bookmarkStart w:id="8123" w:name="_Toc36043264"/>
      <w:bookmarkStart w:id="8124" w:name="_Toc36814589"/>
      <w:bookmarkStart w:id="8125" w:name="_Toc44689456"/>
      <w:bookmarkStart w:id="8126" w:name="_Toc44924210"/>
      <w:bookmarkStart w:id="8127"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1A3E8D">
      <w:pPr>
        <w:pStyle w:val="Heading3"/>
      </w:pPr>
      <w:bookmarkStart w:id="8128" w:name="_Toc57930953"/>
      <w:bookmarkStart w:id="8129" w:name="_Toc57931583"/>
      <w:bookmarkStart w:id="8130" w:name="_Toc98236165"/>
      <w:r w:rsidRPr="00441CD0">
        <w:t>E.2.2</w:t>
      </w:r>
      <w:r w:rsidRPr="00441CD0">
        <w:tab/>
        <w:t>Outgoing Multipath TCP Connection Setup</w:t>
      </w:r>
      <w:bookmarkEnd w:id="8122"/>
      <w:bookmarkEnd w:id="8123"/>
      <w:bookmarkEnd w:id="8124"/>
      <w:bookmarkEnd w:id="8125"/>
      <w:bookmarkEnd w:id="8126"/>
      <w:bookmarkEnd w:id="8127"/>
      <w:bookmarkEnd w:id="8128"/>
      <w:bookmarkEnd w:id="8129"/>
      <w:bookmarkEnd w:id="8130"/>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545A77B7" w:rsidR="00EE5860" w:rsidRPr="00441CD0" w:rsidRDefault="00EE5860" w:rsidP="00EE586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19.5pt;height:112.5pt" o:ole="">
            <v:imagedata r:id="rId36" o:title=""/>
          </v:shape>
          <o:OLEObject Type="Embed" ProgID="VisioViewer.Viewer.1" ShapeID="_x0000_i1039" DrawAspect="Content" ObjectID="_1708950487" r:id="rId37"/>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1A3E8D">
      <w:pPr>
        <w:pStyle w:val="Heading3"/>
      </w:pPr>
      <w:bookmarkStart w:id="8131" w:name="_Toc36031345"/>
      <w:bookmarkStart w:id="8132" w:name="_Toc36043265"/>
      <w:bookmarkStart w:id="8133" w:name="_Toc36814590"/>
      <w:bookmarkStart w:id="8134" w:name="_Toc44689457"/>
      <w:bookmarkStart w:id="8135" w:name="_Toc44924211"/>
      <w:bookmarkStart w:id="8136" w:name="_Toc51861183"/>
      <w:bookmarkStart w:id="8137" w:name="_Toc57930954"/>
      <w:bookmarkStart w:id="8138" w:name="_Toc57931584"/>
      <w:bookmarkStart w:id="8139" w:name="_Toc98236166"/>
      <w:bookmarkStart w:id="8140" w:name="_Toc36031346"/>
      <w:bookmarkStart w:id="8141" w:name="_Toc36043266"/>
      <w:bookmarkStart w:id="8142" w:name="_Toc36814591"/>
      <w:bookmarkStart w:id="8143" w:name="_Toc44689458"/>
      <w:bookmarkStart w:id="8144" w:name="_Toc44924212"/>
      <w:bookmarkStart w:id="8145" w:name="_Toc51861184"/>
      <w:r w:rsidRPr="00441CD0">
        <w:t>E.2.3</w:t>
      </w:r>
      <w:r w:rsidRPr="00441CD0">
        <w:tab/>
        <w:t>Incoming Multipath TCP Connection Setup</w:t>
      </w:r>
      <w:bookmarkEnd w:id="8131"/>
      <w:bookmarkEnd w:id="8132"/>
      <w:bookmarkEnd w:id="8133"/>
      <w:bookmarkEnd w:id="8134"/>
      <w:bookmarkEnd w:id="8135"/>
      <w:bookmarkEnd w:id="8136"/>
      <w:bookmarkEnd w:id="8137"/>
      <w:bookmarkEnd w:id="8138"/>
      <w:bookmarkEnd w:id="8139"/>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1A3E8D">
      <w:pPr>
        <w:pStyle w:val="Heading3"/>
      </w:pPr>
      <w:bookmarkStart w:id="8146" w:name="_Toc57930955"/>
      <w:bookmarkStart w:id="8147" w:name="_Toc57931585"/>
      <w:bookmarkStart w:id="8148" w:name="_Toc98236167"/>
      <w:r w:rsidRPr="00441CD0">
        <w:t>E.2.4</w:t>
      </w:r>
      <w:r w:rsidRPr="00441CD0">
        <w:tab/>
        <w:t>MPTCP Session Entry Stored in MPTCP Proxy</w:t>
      </w:r>
      <w:bookmarkEnd w:id="8140"/>
      <w:bookmarkEnd w:id="8141"/>
      <w:bookmarkEnd w:id="8142"/>
      <w:bookmarkEnd w:id="8143"/>
      <w:bookmarkEnd w:id="8144"/>
      <w:bookmarkEnd w:id="8145"/>
      <w:bookmarkEnd w:id="8146"/>
      <w:bookmarkEnd w:id="8147"/>
      <w:bookmarkEnd w:id="8148"/>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1A3E8D">
      <w:pPr>
        <w:pStyle w:val="Heading2"/>
      </w:pPr>
      <w:bookmarkStart w:id="8149" w:name="_Toc36031347"/>
      <w:bookmarkStart w:id="8150" w:name="_Toc36043267"/>
      <w:bookmarkStart w:id="8151" w:name="_Toc36814592"/>
      <w:bookmarkStart w:id="8152" w:name="_Toc44689459"/>
      <w:bookmarkStart w:id="8153" w:name="_Toc44924213"/>
      <w:bookmarkStart w:id="8154" w:name="_Toc51861185"/>
      <w:bookmarkStart w:id="8155" w:name="_Toc57930956"/>
      <w:bookmarkStart w:id="8156" w:name="_Toc57931586"/>
      <w:bookmarkStart w:id="8157" w:name="_Toc98236168"/>
      <w:r w:rsidRPr="00441CD0">
        <w:t>E.3</w:t>
      </w:r>
      <w:r w:rsidRPr="00441CD0">
        <w:tab/>
        <w:t>IP Translation Procedure</w:t>
      </w:r>
      <w:bookmarkEnd w:id="8149"/>
      <w:bookmarkEnd w:id="8150"/>
      <w:bookmarkEnd w:id="8151"/>
      <w:bookmarkEnd w:id="8152"/>
      <w:bookmarkEnd w:id="8153"/>
      <w:bookmarkEnd w:id="8154"/>
      <w:bookmarkEnd w:id="8155"/>
      <w:bookmarkEnd w:id="8156"/>
      <w:bookmarkEnd w:id="8157"/>
    </w:p>
    <w:p w14:paraId="12B3017E" w14:textId="77777777" w:rsidR="00EE5860" w:rsidRPr="00441CD0" w:rsidRDefault="00EE5860" w:rsidP="001A3E8D">
      <w:pPr>
        <w:pStyle w:val="Heading3"/>
      </w:pPr>
      <w:bookmarkStart w:id="8158" w:name="_Toc36031348"/>
      <w:bookmarkStart w:id="8159" w:name="_Toc36043268"/>
      <w:bookmarkStart w:id="8160" w:name="_Toc36814593"/>
      <w:bookmarkStart w:id="8161" w:name="_Toc44689460"/>
      <w:bookmarkStart w:id="8162" w:name="_Toc44924214"/>
      <w:bookmarkStart w:id="8163" w:name="_Toc51861186"/>
      <w:bookmarkStart w:id="8164" w:name="_Toc57930957"/>
      <w:bookmarkStart w:id="8165" w:name="_Toc57931587"/>
      <w:bookmarkStart w:id="8166" w:name="_Toc98236169"/>
      <w:r w:rsidRPr="00441CD0">
        <w:t>E.3.1</w:t>
      </w:r>
      <w:r w:rsidRPr="00441CD0">
        <w:tab/>
        <w:t>General</w:t>
      </w:r>
      <w:bookmarkEnd w:id="8158"/>
      <w:bookmarkEnd w:id="8159"/>
      <w:bookmarkEnd w:id="8160"/>
      <w:bookmarkEnd w:id="8161"/>
      <w:bookmarkEnd w:id="8162"/>
      <w:bookmarkEnd w:id="8163"/>
      <w:bookmarkEnd w:id="8164"/>
      <w:bookmarkEnd w:id="8165"/>
      <w:bookmarkEnd w:id="8166"/>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2.5pt;height:217.5pt" o:ole="">
            <v:imagedata r:id="rId38" o:title=""/>
          </v:shape>
          <o:OLEObject Type="Embed" ProgID="VisioViewer.Viewer.1" ShapeID="_x0000_i1040" DrawAspect="Content" ObjectID="_1708950488" r:id="rId39"/>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2DF2BA9B"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00EC4799">
        <w:rPr>
          <w:lang w:eastAsia="zh-CN"/>
        </w:rPr>
        <w:t>n</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1A3E8D">
      <w:pPr>
        <w:pStyle w:val="Heading3"/>
      </w:pPr>
      <w:bookmarkStart w:id="8167" w:name="_Toc36031349"/>
      <w:bookmarkStart w:id="8168" w:name="_Toc36043269"/>
      <w:bookmarkStart w:id="8169" w:name="_Toc36814594"/>
      <w:bookmarkStart w:id="8170" w:name="_Toc44689461"/>
      <w:bookmarkStart w:id="8171" w:name="_Toc44924215"/>
      <w:bookmarkStart w:id="8172" w:name="_Toc51861187"/>
      <w:bookmarkStart w:id="8173" w:name="_Toc57930958"/>
      <w:bookmarkStart w:id="8174" w:name="_Toc57931588"/>
      <w:bookmarkStart w:id="8175" w:name="_Toc98236170"/>
      <w:r w:rsidRPr="00441CD0">
        <w:t>E.3.2</w:t>
      </w:r>
      <w:r w:rsidRPr="00441CD0">
        <w:tab/>
        <w:t>IP Translation on Uplink IP Packets</w:t>
      </w:r>
      <w:bookmarkEnd w:id="8167"/>
      <w:bookmarkEnd w:id="8168"/>
      <w:bookmarkEnd w:id="8169"/>
      <w:bookmarkEnd w:id="8170"/>
      <w:bookmarkEnd w:id="8171"/>
      <w:bookmarkEnd w:id="8172"/>
      <w:bookmarkEnd w:id="8173"/>
      <w:bookmarkEnd w:id="8174"/>
      <w:bookmarkEnd w:id="8175"/>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1A3E8D">
      <w:pPr>
        <w:pStyle w:val="Heading3"/>
      </w:pPr>
      <w:bookmarkStart w:id="8176" w:name="_Toc36031350"/>
      <w:bookmarkStart w:id="8177" w:name="_Toc36043270"/>
      <w:bookmarkStart w:id="8178" w:name="_Toc36814595"/>
      <w:bookmarkStart w:id="8179" w:name="_Toc44689462"/>
      <w:bookmarkStart w:id="8180" w:name="_Toc44924216"/>
      <w:bookmarkStart w:id="8181" w:name="_Toc51861188"/>
      <w:bookmarkStart w:id="8182" w:name="_Toc57930959"/>
      <w:bookmarkStart w:id="8183" w:name="_Toc57931589"/>
      <w:bookmarkStart w:id="8184" w:name="_Toc98236171"/>
      <w:r w:rsidRPr="00441CD0">
        <w:t>E.3.3</w:t>
      </w:r>
      <w:r w:rsidRPr="00441CD0">
        <w:tab/>
        <w:t>IP Translation on Downlink IP Packets</w:t>
      </w:r>
      <w:bookmarkEnd w:id="8176"/>
      <w:bookmarkEnd w:id="8177"/>
      <w:bookmarkEnd w:id="8178"/>
      <w:bookmarkEnd w:id="8179"/>
      <w:bookmarkEnd w:id="8180"/>
      <w:bookmarkEnd w:id="8181"/>
      <w:bookmarkEnd w:id="8182"/>
      <w:bookmarkEnd w:id="8183"/>
      <w:bookmarkEnd w:id="8184"/>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1A3E8D">
      <w:pPr>
        <w:pStyle w:val="Heading8"/>
        <w:rPr>
          <w:lang w:val="x-none"/>
        </w:rPr>
      </w:pPr>
      <w:bookmarkStart w:id="8185" w:name="_Toc19717513"/>
      <w:bookmarkStart w:id="8186" w:name="_Toc27491053"/>
      <w:bookmarkStart w:id="8187" w:name="_Toc27557346"/>
      <w:bookmarkStart w:id="8188" w:name="_Toc27724263"/>
      <w:bookmarkStart w:id="8189" w:name="_Toc36031351"/>
      <w:bookmarkStart w:id="8190" w:name="_Toc36043271"/>
      <w:bookmarkStart w:id="8191" w:name="_Toc36814596"/>
      <w:bookmarkStart w:id="8192" w:name="_Toc44689463"/>
      <w:bookmarkStart w:id="8193" w:name="_Toc44924217"/>
      <w:bookmarkStart w:id="8194" w:name="_Toc51861189"/>
      <w:bookmarkStart w:id="8195" w:name="_Toc57930960"/>
      <w:bookmarkStart w:id="8196" w:name="_Toc57931590"/>
      <w:r w:rsidRPr="00441CD0">
        <w:t>Annex F (Informative):</w:t>
      </w:r>
      <w:r w:rsidRPr="00441CD0">
        <w:br/>
        <w:t>Change history</w:t>
      </w:r>
      <w:bookmarkEnd w:id="8185"/>
      <w:bookmarkEnd w:id="8186"/>
      <w:bookmarkEnd w:id="8187"/>
      <w:bookmarkEnd w:id="8188"/>
      <w:bookmarkEnd w:id="8189"/>
      <w:bookmarkEnd w:id="8190"/>
      <w:bookmarkEnd w:id="8191"/>
      <w:bookmarkEnd w:id="8192"/>
      <w:bookmarkEnd w:id="8193"/>
      <w:bookmarkEnd w:id="8194"/>
      <w:bookmarkEnd w:id="8195"/>
      <w:bookmarkEnd w:id="8196"/>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5103"/>
        <w:gridCol w:w="708"/>
      </w:tblGrid>
      <w:tr w:rsidR="00DD5D71" w:rsidRPr="00441CD0" w14:paraId="14AE9D35" w14:textId="77777777" w:rsidTr="00DD5D71">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DD5D71" w:rsidRPr="00441CD0" w:rsidRDefault="00DD5D71"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DD5D71" w:rsidRPr="00441CD0" w:rsidRDefault="00DD5D71"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DD5D71" w:rsidRPr="00441CD0" w:rsidRDefault="00DD5D71"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DD5D71" w:rsidRPr="00441CD0" w:rsidRDefault="00DD5D71"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DD5D71" w:rsidRPr="00441CD0" w:rsidRDefault="00DD5D71"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28AFC83" w14:textId="6AF98CE1" w:rsidR="00DD5D71" w:rsidRPr="00441CD0" w:rsidRDefault="00DD5D71" w:rsidP="00BB0E1F">
            <w:pPr>
              <w:pStyle w:val="TAL"/>
              <w:rPr>
                <w:b/>
                <w:sz w:val="16"/>
              </w:rPr>
            </w:pPr>
            <w:r>
              <w:rPr>
                <w:b/>
                <w:sz w:val="16"/>
              </w:rPr>
              <w:t>Cat</w:t>
            </w:r>
          </w:p>
        </w:tc>
        <w:tc>
          <w:tcPr>
            <w:tcW w:w="5103"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013ED556" w:rsidR="00DD5D71" w:rsidRPr="00441CD0" w:rsidRDefault="00DD5D71" w:rsidP="00BB0E1F">
            <w:pPr>
              <w:pStyle w:val="TAL"/>
              <w:rPr>
                <w:b/>
                <w:sz w:val="16"/>
              </w:rPr>
            </w:pPr>
            <w:r w:rsidRPr="00441CD0">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DD5D71" w:rsidRPr="00441CD0" w:rsidRDefault="00DD5D71" w:rsidP="00BB0E1F">
            <w:pPr>
              <w:pStyle w:val="TAL"/>
              <w:rPr>
                <w:b/>
                <w:sz w:val="16"/>
              </w:rPr>
            </w:pPr>
            <w:r w:rsidRPr="00441CD0">
              <w:rPr>
                <w:b/>
                <w:sz w:val="16"/>
              </w:rPr>
              <w:t>New</w:t>
            </w:r>
          </w:p>
        </w:tc>
      </w:tr>
      <w:tr w:rsidR="00DD5D71" w:rsidRPr="00441CD0" w14:paraId="52B611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668C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0906173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w:t>
            </w:r>
          </w:p>
        </w:tc>
      </w:tr>
      <w:tr w:rsidR="00DD5D71" w:rsidRPr="00441CD0" w14:paraId="743DC6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EB4C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75DFAB6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w:t>
            </w:r>
          </w:p>
        </w:tc>
      </w:tr>
      <w:tr w:rsidR="00DD5D71" w:rsidRPr="00441CD0" w14:paraId="1A501A6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937A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4F2B136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w:t>
            </w:r>
          </w:p>
        </w:tc>
      </w:tr>
      <w:tr w:rsidR="00DD5D71" w:rsidRPr="00441CD0" w14:paraId="2C74C1B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C19D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2ED17F4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0.4.0</w:t>
            </w:r>
          </w:p>
        </w:tc>
      </w:tr>
      <w:tr w:rsidR="00DD5D71" w:rsidRPr="00441CD0" w14:paraId="102D925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224C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94801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0.5.0</w:t>
            </w:r>
          </w:p>
        </w:tc>
      </w:tr>
      <w:tr w:rsidR="00DD5D71" w:rsidRPr="00441CD0" w14:paraId="2E3B06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3B282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122951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1.0.0</w:t>
            </w:r>
          </w:p>
        </w:tc>
      </w:tr>
      <w:tr w:rsidR="00DD5D71" w:rsidRPr="00441CD0" w14:paraId="670AA4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A023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367F764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1.1.0</w:t>
            </w:r>
          </w:p>
        </w:tc>
      </w:tr>
      <w:tr w:rsidR="00DD5D71" w:rsidRPr="00441CD0" w14:paraId="2BF057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039C0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7663280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1.2.0</w:t>
            </w:r>
          </w:p>
        </w:tc>
      </w:tr>
      <w:tr w:rsidR="00DD5D71" w:rsidRPr="00441CD0" w14:paraId="63FBB3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4793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0685088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2.0.0</w:t>
            </w:r>
          </w:p>
        </w:tc>
      </w:tr>
      <w:tr w:rsidR="00DD5D71" w:rsidRPr="00441CD0" w14:paraId="4E65A3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B326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18CBBF0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w:t>
            </w:r>
          </w:p>
        </w:tc>
      </w:tr>
      <w:tr w:rsidR="00DD5D71" w:rsidRPr="00441CD0" w14:paraId="783C650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1F8DE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3A7A47C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14.0.0</w:t>
            </w:r>
          </w:p>
        </w:tc>
      </w:tr>
      <w:tr w:rsidR="00DD5D71" w:rsidRPr="00441CD0" w14:paraId="0BBC2A3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668A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5592D79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3D5EA5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13B0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61ECE67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4442EEA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A23A9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3F51EA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2C1EB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7905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1EAD82A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148BDF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AA8B0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1AD79C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C3BC1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219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15A56E3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A7EA72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E63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480B0F6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FF894D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01DF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3F9CDF5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194076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EC2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50F94F2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578EB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4EF8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596A7B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41E69C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63B2F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6F350D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1B85A1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D5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48D633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6F6D0F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6FA29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5579A9B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28E488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13A8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50BDA35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0A0A59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1E7F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799FC7D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26FCB5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6414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06ED6B9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7E649C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10BF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6B43FA9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B2A0DB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14ACF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1F648A2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4C7C611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4FB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073C85C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74A4A4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D24C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669095D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9318B3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D23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45DFD8C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4D272C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CDD2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3C91858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62DB969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8E74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297D92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67983AB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9CBDA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264C8BD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1475372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5913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5524524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6B2F7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495B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5250A4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11813E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201C7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62AFD8E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295DC3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A928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5DF0A3D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2B0F0DB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AAD8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3D63FE9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0A0B4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0D5E9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404F5F7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E390A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2BDF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5BF3DB2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7B731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4A521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6F2C29B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7FD0C59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3380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1A3BFD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3751500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898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67080BC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5DFAB5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0C05C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56BE493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36654C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138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314720C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196C7E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62781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5FA447C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4094B9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991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28A6835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312370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12F4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651231E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45A57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F40C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5C4E9D4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4DDA0B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60C2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0393393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CAD30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6F2D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7D0E12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734F06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D23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9FFD28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6A333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3A3B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4658AE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2F944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92107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7C14A1D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134A9A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59FD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048FAB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0485D8D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BF54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3691C4E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AE6A34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E68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443CE44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F6EB0E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BFE32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16DC7D4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7A34EC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C92F9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1379B2B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A60AD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8CE87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4734181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F1CD1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2EB69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1CBF33B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44B7BA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D93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111F758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C5198A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A2B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7B329BA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6D5752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3D91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52C3662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A7119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6545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391B194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CF579F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7876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0AFDB43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00F0D85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DEEBD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501384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E6B4A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D449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5E09462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794EF1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17B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7F0E50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67F79B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9F62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1FF0D6B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E4399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744D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7D1547E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Source Interface in the User Plane IP Resource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8B8D2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91CA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6CE10AD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A9092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55EA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2B7D81B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629205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C4074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626C45F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32CF10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CC31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15797F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6674B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C0F9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0F85B27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14896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2FF4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2A8DF81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5C5915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35F76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0DB7B20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663A2E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C03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40613F7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493C6ED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B61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6AE645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F600D6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02401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05DAD3F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4C5B983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365D7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6C615C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UE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BF489C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B38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36AB893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EFDDD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1F479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4276517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299A3FE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4CF1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B099EF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63D5C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494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6E2958E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4BDB9B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408FD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3911F71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53DF979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58314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24DAC8D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895B88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D5DF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6A68681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D313E7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8B5C0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78BACE5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890A4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97C7F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4A56C3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52FB5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79C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42E02C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A5754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7405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51EC35C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4B87DC0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7FEB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75CC6D3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36BC4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74746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0242F9C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C8F522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A0539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4A3311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52B1A38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C6DC8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68B3C6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0ABFE5C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1DA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0F061C2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2DBBF4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2E54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42DC442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821EFE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DD4D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677E83A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AE4E9B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D7BFB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0B2C26C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8DDED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006B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6AE27DC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8A64D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9744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412CB5D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F00291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7D658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7BFE292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00AA465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477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45ADCED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4F6900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F75F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52C862B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4E8A5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B944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0DE92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FCBE65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AF0C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4F84FD6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C99CB1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149C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24F4B6C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A71EF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CB47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0CA7A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D2A6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259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3B93933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5839C7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8CC7D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4EAF6A4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9ADA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7B48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45DA3BD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0A9D0F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786E0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541562B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C940AE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126B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4E22E0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364260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6179E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7CC5E7F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D58DD6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6A47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698F48B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E690A3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0ABEB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033F9A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E85DA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C088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49432A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1EC7B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729F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655184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B20F7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C5F97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7C2871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5E545AA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37DC4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020112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57E0A4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A3ECD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400B96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000160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461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06C1D5D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2BD70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E369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7A586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FD665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2C73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DA2250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F1BF45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1AD2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E51951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D8013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1471C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18EDBA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45E30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0C07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725CFAB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D9842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209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0C93B63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263050A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FA10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43FD570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89B44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5B102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31D2217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AE6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8E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7188536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EF08E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CDC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087936E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22BFB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D948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12DA0E9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491E07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B7B0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50E9218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D38CC0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1215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13FCE4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BEF5DA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E801E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2C92D9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E4C1A1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35E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719CFBC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18C9BE0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67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1B03EF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B3811E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823F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6D11864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696A20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D7F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54686A2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150509E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E6DFB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34E0DF6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006D02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CCB1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01202D0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016EB84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B5245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4AB9531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7A352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AC4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3A411E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1BB079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1B70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2253F64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319F1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D845A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59B160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0574920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FC138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77F4736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report of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F6E8D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91DD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1C87000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53A740A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1FE0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189A2F9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70C3FA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AD8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5804389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615E1CD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21324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164278C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0EF871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3AE1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0791C30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74851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374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086AC4A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563F5EC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58E3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46E054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23EB1C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52E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6CDA73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32A67F9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D81E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481FAA6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599316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7828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5B278C8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Deferred PDR Activation and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841E37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231C1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2D67FB5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A35ED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188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22F886A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08FA3C0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796D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59F946A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750192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658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63033FE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2ED362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4B76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47E732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2B059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A985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6FCD87A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C912F2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CD09D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F14389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09364BB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438A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56008F3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2C5FB9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DD5D71" w:rsidRPr="00441CD0" w:rsidRDefault="00DD5D71"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4D358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617D630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CC0E5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428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070A323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CFFA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4D3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44F88CF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4CB221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70FC7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01783AB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E0BB76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FE5CD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1591F20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623C9E2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BAB06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2B3C98B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7884BD7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299B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6B0EC4D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35ED60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F4738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68EFD61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544D3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CA6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640055E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62F2F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3FEC8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40A976D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126C3BD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89A6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6F62684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65448D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04E9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55585D6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767F4C6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6D05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9856BD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4EA21A8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2767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54F3DDD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0EF11FB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626CC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4FD6B81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55CA0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3CAC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09F30CB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1EF59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C26C7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4EBCA99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BCE294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26DC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5BC7883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3B5453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FA78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0DFAD23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26C601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B131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F517B4" w14:textId="72A9CE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A2F424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FEE4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D1EDDB" w14:textId="61C7915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5CF3E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CFF7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55A441" w14:textId="2404152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594EE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63C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B1FA48" w14:textId="46D25BB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ADFF6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A84C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9EC2AE" w14:textId="1C439D6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5402F2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BAA7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2529F" w14:textId="6DC3E87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5E755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83EB2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38BFF4" w14:textId="06A58FA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551D08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2E90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FCC4E" w14:textId="17E124F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A92FB7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CD76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39CC4" w14:textId="0EC1685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898AC1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D3B0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75E588" w14:textId="614AC77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CE897B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FDE1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8B0466" w14:textId="3038FA8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11F82A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5491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B56711" w14:textId="5128ECE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65AC4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4D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D6B00B" w14:textId="0DA2A64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84DE1C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662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A875" w14:textId="25E2182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B0FDEE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6A24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CAB87F" w14:textId="6EB3D3F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CDC0D6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331F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776F7" w14:textId="5C1CAD5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61628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DE9B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2EEEC8" w14:textId="6B4F27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85556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0B0AF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221F54" w14:textId="4EBC761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1F6662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B1BB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32D2B7" w14:textId="55AFE7C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2F0DC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AD0E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4AA70B" w14:textId="3A437A0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19FC64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FC6B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794FE3" w14:textId="0F17C15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F624D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A2C2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EB8F2C" w14:textId="7E57649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E7A392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6D3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ED666" w14:textId="763D8C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61504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61D6D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D71963" w14:textId="4800810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2E8D3D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75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07C744" w14:textId="027B908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46D97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5266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E51297" w14:textId="246C8C6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527A52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D11A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F50FBC" w14:textId="3B3E2F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0E2B29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8BB9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B5446A" w14:textId="198A227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C8234C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5431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DDD8B" w14:textId="5E218EE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3EFC9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510D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8CE94" w14:textId="559A874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Pool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DE9670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D6B4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70DADB" w14:textId="08A4556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3322C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A7D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90ACA" w14:textId="37BA07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68D1C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E98D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128A6D" w14:textId="6B788E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8DC6D8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A2EA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EFC8D5" w14:textId="4A0B66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92BC2A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380A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E86F7" w14:textId="145BBDF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76D319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36522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35B987" w14:textId="1BBB4AE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937FA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8773D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9407D5" w14:textId="6DFA2C6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20B59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4DCA1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DBFD12" w14:textId="3472FC8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7DFCD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61D3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8627DA" w14:textId="554DA28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A83AEF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49E4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4469E4" w14:textId="2A06BA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BB2F7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3E637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D7411E" w14:textId="00A9917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772E8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6D1F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264492" w14:textId="687B836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2501F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10FE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8B2308" w14:textId="26652A3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F888D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27E4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A6511" w14:textId="30FF9C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9AD6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009A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1D803B" w14:textId="6A64258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6BD77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CA717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8D1071" w14:textId="752DBD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B978DF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6AF5C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859F06" w14:textId="4F6FF08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D42EB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1AFC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B1D67D" w14:textId="6662EC5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90429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6138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F74056" w14:textId="4D914D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6DC1C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5BF3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23D8B5" w14:textId="1908B50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03B41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DDC0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5F5842" w14:textId="2355432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3289E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65EB0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170D7E" w14:textId="5DEFB0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A43DC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0B1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C10BD7" w14:textId="13F6FEF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D42A3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B2C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E5653D" w14:textId="00D6F3F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AE988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5F937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0B0DC" w14:textId="31D13EB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9EBCD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E903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D94301" w14:textId="44A8799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17C78ED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2092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FD7BAA" w14:textId="77007F4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89326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44E70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0A6FDD" w14:textId="21A3F6EF" w:rsidR="00DD5D71" w:rsidRPr="00441CD0" w:rsidRDefault="00DD5D71"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C92CDB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4237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99AB59" w14:textId="305F8D8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9603B3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0AC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CA838" w14:textId="6B908BE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9716B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8DBB3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1EE7" w14:textId="43D2798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47E492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83C9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467D8E" w14:textId="6454E2A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E96E3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DD5D71" w:rsidRPr="00441CD0" w:rsidRDefault="00DD5D71"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210A83" w14:textId="77777777" w:rsidR="00DD5D7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985A1" w14:textId="30896CD6"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16.3.1</w:t>
            </w:r>
          </w:p>
        </w:tc>
      </w:tr>
      <w:tr w:rsidR="00DD5D71" w:rsidRPr="00441CD0" w14:paraId="04B904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82449" w14:textId="77777777" w:rsidR="00DD5D71" w:rsidRPr="009D0AA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02EA574" w14:textId="459D02FB" w:rsidR="00DD5D71" w:rsidRDefault="00DD5D71"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8C530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AC272C" w14:textId="77777777" w:rsidR="00DD5D71" w:rsidRPr="009D0AA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8107F9" w14:textId="08E4DAD7" w:rsidR="00DD5D71" w:rsidRDefault="00DD5D71"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D3D1DF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2EB9DE" w14:textId="77777777" w:rsidR="00DD5D71" w:rsidRPr="001704D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668EE2" w14:textId="3D679E3F" w:rsidR="00DD5D71" w:rsidRDefault="00DD5D71"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2056C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B1792" w14:textId="77777777" w:rsidR="00DD5D71" w:rsidRPr="0017198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00C7E6" w14:textId="5A9D5177" w:rsidR="00DD5D71" w:rsidRDefault="00DD5D71"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B57DA7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740F91" w14:textId="77777777" w:rsidR="00DD5D71" w:rsidRPr="00F771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80A9B2" w14:textId="3BD437F9" w:rsidR="00DD5D71" w:rsidRDefault="00DD5D71"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AB85A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EFD41" w14:textId="77777777" w:rsidR="00DD5D71" w:rsidRPr="00301D5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C6E072" w14:textId="1A860BCA" w:rsidR="00DD5D71" w:rsidRDefault="00DD5D71"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37B44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45CBD" w14:textId="77777777" w:rsidR="00DD5D71" w:rsidRPr="006F634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352CD1" w14:textId="59C67B48" w:rsidR="00DD5D71" w:rsidRDefault="00DD5D71"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55D362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2BFE1" w14:textId="77777777" w:rsidR="00DD5D71" w:rsidRPr="00436BC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AB8336" w14:textId="4116817F" w:rsidR="00DD5D71" w:rsidRDefault="00DD5D71"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7A82E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BE07D9" w14:textId="77777777" w:rsidR="00DD5D71" w:rsidRPr="00436BC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958CF" w14:textId="2837CCF1" w:rsidR="00DD5D71" w:rsidRDefault="00DD5D71"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A6B79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A2E73B" w14:textId="77777777" w:rsidR="00DD5D71" w:rsidRPr="0075636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98DD34" w14:textId="384008EB" w:rsidR="00DD5D71" w:rsidRDefault="00DD5D71"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62251D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DD083" w14:textId="77777777" w:rsidR="00DD5D71" w:rsidRPr="00FE49C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7B63AE" w14:textId="038D7D55" w:rsidR="00DD5D71" w:rsidRDefault="00DD5D71"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F9F0D5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9C9539" w14:textId="77777777" w:rsidR="00DD5D71" w:rsidRPr="0077146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D9D39F" w14:textId="3B0518FE" w:rsidR="00DD5D71" w:rsidRDefault="00DD5D71"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BF5C9F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31973" w14:textId="77777777" w:rsidR="00DD5D71" w:rsidRPr="00B5323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C40D46" w14:textId="0B159A74" w:rsidR="00DD5D71" w:rsidRDefault="00DD5D71"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8AF63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7D9FE9" w14:textId="77777777" w:rsidR="00DD5D71" w:rsidRPr="000D098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B971BA" w14:textId="7B842B4A" w:rsidR="00DD5D71" w:rsidRDefault="00DD5D71"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9953BF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F93262" w14:textId="77777777" w:rsidR="00DD5D71" w:rsidRPr="0072115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1B4CDE" w14:textId="266C6205" w:rsidR="00DD5D71" w:rsidRDefault="00DD5D71"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DCD67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4C1BA3" w14:textId="77777777" w:rsidR="00DD5D71" w:rsidRPr="00936E8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14E5E0" w14:textId="410EA7E7" w:rsidR="00DD5D71" w:rsidRDefault="00DD5D71"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6D761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E1C595" w14:textId="77777777" w:rsidR="00DD5D71" w:rsidRPr="007276D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3ED53B" w14:textId="04CD2A70" w:rsidR="00DD5D71" w:rsidRDefault="00DD5D71"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6D12E1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08D106" w14:textId="77777777" w:rsidR="00DD5D71" w:rsidRPr="00C0654B"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4ADD2E" w14:textId="6965B620" w:rsidR="00DD5D71" w:rsidRDefault="00DD5D71"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EF02E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DD5D71" w:rsidRPr="00441CD0"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6BE97" w14:textId="77777777" w:rsidR="00DD5D71" w:rsidRPr="005B339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E1B798" w14:textId="3347C67F" w:rsidR="00DD5D71" w:rsidRDefault="00DD5D71"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53A41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7F7387" w14:textId="77777777" w:rsidR="00DD5D71" w:rsidRPr="0062426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EA594B" w14:textId="291A997F" w:rsidR="00DD5D71" w:rsidRDefault="00DD5D71"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A9A867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E8232" w14:textId="77777777" w:rsidR="00DD5D71" w:rsidRPr="006678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0E89F5" w14:textId="407FEC71" w:rsidR="00DD5D71" w:rsidRDefault="00DD5D71"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E3C0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9C53D4" w14:textId="77777777" w:rsidR="00DD5D71" w:rsidRPr="006678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E90DD6" w14:textId="09F57529" w:rsidR="00DD5D71" w:rsidRDefault="00DD5D71"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94667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83F8E" w14:textId="77777777" w:rsidR="00DD5D71" w:rsidRPr="00C041C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5DB91" w14:textId="1048ACC2" w:rsidR="00DD5D71" w:rsidRDefault="00DD5D71"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361912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03CF4" w14:textId="77777777" w:rsidR="00DD5D71" w:rsidRPr="0060785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20B083" w14:textId="704B0373" w:rsidR="00DD5D71" w:rsidRDefault="00DD5D71"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A4F67A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1346F7" w14:textId="77777777" w:rsidR="00DD5D71" w:rsidRPr="00A50CEB"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E79B53" w14:textId="37BF1EF4" w:rsidR="00DD5D71" w:rsidRDefault="00DD5D71"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90E5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DD5D71" w:rsidRPr="00441CD0"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00455" w14:textId="77777777" w:rsidR="00DD5D71" w:rsidRPr="00E35DD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11EC48" w14:textId="109640C8" w:rsidR="00DD5D71" w:rsidRDefault="00DD5D71"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BB09C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8FA854" w14:textId="77777777" w:rsidR="00DD5D71" w:rsidRPr="00A816E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57BC06" w14:textId="05F31C41" w:rsidR="00DD5D71" w:rsidRDefault="00DD5D71"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0236A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BEA88" w14:textId="77777777" w:rsidR="00DD5D71" w:rsidRPr="00BC197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9584E5" w14:textId="543979A1" w:rsidR="00DD5D71" w:rsidRDefault="00DD5D71"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73343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600D4" w14:textId="77777777" w:rsidR="00DD5D71" w:rsidRPr="0093114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F64DFB" w14:textId="4A614377" w:rsidR="00DD5D71" w:rsidRDefault="00DD5D71"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70D25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97A6A9"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1BB2D5" w14:textId="343A7B44"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MPTCP Indication for a Uplink PDR for traffic applicable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BCAF6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59D90"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47A5DA" w14:textId="4EE17BC2"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8E968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65B532"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9B4064" w14:textId="5E8A8037"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2C6663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2EEFE5" w14:textId="77777777" w:rsidR="00DD5D71" w:rsidRPr="00DF6A0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AA1E9" w14:textId="12E4F245" w:rsidR="00DD5D71" w:rsidRDefault="00DD5D71"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0311AF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7002A" w14:textId="77777777" w:rsidR="00DD5D71" w:rsidRPr="006F2CB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8E8A48" w14:textId="47B62930" w:rsidR="00DD5D71" w:rsidRDefault="00DD5D71"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89675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C45072" w14:textId="77777777" w:rsidR="00DD5D71" w:rsidRPr="0042142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94B143" w14:textId="4EAE0A0C" w:rsidR="00DD5D71" w:rsidRDefault="00DD5D71"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A909C0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8D63E5" w14:textId="77777777" w:rsidR="00DD5D71" w:rsidRPr="002B1B8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109F8E" w14:textId="574ECFF9" w:rsidR="00DD5D71" w:rsidRDefault="00DD5D71"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F9F738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9C4FED" w14:textId="77777777" w:rsidR="00DD5D71" w:rsidRPr="00F5798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5C152C" w14:textId="1C3DF2E7" w:rsidR="00DD5D71" w:rsidRDefault="00DD5D71"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6AC53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11637" w14:textId="77777777" w:rsidR="00DD5D71" w:rsidRPr="006E52C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4A1A25" w14:textId="7AB2FFED" w:rsidR="00DD5D71" w:rsidRDefault="00DD5D71"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AE93DF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0FD221"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91F91E" w14:textId="6A8E2434"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27F04C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1DFA2"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EB49A5" w14:textId="7BFD23C3"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C900B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5A8E74"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B7BB69" w14:textId="14FD23FE"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864E07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576DE" w14:textId="77777777" w:rsidR="00DD5D71" w:rsidRPr="00B657A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187FE6" w14:textId="0317E76A" w:rsidR="00DD5D71" w:rsidRDefault="00DD5D71"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7F018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D31E80" w14:textId="77777777" w:rsidR="00DD5D71" w:rsidRPr="00940D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52BEC7" w14:textId="1D7E06AF" w:rsidR="00DD5D71" w:rsidRDefault="00DD5D71"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FB207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76A0D" w14:textId="77777777" w:rsidR="00DD5D71" w:rsidRPr="00940D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91D43" w14:textId="6C45CD71" w:rsidR="00DD5D71" w:rsidRDefault="00DD5D71"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4BA185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93227"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123C9B" w14:textId="64DC5441"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72B0A2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3313E5"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BDA5B" w14:textId="5725FBA0"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5181CC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4B718"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97A9B" w14:textId="2D8F322D"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1BEDDA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DD5D71"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93CBE" w14:textId="77777777" w:rsidR="00DD5D71" w:rsidRPr="001671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D7B3F8" w14:textId="23711040" w:rsidR="00DD5D71" w:rsidRPr="00940D12" w:rsidRDefault="00DD5D71"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2F0C11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BA546" w14:textId="77777777" w:rsidR="00DD5D71" w:rsidRPr="008D22B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A35863" w14:textId="02EC2888" w:rsidR="00DD5D71" w:rsidRPr="00940D12" w:rsidRDefault="00DD5D71"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7DFB3BD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1FF13" w14:textId="77777777" w:rsidR="00DD5D71" w:rsidRPr="008D22B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CE779C" w14:textId="5D604D4A" w:rsidR="00DD5D71" w:rsidRPr="00940D12" w:rsidRDefault="00DD5D71"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21C2A28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CD86F7" w14:textId="77777777" w:rsidR="00DD5D71" w:rsidRPr="00DF0F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196B23" w14:textId="60236B05" w:rsidR="00DD5D71" w:rsidRPr="00940D12" w:rsidRDefault="00DD5D71"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51C3D20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D51E6" w14:textId="77777777" w:rsidR="00DD5D71" w:rsidRPr="00DF0F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A7D885" w14:textId="6CBF9E00" w:rsidR="00DD5D71" w:rsidRPr="00940D12" w:rsidRDefault="00DD5D71"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C8A398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01756" w14:textId="77777777" w:rsidR="00DD5D71" w:rsidRPr="00BB3E9D"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5853C3" w14:textId="15DBAD9D" w:rsidR="00DD5D71" w:rsidRPr="00940D12" w:rsidRDefault="00DD5D71"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3D30034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FAE27"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A319DC" w14:textId="43ABF3AB"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1019C7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C8D978"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A30FCA" w14:textId="0CB8EF81"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776B23C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A7EB"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571CA4" w14:textId="0D4B8D84"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3146A9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A597F" w14:textId="77777777" w:rsidR="00DD5D71" w:rsidRPr="00FB7F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92BAC5" w14:textId="30B6A73B" w:rsidR="00DD5D71" w:rsidRPr="00F43B3A" w:rsidRDefault="00DD5D71"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39AAD6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35FE2" w14:textId="77777777" w:rsidR="00DD5D71" w:rsidRPr="00FB7F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43EEE8" w14:textId="5B885FE3" w:rsidR="00DD5D71" w:rsidRPr="00F43B3A" w:rsidRDefault="00DD5D71"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57620F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AD32" w14:textId="77777777" w:rsidR="00DD5D71" w:rsidRPr="00F160B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55856C" w14:textId="5D122177" w:rsidR="00DD5D71" w:rsidRPr="00F43B3A" w:rsidRDefault="00DD5D71"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2936DE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D255D" w14:textId="77777777" w:rsidR="00DD5D71" w:rsidRPr="0001447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9FA06D" w14:textId="17F31E46" w:rsidR="00DD5D71" w:rsidRPr="00F43B3A" w:rsidRDefault="00DD5D71"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70ED55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2A5EF" w14:textId="77777777" w:rsidR="00DD5D71" w:rsidRPr="007D46E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01CAD1" w14:textId="12EF5AFF" w:rsidR="00DD5D71" w:rsidRPr="00F43B3A" w:rsidRDefault="00DD5D71"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1D781F8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4DB851" w14:textId="77777777" w:rsidR="00DD5D71" w:rsidRPr="00C20F3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C3CD13" w14:textId="46246544" w:rsidR="00DD5D71" w:rsidRPr="00F43B3A" w:rsidRDefault="00DD5D71"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46A132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33A2CA" w14:textId="77777777" w:rsidR="00DD5D71" w:rsidRPr="00E63DA8"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B211C5" w14:textId="29A4FABB" w:rsidR="00DD5D71" w:rsidRPr="00F43B3A" w:rsidRDefault="00DD5D71"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58EC96E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619534" w14:textId="77777777" w:rsidR="00DD5D71" w:rsidRPr="00C023B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66816" w14:textId="0CF8E478" w:rsidR="00DD5D71" w:rsidRPr="00F43B3A" w:rsidRDefault="00DD5D71"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130F570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DD5D71"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6D98D" w14:textId="77777777" w:rsidR="00DD5D71" w:rsidRPr="0024708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D9357F" w14:textId="11A5BBEB" w:rsidR="00DD5D71" w:rsidRPr="00F43B3A" w:rsidRDefault="00DD5D71"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653D597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F825B1"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876DF" w14:textId="5374AC05"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7E63CF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CF1A62"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3CCD3" w14:textId="73CAC406"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7DB2DB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B7DB0"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80247E" w14:textId="5833F359"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256CA7A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296E8" w14:textId="77777777" w:rsidR="00DD5D71" w:rsidRPr="000B02F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CF6705" w14:textId="3FE1B968" w:rsidR="00DD5D71" w:rsidRPr="00F43B3A" w:rsidRDefault="00DD5D71"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2AF5550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CC7EB9" w14:textId="77777777" w:rsidR="00DD5D71" w:rsidRPr="000B02F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345694" w14:textId="7FB43119" w:rsidR="00DD5D71" w:rsidRPr="00F43B3A" w:rsidRDefault="00DD5D71"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4810083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478B9" w14:textId="77777777" w:rsidR="00DD5D71" w:rsidRPr="00123AF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462655C0"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5D9D216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DD5D71" w:rsidRDefault="00DD5D71"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DD5D71" w:rsidRDefault="00DD5D71"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DD5D71" w:rsidRDefault="00DD5D71"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DD5D71" w:rsidRDefault="00DD5D71"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DD5D71" w:rsidRPr="00123AF9" w:rsidRDefault="00DD5D71"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48FEB" w14:textId="77777777" w:rsidR="00DD5D71" w:rsidRPr="00BB0E1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7188201B" w:rsidR="00DD5D71" w:rsidRPr="00123AF9" w:rsidRDefault="00DD5D71"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DD5D71" w:rsidRDefault="00DD5D71" w:rsidP="00BB0E1F">
            <w:pPr>
              <w:spacing w:after="0"/>
              <w:rPr>
                <w:rFonts w:ascii="Arial" w:hAnsi="Arial"/>
                <w:snapToGrid w:val="0"/>
                <w:color w:val="000000"/>
                <w:sz w:val="16"/>
              </w:rPr>
            </w:pPr>
            <w:r>
              <w:rPr>
                <w:rFonts w:ascii="Arial" w:hAnsi="Arial"/>
                <w:snapToGrid w:val="0"/>
                <w:color w:val="000000"/>
                <w:sz w:val="16"/>
              </w:rPr>
              <w:t>16.7.0</w:t>
            </w:r>
          </w:p>
        </w:tc>
      </w:tr>
      <w:tr w:rsidR="00DD5D71" w:rsidRPr="00123AF9" w14:paraId="0FEA13F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DD5D71" w:rsidRDefault="00DD5D71"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DD5D71" w:rsidRDefault="00DD5D71"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D5B53C" w14:textId="77777777" w:rsidR="00DD5D71" w:rsidRPr="00BB0E1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751D141" w:rsidR="00DD5D71" w:rsidRPr="00123AF9" w:rsidRDefault="00DD5D71"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0BE3B3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DD5D71" w:rsidRDefault="00DD5D71"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43683" w14:textId="77777777" w:rsidR="00DD5D71" w:rsidRPr="00CA38E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599673C5" w:rsidR="00DD5D71" w:rsidRPr="00123AF9" w:rsidRDefault="00DD5D71"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6291D3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DD5D71" w:rsidRDefault="00DD5D71"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0C6B19" w14:textId="77777777" w:rsidR="00DD5D71" w:rsidRPr="00CA38E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7D0C39A5" w:rsidR="00DD5D71" w:rsidRPr="00123AF9" w:rsidRDefault="00DD5D71"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7357C45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DD5D71" w:rsidRDefault="00DD5D71"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9ABB3" w14:textId="77777777" w:rsidR="00DD5D71" w:rsidRPr="00EC2FDD"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4C75772C" w:rsidR="00DD5D71" w:rsidRPr="00123AF9" w:rsidRDefault="00DD5D71"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4581946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DD5D71" w:rsidRDefault="00DD5D71"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B1D12E"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5DECCE43"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02A7E16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DD5D71" w:rsidRDefault="00DD5D71"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6AD6E"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20B2C0AF"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51CF00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DD5D71" w:rsidRDefault="00DD5D71"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F81689"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2387FCC0"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295403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DD5D71" w:rsidRDefault="00DD5D71"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629"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728555DD"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4F87891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DD5D71" w:rsidRDefault="00DD5D71"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4D3F4A" w14:textId="77777777" w:rsidR="00DD5D71" w:rsidRPr="00770F8A"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19C50493" w:rsidR="00DD5D71" w:rsidRPr="00123AF9" w:rsidRDefault="00DD5D71"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1C4951B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DD5D71" w:rsidRDefault="00DD5D71"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D3DD0" w14:textId="77777777" w:rsidR="00DD5D71" w:rsidRPr="00CC5F1B"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4C81D174" w:rsidR="00DD5D71" w:rsidRPr="00123AF9" w:rsidRDefault="00DD5D71"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4A9E3D9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DD5D71" w:rsidRDefault="00DD5D71"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DD5D71" w:rsidRDefault="00DD5D71"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67068E" w14:textId="77777777" w:rsidR="00DD5D71" w:rsidRPr="003935F4"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4D4912E7" w:rsidR="00DD5D71" w:rsidRPr="00123AF9" w:rsidRDefault="00DD5D71"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6DDF91F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DD5D71" w:rsidRDefault="00DD5D71"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DD5D71" w:rsidRDefault="00DD5D71"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59A132" w14:textId="77777777" w:rsidR="00DD5D71" w:rsidRPr="003935F4"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167338E0" w:rsidR="00DD5D71" w:rsidRPr="00123AF9" w:rsidRDefault="00DD5D71"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24A9B86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10E414" w14:textId="60AAE8F1"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0AA982" w14:textId="17B751E6"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15BCB0" w14:textId="4B5BABAB" w:rsidR="00DD5D71" w:rsidRDefault="00DD5D71" w:rsidP="00801D44">
            <w:pPr>
              <w:spacing w:after="0"/>
              <w:rPr>
                <w:rFonts w:ascii="Arial" w:hAnsi="Arial"/>
                <w:snapToGrid w:val="0"/>
                <w:color w:val="000000"/>
                <w:sz w:val="16"/>
              </w:rPr>
            </w:pPr>
            <w:r>
              <w:rPr>
                <w:rFonts w:ascii="Arial" w:hAnsi="Arial"/>
                <w:snapToGrid w:val="0"/>
                <w:color w:val="000000"/>
                <w:sz w:val="16"/>
              </w:rPr>
              <w:t>CP-210022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F48B52" w14:textId="7E1D74FC" w:rsidR="00DD5D71" w:rsidRDefault="00DD5D71" w:rsidP="00801D44">
            <w:pPr>
              <w:spacing w:after="0"/>
              <w:rPr>
                <w:rFonts w:ascii="Arial" w:hAnsi="Arial"/>
                <w:snapToGrid w:val="0"/>
                <w:color w:val="000000"/>
                <w:sz w:val="16"/>
              </w:rPr>
            </w:pPr>
            <w:r>
              <w:rPr>
                <w:rFonts w:ascii="Arial" w:hAnsi="Arial"/>
                <w:snapToGrid w:val="0"/>
                <w:color w:val="000000"/>
                <w:sz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1AB64" w14:textId="4B1DEA72"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7A3B3"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B691D07" w14:textId="5289E15E"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Implementation of conclusions agreed for KI#3 of TR 29.820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B7F92" w14:textId="354C0899"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1CDD540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149313" w14:textId="6ECDB10E"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B0E35" w14:textId="640E5162"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3CB39D" w14:textId="4E02FE0E"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355E4" w14:textId="1799D94F" w:rsidR="00DD5D71" w:rsidRDefault="00DD5D71" w:rsidP="00801D44">
            <w:pPr>
              <w:spacing w:after="0"/>
              <w:rPr>
                <w:rFonts w:ascii="Arial" w:hAnsi="Arial"/>
                <w:snapToGrid w:val="0"/>
                <w:color w:val="000000"/>
                <w:sz w:val="16"/>
              </w:rPr>
            </w:pPr>
            <w:r>
              <w:rPr>
                <w:rFonts w:ascii="Arial" w:hAnsi="Arial"/>
                <w:snapToGrid w:val="0"/>
                <w:color w:val="000000"/>
                <w:sz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2ED17" w14:textId="5D9A15E6" w:rsidR="00DD5D71" w:rsidRDefault="00DD5D71" w:rsidP="00801D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9DE13"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20E35FD" w14:textId="6A6FC79E"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Rule activation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1250" w14:textId="41002FBA"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72583B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ECE5D5" w14:textId="1454FAA4"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3A080D" w14:textId="1B20177C"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553B54F" w14:textId="090E5E61"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F88B2" w14:textId="2F0070DE" w:rsidR="00DD5D71" w:rsidRDefault="00DD5D71" w:rsidP="00801D44">
            <w:pPr>
              <w:spacing w:after="0"/>
              <w:rPr>
                <w:rFonts w:ascii="Arial" w:hAnsi="Arial"/>
                <w:snapToGrid w:val="0"/>
                <w:color w:val="000000"/>
                <w:sz w:val="16"/>
              </w:rPr>
            </w:pPr>
            <w:r>
              <w:rPr>
                <w:rFonts w:ascii="Arial" w:hAnsi="Arial"/>
                <w:snapToGrid w:val="0"/>
                <w:color w:val="000000"/>
                <w:sz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0BC4D7" w14:textId="0FC07DEE"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A027F"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98B6471" w14:textId="75D96B65"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121A" w14:textId="5BBC6EBE"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28989BB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E0FFA2" w14:textId="3931A279"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BCEED" w14:textId="4032DF2A"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EFE5B92" w14:textId="733E9DBA"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BEB73" w14:textId="561173CC" w:rsidR="00DD5D71" w:rsidRDefault="00DD5D71" w:rsidP="00801D44">
            <w:pPr>
              <w:spacing w:after="0"/>
              <w:rPr>
                <w:rFonts w:ascii="Arial" w:hAnsi="Arial"/>
                <w:snapToGrid w:val="0"/>
                <w:color w:val="000000"/>
                <w:sz w:val="16"/>
              </w:rPr>
            </w:pPr>
            <w:r>
              <w:rPr>
                <w:rFonts w:ascii="Arial" w:hAnsi="Arial"/>
                <w:snapToGrid w:val="0"/>
                <w:color w:val="000000"/>
                <w:sz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54548B" w14:textId="7A7D48D5"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9749AC" w14:textId="77777777" w:rsidR="00DD5D71" w:rsidRPr="00E50D07"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93C5A6B" w14:textId="023E7EE8" w:rsidR="00DD5D71" w:rsidRPr="003935F4" w:rsidRDefault="00DD5D71" w:rsidP="00801D44">
            <w:pPr>
              <w:spacing w:after="0"/>
              <w:rPr>
                <w:rFonts w:ascii="Arial" w:hAnsi="Arial"/>
                <w:snapToGrid w:val="0"/>
                <w:color w:val="000000"/>
                <w:sz w:val="16"/>
              </w:rPr>
            </w:pPr>
            <w:r w:rsidRPr="00E50D07">
              <w:rPr>
                <w:rFonts w:ascii="Arial" w:hAnsi="Arial"/>
                <w:snapToGrid w:val="0"/>
                <w:color w:val="000000"/>
                <w:sz w:val="16"/>
              </w:rPr>
              <w:t>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B9E1" w14:textId="66F15E24"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4C6B1A2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A93E56" w14:textId="749131F3"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C91E97" w14:textId="01361CF6"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A76D49" w14:textId="6A569172"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8489C" w14:textId="55931912" w:rsidR="00DD5D71" w:rsidRDefault="00DD5D71" w:rsidP="00801D44">
            <w:pPr>
              <w:spacing w:after="0"/>
              <w:rPr>
                <w:rFonts w:ascii="Arial" w:hAnsi="Arial"/>
                <w:snapToGrid w:val="0"/>
                <w:color w:val="000000"/>
                <w:sz w:val="16"/>
              </w:rPr>
            </w:pPr>
            <w:r>
              <w:rPr>
                <w:rFonts w:ascii="Arial" w:hAnsi="Arial"/>
                <w:snapToGrid w:val="0"/>
                <w:color w:val="000000"/>
                <w:sz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A66043" w14:textId="2EF4EF4A" w:rsidR="00DD5D71" w:rsidRDefault="00DD5D71" w:rsidP="00801D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61FD1" w14:textId="77777777" w:rsidR="00DD5D71" w:rsidRPr="009430D3"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C7D123" w14:textId="70F21896" w:rsidR="00DD5D71" w:rsidRPr="003935F4" w:rsidRDefault="00DD5D71" w:rsidP="00801D44">
            <w:pPr>
              <w:spacing w:after="0"/>
              <w:rPr>
                <w:rFonts w:ascii="Arial" w:hAnsi="Arial"/>
                <w:snapToGrid w:val="0"/>
                <w:color w:val="000000"/>
                <w:sz w:val="16"/>
              </w:rPr>
            </w:pPr>
            <w:r w:rsidRPr="009430D3">
              <w:rPr>
                <w:rFonts w:ascii="Arial" w:hAnsi="Arial"/>
                <w:snapToGrid w:val="0"/>
                <w:color w:val="000000"/>
                <w:sz w:val="16"/>
              </w:rPr>
              <w:t>Addition of RAT Type IE on PFCP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F3403" w14:textId="50E6EF1B"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552A77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D71373" w14:textId="1401A937"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11EEFB" w14:textId="1EC55E07"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409E29C" w14:textId="571CB425"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4742D4" w14:textId="569C3ADA" w:rsidR="00DD5D71" w:rsidRDefault="00DD5D71" w:rsidP="00801D44">
            <w:pPr>
              <w:spacing w:after="0"/>
              <w:rPr>
                <w:rFonts w:ascii="Arial" w:hAnsi="Arial"/>
                <w:snapToGrid w:val="0"/>
                <w:color w:val="000000"/>
                <w:sz w:val="16"/>
              </w:rPr>
            </w:pPr>
            <w:r>
              <w:rPr>
                <w:rFonts w:ascii="Arial" w:hAnsi="Arial"/>
                <w:snapToGrid w:val="0"/>
                <w:color w:val="000000"/>
                <w:sz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DB95C9" w14:textId="2CA775A8"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0680E" w14:textId="77777777" w:rsidR="00DD5D71" w:rsidRPr="009272B4"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50E0089" w14:textId="0A1F4901" w:rsidR="00DD5D71" w:rsidRPr="003935F4" w:rsidRDefault="00DD5D71" w:rsidP="00801D44">
            <w:pPr>
              <w:spacing w:after="0"/>
              <w:rPr>
                <w:rFonts w:ascii="Arial" w:hAnsi="Arial"/>
                <w:snapToGrid w:val="0"/>
                <w:color w:val="000000"/>
                <w:sz w:val="16"/>
              </w:rPr>
            </w:pPr>
            <w:r w:rsidRPr="009272B4">
              <w:rPr>
                <w:rFonts w:ascii="Arial" w:hAnsi="Arial"/>
                <w:snapToGrid w:val="0"/>
                <w:color w:val="000000"/>
                <w:sz w:val="16"/>
              </w:rPr>
              <w:t>Support of Radius, Diameter or DHCP communication via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74A4F" w14:textId="466FC190"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2B5909C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39B85C" w14:textId="14B4F69E"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629497" w14:textId="7D65D2D7"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EB1F4C" w14:textId="6A16A238" w:rsidR="00DD5D71" w:rsidRDefault="00DD5D71" w:rsidP="00801D44">
            <w:pPr>
              <w:spacing w:after="0"/>
              <w:rPr>
                <w:rFonts w:ascii="Arial" w:hAnsi="Arial"/>
                <w:snapToGrid w:val="0"/>
                <w:color w:val="000000"/>
                <w:sz w:val="16"/>
              </w:rPr>
            </w:pPr>
            <w:r>
              <w:rPr>
                <w:rFonts w:ascii="Arial" w:hAnsi="Arial"/>
                <w:snapToGrid w:val="0"/>
                <w:color w:val="000000"/>
                <w:sz w:val="16"/>
              </w:rPr>
              <w:t>CP-210033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1C9A85" w14:textId="16EA2A2D" w:rsidR="00DD5D71" w:rsidRDefault="00DD5D71" w:rsidP="00801D44">
            <w:pPr>
              <w:spacing w:after="0"/>
              <w:rPr>
                <w:rFonts w:ascii="Arial" w:hAnsi="Arial"/>
                <w:snapToGrid w:val="0"/>
                <w:color w:val="000000"/>
                <w:sz w:val="16"/>
              </w:rPr>
            </w:pPr>
            <w:r>
              <w:rPr>
                <w:rFonts w:ascii="Arial" w:hAnsi="Arial"/>
                <w:snapToGrid w:val="0"/>
                <w:color w:val="000000"/>
                <w:sz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60E071" w14:textId="14FB8537" w:rsidR="00DD5D71" w:rsidRDefault="00DD5D71" w:rsidP="00801D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19F50" w14:textId="77777777" w:rsidR="00DD5D71" w:rsidRPr="00CA5E7D"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88F4045" w14:textId="5AE4BFDE" w:rsidR="00DD5D71" w:rsidRPr="003935F4" w:rsidRDefault="00DD5D71" w:rsidP="00801D44">
            <w:pPr>
              <w:spacing w:after="0"/>
              <w:rPr>
                <w:rFonts w:ascii="Arial" w:hAnsi="Arial"/>
                <w:snapToGrid w:val="0"/>
                <w:color w:val="000000"/>
                <w:sz w:val="16"/>
              </w:rPr>
            </w:pPr>
            <w:r w:rsidRPr="00CA5E7D">
              <w:rPr>
                <w:rFonts w:ascii="Arial" w:hAnsi="Arial"/>
                <w:snapToGrid w:val="0"/>
                <w:color w:val="000000"/>
                <w:sz w:val="16"/>
              </w:rPr>
              <w:t>Enhancement on the support of 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15C26" w14:textId="6CC0E8B3"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5D22D62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D8E752" w14:textId="46567695"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2EE7F7" w14:textId="7E1006B8"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785CAE5" w14:textId="1B0C9272" w:rsidR="00DD5D71" w:rsidRDefault="00DD5D71" w:rsidP="00801D44">
            <w:pPr>
              <w:spacing w:after="0"/>
              <w:rPr>
                <w:rFonts w:ascii="Arial" w:hAnsi="Arial"/>
                <w:snapToGrid w:val="0"/>
                <w:color w:val="000000"/>
                <w:sz w:val="16"/>
              </w:rPr>
            </w:pPr>
            <w:r>
              <w:rPr>
                <w:rFonts w:ascii="Arial" w:hAnsi="Arial"/>
                <w:snapToGrid w:val="0"/>
                <w:color w:val="000000"/>
                <w:sz w:val="16"/>
              </w:rPr>
              <w:t>CP-210030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C576B3" w14:textId="3A32F99D" w:rsidR="00DD5D71" w:rsidRDefault="00DD5D71" w:rsidP="00801D44">
            <w:pPr>
              <w:spacing w:after="0"/>
              <w:rPr>
                <w:rFonts w:ascii="Arial" w:hAnsi="Arial"/>
                <w:snapToGrid w:val="0"/>
                <w:color w:val="000000"/>
                <w:sz w:val="16"/>
              </w:rPr>
            </w:pPr>
            <w:r>
              <w:rPr>
                <w:rFonts w:ascii="Arial" w:hAnsi="Arial"/>
                <w:snapToGrid w:val="0"/>
                <w:color w:val="000000"/>
                <w:sz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67A41D" w14:textId="6CFCC1ED"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2181" w14:textId="77777777" w:rsidR="00DD5D71" w:rsidRPr="00CA5E7D"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F0FECBD" w14:textId="1769769D" w:rsidR="00DD5D71" w:rsidRPr="003935F4" w:rsidRDefault="00DD5D71" w:rsidP="00801D44">
            <w:pPr>
              <w:spacing w:after="0"/>
              <w:rPr>
                <w:rFonts w:ascii="Arial" w:hAnsi="Arial"/>
                <w:snapToGrid w:val="0"/>
                <w:color w:val="000000"/>
                <w:sz w:val="16"/>
              </w:rPr>
            </w:pPr>
            <w:r w:rsidRPr="00CA5E7D">
              <w:rPr>
                <w:rFonts w:ascii="Arial" w:hAnsi="Arial"/>
                <w:snapToGrid w:val="0"/>
                <w:color w:val="000000"/>
                <w:sz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9E069" w14:textId="3FAC0294"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1291AB7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0DA584F" w14:textId="7D40BA30" w:rsidR="00DD5D71" w:rsidRDefault="00DD5D71" w:rsidP="00801D44">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37AAF23" w14:textId="7CA28516" w:rsidR="00DD5D71" w:rsidRDefault="00DD5D71" w:rsidP="00801D44">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9D7C6C" w14:textId="7E051185" w:rsidR="00DD5D71" w:rsidRDefault="00DD5D71" w:rsidP="00801D44">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B299C" w14:textId="73A042FC" w:rsidR="00DD5D71" w:rsidRDefault="00DD5D71" w:rsidP="00801D44">
            <w:pPr>
              <w:spacing w:after="0"/>
              <w:rPr>
                <w:rFonts w:ascii="Arial" w:hAnsi="Arial"/>
                <w:snapToGrid w:val="0"/>
                <w:color w:val="000000"/>
                <w:sz w:val="16"/>
              </w:rPr>
            </w:pPr>
            <w:r>
              <w:rPr>
                <w:rFonts w:ascii="Arial" w:hAnsi="Arial"/>
                <w:snapToGrid w:val="0"/>
                <w:color w:val="000000"/>
                <w:sz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37E824" w14:textId="65B655E7"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77259B" w14:textId="77777777" w:rsidR="00DD5D71" w:rsidRPr="003F4F92"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ED175D5" w14:textId="212A1BBF" w:rsidR="00DD5D71" w:rsidRPr="00CA5E7D" w:rsidRDefault="00DD5D71" w:rsidP="00801D44">
            <w:pPr>
              <w:spacing w:after="0"/>
              <w:rPr>
                <w:rFonts w:ascii="Arial" w:hAnsi="Arial"/>
                <w:snapToGrid w:val="0"/>
                <w:color w:val="000000"/>
                <w:sz w:val="16"/>
              </w:rPr>
            </w:pPr>
            <w:r w:rsidRPr="003F4F92">
              <w:rPr>
                <w:rFonts w:ascii="Arial" w:hAnsi="Arial"/>
                <w:snapToGrid w:val="0"/>
                <w:color w:val="000000"/>
                <w:sz w:val="16"/>
              </w:rPr>
              <w:t>Essential Clarification on PDR Provisioning and 2-Steps Packet Matching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5487" w14:textId="6E3E71F2" w:rsidR="00DD5D71" w:rsidRDefault="00DD5D71" w:rsidP="00801D44">
            <w:pPr>
              <w:spacing w:after="0"/>
              <w:rPr>
                <w:rFonts w:ascii="Arial" w:hAnsi="Arial"/>
                <w:snapToGrid w:val="0"/>
                <w:color w:val="000000"/>
                <w:sz w:val="16"/>
              </w:rPr>
            </w:pPr>
            <w:r>
              <w:rPr>
                <w:rFonts w:ascii="Arial" w:hAnsi="Arial"/>
                <w:snapToGrid w:val="0"/>
                <w:color w:val="000000"/>
                <w:sz w:val="16"/>
              </w:rPr>
              <w:t>17.1.0</w:t>
            </w:r>
          </w:p>
        </w:tc>
      </w:tr>
      <w:tr w:rsidR="00DD5D71" w:rsidRPr="006F4038" w14:paraId="0CE60DF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7938C0" w14:textId="340BEA81"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82DC77" w14:textId="483018A6"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509C59" w14:textId="396DBC2F" w:rsidR="00DD5D71" w:rsidRDefault="00DD5D71" w:rsidP="003F4F92">
            <w:pPr>
              <w:spacing w:after="0"/>
              <w:rPr>
                <w:rFonts w:ascii="Arial" w:hAnsi="Arial"/>
                <w:snapToGrid w:val="0"/>
                <w:color w:val="000000"/>
                <w:sz w:val="16"/>
              </w:rPr>
            </w:pPr>
            <w:r>
              <w:rPr>
                <w:rFonts w:ascii="Arial" w:hAnsi="Arial"/>
                <w:snapToGrid w:val="0"/>
                <w:color w:val="000000"/>
                <w:sz w:val="16"/>
              </w:rPr>
              <w:t>CP-211025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AB103" w14:textId="5F1FB2AB" w:rsidR="00DD5D71" w:rsidRDefault="00DD5D71" w:rsidP="003F4F92">
            <w:pPr>
              <w:spacing w:after="0"/>
              <w:rPr>
                <w:rFonts w:ascii="Arial" w:hAnsi="Arial"/>
                <w:snapToGrid w:val="0"/>
                <w:color w:val="000000"/>
                <w:sz w:val="16"/>
              </w:rPr>
            </w:pPr>
            <w:r>
              <w:rPr>
                <w:rFonts w:ascii="Arial" w:hAnsi="Arial"/>
                <w:snapToGrid w:val="0"/>
                <w:color w:val="000000"/>
                <w:sz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B5A025" w14:textId="3D76088D" w:rsidR="00DD5D71" w:rsidRDefault="00DD5D71" w:rsidP="003F4F92">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1FAEE" w14:textId="77777777" w:rsidR="00DD5D71" w:rsidRPr="00693E30"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CCDA666" w14:textId="60EAA67D" w:rsidR="00DD5D71" w:rsidRPr="00CA5E7D" w:rsidRDefault="00DD5D71" w:rsidP="003F4F92">
            <w:pPr>
              <w:spacing w:after="0"/>
              <w:rPr>
                <w:rFonts w:ascii="Arial" w:hAnsi="Arial"/>
                <w:snapToGrid w:val="0"/>
                <w:color w:val="000000"/>
                <w:sz w:val="16"/>
              </w:rPr>
            </w:pPr>
            <w:r w:rsidRPr="00693E30">
              <w:rPr>
                <w:rFonts w:ascii="Arial" w:hAnsi="Arial"/>
                <w:snapToGrid w:val="0"/>
                <w:color w:val="000000"/>
                <w:sz w:val="16"/>
              </w:rPr>
              <w:t>Control of Start and Stop Usage Measurement for a PFCP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73BE" w14:textId="782E849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F076B2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96BC7C6" w14:textId="48991851"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DBE513" w14:textId="3446C3BA"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CEFE458" w14:textId="1F3E4F82" w:rsidR="00DD5D71" w:rsidRDefault="00DD5D71" w:rsidP="003F4F92">
            <w:pPr>
              <w:spacing w:after="0"/>
              <w:rPr>
                <w:rFonts w:ascii="Arial" w:hAnsi="Arial"/>
                <w:snapToGrid w:val="0"/>
                <w:color w:val="000000"/>
                <w:sz w:val="16"/>
              </w:rPr>
            </w:pPr>
            <w:r>
              <w:rPr>
                <w:rFonts w:ascii="Arial" w:hAnsi="Arial"/>
                <w:snapToGrid w:val="0"/>
                <w:color w:val="000000"/>
                <w:sz w:val="16"/>
              </w:rPr>
              <w:t>CP-211029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7C0AA" w14:textId="2FB07079" w:rsidR="00DD5D71" w:rsidRDefault="00DD5D71" w:rsidP="003F4F92">
            <w:pPr>
              <w:spacing w:after="0"/>
              <w:rPr>
                <w:rFonts w:ascii="Arial" w:hAnsi="Arial"/>
                <w:snapToGrid w:val="0"/>
                <w:color w:val="000000"/>
                <w:sz w:val="16"/>
              </w:rPr>
            </w:pPr>
            <w:r>
              <w:rPr>
                <w:rFonts w:ascii="Arial" w:hAnsi="Arial"/>
                <w:snapToGrid w:val="0"/>
                <w:color w:val="000000"/>
                <w:sz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46F22E" w14:textId="21E86ACC"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C0EF93" w14:textId="77777777" w:rsidR="00DD5D71" w:rsidRPr="00167E5F"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8C59FEF" w14:textId="5804370E" w:rsidR="00DD5D71" w:rsidRPr="00CA5E7D" w:rsidRDefault="00DD5D71" w:rsidP="003F4F92">
            <w:pPr>
              <w:spacing w:after="0"/>
              <w:rPr>
                <w:rFonts w:ascii="Arial" w:hAnsi="Arial"/>
                <w:snapToGrid w:val="0"/>
                <w:color w:val="000000"/>
                <w:sz w:val="16"/>
              </w:rPr>
            </w:pPr>
            <w:r w:rsidRPr="00167E5F">
              <w:rPr>
                <w:rFonts w:ascii="Arial" w:hAnsi="Arial"/>
                <w:snapToGrid w:val="0"/>
                <w:color w:val="000000"/>
                <w:sz w:val="16"/>
              </w:rPr>
              <w:t>Support of L2TP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69C5" w14:textId="19CF8A6B"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2426D45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AA6A70A" w14:textId="3774B945"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62E574" w14:textId="13F46CA7"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B095D2C" w14:textId="47886678" w:rsidR="00DD5D71" w:rsidRDefault="00DD5D71" w:rsidP="003F4F92">
            <w:pPr>
              <w:spacing w:after="0"/>
              <w:rPr>
                <w:rFonts w:ascii="Arial" w:hAnsi="Arial"/>
                <w:snapToGrid w:val="0"/>
                <w:color w:val="000000"/>
                <w:sz w:val="16"/>
              </w:rPr>
            </w:pPr>
            <w:r>
              <w:rPr>
                <w:rFonts w:ascii="Arial" w:hAnsi="Arial"/>
                <w:snapToGrid w:val="0"/>
                <w:color w:val="000000"/>
                <w:sz w:val="16"/>
              </w:rPr>
              <w:t>CP-211031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82626" w14:textId="55472854" w:rsidR="00DD5D71" w:rsidRDefault="00DD5D71" w:rsidP="003F4F92">
            <w:pPr>
              <w:spacing w:after="0"/>
              <w:rPr>
                <w:rFonts w:ascii="Arial" w:hAnsi="Arial"/>
                <w:snapToGrid w:val="0"/>
                <w:color w:val="000000"/>
                <w:sz w:val="16"/>
              </w:rPr>
            </w:pPr>
            <w:r>
              <w:rPr>
                <w:rFonts w:ascii="Arial" w:hAnsi="Arial"/>
                <w:snapToGrid w:val="0"/>
                <w:color w:val="000000"/>
                <w:sz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EC2605" w14:textId="0908215E"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76E8D" w14:textId="77777777" w:rsidR="00DD5D71" w:rsidRPr="00906C77"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7B59B8" w14:textId="68B3ABEC" w:rsidR="00DD5D71" w:rsidRPr="00CA5E7D" w:rsidRDefault="00DD5D71" w:rsidP="003F4F92">
            <w:pPr>
              <w:spacing w:after="0"/>
              <w:rPr>
                <w:rFonts w:ascii="Arial" w:hAnsi="Arial"/>
                <w:snapToGrid w:val="0"/>
                <w:color w:val="000000"/>
                <w:sz w:val="16"/>
              </w:rPr>
            </w:pPr>
            <w:r w:rsidRPr="00906C77">
              <w:rPr>
                <w:rFonts w:ascii="Arial" w:hAnsi="Arial"/>
                <w:snapToGrid w:val="0"/>
                <w:color w:val="000000"/>
                <w:sz w:val="16"/>
              </w:rPr>
              <w:t>UL packet buffering during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DCD39" w14:textId="22F8FB51"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12286B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AC8571" w14:textId="044D4AD0"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87FB3E" w14:textId="243BD20D"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BE6664" w14:textId="6E43F49B"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6B1339" w14:textId="73047EA3" w:rsidR="00DD5D71" w:rsidRDefault="00DD5D71" w:rsidP="003F4F92">
            <w:pPr>
              <w:spacing w:after="0"/>
              <w:rPr>
                <w:rFonts w:ascii="Arial" w:hAnsi="Arial"/>
                <w:snapToGrid w:val="0"/>
                <w:color w:val="000000"/>
                <w:sz w:val="16"/>
              </w:rPr>
            </w:pPr>
            <w:r>
              <w:rPr>
                <w:rFonts w:ascii="Arial" w:hAnsi="Arial"/>
                <w:snapToGrid w:val="0"/>
                <w:color w:val="000000"/>
                <w:sz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CD4627" w14:textId="1F05128B" w:rsidR="00DD5D71" w:rsidRDefault="00DD5D71" w:rsidP="003F4F92">
            <w:pPr>
              <w:spacing w:after="0"/>
              <w:rPr>
                <w:rFonts w:ascii="Arial" w:hAnsi="Arial"/>
                <w:snapToGrid w:val="0"/>
                <w:color w:val="000000"/>
                <w:sz w:val="16"/>
              </w:rPr>
            </w:pPr>
            <w:r>
              <w:rPr>
                <w:rFonts w:ascii="Arial" w:hAnsi="Arial"/>
                <w:snapToGrid w:val="0"/>
                <w:color w:val="000000"/>
                <w:sz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36A4E" w14:textId="77777777" w:rsidR="00DD5D71" w:rsidRPr="003C47D3"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0914D9" w14:textId="16B8EDB1" w:rsidR="00DD5D71" w:rsidRPr="00CA5E7D" w:rsidRDefault="00DD5D71" w:rsidP="003F4F92">
            <w:pPr>
              <w:spacing w:after="0"/>
              <w:rPr>
                <w:rFonts w:ascii="Arial" w:hAnsi="Arial"/>
                <w:snapToGrid w:val="0"/>
                <w:color w:val="000000"/>
                <w:sz w:val="16"/>
              </w:rPr>
            </w:pPr>
            <w:r w:rsidRPr="003C47D3">
              <w:rPr>
                <w:rFonts w:ascii="Arial" w:hAnsi="Arial"/>
                <w:snapToGrid w:val="0"/>
                <w:color w:val="000000"/>
                <w:sz w:val="16"/>
              </w:rPr>
              <w:t>Support of thresholds in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171AB" w14:textId="25F5F0F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0751A87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31083BD" w14:textId="28196549"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9AE55E" w14:textId="714F6EC5"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5E1CCA" w14:textId="708D644F"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8362D4" w14:textId="0F31B553" w:rsidR="00DD5D71" w:rsidRDefault="00DD5D71" w:rsidP="003F4F92">
            <w:pPr>
              <w:spacing w:after="0"/>
              <w:rPr>
                <w:rFonts w:ascii="Arial" w:hAnsi="Arial"/>
                <w:snapToGrid w:val="0"/>
                <w:color w:val="000000"/>
                <w:sz w:val="16"/>
              </w:rPr>
            </w:pPr>
            <w:r>
              <w:rPr>
                <w:rFonts w:ascii="Arial" w:hAnsi="Arial"/>
                <w:snapToGrid w:val="0"/>
                <w:color w:val="000000"/>
                <w:sz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312A4" w14:textId="2491F6E2" w:rsidR="00DD5D71" w:rsidRDefault="00DD5D71" w:rsidP="003F4F92">
            <w:pPr>
              <w:spacing w:after="0"/>
              <w:rPr>
                <w:rFonts w:ascii="Arial" w:hAnsi="Arial"/>
                <w:snapToGrid w:val="0"/>
                <w:color w:val="000000"/>
                <w:sz w:val="16"/>
              </w:rPr>
            </w:pPr>
            <w:r>
              <w:rPr>
                <w:rFonts w:ascii="Arial" w:hAnsi="Arial"/>
                <w:snapToGrid w:val="0"/>
                <w:color w:val="000000"/>
                <w:sz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457CA" w14:textId="77777777" w:rsidR="00DD5D71" w:rsidRPr="003C47D3"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59EFD31" w14:textId="7F92055A" w:rsidR="00DD5D71" w:rsidRPr="00CA5E7D" w:rsidRDefault="00DD5D71" w:rsidP="003F4F92">
            <w:pPr>
              <w:spacing w:after="0"/>
              <w:rPr>
                <w:rFonts w:ascii="Arial" w:hAnsi="Arial"/>
                <w:snapToGrid w:val="0"/>
                <w:color w:val="000000"/>
                <w:sz w:val="16"/>
              </w:rPr>
            </w:pPr>
            <w:r w:rsidRPr="003C47D3">
              <w:rPr>
                <w:rFonts w:ascii="Arial" w:hAnsi="Arial"/>
                <w:snapToGrid w:val="0"/>
                <w:color w:val="000000"/>
                <w:sz w:val="16"/>
              </w:rPr>
              <w:t>Steering Mode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EB97" w14:textId="0F595FD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EAB1C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2B8C84D" w14:textId="5BD01CAB"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E92177" w14:textId="59E8C4FB"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B5B6DC" w14:textId="03BF5142"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4ED97" w14:textId="1B28EDD5" w:rsidR="00DD5D71" w:rsidRDefault="00DD5D71" w:rsidP="003F4F92">
            <w:pPr>
              <w:spacing w:after="0"/>
              <w:rPr>
                <w:rFonts w:ascii="Arial" w:hAnsi="Arial"/>
                <w:snapToGrid w:val="0"/>
                <w:color w:val="000000"/>
                <w:sz w:val="16"/>
              </w:rPr>
            </w:pPr>
            <w:r>
              <w:rPr>
                <w:rFonts w:ascii="Arial" w:hAnsi="Arial"/>
                <w:snapToGrid w:val="0"/>
                <w:color w:val="000000"/>
                <w:sz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8B8144" w14:textId="6313798A"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3FDE5" w14:textId="77777777" w:rsidR="00DD5D71" w:rsidRPr="00A10B7D"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EAC526" w14:textId="1608B13C" w:rsidR="00DD5D71" w:rsidRPr="00CA5E7D" w:rsidRDefault="00DD5D71" w:rsidP="003F4F92">
            <w:pPr>
              <w:spacing w:after="0"/>
              <w:rPr>
                <w:rFonts w:ascii="Arial" w:hAnsi="Arial"/>
                <w:snapToGrid w:val="0"/>
                <w:color w:val="000000"/>
                <w:sz w:val="16"/>
              </w:rPr>
            </w:pPr>
            <w:r w:rsidRPr="00A10B7D">
              <w:rPr>
                <w:rFonts w:ascii="Arial" w:hAnsi="Arial"/>
                <w:snapToGrid w:val="0"/>
                <w:color w:val="000000"/>
                <w:sz w:val="16"/>
              </w:rPr>
              <w:fldChar w:fldCharType="begin"/>
            </w:r>
            <w:r w:rsidRPr="00A10B7D">
              <w:rPr>
                <w:rFonts w:ascii="Arial" w:hAnsi="Arial"/>
                <w:snapToGrid w:val="0"/>
                <w:color w:val="000000"/>
                <w:sz w:val="16"/>
              </w:rPr>
              <w:instrText xml:space="preserve"> DOCPROPERTY  CrTitle  \* MERGEFORMAT </w:instrText>
            </w:r>
            <w:r w:rsidRPr="00A10B7D">
              <w:rPr>
                <w:rFonts w:ascii="Arial" w:hAnsi="Arial"/>
                <w:snapToGrid w:val="0"/>
                <w:color w:val="000000"/>
                <w:sz w:val="16"/>
              </w:rPr>
              <w:fldChar w:fldCharType="separate"/>
            </w:r>
            <w:r w:rsidRPr="00A10B7D">
              <w:rPr>
                <w:rFonts w:ascii="Arial" w:hAnsi="Arial" w:hint="eastAsia"/>
                <w:snapToGrid w:val="0"/>
                <w:color w:val="000000"/>
                <w:sz w:val="16"/>
              </w:rPr>
              <w:t>Support of MA PDU with 3GPP access connected to EPC and Non-3GPP access connected to 5GC</w:t>
            </w:r>
            <w:r w:rsidRPr="00A10B7D">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A2C87" w14:textId="51D9AA7F"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3CA930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5686C32" w14:textId="46BFE8B7"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20B6792" w14:textId="4B4F96F0"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A9128B9" w14:textId="234F03C5"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4357F" w14:textId="0FC68C52" w:rsidR="00DD5D71" w:rsidRDefault="00DD5D71" w:rsidP="003F4F92">
            <w:pPr>
              <w:spacing w:after="0"/>
              <w:rPr>
                <w:rFonts w:ascii="Arial" w:hAnsi="Arial"/>
                <w:snapToGrid w:val="0"/>
                <w:color w:val="000000"/>
                <w:sz w:val="16"/>
              </w:rPr>
            </w:pPr>
            <w:r>
              <w:rPr>
                <w:rFonts w:ascii="Arial" w:hAnsi="Arial"/>
                <w:snapToGrid w:val="0"/>
                <w:color w:val="000000"/>
                <w:sz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151F61" w14:textId="3FB85446"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0ACE62" w14:textId="77777777" w:rsidR="00DD5D71" w:rsidRPr="00A95CC6"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261A8B4" w14:textId="70B035BF" w:rsidR="00DD5D71" w:rsidRPr="00CA5E7D" w:rsidRDefault="00DD5D71" w:rsidP="003F4F92">
            <w:pPr>
              <w:spacing w:after="0"/>
              <w:rPr>
                <w:rFonts w:ascii="Arial" w:hAnsi="Arial"/>
                <w:snapToGrid w:val="0"/>
                <w:color w:val="000000"/>
                <w:sz w:val="16"/>
              </w:rPr>
            </w:pPr>
            <w:r w:rsidRPr="00A95CC6">
              <w:rPr>
                <w:rFonts w:ascii="Arial" w:hAnsi="Arial"/>
                <w:snapToGrid w:val="0"/>
                <w:color w:val="000000"/>
                <w:sz w:val="16"/>
              </w:rPr>
              <w:t>Per QoS Flow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1BA69" w14:textId="475E4297"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547C76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C01116" w14:textId="3D26E004"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5C62F2" w14:textId="176CD64B"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34C8B3E" w14:textId="4EC9DB81"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86C59B" w14:textId="39245C67" w:rsidR="00DD5D71" w:rsidRDefault="00DD5D71" w:rsidP="003F4F92">
            <w:pPr>
              <w:spacing w:after="0"/>
              <w:rPr>
                <w:rFonts w:ascii="Arial" w:hAnsi="Arial"/>
                <w:snapToGrid w:val="0"/>
                <w:color w:val="000000"/>
                <w:sz w:val="16"/>
              </w:rPr>
            </w:pPr>
            <w:r>
              <w:rPr>
                <w:rFonts w:ascii="Arial" w:hAnsi="Arial"/>
                <w:snapToGrid w:val="0"/>
                <w:color w:val="000000"/>
                <w:sz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7ABBD" w14:textId="5E6117B5"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00DB00" w14:textId="77777777" w:rsidR="00DD5D71" w:rsidRPr="006E4D72"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1646918" w14:textId="409C51F4" w:rsidR="00DD5D71" w:rsidRPr="00CA5E7D" w:rsidRDefault="00DD5D71" w:rsidP="003F4F92">
            <w:pPr>
              <w:spacing w:after="0"/>
              <w:rPr>
                <w:rFonts w:ascii="Arial" w:hAnsi="Arial"/>
                <w:snapToGrid w:val="0"/>
                <w:color w:val="000000"/>
                <w:sz w:val="16"/>
              </w:rPr>
            </w:pPr>
            <w:r w:rsidRPr="006E4D72">
              <w:rPr>
                <w:rFonts w:ascii="Arial" w:hAnsi="Arial"/>
                <w:snapToGrid w:val="0"/>
                <w:color w:val="000000"/>
                <w:sz w:val="16"/>
              </w:rPr>
              <w:t>Generalization Time Sensitive Communication to other than IEEE 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0AC3C" w14:textId="4565B0BF"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964E8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1038816" w14:textId="2658809F"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886A18" w14:textId="2C4B1686"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F5AD3BD" w14:textId="67A1F624"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79DC43" w14:textId="7E728EF6" w:rsidR="00DD5D71" w:rsidRDefault="00DD5D71" w:rsidP="003F4F92">
            <w:pPr>
              <w:spacing w:after="0"/>
              <w:rPr>
                <w:rFonts w:ascii="Arial" w:hAnsi="Arial"/>
                <w:snapToGrid w:val="0"/>
                <w:color w:val="000000"/>
                <w:sz w:val="16"/>
              </w:rPr>
            </w:pPr>
            <w:r>
              <w:rPr>
                <w:rFonts w:ascii="Arial" w:hAnsi="Arial"/>
                <w:snapToGrid w:val="0"/>
                <w:color w:val="000000"/>
                <w:sz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3F80A" w14:textId="5A442A67"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5FC4F" w14:textId="77777777" w:rsidR="00DD5D71" w:rsidRPr="004D36E4"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4F8196" w14:textId="63DE7546" w:rsidR="00DD5D71" w:rsidRPr="00CA5E7D" w:rsidRDefault="00DD5D71" w:rsidP="003F4F92">
            <w:pPr>
              <w:spacing w:after="0"/>
              <w:rPr>
                <w:rFonts w:ascii="Arial" w:hAnsi="Arial"/>
                <w:snapToGrid w:val="0"/>
                <w:color w:val="000000"/>
                <w:sz w:val="16"/>
              </w:rPr>
            </w:pPr>
            <w:r w:rsidRPr="004D36E4">
              <w:rPr>
                <w:rFonts w:ascii="Arial" w:hAnsi="Arial"/>
                <w:snapToGrid w:val="0"/>
                <w:color w:val="000000"/>
                <w:sz w:val="16"/>
              </w:rPr>
              <w:t>External time and Time domain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04D2" w14:textId="57ABE67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BE670C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33568F" w14:textId="68426CDC"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8C81D2" w14:textId="57572477"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5D0EE9" w14:textId="35363A7F"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11CE45" w14:textId="5D3D95F7" w:rsidR="00DD5D71" w:rsidRDefault="00DD5D71" w:rsidP="003F4F92">
            <w:pPr>
              <w:spacing w:after="0"/>
              <w:rPr>
                <w:rFonts w:ascii="Arial" w:hAnsi="Arial"/>
                <w:snapToGrid w:val="0"/>
                <w:color w:val="000000"/>
                <w:sz w:val="16"/>
              </w:rPr>
            </w:pPr>
            <w:r>
              <w:rPr>
                <w:rFonts w:ascii="Arial" w:hAnsi="Arial"/>
                <w:snapToGrid w:val="0"/>
                <w:color w:val="000000"/>
                <w:sz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230DCD" w14:textId="6FBBCBF3"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E4176" w14:textId="77777777" w:rsidR="00DD5D71" w:rsidRPr="004D36E4"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AD5380F" w14:textId="5FED4288" w:rsidR="00DD5D71" w:rsidRPr="00CA5E7D" w:rsidRDefault="00DD5D71" w:rsidP="003F4F92">
            <w:pPr>
              <w:spacing w:after="0"/>
              <w:rPr>
                <w:rFonts w:ascii="Arial" w:hAnsi="Arial"/>
                <w:snapToGrid w:val="0"/>
                <w:color w:val="000000"/>
                <w:sz w:val="16"/>
              </w:rPr>
            </w:pPr>
            <w:r w:rsidRPr="004D36E4">
              <w:rPr>
                <w:rFonts w:ascii="Arial" w:hAnsi="Arial"/>
                <w:snapToGrid w:val="0"/>
                <w:color w:val="000000"/>
                <w:sz w:val="16"/>
              </w:rPr>
              <w:t>Terminology of the Time Sensitive Communication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44EF8" w14:textId="451EBC5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FF0D46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281B00D" w14:textId="2665FED5"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4BC541" w14:textId="31EDFAE2"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9DB22FB" w14:textId="781A86FB"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9E540" w14:textId="7A91F7AC" w:rsidR="00DD5D71" w:rsidRDefault="00DD5D71" w:rsidP="003F4F92">
            <w:pPr>
              <w:spacing w:after="0"/>
              <w:rPr>
                <w:rFonts w:ascii="Arial" w:hAnsi="Arial"/>
                <w:snapToGrid w:val="0"/>
                <w:color w:val="000000"/>
                <w:sz w:val="16"/>
              </w:rPr>
            </w:pPr>
            <w:r>
              <w:rPr>
                <w:rFonts w:ascii="Arial" w:hAnsi="Arial"/>
                <w:snapToGrid w:val="0"/>
                <w:color w:val="000000"/>
                <w:sz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CC202" w14:textId="54D66935"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24A84" w14:textId="77777777" w:rsidR="00DD5D71" w:rsidRPr="000C20FE"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5EBA6EF" w14:textId="1FC20E7B" w:rsidR="00DD5D71" w:rsidRPr="00CA5E7D" w:rsidRDefault="00DD5D71" w:rsidP="003F4F92">
            <w:pPr>
              <w:spacing w:after="0"/>
              <w:rPr>
                <w:rFonts w:ascii="Arial" w:hAnsi="Arial"/>
                <w:snapToGrid w:val="0"/>
                <w:color w:val="000000"/>
                <w:sz w:val="16"/>
              </w:rPr>
            </w:pPr>
            <w:r w:rsidRPr="000C20FE">
              <w:rPr>
                <w:rFonts w:ascii="Arial" w:hAnsi="Arial"/>
                <w:snapToGrid w:val="0"/>
                <w:color w:val="000000"/>
                <w:sz w:val="16"/>
              </w:rPr>
              <w:t>UE-UE communication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0015A" w14:textId="11BE9136"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956C10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1247D2" w14:textId="199BFF0C"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59FE42" w14:textId="10941FC4"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7C01F0" w14:textId="31A76242" w:rsidR="00DD5D71" w:rsidRDefault="00DD5D71"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635DD5" w14:textId="34E99E50" w:rsidR="00DD5D71" w:rsidRDefault="00DD5D71" w:rsidP="003F4F92">
            <w:pPr>
              <w:spacing w:after="0"/>
              <w:rPr>
                <w:rFonts w:ascii="Arial" w:hAnsi="Arial"/>
                <w:snapToGrid w:val="0"/>
                <w:color w:val="000000"/>
                <w:sz w:val="16"/>
              </w:rPr>
            </w:pPr>
            <w:r>
              <w:rPr>
                <w:rFonts w:ascii="Arial" w:hAnsi="Arial"/>
                <w:snapToGrid w:val="0"/>
                <w:color w:val="000000"/>
                <w:sz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381C8" w14:textId="0D9AB068"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3415B" w14:textId="77777777" w:rsidR="00DD5D71" w:rsidRPr="005149BD"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666A17C" w14:textId="3CE18EE2" w:rsidR="00DD5D71" w:rsidRPr="00CA5E7D" w:rsidRDefault="00DD5D71" w:rsidP="003F4F92">
            <w:pPr>
              <w:spacing w:after="0"/>
              <w:rPr>
                <w:rFonts w:ascii="Arial" w:hAnsi="Arial"/>
                <w:snapToGrid w:val="0"/>
                <w:color w:val="000000"/>
                <w:sz w:val="16"/>
              </w:rPr>
            </w:pPr>
            <w:r w:rsidRPr="005149BD">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DE4FE" w14:textId="1D9362B8"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4673AA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8338AA" w14:textId="117388D0"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21D795" w14:textId="1854611E"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58327D" w14:textId="0F41AC14" w:rsidR="00DD5D71" w:rsidRDefault="00DD5D71"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95CA90" w14:textId="7EBABC55" w:rsidR="00DD5D71" w:rsidRDefault="00DD5D71" w:rsidP="003F4F92">
            <w:pPr>
              <w:spacing w:after="0"/>
              <w:rPr>
                <w:rFonts w:ascii="Arial" w:hAnsi="Arial"/>
                <w:snapToGrid w:val="0"/>
                <w:color w:val="000000"/>
                <w:sz w:val="16"/>
              </w:rPr>
            </w:pPr>
            <w:r>
              <w:rPr>
                <w:rFonts w:ascii="Arial" w:hAnsi="Arial"/>
                <w:snapToGrid w:val="0"/>
                <w:color w:val="000000"/>
                <w:sz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88D866" w14:textId="41E82266"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412E77" w14:textId="77777777" w:rsidR="00DD5D71" w:rsidRPr="00D91F01"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6E26B9E" w14:textId="2D5EFDF3" w:rsidR="00DD5D71" w:rsidRPr="00CA5E7D" w:rsidRDefault="00DD5D71" w:rsidP="003F4F92">
            <w:pPr>
              <w:spacing w:after="0"/>
              <w:rPr>
                <w:rFonts w:ascii="Arial" w:hAnsi="Arial"/>
                <w:snapToGrid w:val="0"/>
                <w:color w:val="000000"/>
                <w:sz w:val="16"/>
              </w:rPr>
            </w:pPr>
            <w:r w:rsidRPr="00D91F01">
              <w:rPr>
                <w:rFonts w:ascii="Arial" w:hAnsi="Arial"/>
                <w:snapToGrid w:val="0"/>
                <w:color w:val="000000"/>
                <w:sz w:val="16"/>
              </w:rPr>
              <w:t>Correction to interface type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4677" w14:textId="781E6F4C"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AA4A6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7427A20" w14:textId="39799E2D"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40CD1" w14:textId="09B5FFFD"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7C9D0B" w14:textId="20A1DA40" w:rsidR="00DD5D71" w:rsidRDefault="00DD5D71" w:rsidP="003F4F92">
            <w:pPr>
              <w:spacing w:after="0"/>
              <w:rPr>
                <w:rFonts w:ascii="Arial" w:hAnsi="Arial"/>
                <w:snapToGrid w:val="0"/>
                <w:color w:val="000000"/>
                <w:sz w:val="16"/>
              </w:rPr>
            </w:pPr>
            <w:r>
              <w:rPr>
                <w:rFonts w:ascii="Arial" w:hAnsi="Arial"/>
                <w:snapToGrid w:val="0"/>
                <w:color w:val="000000"/>
                <w:sz w:val="16"/>
              </w:rPr>
              <w:t>CP-211043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A19739" w14:textId="29559298" w:rsidR="00DD5D71" w:rsidRDefault="00DD5D71" w:rsidP="003F4F92">
            <w:pPr>
              <w:spacing w:after="0"/>
              <w:rPr>
                <w:rFonts w:ascii="Arial" w:hAnsi="Arial"/>
                <w:snapToGrid w:val="0"/>
                <w:color w:val="000000"/>
                <w:sz w:val="16"/>
              </w:rPr>
            </w:pPr>
            <w:r>
              <w:rPr>
                <w:rFonts w:ascii="Arial" w:hAnsi="Arial"/>
                <w:snapToGrid w:val="0"/>
                <w:color w:val="000000"/>
                <w:sz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333296" w14:textId="277B57DD"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59176" w14:textId="77777777" w:rsidR="00DD5D71" w:rsidRPr="00D91F01"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B2865E8" w14:textId="4FA0673E" w:rsidR="00DD5D71" w:rsidRPr="00CA5E7D" w:rsidRDefault="00DD5D71" w:rsidP="003F4F92">
            <w:pPr>
              <w:spacing w:after="0"/>
              <w:rPr>
                <w:rFonts w:ascii="Arial" w:hAnsi="Arial"/>
                <w:snapToGrid w:val="0"/>
                <w:color w:val="000000"/>
                <w:sz w:val="16"/>
              </w:rPr>
            </w:pPr>
            <w:r w:rsidRPr="00D91F01">
              <w:rPr>
                <w:rFonts w:ascii="Arial" w:hAnsi="Arial"/>
                <w:snapToGrid w:val="0"/>
                <w:color w:val="000000"/>
                <w:sz w:val="16"/>
              </w:rPr>
              <w:t>PFCP Session Set Modification to restore PFCP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A3EB6" w14:textId="262A4602"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306AD2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929" w14:textId="5601DEA4"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8562F4" w14:textId="20C70D80"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31E1F0" w14:textId="11D1B604" w:rsidR="00DD5D71" w:rsidRDefault="00DD5D71" w:rsidP="003F4F92">
            <w:pPr>
              <w:spacing w:after="0"/>
              <w:rPr>
                <w:rFonts w:ascii="Arial" w:hAnsi="Arial"/>
                <w:snapToGrid w:val="0"/>
                <w:color w:val="000000"/>
                <w:sz w:val="16"/>
              </w:rPr>
            </w:pPr>
            <w:r>
              <w:rPr>
                <w:rFonts w:ascii="Arial" w:hAnsi="Arial"/>
                <w:snapToGrid w:val="0"/>
                <w:color w:val="000000"/>
                <w:sz w:val="16"/>
              </w:rPr>
              <w:t>CP-211046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B58FFA" w14:textId="76B49A51" w:rsidR="00DD5D71" w:rsidRDefault="00DD5D71" w:rsidP="003F4F92">
            <w:pPr>
              <w:spacing w:after="0"/>
              <w:rPr>
                <w:rFonts w:ascii="Arial" w:hAnsi="Arial"/>
                <w:snapToGrid w:val="0"/>
                <w:color w:val="000000"/>
                <w:sz w:val="16"/>
              </w:rPr>
            </w:pPr>
            <w:r>
              <w:rPr>
                <w:rFonts w:ascii="Arial" w:hAnsi="Arial"/>
                <w:snapToGrid w:val="0"/>
                <w:color w:val="000000"/>
                <w:sz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6130D9" w14:textId="489B33AE"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C05AD5" w14:textId="77777777" w:rsidR="00DD5D71" w:rsidRPr="00DE7B87"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A9BFC87" w14:textId="05CA30D7" w:rsidR="00DD5D71" w:rsidRPr="00CA5E7D" w:rsidRDefault="00DD5D71" w:rsidP="003F4F92">
            <w:pPr>
              <w:spacing w:after="0"/>
              <w:rPr>
                <w:rFonts w:ascii="Arial" w:hAnsi="Arial"/>
                <w:snapToGrid w:val="0"/>
                <w:color w:val="000000"/>
                <w:sz w:val="16"/>
              </w:rPr>
            </w:pPr>
            <w:r w:rsidRPr="00DE7B87">
              <w:rPr>
                <w:rFonts w:ascii="Arial" w:hAnsi="Arial"/>
                <w:snapToGrid w:val="0"/>
                <w:color w:val="000000"/>
                <w:sz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39F16" w14:textId="0F5DABC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A620F3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AF2" w14:textId="3EC7855E"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FE6B25" w14:textId="075442CA"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616459" w14:textId="520E4AA8" w:rsidR="00DD5D71" w:rsidRDefault="00DD5D71" w:rsidP="003F4F92">
            <w:pPr>
              <w:spacing w:after="0"/>
              <w:rPr>
                <w:rFonts w:ascii="Arial" w:hAnsi="Arial"/>
                <w:snapToGrid w:val="0"/>
                <w:color w:val="000000"/>
                <w:sz w:val="16"/>
              </w:rPr>
            </w:pPr>
            <w:r>
              <w:rPr>
                <w:rFonts w:ascii="Arial" w:hAnsi="Arial"/>
                <w:snapToGrid w:val="0"/>
                <w:color w:val="000000"/>
                <w:sz w:val="16"/>
              </w:rPr>
              <w:t>CP-211059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53988E" w14:textId="702EFFB4" w:rsidR="00DD5D71" w:rsidRDefault="00DD5D71" w:rsidP="003F4F92">
            <w:pPr>
              <w:spacing w:after="0"/>
              <w:rPr>
                <w:rFonts w:ascii="Arial" w:hAnsi="Arial"/>
                <w:snapToGrid w:val="0"/>
                <w:color w:val="000000"/>
                <w:sz w:val="16"/>
              </w:rPr>
            </w:pPr>
            <w:r>
              <w:rPr>
                <w:rFonts w:ascii="Arial" w:hAnsi="Arial"/>
                <w:snapToGrid w:val="0"/>
                <w:color w:val="000000"/>
                <w:sz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03A8E" w14:textId="2A738B73"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E452F4" w14:textId="77777777" w:rsidR="00DD5D71" w:rsidRPr="006F4038"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5A3318E" w14:textId="46697618" w:rsidR="00DD5D71" w:rsidRPr="00CA5E7D" w:rsidRDefault="00DD5D71" w:rsidP="003F4F92">
            <w:pPr>
              <w:spacing w:after="0"/>
              <w:rPr>
                <w:rFonts w:ascii="Arial" w:hAnsi="Arial"/>
                <w:snapToGrid w:val="0"/>
                <w:color w:val="000000"/>
                <w:sz w:val="16"/>
              </w:rPr>
            </w:pPr>
            <w:r w:rsidRPr="006F4038">
              <w:rPr>
                <w:rFonts w:ascii="Arial" w:hAnsi="Arial"/>
                <w:snapToGrid w:val="0"/>
                <w:color w:val="000000"/>
                <w:sz w:val="16"/>
              </w:rPr>
              <w:fldChar w:fldCharType="begin"/>
            </w:r>
            <w:r w:rsidRPr="006F4038">
              <w:rPr>
                <w:rFonts w:ascii="Arial" w:hAnsi="Arial"/>
                <w:snapToGrid w:val="0"/>
                <w:color w:val="000000"/>
                <w:sz w:val="16"/>
              </w:rPr>
              <w:instrText xml:space="preserve"> DOCPROPERTY  CrTitle  \* MERGEFORMAT </w:instrText>
            </w:r>
            <w:r w:rsidRPr="006F4038">
              <w:rPr>
                <w:rFonts w:ascii="Arial" w:hAnsi="Arial"/>
                <w:snapToGrid w:val="0"/>
                <w:color w:val="000000"/>
                <w:sz w:val="16"/>
              </w:rPr>
              <w:fldChar w:fldCharType="separate"/>
            </w:r>
            <w:r w:rsidRPr="006F4038">
              <w:rPr>
                <w:rFonts w:ascii="Arial" w:hAnsi="Arial"/>
                <w:snapToGrid w:val="0"/>
                <w:color w:val="000000"/>
                <w:sz w:val="16"/>
              </w:rPr>
              <w:t>SMF and UPF behaviour in SSET / MAPS cases</w:t>
            </w:r>
            <w:r w:rsidRPr="006F4038">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0D180" w14:textId="4692F87A"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20CF80A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31AF9B" w14:textId="35D1DCE0" w:rsidR="00DD5D71" w:rsidRDefault="00DD5D71"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42A7C84" w14:textId="31AA05D0" w:rsidR="00DD5D71" w:rsidRDefault="00DD5D71"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CF79812" w14:textId="1C4CDFFF" w:rsidR="00DD5D71" w:rsidRDefault="00DD5D71" w:rsidP="003F4F9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192EE" w14:textId="231117D7" w:rsidR="00DD5D71" w:rsidRDefault="00DD5D71" w:rsidP="003F4F92">
            <w:pPr>
              <w:spacing w:after="0"/>
              <w:rPr>
                <w:rFonts w:ascii="Arial" w:hAnsi="Arial"/>
                <w:snapToGrid w:val="0"/>
                <w:color w:val="000000"/>
                <w:sz w:val="16"/>
              </w:rPr>
            </w:pPr>
            <w:r>
              <w:rPr>
                <w:rFonts w:ascii="Arial" w:hAnsi="Arial"/>
                <w:snapToGrid w:val="0"/>
                <w:color w:val="000000"/>
                <w:sz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E6445" w14:textId="78238C9D"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195A32" w14:textId="06D64DBD" w:rsidR="00DD5D71" w:rsidRPr="006F4038" w:rsidRDefault="00DD5D71" w:rsidP="003F4F92">
            <w:pPr>
              <w:spacing w:after="0"/>
              <w:rPr>
                <w:rFonts w:ascii="Arial" w:hAnsi="Arial"/>
                <w:snapToGrid w:val="0"/>
                <w:color w:val="000000"/>
                <w:sz w:val="16"/>
              </w:rPr>
            </w:pPr>
            <w:r>
              <w:rPr>
                <w:rFonts w:ascii="Arial" w:hAnsi="Arial"/>
                <w:snapToGrid w:val="0"/>
                <w:color w:val="000000"/>
                <w:sz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A613AA" w14:textId="15FECA27" w:rsidR="00DD5D71" w:rsidRPr="006F4038" w:rsidRDefault="00DD5D71" w:rsidP="003F4F92">
            <w:pPr>
              <w:spacing w:after="0"/>
              <w:rPr>
                <w:rFonts w:ascii="Arial" w:hAnsi="Arial"/>
                <w:snapToGrid w:val="0"/>
                <w:color w:val="000000"/>
                <w:sz w:val="16"/>
              </w:rPr>
            </w:pPr>
            <w:r>
              <w:rPr>
                <w:rFonts w:ascii="Arial" w:hAnsi="Arial"/>
                <w:snapToGrid w:val="0"/>
                <w:color w:val="000000"/>
                <w:sz w:val="16"/>
              </w:rPr>
              <w:t>IEEE 802.1AS-2020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D695A" w14:textId="47176B99" w:rsidR="00DD5D71" w:rsidRDefault="00DD5D71" w:rsidP="003F4F92">
            <w:pPr>
              <w:spacing w:after="0"/>
              <w:rPr>
                <w:rFonts w:ascii="Arial" w:hAnsi="Arial"/>
                <w:snapToGrid w:val="0"/>
                <w:color w:val="000000"/>
                <w:sz w:val="16"/>
              </w:rPr>
            </w:pPr>
            <w:r>
              <w:rPr>
                <w:rFonts w:ascii="Arial" w:hAnsi="Arial"/>
                <w:snapToGrid w:val="0"/>
                <w:color w:val="000000"/>
                <w:sz w:val="16"/>
              </w:rPr>
              <w:t>17.2.0</w:t>
            </w:r>
          </w:p>
        </w:tc>
      </w:tr>
      <w:tr w:rsidR="003B4404" w:rsidRPr="006F4038" w14:paraId="170EBC6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A279625" w14:textId="2B5F4471" w:rsidR="003B4404" w:rsidRDefault="003B4404"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7BFE9" w14:textId="00D1684A" w:rsidR="003B4404" w:rsidRDefault="003B4404"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34A4FDE" w14:textId="2972BC81" w:rsidR="003B4404" w:rsidRDefault="003B4404" w:rsidP="003F4F92">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E6EC29" w14:textId="61949514" w:rsidR="003B4404" w:rsidRDefault="003B4404" w:rsidP="003F4F92">
            <w:pPr>
              <w:spacing w:after="0"/>
              <w:rPr>
                <w:rFonts w:ascii="Arial" w:hAnsi="Arial"/>
                <w:snapToGrid w:val="0"/>
                <w:color w:val="000000"/>
                <w:sz w:val="16"/>
              </w:rPr>
            </w:pPr>
            <w:r>
              <w:rPr>
                <w:rFonts w:ascii="Arial" w:hAnsi="Arial"/>
                <w:snapToGrid w:val="0"/>
                <w:color w:val="000000"/>
                <w:sz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ECC0C" w14:textId="48BAA10D" w:rsidR="003B4404" w:rsidRDefault="003B4404"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E69219" w14:textId="269FAEEC" w:rsidR="003B4404" w:rsidRDefault="003B4404" w:rsidP="003F4F92">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E7F833A" w14:textId="2ACC276A" w:rsidR="003B4404" w:rsidRDefault="003B4404" w:rsidP="003F4F92">
            <w:pPr>
              <w:spacing w:after="0"/>
              <w:rPr>
                <w:rFonts w:ascii="Arial" w:hAnsi="Arial"/>
                <w:snapToGrid w:val="0"/>
                <w:color w:val="000000"/>
                <w:sz w:val="16"/>
              </w:rPr>
            </w:pPr>
            <w:r>
              <w:rPr>
                <w:rFonts w:ascii="Arial" w:hAnsi="Arial"/>
                <w:snapToGrid w:val="0"/>
                <w:color w:val="000000"/>
                <w:sz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A201D" w14:textId="4E7DD7F9" w:rsidR="003B4404" w:rsidRDefault="003B4404" w:rsidP="003F4F92">
            <w:pPr>
              <w:spacing w:after="0"/>
              <w:rPr>
                <w:rFonts w:ascii="Arial" w:hAnsi="Arial"/>
                <w:snapToGrid w:val="0"/>
                <w:color w:val="000000"/>
                <w:sz w:val="16"/>
              </w:rPr>
            </w:pPr>
            <w:r>
              <w:rPr>
                <w:rFonts w:ascii="Arial" w:hAnsi="Arial"/>
                <w:snapToGrid w:val="0"/>
                <w:color w:val="000000"/>
                <w:sz w:val="16"/>
              </w:rPr>
              <w:t>17.2.0</w:t>
            </w:r>
          </w:p>
        </w:tc>
      </w:tr>
      <w:tr w:rsidR="003B4404" w:rsidRPr="006F4038" w14:paraId="21CBA56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9AA8D9C" w14:textId="1C94319D" w:rsidR="003B4404" w:rsidRDefault="003B4404"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075ED5" w14:textId="7C40106D" w:rsidR="003B4404" w:rsidRDefault="003B4404"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CDDDF5" w14:textId="5538D058" w:rsidR="003B4404" w:rsidRDefault="003B4404" w:rsidP="003F4F92">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8CBE8" w14:textId="36B1DCFC" w:rsidR="003B4404" w:rsidRDefault="003B4404" w:rsidP="003F4F92">
            <w:pPr>
              <w:spacing w:after="0"/>
              <w:rPr>
                <w:rFonts w:ascii="Arial" w:hAnsi="Arial"/>
                <w:snapToGrid w:val="0"/>
                <w:color w:val="000000"/>
                <w:sz w:val="16"/>
              </w:rPr>
            </w:pPr>
            <w:r>
              <w:rPr>
                <w:rFonts w:ascii="Arial" w:hAnsi="Arial"/>
                <w:snapToGrid w:val="0"/>
                <w:color w:val="000000"/>
                <w:sz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435D32" w14:textId="623AEB07" w:rsidR="003B4404" w:rsidRDefault="003B4404"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5B1FCD" w14:textId="7563A2E1" w:rsidR="003B4404" w:rsidRDefault="003B4404" w:rsidP="003F4F92">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7DFF71A" w14:textId="03556EA6" w:rsidR="003B4404" w:rsidRDefault="003B4404" w:rsidP="003F4F92">
            <w:pPr>
              <w:spacing w:after="0"/>
              <w:rPr>
                <w:rFonts w:ascii="Arial" w:hAnsi="Arial"/>
                <w:snapToGrid w:val="0"/>
                <w:color w:val="000000"/>
                <w:sz w:val="16"/>
              </w:rPr>
            </w:pPr>
            <w:r>
              <w:rPr>
                <w:rFonts w:ascii="Arial" w:hAnsi="Arial"/>
                <w:snapToGrid w:val="0"/>
                <w:color w:val="000000"/>
                <w:sz w:val="16"/>
              </w:rPr>
              <w:t>L2TP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9569" w14:textId="73068759" w:rsidR="003B4404" w:rsidRDefault="003B4404" w:rsidP="003F4F92">
            <w:pPr>
              <w:spacing w:after="0"/>
              <w:rPr>
                <w:rFonts w:ascii="Arial" w:hAnsi="Arial"/>
                <w:snapToGrid w:val="0"/>
                <w:color w:val="000000"/>
                <w:sz w:val="16"/>
              </w:rPr>
            </w:pPr>
            <w:r>
              <w:rPr>
                <w:rFonts w:ascii="Arial" w:hAnsi="Arial"/>
                <w:snapToGrid w:val="0"/>
                <w:color w:val="000000"/>
                <w:sz w:val="16"/>
              </w:rPr>
              <w:t>17.2.0</w:t>
            </w:r>
          </w:p>
        </w:tc>
      </w:tr>
      <w:tr w:rsidR="00CD100F" w:rsidRPr="006F4038" w14:paraId="1E201B4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797449" w14:textId="50C2B953" w:rsidR="00CD100F" w:rsidRDefault="00CD100F" w:rsidP="00CD100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6EF3E8" w14:textId="594C72C7" w:rsidR="00CD100F" w:rsidRDefault="00CD100F" w:rsidP="00CD100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68FC787" w14:textId="663F13D8" w:rsidR="00CD100F" w:rsidRDefault="00CD100F" w:rsidP="00CD100F">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E63B05" w14:textId="2DB8300E" w:rsidR="00CD100F" w:rsidRDefault="00CD100F" w:rsidP="00CD100F">
            <w:pPr>
              <w:spacing w:after="0"/>
              <w:rPr>
                <w:rFonts w:ascii="Arial" w:hAnsi="Arial"/>
                <w:snapToGrid w:val="0"/>
                <w:color w:val="000000"/>
                <w:sz w:val="16"/>
              </w:rPr>
            </w:pPr>
            <w:r>
              <w:rPr>
                <w:rFonts w:ascii="Arial" w:hAnsi="Arial"/>
                <w:snapToGrid w:val="0"/>
                <w:color w:val="000000"/>
                <w:sz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2F267" w14:textId="570581E0" w:rsidR="00CD100F" w:rsidRDefault="00CD100F" w:rsidP="00CD100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A2D1C" w14:textId="018B75D9" w:rsidR="00CD100F" w:rsidRDefault="00CD100F" w:rsidP="00CD100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2318741" w14:textId="24BEFF84" w:rsidR="00CD100F" w:rsidRDefault="00CD100F" w:rsidP="00CD100F">
            <w:pPr>
              <w:spacing w:after="0"/>
              <w:rPr>
                <w:rFonts w:ascii="Arial" w:hAnsi="Arial"/>
                <w:snapToGrid w:val="0"/>
                <w:color w:val="000000"/>
                <w:sz w:val="16"/>
              </w:rPr>
            </w:pPr>
            <w:r>
              <w:rPr>
                <w:rFonts w:ascii="Arial" w:hAnsi="Arial"/>
                <w:snapToGrid w:val="0"/>
                <w:color w:val="000000"/>
                <w:sz w:val="16"/>
              </w:rPr>
              <w:t>LNS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9AA9" w14:textId="6BFA5446" w:rsidR="00CD100F" w:rsidRDefault="00CD100F" w:rsidP="00CD100F">
            <w:pPr>
              <w:spacing w:after="0"/>
              <w:rPr>
                <w:rFonts w:ascii="Arial" w:hAnsi="Arial"/>
                <w:snapToGrid w:val="0"/>
                <w:color w:val="000000"/>
                <w:sz w:val="16"/>
              </w:rPr>
            </w:pPr>
            <w:r>
              <w:rPr>
                <w:rFonts w:ascii="Arial" w:hAnsi="Arial"/>
                <w:snapToGrid w:val="0"/>
                <w:color w:val="000000"/>
                <w:sz w:val="16"/>
              </w:rPr>
              <w:t>17.2.0</w:t>
            </w:r>
          </w:p>
        </w:tc>
      </w:tr>
      <w:tr w:rsidR="00BB1B8C" w:rsidRPr="006F4038" w14:paraId="5AF4D7A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946838" w14:textId="7E02F8C3" w:rsidR="00BB1B8C" w:rsidRDefault="00BB1B8C" w:rsidP="00CD100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B6F1A44" w14:textId="530E46C7" w:rsidR="00BB1B8C" w:rsidRDefault="00BB1B8C" w:rsidP="00CD100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4F6829" w14:textId="5E33E7E3" w:rsidR="00BB1B8C" w:rsidRDefault="00BB1B8C" w:rsidP="00CD100F">
            <w:pPr>
              <w:spacing w:after="0"/>
              <w:rPr>
                <w:rFonts w:ascii="Arial" w:hAnsi="Arial"/>
                <w:snapToGrid w:val="0"/>
                <w:color w:val="000000"/>
                <w:sz w:val="16"/>
              </w:rPr>
            </w:pPr>
            <w:r>
              <w:rPr>
                <w:rFonts w:ascii="Arial" w:hAnsi="Arial"/>
                <w:snapToGrid w:val="0"/>
                <w:color w:val="000000"/>
                <w:sz w:val="16"/>
              </w:rPr>
              <w:t>CP-212038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D558" w14:textId="28652E4E" w:rsidR="00BB1B8C" w:rsidRDefault="00BB1B8C" w:rsidP="00CD100F">
            <w:pPr>
              <w:spacing w:after="0"/>
              <w:rPr>
                <w:rFonts w:ascii="Arial" w:hAnsi="Arial"/>
                <w:snapToGrid w:val="0"/>
                <w:color w:val="000000"/>
                <w:sz w:val="16"/>
              </w:rPr>
            </w:pPr>
            <w:r>
              <w:rPr>
                <w:rFonts w:ascii="Arial" w:hAnsi="Arial"/>
                <w:snapToGrid w:val="0"/>
                <w:color w:val="000000"/>
                <w:sz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1472C1" w14:textId="4F9C812A" w:rsidR="00BB1B8C" w:rsidRDefault="00BB1B8C" w:rsidP="00CD100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0B29" w14:textId="1387976E" w:rsidR="00BB1B8C" w:rsidRDefault="00BB1B8C" w:rsidP="00CD100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05014D1" w14:textId="65991A37" w:rsidR="00BB1B8C" w:rsidRDefault="00BB1B8C" w:rsidP="00CD100F">
            <w:pPr>
              <w:spacing w:after="0"/>
              <w:rPr>
                <w:rFonts w:ascii="Arial" w:hAnsi="Arial"/>
                <w:snapToGrid w:val="0"/>
                <w:color w:val="000000"/>
                <w:sz w:val="16"/>
              </w:rPr>
            </w:pPr>
            <w:r>
              <w:rPr>
                <w:rFonts w:ascii="Arial" w:hAnsi="Arial"/>
                <w:snapToGrid w:val="0"/>
                <w:color w:val="000000"/>
                <w:sz w:val="16"/>
              </w:rPr>
              <w:t>PMF address information per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B3F35" w14:textId="7422F0BE" w:rsidR="00BB1B8C" w:rsidRDefault="00BB1B8C" w:rsidP="00CD100F">
            <w:pPr>
              <w:spacing w:after="0"/>
              <w:rPr>
                <w:rFonts w:ascii="Arial" w:hAnsi="Arial"/>
                <w:snapToGrid w:val="0"/>
                <w:color w:val="000000"/>
                <w:sz w:val="16"/>
              </w:rPr>
            </w:pPr>
            <w:r>
              <w:rPr>
                <w:rFonts w:ascii="Arial" w:hAnsi="Arial"/>
                <w:snapToGrid w:val="0"/>
                <w:color w:val="000000"/>
                <w:sz w:val="16"/>
              </w:rPr>
              <w:t>17.2.0</w:t>
            </w:r>
          </w:p>
        </w:tc>
      </w:tr>
      <w:tr w:rsidR="0011424F" w:rsidRPr="006F4038" w14:paraId="3E79BA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877EB5" w14:textId="5EF0CC6B" w:rsidR="0011424F" w:rsidRDefault="0011424F"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49CFB" w14:textId="56DF1E41" w:rsidR="0011424F" w:rsidRDefault="0011424F"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D6F7A4" w14:textId="4C60C057" w:rsidR="0011424F" w:rsidRDefault="0011424F" w:rsidP="0011424F">
            <w:pPr>
              <w:spacing w:after="0"/>
              <w:rPr>
                <w:rFonts w:ascii="Arial" w:hAnsi="Arial"/>
                <w:snapToGrid w:val="0"/>
                <w:color w:val="000000"/>
                <w:sz w:val="16"/>
              </w:rPr>
            </w:pPr>
            <w:r>
              <w:rPr>
                <w:rFonts w:ascii="Arial" w:hAnsi="Arial"/>
                <w:snapToGrid w:val="0"/>
                <w:color w:val="000000"/>
                <w:sz w:val="16"/>
              </w:rPr>
              <w:t>CP-212038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E719BB" w14:textId="3C9F7CE8" w:rsidR="0011424F" w:rsidRDefault="0011424F" w:rsidP="0011424F">
            <w:pPr>
              <w:spacing w:after="0"/>
              <w:rPr>
                <w:rFonts w:ascii="Arial" w:hAnsi="Arial"/>
                <w:snapToGrid w:val="0"/>
                <w:color w:val="000000"/>
                <w:sz w:val="16"/>
              </w:rPr>
            </w:pPr>
            <w:r>
              <w:rPr>
                <w:rFonts w:ascii="Arial" w:hAnsi="Arial"/>
                <w:snapToGrid w:val="0"/>
                <w:color w:val="000000"/>
                <w:sz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D2FBE5" w14:textId="6A98C1C8" w:rsidR="0011424F" w:rsidRDefault="0011424F" w:rsidP="0011424F">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163552" w14:textId="50A4DA80" w:rsidR="0011424F" w:rsidRDefault="0011424F"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40835F3" w14:textId="64760B6B" w:rsidR="0011424F" w:rsidRDefault="0011424F" w:rsidP="0011424F">
            <w:pPr>
              <w:spacing w:after="0"/>
              <w:rPr>
                <w:rFonts w:ascii="Arial" w:hAnsi="Arial"/>
                <w:snapToGrid w:val="0"/>
                <w:color w:val="000000"/>
                <w:sz w:val="16"/>
              </w:rPr>
            </w:pPr>
            <w:r>
              <w:rPr>
                <w:rFonts w:ascii="Arial" w:hAnsi="Arial"/>
                <w:snapToGrid w:val="0"/>
                <w:color w:val="000000"/>
                <w:sz w:val="16"/>
              </w:rPr>
              <w:t>Handling of PMF Message with UE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A76BB" w14:textId="72BB731B" w:rsidR="0011424F" w:rsidRDefault="0011424F" w:rsidP="0011424F">
            <w:pPr>
              <w:spacing w:after="0"/>
              <w:rPr>
                <w:rFonts w:ascii="Arial" w:hAnsi="Arial"/>
                <w:snapToGrid w:val="0"/>
                <w:color w:val="000000"/>
                <w:sz w:val="16"/>
              </w:rPr>
            </w:pPr>
            <w:r>
              <w:rPr>
                <w:rFonts w:ascii="Arial" w:hAnsi="Arial"/>
                <w:snapToGrid w:val="0"/>
                <w:color w:val="000000"/>
                <w:sz w:val="16"/>
              </w:rPr>
              <w:t>17.2.0</w:t>
            </w:r>
          </w:p>
        </w:tc>
      </w:tr>
      <w:tr w:rsidR="00BD6D3F" w:rsidRPr="006F4038" w14:paraId="6D31F59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C32E8D" w14:textId="30A6D0A2" w:rsidR="00BD6D3F" w:rsidRDefault="00BD6D3F"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6DDC79D" w14:textId="0A9EB497" w:rsidR="00BD6D3F" w:rsidRDefault="00BD6D3F"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3FBD8F" w14:textId="73F82751" w:rsidR="00BD6D3F" w:rsidRDefault="00BD6D3F" w:rsidP="0011424F">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7E387" w14:textId="222A6B01" w:rsidR="00BD6D3F" w:rsidRDefault="00BD6D3F" w:rsidP="0011424F">
            <w:pPr>
              <w:spacing w:after="0"/>
              <w:rPr>
                <w:rFonts w:ascii="Arial" w:hAnsi="Arial"/>
                <w:snapToGrid w:val="0"/>
                <w:color w:val="000000"/>
                <w:sz w:val="16"/>
              </w:rPr>
            </w:pPr>
            <w:r>
              <w:rPr>
                <w:rFonts w:ascii="Arial" w:hAnsi="Arial"/>
                <w:snapToGrid w:val="0"/>
                <w:color w:val="000000"/>
                <w:sz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C07DF1" w14:textId="52CD8595" w:rsidR="00BD6D3F" w:rsidRDefault="00BD6D3F" w:rsidP="0011424F">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AC86D5" w14:textId="2C7D1C01" w:rsidR="00BD6D3F" w:rsidRDefault="00BD6D3F"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FBD4BA8" w14:textId="0A86F1A8" w:rsidR="00BD6D3F" w:rsidRDefault="00BD6D3F" w:rsidP="0011424F">
            <w:pPr>
              <w:spacing w:after="0"/>
              <w:rPr>
                <w:rFonts w:ascii="Arial" w:hAnsi="Arial"/>
                <w:snapToGrid w:val="0"/>
                <w:color w:val="000000"/>
                <w:sz w:val="16"/>
              </w:rPr>
            </w:pPr>
            <w:r>
              <w:rPr>
                <w:rFonts w:ascii="Arial" w:hAnsi="Arial"/>
                <w:snapToGrid w:val="0"/>
                <w:color w:val="000000"/>
                <w:sz w:val="16"/>
              </w:rPr>
              <w:t>Edge Relocation using EAS IP address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414D" w14:textId="7A1B1C00" w:rsidR="00BD6D3F" w:rsidRDefault="00BD6D3F" w:rsidP="0011424F">
            <w:pPr>
              <w:spacing w:after="0"/>
              <w:rPr>
                <w:rFonts w:ascii="Arial" w:hAnsi="Arial"/>
                <w:snapToGrid w:val="0"/>
                <w:color w:val="000000"/>
                <w:sz w:val="16"/>
              </w:rPr>
            </w:pPr>
            <w:r>
              <w:rPr>
                <w:rFonts w:ascii="Arial" w:hAnsi="Arial"/>
                <w:snapToGrid w:val="0"/>
                <w:color w:val="000000"/>
                <w:sz w:val="16"/>
              </w:rPr>
              <w:t>17.2.0</w:t>
            </w:r>
          </w:p>
        </w:tc>
      </w:tr>
      <w:tr w:rsidR="00137AD2" w:rsidRPr="006F4038" w14:paraId="58662B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406390" w14:textId="62AC30E4" w:rsidR="00137AD2" w:rsidRDefault="00137AD2"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384B9A" w14:textId="02DC829C" w:rsidR="00137AD2" w:rsidRDefault="00137AD2"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B926F1" w14:textId="4B41B8D9" w:rsidR="00137AD2" w:rsidRDefault="00137AD2" w:rsidP="0011424F">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17B6C8" w14:textId="52CF4E5B" w:rsidR="00137AD2" w:rsidRDefault="00137AD2" w:rsidP="0011424F">
            <w:pPr>
              <w:spacing w:after="0"/>
              <w:rPr>
                <w:rFonts w:ascii="Arial" w:hAnsi="Arial"/>
                <w:snapToGrid w:val="0"/>
                <w:color w:val="000000"/>
                <w:sz w:val="16"/>
              </w:rPr>
            </w:pPr>
            <w:r>
              <w:rPr>
                <w:rFonts w:ascii="Arial" w:hAnsi="Arial"/>
                <w:snapToGrid w:val="0"/>
                <w:color w:val="000000"/>
                <w:sz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CBD838" w14:textId="28C98E1D" w:rsidR="00137AD2" w:rsidRDefault="00137AD2" w:rsidP="0011424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32B3B7" w14:textId="3F08D428" w:rsidR="00137AD2" w:rsidRDefault="00137AD2"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251F04" w14:textId="6C7E6E48" w:rsidR="00137AD2" w:rsidRDefault="00137AD2" w:rsidP="0011424F">
            <w:pPr>
              <w:spacing w:after="0"/>
              <w:rPr>
                <w:rFonts w:ascii="Arial" w:hAnsi="Arial"/>
                <w:snapToGrid w:val="0"/>
                <w:color w:val="000000"/>
                <w:sz w:val="16"/>
              </w:rPr>
            </w:pPr>
            <w:r>
              <w:rPr>
                <w:rFonts w:ascii="Arial" w:hAnsi="Arial"/>
                <w:snapToGrid w:val="0"/>
                <w:color w:val="000000"/>
                <w:sz w:val="16"/>
              </w:rPr>
              <w:t>EAS Discovery procedure with Local DNS Server/Resolver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3A463" w14:textId="79192457" w:rsidR="00137AD2" w:rsidRDefault="00137AD2" w:rsidP="0011424F">
            <w:pPr>
              <w:spacing w:after="0"/>
              <w:rPr>
                <w:rFonts w:ascii="Arial" w:hAnsi="Arial"/>
                <w:snapToGrid w:val="0"/>
                <w:color w:val="000000"/>
                <w:sz w:val="16"/>
              </w:rPr>
            </w:pPr>
            <w:r>
              <w:rPr>
                <w:rFonts w:ascii="Arial" w:hAnsi="Arial"/>
                <w:snapToGrid w:val="0"/>
                <w:color w:val="000000"/>
                <w:sz w:val="16"/>
              </w:rPr>
              <w:t>17.2.0</w:t>
            </w:r>
          </w:p>
        </w:tc>
      </w:tr>
      <w:tr w:rsidR="000B3F6B" w:rsidRPr="006F4038" w14:paraId="16279E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868" w14:textId="08EC2CCC" w:rsidR="000B3F6B" w:rsidRDefault="000B3F6B"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54C59" w14:textId="677F38AB" w:rsidR="000B3F6B" w:rsidRDefault="000B3F6B"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15EBF82" w14:textId="7CCA5F8D" w:rsidR="000B3F6B" w:rsidRDefault="000B3F6B" w:rsidP="000B3F6B">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E5BB84" w14:textId="095476DD" w:rsidR="000B3F6B" w:rsidRDefault="000B3F6B" w:rsidP="000B3F6B">
            <w:pPr>
              <w:spacing w:after="0"/>
              <w:rPr>
                <w:rFonts w:ascii="Arial" w:hAnsi="Arial"/>
                <w:snapToGrid w:val="0"/>
                <w:color w:val="000000"/>
                <w:sz w:val="16"/>
              </w:rPr>
            </w:pPr>
            <w:r>
              <w:rPr>
                <w:rFonts w:ascii="Arial" w:hAnsi="Arial"/>
                <w:snapToGrid w:val="0"/>
                <w:color w:val="000000"/>
                <w:sz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576FE6" w14:textId="02F85E59" w:rsidR="000B3F6B" w:rsidRDefault="000B3F6B" w:rsidP="000B3F6B">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CA630" w14:textId="25F18348" w:rsidR="000B3F6B" w:rsidRDefault="000B3F6B"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E308543" w14:textId="4532F94F" w:rsidR="000B3F6B" w:rsidRDefault="000B3F6B" w:rsidP="000B3F6B">
            <w:pPr>
              <w:spacing w:after="0"/>
              <w:rPr>
                <w:rFonts w:ascii="Arial" w:hAnsi="Arial"/>
                <w:snapToGrid w:val="0"/>
                <w:color w:val="000000"/>
                <w:sz w:val="16"/>
              </w:rPr>
            </w:pPr>
            <w:r>
              <w:rPr>
                <w:rFonts w:ascii="Arial" w:hAnsi="Arial"/>
                <w:snapToGrid w:val="0"/>
                <w:color w:val="000000"/>
                <w:sz w:val="16"/>
              </w:rPr>
              <w:t>Direct Reporting of QoS monitoring events to Local NEF or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51EB3" w14:textId="24C0BB02" w:rsidR="000B3F6B" w:rsidRDefault="000B3F6B" w:rsidP="000B3F6B">
            <w:pPr>
              <w:spacing w:after="0"/>
              <w:rPr>
                <w:rFonts w:ascii="Arial" w:hAnsi="Arial"/>
                <w:snapToGrid w:val="0"/>
                <w:color w:val="000000"/>
                <w:sz w:val="16"/>
              </w:rPr>
            </w:pPr>
            <w:r>
              <w:rPr>
                <w:rFonts w:ascii="Arial" w:hAnsi="Arial"/>
                <w:snapToGrid w:val="0"/>
                <w:color w:val="000000"/>
                <w:sz w:val="16"/>
              </w:rPr>
              <w:t>17.2.0</w:t>
            </w:r>
          </w:p>
        </w:tc>
      </w:tr>
      <w:tr w:rsidR="004B68F9" w:rsidRPr="006F4038" w14:paraId="6B857D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68D4BF9" w14:textId="7B1C2D1F" w:rsidR="004B68F9" w:rsidRDefault="004B68F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4F71" w14:textId="02FBFBC5" w:rsidR="004B68F9" w:rsidRDefault="004B68F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FCA6E6" w14:textId="6E9C9773" w:rsidR="004B68F9" w:rsidRDefault="004B68F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BA157" w14:textId="06657B73" w:rsidR="004B68F9" w:rsidRDefault="004B68F9" w:rsidP="000B3F6B">
            <w:pPr>
              <w:spacing w:after="0"/>
              <w:rPr>
                <w:rFonts w:ascii="Arial" w:hAnsi="Arial"/>
                <w:snapToGrid w:val="0"/>
                <w:color w:val="000000"/>
                <w:sz w:val="16"/>
              </w:rPr>
            </w:pPr>
            <w:r>
              <w:rPr>
                <w:rFonts w:ascii="Arial" w:hAnsi="Arial"/>
                <w:snapToGrid w:val="0"/>
                <w:color w:val="000000"/>
                <w:sz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97401" w14:textId="1F3A3AC7" w:rsidR="004B68F9" w:rsidRDefault="004B68F9" w:rsidP="000B3F6B">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40555" w14:textId="10B63450" w:rsidR="004B68F9" w:rsidRDefault="004B68F9" w:rsidP="000B3F6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6BD65D8" w14:textId="0AFD1735" w:rsidR="004B68F9" w:rsidRDefault="004B68F9" w:rsidP="000B3F6B">
            <w:pPr>
              <w:spacing w:after="0"/>
              <w:rPr>
                <w:rFonts w:ascii="Arial" w:hAnsi="Arial"/>
                <w:snapToGrid w:val="0"/>
                <w:color w:val="000000"/>
                <w:sz w:val="16"/>
              </w:rPr>
            </w:pPr>
            <w:r>
              <w:rPr>
                <w:rFonts w:ascii="Arial" w:hAnsi="Arial"/>
                <w:snapToGrid w:val="0"/>
                <w:color w:val="000000"/>
                <w:sz w:val="16"/>
              </w:rPr>
              <w:t>5GS User Plane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F2BF" w14:textId="72185857" w:rsidR="004B68F9" w:rsidRDefault="004B68F9" w:rsidP="000B3F6B">
            <w:pPr>
              <w:spacing w:after="0"/>
              <w:rPr>
                <w:rFonts w:ascii="Arial" w:hAnsi="Arial"/>
                <w:snapToGrid w:val="0"/>
                <w:color w:val="000000"/>
                <w:sz w:val="16"/>
              </w:rPr>
            </w:pPr>
            <w:r>
              <w:rPr>
                <w:rFonts w:ascii="Arial" w:hAnsi="Arial"/>
                <w:snapToGrid w:val="0"/>
                <w:color w:val="000000"/>
                <w:sz w:val="16"/>
              </w:rPr>
              <w:t>17.2.0</w:t>
            </w:r>
          </w:p>
        </w:tc>
      </w:tr>
      <w:tr w:rsidR="004B68F9" w:rsidRPr="006F4038" w14:paraId="0120F3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AB1FC62" w14:textId="68295407" w:rsidR="004B68F9" w:rsidRDefault="004B68F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2C0EFE" w14:textId="1489800A" w:rsidR="004B68F9" w:rsidRDefault="004B68F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482CD9" w14:textId="75B8B1DD" w:rsidR="004B68F9" w:rsidRDefault="004B68F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ED3D00" w14:textId="0350DF02" w:rsidR="004B68F9" w:rsidRDefault="004B68F9" w:rsidP="000B3F6B">
            <w:pPr>
              <w:spacing w:after="0"/>
              <w:rPr>
                <w:rFonts w:ascii="Arial" w:hAnsi="Arial"/>
                <w:snapToGrid w:val="0"/>
                <w:color w:val="000000"/>
                <w:sz w:val="16"/>
              </w:rPr>
            </w:pPr>
            <w:r>
              <w:rPr>
                <w:rFonts w:ascii="Arial" w:hAnsi="Arial"/>
                <w:snapToGrid w:val="0"/>
                <w:color w:val="000000"/>
                <w:sz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49FD60" w14:textId="0D17F1C2" w:rsidR="004B68F9" w:rsidRDefault="004B68F9"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9ED39" w14:textId="70D0C6C0" w:rsidR="004B68F9" w:rsidRDefault="004B68F9"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C5E50AA" w14:textId="1914F316" w:rsidR="004B68F9" w:rsidRDefault="004B68F9" w:rsidP="000B3F6B">
            <w:pPr>
              <w:spacing w:after="0"/>
              <w:rPr>
                <w:rFonts w:ascii="Arial" w:hAnsi="Arial"/>
                <w:snapToGrid w:val="0"/>
                <w:color w:val="000000"/>
                <w:sz w:val="16"/>
              </w:rPr>
            </w:pPr>
            <w:r>
              <w:rPr>
                <w:rFonts w:ascii="Arial" w:hAnsi="Arial"/>
                <w:snapToGrid w:val="0"/>
                <w:color w:val="000000"/>
                <w:sz w:val="16"/>
              </w:rPr>
              <w:t>SNSSAI Update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6E80" w14:textId="1B281331" w:rsidR="004B68F9" w:rsidRDefault="004B68F9" w:rsidP="000B3F6B">
            <w:pPr>
              <w:spacing w:after="0"/>
              <w:rPr>
                <w:rFonts w:ascii="Arial" w:hAnsi="Arial"/>
                <w:snapToGrid w:val="0"/>
                <w:color w:val="000000"/>
                <w:sz w:val="16"/>
              </w:rPr>
            </w:pPr>
            <w:r>
              <w:rPr>
                <w:rFonts w:ascii="Arial" w:hAnsi="Arial"/>
                <w:snapToGrid w:val="0"/>
                <w:color w:val="000000"/>
                <w:sz w:val="16"/>
              </w:rPr>
              <w:t>17.2.0</w:t>
            </w:r>
          </w:p>
        </w:tc>
      </w:tr>
      <w:tr w:rsidR="00726136" w:rsidRPr="006F4038" w14:paraId="5EDE20A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BDE4D3" w14:textId="0A97AC1E" w:rsidR="00726136" w:rsidRDefault="00726136"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0064D7" w14:textId="77B2C1A1" w:rsidR="00726136" w:rsidRDefault="00726136"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29856B" w14:textId="71D21619" w:rsidR="00726136" w:rsidRDefault="00726136"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F01059" w14:textId="028AF781" w:rsidR="00726136" w:rsidRDefault="00726136" w:rsidP="000B3F6B">
            <w:pPr>
              <w:spacing w:after="0"/>
              <w:rPr>
                <w:rFonts w:ascii="Arial" w:hAnsi="Arial"/>
                <w:snapToGrid w:val="0"/>
                <w:color w:val="000000"/>
                <w:sz w:val="16"/>
              </w:rPr>
            </w:pPr>
            <w:r>
              <w:rPr>
                <w:rFonts w:ascii="Arial" w:hAnsi="Arial"/>
                <w:snapToGrid w:val="0"/>
                <w:color w:val="000000"/>
                <w:sz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FDBD5" w14:textId="1704D68D" w:rsidR="00726136" w:rsidRDefault="00726136"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14860" w14:textId="4B7725E8" w:rsidR="00726136" w:rsidRDefault="00726136" w:rsidP="000B3F6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3928E74" w14:textId="5CDD3EE2" w:rsidR="00726136" w:rsidRDefault="00726136" w:rsidP="000B3F6B">
            <w:pPr>
              <w:spacing w:after="0"/>
              <w:rPr>
                <w:rFonts w:ascii="Arial" w:hAnsi="Arial"/>
                <w:snapToGrid w:val="0"/>
                <w:color w:val="000000"/>
                <w:sz w:val="16"/>
              </w:rPr>
            </w:pPr>
            <w:r>
              <w:rPr>
                <w:rFonts w:ascii="Arial" w:hAnsi="Arial"/>
                <w:snapToGrid w:val="0"/>
                <w:color w:val="000000"/>
                <w:sz w:val="16"/>
              </w:rPr>
              <w:t>Partial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AA1F" w14:textId="7D0B5F09" w:rsidR="00726136" w:rsidRDefault="00726136" w:rsidP="000B3F6B">
            <w:pPr>
              <w:spacing w:after="0"/>
              <w:rPr>
                <w:rFonts w:ascii="Arial" w:hAnsi="Arial"/>
                <w:snapToGrid w:val="0"/>
                <w:color w:val="000000"/>
                <w:sz w:val="16"/>
              </w:rPr>
            </w:pPr>
            <w:r>
              <w:rPr>
                <w:rFonts w:ascii="Arial" w:hAnsi="Arial"/>
                <w:snapToGrid w:val="0"/>
                <w:color w:val="000000"/>
                <w:sz w:val="16"/>
              </w:rPr>
              <w:t>17.2.0</w:t>
            </w:r>
          </w:p>
        </w:tc>
      </w:tr>
      <w:tr w:rsidR="00266E09" w:rsidRPr="006F4038" w14:paraId="500A4AE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E5408C3" w14:textId="35E91A40" w:rsidR="00266E09" w:rsidRDefault="00266E0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E11AC0" w14:textId="4AA0CCE9" w:rsidR="00266E09" w:rsidRDefault="00266E0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CBFF9B" w14:textId="22492F94" w:rsidR="00266E09" w:rsidRDefault="00266E0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9BE91" w14:textId="7DDD5FF1" w:rsidR="00266E09" w:rsidRDefault="00266E09" w:rsidP="000B3F6B">
            <w:pPr>
              <w:spacing w:after="0"/>
              <w:rPr>
                <w:rFonts w:ascii="Arial" w:hAnsi="Arial"/>
                <w:snapToGrid w:val="0"/>
                <w:color w:val="000000"/>
                <w:sz w:val="16"/>
              </w:rPr>
            </w:pPr>
            <w:r>
              <w:rPr>
                <w:rFonts w:ascii="Arial" w:hAnsi="Arial"/>
                <w:snapToGrid w:val="0"/>
                <w:color w:val="000000"/>
                <w:sz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B091AD" w14:textId="683C498D" w:rsidR="00266E09" w:rsidRDefault="00266E09"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15AE3" w14:textId="5647A4EB" w:rsidR="00266E09" w:rsidRDefault="00266E09"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98836B" w14:textId="1C539B11" w:rsidR="00266E09" w:rsidRDefault="00266E09" w:rsidP="000B3F6B">
            <w:pPr>
              <w:spacing w:after="0"/>
              <w:rPr>
                <w:rFonts w:ascii="Arial" w:hAnsi="Arial"/>
                <w:snapToGrid w:val="0"/>
                <w:color w:val="000000"/>
                <w:sz w:val="16"/>
              </w:rPr>
            </w:pPr>
            <w:r>
              <w:rPr>
                <w:rFonts w:ascii="Arial" w:hAnsi="Arial"/>
                <w:snapToGrid w:val="0"/>
                <w:color w:val="000000"/>
                <w:sz w:val="16"/>
              </w:rPr>
              <w:t>Add SUPI, GPSI, and PEI to User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66840" w14:textId="1577B912" w:rsidR="00266E09" w:rsidRDefault="00266E09" w:rsidP="000B3F6B">
            <w:pPr>
              <w:spacing w:after="0"/>
              <w:rPr>
                <w:rFonts w:ascii="Arial" w:hAnsi="Arial"/>
                <w:snapToGrid w:val="0"/>
                <w:color w:val="000000"/>
                <w:sz w:val="16"/>
              </w:rPr>
            </w:pPr>
            <w:r>
              <w:rPr>
                <w:rFonts w:ascii="Arial" w:hAnsi="Arial"/>
                <w:snapToGrid w:val="0"/>
                <w:color w:val="000000"/>
                <w:sz w:val="16"/>
              </w:rPr>
              <w:t>17.2.0</w:t>
            </w:r>
          </w:p>
        </w:tc>
      </w:tr>
      <w:tr w:rsidR="00A9381B" w:rsidRPr="006F4038" w14:paraId="7A2011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302A5F8" w14:textId="3B402146" w:rsidR="00A9381B" w:rsidRDefault="00A9381B"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A5D817" w14:textId="2649552B" w:rsidR="00A9381B" w:rsidRDefault="00A9381B"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FAF49" w14:textId="3D3BE1F5" w:rsidR="00A9381B" w:rsidRDefault="00A9381B" w:rsidP="00A9381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D487EC" w14:textId="53317D24" w:rsidR="00A9381B" w:rsidRDefault="00A9381B" w:rsidP="00A9381B">
            <w:pPr>
              <w:spacing w:after="0"/>
              <w:rPr>
                <w:rFonts w:ascii="Arial" w:hAnsi="Arial"/>
                <w:snapToGrid w:val="0"/>
                <w:color w:val="000000"/>
                <w:sz w:val="16"/>
              </w:rPr>
            </w:pPr>
            <w:r>
              <w:rPr>
                <w:rFonts w:ascii="Arial" w:hAnsi="Arial"/>
                <w:snapToGrid w:val="0"/>
                <w:color w:val="000000"/>
                <w:sz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F1AB5" w14:textId="47FA0812" w:rsidR="00A9381B" w:rsidRDefault="00A9381B"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097E0" w14:textId="546DA021" w:rsidR="00A9381B" w:rsidRDefault="00A9381B" w:rsidP="00A9381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AAF4B9B" w14:textId="3064D9C1" w:rsidR="00A9381B" w:rsidRDefault="00A9381B" w:rsidP="00A9381B">
            <w:pPr>
              <w:spacing w:after="0"/>
              <w:rPr>
                <w:rFonts w:ascii="Arial" w:hAnsi="Arial"/>
                <w:snapToGrid w:val="0"/>
                <w:color w:val="000000"/>
                <w:sz w:val="16"/>
              </w:rPr>
            </w:pPr>
            <w:r>
              <w:rPr>
                <w:rFonts w:ascii="Arial" w:hAnsi="Arial"/>
                <w:snapToGrid w:val="0"/>
                <w:color w:val="000000"/>
                <w:sz w:val="16"/>
              </w:rPr>
              <w:t>Predefined Rule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47457" w14:textId="59D2C7C2" w:rsidR="00A9381B" w:rsidRDefault="00A9381B" w:rsidP="00A9381B">
            <w:pPr>
              <w:spacing w:after="0"/>
              <w:rPr>
                <w:rFonts w:ascii="Arial" w:hAnsi="Arial"/>
                <w:snapToGrid w:val="0"/>
                <w:color w:val="000000"/>
                <w:sz w:val="16"/>
              </w:rPr>
            </w:pPr>
            <w:r>
              <w:rPr>
                <w:rFonts w:ascii="Arial" w:hAnsi="Arial"/>
                <w:snapToGrid w:val="0"/>
                <w:color w:val="000000"/>
                <w:sz w:val="16"/>
              </w:rPr>
              <w:t>17.2.0</w:t>
            </w:r>
          </w:p>
        </w:tc>
      </w:tr>
      <w:tr w:rsidR="00885221" w:rsidRPr="006F4038" w14:paraId="18212C0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EB317D" w14:textId="4BA3686E" w:rsidR="00885221" w:rsidRDefault="00885221"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D663D3" w14:textId="56EA13E9" w:rsidR="00885221" w:rsidRDefault="00885221"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C06035" w14:textId="52B03F35" w:rsidR="00885221" w:rsidRDefault="00885221" w:rsidP="00A9381B">
            <w:pPr>
              <w:spacing w:after="0"/>
              <w:rPr>
                <w:rFonts w:ascii="Arial" w:hAnsi="Arial"/>
                <w:snapToGrid w:val="0"/>
                <w:color w:val="000000"/>
                <w:sz w:val="16"/>
              </w:rPr>
            </w:pPr>
            <w:r>
              <w:rPr>
                <w:rFonts w:ascii="Arial" w:hAnsi="Arial"/>
                <w:snapToGrid w:val="0"/>
                <w:color w:val="000000"/>
                <w:sz w:val="16"/>
              </w:rPr>
              <w:t>CP-212035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37A0D4" w14:textId="48628FBE" w:rsidR="00885221" w:rsidRDefault="00885221" w:rsidP="00A9381B">
            <w:pPr>
              <w:spacing w:after="0"/>
              <w:rPr>
                <w:rFonts w:ascii="Arial" w:hAnsi="Arial"/>
                <w:snapToGrid w:val="0"/>
                <w:color w:val="000000"/>
                <w:sz w:val="16"/>
              </w:rPr>
            </w:pPr>
            <w:r>
              <w:rPr>
                <w:rFonts w:ascii="Arial" w:hAnsi="Arial"/>
                <w:snapToGrid w:val="0"/>
                <w:color w:val="000000"/>
                <w:sz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1BB1B" w14:textId="646EEB2C" w:rsidR="00885221" w:rsidRDefault="00885221"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13EFB2" w14:textId="6A5280E5" w:rsidR="00885221" w:rsidRDefault="00885221" w:rsidP="00A9381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7DF674B" w14:textId="63EF48FE" w:rsidR="00885221" w:rsidRDefault="00885221" w:rsidP="00A9381B">
            <w:pPr>
              <w:spacing w:after="0"/>
              <w:rPr>
                <w:rFonts w:ascii="Arial" w:hAnsi="Arial"/>
                <w:snapToGrid w:val="0"/>
                <w:color w:val="000000"/>
                <w:sz w:val="16"/>
              </w:rPr>
            </w:pPr>
            <w:r>
              <w:rPr>
                <w:rFonts w:ascii="Arial" w:hAnsi="Arial"/>
                <w:snapToGrid w:val="0"/>
                <w:color w:val="000000"/>
                <w:sz w:val="16"/>
              </w:rPr>
              <w:t>Protocol impact on N4mb for 5G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A63BD" w14:textId="29DE0208" w:rsidR="00885221" w:rsidRDefault="00885221" w:rsidP="00A9381B">
            <w:pPr>
              <w:spacing w:after="0"/>
              <w:rPr>
                <w:rFonts w:ascii="Arial" w:hAnsi="Arial"/>
                <w:snapToGrid w:val="0"/>
                <w:color w:val="000000"/>
                <w:sz w:val="16"/>
              </w:rPr>
            </w:pPr>
            <w:r>
              <w:rPr>
                <w:rFonts w:ascii="Arial" w:hAnsi="Arial"/>
                <w:snapToGrid w:val="0"/>
                <w:color w:val="000000"/>
                <w:sz w:val="16"/>
              </w:rPr>
              <w:t>17.2.0</w:t>
            </w:r>
          </w:p>
        </w:tc>
      </w:tr>
      <w:tr w:rsidR="00330976" w:rsidRPr="006F4038" w14:paraId="0FCD3A6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A2A461" w14:textId="4F45A9D4" w:rsidR="00330976" w:rsidRDefault="00330976"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188D9B6" w14:textId="3E90F6E4" w:rsidR="00330976" w:rsidRDefault="00330976"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14BEA1" w14:textId="00A1B666" w:rsidR="00330976" w:rsidRDefault="00330976" w:rsidP="00A9381B">
            <w:pPr>
              <w:spacing w:after="0"/>
              <w:rPr>
                <w:rFonts w:ascii="Arial" w:hAnsi="Arial"/>
                <w:snapToGrid w:val="0"/>
                <w:color w:val="000000"/>
                <w:sz w:val="16"/>
              </w:rPr>
            </w:pPr>
            <w:r>
              <w:rPr>
                <w:rFonts w:ascii="Arial" w:hAnsi="Arial"/>
                <w:snapToGrid w:val="0"/>
                <w:color w:val="000000"/>
                <w:sz w:val="16"/>
              </w:rPr>
              <w:t>CP-212040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22A71" w14:textId="02EE37AE" w:rsidR="00330976" w:rsidRDefault="00330976" w:rsidP="00A9381B">
            <w:pPr>
              <w:spacing w:after="0"/>
              <w:rPr>
                <w:rFonts w:ascii="Arial" w:hAnsi="Arial"/>
                <w:snapToGrid w:val="0"/>
                <w:color w:val="000000"/>
                <w:sz w:val="16"/>
              </w:rPr>
            </w:pPr>
            <w:r>
              <w:rPr>
                <w:rFonts w:ascii="Arial" w:hAnsi="Arial"/>
                <w:snapToGrid w:val="0"/>
                <w:color w:val="000000"/>
                <w:sz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82EB1E" w14:textId="6B59F03C" w:rsidR="00330976" w:rsidRDefault="00330976"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2D556" w14:textId="72C52BC0" w:rsidR="00330976" w:rsidRDefault="00330976" w:rsidP="00A9381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A3F0C3F" w14:textId="6E328182" w:rsidR="00330976" w:rsidRDefault="00330976" w:rsidP="00A9381B">
            <w:pPr>
              <w:spacing w:after="0"/>
              <w:rPr>
                <w:rFonts w:ascii="Arial" w:hAnsi="Arial"/>
                <w:snapToGrid w:val="0"/>
                <w:color w:val="000000"/>
                <w:sz w:val="16"/>
              </w:rPr>
            </w:pPr>
            <w:r>
              <w:rPr>
                <w:rFonts w:ascii="Arial" w:hAnsi="Arial"/>
                <w:snapToGrid w:val="0"/>
                <w:color w:val="000000"/>
                <w:sz w:val="16"/>
              </w:rPr>
              <w:t>Introduction of TSCTSF and other stage2 and 3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BC14" w14:textId="153023F0" w:rsidR="00330976" w:rsidRDefault="00330976" w:rsidP="00A9381B">
            <w:pPr>
              <w:spacing w:after="0"/>
              <w:rPr>
                <w:rFonts w:ascii="Arial" w:hAnsi="Arial"/>
                <w:snapToGrid w:val="0"/>
                <w:color w:val="000000"/>
                <w:sz w:val="16"/>
              </w:rPr>
            </w:pPr>
            <w:r>
              <w:rPr>
                <w:rFonts w:ascii="Arial" w:hAnsi="Arial"/>
                <w:snapToGrid w:val="0"/>
                <w:color w:val="000000"/>
                <w:sz w:val="16"/>
              </w:rPr>
              <w:t>17.2.0</w:t>
            </w:r>
          </w:p>
        </w:tc>
      </w:tr>
      <w:tr w:rsidR="00AB7A11" w:rsidRPr="006F4038" w14:paraId="33F061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49195F" w14:textId="3A31EE98" w:rsidR="00AB7A11" w:rsidRDefault="00AB7A11" w:rsidP="00AB7A11">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5F2775" w14:textId="289AFFFB" w:rsidR="00AB7A11" w:rsidRDefault="00AB7A11" w:rsidP="00AB7A11">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97417" w14:textId="77777777" w:rsidR="00AB7A11" w:rsidRDefault="00AB7A11" w:rsidP="00AB7A11">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67863A" w14:textId="77777777" w:rsidR="00AB7A11" w:rsidRDefault="00AB7A11" w:rsidP="00AB7A11">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9519D0" w14:textId="77777777" w:rsidR="00AB7A11" w:rsidRDefault="00AB7A11" w:rsidP="00AB7A11">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0C29FC" w14:textId="77777777" w:rsidR="00AB7A11" w:rsidRDefault="00AB7A11" w:rsidP="00AB7A11">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1B39830" w14:textId="24ECF0B9" w:rsidR="00AB7A11" w:rsidRDefault="00AB7A11" w:rsidP="00AB7A11">
            <w:pPr>
              <w:spacing w:after="0"/>
              <w:rPr>
                <w:rFonts w:ascii="Arial" w:hAnsi="Arial"/>
                <w:snapToGrid w:val="0"/>
                <w:color w:val="000000"/>
                <w:sz w:val="16"/>
              </w:rPr>
            </w:pPr>
            <w:r>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5C02" w14:textId="5C015D1E" w:rsidR="00AB7A11" w:rsidRDefault="00AB7A11" w:rsidP="00AB7A11">
            <w:pPr>
              <w:spacing w:after="0"/>
              <w:rPr>
                <w:rFonts w:ascii="Arial" w:hAnsi="Arial"/>
                <w:snapToGrid w:val="0"/>
                <w:color w:val="000000"/>
                <w:sz w:val="16"/>
              </w:rPr>
            </w:pPr>
            <w:r>
              <w:rPr>
                <w:rFonts w:ascii="Arial" w:hAnsi="Arial"/>
                <w:snapToGrid w:val="0"/>
                <w:color w:val="000000"/>
                <w:sz w:val="16"/>
              </w:rPr>
              <w:t>17.2.1</w:t>
            </w:r>
          </w:p>
        </w:tc>
      </w:tr>
      <w:tr w:rsidR="00B51CCF" w:rsidRPr="006F4038" w14:paraId="5414326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199825" w14:textId="24E9D0F4" w:rsidR="00B51CCF" w:rsidRDefault="00B51CCF"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1EE67EF" w14:textId="19FC08FD" w:rsidR="00B51CCF" w:rsidRDefault="00B51CCF"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1600E8" w14:textId="3C9EF346" w:rsidR="00B51CCF" w:rsidRDefault="00B51CCF" w:rsidP="00AB7A11">
            <w:pPr>
              <w:spacing w:after="0"/>
              <w:rPr>
                <w:rFonts w:ascii="Arial" w:hAnsi="Arial"/>
                <w:snapToGrid w:val="0"/>
                <w:color w:val="000000"/>
                <w:sz w:val="16"/>
              </w:rPr>
            </w:pPr>
            <w:r>
              <w:rPr>
                <w:rFonts w:ascii="Arial" w:hAnsi="Arial"/>
                <w:snapToGrid w:val="0"/>
                <w:color w:val="000000"/>
                <w:sz w:val="16"/>
              </w:rPr>
              <w:t>CP-213097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2DB041" w14:textId="333E8284" w:rsidR="00B51CCF" w:rsidRDefault="00B51CCF" w:rsidP="00AB7A11">
            <w:pPr>
              <w:spacing w:after="0"/>
              <w:rPr>
                <w:rFonts w:ascii="Arial" w:hAnsi="Arial"/>
                <w:snapToGrid w:val="0"/>
                <w:color w:val="000000"/>
                <w:sz w:val="16"/>
              </w:rPr>
            </w:pPr>
            <w:r>
              <w:rPr>
                <w:rFonts w:ascii="Arial" w:hAnsi="Arial"/>
                <w:snapToGrid w:val="0"/>
                <w:color w:val="000000"/>
                <w:sz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CF7DB6" w14:textId="0021C29F" w:rsidR="00B51CCF" w:rsidRDefault="00B51CCF" w:rsidP="00AB7A11">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168FA1" w14:textId="2A33F7E0" w:rsidR="00B51CCF" w:rsidRDefault="00B51CCF"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390C52A" w14:textId="22B4E8D3" w:rsidR="00B51CCF" w:rsidRDefault="00B51CCF" w:rsidP="00AB7A11">
            <w:pPr>
              <w:spacing w:after="0"/>
              <w:rPr>
                <w:rFonts w:ascii="Arial" w:hAnsi="Arial"/>
                <w:snapToGrid w:val="0"/>
                <w:color w:val="000000"/>
                <w:sz w:val="16"/>
              </w:rPr>
            </w:pPr>
            <w:r>
              <w:rPr>
                <w:rFonts w:ascii="Arial" w:hAnsi="Arial"/>
                <w:snapToGrid w:val="0"/>
                <w:color w:val="000000"/>
                <w:sz w:val="16"/>
              </w:rPr>
              <w:t>Protocol impact on N4 for 5G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8C682" w14:textId="673710C5" w:rsidR="00B51CCF" w:rsidRDefault="00B51CCF" w:rsidP="00AB7A11">
            <w:pPr>
              <w:spacing w:after="0"/>
              <w:rPr>
                <w:rFonts w:ascii="Arial" w:hAnsi="Arial"/>
                <w:snapToGrid w:val="0"/>
                <w:color w:val="000000"/>
                <w:sz w:val="16"/>
              </w:rPr>
            </w:pPr>
            <w:r>
              <w:rPr>
                <w:rFonts w:ascii="Arial" w:hAnsi="Arial"/>
                <w:snapToGrid w:val="0"/>
                <w:color w:val="000000"/>
                <w:sz w:val="16"/>
              </w:rPr>
              <w:t>17.3.0</w:t>
            </w:r>
          </w:p>
        </w:tc>
      </w:tr>
      <w:tr w:rsidR="00B3176F" w:rsidRPr="006F4038" w14:paraId="209649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C196DA0" w14:textId="4090EBF5" w:rsidR="00B3176F" w:rsidRDefault="00B3176F"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8F5FA1" w14:textId="12B8FD42" w:rsidR="00B3176F" w:rsidRDefault="00B3176F"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54686C" w14:textId="1E4C04BC" w:rsidR="00B3176F" w:rsidRDefault="00B3176F" w:rsidP="00AB7A11">
            <w:pPr>
              <w:spacing w:after="0"/>
              <w:rPr>
                <w:rFonts w:ascii="Arial" w:hAnsi="Arial"/>
                <w:snapToGrid w:val="0"/>
                <w:color w:val="000000"/>
                <w:sz w:val="16"/>
              </w:rPr>
            </w:pPr>
            <w:r>
              <w:rPr>
                <w:rFonts w:ascii="Arial" w:hAnsi="Arial"/>
                <w:snapToGrid w:val="0"/>
                <w:color w:val="000000"/>
                <w:sz w:val="16"/>
              </w:rPr>
              <w:t>CP-213097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36D546" w14:textId="75156B5B" w:rsidR="00B3176F" w:rsidRDefault="00B3176F" w:rsidP="00AB7A11">
            <w:pPr>
              <w:spacing w:after="0"/>
              <w:rPr>
                <w:rFonts w:ascii="Arial" w:hAnsi="Arial"/>
                <w:snapToGrid w:val="0"/>
                <w:color w:val="000000"/>
                <w:sz w:val="16"/>
              </w:rPr>
            </w:pPr>
            <w:r>
              <w:rPr>
                <w:rFonts w:ascii="Arial" w:hAnsi="Arial"/>
                <w:snapToGrid w:val="0"/>
                <w:color w:val="000000"/>
                <w:sz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A09056" w14:textId="7BCBAA64" w:rsidR="00B3176F" w:rsidRDefault="00B3176F"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DE5AD" w14:textId="7EAE754A" w:rsidR="00B3176F" w:rsidRDefault="00B3176F" w:rsidP="00AB7A1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3F0CB52" w14:textId="12A40C31" w:rsidR="00B3176F" w:rsidRDefault="00B3176F" w:rsidP="00AB7A11">
            <w:pPr>
              <w:spacing w:after="0"/>
              <w:rPr>
                <w:rFonts w:ascii="Arial" w:hAnsi="Arial"/>
                <w:snapToGrid w:val="0"/>
                <w:color w:val="000000"/>
                <w:sz w:val="16"/>
              </w:rPr>
            </w:pPr>
            <w:r>
              <w:rPr>
                <w:rFonts w:ascii="Arial" w:hAnsi="Arial"/>
                <w:snapToGrid w:val="0"/>
                <w:color w:val="000000"/>
                <w:sz w:val="16"/>
              </w:rPr>
              <w:t>5MBS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4DD2F" w14:textId="7F056839" w:rsidR="00B3176F" w:rsidRDefault="00B3176F" w:rsidP="00AB7A11">
            <w:pPr>
              <w:spacing w:after="0"/>
              <w:rPr>
                <w:rFonts w:ascii="Arial" w:hAnsi="Arial"/>
                <w:snapToGrid w:val="0"/>
                <w:color w:val="000000"/>
                <w:sz w:val="16"/>
              </w:rPr>
            </w:pPr>
            <w:r>
              <w:rPr>
                <w:rFonts w:ascii="Arial" w:hAnsi="Arial"/>
                <w:snapToGrid w:val="0"/>
                <w:color w:val="000000"/>
                <w:sz w:val="16"/>
              </w:rPr>
              <w:t>17.3.0</w:t>
            </w:r>
          </w:p>
        </w:tc>
      </w:tr>
      <w:tr w:rsidR="00A1419D" w:rsidRPr="006F4038" w14:paraId="17E61B3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7D65D90" w14:textId="71AEC21A" w:rsidR="00A1419D" w:rsidRDefault="00A1419D"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D04BE7" w14:textId="58595754" w:rsidR="00A1419D" w:rsidRDefault="00A1419D"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FCE104" w14:textId="1BF245A9" w:rsidR="00A1419D" w:rsidRDefault="00A1419D" w:rsidP="00AB7A11">
            <w:pPr>
              <w:spacing w:after="0"/>
              <w:rPr>
                <w:rFonts w:ascii="Arial" w:hAnsi="Arial"/>
                <w:snapToGrid w:val="0"/>
                <w:color w:val="000000"/>
                <w:sz w:val="16"/>
              </w:rPr>
            </w:pPr>
            <w:r>
              <w:rPr>
                <w:rFonts w:ascii="Arial" w:hAnsi="Arial"/>
                <w:snapToGrid w:val="0"/>
                <w:color w:val="000000"/>
                <w:sz w:val="16"/>
              </w:rPr>
              <w:t>CP-213093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13949" w14:textId="1B8B4494" w:rsidR="00A1419D" w:rsidRDefault="00A1419D" w:rsidP="00AB7A11">
            <w:pPr>
              <w:spacing w:after="0"/>
              <w:rPr>
                <w:rFonts w:ascii="Arial" w:hAnsi="Arial"/>
                <w:snapToGrid w:val="0"/>
                <w:color w:val="000000"/>
                <w:sz w:val="16"/>
              </w:rPr>
            </w:pPr>
            <w:r>
              <w:rPr>
                <w:rFonts w:ascii="Arial" w:hAnsi="Arial"/>
                <w:snapToGrid w:val="0"/>
                <w:color w:val="000000"/>
                <w:sz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0F6F67" w14:textId="51B9FCF0" w:rsidR="00A1419D" w:rsidRDefault="00A1419D"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179A4" w14:textId="37953638" w:rsidR="00A1419D" w:rsidRDefault="00A1419D" w:rsidP="00AB7A1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5145D66" w14:textId="2CDA2D38" w:rsidR="00A1419D" w:rsidRDefault="00A1419D" w:rsidP="00AB7A11">
            <w:pPr>
              <w:spacing w:after="0"/>
              <w:rPr>
                <w:rFonts w:ascii="Arial" w:hAnsi="Arial"/>
                <w:snapToGrid w:val="0"/>
                <w:color w:val="000000"/>
                <w:sz w:val="16"/>
              </w:rPr>
            </w:pPr>
            <w:r>
              <w:rPr>
                <w:rFonts w:ascii="Arial" w:hAnsi="Arial"/>
                <w:snapToGrid w:val="0"/>
                <w:color w:val="000000"/>
                <w:sz w:val="16"/>
              </w:rPr>
              <w:t>Reference to UPF service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FDD35" w14:textId="6B641AB8" w:rsidR="00A1419D" w:rsidRDefault="00A1419D" w:rsidP="00AB7A11">
            <w:pPr>
              <w:spacing w:after="0"/>
              <w:rPr>
                <w:rFonts w:ascii="Arial" w:hAnsi="Arial"/>
                <w:snapToGrid w:val="0"/>
                <w:color w:val="000000"/>
                <w:sz w:val="16"/>
              </w:rPr>
            </w:pPr>
            <w:r>
              <w:rPr>
                <w:rFonts w:ascii="Arial" w:hAnsi="Arial"/>
                <w:snapToGrid w:val="0"/>
                <w:color w:val="000000"/>
                <w:sz w:val="16"/>
              </w:rPr>
              <w:t>17.3.0</w:t>
            </w:r>
          </w:p>
        </w:tc>
      </w:tr>
      <w:tr w:rsidR="00A1419D" w:rsidRPr="006F4038" w14:paraId="365937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8F693D" w14:textId="17A228F9" w:rsidR="00A1419D" w:rsidRDefault="00A1419D"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C50841" w14:textId="430A88DC" w:rsidR="00A1419D" w:rsidRDefault="00A1419D"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1DA56D7" w14:textId="2A81F938" w:rsidR="00A1419D" w:rsidRDefault="00A1419D" w:rsidP="00AB7A11">
            <w:pPr>
              <w:spacing w:after="0"/>
              <w:rPr>
                <w:rFonts w:ascii="Arial" w:hAnsi="Arial"/>
                <w:snapToGrid w:val="0"/>
                <w:color w:val="000000"/>
                <w:sz w:val="16"/>
              </w:rPr>
            </w:pPr>
            <w:r>
              <w:rPr>
                <w:rFonts w:ascii="Arial" w:hAnsi="Arial"/>
                <w:snapToGrid w:val="0"/>
                <w:color w:val="000000"/>
                <w:sz w:val="16"/>
              </w:rPr>
              <w:t>CP-213099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425CE8" w14:textId="53F9B72A" w:rsidR="00A1419D" w:rsidRDefault="00A1419D" w:rsidP="00AB7A11">
            <w:pPr>
              <w:spacing w:after="0"/>
              <w:rPr>
                <w:rFonts w:ascii="Arial" w:hAnsi="Arial"/>
                <w:snapToGrid w:val="0"/>
                <w:color w:val="000000"/>
                <w:sz w:val="16"/>
              </w:rPr>
            </w:pPr>
            <w:r>
              <w:rPr>
                <w:rFonts w:ascii="Arial" w:hAnsi="Arial"/>
                <w:snapToGrid w:val="0"/>
                <w:color w:val="000000"/>
                <w:sz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31237" w14:textId="1CABD0E3" w:rsidR="00A1419D" w:rsidRDefault="00A1419D" w:rsidP="00AB7A11">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0E8B0A" w14:textId="765693E2" w:rsidR="00A1419D" w:rsidRDefault="00A1419D"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CF8EE47" w14:textId="6FFE4564" w:rsidR="00A1419D" w:rsidRDefault="00A1419D" w:rsidP="00AB7A11">
            <w:pPr>
              <w:spacing w:after="0"/>
              <w:rPr>
                <w:rFonts w:ascii="Arial" w:hAnsi="Arial"/>
                <w:snapToGrid w:val="0"/>
                <w:color w:val="000000"/>
                <w:sz w:val="16"/>
              </w:rPr>
            </w:pPr>
            <w:r>
              <w:rPr>
                <w:rFonts w:ascii="Arial" w:hAnsi="Arial"/>
                <w:snapToGrid w:val="0"/>
                <w:color w:val="000000"/>
                <w:sz w:val="16"/>
              </w:rPr>
              <w:t>Enabling and disabling the adjustment of DL traffic steering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9E600" w14:textId="5FF44E1A" w:rsidR="00A1419D" w:rsidRDefault="00A1419D" w:rsidP="00AB7A11">
            <w:pPr>
              <w:spacing w:after="0"/>
              <w:rPr>
                <w:rFonts w:ascii="Arial" w:hAnsi="Arial"/>
                <w:snapToGrid w:val="0"/>
                <w:color w:val="000000"/>
                <w:sz w:val="16"/>
              </w:rPr>
            </w:pPr>
            <w:r>
              <w:rPr>
                <w:rFonts w:ascii="Arial" w:hAnsi="Arial"/>
                <w:snapToGrid w:val="0"/>
                <w:color w:val="000000"/>
                <w:sz w:val="16"/>
              </w:rPr>
              <w:t>17.3.0</w:t>
            </w:r>
          </w:p>
        </w:tc>
      </w:tr>
      <w:tr w:rsidR="00331E11" w:rsidRPr="006F4038" w14:paraId="376337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41CE778" w14:textId="7455DE20" w:rsidR="00331E11" w:rsidRDefault="00331E11"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3E8DF9A" w14:textId="1D3778A6" w:rsidR="00331E11" w:rsidRDefault="00331E11"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D6FE32" w14:textId="340ECAEB" w:rsidR="00331E11" w:rsidRDefault="00331E11" w:rsidP="00AB7A11">
            <w:pPr>
              <w:spacing w:after="0"/>
              <w:rPr>
                <w:rFonts w:ascii="Arial" w:hAnsi="Arial"/>
                <w:snapToGrid w:val="0"/>
                <w:color w:val="000000"/>
                <w:sz w:val="16"/>
              </w:rPr>
            </w:pPr>
            <w:r>
              <w:rPr>
                <w:rFonts w:ascii="Arial" w:hAnsi="Arial"/>
                <w:snapToGrid w:val="0"/>
                <w:color w:val="000000"/>
                <w:sz w:val="16"/>
              </w:rPr>
              <w:t>CP-213099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E2A98A" w14:textId="6EE6E71F" w:rsidR="00331E11" w:rsidRDefault="00331E11" w:rsidP="00AB7A11">
            <w:pPr>
              <w:spacing w:after="0"/>
              <w:rPr>
                <w:rFonts w:ascii="Arial" w:hAnsi="Arial"/>
                <w:snapToGrid w:val="0"/>
                <w:color w:val="000000"/>
                <w:sz w:val="16"/>
              </w:rPr>
            </w:pPr>
            <w:r>
              <w:rPr>
                <w:rFonts w:ascii="Arial" w:hAnsi="Arial"/>
                <w:snapToGrid w:val="0"/>
                <w:color w:val="000000"/>
                <w:sz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F0A1F" w14:textId="71975119" w:rsidR="00331E11" w:rsidRDefault="00331E11"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840BD3" w14:textId="416226DB" w:rsidR="00331E11" w:rsidRDefault="00331E11"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C658D8" w14:textId="69442370" w:rsidR="00331E11" w:rsidRDefault="00331E11" w:rsidP="00AB7A11">
            <w:pPr>
              <w:spacing w:after="0"/>
              <w:rPr>
                <w:rFonts w:ascii="Arial" w:hAnsi="Arial"/>
                <w:snapToGrid w:val="0"/>
                <w:color w:val="000000"/>
                <w:sz w:val="16"/>
              </w:rPr>
            </w:pPr>
            <w:r>
              <w:rPr>
                <w:rFonts w:ascii="Arial" w:hAnsi="Arial"/>
                <w:snapToGrid w:val="0"/>
                <w:color w:val="000000"/>
                <w:sz w:val="16"/>
              </w:rPr>
              <w:t>UPF behaviour of setting source and destination addresses of PMF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B4357" w14:textId="798B3125" w:rsidR="00331E11" w:rsidRDefault="00331E11" w:rsidP="00AB7A11">
            <w:pPr>
              <w:spacing w:after="0"/>
              <w:rPr>
                <w:rFonts w:ascii="Arial" w:hAnsi="Arial"/>
                <w:snapToGrid w:val="0"/>
                <w:color w:val="000000"/>
                <w:sz w:val="16"/>
              </w:rPr>
            </w:pPr>
            <w:r>
              <w:rPr>
                <w:rFonts w:ascii="Arial" w:hAnsi="Arial"/>
                <w:snapToGrid w:val="0"/>
                <w:color w:val="000000"/>
                <w:sz w:val="16"/>
              </w:rPr>
              <w:t>17.3.0</w:t>
            </w:r>
          </w:p>
        </w:tc>
      </w:tr>
      <w:tr w:rsidR="00331E11" w:rsidRPr="006F4038" w14:paraId="7AF6780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1A4300" w14:textId="5C676B0D" w:rsidR="00331E11" w:rsidRDefault="00331E11"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F890023" w14:textId="0682A8B8" w:rsidR="00331E11" w:rsidRDefault="00331E11"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5D70DD7" w14:textId="06C4BCFE" w:rsidR="00331E11" w:rsidRDefault="00331E11" w:rsidP="00AB7A11">
            <w:pPr>
              <w:spacing w:after="0"/>
              <w:rPr>
                <w:rFonts w:ascii="Arial" w:hAnsi="Arial"/>
                <w:snapToGrid w:val="0"/>
                <w:color w:val="000000"/>
                <w:sz w:val="16"/>
              </w:rPr>
            </w:pPr>
            <w:r>
              <w:rPr>
                <w:rFonts w:ascii="Arial" w:hAnsi="Arial"/>
                <w:snapToGrid w:val="0"/>
                <w:color w:val="000000"/>
                <w:sz w:val="16"/>
              </w:rPr>
              <w:t>CP-213099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AC3C1" w14:textId="69460523" w:rsidR="00331E11" w:rsidRDefault="00331E11" w:rsidP="00AB7A11">
            <w:pPr>
              <w:spacing w:after="0"/>
              <w:rPr>
                <w:rFonts w:ascii="Arial" w:hAnsi="Arial"/>
                <w:snapToGrid w:val="0"/>
                <w:color w:val="000000"/>
                <w:sz w:val="16"/>
              </w:rPr>
            </w:pPr>
            <w:r>
              <w:rPr>
                <w:rFonts w:ascii="Arial" w:hAnsi="Arial"/>
                <w:snapToGrid w:val="0"/>
                <w:color w:val="000000"/>
                <w:sz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748401" w14:textId="3A593FEC" w:rsidR="00331E11" w:rsidRDefault="00331E11" w:rsidP="00AB7A1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F8D961" w14:textId="599CBD1B" w:rsidR="00331E11" w:rsidRDefault="00331E11"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4B82EDD" w14:textId="0B196E60" w:rsidR="00331E11" w:rsidRDefault="00331E11" w:rsidP="00AB7A11">
            <w:pPr>
              <w:spacing w:after="0"/>
              <w:rPr>
                <w:rFonts w:ascii="Arial" w:hAnsi="Arial"/>
                <w:snapToGrid w:val="0"/>
                <w:color w:val="000000"/>
                <w:sz w:val="16"/>
              </w:rPr>
            </w:pPr>
            <w:r>
              <w:rPr>
                <w:rFonts w:ascii="Arial" w:hAnsi="Arial"/>
                <w:snapToGrid w:val="0"/>
                <w:color w:val="000000"/>
                <w:sz w:val="16"/>
              </w:rPr>
              <w:t>Condition of Inclusion of Threshold Values IE and Steering Mode Indicator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98D9" w14:textId="47049ADF" w:rsidR="00331E11" w:rsidRDefault="00331E11" w:rsidP="00AB7A11">
            <w:pPr>
              <w:spacing w:after="0"/>
              <w:rPr>
                <w:rFonts w:ascii="Arial" w:hAnsi="Arial"/>
                <w:snapToGrid w:val="0"/>
                <w:color w:val="000000"/>
                <w:sz w:val="16"/>
              </w:rPr>
            </w:pPr>
            <w:r>
              <w:rPr>
                <w:rFonts w:ascii="Arial" w:hAnsi="Arial"/>
                <w:snapToGrid w:val="0"/>
                <w:color w:val="000000"/>
                <w:sz w:val="16"/>
              </w:rPr>
              <w:t>17.3.0</w:t>
            </w:r>
          </w:p>
        </w:tc>
      </w:tr>
      <w:tr w:rsidR="000C2907" w:rsidRPr="006F4038" w14:paraId="62B33D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ACABDC" w14:textId="114A830F" w:rsidR="000C2907" w:rsidRDefault="000C2907" w:rsidP="00AB7A11">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A49FA6D" w14:textId="72929516" w:rsidR="000C2907" w:rsidRDefault="000C2907" w:rsidP="00AB7A11">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1909D4" w14:textId="03757A36" w:rsidR="000C2907" w:rsidRDefault="000C2907" w:rsidP="00AB7A11">
            <w:pPr>
              <w:spacing w:after="0"/>
              <w:rPr>
                <w:rFonts w:ascii="Arial" w:hAnsi="Arial"/>
                <w:snapToGrid w:val="0"/>
                <w:color w:val="000000"/>
                <w:sz w:val="16"/>
              </w:rPr>
            </w:pPr>
            <w:r>
              <w:rPr>
                <w:rFonts w:ascii="Arial" w:hAnsi="Arial"/>
                <w:snapToGrid w:val="0"/>
                <w:color w:val="000000"/>
                <w:sz w:val="16"/>
              </w:rPr>
              <w:t>CP-213090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AE8E0" w14:textId="632C60AA" w:rsidR="000C2907" w:rsidRDefault="000C2907" w:rsidP="00AB7A11">
            <w:pPr>
              <w:spacing w:after="0"/>
              <w:rPr>
                <w:rFonts w:ascii="Arial" w:hAnsi="Arial"/>
                <w:snapToGrid w:val="0"/>
                <w:color w:val="000000"/>
                <w:sz w:val="16"/>
              </w:rPr>
            </w:pPr>
            <w:r>
              <w:rPr>
                <w:rFonts w:ascii="Arial" w:hAnsi="Arial"/>
                <w:snapToGrid w:val="0"/>
                <w:color w:val="000000"/>
                <w:sz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E4B190" w14:textId="6A91D54F" w:rsidR="000C2907" w:rsidRDefault="000C2907" w:rsidP="00AB7A11">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7CD980" w14:textId="643ED026" w:rsidR="000C2907" w:rsidRDefault="000C2907" w:rsidP="00AB7A11">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3B0C477" w14:textId="79E63243" w:rsidR="000C2907" w:rsidRDefault="000C2907" w:rsidP="00AB7A11">
            <w:pPr>
              <w:spacing w:after="0"/>
              <w:rPr>
                <w:rFonts w:ascii="Arial" w:hAnsi="Arial"/>
                <w:snapToGrid w:val="0"/>
                <w:color w:val="000000"/>
                <w:sz w:val="16"/>
              </w:rPr>
            </w:pPr>
            <w:r>
              <w:rPr>
                <w:rFonts w:ascii="Arial" w:hAnsi="Arial"/>
                <w:snapToGrid w:val="0"/>
                <w:color w:val="000000"/>
                <w:sz w:val="16"/>
              </w:rPr>
              <w:t>Per Slice UP Resource Allocatoin and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DCF36" w14:textId="0D7D5C92" w:rsidR="000C2907" w:rsidRDefault="000C2907" w:rsidP="00AB7A11">
            <w:pPr>
              <w:spacing w:after="0"/>
              <w:rPr>
                <w:rFonts w:ascii="Arial" w:hAnsi="Arial"/>
                <w:snapToGrid w:val="0"/>
                <w:color w:val="000000"/>
                <w:sz w:val="16"/>
              </w:rPr>
            </w:pPr>
            <w:r>
              <w:rPr>
                <w:rFonts w:ascii="Arial" w:hAnsi="Arial"/>
                <w:snapToGrid w:val="0"/>
                <w:color w:val="000000"/>
                <w:sz w:val="16"/>
              </w:rPr>
              <w:t>17.3.0</w:t>
            </w:r>
          </w:p>
        </w:tc>
      </w:tr>
      <w:tr w:rsidR="000C2907" w:rsidRPr="006F4038" w14:paraId="3B8468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5D9F06D" w14:textId="61B7B808" w:rsidR="000C2907" w:rsidRDefault="000C2907"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E97D2E" w14:textId="601BEB43" w:rsidR="000C2907" w:rsidRDefault="000C2907"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744A04" w14:textId="011DE839" w:rsidR="000C2907" w:rsidRDefault="000C2907" w:rsidP="000C2907">
            <w:pPr>
              <w:spacing w:after="0"/>
              <w:rPr>
                <w:rFonts w:ascii="Arial" w:hAnsi="Arial"/>
                <w:snapToGrid w:val="0"/>
                <w:color w:val="000000"/>
                <w:sz w:val="16"/>
              </w:rPr>
            </w:pPr>
            <w:r>
              <w:rPr>
                <w:rFonts w:ascii="Arial" w:hAnsi="Arial"/>
                <w:snapToGrid w:val="0"/>
                <w:color w:val="000000"/>
                <w:sz w:val="16"/>
              </w:rPr>
              <w:t>CP-213090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48627B" w14:textId="50A78641" w:rsidR="000C2907" w:rsidRDefault="000C2907" w:rsidP="000C2907">
            <w:pPr>
              <w:spacing w:after="0"/>
              <w:rPr>
                <w:rFonts w:ascii="Arial" w:hAnsi="Arial"/>
                <w:snapToGrid w:val="0"/>
                <w:color w:val="000000"/>
                <w:sz w:val="16"/>
              </w:rPr>
            </w:pPr>
            <w:r>
              <w:rPr>
                <w:rFonts w:ascii="Arial" w:hAnsi="Arial"/>
                <w:snapToGrid w:val="0"/>
                <w:color w:val="000000"/>
                <w:sz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F6D927" w14:textId="49023B80" w:rsidR="000C2907" w:rsidRDefault="000C2907" w:rsidP="000C2907">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F5B084" w14:textId="35B1C577" w:rsidR="000C2907" w:rsidRDefault="000C2907" w:rsidP="000C2907">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81A1D4" w14:textId="655642A8" w:rsidR="000C2907" w:rsidRDefault="000C2907" w:rsidP="000C2907">
            <w:pPr>
              <w:spacing w:after="0"/>
              <w:rPr>
                <w:rFonts w:ascii="Arial" w:hAnsi="Arial"/>
                <w:snapToGrid w:val="0"/>
                <w:color w:val="000000"/>
                <w:sz w:val="16"/>
              </w:rPr>
            </w:pPr>
            <w:r>
              <w:rPr>
                <w:rFonts w:ascii="Arial" w:hAnsi="Arial"/>
                <w:snapToGrid w:val="0"/>
                <w:color w:val="000000"/>
                <w:sz w:val="16"/>
              </w:rPr>
              <w:t>Per Slice UE IP Address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A0EBD" w14:textId="66BDBAB0" w:rsidR="000C2907" w:rsidRDefault="000C2907"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2E4A9DC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A3300E" w14:textId="7F933CF2"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76A92" w14:textId="4E95FA76"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402294" w14:textId="0CFB4A84" w:rsidR="004307AF" w:rsidRDefault="004307AF" w:rsidP="000C2907">
            <w:pPr>
              <w:spacing w:after="0"/>
              <w:rPr>
                <w:rFonts w:ascii="Arial" w:hAnsi="Arial"/>
                <w:snapToGrid w:val="0"/>
                <w:color w:val="000000"/>
                <w:sz w:val="16"/>
              </w:rPr>
            </w:pPr>
            <w:r>
              <w:rPr>
                <w:rFonts w:ascii="Arial" w:hAnsi="Arial"/>
                <w:snapToGrid w:val="0"/>
                <w:color w:val="000000"/>
                <w:sz w:val="16"/>
              </w:rPr>
              <w:t>CP-213090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7B62CF" w14:textId="2342C57F" w:rsidR="004307AF" w:rsidRDefault="004307AF" w:rsidP="000C2907">
            <w:pPr>
              <w:spacing w:after="0"/>
              <w:rPr>
                <w:rFonts w:ascii="Arial" w:hAnsi="Arial"/>
                <w:snapToGrid w:val="0"/>
                <w:color w:val="000000"/>
                <w:sz w:val="16"/>
              </w:rPr>
            </w:pPr>
            <w:r>
              <w:rPr>
                <w:rFonts w:ascii="Arial" w:hAnsi="Arial"/>
                <w:snapToGrid w:val="0"/>
                <w:color w:val="000000"/>
                <w:sz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46E9" w14:textId="215F13CE" w:rsidR="004307AF" w:rsidRDefault="004307AF" w:rsidP="000C2907">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CF3CD2" w14:textId="04A19417" w:rsidR="004307AF" w:rsidRDefault="004307AF" w:rsidP="000C2907">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45D3EF2" w14:textId="2E9B02B3" w:rsidR="004307AF" w:rsidRDefault="004307AF" w:rsidP="000C2907">
            <w:pPr>
              <w:spacing w:after="0"/>
              <w:rPr>
                <w:rFonts w:ascii="Arial" w:hAnsi="Arial"/>
                <w:snapToGrid w:val="0"/>
                <w:color w:val="000000"/>
                <w:sz w:val="16"/>
              </w:rPr>
            </w:pPr>
            <w:r>
              <w:rPr>
                <w:rFonts w:ascii="Arial" w:hAnsi="Arial"/>
                <w:snapToGrid w:val="0"/>
                <w:color w:val="000000"/>
                <w:sz w:val="16"/>
              </w:rPr>
              <w:t>Adding S-NSSAI as a factor in managing UPF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4B117" w14:textId="3655EF80"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0EFA067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633F33A" w14:textId="28D5A7FE"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06BE95" w14:textId="279A82AF"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7CA0AAF" w14:textId="5C4CA258" w:rsidR="004307AF" w:rsidRDefault="004307AF" w:rsidP="000C2907">
            <w:pPr>
              <w:spacing w:after="0"/>
              <w:rPr>
                <w:rFonts w:ascii="Arial" w:hAnsi="Arial"/>
                <w:snapToGrid w:val="0"/>
                <w:color w:val="000000"/>
                <w:sz w:val="16"/>
              </w:rPr>
            </w:pPr>
            <w:r>
              <w:rPr>
                <w:rFonts w:ascii="Arial" w:hAnsi="Arial"/>
                <w:snapToGrid w:val="0"/>
                <w:color w:val="000000"/>
                <w:sz w:val="16"/>
              </w:rPr>
              <w:t>CP-213101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08AA07" w14:textId="433FDBDA" w:rsidR="004307AF" w:rsidRDefault="004307AF" w:rsidP="000C2907">
            <w:pPr>
              <w:spacing w:after="0"/>
              <w:rPr>
                <w:rFonts w:ascii="Arial" w:hAnsi="Arial"/>
                <w:snapToGrid w:val="0"/>
                <w:color w:val="000000"/>
                <w:sz w:val="16"/>
              </w:rPr>
            </w:pPr>
            <w:r>
              <w:rPr>
                <w:rFonts w:ascii="Arial" w:hAnsi="Arial"/>
                <w:snapToGrid w:val="0"/>
                <w:color w:val="000000"/>
                <w:sz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6F88D7" w14:textId="13442DA7" w:rsidR="004307AF" w:rsidRDefault="004307AF" w:rsidP="000C2907">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E15FB8" w14:textId="19A4C9CE" w:rsidR="004307AF" w:rsidRDefault="004307AF"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E21F7D9" w14:textId="377BBA67" w:rsidR="004307AF" w:rsidRDefault="004307AF" w:rsidP="000C2907">
            <w:pPr>
              <w:spacing w:after="0"/>
              <w:rPr>
                <w:rFonts w:ascii="Arial" w:hAnsi="Arial"/>
                <w:snapToGrid w:val="0"/>
                <w:color w:val="000000"/>
                <w:sz w:val="16"/>
              </w:rPr>
            </w:pPr>
            <w:r>
              <w:rPr>
                <w:rFonts w:ascii="Arial" w:hAnsi="Arial"/>
                <w:snapToGrid w:val="0"/>
                <w:color w:val="000000"/>
                <w:sz w:val="16"/>
              </w:rPr>
              <w:t>Updates for Bridge/User plane Node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E3027" w14:textId="1FB16BE9"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4B13957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07D0C58" w14:textId="4958D090"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84F6FEC" w14:textId="6F460D36"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A859669" w14:textId="53833BC9" w:rsidR="004307AF" w:rsidRDefault="004307AF" w:rsidP="000C2907">
            <w:pPr>
              <w:spacing w:after="0"/>
              <w:rPr>
                <w:rFonts w:ascii="Arial" w:hAnsi="Arial"/>
                <w:snapToGrid w:val="0"/>
                <w:color w:val="000000"/>
                <w:sz w:val="16"/>
              </w:rPr>
            </w:pPr>
            <w:r>
              <w:rPr>
                <w:rFonts w:ascii="Arial" w:hAnsi="Arial"/>
                <w:snapToGrid w:val="0"/>
                <w:color w:val="000000"/>
                <w:sz w:val="16"/>
              </w:rPr>
              <w:t>CP-213089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E826A5" w14:textId="24F1EF6D" w:rsidR="004307AF" w:rsidRDefault="004307AF" w:rsidP="000C2907">
            <w:pPr>
              <w:spacing w:after="0"/>
              <w:rPr>
                <w:rFonts w:ascii="Arial" w:hAnsi="Arial"/>
                <w:snapToGrid w:val="0"/>
                <w:color w:val="000000"/>
                <w:sz w:val="16"/>
              </w:rPr>
            </w:pPr>
            <w:r>
              <w:rPr>
                <w:rFonts w:ascii="Arial" w:hAnsi="Arial"/>
                <w:snapToGrid w:val="0"/>
                <w:color w:val="000000"/>
                <w:sz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1F3C04" w14:textId="37D78E5B" w:rsidR="004307AF" w:rsidRDefault="004307AF" w:rsidP="000C2907">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E4883" w14:textId="4DE3AEE7" w:rsidR="004307AF" w:rsidRDefault="004307AF"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D409904" w14:textId="18293EB4" w:rsidR="004307AF" w:rsidRDefault="004307AF" w:rsidP="000C2907">
            <w:pPr>
              <w:spacing w:after="0"/>
              <w:rPr>
                <w:rFonts w:ascii="Arial" w:hAnsi="Arial"/>
                <w:snapToGrid w:val="0"/>
                <w:color w:val="000000"/>
                <w:sz w:val="16"/>
              </w:rPr>
            </w:pPr>
            <w:r>
              <w:rPr>
                <w:rFonts w:ascii="Arial" w:hAnsi="Arial"/>
                <w:snapToGrid w:val="0"/>
                <w:color w:val="000000"/>
                <w:sz w:val="16"/>
              </w:rPr>
              <w:t>Outer Header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F69C" w14:textId="372C2566"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4307AF" w:rsidRPr="006F4038" w14:paraId="29C2C2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A48" w14:textId="2FAB847C" w:rsidR="004307AF" w:rsidRDefault="004307AF"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53B4C1B" w14:textId="62064B6E" w:rsidR="004307AF" w:rsidRDefault="004307AF"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E37A61" w14:textId="61D55573" w:rsidR="004307AF" w:rsidRDefault="004307AF" w:rsidP="000C2907">
            <w:pPr>
              <w:spacing w:after="0"/>
              <w:rPr>
                <w:rFonts w:ascii="Arial" w:hAnsi="Arial"/>
                <w:snapToGrid w:val="0"/>
                <w:color w:val="000000"/>
                <w:sz w:val="16"/>
              </w:rPr>
            </w:pPr>
            <w:r>
              <w:rPr>
                <w:rFonts w:ascii="Arial" w:hAnsi="Arial"/>
                <w:snapToGrid w:val="0"/>
                <w:color w:val="000000"/>
                <w:sz w:val="16"/>
              </w:rPr>
              <w:t>CP-213129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ABB86" w14:textId="634FEA18" w:rsidR="004307AF" w:rsidRDefault="004307AF" w:rsidP="000C2907">
            <w:pPr>
              <w:spacing w:after="0"/>
              <w:rPr>
                <w:rFonts w:ascii="Arial" w:hAnsi="Arial"/>
                <w:snapToGrid w:val="0"/>
                <w:color w:val="000000"/>
                <w:sz w:val="16"/>
              </w:rPr>
            </w:pPr>
            <w:r>
              <w:rPr>
                <w:rFonts w:ascii="Arial" w:hAnsi="Arial"/>
                <w:snapToGrid w:val="0"/>
                <w:color w:val="000000"/>
                <w:sz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58C6D0" w14:textId="733764B6" w:rsidR="004307AF" w:rsidRDefault="004307AF" w:rsidP="000C2907">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0102D" w14:textId="667F1ADA" w:rsidR="004307AF" w:rsidRDefault="004307AF"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609566E" w14:textId="764F5807" w:rsidR="004307AF" w:rsidRDefault="004307AF" w:rsidP="000C2907">
            <w:pPr>
              <w:spacing w:after="0"/>
              <w:rPr>
                <w:rFonts w:ascii="Arial" w:hAnsi="Arial"/>
                <w:snapToGrid w:val="0"/>
                <w:color w:val="000000"/>
                <w:sz w:val="16"/>
              </w:rPr>
            </w:pPr>
            <w:r>
              <w:rPr>
                <w:rFonts w:ascii="Arial" w:hAnsi="Arial"/>
                <w:snapToGrid w:val="0"/>
                <w:color w:val="000000"/>
                <w:sz w:val="16"/>
              </w:rPr>
              <w:t>Usage Reporting for Monitoring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589C2" w14:textId="22266771" w:rsidR="004307AF" w:rsidRDefault="004307AF" w:rsidP="000C2907">
            <w:pPr>
              <w:spacing w:after="0"/>
              <w:rPr>
                <w:rFonts w:ascii="Arial" w:hAnsi="Arial"/>
                <w:snapToGrid w:val="0"/>
                <w:color w:val="000000"/>
                <w:sz w:val="16"/>
              </w:rPr>
            </w:pPr>
            <w:r>
              <w:rPr>
                <w:rFonts w:ascii="Arial" w:hAnsi="Arial"/>
                <w:snapToGrid w:val="0"/>
                <w:color w:val="000000"/>
                <w:sz w:val="16"/>
              </w:rPr>
              <w:t>17.3.0</w:t>
            </w:r>
          </w:p>
        </w:tc>
      </w:tr>
      <w:tr w:rsidR="00E90FAE" w:rsidRPr="006F4038" w14:paraId="0ECC35F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4C6394" w14:textId="4B3FF563" w:rsidR="00E90FAE" w:rsidRDefault="00E90FAE" w:rsidP="000C2907">
            <w:pPr>
              <w:spacing w:after="0"/>
              <w:rPr>
                <w:rFonts w:ascii="Arial" w:hAnsi="Arial"/>
                <w:snapToGrid w:val="0"/>
                <w:color w:val="000000"/>
                <w:sz w:val="16"/>
              </w:rPr>
            </w:pPr>
            <w:r>
              <w:rPr>
                <w:rFonts w:ascii="Arial" w:hAnsi="Arial"/>
                <w:snapToGrid w:val="0"/>
                <w:color w:val="000000"/>
                <w:sz w:val="16"/>
              </w:rPr>
              <w:t>2021-12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94E786" w14:textId="6FB5C5EE" w:rsidR="00E90FAE" w:rsidRDefault="00E90FAE" w:rsidP="000C2907">
            <w:pPr>
              <w:spacing w:after="0"/>
              <w:rPr>
                <w:rFonts w:ascii="Arial" w:hAnsi="Arial"/>
                <w:snapToGrid w:val="0"/>
                <w:color w:val="000000"/>
                <w:sz w:val="16"/>
              </w:rPr>
            </w:pPr>
            <w:r>
              <w:rPr>
                <w:rFonts w:ascii="Arial" w:hAnsi="Arial"/>
                <w:snapToGrid w:val="0"/>
                <w:color w:val="000000"/>
                <w:sz w:val="16"/>
              </w:rPr>
              <w:t>CT#94e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82F9CF" w14:textId="6F86DC22" w:rsidR="00E90FAE" w:rsidRDefault="00E90FAE" w:rsidP="000C2907">
            <w:pPr>
              <w:spacing w:after="0"/>
              <w:rPr>
                <w:rFonts w:ascii="Arial" w:hAnsi="Arial"/>
                <w:snapToGrid w:val="0"/>
                <w:color w:val="000000"/>
                <w:sz w:val="16"/>
              </w:rPr>
            </w:pPr>
            <w:r>
              <w:rPr>
                <w:rFonts w:ascii="Arial" w:hAnsi="Arial"/>
                <w:snapToGrid w:val="0"/>
                <w:color w:val="000000"/>
                <w:sz w:val="16"/>
              </w:rPr>
              <w:t>CP-213125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B67D66" w14:textId="17F22683" w:rsidR="00E90FAE" w:rsidRDefault="00E90FAE" w:rsidP="000C2907">
            <w:pPr>
              <w:spacing w:after="0"/>
              <w:rPr>
                <w:rFonts w:ascii="Arial" w:hAnsi="Arial"/>
                <w:snapToGrid w:val="0"/>
                <w:color w:val="000000"/>
                <w:sz w:val="16"/>
              </w:rPr>
            </w:pPr>
            <w:r>
              <w:rPr>
                <w:rFonts w:ascii="Arial" w:hAnsi="Arial"/>
                <w:snapToGrid w:val="0"/>
                <w:color w:val="000000"/>
                <w:sz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8DFF" w14:textId="32EA0EB3" w:rsidR="00E90FAE" w:rsidRDefault="00E90FAE" w:rsidP="000C2907">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51E3E" w14:textId="10329EC0" w:rsidR="00E90FAE" w:rsidRDefault="00E90FAE" w:rsidP="000C2907">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176099D" w14:textId="1CAE0125" w:rsidR="00E90FAE" w:rsidRDefault="00E90FAE" w:rsidP="000C2907">
            <w:pPr>
              <w:spacing w:after="0"/>
              <w:rPr>
                <w:rFonts w:ascii="Arial" w:hAnsi="Arial"/>
                <w:snapToGrid w:val="0"/>
                <w:color w:val="000000"/>
                <w:sz w:val="16"/>
              </w:rPr>
            </w:pPr>
            <w:r>
              <w:rPr>
                <w:rFonts w:ascii="Arial" w:hAnsi="Arial"/>
                <w:snapToGrid w:val="0"/>
                <w:color w:val="000000"/>
                <w:sz w:val="16"/>
              </w:rPr>
              <w:t>Traffic usage reporting on Redundant Transmission at transport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A4C1" w14:textId="71119F67" w:rsidR="00E90FAE" w:rsidRDefault="00E90FAE" w:rsidP="000C2907">
            <w:pPr>
              <w:spacing w:after="0"/>
              <w:rPr>
                <w:rFonts w:ascii="Arial" w:hAnsi="Arial"/>
                <w:snapToGrid w:val="0"/>
                <w:color w:val="000000"/>
                <w:sz w:val="16"/>
              </w:rPr>
            </w:pPr>
            <w:r>
              <w:rPr>
                <w:rFonts w:ascii="Arial" w:hAnsi="Arial"/>
                <w:snapToGrid w:val="0"/>
                <w:color w:val="000000"/>
                <w:sz w:val="16"/>
              </w:rPr>
              <w:t>17.3.0</w:t>
            </w:r>
          </w:p>
        </w:tc>
      </w:tr>
      <w:tr w:rsidR="00B04444" w:rsidRPr="006F4038" w14:paraId="7AC9AE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DD5923D" w14:textId="54941077" w:rsidR="00B04444" w:rsidRDefault="00B04444" w:rsidP="000C2907">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57E4B6" w14:textId="2A932EF9" w:rsidR="00B04444" w:rsidRDefault="00B04444" w:rsidP="000C2907">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EDD696" w14:textId="55F0F30D" w:rsidR="00B04444" w:rsidRDefault="00B04444" w:rsidP="000C2907">
            <w:pPr>
              <w:spacing w:after="0"/>
              <w:rPr>
                <w:rFonts w:ascii="Arial" w:hAnsi="Arial"/>
                <w:snapToGrid w:val="0"/>
                <w:color w:val="000000"/>
                <w:sz w:val="16"/>
              </w:rPr>
            </w:pPr>
            <w:r>
              <w:rPr>
                <w:rFonts w:ascii="Arial" w:hAnsi="Arial"/>
                <w:snapToGrid w:val="0"/>
                <w:color w:val="000000"/>
                <w:sz w:val="16"/>
              </w:rPr>
              <w:t>CP-220027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4E025F" w14:textId="4A6DCD34" w:rsidR="00B04444" w:rsidRDefault="00B04444" w:rsidP="000C2907">
            <w:pPr>
              <w:spacing w:after="0"/>
              <w:rPr>
                <w:rFonts w:ascii="Arial" w:hAnsi="Arial"/>
                <w:snapToGrid w:val="0"/>
                <w:color w:val="000000"/>
                <w:sz w:val="16"/>
              </w:rPr>
            </w:pPr>
            <w:r>
              <w:rPr>
                <w:rFonts w:ascii="Arial" w:hAnsi="Arial"/>
                <w:snapToGrid w:val="0"/>
                <w:color w:val="000000"/>
                <w:sz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DD418" w14:textId="78863E76" w:rsidR="00B04444" w:rsidRDefault="00B04444" w:rsidP="000C2907">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7E97E6" w14:textId="003F5D9A" w:rsidR="00B04444" w:rsidRDefault="00B04444" w:rsidP="000C2907">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1964412" w14:textId="2528D8BA" w:rsidR="00B04444" w:rsidRDefault="00B04444" w:rsidP="000C2907">
            <w:pPr>
              <w:spacing w:after="0"/>
              <w:rPr>
                <w:rFonts w:ascii="Arial" w:hAnsi="Arial"/>
                <w:snapToGrid w:val="0"/>
                <w:color w:val="000000"/>
                <w:sz w:val="16"/>
              </w:rPr>
            </w:pPr>
            <w:r>
              <w:rPr>
                <w:rFonts w:ascii="Arial" w:hAnsi="Arial"/>
                <w:snapToGrid w:val="0"/>
                <w:color w:val="000000"/>
                <w:sz w:val="16"/>
              </w:rPr>
              <w:t>UE IP allocation in CP function with SSET and MPAS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4780" w14:textId="61FFF23D" w:rsidR="00B04444" w:rsidRDefault="00B04444" w:rsidP="000C2907">
            <w:pPr>
              <w:spacing w:after="0"/>
              <w:rPr>
                <w:rFonts w:ascii="Arial" w:hAnsi="Arial"/>
                <w:snapToGrid w:val="0"/>
                <w:color w:val="000000"/>
                <w:sz w:val="16"/>
              </w:rPr>
            </w:pPr>
            <w:r>
              <w:rPr>
                <w:rFonts w:ascii="Arial" w:hAnsi="Arial"/>
                <w:snapToGrid w:val="0"/>
                <w:color w:val="000000"/>
                <w:sz w:val="16"/>
              </w:rPr>
              <w:t>17.4.0</w:t>
            </w:r>
          </w:p>
        </w:tc>
      </w:tr>
      <w:tr w:rsidR="00B04444" w:rsidRPr="006F4038" w14:paraId="5E698E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8DA3E1" w14:textId="128558C0" w:rsidR="00B04444" w:rsidRDefault="00B04444"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D4C50F" w14:textId="20AA6E61" w:rsidR="00B04444" w:rsidRDefault="00B04444"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988D85" w14:textId="6D3125F4" w:rsidR="00B04444" w:rsidRDefault="00B04444" w:rsidP="00B04444">
            <w:pPr>
              <w:spacing w:after="0"/>
              <w:rPr>
                <w:rFonts w:ascii="Arial" w:hAnsi="Arial"/>
                <w:snapToGrid w:val="0"/>
                <w:color w:val="000000"/>
                <w:sz w:val="16"/>
              </w:rPr>
            </w:pPr>
            <w:r>
              <w:rPr>
                <w:rFonts w:ascii="Arial" w:hAnsi="Arial"/>
                <w:snapToGrid w:val="0"/>
                <w:color w:val="000000"/>
                <w:sz w:val="16"/>
              </w:rPr>
              <w:t>CP-220027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9DC37" w14:textId="6388B215" w:rsidR="00B04444" w:rsidRDefault="00B04444" w:rsidP="00B04444">
            <w:pPr>
              <w:spacing w:after="0"/>
              <w:rPr>
                <w:rFonts w:ascii="Arial" w:hAnsi="Arial"/>
                <w:snapToGrid w:val="0"/>
                <w:color w:val="000000"/>
                <w:sz w:val="16"/>
              </w:rPr>
            </w:pPr>
            <w:r>
              <w:rPr>
                <w:rFonts w:ascii="Arial" w:hAnsi="Arial"/>
                <w:snapToGrid w:val="0"/>
                <w:color w:val="000000"/>
                <w:sz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020CF6" w14:textId="34EFB3EE" w:rsidR="00B04444" w:rsidRDefault="00B04444" w:rsidP="00B044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8112F" w14:textId="44E14CAD" w:rsidR="00B04444" w:rsidRDefault="00B04444" w:rsidP="00B0444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E780D6A" w14:textId="59E0B1BE" w:rsidR="00B04444" w:rsidRDefault="00B04444" w:rsidP="00B04444">
            <w:pPr>
              <w:spacing w:after="0"/>
              <w:rPr>
                <w:rFonts w:ascii="Arial" w:hAnsi="Arial"/>
                <w:snapToGrid w:val="0"/>
                <w:color w:val="000000"/>
                <w:sz w:val="16"/>
              </w:rPr>
            </w:pPr>
            <w:r>
              <w:rPr>
                <w:rFonts w:ascii="Arial" w:hAnsi="Arial"/>
                <w:snapToGrid w:val="0"/>
                <w:color w:val="000000"/>
                <w:sz w:val="16"/>
              </w:rPr>
              <w:t>Missing Definition for Tunnel Password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9770" w14:textId="368B7142" w:rsidR="00B04444" w:rsidRDefault="00B04444" w:rsidP="00B04444">
            <w:pPr>
              <w:spacing w:after="0"/>
              <w:rPr>
                <w:rFonts w:ascii="Arial" w:hAnsi="Arial"/>
                <w:snapToGrid w:val="0"/>
                <w:color w:val="000000"/>
                <w:sz w:val="16"/>
              </w:rPr>
            </w:pPr>
            <w:r>
              <w:rPr>
                <w:rFonts w:ascii="Arial" w:hAnsi="Arial"/>
                <w:snapToGrid w:val="0"/>
                <w:color w:val="000000"/>
                <w:sz w:val="16"/>
              </w:rPr>
              <w:t>17.4.0</w:t>
            </w:r>
          </w:p>
        </w:tc>
      </w:tr>
      <w:tr w:rsidR="00B04444" w:rsidRPr="006F4038" w14:paraId="66C5C3B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F67029" w14:textId="4BF3194E" w:rsidR="00B04444" w:rsidRDefault="00B04444"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399197" w14:textId="481E918A" w:rsidR="00B04444" w:rsidRDefault="00B04444"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B930648" w14:textId="6E3068E5" w:rsidR="00B04444" w:rsidRDefault="00B04444" w:rsidP="00B04444">
            <w:pPr>
              <w:spacing w:after="0"/>
              <w:rPr>
                <w:rFonts w:ascii="Arial" w:hAnsi="Arial"/>
                <w:snapToGrid w:val="0"/>
                <w:color w:val="000000"/>
                <w:sz w:val="16"/>
              </w:rPr>
            </w:pPr>
            <w:r>
              <w:rPr>
                <w:rFonts w:ascii="Arial" w:hAnsi="Arial"/>
                <w:snapToGrid w:val="0"/>
                <w:color w:val="000000"/>
                <w:sz w:val="16"/>
              </w:rPr>
              <w:t>CP-220031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4A304" w14:textId="25ED2F18" w:rsidR="00B04444" w:rsidRDefault="00B04444" w:rsidP="00B04444">
            <w:pPr>
              <w:spacing w:after="0"/>
              <w:rPr>
                <w:rFonts w:ascii="Arial" w:hAnsi="Arial"/>
                <w:snapToGrid w:val="0"/>
                <w:color w:val="000000"/>
                <w:sz w:val="16"/>
              </w:rPr>
            </w:pPr>
            <w:r>
              <w:rPr>
                <w:rFonts w:ascii="Arial" w:hAnsi="Arial"/>
                <w:snapToGrid w:val="0"/>
                <w:color w:val="000000"/>
                <w:sz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CEA666" w14:textId="5300671F" w:rsidR="00B04444" w:rsidRDefault="00B04444" w:rsidP="00B044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D257A4" w14:textId="5D8A0C1C" w:rsidR="00B04444" w:rsidRDefault="00B04444" w:rsidP="00B0444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B791E72" w14:textId="4BC124AC" w:rsidR="00B04444" w:rsidRDefault="00B04444" w:rsidP="00B04444">
            <w:pPr>
              <w:spacing w:after="0"/>
              <w:rPr>
                <w:rFonts w:ascii="Arial" w:hAnsi="Arial"/>
                <w:snapToGrid w:val="0"/>
                <w:color w:val="000000"/>
                <w:sz w:val="16"/>
              </w:rPr>
            </w:pPr>
            <w:r>
              <w:rPr>
                <w:rFonts w:ascii="Arial" w:hAnsi="Arial"/>
                <w:snapToGrid w:val="0"/>
                <w:color w:val="000000"/>
                <w:sz w:val="16"/>
              </w:rPr>
              <w:t>IP Address and Port number Replacement IE in EAS Discovery procedure with Local DNS Server/Resolver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1DC86" w14:textId="437CCCB1" w:rsidR="00B04444" w:rsidRDefault="00B04444" w:rsidP="00B04444">
            <w:pPr>
              <w:spacing w:after="0"/>
              <w:rPr>
                <w:rFonts w:ascii="Arial" w:hAnsi="Arial"/>
                <w:snapToGrid w:val="0"/>
                <w:color w:val="000000"/>
                <w:sz w:val="16"/>
              </w:rPr>
            </w:pPr>
            <w:r>
              <w:rPr>
                <w:rFonts w:ascii="Arial" w:hAnsi="Arial"/>
                <w:snapToGrid w:val="0"/>
                <w:color w:val="000000"/>
                <w:sz w:val="16"/>
              </w:rPr>
              <w:t>17.4.0</w:t>
            </w:r>
          </w:p>
        </w:tc>
      </w:tr>
      <w:tr w:rsidR="005572C6" w:rsidRPr="006F4038" w14:paraId="221BD6A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26511E4" w14:textId="2106E3BE" w:rsidR="005572C6" w:rsidRDefault="005572C6"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6C24C7" w14:textId="205BBB67" w:rsidR="005572C6" w:rsidRDefault="005572C6"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1CBD50A" w14:textId="793ED4DE" w:rsidR="005572C6" w:rsidRDefault="005572C6"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8A5F0" w14:textId="6DFE654E" w:rsidR="005572C6" w:rsidRDefault="005572C6" w:rsidP="00B04444">
            <w:pPr>
              <w:spacing w:after="0"/>
              <w:rPr>
                <w:rFonts w:ascii="Arial" w:hAnsi="Arial"/>
                <w:snapToGrid w:val="0"/>
                <w:color w:val="000000"/>
                <w:sz w:val="16"/>
              </w:rPr>
            </w:pPr>
            <w:r>
              <w:rPr>
                <w:rFonts w:ascii="Arial" w:hAnsi="Arial"/>
                <w:snapToGrid w:val="0"/>
                <w:color w:val="000000"/>
                <w:sz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2E911" w14:textId="23237881" w:rsidR="005572C6" w:rsidRDefault="005572C6" w:rsidP="00B044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73F4D7" w14:textId="06B40BE4" w:rsidR="005572C6" w:rsidRDefault="005572C6" w:rsidP="00B0444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0849068" w14:textId="55BC9D6D" w:rsidR="005572C6" w:rsidRDefault="005572C6" w:rsidP="00B04444">
            <w:pPr>
              <w:spacing w:after="0"/>
              <w:rPr>
                <w:rFonts w:ascii="Arial" w:hAnsi="Arial"/>
                <w:snapToGrid w:val="0"/>
                <w:color w:val="000000"/>
                <w:sz w:val="16"/>
              </w:rPr>
            </w:pPr>
            <w:r>
              <w:rPr>
                <w:rFonts w:ascii="Arial" w:hAnsi="Arial"/>
                <w:snapToGrid w:val="0"/>
                <w:color w:val="000000"/>
                <w:sz w:val="16"/>
              </w:rPr>
              <w:t>Clarification to the MBS Session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4B761" w14:textId="76B1B1CE" w:rsidR="005572C6" w:rsidRDefault="005572C6" w:rsidP="00B04444">
            <w:pPr>
              <w:spacing w:after="0"/>
              <w:rPr>
                <w:rFonts w:ascii="Arial" w:hAnsi="Arial"/>
                <w:snapToGrid w:val="0"/>
                <w:color w:val="000000"/>
                <w:sz w:val="16"/>
              </w:rPr>
            </w:pPr>
            <w:r>
              <w:rPr>
                <w:rFonts w:ascii="Arial" w:hAnsi="Arial"/>
                <w:snapToGrid w:val="0"/>
                <w:color w:val="000000"/>
                <w:sz w:val="16"/>
              </w:rPr>
              <w:t>17.4.0</w:t>
            </w:r>
          </w:p>
        </w:tc>
      </w:tr>
      <w:tr w:rsidR="00AC7BFA" w:rsidRPr="006F4038" w14:paraId="6024234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9BB934" w14:textId="656B4A64" w:rsidR="00AC7BFA" w:rsidRDefault="00AC7BFA"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01CE7E4" w14:textId="6011BD1C" w:rsidR="00AC7BFA" w:rsidRDefault="00AC7BFA"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8F429" w14:textId="6D72D8C4" w:rsidR="00AC7BFA" w:rsidRDefault="00AC7BFA"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BBD08" w14:textId="05C422DD" w:rsidR="00AC7BFA" w:rsidRDefault="00AC7BFA" w:rsidP="00B04444">
            <w:pPr>
              <w:spacing w:after="0"/>
              <w:rPr>
                <w:rFonts w:ascii="Arial" w:hAnsi="Arial"/>
                <w:snapToGrid w:val="0"/>
                <w:color w:val="000000"/>
                <w:sz w:val="16"/>
              </w:rPr>
            </w:pPr>
            <w:r>
              <w:rPr>
                <w:rFonts w:ascii="Arial" w:hAnsi="Arial"/>
                <w:snapToGrid w:val="0"/>
                <w:color w:val="000000"/>
                <w:sz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FCA92" w14:textId="77E2810C" w:rsidR="00AC7BFA" w:rsidRDefault="00AC7BFA" w:rsidP="00B044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1B4E2F" w14:textId="38386995" w:rsidR="00AC7BFA" w:rsidRDefault="00AC7BFA" w:rsidP="00B0444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3932065" w14:textId="4DB68573" w:rsidR="00AC7BFA" w:rsidRDefault="00AC7BFA" w:rsidP="00B04444">
            <w:pPr>
              <w:spacing w:after="0"/>
              <w:rPr>
                <w:rFonts w:ascii="Arial" w:hAnsi="Arial"/>
                <w:snapToGrid w:val="0"/>
                <w:color w:val="000000"/>
                <w:sz w:val="16"/>
              </w:rPr>
            </w:pPr>
            <w:r>
              <w:rPr>
                <w:rFonts w:ascii="Arial" w:hAnsi="Arial"/>
                <w:snapToGrid w:val="0"/>
                <w:color w:val="000000"/>
                <w:sz w:val="16"/>
              </w:rPr>
              <w:t>Associated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E6276" w14:textId="139A48A4" w:rsidR="00AC7BFA" w:rsidRDefault="00AC7BFA" w:rsidP="00B04444">
            <w:pPr>
              <w:spacing w:after="0"/>
              <w:rPr>
                <w:rFonts w:ascii="Arial" w:hAnsi="Arial"/>
                <w:snapToGrid w:val="0"/>
                <w:color w:val="000000"/>
                <w:sz w:val="16"/>
              </w:rPr>
            </w:pPr>
            <w:r>
              <w:rPr>
                <w:rFonts w:ascii="Arial" w:hAnsi="Arial"/>
                <w:snapToGrid w:val="0"/>
                <w:color w:val="000000"/>
                <w:sz w:val="16"/>
              </w:rPr>
              <w:t>17.4.0</w:t>
            </w:r>
          </w:p>
        </w:tc>
      </w:tr>
      <w:tr w:rsidR="00AC7BFA" w:rsidRPr="006F4038" w14:paraId="65B26E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CB600A6" w14:textId="09527BFB" w:rsidR="00AC7BFA" w:rsidRDefault="00AC7BFA"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D43E5D3" w14:textId="3C6B122B" w:rsidR="00AC7BFA" w:rsidRDefault="00AC7BFA"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D4C3DD" w14:textId="3A7401CB" w:rsidR="00AC7BFA" w:rsidRDefault="00AC7BFA"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AEAFF" w14:textId="01C8F910" w:rsidR="00AC7BFA" w:rsidRDefault="00AC7BFA" w:rsidP="00B04444">
            <w:pPr>
              <w:spacing w:after="0"/>
              <w:rPr>
                <w:rFonts w:ascii="Arial" w:hAnsi="Arial"/>
                <w:snapToGrid w:val="0"/>
                <w:color w:val="000000"/>
                <w:sz w:val="16"/>
              </w:rPr>
            </w:pPr>
            <w:r>
              <w:rPr>
                <w:rFonts w:ascii="Arial" w:hAnsi="Arial"/>
                <w:snapToGrid w:val="0"/>
                <w:color w:val="000000"/>
                <w:sz w:val="16"/>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C6202F" w14:textId="38807A5D" w:rsidR="00AC7BFA" w:rsidRDefault="00AC7BFA" w:rsidP="00B044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CDAC53" w14:textId="28D5EFC0" w:rsidR="00AC7BFA" w:rsidRDefault="00AC7BFA" w:rsidP="00B0444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D58D2A8" w14:textId="75C704E0" w:rsidR="00AC7BFA" w:rsidRDefault="00AC7BFA" w:rsidP="00B04444">
            <w:pPr>
              <w:spacing w:after="0"/>
              <w:rPr>
                <w:rFonts w:ascii="Arial" w:hAnsi="Arial"/>
                <w:snapToGrid w:val="0"/>
                <w:color w:val="000000"/>
                <w:sz w:val="16"/>
              </w:rPr>
            </w:pPr>
            <w:r>
              <w:rPr>
                <w:rFonts w:ascii="Arial" w:hAnsi="Arial"/>
                <w:snapToGrid w:val="0"/>
                <w:color w:val="000000"/>
                <w:sz w:val="16"/>
              </w:rPr>
              <w:t>Location dependent MBS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3D16" w14:textId="68B34E80" w:rsidR="00AC7BFA" w:rsidRDefault="00AC7BFA" w:rsidP="00B04444">
            <w:pPr>
              <w:spacing w:after="0"/>
              <w:rPr>
                <w:rFonts w:ascii="Arial" w:hAnsi="Arial"/>
                <w:snapToGrid w:val="0"/>
                <w:color w:val="000000"/>
                <w:sz w:val="16"/>
              </w:rPr>
            </w:pPr>
            <w:r>
              <w:rPr>
                <w:rFonts w:ascii="Arial" w:hAnsi="Arial"/>
                <w:snapToGrid w:val="0"/>
                <w:color w:val="000000"/>
                <w:sz w:val="16"/>
              </w:rPr>
              <w:t>17.4.0</w:t>
            </w:r>
          </w:p>
        </w:tc>
      </w:tr>
      <w:tr w:rsidR="00AC3E6F" w:rsidRPr="006F4038" w14:paraId="3EA9A3E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AD0786" w14:textId="0D01CBE8" w:rsidR="00AC3E6F" w:rsidRDefault="00AC3E6F"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D066476" w14:textId="18F847D8" w:rsidR="00AC3E6F" w:rsidRDefault="00AC3E6F"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48F955" w14:textId="65688B62" w:rsidR="00AC3E6F" w:rsidRDefault="00AC3E6F"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91EC18" w14:textId="4C288BC9" w:rsidR="00AC3E6F" w:rsidRDefault="00AC3E6F" w:rsidP="00B04444">
            <w:pPr>
              <w:spacing w:after="0"/>
              <w:rPr>
                <w:rFonts w:ascii="Arial" w:hAnsi="Arial"/>
                <w:snapToGrid w:val="0"/>
                <w:color w:val="000000"/>
                <w:sz w:val="16"/>
              </w:rPr>
            </w:pPr>
            <w:r>
              <w:rPr>
                <w:rFonts w:ascii="Arial" w:hAnsi="Arial"/>
                <w:snapToGrid w:val="0"/>
                <w:color w:val="000000"/>
                <w:sz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1B5A17" w14:textId="4D6C5DCC" w:rsidR="00AC3E6F" w:rsidRDefault="00AC3E6F" w:rsidP="00B044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C0A7B" w14:textId="18386FBB" w:rsidR="00AC3E6F" w:rsidRDefault="00AC3E6F" w:rsidP="00B0444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0B00A0" w14:textId="0429E39D" w:rsidR="00AC3E6F" w:rsidRDefault="00AC3E6F" w:rsidP="00B04444">
            <w:pPr>
              <w:spacing w:after="0"/>
              <w:rPr>
                <w:rFonts w:ascii="Arial" w:hAnsi="Arial"/>
                <w:snapToGrid w:val="0"/>
                <w:color w:val="000000"/>
                <w:sz w:val="16"/>
              </w:rPr>
            </w:pPr>
            <w:r>
              <w:rPr>
                <w:rFonts w:ascii="Arial" w:hAnsi="Arial"/>
                <w:snapToGrid w:val="0"/>
                <w:color w:val="000000"/>
                <w:sz w:val="16"/>
              </w:rPr>
              <w:t>Incorrect IE Type Value - MBS Session N4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3E234" w14:textId="384CB547" w:rsidR="00AC3E6F" w:rsidRDefault="00AC3E6F" w:rsidP="00B04444">
            <w:pPr>
              <w:spacing w:after="0"/>
              <w:rPr>
                <w:rFonts w:ascii="Arial" w:hAnsi="Arial"/>
                <w:snapToGrid w:val="0"/>
                <w:color w:val="000000"/>
                <w:sz w:val="16"/>
              </w:rPr>
            </w:pPr>
            <w:r>
              <w:rPr>
                <w:rFonts w:ascii="Arial" w:hAnsi="Arial"/>
                <w:snapToGrid w:val="0"/>
                <w:color w:val="000000"/>
                <w:sz w:val="16"/>
              </w:rPr>
              <w:t>17.4.0</w:t>
            </w:r>
          </w:p>
        </w:tc>
      </w:tr>
      <w:tr w:rsidR="00571A12" w:rsidRPr="006F4038" w14:paraId="7AAE238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4008535" w14:textId="05961265" w:rsidR="00571A12" w:rsidRDefault="00571A12"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032BAD" w14:textId="694C5513" w:rsidR="00571A12" w:rsidRDefault="00571A12"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AF7B91" w14:textId="640950A6" w:rsidR="00571A12" w:rsidRDefault="00571A12"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243CD8" w14:textId="1097C735" w:rsidR="00571A12" w:rsidRDefault="00571A12" w:rsidP="00B04444">
            <w:pPr>
              <w:spacing w:after="0"/>
              <w:rPr>
                <w:rFonts w:ascii="Arial" w:hAnsi="Arial"/>
                <w:snapToGrid w:val="0"/>
                <w:color w:val="000000"/>
                <w:sz w:val="16"/>
              </w:rPr>
            </w:pPr>
            <w:r>
              <w:rPr>
                <w:rFonts w:ascii="Arial" w:hAnsi="Arial"/>
                <w:snapToGrid w:val="0"/>
                <w:color w:val="000000"/>
                <w:sz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3F1C23" w14:textId="122A72AF" w:rsidR="00571A12" w:rsidRDefault="00571A12" w:rsidP="00B044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7333E" w14:textId="6787F7C3" w:rsidR="00571A12" w:rsidRDefault="00571A12" w:rsidP="00B0444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9E5CB23" w14:textId="2FF49E48" w:rsidR="00571A12" w:rsidRDefault="00571A12" w:rsidP="00B04444">
            <w:pPr>
              <w:spacing w:after="0"/>
              <w:rPr>
                <w:rFonts w:ascii="Arial" w:hAnsi="Arial"/>
                <w:snapToGrid w:val="0"/>
                <w:color w:val="000000"/>
                <w:sz w:val="16"/>
              </w:rPr>
            </w:pPr>
            <w:r>
              <w:rPr>
                <w:rFonts w:ascii="Arial" w:hAnsi="Arial"/>
                <w:snapToGrid w:val="0"/>
                <w:color w:val="000000"/>
                <w:sz w:val="16"/>
              </w:rPr>
              <w:t>PFCP Node related messages supported over N4mb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EA99F" w14:textId="5CCBE2BC" w:rsidR="00571A12" w:rsidRDefault="00571A12" w:rsidP="00B04444">
            <w:pPr>
              <w:spacing w:after="0"/>
              <w:rPr>
                <w:rFonts w:ascii="Arial" w:hAnsi="Arial"/>
                <w:snapToGrid w:val="0"/>
                <w:color w:val="000000"/>
                <w:sz w:val="16"/>
              </w:rPr>
            </w:pPr>
            <w:r>
              <w:rPr>
                <w:rFonts w:ascii="Arial" w:hAnsi="Arial"/>
                <w:snapToGrid w:val="0"/>
                <w:color w:val="000000"/>
                <w:sz w:val="16"/>
              </w:rPr>
              <w:t>17.4.0</w:t>
            </w:r>
          </w:p>
        </w:tc>
      </w:tr>
      <w:tr w:rsidR="003723C5" w:rsidRPr="006F4038" w14:paraId="3D1EE99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DA627F" w14:textId="65F4D1B9" w:rsidR="003723C5" w:rsidRDefault="003723C5"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0016040" w14:textId="7C1E8E0E" w:rsidR="003723C5" w:rsidRDefault="003723C5"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D66758" w14:textId="79DF6B93" w:rsidR="003723C5" w:rsidRDefault="003723C5"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476A9E" w14:textId="00CDF5EC" w:rsidR="003723C5" w:rsidRDefault="003723C5" w:rsidP="00B04444">
            <w:pPr>
              <w:spacing w:after="0"/>
              <w:rPr>
                <w:rFonts w:ascii="Arial" w:hAnsi="Arial"/>
                <w:snapToGrid w:val="0"/>
                <w:color w:val="000000"/>
                <w:sz w:val="16"/>
              </w:rPr>
            </w:pPr>
            <w:r>
              <w:rPr>
                <w:rFonts w:ascii="Arial" w:hAnsi="Arial"/>
                <w:snapToGrid w:val="0"/>
                <w:color w:val="000000"/>
                <w:sz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D20C77" w14:textId="172C045D" w:rsidR="003723C5" w:rsidRDefault="003723C5" w:rsidP="00B044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4D545" w14:textId="172B17FA" w:rsidR="003723C5" w:rsidRDefault="003723C5" w:rsidP="00B0444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FE6A011" w14:textId="198E3893" w:rsidR="003723C5" w:rsidRDefault="003723C5" w:rsidP="00B04444">
            <w:pPr>
              <w:spacing w:after="0"/>
              <w:rPr>
                <w:rFonts w:ascii="Arial" w:hAnsi="Arial"/>
                <w:snapToGrid w:val="0"/>
                <w:color w:val="000000"/>
                <w:sz w:val="16"/>
              </w:rPr>
            </w:pPr>
            <w:r>
              <w:rPr>
                <w:rFonts w:ascii="Arial" w:hAnsi="Arial"/>
                <w:snapToGrid w:val="0"/>
                <w:color w:val="000000"/>
                <w:sz w:val="16"/>
              </w:rPr>
              <w:t>Mapping MBS QoS Flows to Associated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7A196" w14:textId="25C87FD3" w:rsidR="003723C5" w:rsidRDefault="003723C5" w:rsidP="00B04444">
            <w:pPr>
              <w:spacing w:after="0"/>
              <w:rPr>
                <w:rFonts w:ascii="Arial" w:hAnsi="Arial"/>
                <w:snapToGrid w:val="0"/>
                <w:color w:val="000000"/>
                <w:sz w:val="16"/>
              </w:rPr>
            </w:pPr>
            <w:r>
              <w:rPr>
                <w:rFonts w:ascii="Arial" w:hAnsi="Arial"/>
                <w:snapToGrid w:val="0"/>
                <w:color w:val="000000"/>
                <w:sz w:val="16"/>
              </w:rPr>
              <w:t>17.4.0</w:t>
            </w:r>
          </w:p>
        </w:tc>
      </w:tr>
      <w:tr w:rsidR="00457BB5" w:rsidRPr="006F4038" w14:paraId="7B88E1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49538A5" w14:textId="4D3E6F84" w:rsidR="00457BB5" w:rsidRDefault="00457BB5" w:rsidP="00B0444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BAACBB7" w14:textId="6F48FA56" w:rsidR="00457BB5" w:rsidRDefault="00457BB5" w:rsidP="00B0444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255E0AE" w14:textId="750F2251" w:rsidR="00457BB5" w:rsidRDefault="00457BB5" w:rsidP="00B04444">
            <w:pPr>
              <w:spacing w:after="0"/>
              <w:rPr>
                <w:rFonts w:ascii="Arial" w:hAnsi="Arial"/>
                <w:snapToGrid w:val="0"/>
                <w:color w:val="000000"/>
                <w:sz w:val="16"/>
              </w:rPr>
            </w:pPr>
            <w:r>
              <w:rPr>
                <w:rFonts w:ascii="Arial" w:hAnsi="Arial"/>
                <w:snapToGrid w:val="0"/>
                <w:color w:val="000000"/>
                <w:sz w:val="16"/>
              </w:rPr>
              <w:t>CP-220035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994BB4" w14:textId="197EE35F" w:rsidR="00457BB5" w:rsidRDefault="00457BB5" w:rsidP="00B04444">
            <w:pPr>
              <w:spacing w:after="0"/>
              <w:rPr>
                <w:rFonts w:ascii="Arial" w:hAnsi="Arial"/>
                <w:snapToGrid w:val="0"/>
                <w:color w:val="000000"/>
                <w:sz w:val="16"/>
              </w:rPr>
            </w:pPr>
            <w:r>
              <w:rPr>
                <w:rFonts w:ascii="Arial" w:hAnsi="Arial"/>
                <w:snapToGrid w:val="0"/>
                <w:color w:val="000000"/>
                <w:sz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F9FFB9" w14:textId="03987EFB" w:rsidR="00457BB5" w:rsidRDefault="00457BB5" w:rsidP="00B044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4330C" w14:textId="5F16972B" w:rsidR="00457BB5" w:rsidRDefault="00457BB5" w:rsidP="00B0444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EB74135" w14:textId="4E15878E" w:rsidR="00457BB5" w:rsidRDefault="00457BB5" w:rsidP="00B04444">
            <w:pPr>
              <w:spacing w:after="0"/>
              <w:rPr>
                <w:rFonts w:ascii="Arial" w:hAnsi="Arial"/>
                <w:snapToGrid w:val="0"/>
                <w:color w:val="000000"/>
                <w:sz w:val="16"/>
              </w:rPr>
            </w:pPr>
            <w:r>
              <w:rPr>
                <w:rFonts w:ascii="Arial" w:hAnsi="Arial"/>
                <w:snapToGrid w:val="0"/>
                <w:color w:val="000000"/>
                <w:sz w:val="16"/>
              </w:rPr>
              <w:t>User Plane (In)Activity Detection and Reporting over N4mb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D4CD2" w14:textId="52350004" w:rsidR="00457BB5" w:rsidRDefault="00457BB5" w:rsidP="00B04444">
            <w:pPr>
              <w:spacing w:after="0"/>
              <w:rPr>
                <w:rFonts w:ascii="Arial" w:hAnsi="Arial"/>
                <w:snapToGrid w:val="0"/>
                <w:color w:val="000000"/>
                <w:sz w:val="16"/>
              </w:rPr>
            </w:pPr>
            <w:r>
              <w:rPr>
                <w:rFonts w:ascii="Arial" w:hAnsi="Arial"/>
                <w:snapToGrid w:val="0"/>
                <w:color w:val="000000"/>
                <w:sz w:val="16"/>
              </w:rPr>
              <w:t>17.4.0</w:t>
            </w:r>
          </w:p>
        </w:tc>
      </w:tr>
      <w:tr w:rsidR="001F0756" w:rsidRPr="006F4038" w14:paraId="7B7103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C4AE7A" w14:textId="39987305" w:rsidR="001F0756" w:rsidRDefault="001F0756" w:rsidP="001F0756">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6671DB" w14:textId="28815CC3" w:rsidR="001F0756" w:rsidRDefault="001F0756" w:rsidP="001F0756">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2AE236" w14:textId="4A00500F" w:rsidR="001F0756" w:rsidRDefault="001F0756" w:rsidP="001F0756">
            <w:pPr>
              <w:spacing w:after="0"/>
              <w:rPr>
                <w:rFonts w:ascii="Arial" w:hAnsi="Arial"/>
                <w:snapToGrid w:val="0"/>
                <w:color w:val="000000"/>
                <w:sz w:val="16"/>
              </w:rPr>
            </w:pPr>
            <w:r>
              <w:rPr>
                <w:rFonts w:ascii="Arial" w:hAnsi="Arial"/>
                <w:snapToGrid w:val="0"/>
                <w:color w:val="000000"/>
                <w:sz w:val="16"/>
              </w:rPr>
              <w:t>CP-220037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4EAA4" w14:textId="1631D330" w:rsidR="001F0756" w:rsidRDefault="001F0756" w:rsidP="001F0756">
            <w:pPr>
              <w:spacing w:after="0"/>
              <w:rPr>
                <w:rFonts w:ascii="Arial" w:hAnsi="Arial"/>
                <w:snapToGrid w:val="0"/>
                <w:color w:val="000000"/>
                <w:sz w:val="16"/>
              </w:rPr>
            </w:pPr>
            <w:r>
              <w:rPr>
                <w:rFonts w:ascii="Arial" w:hAnsi="Arial"/>
                <w:snapToGrid w:val="0"/>
                <w:color w:val="000000"/>
                <w:sz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A51D3" w14:textId="0B40BDFD" w:rsidR="001F0756" w:rsidRDefault="001F0756" w:rsidP="001F0756">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1C0A1" w14:textId="261E3F23" w:rsidR="001F0756" w:rsidRDefault="001F0756" w:rsidP="001F0756">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207A413" w14:textId="5F7C76D0" w:rsidR="001F0756" w:rsidRDefault="001F0756" w:rsidP="001F0756">
            <w:pPr>
              <w:spacing w:after="0"/>
              <w:rPr>
                <w:rFonts w:ascii="Arial" w:hAnsi="Arial"/>
                <w:snapToGrid w:val="0"/>
                <w:color w:val="000000"/>
                <w:sz w:val="16"/>
              </w:rPr>
            </w:pPr>
            <w:r>
              <w:rPr>
                <w:rFonts w:ascii="Arial" w:hAnsi="Arial"/>
                <w:snapToGrid w:val="0"/>
                <w:color w:val="000000"/>
                <w:sz w:val="16"/>
              </w:rPr>
              <w:t>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409A" w14:textId="05883968" w:rsidR="001F0756" w:rsidRDefault="001F0756" w:rsidP="001F0756">
            <w:pPr>
              <w:spacing w:after="0"/>
              <w:rPr>
                <w:rFonts w:ascii="Arial" w:hAnsi="Arial"/>
                <w:snapToGrid w:val="0"/>
                <w:color w:val="000000"/>
                <w:sz w:val="16"/>
              </w:rPr>
            </w:pPr>
            <w:r>
              <w:rPr>
                <w:rFonts w:ascii="Arial" w:hAnsi="Arial"/>
                <w:snapToGrid w:val="0"/>
                <w:color w:val="000000"/>
                <w:sz w:val="16"/>
              </w:rPr>
              <w:t>17.4.0</w:t>
            </w:r>
          </w:p>
        </w:tc>
      </w:tr>
      <w:tr w:rsidR="00FF7F84" w:rsidRPr="006F4038" w14:paraId="3C4E90B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FE784CF" w14:textId="0279A761" w:rsidR="00FF7F84" w:rsidRDefault="00FF7F84" w:rsidP="00FF7F8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DEC734" w14:textId="1016E565" w:rsidR="00FF7F84" w:rsidRDefault="00FF7F84" w:rsidP="00FF7F8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8CCCBC" w14:textId="6D7F8B37" w:rsidR="00FF7F84" w:rsidRDefault="00FF7F84" w:rsidP="00FF7F84">
            <w:pPr>
              <w:spacing w:after="0"/>
              <w:rPr>
                <w:rFonts w:ascii="Arial" w:hAnsi="Arial"/>
                <w:snapToGrid w:val="0"/>
                <w:color w:val="000000"/>
                <w:sz w:val="16"/>
              </w:rPr>
            </w:pPr>
            <w:r>
              <w:rPr>
                <w:rFonts w:ascii="Arial" w:hAnsi="Arial"/>
                <w:snapToGrid w:val="0"/>
                <w:color w:val="000000"/>
                <w:sz w:val="16"/>
              </w:rPr>
              <w:t>CP-220046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74700" w14:textId="7AE4DAF2" w:rsidR="00FF7F84" w:rsidRDefault="00FF7F84" w:rsidP="00FF7F84">
            <w:pPr>
              <w:spacing w:after="0"/>
              <w:rPr>
                <w:rFonts w:ascii="Arial" w:hAnsi="Arial"/>
                <w:snapToGrid w:val="0"/>
                <w:color w:val="000000"/>
                <w:sz w:val="16"/>
              </w:rPr>
            </w:pPr>
            <w:r>
              <w:rPr>
                <w:rFonts w:ascii="Arial" w:hAnsi="Arial"/>
                <w:snapToGrid w:val="0"/>
                <w:color w:val="000000"/>
                <w:sz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8BAAD6" w14:textId="38B07C30" w:rsidR="00FF7F84" w:rsidRDefault="00FF7F84" w:rsidP="00FF7F8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25936E" w14:textId="65990418" w:rsidR="00FF7F84" w:rsidRDefault="00FF7F84" w:rsidP="00FF7F84">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2DDD6BE" w14:textId="77777777" w:rsidR="00FF7F84" w:rsidRPr="00FF7F84" w:rsidRDefault="00FF7F84" w:rsidP="00FF7F84">
            <w:pPr>
              <w:spacing w:after="0"/>
              <w:rPr>
                <w:rFonts w:ascii="Arial" w:hAnsi="Arial"/>
                <w:snapToGrid w:val="0"/>
                <w:color w:val="000000"/>
                <w:sz w:val="16"/>
              </w:rPr>
            </w:pPr>
            <w:r w:rsidRPr="00FF7F84">
              <w:rPr>
                <w:rFonts w:ascii="Arial" w:hAnsi="Arial"/>
                <w:snapToGrid w:val="0"/>
                <w:color w:val="000000"/>
                <w:sz w:val="16"/>
              </w:rPr>
              <w:fldChar w:fldCharType="begin"/>
            </w:r>
            <w:r w:rsidRPr="00FF7F84">
              <w:rPr>
                <w:rFonts w:ascii="Arial" w:hAnsi="Arial"/>
                <w:snapToGrid w:val="0"/>
                <w:color w:val="000000"/>
                <w:sz w:val="16"/>
              </w:rPr>
              <w:instrText xml:space="preserve"> DOCPROPERTY  CrTitle  \* MERGEFORMAT </w:instrText>
            </w:r>
            <w:r w:rsidRPr="00FF7F84">
              <w:rPr>
                <w:rFonts w:ascii="Arial" w:hAnsi="Arial"/>
                <w:snapToGrid w:val="0"/>
                <w:color w:val="000000"/>
                <w:sz w:val="16"/>
              </w:rPr>
              <w:fldChar w:fldCharType="separate"/>
            </w:r>
            <w:r w:rsidRPr="00FF7F84">
              <w:rPr>
                <w:rFonts w:ascii="Arial" w:hAnsi="Arial"/>
                <w:snapToGrid w:val="0"/>
                <w:color w:val="000000"/>
                <w:sz w:val="16"/>
              </w:rPr>
              <w:t>Clarification on Allocation of Access Specific UDP Ports or MAC Addresses</w:t>
            </w:r>
            <w:r w:rsidRPr="00FF7F84">
              <w:rPr>
                <w:rFonts w:ascii="Arial" w:hAnsi="Arial"/>
                <w:snapToGrid w:val="0"/>
                <w:color w:val="000000"/>
                <w:sz w:val="16"/>
              </w:rPr>
              <w:fldChar w:fldCharType="end"/>
            </w:r>
          </w:p>
          <w:p w14:paraId="6B95CBEF" w14:textId="03ABB828" w:rsidR="00FF7F84" w:rsidRPr="00FF7F84" w:rsidRDefault="00FF7F84" w:rsidP="00FF7F84">
            <w:pPr>
              <w:spacing w:after="0"/>
              <w:rPr>
                <w:rFonts w:ascii="Arial" w:hAnsi="Arial"/>
                <w:snapToGrid w:val="0"/>
                <w:color w:val="000000"/>
                <w:sz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7C18" w14:textId="1BC65A9D" w:rsidR="00FF7F84" w:rsidRDefault="00FF7F84" w:rsidP="00FF7F84">
            <w:pPr>
              <w:spacing w:after="0"/>
              <w:rPr>
                <w:rFonts w:ascii="Arial" w:hAnsi="Arial"/>
                <w:snapToGrid w:val="0"/>
                <w:color w:val="000000"/>
                <w:sz w:val="16"/>
              </w:rPr>
            </w:pPr>
            <w:r>
              <w:rPr>
                <w:rFonts w:ascii="Arial" w:hAnsi="Arial"/>
                <w:snapToGrid w:val="0"/>
                <w:color w:val="000000"/>
                <w:sz w:val="16"/>
              </w:rPr>
              <w:t>17.4.0</w:t>
            </w:r>
          </w:p>
        </w:tc>
      </w:tr>
      <w:tr w:rsidR="008D64CE" w:rsidRPr="006F4038" w14:paraId="027CF1B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80C1A3D" w14:textId="0E5192A9" w:rsidR="008D64CE" w:rsidRDefault="008D64CE" w:rsidP="00FF7F8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3576117" w14:textId="6A741212" w:rsidR="008D64CE" w:rsidRDefault="008D64CE" w:rsidP="00FF7F8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347B69" w14:textId="62F8B00D" w:rsidR="008D64CE" w:rsidRDefault="008D64CE" w:rsidP="00FF7F84">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6F2CA2" w14:textId="4C8BCD23" w:rsidR="008D64CE" w:rsidRDefault="008D64CE" w:rsidP="00FF7F84">
            <w:pPr>
              <w:spacing w:after="0"/>
              <w:rPr>
                <w:rFonts w:ascii="Arial" w:hAnsi="Arial"/>
                <w:snapToGrid w:val="0"/>
                <w:color w:val="000000"/>
                <w:sz w:val="16"/>
              </w:rPr>
            </w:pPr>
            <w:r>
              <w:rPr>
                <w:rFonts w:ascii="Arial" w:hAnsi="Arial"/>
                <w:snapToGrid w:val="0"/>
                <w:color w:val="000000"/>
                <w:sz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101340" w14:textId="626A9161" w:rsidR="008D64CE" w:rsidRDefault="008D64CE" w:rsidP="00FF7F8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BF5445" w14:textId="27BB11F0" w:rsidR="008D64CE" w:rsidRDefault="008D64CE" w:rsidP="00FF7F84">
            <w:pPr>
              <w:spacing w:after="0"/>
              <w:rPr>
                <w:rFonts w:ascii="Arial" w:hAnsi="Arial"/>
                <w:snapToGrid w:val="0"/>
                <w:color w:val="000000"/>
                <w:sz w:val="16"/>
              </w:rPr>
            </w:pPr>
            <w:r>
              <w:rPr>
                <w:rFonts w:ascii="Arial" w:hAnsi="Arial"/>
                <w:snapToGrid w:val="0"/>
                <w:color w:val="000000"/>
                <w:sz w:val="16"/>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410A29F" w14:textId="34858383" w:rsidR="008D64CE" w:rsidRPr="00FF7F84" w:rsidRDefault="008D64CE" w:rsidP="00FF7F84">
            <w:pPr>
              <w:spacing w:after="0"/>
              <w:rPr>
                <w:rFonts w:ascii="Arial" w:hAnsi="Arial"/>
                <w:snapToGrid w:val="0"/>
                <w:color w:val="000000"/>
                <w:sz w:val="16"/>
              </w:rPr>
            </w:pPr>
            <w:r>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B9982" w14:textId="3A7E4489" w:rsidR="008D64CE" w:rsidRDefault="008D64CE" w:rsidP="00FF7F84">
            <w:pPr>
              <w:spacing w:after="0"/>
              <w:rPr>
                <w:rFonts w:ascii="Arial" w:hAnsi="Arial"/>
                <w:snapToGrid w:val="0"/>
                <w:color w:val="000000"/>
                <w:sz w:val="16"/>
              </w:rPr>
            </w:pPr>
            <w:r>
              <w:rPr>
                <w:rFonts w:ascii="Arial" w:hAnsi="Arial"/>
                <w:snapToGrid w:val="0"/>
                <w:color w:val="000000"/>
                <w:sz w:val="16"/>
              </w:rPr>
              <w:t>17.4.0</w:t>
            </w:r>
          </w:p>
        </w:tc>
      </w:tr>
      <w:tr w:rsidR="00D931D4" w:rsidRPr="006F4038" w14:paraId="3A478F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C8C1E0" w14:textId="66612AEE" w:rsidR="00D931D4" w:rsidRDefault="00D931D4" w:rsidP="00FF7F8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C28E22" w14:textId="38B8E94B" w:rsidR="00D931D4" w:rsidRDefault="00D931D4" w:rsidP="00FF7F8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6D38D70" w14:textId="59032F55" w:rsidR="00D931D4" w:rsidRDefault="00D931D4" w:rsidP="00FF7F84">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E5C86B" w14:textId="6F62A7CF" w:rsidR="00D931D4" w:rsidRDefault="00D931D4" w:rsidP="00FF7F84">
            <w:pPr>
              <w:spacing w:after="0"/>
              <w:rPr>
                <w:rFonts w:ascii="Arial" w:hAnsi="Arial"/>
                <w:snapToGrid w:val="0"/>
                <w:color w:val="000000"/>
                <w:sz w:val="16"/>
              </w:rPr>
            </w:pPr>
            <w:r>
              <w:rPr>
                <w:rFonts w:ascii="Arial" w:hAnsi="Arial"/>
                <w:snapToGrid w:val="0"/>
                <w:color w:val="000000"/>
                <w:sz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469CB2" w14:textId="6419E270" w:rsidR="00D931D4" w:rsidRDefault="00D931D4" w:rsidP="00FF7F8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61ABF" w14:textId="30C94E6D" w:rsidR="00D931D4" w:rsidRDefault="00D931D4" w:rsidP="00FF7F8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56D1988" w14:textId="6789D48A" w:rsidR="00D931D4" w:rsidRDefault="00D931D4" w:rsidP="00FF7F84">
            <w:pPr>
              <w:spacing w:after="0"/>
              <w:rPr>
                <w:rFonts w:ascii="Arial" w:hAnsi="Arial"/>
                <w:snapToGrid w:val="0"/>
                <w:color w:val="000000"/>
                <w:sz w:val="16"/>
              </w:rPr>
            </w:pPr>
            <w:r>
              <w:rPr>
                <w:rFonts w:ascii="Arial" w:hAnsi="Arial"/>
                <w:snapToGrid w:val="0"/>
                <w:color w:val="000000"/>
                <w:sz w:val="16"/>
              </w:rPr>
              <w:t>Correcting PFCP Associations setup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951E5" w14:textId="79EE2398" w:rsidR="00D931D4" w:rsidRDefault="00D931D4" w:rsidP="00FF7F84">
            <w:pPr>
              <w:spacing w:after="0"/>
              <w:rPr>
                <w:rFonts w:ascii="Arial" w:hAnsi="Arial"/>
                <w:snapToGrid w:val="0"/>
                <w:color w:val="000000"/>
                <w:sz w:val="16"/>
              </w:rPr>
            </w:pPr>
            <w:r>
              <w:rPr>
                <w:rFonts w:ascii="Arial" w:hAnsi="Arial"/>
                <w:snapToGrid w:val="0"/>
                <w:color w:val="000000"/>
                <w:sz w:val="16"/>
              </w:rPr>
              <w:t>17.4.0</w:t>
            </w:r>
          </w:p>
        </w:tc>
      </w:tr>
      <w:tr w:rsidR="00FC3729" w:rsidRPr="006F4038" w14:paraId="2ABFDB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74C62EC" w14:textId="1D552B2D" w:rsidR="00FC3729" w:rsidRDefault="00FC3729" w:rsidP="00FF7F84">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7BE2F5" w14:textId="6766171E" w:rsidR="00FC3729" w:rsidRDefault="00FC3729" w:rsidP="00FF7F84">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BEA812" w14:textId="1C76D4EF" w:rsidR="00FC3729" w:rsidRDefault="00FC3729" w:rsidP="00FF7F84">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296ED" w14:textId="186BD326" w:rsidR="00FC3729" w:rsidRDefault="00FC3729" w:rsidP="00FF7F84">
            <w:pPr>
              <w:spacing w:after="0"/>
              <w:rPr>
                <w:rFonts w:ascii="Arial" w:hAnsi="Arial"/>
                <w:snapToGrid w:val="0"/>
                <w:color w:val="000000"/>
                <w:sz w:val="16"/>
              </w:rPr>
            </w:pPr>
            <w:r>
              <w:rPr>
                <w:rFonts w:ascii="Arial" w:hAnsi="Arial"/>
                <w:snapToGrid w:val="0"/>
                <w:color w:val="000000"/>
                <w:sz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A4DA83" w14:textId="6205A2E0" w:rsidR="00FC3729" w:rsidRDefault="00FC3729" w:rsidP="00FF7F8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5FBA51" w14:textId="5F3879DA" w:rsidR="00FC3729" w:rsidRDefault="00FC3729" w:rsidP="00FF7F84">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77B9077" w14:textId="7C628A80" w:rsidR="00FC3729" w:rsidRDefault="00FC3729" w:rsidP="00FF7F84">
            <w:pPr>
              <w:spacing w:after="0"/>
              <w:rPr>
                <w:rFonts w:ascii="Arial" w:hAnsi="Arial"/>
                <w:snapToGrid w:val="0"/>
                <w:color w:val="000000"/>
                <w:sz w:val="16"/>
              </w:rPr>
            </w:pPr>
            <w:r>
              <w:rPr>
                <w:rFonts w:ascii="Arial" w:hAnsi="Arial"/>
                <w:snapToGrid w:val="0"/>
                <w:color w:val="000000"/>
                <w:sz w:val="16"/>
              </w:rPr>
              <w:t>CVLAN tag removal from DL traffic received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1F34E" w14:textId="4F2C708F" w:rsidR="00FC3729" w:rsidRDefault="00FC3729" w:rsidP="00FF7F84">
            <w:pPr>
              <w:spacing w:after="0"/>
              <w:rPr>
                <w:rFonts w:ascii="Arial" w:hAnsi="Arial"/>
                <w:snapToGrid w:val="0"/>
                <w:color w:val="000000"/>
                <w:sz w:val="16"/>
              </w:rPr>
            </w:pPr>
            <w:r>
              <w:rPr>
                <w:rFonts w:ascii="Arial" w:hAnsi="Arial"/>
                <w:snapToGrid w:val="0"/>
                <w:color w:val="000000"/>
                <w:sz w:val="16"/>
              </w:rPr>
              <w:t>17.4.0</w:t>
            </w:r>
          </w:p>
        </w:tc>
      </w:tr>
      <w:tr w:rsidR="00A464C1" w:rsidRPr="006F4038" w14:paraId="59E8F9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2083639" w14:textId="59C89C9D" w:rsidR="00A464C1" w:rsidRDefault="00A464C1" w:rsidP="00A464C1">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01517E7" w14:textId="002D10A0" w:rsidR="00A464C1" w:rsidRDefault="00A464C1" w:rsidP="00A464C1">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42C1AD" w14:textId="2384E90C" w:rsidR="00A464C1" w:rsidRDefault="00A464C1" w:rsidP="00A464C1">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0CCBA3" w14:textId="364CA8C9" w:rsidR="00A464C1" w:rsidRDefault="00A464C1" w:rsidP="00A464C1">
            <w:pPr>
              <w:spacing w:after="0"/>
              <w:rPr>
                <w:rFonts w:ascii="Arial" w:hAnsi="Arial"/>
                <w:snapToGrid w:val="0"/>
                <w:color w:val="000000"/>
                <w:sz w:val="16"/>
              </w:rPr>
            </w:pPr>
            <w:r>
              <w:rPr>
                <w:rFonts w:ascii="Arial" w:hAnsi="Arial"/>
                <w:snapToGrid w:val="0"/>
                <w:color w:val="000000"/>
                <w:sz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ECF21F" w14:textId="69E66B37" w:rsidR="00A464C1" w:rsidRDefault="00A464C1" w:rsidP="00A464C1">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17B28" w14:textId="306FAB2E" w:rsidR="00A464C1" w:rsidRDefault="00A464C1" w:rsidP="00A464C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FAE9CF2" w14:textId="6A8E5D00" w:rsidR="00A464C1" w:rsidRDefault="00A464C1" w:rsidP="00A464C1">
            <w:pPr>
              <w:spacing w:after="0"/>
              <w:rPr>
                <w:rFonts w:ascii="Arial" w:hAnsi="Arial"/>
                <w:snapToGrid w:val="0"/>
                <w:color w:val="000000"/>
                <w:sz w:val="16"/>
              </w:rPr>
            </w:pPr>
            <w:r>
              <w:rPr>
                <w:rFonts w:ascii="Arial" w:hAnsi="Arial"/>
                <w:snapToGrid w:val="0"/>
                <w:color w:val="000000"/>
                <w:sz w:val="16"/>
              </w:rPr>
              <w:t>Corrections to IE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7F403" w14:textId="158DDCB6" w:rsidR="00A464C1" w:rsidRDefault="00A464C1" w:rsidP="00A464C1">
            <w:pPr>
              <w:spacing w:after="0"/>
              <w:rPr>
                <w:rFonts w:ascii="Arial" w:hAnsi="Arial"/>
                <w:snapToGrid w:val="0"/>
                <w:color w:val="000000"/>
                <w:sz w:val="16"/>
              </w:rPr>
            </w:pPr>
            <w:r>
              <w:rPr>
                <w:rFonts w:ascii="Arial" w:hAnsi="Arial"/>
                <w:snapToGrid w:val="0"/>
                <w:color w:val="000000"/>
                <w:sz w:val="16"/>
              </w:rPr>
              <w:t>17.4.0</w:t>
            </w:r>
          </w:p>
        </w:tc>
      </w:tr>
      <w:tr w:rsidR="00AD3103" w:rsidRPr="006F4038" w14:paraId="48A2C8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9092A8" w14:textId="27EAEFA4" w:rsidR="00AD3103" w:rsidRDefault="00AD3103" w:rsidP="00A464C1">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356E231" w14:textId="7AF82CDC" w:rsidR="00AD3103" w:rsidRDefault="00AD3103" w:rsidP="00A464C1">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303D40" w14:textId="0F365DC5" w:rsidR="00AD3103" w:rsidRDefault="00AD3103" w:rsidP="00A464C1">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AABD15" w14:textId="145FDB0E" w:rsidR="00AD3103" w:rsidRDefault="00AD3103" w:rsidP="00A464C1">
            <w:pPr>
              <w:spacing w:after="0"/>
              <w:rPr>
                <w:rFonts w:ascii="Arial" w:hAnsi="Arial"/>
                <w:snapToGrid w:val="0"/>
                <w:color w:val="000000"/>
                <w:sz w:val="16"/>
              </w:rPr>
            </w:pPr>
            <w:r>
              <w:rPr>
                <w:rFonts w:ascii="Arial" w:hAnsi="Arial"/>
                <w:snapToGrid w:val="0"/>
                <w:color w:val="000000"/>
                <w:sz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2499C9" w14:textId="4A075D22" w:rsidR="00AD3103" w:rsidRDefault="00AD3103" w:rsidP="00A464C1">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2C6E9C" w14:textId="0B8EC8A4" w:rsidR="00AD3103" w:rsidRDefault="00AD3103" w:rsidP="00A464C1">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79C5886" w14:textId="374B0236" w:rsidR="00AD3103" w:rsidRDefault="00AD3103" w:rsidP="00A464C1">
            <w:pPr>
              <w:spacing w:after="0"/>
              <w:rPr>
                <w:rFonts w:ascii="Arial" w:hAnsi="Arial"/>
                <w:snapToGrid w:val="0"/>
                <w:color w:val="000000"/>
                <w:sz w:val="16"/>
              </w:rPr>
            </w:pPr>
            <w:r>
              <w:rPr>
                <w:rFonts w:ascii="Arial" w:hAnsi="Arial"/>
                <w:snapToGrid w:val="0"/>
                <w:color w:val="000000"/>
                <w:sz w:val="16"/>
              </w:rPr>
              <w:t>Return Node ID in PFCP Session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CE9D0" w14:textId="2B4245C3" w:rsidR="00AD3103" w:rsidRDefault="00AD3103" w:rsidP="00A464C1">
            <w:pPr>
              <w:spacing w:after="0"/>
              <w:rPr>
                <w:rFonts w:ascii="Arial" w:hAnsi="Arial"/>
                <w:snapToGrid w:val="0"/>
                <w:color w:val="000000"/>
                <w:sz w:val="16"/>
              </w:rPr>
            </w:pPr>
            <w:r>
              <w:rPr>
                <w:rFonts w:ascii="Arial" w:hAnsi="Arial"/>
                <w:snapToGrid w:val="0"/>
                <w:color w:val="000000"/>
                <w:sz w:val="16"/>
              </w:rPr>
              <w:t>17.4.0</w:t>
            </w:r>
          </w:p>
        </w:tc>
      </w:tr>
      <w:tr w:rsidR="00AC353C" w:rsidRPr="006F4038" w14:paraId="25C9CF2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E69422B" w14:textId="4A1C7FEE" w:rsidR="00AC353C" w:rsidRDefault="00AC353C" w:rsidP="00AC353C">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C6288" w14:textId="42649DDC" w:rsidR="00AC353C" w:rsidRDefault="00AC353C" w:rsidP="00AC353C">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FCDF6F" w14:textId="5F21D712" w:rsidR="00AC353C" w:rsidRDefault="00AC353C" w:rsidP="00AC353C">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1491F8" w14:textId="659B8D69" w:rsidR="00AC353C" w:rsidRDefault="00AC353C" w:rsidP="00AC353C">
            <w:pPr>
              <w:spacing w:after="0"/>
              <w:rPr>
                <w:rFonts w:ascii="Arial" w:hAnsi="Arial"/>
                <w:snapToGrid w:val="0"/>
                <w:color w:val="000000"/>
                <w:sz w:val="16"/>
              </w:rPr>
            </w:pPr>
            <w:r>
              <w:rPr>
                <w:rFonts w:ascii="Arial" w:hAnsi="Arial"/>
                <w:snapToGrid w:val="0"/>
                <w:color w:val="000000"/>
                <w:sz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30BF9E" w14:textId="057A1960" w:rsidR="00AC353C" w:rsidRDefault="00AC353C" w:rsidP="00AC353C">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33F926" w14:textId="12796282" w:rsidR="00AC353C" w:rsidRDefault="00AC353C" w:rsidP="00AC353C">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E9FE19" w14:textId="7920B563" w:rsidR="00AC353C" w:rsidRDefault="00AC353C" w:rsidP="00AC353C">
            <w:pPr>
              <w:spacing w:after="0"/>
              <w:rPr>
                <w:rFonts w:ascii="Arial" w:hAnsi="Arial"/>
                <w:snapToGrid w:val="0"/>
                <w:color w:val="000000"/>
                <w:sz w:val="16"/>
              </w:rPr>
            </w:pPr>
            <w:r>
              <w:rPr>
                <w:rFonts w:ascii="Arial" w:hAnsi="Arial"/>
                <w:snapToGrid w:val="0"/>
                <w:color w:val="000000"/>
                <w:sz w:val="16"/>
              </w:rPr>
              <w:t>PFCP session related procedures apply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5D003" w14:textId="60687514" w:rsidR="00AC353C" w:rsidRDefault="00AC353C" w:rsidP="00AC353C">
            <w:pPr>
              <w:spacing w:after="0"/>
              <w:rPr>
                <w:rFonts w:ascii="Arial" w:hAnsi="Arial"/>
                <w:snapToGrid w:val="0"/>
                <w:color w:val="000000"/>
                <w:sz w:val="16"/>
              </w:rPr>
            </w:pPr>
            <w:r>
              <w:rPr>
                <w:rFonts w:ascii="Arial" w:hAnsi="Arial"/>
                <w:snapToGrid w:val="0"/>
                <w:color w:val="000000"/>
                <w:sz w:val="16"/>
              </w:rPr>
              <w:t>17.4.0</w:t>
            </w:r>
          </w:p>
        </w:tc>
      </w:tr>
      <w:tr w:rsidR="004268CD" w:rsidRPr="006F4038" w14:paraId="22446A4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0FA1B1" w14:textId="35AE8588" w:rsidR="004268CD" w:rsidRDefault="004268CD" w:rsidP="00AC353C">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BAF68A" w14:textId="0345746C" w:rsidR="004268CD" w:rsidRDefault="004268CD" w:rsidP="00AC353C">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A90F3E8" w14:textId="6E8E9F59" w:rsidR="004268CD" w:rsidRDefault="004268CD" w:rsidP="00AC353C">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9FB13" w14:textId="00D59850" w:rsidR="004268CD" w:rsidRDefault="004268CD" w:rsidP="00AC353C">
            <w:pPr>
              <w:spacing w:after="0"/>
              <w:rPr>
                <w:rFonts w:ascii="Arial" w:hAnsi="Arial"/>
                <w:snapToGrid w:val="0"/>
                <w:color w:val="000000"/>
                <w:sz w:val="16"/>
              </w:rPr>
            </w:pPr>
            <w:r>
              <w:rPr>
                <w:rFonts w:ascii="Arial" w:hAnsi="Arial"/>
                <w:snapToGrid w:val="0"/>
                <w:color w:val="000000"/>
                <w:sz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1E20B" w14:textId="5E28A7AD" w:rsidR="004268CD" w:rsidRDefault="004268CD" w:rsidP="00AC353C">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9872E" w14:textId="44E1229C" w:rsidR="004268CD" w:rsidRDefault="004268CD" w:rsidP="00AC353C">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1A3B89E" w14:textId="0089B9DA" w:rsidR="004268CD" w:rsidRDefault="004268CD" w:rsidP="00AC353C">
            <w:pPr>
              <w:spacing w:after="0"/>
              <w:rPr>
                <w:rFonts w:ascii="Arial" w:hAnsi="Arial"/>
                <w:snapToGrid w:val="0"/>
                <w:color w:val="000000"/>
                <w:sz w:val="16"/>
              </w:rPr>
            </w:pPr>
            <w:r>
              <w:rPr>
                <w:rFonts w:ascii="Arial" w:hAnsi="Arial"/>
                <w:snapToGrid w:val="0"/>
                <w:color w:val="000000"/>
                <w:sz w:val="16"/>
              </w:rPr>
              <w:t xml:space="preserve">Paging Policy Differentiation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E5520" w14:textId="18F8EF84" w:rsidR="004268CD" w:rsidRDefault="004268CD" w:rsidP="00AC353C">
            <w:pPr>
              <w:spacing w:after="0"/>
              <w:rPr>
                <w:rFonts w:ascii="Arial" w:hAnsi="Arial"/>
                <w:snapToGrid w:val="0"/>
                <w:color w:val="000000"/>
                <w:sz w:val="16"/>
              </w:rPr>
            </w:pPr>
            <w:r>
              <w:rPr>
                <w:rFonts w:ascii="Arial" w:hAnsi="Arial"/>
                <w:snapToGrid w:val="0"/>
                <w:color w:val="000000"/>
                <w:sz w:val="16"/>
              </w:rPr>
              <w:t>17.4.0</w:t>
            </w:r>
          </w:p>
        </w:tc>
      </w:tr>
      <w:tr w:rsidR="00AE0B43" w:rsidRPr="006F4038" w14:paraId="1E336BF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1ADDBC" w14:textId="35C197B5" w:rsidR="00AE0B43" w:rsidRDefault="00AE0B43" w:rsidP="00AE0B43">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B93810" w14:textId="5EE5D557" w:rsidR="00AE0B43" w:rsidRDefault="00AE0B43" w:rsidP="00AE0B43">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4A86B38" w14:textId="49937956" w:rsidR="00AE0B43" w:rsidRDefault="00AE0B43" w:rsidP="00AE0B43">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262009" w14:textId="2202472F" w:rsidR="00AE0B43" w:rsidRDefault="00AE0B43" w:rsidP="00AE0B43">
            <w:pPr>
              <w:spacing w:after="0"/>
              <w:rPr>
                <w:rFonts w:ascii="Arial" w:hAnsi="Arial"/>
                <w:snapToGrid w:val="0"/>
                <w:color w:val="000000"/>
                <w:sz w:val="16"/>
              </w:rPr>
            </w:pPr>
            <w:r>
              <w:rPr>
                <w:rFonts w:ascii="Arial" w:hAnsi="Arial"/>
                <w:snapToGrid w:val="0"/>
                <w:color w:val="000000"/>
                <w:sz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A7A0D5" w14:textId="3BF5C98A" w:rsidR="00AE0B43" w:rsidRDefault="00AE0B43" w:rsidP="00AE0B43">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D1E1A0" w14:textId="7128D9DC" w:rsidR="00AE0B43" w:rsidRDefault="00AE0B43" w:rsidP="00AE0B43">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8C96D3A" w14:textId="32A8DB4E" w:rsidR="00AE0B43" w:rsidRDefault="00AE0B43" w:rsidP="00AE0B43">
            <w:pPr>
              <w:spacing w:after="0"/>
              <w:rPr>
                <w:rFonts w:ascii="Arial" w:hAnsi="Arial"/>
                <w:snapToGrid w:val="0"/>
                <w:color w:val="000000"/>
                <w:sz w:val="16"/>
              </w:rPr>
            </w:pPr>
            <w:r>
              <w:rPr>
                <w:rFonts w:ascii="Arial" w:hAnsi="Arial"/>
                <w:snapToGrid w:val="0"/>
                <w:color w:val="000000"/>
                <w:sz w:val="16"/>
              </w:rPr>
              <w:t>Additional Usage Reports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00318" w14:textId="6B9002C9" w:rsidR="00AE0B43" w:rsidRDefault="00AE0B43" w:rsidP="00AE0B43">
            <w:pPr>
              <w:spacing w:after="0"/>
              <w:rPr>
                <w:rFonts w:ascii="Arial" w:hAnsi="Arial"/>
                <w:snapToGrid w:val="0"/>
                <w:color w:val="000000"/>
                <w:sz w:val="16"/>
              </w:rPr>
            </w:pPr>
            <w:r>
              <w:rPr>
                <w:rFonts w:ascii="Arial" w:hAnsi="Arial"/>
                <w:snapToGrid w:val="0"/>
                <w:color w:val="000000"/>
                <w:sz w:val="16"/>
              </w:rPr>
              <w:t>17.4.0</w:t>
            </w:r>
          </w:p>
        </w:tc>
      </w:tr>
      <w:tr w:rsidR="00DA7C9B" w:rsidRPr="006F4038" w14:paraId="166F588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255E9F7" w14:textId="48A303A3" w:rsidR="00DA7C9B" w:rsidRDefault="00DA7C9B" w:rsidP="00AE0B43">
            <w:pPr>
              <w:spacing w:after="0"/>
              <w:rPr>
                <w:rFonts w:ascii="Arial" w:hAnsi="Arial"/>
                <w:snapToGrid w:val="0"/>
                <w:color w:val="000000"/>
                <w:sz w:val="16"/>
              </w:rPr>
            </w:pPr>
            <w:r>
              <w:rPr>
                <w:rFonts w:ascii="Arial" w:hAnsi="Arial"/>
                <w:snapToGrid w:val="0"/>
                <w:color w:val="000000"/>
                <w:sz w:val="16"/>
              </w:rPr>
              <w:t>2022-03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D6BCA" w14:textId="30CF5597" w:rsidR="00DA7C9B" w:rsidRDefault="00DA7C9B" w:rsidP="00AE0B43">
            <w:pPr>
              <w:spacing w:after="0"/>
              <w:rPr>
                <w:rFonts w:ascii="Arial" w:hAnsi="Arial"/>
                <w:snapToGrid w:val="0"/>
                <w:color w:val="000000"/>
                <w:sz w:val="16"/>
              </w:rPr>
            </w:pPr>
            <w:r>
              <w:rPr>
                <w:rFonts w:ascii="Arial" w:hAnsi="Arial"/>
                <w:snapToGrid w:val="0"/>
                <w:color w:val="000000"/>
                <w:sz w:val="16"/>
              </w:rPr>
              <w:t>CT#95e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D1407" w14:textId="5BC76086" w:rsidR="00DA7C9B" w:rsidRDefault="00DA7C9B" w:rsidP="00AE0B43">
            <w:pPr>
              <w:spacing w:after="0"/>
              <w:rPr>
                <w:rFonts w:ascii="Arial" w:hAnsi="Arial"/>
                <w:snapToGrid w:val="0"/>
                <w:color w:val="000000"/>
                <w:sz w:val="16"/>
              </w:rPr>
            </w:pPr>
            <w:r>
              <w:rPr>
                <w:rFonts w:ascii="Arial" w:hAnsi="Arial"/>
                <w:snapToGrid w:val="0"/>
                <w:color w:val="000000"/>
                <w:sz w:val="16"/>
              </w:rPr>
              <w:t>CP-220086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961CC0" w14:textId="7C0DE23E" w:rsidR="00DA7C9B" w:rsidRDefault="00DA7C9B" w:rsidP="00AE0B43">
            <w:pPr>
              <w:spacing w:after="0"/>
              <w:rPr>
                <w:rFonts w:ascii="Arial" w:hAnsi="Arial"/>
                <w:snapToGrid w:val="0"/>
                <w:color w:val="000000"/>
                <w:sz w:val="16"/>
              </w:rPr>
            </w:pPr>
            <w:r>
              <w:rPr>
                <w:rFonts w:ascii="Arial" w:hAnsi="Arial"/>
                <w:snapToGrid w:val="0"/>
                <w:color w:val="000000"/>
                <w:sz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99AD0" w14:textId="024C4FF2" w:rsidR="00DA7C9B" w:rsidRDefault="00DA7C9B" w:rsidP="00AE0B43">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14E5B7" w14:textId="5409444E" w:rsidR="00DA7C9B" w:rsidRDefault="00DA7C9B" w:rsidP="00AE0B43">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BD9A9D" w14:textId="288EF805" w:rsidR="00DA7C9B" w:rsidRDefault="00DA7C9B" w:rsidP="00AE0B43">
            <w:pPr>
              <w:spacing w:after="0"/>
              <w:rPr>
                <w:rFonts w:ascii="Arial" w:hAnsi="Arial"/>
                <w:snapToGrid w:val="0"/>
                <w:color w:val="000000"/>
                <w:sz w:val="16"/>
              </w:rPr>
            </w:pPr>
            <w:r>
              <w:rPr>
                <w:rFonts w:ascii="Arial" w:hAnsi="Arial"/>
                <w:snapToGrid w:val="0"/>
                <w:color w:val="000000"/>
                <w:sz w:val="16"/>
              </w:rPr>
              <w:t>Redirect Port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139B2" w14:textId="5CC8C789" w:rsidR="00DA7C9B" w:rsidRDefault="00DA7C9B" w:rsidP="00AE0B43">
            <w:pPr>
              <w:spacing w:after="0"/>
              <w:rPr>
                <w:rFonts w:ascii="Arial" w:hAnsi="Arial"/>
                <w:snapToGrid w:val="0"/>
                <w:color w:val="000000"/>
                <w:sz w:val="16"/>
              </w:rPr>
            </w:pPr>
            <w:r>
              <w:rPr>
                <w:rFonts w:ascii="Arial" w:hAnsi="Arial"/>
                <w:snapToGrid w:val="0"/>
                <w:color w:val="000000"/>
                <w:sz w:val="16"/>
              </w:rPr>
              <w:t>17.4.0</w:t>
            </w:r>
          </w:p>
        </w:tc>
      </w:tr>
    </w:tbl>
    <w:p w14:paraId="74B21FAB" w14:textId="77777777" w:rsidR="00080512" w:rsidRPr="006F4038" w:rsidRDefault="00080512" w:rsidP="006F4038">
      <w:pPr>
        <w:spacing w:after="0"/>
        <w:rPr>
          <w:rFonts w:ascii="Arial" w:hAnsi="Arial"/>
          <w:snapToGrid w:val="0"/>
          <w:color w:val="000000"/>
          <w:sz w:val="16"/>
        </w:rPr>
      </w:pPr>
    </w:p>
    <w:sectPr w:rsidR="00080512" w:rsidRPr="006F4038">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853E35" w14:textId="77777777" w:rsidR="00570060" w:rsidRDefault="00570060">
      <w:r>
        <w:separator/>
      </w:r>
    </w:p>
  </w:endnote>
  <w:endnote w:type="continuationSeparator" w:id="0">
    <w:p w14:paraId="1E0A7B16" w14:textId="77777777" w:rsidR="00570060" w:rsidRDefault="005700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FF52E" w14:textId="77777777" w:rsidR="00FD71B5" w:rsidRDefault="00FD71B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FDECC7" w14:textId="77777777" w:rsidR="00570060" w:rsidRDefault="00570060">
      <w:r>
        <w:separator/>
      </w:r>
    </w:p>
  </w:footnote>
  <w:footnote w:type="continuationSeparator" w:id="0">
    <w:p w14:paraId="7404D1E4" w14:textId="77777777" w:rsidR="00570060" w:rsidRDefault="005700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8E98" w14:textId="78879C80" w:rsidR="00FD71B5" w:rsidRDefault="00FD71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3F2E">
      <w:rPr>
        <w:rFonts w:ascii="Arial" w:hAnsi="Arial" w:cs="Arial"/>
        <w:b/>
        <w:noProof/>
        <w:sz w:val="18"/>
        <w:szCs w:val="18"/>
      </w:rPr>
      <w:t>3GPP TS 29.244 V17.4.0 (2022-03)</w:t>
    </w:r>
    <w:r>
      <w:rPr>
        <w:rFonts w:ascii="Arial" w:hAnsi="Arial" w:cs="Arial"/>
        <w:b/>
        <w:sz w:val="18"/>
        <w:szCs w:val="18"/>
      </w:rPr>
      <w:fldChar w:fldCharType="end"/>
    </w:r>
  </w:p>
  <w:p w14:paraId="70BF230D" w14:textId="77777777" w:rsidR="00FD71B5" w:rsidRDefault="00FD71B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F07F4">
      <w:rPr>
        <w:rFonts w:ascii="Arial" w:hAnsi="Arial" w:cs="Arial"/>
        <w:b/>
        <w:noProof/>
        <w:sz w:val="18"/>
        <w:szCs w:val="18"/>
      </w:rPr>
      <w:t>253</w:t>
    </w:r>
    <w:r>
      <w:rPr>
        <w:rFonts w:ascii="Arial" w:hAnsi="Arial" w:cs="Arial"/>
        <w:b/>
        <w:sz w:val="18"/>
        <w:szCs w:val="18"/>
      </w:rPr>
      <w:fldChar w:fldCharType="end"/>
    </w:r>
  </w:p>
  <w:p w14:paraId="6FB08EA6" w14:textId="74352D51" w:rsidR="00FD71B5" w:rsidRDefault="00FD71B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3F2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35D69EB" w14:textId="77777777" w:rsidR="00FD71B5" w:rsidRDefault="00FD71B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58A6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522D8C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8E0AE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5D8F9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0722B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7321E3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C889FA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AEF7E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E5601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765E6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DF2D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4D227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BB26273"/>
    <w:multiLevelType w:val="multilevel"/>
    <w:tmpl w:val="C62E6C5E"/>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FF43501"/>
    <w:multiLevelType w:val="hybridMultilevel"/>
    <w:tmpl w:val="F5902E74"/>
    <w:lvl w:ilvl="0" w:tplc="6EEA6822">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7BE555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9"/>
  </w:num>
  <w:num w:numId="6">
    <w:abstractNumId w:val="8"/>
  </w:num>
  <w:num w:numId="7">
    <w:abstractNumId w:val="7"/>
  </w:num>
  <w:num w:numId="8">
    <w:abstractNumId w:val="6"/>
  </w:num>
  <w:num w:numId="9">
    <w:abstractNumId w:val="5"/>
  </w:num>
  <w:num w:numId="10">
    <w:abstractNumId w:val="4"/>
  </w:num>
  <w:num w:numId="11">
    <w:abstractNumId w:val="3"/>
  </w:num>
  <w:num w:numId="12">
    <w:abstractNumId w:val="16"/>
  </w:num>
  <w:num w:numId="13">
    <w:abstractNumId w:val="21"/>
  </w:num>
  <w:num w:numId="14">
    <w:abstractNumId w:val="19"/>
  </w:num>
  <w:num w:numId="15">
    <w:abstractNumId w:val="17"/>
  </w:num>
  <w:num w:numId="16">
    <w:abstractNumId w:val="12"/>
  </w:num>
  <w:num w:numId="17">
    <w:abstractNumId w:val="13"/>
  </w:num>
  <w:num w:numId="18">
    <w:abstractNumId w:val="15"/>
  </w:num>
  <w:num w:numId="19">
    <w:abstractNumId w:val="2"/>
  </w:num>
  <w:num w:numId="20">
    <w:abstractNumId w:val="1"/>
  </w:num>
  <w:num w:numId="21">
    <w:abstractNumId w:val="0"/>
  </w:num>
  <w:num w:numId="22">
    <w:abstractNumId w:val="14"/>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8A2"/>
    <w:rsid w:val="00014364"/>
    <w:rsid w:val="00023B63"/>
    <w:rsid w:val="00033397"/>
    <w:rsid w:val="00040095"/>
    <w:rsid w:val="00051671"/>
    <w:rsid w:val="00051834"/>
    <w:rsid w:val="00054A22"/>
    <w:rsid w:val="00062023"/>
    <w:rsid w:val="000655A6"/>
    <w:rsid w:val="00075654"/>
    <w:rsid w:val="00080512"/>
    <w:rsid w:val="000A1449"/>
    <w:rsid w:val="000B2E1A"/>
    <w:rsid w:val="000B3F6B"/>
    <w:rsid w:val="000C20FE"/>
    <w:rsid w:val="000C2907"/>
    <w:rsid w:val="000C3C51"/>
    <w:rsid w:val="000C47C3"/>
    <w:rsid w:val="000D58AB"/>
    <w:rsid w:val="000E3402"/>
    <w:rsid w:val="000F0012"/>
    <w:rsid w:val="00100445"/>
    <w:rsid w:val="00102F9F"/>
    <w:rsid w:val="001046A9"/>
    <w:rsid w:val="0011424F"/>
    <w:rsid w:val="0012075C"/>
    <w:rsid w:val="00133525"/>
    <w:rsid w:val="00137AD2"/>
    <w:rsid w:val="001442C0"/>
    <w:rsid w:val="00152042"/>
    <w:rsid w:val="00167E5F"/>
    <w:rsid w:val="00167EC7"/>
    <w:rsid w:val="00171214"/>
    <w:rsid w:val="00196B04"/>
    <w:rsid w:val="001A3E8D"/>
    <w:rsid w:val="001A4C42"/>
    <w:rsid w:val="001A7420"/>
    <w:rsid w:val="001B5F8D"/>
    <w:rsid w:val="001B6637"/>
    <w:rsid w:val="001C21C3"/>
    <w:rsid w:val="001D02C2"/>
    <w:rsid w:val="001F0756"/>
    <w:rsid w:val="001F0C1D"/>
    <w:rsid w:val="001F1132"/>
    <w:rsid w:val="001F168B"/>
    <w:rsid w:val="001F3179"/>
    <w:rsid w:val="001F3B36"/>
    <w:rsid w:val="001F45B0"/>
    <w:rsid w:val="0022551D"/>
    <w:rsid w:val="00233F2E"/>
    <w:rsid w:val="002347A2"/>
    <w:rsid w:val="00240A46"/>
    <w:rsid w:val="00253EBA"/>
    <w:rsid w:val="00266E09"/>
    <w:rsid w:val="002675F0"/>
    <w:rsid w:val="002B6339"/>
    <w:rsid w:val="002C447B"/>
    <w:rsid w:val="002C5D3B"/>
    <w:rsid w:val="002E00EE"/>
    <w:rsid w:val="002E039F"/>
    <w:rsid w:val="003172DC"/>
    <w:rsid w:val="00317AC2"/>
    <w:rsid w:val="00330976"/>
    <w:rsid w:val="00331E11"/>
    <w:rsid w:val="00333034"/>
    <w:rsid w:val="003422F2"/>
    <w:rsid w:val="00346DAC"/>
    <w:rsid w:val="0035462D"/>
    <w:rsid w:val="00361423"/>
    <w:rsid w:val="003723C5"/>
    <w:rsid w:val="003765B8"/>
    <w:rsid w:val="003878A8"/>
    <w:rsid w:val="003935F4"/>
    <w:rsid w:val="003B3E69"/>
    <w:rsid w:val="003B4404"/>
    <w:rsid w:val="003C3971"/>
    <w:rsid w:val="003C47D3"/>
    <w:rsid w:val="003F4F92"/>
    <w:rsid w:val="00413DF0"/>
    <w:rsid w:val="00415C19"/>
    <w:rsid w:val="00423334"/>
    <w:rsid w:val="004268CD"/>
    <w:rsid w:val="004307AF"/>
    <w:rsid w:val="00431CA9"/>
    <w:rsid w:val="00433965"/>
    <w:rsid w:val="004345EC"/>
    <w:rsid w:val="004471BB"/>
    <w:rsid w:val="00450EDA"/>
    <w:rsid w:val="00455CE0"/>
    <w:rsid w:val="00456502"/>
    <w:rsid w:val="00457BB5"/>
    <w:rsid w:val="00465515"/>
    <w:rsid w:val="004844B4"/>
    <w:rsid w:val="0049084C"/>
    <w:rsid w:val="0049224A"/>
    <w:rsid w:val="004B3A4D"/>
    <w:rsid w:val="004B68F9"/>
    <w:rsid w:val="004D3578"/>
    <w:rsid w:val="004D36E4"/>
    <w:rsid w:val="004D3E64"/>
    <w:rsid w:val="004D5644"/>
    <w:rsid w:val="004E213A"/>
    <w:rsid w:val="004E50B0"/>
    <w:rsid w:val="004F0988"/>
    <w:rsid w:val="004F3340"/>
    <w:rsid w:val="004F3CB2"/>
    <w:rsid w:val="00511C5A"/>
    <w:rsid w:val="005149BD"/>
    <w:rsid w:val="0053388B"/>
    <w:rsid w:val="00535773"/>
    <w:rsid w:val="0054391E"/>
    <w:rsid w:val="00543E6C"/>
    <w:rsid w:val="005572C6"/>
    <w:rsid w:val="00564819"/>
    <w:rsid w:val="00565087"/>
    <w:rsid w:val="00570060"/>
    <w:rsid w:val="00571A12"/>
    <w:rsid w:val="00584C62"/>
    <w:rsid w:val="00597B11"/>
    <w:rsid w:val="005B42BD"/>
    <w:rsid w:val="005D2E01"/>
    <w:rsid w:val="005D5C95"/>
    <w:rsid w:val="005D7526"/>
    <w:rsid w:val="005E4BB2"/>
    <w:rsid w:val="005F07F4"/>
    <w:rsid w:val="00601BAA"/>
    <w:rsid w:val="00602AEA"/>
    <w:rsid w:val="00614FDF"/>
    <w:rsid w:val="0063543D"/>
    <w:rsid w:val="00647114"/>
    <w:rsid w:val="0067687A"/>
    <w:rsid w:val="00693E30"/>
    <w:rsid w:val="0069630B"/>
    <w:rsid w:val="006A323F"/>
    <w:rsid w:val="006B30D0"/>
    <w:rsid w:val="006C3D95"/>
    <w:rsid w:val="006E3F97"/>
    <w:rsid w:val="006E4D72"/>
    <w:rsid w:val="006E5C86"/>
    <w:rsid w:val="006F4038"/>
    <w:rsid w:val="00701116"/>
    <w:rsid w:val="00702852"/>
    <w:rsid w:val="00713C44"/>
    <w:rsid w:val="00726136"/>
    <w:rsid w:val="00734A5B"/>
    <w:rsid w:val="0074026F"/>
    <w:rsid w:val="007429F6"/>
    <w:rsid w:val="00744E76"/>
    <w:rsid w:val="00770F8A"/>
    <w:rsid w:val="00774DA4"/>
    <w:rsid w:val="00781BDC"/>
    <w:rsid w:val="00781F0F"/>
    <w:rsid w:val="00792621"/>
    <w:rsid w:val="007B600E"/>
    <w:rsid w:val="007C096E"/>
    <w:rsid w:val="007D1185"/>
    <w:rsid w:val="007F0489"/>
    <w:rsid w:val="007F0F4A"/>
    <w:rsid w:val="007F268B"/>
    <w:rsid w:val="00801D44"/>
    <w:rsid w:val="008028A4"/>
    <w:rsid w:val="00823058"/>
    <w:rsid w:val="00830747"/>
    <w:rsid w:val="00850020"/>
    <w:rsid w:val="0085573E"/>
    <w:rsid w:val="00862100"/>
    <w:rsid w:val="008768CA"/>
    <w:rsid w:val="00885221"/>
    <w:rsid w:val="00894692"/>
    <w:rsid w:val="008C0F6E"/>
    <w:rsid w:val="008C2AE1"/>
    <w:rsid w:val="008C384C"/>
    <w:rsid w:val="008D3EC4"/>
    <w:rsid w:val="008D64CE"/>
    <w:rsid w:val="0090271F"/>
    <w:rsid w:val="00902E23"/>
    <w:rsid w:val="00906C77"/>
    <w:rsid w:val="009079A6"/>
    <w:rsid w:val="009114D7"/>
    <w:rsid w:val="0091348E"/>
    <w:rsid w:val="00916F01"/>
    <w:rsid w:val="00917CCB"/>
    <w:rsid w:val="009272B4"/>
    <w:rsid w:val="00942EC2"/>
    <w:rsid w:val="009430D3"/>
    <w:rsid w:val="00952B54"/>
    <w:rsid w:val="00960EE8"/>
    <w:rsid w:val="00981985"/>
    <w:rsid w:val="00982E72"/>
    <w:rsid w:val="009E0724"/>
    <w:rsid w:val="009E5050"/>
    <w:rsid w:val="009F37B7"/>
    <w:rsid w:val="009F7A3F"/>
    <w:rsid w:val="00A10B7D"/>
    <w:rsid w:val="00A10F02"/>
    <w:rsid w:val="00A1419D"/>
    <w:rsid w:val="00A164B4"/>
    <w:rsid w:val="00A26956"/>
    <w:rsid w:val="00A27486"/>
    <w:rsid w:val="00A37F36"/>
    <w:rsid w:val="00A40038"/>
    <w:rsid w:val="00A464C1"/>
    <w:rsid w:val="00A53724"/>
    <w:rsid w:val="00A56066"/>
    <w:rsid w:val="00A677FA"/>
    <w:rsid w:val="00A73129"/>
    <w:rsid w:val="00A82346"/>
    <w:rsid w:val="00A92BA1"/>
    <w:rsid w:val="00A9381B"/>
    <w:rsid w:val="00A95CC6"/>
    <w:rsid w:val="00AB41F9"/>
    <w:rsid w:val="00AB7A11"/>
    <w:rsid w:val="00AC353C"/>
    <w:rsid w:val="00AC3E6F"/>
    <w:rsid w:val="00AC6BC6"/>
    <w:rsid w:val="00AC7BFA"/>
    <w:rsid w:val="00AD3103"/>
    <w:rsid w:val="00AD46FF"/>
    <w:rsid w:val="00AD4BFF"/>
    <w:rsid w:val="00AE0B43"/>
    <w:rsid w:val="00AE65E2"/>
    <w:rsid w:val="00AF2831"/>
    <w:rsid w:val="00AF4B59"/>
    <w:rsid w:val="00B03989"/>
    <w:rsid w:val="00B04444"/>
    <w:rsid w:val="00B04971"/>
    <w:rsid w:val="00B15449"/>
    <w:rsid w:val="00B2733E"/>
    <w:rsid w:val="00B3176F"/>
    <w:rsid w:val="00B3403F"/>
    <w:rsid w:val="00B37725"/>
    <w:rsid w:val="00B51CCF"/>
    <w:rsid w:val="00B64438"/>
    <w:rsid w:val="00B85C92"/>
    <w:rsid w:val="00B93086"/>
    <w:rsid w:val="00BA19ED"/>
    <w:rsid w:val="00BA2927"/>
    <w:rsid w:val="00BA4B8D"/>
    <w:rsid w:val="00BB0E1F"/>
    <w:rsid w:val="00BB1B8C"/>
    <w:rsid w:val="00BC0F7D"/>
    <w:rsid w:val="00BC600A"/>
    <w:rsid w:val="00BD6D3F"/>
    <w:rsid w:val="00BD7D31"/>
    <w:rsid w:val="00BE3255"/>
    <w:rsid w:val="00BF128E"/>
    <w:rsid w:val="00C074DD"/>
    <w:rsid w:val="00C1496A"/>
    <w:rsid w:val="00C33079"/>
    <w:rsid w:val="00C45231"/>
    <w:rsid w:val="00C71A21"/>
    <w:rsid w:val="00C72833"/>
    <w:rsid w:val="00C80F1D"/>
    <w:rsid w:val="00C93F40"/>
    <w:rsid w:val="00C9418D"/>
    <w:rsid w:val="00CA38EF"/>
    <w:rsid w:val="00CA3D0C"/>
    <w:rsid w:val="00CA5E7D"/>
    <w:rsid w:val="00CC5F1B"/>
    <w:rsid w:val="00CD100F"/>
    <w:rsid w:val="00CD3FEF"/>
    <w:rsid w:val="00CE53B7"/>
    <w:rsid w:val="00D12889"/>
    <w:rsid w:val="00D34966"/>
    <w:rsid w:val="00D40026"/>
    <w:rsid w:val="00D5551C"/>
    <w:rsid w:val="00D57972"/>
    <w:rsid w:val="00D675A9"/>
    <w:rsid w:val="00D738D6"/>
    <w:rsid w:val="00D74B73"/>
    <w:rsid w:val="00D755EB"/>
    <w:rsid w:val="00D76048"/>
    <w:rsid w:val="00D77DBB"/>
    <w:rsid w:val="00D87E00"/>
    <w:rsid w:val="00D900FE"/>
    <w:rsid w:val="00D9134D"/>
    <w:rsid w:val="00D91F01"/>
    <w:rsid w:val="00D931D4"/>
    <w:rsid w:val="00DA7A03"/>
    <w:rsid w:val="00DA7C9B"/>
    <w:rsid w:val="00DB1818"/>
    <w:rsid w:val="00DC309B"/>
    <w:rsid w:val="00DC3AED"/>
    <w:rsid w:val="00DC4DA2"/>
    <w:rsid w:val="00DD4C17"/>
    <w:rsid w:val="00DD5D71"/>
    <w:rsid w:val="00DD74A5"/>
    <w:rsid w:val="00DE45B8"/>
    <w:rsid w:val="00DE7B87"/>
    <w:rsid w:val="00DF2B1F"/>
    <w:rsid w:val="00DF62CD"/>
    <w:rsid w:val="00E16509"/>
    <w:rsid w:val="00E44582"/>
    <w:rsid w:val="00E46F55"/>
    <w:rsid w:val="00E50D07"/>
    <w:rsid w:val="00E54682"/>
    <w:rsid w:val="00E77645"/>
    <w:rsid w:val="00E82857"/>
    <w:rsid w:val="00E90FAE"/>
    <w:rsid w:val="00EA15B0"/>
    <w:rsid w:val="00EA5EA7"/>
    <w:rsid w:val="00EC2FDD"/>
    <w:rsid w:val="00EC4799"/>
    <w:rsid w:val="00EC4A25"/>
    <w:rsid w:val="00ED493B"/>
    <w:rsid w:val="00ED71FE"/>
    <w:rsid w:val="00EE4D6C"/>
    <w:rsid w:val="00EE5860"/>
    <w:rsid w:val="00EE6611"/>
    <w:rsid w:val="00F00016"/>
    <w:rsid w:val="00F025A2"/>
    <w:rsid w:val="00F04712"/>
    <w:rsid w:val="00F100C3"/>
    <w:rsid w:val="00F1290B"/>
    <w:rsid w:val="00F13360"/>
    <w:rsid w:val="00F22EC7"/>
    <w:rsid w:val="00F30ECD"/>
    <w:rsid w:val="00F325C8"/>
    <w:rsid w:val="00F512A9"/>
    <w:rsid w:val="00F61FAF"/>
    <w:rsid w:val="00F653B8"/>
    <w:rsid w:val="00F9008D"/>
    <w:rsid w:val="00FA1266"/>
    <w:rsid w:val="00FB5ED9"/>
    <w:rsid w:val="00FC1192"/>
    <w:rsid w:val="00FC3729"/>
    <w:rsid w:val="00FD71B5"/>
    <w:rsid w:val="00FE6632"/>
    <w:rsid w:val="00FF7F8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962E1DEB-6E9E-4B9B-9498-9C53AF3009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3E8D"/>
    <w:pPr>
      <w:overflowPunct w:val="0"/>
      <w:autoSpaceDE w:val="0"/>
      <w:autoSpaceDN w:val="0"/>
      <w:adjustRightInd w:val="0"/>
      <w:spacing w:after="180"/>
      <w:textAlignment w:val="baseline"/>
    </w:pPr>
  </w:style>
  <w:style w:type="paragraph" w:styleId="Heading1">
    <w:name w:val="heading 1"/>
    <w:next w:val="Normal"/>
    <w:link w:val="Heading1Char"/>
    <w:qFormat/>
    <w:rsid w:val="001A3E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A3E8D"/>
    <w:pPr>
      <w:pBdr>
        <w:top w:val="none" w:sz="0" w:space="0" w:color="auto"/>
      </w:pBdr>
      <w:spacing w:before="180"/>
      <w:outlineLvl w:val="1"/>
    </w:pPr>
    <w:rPr>
      <w:sz w:val="32"/>
    </w:rPr>
  </w:style>
  <w:style w:type="paragraph" w:styleId="Heading3">
    <w:name w:val="heading 3"/>
    <w:basedOn w:val="Heading2"/>
    <w:next w:val="Normal"/>
    <w:link w:val="Heading3Char"/>
    <w:qFormat/>
    <w:rsid w:val="001A3E8D"/>
    <w:pPr>
      <w:spacing w:before="120"/>
      <w:outlineLvl w:val="2"/>
    </w:pPr>
    <w:rPr>
      <w:sz w:val="28"/>
    </w:rPr>
  </w:style>
  <w:style w:type="paragraph" w:styleId="Heading4">
    <w:name w:val="heading 4"/>
    <w:basedOn w:val="Heading3"/>
    <w:next w:val="Normal"/>
    <w:link w:val="Heading4Char"/>
    <w:qFormat/>
    <w:rsid w:val="001A3E8D"/>
    <w:pPr>
      <w:ind w:left="1418" w:hanging="1418"/>
      <w:outlineLvl w:val="3"/>
    </w:pPr>
    <w:rPr>
      <w:sz w:val="24"/>
    </w:rPr>
  </w:style>
  <w:style w:type="paragraph" w:styleId="Heading5">
    <w:name w:val="heading 5"/>
    <w:basedOn w:val="Heading4"/>
    <w:next w:val="Normal"/>
    <w:link w:val="Heading5Char"/>
    <w:qFormat/>
    <w:rsid w:val="001A3E8D"/>
    <w:pPr>
      <w:ind w:left="1701" w:hanging="1701"/>
      <w:outlineLvl w:val="4"/>
    </w:pPr>
    <w:rPr>
      <w:sz w:val="22"/>
    </w:rPr>
  </w:style>
  <w:style w:type="paragraph" w:styleId="Heading6">
    <w:name w:val="heading 6"/>
    <w:next w:val="Normal"/>
    <w:qFormat/>
    <w:rsid w:val="0049224A"/>
    <w:pPr>
      <w:keepNext/>
      <w:keepLines/>
      <w:numPr>
        <w:ilvl w:val="5"/>
        <w:numId w:val="23"/>
      </w:numPr>
      <w:spacing w:before="120"/>
      <w:outlineLvl w:val="5"/>
    </w:pPr>
    <w:rPr>
      <w:rFonts w:ascii="Arial" w:hAnsi="Arial"/>
    </w:rPr>
  </w:style>
  <w:style w:type="paragraph" w:styleId="Heading7">
    <w:name w:val="heading 7"/>
    <w:next w:val="Normal"/>
    <w:semiHidden/>
    <w:qFormat/>
    <w:rsid w:val="0049224A"/>
    <w:pPr>
      <w:keepNext/>
      <w:keepLines/>
      <w:numPr>
        <w:ilvl w:val="6"/>
        <w:numId w:val="23"/>
      </w:numPr>
      <w:spacing w:before="120"/>
      <w:outlineLvl w:val="6"/>
    </w:pPr>
    <w:rPr>
      <w:rFonts w:ascii="Arial" w:hAnsi="Arial"/>
    </w:rPr>
  </w:style>
  <w:style w:type="paragraph" w:styleId="Heading8">
    <w:name w:val="heading 8"/>
    <w:basedOn w:val="Heading1"/>
    <w:next w:val="Normal"/>
    <w:link w:val="Heading8Char"/>
    <w:qFormat/>
    <w:rsid w:val="001A3E8D"/>
    <w:pPr>
      <w:ind w:left="0" w:firstLine="0"/>
      <w:outlineLvl w:val="7"/>
    </w:pPr>
  </w:style>
  <w:style w:type="paragraph" w:styleId="Heading9">
    <w:name w:val="heading 9"/>
    <w:basedOn w:val="Heading8"/>
    <w:next w:val="Normal"/>
    <w:qFormat/>
    <w:rsid w:val="001A3E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E5860"/>
    <w:rPr>
      <w:rFonts w:ascii="Arial" w:hAnsi="Arial"/>
      <w:sz w:val="36"/>
    </w:rPr>
  </w:style>
  <w:style w:type="character" w:customStyle="1" w:styleId="Heading2Char">
    <w:name w:val="Heading 2 Char"/>
    <w:link w:val="Heading2"/>
    <w:rsid w:val="00EE5860"/>
    <w:rPr>
      <w:rFonts w:ascii="Arial" w:hAnsi="Arial"/>
      <w:sz w:val="32"/>
    </w:rPr>
  </w:style>
  <w:style w:type="character" w:customStyle="1" w:styleId="Heading3Char">
    <w:name w:val="Heading 3 Char"/>
    <w:link w:val="Heading3"/>
    <w:locked/>
    <w:rsid w:val="00EE5860"/>
    <w:rPr>
      <w:rFonts w:ascii="Arial" w:hAnsi="Arial"/>
      <w:sz w:val="28"/>
    </w:rPr>
  </w:style>
  <w:style w:type="character" w:customStyle="1" w:styleId="Heading4Char">
    <w:name w:val="Heading 4 Char"/>
    <w:link w:val="Heading4"/>
    <w:rsid w:val="00EE5860"/>
    <w:rPr>
      <w:rFonts w:ascii="Arial" w:hAnsi="Arial"/>
      <w:sz w:val="24"/>
    </w:rPr>
  </w:style>
  <w:style w:type="character" w:customStyle="1" w:styleId="Heading5Char">
    <w:name w:val="Heading 5 Char"/>
    <w:link w:val="Heading5"/>
    <w:rsid w:val="00EE5860"/>
    <w:rPr>
      <w:rFonts w:ascii="Arial" w:hAnsi="Arial"/>
      <w:sz w:val="22"/>
    </w:rPr>
  </w:style>
  <w:style w:type="character" w:customStyle="1" w:styleId="Heading8Char">
    <w:name w:val="Heading 8 Char"/>
    <w:link w:val="Heading8"/>
    <w:rsid w:val="00EE5860"/>
    <w:rPr>
      <w:rFonts w:ascii="Arial" w:hAnsi="Arial"/>
      <w:sz w:val="36"/>
    </w:rPr>
  </w:style>
  <w:style w:type="paragraph" w:styleId="Index1">
    <w:name w:val="index 1"/>
    <w:basedOn w:val="Normal"/>
    <w:next w:val="Normal"/>
    <w:autoRedefine/>
    <w:rsid w:val="001A3E8D"/>
    <w:pPr>
      <w:spacing w:after="0"/>
      <w:ind w:left="200" w:hanging="200"/>
    </w:pPr>
  </w:style>
  <w:style w:type="character" w:customStyle="1" w:styleId="HTMLAddressChar1">
    <w:name w:val="HTML Address Char1"/>
    <w:basedOn w:val="DefaultParagraphFont"/>
    <w:rsid w:val="001A3E8D"/>
    <w:rPr>
      <w:i/>
      <w:iCs/>
    </w:rPr>
  </w:style>
  <w:style w:type="character" w:customStyle="1" w:styleId="HTMLPreformattedChar1">
    <w:name w:val="HTML Preformatted Char1"/>
    <w:basedOn w:val="DefaultParagraphFont"/>
    <w:rsid w:val="001A3E8D"/>
    <w:rPr>
      <w:rFonts w:ascii="Consolas" w:hAnsi="Consolas"/>
    </w:rPr>
  </w:style>
  <w:style w:type="paragraph" w:styleId="BodyText">
    <w:name w:val="Body Text"/>
    <w:basedOn w:val="Normal"/>
    <w:link w:val="BodyTextChar1"/>
    <w:rsid w:val="001A3E8D"/>
    <w:pPr>
      <w:spacing w:after="120"/>
    </w:pPr>
  </w:style>
  <w:style w:type="character" w:customStyle="1" w:styleId="BodyTextChar1">
    <w:name w:val="Body Text Char1"/>
    <w:basedOn w:val="DefaultParagraphFont"/>
    <w:link w:val="BodyText"/>
    <w:rsid w:val="001A3E8D"/>
  </w:style>
  <w:style w:type="character" w:customStyle="1" w:styleId="BodyTextChar">
    <w:name w:val="Body Text Char"/>
    <w:basedOn w:val="DefaultParagraphFont"/>
    <w:rsid w:val="0049224A"/>
  </w:style>
  <w:style w:type="character" w:customStyle="1" w:styleId="BodyText2Char">
    <w:name w:val="Body Text 2 Char"/>
    <w:basedOn w:val="DefaultParagraphFont"/>
    <w:rsid w:val="001A3E8D"/>
  </w:style>
  <w:style w:type="character" w:customStyle="1" w:styleId="BodyText3Char">
    <w:name w:val="Body Text 3 Char"/>
    <w:basedOn w:val="DefaultParagraphFont"/>
    <w:rsid w:val="001A3E8D"/>
    <w:rPr>
      <w:sz w:val="16"/>
      <w:szCs w:val="16"/>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List">
    <w:name w:val="List"/>
    <w:basedOn w:val="Normal"/>
    <w:rsid w:val="001A3E8D"/>
    <w:pPr>
      <w:ind w:left="283" w:hanging="283"/>
      <w:contextualSpacing/>
    </w:pPr>
  </w:style>
  <w:style w:type="character" w:customStyle="1" w:styleId="ZGSM">
    <w:name w:val="ZGSM"/>
    <w:rsid w:val="001A3E8D"/>
  </w:style>
  <w:style w:type="character" w:customStyle="1" w:styleId="MessageHeaderChar1">
    <w:name w:val="Message Header Char1"/>
    <w:basedOn w:val="DefaultParagraphFont"/>
    <w:rsid w:val="001A3E8D"/>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1A3E8D"/>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character" w:customStyle="1" w:styleId="PlainTextChar1">
    <w:name w:val="Plain Text Char1"/>
    <w:basedOn w:val="DefaultParagraphFont"/>
    <w:rsid w:val="001A3E8D"/>
    <w:rPr>
      <w:rFonts w:ascii="Consolas" w:hAnsi="Consolas"/>
      <w:sz w:val="21"/>
      <w:szCs w:val="21"/>
    </w:rPr>
  </w:style>
  <w:style w:type="paragraph" w:customStyle="1" w:styleId="TT">
    <w:name w:val="TT"/>
    <w:basedOn w:val="Heading1"/>
    <w:next w:val="Normal"/>
    <w:rsid w:val="001A3E8D"/>
    <w:pPr>
      <w:outlineLvl w:val="9"/>
    </w:pPr>
  </w:style>
  <w:style w:type="paragraph" w:customStyle="1" w:styleId="NF">
    <w:name w:val="NF"/>
    <w:basedOn w:val="NO"/>
    <w:rsid w:val="001A3E8D"/>
    <w:pPr>
      <w:keepNext/>
      <w:spacing w:after="0"/>
    </w:pPr>
    <w:rPr>
      <w:rFonts w:ascii="Arial" w:hAnsi="Arial"/>
      <w:sz w:val="18"/>
    </w:rPr>
  </w:style>
  <w:style w:type="paragraph" w:customStyle="1" w:styleId="NO">
    <w:name w:val="NO"/>
    <w:basedOn w:val="Normal"/>
    <w:link w:val="NOChar"/>
    <w:rsid w:val="001A3E8D"/>
    <w:pPr>
      <w:keepLines/>
      <w:ind w:left="1135" w:hanging="851"/>
    </w:pPr>
  </w:style>
  <w:style w:type="character" w:customStyle="1" w:styleId="NOChar">
    <w:name w:val="NO Char"/>
    <w:link w:val="NO"/>
    <w:locked/>
    <w:rsid w:val="00EE5860"/>
  </w:style>
  <w:style w:type="character" w:customStyle="1" w:styleId="IntenseQuoteChar1">
    <w:name w:val="Intense Quote Char1"/>
    <w:basedOn w:val="DefaultParagraphFont"/>
    <w:uiPriority w:val="30"/>
    <w:rsid w:val="001A3E8D"/>
    <w:rPr>
      <w:i/>
      <w:iCs/>
      <w:color w:val="4472C4" w:themeColor="accent1"/>
    </w:rPr>
  </w:style>
  <w:style w:type="character" w:customStyle="1" w:styleId="QuoteChar1">
    <w:name w:val="Quote Char1"/>
    <w:basedOn w:val="DefaultParagraphFont"/>
    <w:uiPriority w:val="29"/>
    <w:rsid w:val="001A3E8D"/>
    <w:rPr>
      <w:i/>
      <w:iCs/>
      <w:color w:val="404040" w:themeColor="text1" w:themeTint="BF"/>
    </w:rPr>
  </w:style>
  <w:style w:type="paragraph" w:customStyle="1" w:styleId="TAL">
    <w:name w:val="TAL"/>
    <w:basedOn w:val="Normal"/>
    <w:link w:val="TALChar"/>
    <w:rsid w:val="001A3E8D"/>
    <w:pPr>
      <w:keepNext/>
      <w:keepLines/>
      <w:spacing w:after="0"/>
    </w:pPr>
    <w:rPr>
      <w:rFonts w:ascii="Arial" w:hAnsi="Arial"/>
      <w:sz w:val="18"/>
    </w:rPr>
  </w:style>
  <w:style w:type="character" w:customStyle="1" w:styleId="TALChar">
    <w:name w:val="TAL Char"/>
    <w:link w:val="TAL"/>
    <w:qFormat/>
    <w:locked/>
    <w:rsid w:val="00EE5860"/>
    <w:rPr>
      <w:rFonts w:ascii="Arial" w:hAnsi="Arial"/>
      <w:sz w:val="18"/>
    </w:rPr>
  </w:style>
  <w:style w:type="paragraph" w:customStyle="1" w:styleId="TAH">
    <w:name w:val="TAH"/>
    <w:basedOn w:val="TAC"/>
    <w:link w:val="TAHChar"/>
    <w:rsid w:val="001A3E8D"/>
    <w:rPr>
      <w:b/>
    </w:rPr>
  </w:style>
  <w:style w:type="paragraph" w:customStyle="1" w:styleId="TAC">
    <w:name w:val="TAC"/>
    <w:basedOn w:val="TAL"/>
    <w:link w:val="TACChar"/>
    <w:rsid w:val="001A3E8D"/>
    <w:pPr>
      <w:jc w:val="center"/>
    </w:pPr>
  </w:style>
  <w:style w:type="character" w:customStyle="1" w:styleId="TACChar">
    <w:name w:val="TAC Char"/>
    <w:link w:val="TAC"/>
    <w:qFormat/>
    <w:locked/>
    <w:rsid w:val="00EE5860"/>
    <w:rPr>
      <w:rFonts w:ascii="Arial" w:hAnsi="Arial"/>
      <w:sz w:val="18"/>
    </w:rPr>
  </w:style>
  <w:style w:type="character" w:customStyle="1" w:styleId="TAHChar">
    <w:name w:val="TAH Char"/>
    <w:link w:val="TAH"/>
    <w:qFormat/>
    <w:locked/>
    <w:rsid w:val="00EE5860"/>
    <w:rPr>
      <w:rFonts w:ascii="Arial" w:hAnsi="Arial"/>
      <w:b/>
      <w:sz w:val="18"/>
    </w:rPr>
  </w:style>
  <w:style w:type="paragraph" w:customStyle="1" w:styleId="EX">
    <w:name w:val="EX"/>
    <w:basedOn w:val="Normal"/>
    <w:link w:val="EXCar"/>
    <w:rsid w:val="001A3E8D"/>
    <w:pPr>
      <w:keepLines/>
      <w:ind w:left="1702" w:hanging="1418"/>
    </w:pPr>
  </w:style>
  <w:style w:type="character" w:customStyle="1" w:styleId="EXCar">
    <w:name w:val="EX Car"/>
    <w:link w:val="EX"/>
    <w:qFormat/>
    <w:locked/>
    <w:rsid w:val="00EE5860"/>
  </w:style>
  <w:style w:type="paragraph" w:customStyle="1" w:styleId="FP">
    <w:name w:val="FP"/>
    <w:basedOn w:val="Normal"/>
    <w:rsid w:val="001A3E8D"/>
    <w:pPr>
      <w:spacing w:after="0"/>
    </w:pPr>
  </w:style>
  <w:style w:type="character" w:customStyle="1" w:styleId="FooterChar1">
    <w:name w:val="Footer Char1"/>
    <w:basedOn w:val="DefaultParagraphFont"/>
    <w:rsid w:val="001A3E8D"/>
  </w:style>
  <w:style w:type="paragraph" w:customStyle="1" w:styleId="EW">
    <w:name w:val="EW"/>
    <w:basedOn w:val="EX"/>
    <w:rsid w:val="001A3E8D"/>
    <w:pPr>
      <w:spacing w:after="0"/>
    </w:pPr>
  </w:style>
  <w:style w:type="paragraph" w:customStyle="1" w:styleId="B1">
    <w:name w:val="B1"/>
    <w:basedOn w:val="List"/>
    <w:link w:val="B1Char"/>
    <w:rsid w:val="001A3E8D"/>
    <w:pPr>
      <w:ind w:left="568" w:hanging="284"/>
      <w:contextualSpacing w:val="0"/>
    </w:pPr>
  </w:style>
  <w:style w:type="character" w:customStyle="1" w:styleId="B1Char">
    <w:name w:val="B1 Char"/>
    <w:link w:val="B1"/>
    <w:qFormat/>
    <w:locked/>
    <w:rsid w:val="00EE5860"/>
  </w:style>
  <w:style w:type="character" w:customStyle="1" w:styleId="BodyTextFirstIndentChar">
    <w:name w:val="Body Text First Indent Char"/>
    <w:basedOn w:val="BodyTextChar1"/>
    <w:rsid w:val="001A3E8D"/>
  </w:style>
  <w:style w:type="paragraph" w:customStyle="1" w:styleId="H6">
    <w:name w:val="H6"/>
    <w:basedOn w:val="Heading5"/>
    <w:next w:val="Normal"/>
    <w:rsid w:val="001A3E8D"/>
    <w:pPr>
      <w:ind w:left="1985" w:hanging="1985"/>
      <w:outlineLvl w:val="9"/>
    </w:pPr>
    <w:rPr>
      <w:sz w:val="20"/>
    </w:rPr>
  </w:style>
  <w:style w:type="paragraph" w:customStyle="1" w:styleId="EditorsNote">
    <w:name w:val="Editor's Note"/>
    <w:basedOn w:val="NO"/>
    <w:link w:val="EditorsNoteChar"/>
    <w:rsid w:val="001A3E8D"/>
    <w:rPr>
      <w:color w:val="FF0000"/>
    </w:rPr>
  </w:style>
  <w:style w:type="character" w:customStyle="1" w:styleId="EditorsNoteChar">
    <w:name w:val="Editor's Note Char"/>
    <w:aliases w:val="EN Char"/>
    <w:link w:val="EditorsNote"/>
    <w:locked/>
    <w:rsid w:val="00EE5860"/>
    <w:rPr>
      <w:color w:val="FF0000"/>
    </w:rPr>
  </w:style>
  <w:style w:type="paragraph" w:customStyle="1" w:styleId="TH">
    <w:name w:val="TH"/>
    <w:basedOn w:val="Normal"/>
    <w:link w:val="THChar"/>
    <w:rsid w:val="001A3E8D"/>
    <w:pPr>
      <w:keepNext/>
      <w:keepLines/>
      <w:spacing w:before="60"/>
      <w:jc w:val="center"/>
    </w:pPr>
    <w:rPr>
      <w:rFonts w:ascii="Arial" w:hAnsi="Arial"/>
      <w:b/>
    </w:rPr>
  </w:style>
  <w:style w:type="character" w:customStyle="1" w:styleId="THChar">
    <w:name w:val="TH Char"/>
    <w:link w:val="TH"/>
    <w:qFormat/>
    <w:locked/>
    <w:rsid w:val="00EE5860"/>
    <w:rPr>
      <w:rFonts w:ascii="Arial" w:hAnsi="Arial"/>
      <w:b/>
    </w:rPr>
  </w:style>
  <w:style w:type="paragraph" w:customStyle="1" w:styleId="ZA">
    <w:name w:val="ZA"/>
    <w:rsid w:val="001A3E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A3E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A3E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A3E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A3E8D"/>
    <w:pPr>
      <w:ind w:left="851" w:hanging="851"/>
    </w:pPr>
  </w:style>
  <w:style w:type="character" w:customStyle="1" w:styleId="TANChar">
    <w:name w:val="TAN Char"/>
    <w:link w:val="TAN"/>
    <w:qFormat/>
    <w:locked/>
    <w:rsid w:val="00EE5860"/>
    <w:rPr>
      <w:rFonts w:ascii="Arial" w:hAnsi="Arial"/>
      <w:sz w:val="18"/>
    </w:rPr>
  </w:style>
  <w:style w:type="character" w:customStyle="1" w:styleId="MacroTextChar1">
    <w:name w:val="Macro Text Char1"/>
    <w:basedOn w:val="DefaultParagraphFont"/>
    <w:rsid w:val="001A3E8D"/>
    <w:rPr>
      <w:rFonts w:ascii="Consolas" w:hAnsi="Consolas"/>
    </w:rPr>
  </w:style>
  <w:style w:type="paragraph" w:customStyle="1" w:styleId="TF">
    <w:name w:val="TF"/>
    <w:basedOn w:val="TH"/>
    <w:link w:val="TFChar"/>
    <w:rsid w:val="001A3E8D"/>
    <w:pPr>
      <w:keepNext w:val="0"/>
      <w:spacing w:before="0" w:after="240"/>
    </w:pPr>
  </w:style>
  <w:style w:type="character" w:customStyle="1" w:styleId="TFChar">
    <w:name w:val="TF Char"/>
    <w:link w:val="TF"/>
    <w:qFormat/>
    <w:locked/>
    <w:rsid w:val="00EE5860"/>
    <w:rPr>
      <w:rFonts w:ascii="Arial" w:hAnsi="Arial"/>
      <w:b/>
    </w:rPr>
  </w:style>
  <w:style w:type="character" w:customStyle="1" w:styleId="SalutationChar1">
    <w:name w:val="Salutation Char1"/>
    <w:basedOn w:val="DefaultParagraphFont"/>
    <w:rsid w:val="001A3E8D"/>
  </w:style>
  <w:style w:type="paragraph" w:customStyle="1" w:styleId="B2">
    <w:name w:val="B2"/>
    <w:basedOn w:val="List2"/>
    <w:link w:val="B2Char"/>
    <w:rsid w:val="001A3E8D"/>
    <w:pPr>
      <w:ind w:left="851" w:hanging="284"/>
      <w:contextualSpacing w:val="0"/>
    </w:pPr>
  </w:style>
  <w:style w:type="paragraph" w:styleId="List2">
    <w:name w:val="List 2"/>
    <w:basedOn w:val="Normal"/>
    <w:rsid w:val="001A3E8D"/>
    <w:pPr>
      <w:ind w:left="566" w:hanging="283"/>
      <w:contextualSpacing/>
    </w:pPr>
  </w:style>
  <w:style w:type="character" w:customStyle="1" w:styleId="B2Char">
    <w:name w:val="B2 Char"/>
    <w:link w:val="B2"/>
    <w:qFormat/>
    <w:locked/>
    <w:rsid w:val="00EE5860"/>
  </w:style>
  <w:style w:type="paragraph" w:customStyle="1" w:styleId="B3">
    <w:name w:val="B3"/>
    <w:basedOn w:val="List3"/>
    <w:rsid w:val="001A3E8D"/>
    <w:pPr>
      <w:ind w:left="1135" w:hanging="284"/>
      <w:contextualSpacing w:val="0"/>
    </w:pPr>
  </w:style>
  <w:style w:type="paragraph" w:styleId="List3">
    <w:name w:val="List 3"/>
    <w:basedOn w:val="Normal"/>
    <w:rsid w:val="001A3E8D"/>
    <w:pPr>
      <w:ind w:left="849" w:hanging="283"/>
      <w:contextualSpacing/>
    </w:pPr>
  </w:style>
  <w:style w:type="paragraph" w:customStyle="1" w:styleId="PL">
    <w:name w:val="PL"/>
    <w:link w:val="PLChar"/>
    <w:rsid w:val="001A3E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locked/>
    <w:rsid w:val="003723C5"/>
    <w:rPr>
      <w:rFonts w:ascii="Courier New" w:hAnsi="Courier New"/>
      <w:noProof/>
      <w:sz w:val="16"/>
    </w:rPr>
  </w:style>
  <w:style w:type="character" w:customStyle="1" w:styleId="TitleChar1">
    <w:name w:val="Title Char1"/>
    <w:basedOn w:val="DefaultParagraphFont"/>
    <w:rsid w:val="001A3E8D"/>
    <w:rPr>
      <w:rFonts w:asciiTheme="majorHAnsi" w:eastAsiaTheme="majorEastAsia" w:hAnsiTheme="majorHAnsi" w:cstheme="majorBidi"/>
      <w:spacing w:val="-10"/>
      <w:kern w:val="28"/>
      <w:sz w:val="56"/>
      <w:szCs w:val="56"/>
    </w:rPr>
  </w:style>
  <w:style w:type="paragraph" w:customStyle="1" w:styleId="ZV">
    <w:name w:val="ZV"/>
    <w:basedOn w:val="ZU"/>
    <w:rsid w:val="001A3E8D"/>
    <w:pPr>
      <w:framePr w:wrap="notBeside" w:y="16161"/>
    </w:pPr>
  </w:style>
  <w:style w:type="paragraph" w:customStyle="1" w:styleId="Guidance">
    <w:name w:val="Guidance"/>
    <w:basedOn w:val="Normal"/>
    <w:rPr>
      <w:i/>
      <w:color w:val="0000FF"/>
    </w:rPr>
  </w:style>
  <w:style w:type="paragraph" w:styleId="CommentText">
    <w:name w:val="annotation text"/>
    <w:basedOn w:val="Normal"/>
    <w:link w:val="CommentTextChar"/>
    <w:unhideWhenUsed/>
    <w:rsid w:val="00EE5860"/>
    <w:rPr>
      <w:lang w:val="x-none"/>
    </w:rPr>
  </w:style>
  <w:style w:type="character" w:customStyle="1" w:styleId="CommentTextChar">
    <w:name w:val="Comment Text Char"/>
    <w:link w:val="CommentText"/>
    <w:rsid w:val="00EE5860"/>
    <w:rPr>
      <w:lang w:val="x-none"/>
    </w:rPr>
  </w:style>
  <w:style w:type="paragraph" w:customStyle="1" w:styleId="tal0">
    <w:name w:val="tal"/>
    <w:basedOn w:val="Normal"/>
    <w:rsid w:val="00EE5860"/>
    <w:pPr>
      <w:keepNext/>
      <w:spacing w:after="0"/>
    </w:pPr>
    <w:rPr>
      <w:rFonts w:ascii="Arial" w:eastAsia="SimSun" w:hAnsi="Arial" w:cs="Arial"/>
      <w:sz w:val="18"/>
      <w:szCs w:val="18"/>
      <w:lang w:val="fr-FR" w:eastAsia="fr-FR"/>
    </w:rPr>
  </w:style>
  <w:style w:type="character" w:styleId="CommentReference">
    <w:name w:val="annotation reference"/>
    <w:unhideWhenUsed/>
    <w:rsid w:val="00EE5860"/>
    <w:rPr>
      <w:sz w:val="16"/>
      <w:szCs w:val="16"/>
    </w:rPr>
  </w:style>
  <w:style w:type="character" w:customStyle="1" w:styleId="SignatureChar1">
    <w:name w:val="Signature Char1"/>
    <w:basedOn w:val="DefaultParagraphFont"/>
    <w:rsid w:val="001A3E8D"/>
  </w:style>
  <w:style w:type="character" w:customStyle="1" w:styleId="SubtitleChar1">
    <w:name w:val="Subtitle Char1"/>
    <w:basedOn w:val="DefaultParagraphFont"/>
    <w:rsid w:val="001A3E8D"/>
    <w:rPr>
      <w:rFonts w:asciiTheme="minorHAnsi" w:eastAsiaTheme="minorEastAsia" w:hAnsiTheme="minorHAnsi" w:cstheme="minorBidi"/>
      <w:color w:val="5A5A5A" w:themeColor="text1" w:themeTint="A5"/>
      <w:spacing w:val="15"/>
      <w:sz w:val="22"/>
      <w:szCs w:val="22"/>
    </w:rPr>
  </w:style>
  <w:style w:type="character" w:customStyle="1" w:styleId="FootnoteTextChar1">
    <w:name w:val="Footnote Text Char1"/>
    <w:basedOn w:val="DefaultParagraphFont"/>
    <w:rsid w:val="001A3E8D"/>
  </w:style>
  <w:style w:type="character" w:customStyle="1" w:styleId="BodyTextIndentChar">
    <w:name w:val="Body Text Indent Char"/>
    <w:basedOn w:val="DefaultParagraphFont"/>
    <w:rsid w:val="001A3E8D"/>
  </w:style>
  <w:style w:type="character" w:customStyle="1" w:styleId="BalloonTextChar">
    <w:name w:val="Balloon Text Char"/>
    <w:basedOn w:val="DefaultParagraphFont"/>
    <w:semiHidden/>
    <w:rsid w:val="004B3A4D"/>
    <w:rPr>
      <w:rFonts w:ascii="Segoe UI" w:hAnsi="Segoe UI" w:cs="Segoe UI"/>
      <w:sz w:val="18"/>
      <w:szCs w:val="18"/>
    </w:rPr>
  </w:style>
  <w:style w:type="character" w:customStyle="1" w:styleId="BodyTextIndent2Char">
    <w:name w:val="Body Text Indent 2 Char"/>
    <w:basedOn w:val="DefaultParagraphFont"/>
    <w:rsid w:val="001A3E8D"/>
  </w:style>
  <w:style w:type="character" w:customStyle="1" w:styleId="HeaderChar1">
    <w:name w:val="Header Char1"/>
    <w:basedOn w:val="DefaultParagraphFont"/>
    <w:rsid w:val="001A3E8D"/>
  </w:style>
  <w:style w:type="paragraph" w:customStyle="1" w:styleId="B4">
    <w:name w:val="B4"/>
    <w:basedOn w:val="List4"/>
    <w:rsid w:val="001A3E8D"/>
    <w:pPr>
      <w:ind w:left="1418" w:hanging="284"/>
      <w:contextualSpacing w:val="0"/>
    </w:pPr>
  </w:style>
  <w:style w:type="paragraph" w:styleId="List4">
    <w:name w:val="List 4"/>
    <w:basedOn w:val="Normal"/>
    <w:rsid w:val="001A3E8D"/>
    <w:pPr>
      <w:ind w:left="1132" w:hanging="283"/>
      <w:contextualSpacing/>
    </w:pPr>
  </w:style>
  <w:style w:type="paragraph" w:customStyle="1" w:styleId="B5">
    <w:name w:val="B5"/>
    <w:basedOn w:val="List5"/>
    <w:rsid w:val="001A3E8D"/>
    <w:pPr>
      <w:ind w:left="1702" w:hanging="284"/>
      <w:contextualSpacing w:val="0"/>
    </w:pPr>
  </w:style>
  <w:style w:type="paragraph" w:styleId="List5">
    <w:name w:val="List 5"/>
    <w:basedOn w:val="Normal"/>
    <w:rsid w:val="001A3E8D"/>
    <w:pPr>
      <w:ind w:left="1415" w:hanging="283"/>
      <w:contextualSpacing/>
    </w:pPr>
  </w:style>
  <w:style w:type="paragraph" w:customStyle="1" w:styleId="EQ">
    <w:name w:val="EQ"/>
    <w:basedOn w:val="Normal"/>
    <w:next w:val="Normal"/>
    <w:rsid w:val="001A3E8D"/>
    <w:pPr>
      <w:keepLines/>
      <w:tabs>
        <w:tab w:val="center" w:pos="4536"/>
        <w:tab w:val="right" w:pos="9072"/>
      </w:tabs>
    </w:pPr>
    <w:rPr>
      <w:noProof/>
    </w:rPr>
  </w:style>
  <w:style w:type="paragraph" w:customStyle="1" w:styleId="LD">
    <w:name w:val="LD"/>
    <w:rsid w:val="001A3E8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1A3E8D"/>
    <w:pPr>
      <w:spacing w:after="0"/>
    </w:pPr>
  </w:style>
  <w:style w:type="paragraph" w:customStyle="1" w:styleId="TAR">
    <w:name w:val="TAR"/>
    <w:basedOn w:val="TAL"/>
    <w:rsid w:val="001A3E8D"/>
    <w:pPr>
      <w:jc w:val="right"/>
    </w:pPr>
  </w:style>
  <w:style w:type="character" w:customStyle="1" w:styleId="BodyTextFirstIndent2Char">
    <w:name w:val="Body Text First Indent 2 Char"/>
    <w:basedOn w:val="BodyTextIndentChar"/>
    <w:rsid w:val="001A3E8D"/>
  </w:style>
  <w:style w:type="character" w:customStyle="1" w:styleId="BodyTextIndent3Char">
    <w:name w:val="Body Text Indent 3 Char"/>
    <w:basedOn w:val="DefaultParagraphFont"/>
    <w:rsid w:val="001A3E8D"/>
    <w:rPr>
      <w:sz w:val="16"/>
      <w:szCs w:val="16"/>
    </w:rPr>
  </w:style>
  <w:style w:type="character" w:customStyle="1" w:styleId="ClosingChar">
    <w:name w:val="Closing Char"/>
    <w:basedOn w:val="DefaultParagraphFont"/>
    <w:rsid w:val="001A3E8D"/>
  </w:style>
  <w:style w:type="character" w:customStyle="1" w:styleId="CommentSubjectChar">
    <w:name w:val="Comment Subject Char"/>
    <w:basedOn w:val="CommentTextChar"/>
    <w:semiHidden/>
    <w:rsid w:val="001A3E8D"/>
    <w:rPr>
      <w:b/>
      <w:bCs/>
      <w:lang w:val="x-none"/>
    </w:rPr>
  </w:style>
  <w:style w:type="character" w:customStyle="1" w:styleId="DateChar">
    <w:name w:val="Date Char"/>
    <w:basedOn w:val="DefaultParagraphFont"/>
    <w:rsid w:val="001A3E8D"/>
  </w:style>
  <w:style w:type="character" w:customStyle="1" w:styleId="DocumentMapChar">
    <w:name w:val="Document Map Char"/>
    <w:basedOn w:val="DefaultParagraphFont"/>
    <w:rsid w:val="001A3E8D"/>
    <w:rPr>
      <w:rFonts w:ascii="Segoe UI" w:hAnsi="Segoe UI" w:cs="Segoe UI"/>
      <w:sz w:val="16"/>
      <w:szCs w:val="16"/>
    </w:rPr>
  </w:style>
  <w:style w:type="character" w:customStyle="1" w:styleId="E-mailSignatureChar">
    <w:name w:val="E-mail Signature Char"/>
    <w:basedOn w:val="DefaultParagraphFont"/>
    <w:rsid w:val="001A3E8D"/>
  </w:style>
  <w:style w:type="character" w:customStyle="1" w:styleId="EndnoteTextChar1">
    <w:name w:val="Endnote Text Char1"/>
    <w:basedOn w:val="DefaultParagraphFont"/>
    <w:rsid w:val="001A3E8D"/>
  </w:style>
  <w:style w:type="paragraph" w:styleId="Header">
    <w:name w:val="header"/>
    <w:basedOn w:val="Normal"/>
    <w:link w:val="HeaderChar"/>
    <w:rsid w:val="000B2E1A"/>
    <w:pPr>
      <w:tabs>
        <w:tab w:val="center" w:pos="4513"/>
        <w:tab w:val="right" w:pos="9026"/>
      </w:tabs>
      <w:spacing w:after="0"/>
    </w:pPr>
  </w:style>
  <w:style w:type="character" w:customStyle="1" w:styleId="HeaderChar">
    <w:name w:val="Header Char"/>
    <w:basedOn w:val="DefaultParagraphFont"/>
    <w:link w:val="Header"/>
    <w:rsid w:val="000B2E1A"/>
  </w:style>
  <w:style w:type="paragraph" w:styleId="Footer">
    <w:name w:val="footer"/>
    <w:basedOn w:val="Normal"/>
    <w:link w:val="FooterChar"/>
    <w:rsid w:val="000B2E1A"/>
    <w:pPr>
      <w:tabs>
        <w:tab w:val="center" w:pos="4513"/>
        <w:tab w:val="right" w:pos="9026"/>
      </w:tabs>
      <w:spacing w:after="0"/>
    </w:pPr>
  </w:style>
  <w:style w:type="character" w:customStyle="1" w:styleId="FooterChar">
    <w:name w:val="Footer Char"/>
    <w:basedOn w:val="DefaultParagraphFont"/>
    <w:link w:val="Footer"/>
    <w:rsid w:val="000B2E1A"/>
  </w:style>
  <w:style w:type="paragraph" w:styleId="BalloonText">
    <w:name w:val="Balloon Text"/>
    <w:basedOn w:val="Normal"/>
    <w:link w:val="BalloonTextChar1"/>
    <w:semiHidden/>
    <w:unhideWhenUsed/>
    <w:rsid w:val="00FD71B5"/>
    <w:pPr>
      <w:spacing w:after="0"/>
    </w:pPr>
    <w:rPr>
      <w:rFonts w:ascii="Segoe UI" w:hAnsi="Segoe UI" w:cs="Segoe UI"/>
      <w:sz w:val="18"/>
      <w:szCs w:val="18"/>
    </w:rPr>
  </w:style>
  <w:style w:type="character" w:customStyle="1" w:styleId="BalloonTextChar1">
    <w:name w:val="Balloon Text Char1"/>
    <w:basedOn w:val="DefaultParagraphFont"/>
    <w:link w:val="BalloonText"/>
    <w:semiHidden/>
    <w:rsid w:val="00FD71B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827524">
      <w:bodyDiv w:val="1"/>
      <w:marLeft w:val="0"/>
      <w:marRight w:val="0"/>
      <w:marTop w:val="0"/>
      <w:marBottom w:val="0"/>
      <w:divBdr>
        <w:top w:val="none" w:sz="0" w:space="0" w:color="auto"/>
        <w:left w:val="none" w:sz="0" w:space="0" w:color="auto"/>
        <w:bottom w:val="none" w:sz="0" w:space="0" w:color="auto"/>
        <w:right w:val="none" w:sz="0" w:space="0" w:color="auto"/>
      </w:divBdr>
    </w:div>
    <w:div w:id="417751821">
      <w:bodyDiv w:val="1"/>
      <w:marLeft w:val="0"/>
      <w:marRight w:val="0"/>
      <w:marTop w:val="0"/>
      <w:marBottom w:val="0"/>
      <w:divBdr>
        <w:top w:val="none" w:sz="0" w:space="0" w:color="auto"/>
        <w:left w:val="none" w:sz="0" w:space="0" w:color="auto"/>
        <w:bottom w:val="none" w:sz="0" w:space="0" w:color="auto"/>
        <w:right w:val="none" w:sz="0" w:space="0" w:color="auto"/>
      </w:divBdr>
    </w:div>
    <w:div w:id="450638690">
      <w:bodyDiv w:val="1"/>
      <w:marLeft w:val="0"/>
      <w:marRight w:val="0"/>
      <w:marTop w:val="0"/>
      <w:marBottom w:val="0"/>
      <w:divBdr>
        <w:top w:val="none" w:sz="0" w:space="0" w:color="auto"/>
        <w:left w:val="none" w:sz="0" w:space="0" w:color="auto"/>
        <w:bottom w:val="none" w:sz="0" w:space="0" w:color="auto"/>
        <w:right w:val="none" w:sz="0" w:space="0" w:color="auto"/>
      </w:divBdr>
    </w:div>
    <w:div w:id="468942620">
      <w:bodyDiv w:val="1"/>
      <w:marLeft w:val="0"/>
      <w:marRight w:val="0"/>
      <w:marTop w:val="0"/>
      <w:marBottom w:val="0"/>
      <w:divBdr>
        <w:top w:val="none" w:sz="0" w:space="0" w:color="auto"/>
        <w:left w:val="none" w:sz="0" w:space="0" w:color="auto"/>
        <w:bottom w:val="none" w:sz="0" w:space="0" w:color="auto"/>
        <w:right w:val="none" w:sz="0" w:space="0" w:color="auto"/>
      </w:divBdr>
    </w:div>
    <w:div w:id="587152166">
      <w:bodyDiv w:val="1"/>
      <w:marLeft w:val="0"/>
      <w:marRight w:val="0"/>
      <w:marTop w:val="0"/>
      <w:marBottom w:val="0"/>
      <w:divBdr>
        <w:top w:val="none" w:sz="0" w:space="0" w:color="auto"/>
        <w:left w:val="none" w:sz="0" w:space="0" w:color="auto"/>
        <w:bottom w:val="none" w:sz="0" w:space="0" w:color="auto"/>
        <w:right w:val="none" w:sz="0" w:space="0" w:color="auto"/>
      </w:divBdr>
    </w:div>
    <w:div w:id="591157868">
      <w:bodyDiv w:val="1"/>
      <w:marLeft w:val="0"/>
      <w:marRight w:val="0"/>
      <w:marTop w:val="0"/>
      <w:marBottom w:val="0"/>
      <w:divBdr>
        <w:top w:val="none" w:sz="0" w:space="0" w:color="auto"/>
        <w:left w:val="none" w:sz="0" w:space="0" w:color="auto"/>
        <w:bottom w:val="none" w:sz="0" w:space="0" w:color="auto"/>
        <w:right w:val="none" w:sz="0" w:space="0" w:color="auto"/>
      </w:divBdr>
    </w:div>
    <w:div w:id="592402562">
      <w:bodyDiv w:val="1"/>
      <w:marLeft w:val="0"/>
      <w:marRight w:val="0"/>
      <w:marTop w:val="0"/>
      <w:marBottom w:val="0"/>
      <w:divBdr>
        <w:top w:val="none" w:sz="0" w:space="0" w:color="auto"/>
        <w:left w:val="none" w:sz="0" w:space="0" w:color="auto"/>
        <w:bottom w:val="none" w:sz="0" w:space="0" w:color="auto"/>
        <w:right w:val="none" w:sz="0" w:space="0" w:color="auto"/>
      </w:divBdr>
    </w:div>
    <w:div w:id="722364401">
      <w:bodyDiv w:val="1"/>
      <w:marLeft w:val="0"/>
      <w:marRight w:val="0"/>
      <w:marTop w:val="0"/>
      <w:marBottom w:val="0"/>
      <w:divBdr>
        <w:top w:val="none" w:sz="0" w:space="0" w:color="auto"/>
        <w:left w:val="none" w:sz="0" w:space="0" w:color="auto"/>
        <w:bottom w:val="none" w:sz="0" w:space="0" w:color="auto"/>
        <w:right w:val="none" w:sz="0" w:space="0" w:color="auto"/>
      </w:divBdr>
    </w:div>
    <w:div w:id="730544444">
      <w:bodyDiv w:val="1"/>
      <w:marLeft w:val="0"/>
      <w:marRight w:val="0"/>
      <w:marTop w:val="0"/>
      <w:marBottom w:val="0"/>
      <w:divBdr>
        <w:top w:val="none" w:sz="0" w:space="0" w:color="auto"/>
        <w:left w:val="none" w:sz="0" w:space="0" w:color="auto"/>
        <w:bottom w:val="none" w:sz="0" w:space="0" w:color="auto"/>
        <w:right w:val="none" w:sz="0" w:space="0" w:color="auto"/>
      </w:divBdr>
    </w:div>
    <w:div w:id="922689585">
      <w:bodyDiv w:val="1"/>
      <w:marLeft w:val="0"/>
      <w:marRight w:val="0"/>
      <w:marTop w:val="0"/>
      <w:marBottom w:val="0"/>
      <w:divBdr>
        <w:top w:val="none" w:sz="0" w:space="0" w:color="auto"/>
        <w:left w:val="none" w:sz="0" w:space="0" w:color="auto"/>
        <w:bottom w:val="none" w:sz="0" w:space="0" w:color="auto"/>
        <w:right w:val="none" w:sz="0" w:space="0" w:color="auto"/>
      </w:divBdr>
    </w:div>
    <w:div w:id="966424695">
      <w:bodyDiv w:val="1"/>
      <w:marLeft w:val="0"/>
      <w:marRight w:val="0"/>
      <w:marTop w:val="0"/>
      <w:marBottom w:val="0"/>
      <w:divBdr>
        <w:top w:val="none" w:sz="0" w:space="0" w:color="auto"/>
        <w:left w:val="none" w:sz="0" w:space="0" w:color="auto"/>
        <w:bottom w:val="none" w:sz="0" w:space="0" w:color="auto"/>
        <w:right w:val="none" w:sz="0" w:space="0" w:color="auto"/>
      </w:divBdr>
    </w:div>
    <w:div w:id="1019085406">
      <w:bodyDiv w:val="1"/>
      <w:marLeft w:val="0"/>
      <w:marRight w:val="0"/>
      <w:marTop w:val="0"/>
      <w:marBottom w:val="0"/>
      <w:divBdr>
        <w:top w:val="none" w:sz="0" w:space="0" w:color="auto"/>
        <w:left w:val="none" w:sz="0" w:space="0" w:color="auto"/>
        <w:bottom w:val="none" w:sz="0" w:space="0" w:color="auto"/>
        <w:right w:val="none" w:sz="0" w:space="0" w:color="auto"/>
      </w:divBdr>
    </w:div>
    <w:div w:id="1030956985">
      <w:bodyDiv w:val="1"/>
      <w:marLeft w:val="0"/>
      <w:marRight w:val="0"/>
      <w:marTop w:val="0"/>
      <w:marBottom w:val="0"/>
      <w:divBdr>
        <w:top w:val="none" w:sz="0" w:space="0" w:color="auto"/>
        <w:left w:val="none" w:sz="0" w:space="0" w:color="auto"/>
        <w:bottom w:val="none" w:sz="0" w:space="0" w:color="auto"/>
        <w:right w:val="none" w:sz="0" w:space="0" w:color="auto"/>
      </w:divBdr>
    </w:div>
    <w:div w:id="1034892701">
      <w:bodyDiv w:val="1"/>
      <w:marLeft w:val="0"/>
      <w:marRight w:val="0"/>
      <w:marTop w:val="0"/>
      <w:marBottom w:val="0"/>
      <w:divBdr>
        <w:top w:val="none" w:sz="0" w:space="0" w:color="auto"/>
        <w:left w:val="none" w:sz="0" w:space="0" w:color="auto"/>
        <w:bottom w:val="none" w:sz="0" w:space="0" w:color="auto"/>
        <w:right w:val="none" w:sz="0" w:space="0" w:color="auto"/>
      </w:divBdr>
    </w:div>
    <w:div w:id="1064184269">
      <w:bodyDiv w:val="1"/>
      <w:marLeft w:val="0"/>
      <w:marRight w:val="0"/>
      <w:marTop w:val="0"/>
      <w:marBottom w:val="0"/>
      <w:divBdr>
        <w:top w:val="none" w:sz="0" w:space="0" w:color="auto"/>
        <w:left w:val="none" w:sz="0" w:space="0" w:color="auto"/>
        <w:bottom w:val="none" w:sz="0" w:space="0" w:color="auto"/>
        <w:right w:val="none" w:sz="0" w:space="0" w:color="auto"/>
      </w:divBdr>
    </w:div>
    <w:div w:id="1105148696">
      <w:bodyDiv w:val="1"/>
      <w:marLeft w:val="0"/>
      <w:marRight w:val="0"/>
      <w:marTop w:val="0"/>
      <w:marBottom w:val="0"/>
      <w:divBdr>
        <w:top w:val="none" w:sz="0" w:space="0" w:color="auto"/>
        <w:left w:val="none" w:sz="0" w:space="0" w:color="auto"/>
        <w:bottom w:val="none" w:sz="0" w:space="0" w:color="auto"/>
        <w:right w:val="none" w:sz="0" w:space="0" w:color="auto"/>
      </w:divBdr>
    </w:div>
    <w:div w:id="1118724522">
      <w:bodyDiv w:val="1"/>
      <w:marLeft w:val="0"/>
      <w:marRight w:val="0"/>
      <w:marTop w:val="0"/>
      <w:marBottom w:val="0"/>
      <w:divBdr>
        <w:top w:val="none" w:sz="0" w:space="0" w:color="auto"/>
        <w:left w:val="none" w:sz="0" w:space="0" w:color="auto"/>
        <w:bottom w:val="none" w:sz="0" w:space="0" w:color="auto"/>
        <w:right w:val="none" w:sz="0" w:space="0" w:color="auto"/>
      </w:divBdr>
    </w:div>
    <w:div w:id="1257903679">
      <w:bodyDiv w:val="1"/>
      <w:marLeft w:val="0"/>
      <w:marRight w:val="0"/>
      <w:marTop w:val="0"/>
      <w:marBottom w:val="0"/>
      <w:divBdr>
        <w:top w:val="none" w:sz="0" w:space="0" w:color="auto"/>
        <w:left w:val="none" w:sz="0" w:space="0" w:color="auto"/>
        <w:bottom w:val="none" w:sz="0" w:space="0" w:color="auto"/>
        <w:right w:val="none" w:sz="0" w:space="0" w:color="auto"/>
      </w:divBdr>
    </w:div>
    <w:div w:id="1258710441">
      <w:bodyDiv w:val="1"/>
      <w:marLeft w:val="0"/>
      <w:marRight w:val="0"/>
      <w:marTop w:val="0"/>
      <w:marBottom w:val="0"/>
      <w:divBdr>
        <w:top w:val="none" w:sz="0" w:space="0" w:color="auto"/>
        <w:left w:val="none" w:sz="0" w:space="0" w:color="auto"/>
        <w:bottom w:val="none" w:sz="0" w:space="0" w:color="auto"/>
        <w:right w:val="none" w:sz="0" w:space="0" w:color="auto"/>
      </w:divBdr>
    </w:div>
    <w:div w:id="1370882701">
      <w:bodyDiv w:val="1"/>
      <w:marLeft w:val="0"/>
      <w:marRight w:val="0"/>
      <w:marTop w:val="0"/>
      <w:marBottom w:val="0"/>
      <w:divBdr>
        <w:top w:val="none" w:sz="0" w:space="0" w:color="auto"/>
        <w:left w:val="none" w:sz="0" w:space="0" w:color="auto"/>
        <w:bottom w:val="none" w:sz="0" w:space="0" w:color="auto"/>
        <w:right w:val="none" w:sz="0" w:space="0" w:color="auto"/>
      </w:divBdr>
    </w:div>
    <w:div w:id="1399328387">
      <w:bodyDiv w:val="1"/>
      <w:marLeft w:val="0"/>
      <w:marRight w:val="0"/>
      <w:marTop w:val="0"/>
      <w:marBottom w:val="0"/>
      <w:divBdr>
        <w:top w:val="none" w:sz="0" w:space="0" w:color="auto"/>
        <w:left w:val="none" w:sz="0" w:space="0" w:color="auto"/>
        <w:bottom w:val="none" w:sz="0" w:space="0" w:color="auto"/>
        <w:right w:val="none" w:sz="0" w:space="0" w:color="auto"/>
      </w:divBdr>
    </w:div>
    <w:div w:id="1531215554">
      <w:bodyDiv w:val="1"/>
      <w:marLeft w:val="0"/>
      <w:marRight w:val="0"/>
      <w:marTop w:val="0"/>
      <w:marBottom w:val="0"/>
      <w:divBdr>
        <w:top w:val="none" w:sz="0" w:space="0" w:color="auto"/>
        <w:left w:val="none" w:sz="0" w:space="0" w:color="auto"/>
        <w:bottom w:val="none" w:sz="0" w:space="0" w:color="auto"/>
        <w:right w:val="none" w:sz="0" w:space="0" w:color="auto"/>
      </w:divBdr>
    </w:div>
    <w:div w:id="1543593464">
      <w:bodyDiv w:val="1"/>
      <w:marLeft w:val="0"/>
      <w:marRight w:val="0"/>
      <w:marTop w:val="0"/>
      <w:marBottom w:val="0"/>
      <w:divBdr>
        <w:top w:val="none" w:sz="0" w:space="0" w:color="auto"/>
        <w:left w:val="none" w:sz="0" w:space="0" w:color="auto"/>
        <w:bottom w:val="none" w:sz="0" w:space="0" w:color="auto"/>
        <w:right w:val="none" w:sz="0" w:space="0" w:color="auto"/>
      </w:divBdr>
    </w:div>
    <w:div w:id="1624387024">
      <w:bodyDiv w:val="1"/>
      <w:marLeft w:val="0"/>
      <w:marRight w:val="0"/>
      <w:marTop w:val="0"/>
      <w:marBottom w:val="0"/>
      <w:divBdr>
        <w:top w:val="none" w:sz="0" w:space="0" w:color="auto"/>
        <w:left w:val="none" w:sz="0" w:space="0" w:color="auto"/>
        <w:bottom w:val="none" w:sz="0" w:space="0" w:color="auto"/>
        <w:right w:val="none" w:sz="0" w:space="0" w:color="auto"/>
      </w:divBdr>
    </w:div>
    <w:div w:id="1686443746">
      <w:bodyDiv w:val="1"/>
      <w:marLeft w:val="0"/>
      <w:marRight w:val="0"/>
      <w:marTop w:val="0"/>
      <w:marBottom w:val="0"/>
      <w:divBdr>
        <w:top w:val="none" w:sz="0" w:space="0" w:color="auto"/>
        <w:left w:val="none" w:sz="0" w:space="0" w:color="auto"/>
        <w:bottom w:val="none" w:sz="0" w:space="0" w:color="auto"/>
        <w:right w:val="none" w:sz="0" w:space="0" w:color="auto"/>
      </w:divBdr>
    </w:div>
    <w:div w:id="1743719575">
      <w:bodyDiv w:val="1"/>
      <w:marLeft w:val="0"/>
      <w:marRight w:val="0"/>
      <w:marTop w:val="0"/>
      <w:marBottom w:val="0"/>
      <w:divBdr>
        <w:top w:val="none" w:sz="0" w:space="0" w:color="auto"/>
        <w:left w:val="none" w:sz="0" w:space="0" w:color="auto"/>
        <w:bottom w:val="none" w:sz="0" w:space="0" w:color="auto"/>
        <w:right w:val="none" w:sz="0" w:space="0" w:color="auto"/>
      </w:divBdr>
    </w:div>
    <w:div w:id="1831024435">
      <w:bodyDiv w:val="1"/>
      <w:marLeft w:val="0"/>
      <w:marRight w:val="0"/>
      <w:marTop w:val="0"/>
      <w:marBottom w:val="0"/>
      <w:divBdr>
        <w:top w:val="none" w:sz="0" w:space="0" w:color="auto"/>
        <w:left w:val="none" w:sz="0" w:space="0" w:color="auto"/>
        <w:bottom w:val="none" w:sz="0" w:space="0" w:color="auto"/>
        <w:right w:val="none" w:sz="0" w:space="0" w:color="auto"/>
      </w:divBdr>
    </w:div>
    <w:div w:id="2089381743">
      <w:bodyDiv w:val="1"/>
      <w:marLeft w:val="0"/>
      <w:marRight w:val="0"/>
      <w:marTop w:val="0"/>
      <w:marBottom w:val="0"/>
      <w:divBdr>
        <w:top w:val="none" w:sz="0" w:space="0" w:color="auto"/>
        <w:left w:val="none" w:sz="0" w:space="0" w:color="auto"/>
        <w:bottom w:val="none" w:sz="0" w:space="0" w:color="auto"/>
        <w:right w:val="none" w:sz="0" w:space="0" w:color="auto"/>
      </w:divBdr>
    </w:div>
    <w:div w:id="2107649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1.bin"/><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package" Target="embeddings/Microsoft_Visio_Drawing2.vsdx"/><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ecma-international.org/ecma-262/5.1/"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0.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9.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00447-28FE-4B26-8480-ED6441C1CA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TotalTime>
  <Pages>1</Pages>
  <Words>155755</Words>
  <Characters>887807</Characters>
  <Application>Microsoft Office Word</Application>
  <DocSecurity>0</DocSecurity>
  <Lines>7398</Lines>
  <Paragraphs>2082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1041480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29.941_CR0001R1_(Rel-17)_FS_PortAl</cp:lastModifiedBy>
  <cp:revision>11</cp:revision>
  <cp:lastPrinted>2019-02-25T14:05:00Z</cp:lastPrinted>
  <dcterms:created xsi:type="dcterms:W3CDTF">2022-03-15T19:08:00Z</dcterms:created>
  <dcterms:modified xsi:type="dcterms:W3CDTF">2022-03-16T14:41:00Z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29.244%Rel-17%%29.244%Rel-17%%29.244%Rel-17%%29.244%Rel-17%%29.244%Rel-17%%29.244%Rel-17%%29.244%Rel-17%%29.244%Rel-17%%29.244%Rel-17%%29.244%Rel-17%%29.244%Rel-17%%29.244%Rel-17%%29.244%Rel-17%%29.244%Rel-17%%29.244%Rel-17%%29.244%Rel-17%%29.244%Rel-17%%</vt:lpwstr>
  </property>
  <property fmtid="{D5CDD505-2E9C-101B-9397-08002B2CF9AE}" pid="3" name="MCCCRsImpl1">
    <vt:lpwstr>29.244%Rel-17%%29.244%Rel-17%%29.244%Rel-17%%29.244%Rel-17%%29.244%Rel-17%%29.244%Rel-17%%29.244%Rel-17%%29.244%Rel-17%%29.244%Rel-17%%29.244%Rel-17%%29.244%Rel-17%%29.244%Rel-17%%29.244%Rel-17%%29.244%Rel-17%%29.244%Rel-17%%29.244%Rel-17%%29.244%Rel-17%%</vt:lpwstr>
  </property>
  <property fmtid="{D5CDD505-2E9C-101B-9397-08002B2CF9AE}" pid="4" name="MCCCRsImpl2">
    <vt:lpwstr>29.244%Rel-17%%29.244%Rel-17%%29.244%Rel-17%%29.244%Rel-17%%29.244%Rel-17%%29.244%Rel-17%%29.244%Rel-17%%29.244%Rel-17%%29.244%Rel-17%%29.244%Rel-17%%29.244%Rel-17%%29.244%Rel-17%%29.244%Rel-17%%29.244%Rel-17%%29.244%Rel-17%%29.244%Rel-17%%29.244%Rel-17%%</vt:lpwstr>
  </property>
  <property fmtid="{D5CDD505-2E9C-101B-9397-08002B2CF9AE}" pid="5" name="MCCCRsImpl3">
    <vt:lpwstr>29.244%Rel-17%%29.244%Rel-17%%29.244%Rel-17%%29.244%Rel-17%%29.244%Rel-17%%29.244%Rel-17%%29.244%Rel-17%%29.244%Rel-17%%29.244%Rel-17%%29.244%Rel-17%%29.244%Rel-17%%29.244%Rel-17%%29.244%Rel-17%%29.244%Rel-17%%29.244%Rel-17%%29.244%Rel-17%%29.244%Rel-17%%</vt:lpwstr>
  </property>
  <property fmtid="{D5CDD505-2E9C-101B-9397-08002B2CF9AE}" pid="6" name="MCCCRsImpl4">
    <vt:lpwstr>29.244%Rel-17%%29.244%Rel-17%%29.244%Rel-17%%29.244%Rel-17%%29.244%Rel-17%%29.244%Rel-17%%29.244%Rel-17%%29.244%Rel-17%%29.244%Rel-17%%29.244%Rel-17%%29.244%Rel-17%%29.244%Rel-17%%29.244%Rel-17%%29.244%Rel-17%%29.244%Rel-17%%29.244%Rel-17%%29.244%Rel-17%%</vt:lpwstr>
  </property>
  <property fmtid="{D5CDD505-2E9C-101B-9397-08002B2CF9AE}" pid="7" name="MCCCRsImpl5">
    <vt:lpwstr>29.244%Rel-17%%29.244%Rel-17%%29.244%Rel-17%%29.244%Rel-17%%29.244%Rel-17%%29.244%Rel-17%%29.244%Rel-17%%29.244%Rel-17%%29.244%Rel-17%%29.244%Rel-17%%29.244%Rel-17%%29.244%Rel-17%%29.244%Rel-17%%29.244%Rel-17%%29.244%Rel-17%%29.244%Rel-17%%29.244%Rel-17%%</vt:lpwstr>
  </property>
  <property fmtid="{D5CDD505-2E9C-101B-9397-08002B2CF9AE}" pid="8" name="MCCCRsImpl6">
    <vt:lpwstr>29.244%Rel-17%%29.244%Rel-17%%29.244%Rel-17%%29.244%Rel-17%%29.244%Rel-17%%29.244%Rel-17%%29.244%Rel-17%%29.244%Rel-17%%29.244%Rel-17%%29.244%Rel-17%%29.244%Rel-17%%29.244%Rel-17%%29.244%Rel-17%%29.244%Rel-17%%29.244%Rel-17%%29.244%Rel-17%%29.244%Rel-17%%</vt:lpwstr>
  </property>
  <property fmtid="{D5CDD505-2E9C-101B-9397-08002B2CF9AE}" pid="9" name="MCCCRsImpl7">
    <vt:lpwstr>29.244%Rel-17%%29.244%Rel-17%%29.244%Rel-17%%29.244%Rel-17%%29.244%Rel-17%%29.244%Rel-17%%29.244%Rel-17%%29.244%Rel-17%%29.244%Rel-17%%29.244%Rel-17%%29.244%Rel-17%%29.244%Rel-17%%29.244%Rel-17%%29.244%Rel-17%%29.244%Rel-17%%29.244%Rel-17%%29.244%Rel-17%%</vt:lpwstr>
  </property>
  <property fmtid="{D5CDD505-2E9C-101B-9397-08002B2CF9AE}" pid="10" name="MCCCRsImpl8">
    <vt:lpwstr>29.244%Rel-17%%29.244%Rel-17%%29.244%Rel-17%%29.244%Rel-17%%29.244%Rel-17%%29.244%Rel-17%%29.244%Rel-17%%29.244%Rel-17%%29.244%Rel-17%%29.244%Rel-17%%29.244%Rel-17%%29.244%Rel-17%%29.244%Rel-17%%29.244%Rel-17%%29.244%Rel-17%%29.244%Rel-17%%29.244%Rel-17%%</vt:lpwstr>
  </property>
  <property fmtid="{D5CDD505-2E9C-101B-9397-08002B2CF9AE}" pid="11" name="MCCCRsImpl9">
    <vt:lpwstr>29.244%Rel-17%%29.244%Rel-17%%29.244%Rel-17%%29.244%Rel-17%%29.244%Rel-17%%29.244%Rel-17%%29.244%Rel-17%%29.244%Rel-17%%29.244%Rel-17%%29.244%Rel-17%%29.244%Rel-17%%29.244%Rel-17%%29.244%Rel-17%%29.244%Rel-17%%29.244%Rel-17%%29.244%Rel-17%%29.244%Rel-17%%</vt:lpwstr>
  </property>
  <property fmtid="{D5CDD505-2E9C-101B-9397-08002B2CF9AE}" pid="12" name="MCCCRsImpl10">
    <vt:lpwstr>29.244%Rel-17%%29.244%Rel-17%%29.244%Rel-17%%29.244%Rel-17%%29.244%Rel-17%%29.244%Rel-17%%29.244%Rel-17%%29.244%Rel-17%%29.244%Rel-17%%29.244%Rel-17%%29.244%Rel-17%%29.244%Rel-17%%29.244%Rel-17%%29.244%Rel-17%%29.244%Rel-17%%29.244%Rel-17%%29.244%Rel-17%%</vt:lpwstr>
  </property>
  <property fmtid="{D5CDD505-2E9C-101B-9397-08002B2CF9AE}" pid="13" name="MCCCRsImpl11">
    <vt:lpwstr>29.244%Rel-17%%29.244%Rel-17%%29.244%Rel-17%%29.244%Rel-17%%29.244%Rel-17%%29.244%Rel-17%%29.244%Rel-17%%29.244%Rel-17%%29.244%Rel-17%%29.244%Rel-17%%29.244%Rel-17%%29.244%Rel-17%%29.244%Rel-17%%29.244%Rel-17%%29.244%Rel-17%%29.244%Rel-17%%29.244%Rel-17%%</vt:lpwstr>
  </property>
  <property fmtid="{D5CDD505-2E9C-101B-9397-08002B2CF9AE}" pid="14" name="MCCCRsImpl12">
    <vt:lpwstr>29.244%Rel-17%%29.244%Rel-17%%29.244%Rel-17%%29.244%Rel-17%%29.244%Rel-17%%29.244%Rel-17%%29.244%Rel-17%%29.244%Rel-17%%29.244%Rel-17%%29.244%Rel-17%%29.244%Rel-17%%29.244%Rel-17%%29.244%Rel-17%%29.244%Rel-17%%29.244%Rel-17%%29.244%Rel-17%%29.244%Rel-17%%</vt:lpwstr>
  </property>
  <property fmtid="{D5CDD505-2E9C-101B-9397-08002B2CF9AE}" pid="15" name="MCCCRsImpl13">
    <vt:lpwstr>29.244%Rel-17%%29.244%Rel-17%%29.244%Rel-17%%29.244%Rel-17%%29.244%Rel-17%%29.244%Rel-17%%29.244%Rel-17%%29.244%Rel-17%%29.244%Rel-17%%29.244%Rel-17%%29.244%Rel-17%%29.244%Rel-17%%29.244%Rel-17%%29.244%Rel-17%%29.244%Rel-17%%29.244%Rel-17%%29.244%Rel-17%%</vt:lpwstr>
  </property>
  <property fmtid="{D5CDD505-2E9C-101B-9397-08002B2CF9AE}" pid="16" name="MCCCRsImpl14">
    <vt:lpwstr>29.244%Rel-17%%29.244%Rel-17%%29.244%Rel-17%%29.244%Rel-17%%29.244%Rel-17%%29.244%Rel-17%%29.244%Rel-17%%29.244%Rel-17%%29.244%Rel-17%%29.244%Rel-17%%29.244%Rel-17%%29.244%Rel-17%%29.244%Rel-17%%29.244%Rel-17%%29.244%Rel-17%%29.244%Rel-17%%29.244%Rel-17%%</vt:lpwstr>
  </property>
  <property fmtid="{D5CDD505-2E9C-101B-9397-08002B2CF9AE}" pid="17" name="MCCCRsImpl15">
    <vt:lpwstr>29.244%Rel-17%%29.244%Rel-17%%29.244%Rel-17%%29.244%Rel-17%%29.244%Rel-17%%29.244%Rel-17%%29.244%Rel-17%%29.244%Rel-17%%29.244%Rel-17%%29.244%Rel-17%%29.244%Rel-17%%29.244%Rel-17%%29.244%Rel-17%%29.244%Rel-17%%29.244%Rel-17%%29.244%Rel-17%%29.244%Rel-17%%</vt:lpwstr>
  </property>
  <property fmtid="{D5CDD505-2E9C-101B-9397-08002B2CF9AE}" pid="18" name="MCCCRsImpl16">
    <vt:lpwstr>29.244%Rel-17%%29.244%Rel-17%%29.244%Rel-17%%29.244%Rel-17%%29.244%Rel-17%%29.244%Rel-17%%29.244%Rel-17%%29.244%Rel-17%%29.244%Rel-17%%29.244%Rel-17%%29.244%Rel-17%%29.244%Rel-17%%29.244%Rel-17%%29.244%Rel-17%%29.244%Rel-17%%29.244%Rel-17%%29.244%Rel-17%%</vt:lpwstr>
  </property>
  <property fmtid="{D5CDD505-2E9C-101B-9397-08002B2CF9AE}" pid="19" name="MCCCRsImpl17">
    <vt:lpwstr>29.244%Rel-17%%29.244%Rel-17%%29.244%Rel-17%%29.244%Rel-17%%29.244%Rel-17%%29.244%Rel-17%%29.244%Rel-17%%29.244%Rel-17%%29.244%Rel-17%%29.244%Rel-17%%29.244%Rel-17%%29.244%Rel-17%%29.244%Rel-17%%29.244%Rel-17%%29.244%Rel-17%%29.244%Rel-17%%29.244%Rel-17%%</vt:lpwstr>
  </property>
  <property fmtid="{D5CDD505-2E9C-101B-9397-08002B2CF9AE}" pid="20" name="MCCCRsImpl18">
    <vt:lpwstr>29.244%Rel-17%%29.244%Rel-17%%29.244%Rel-17%%29.244%Rel-17%%29.244%Rel-17%%29.244%Rel-17%%29.244%Rel-17%%29.244%Rel-17%%29.244%Rel-17%%29.244%Rel-17%%29.244%Rel-17%%29.244%Rel-17%%29.244%Rel-17%%29.244%Rel-17%%29.244%Rel-17%%29.244%Rel-17%%29.244%Rel-17%%</vt:lpwstr>
  </property>
  <property fmtid="{D5CDD505-2E9C-101B-9397-08002B2CF9AE}" pid="21" name="MCCCRsImpl19">
    <vt:lpwstr>29.244%Rel-17%%29.244%Rel-17%%29.244%Rel-17%%29.244%Rel-17%%29.244%Rel-17%%29.244%Rel-17%%29.244%Rel-17%%29.244%Rel-17%%29.244%Rel-17%%29.244%Rel-17%%29.244%Rel-17%%29.244%Rel-17%%29.244%Rel-17%%29.244%Rel-17%%29.244%Rel-17%%29.244%Rel-17%%29.244%Rel-17%%</vt:lpwstr>
  </property>
  <property fmtid="{D5CDD505-2E9C-101B-9397-08002B2CF9AE}" pid="22" name="MCCCRsImpl20">
    <vt:lpwstr>29.244%Rel-17%%29.244%Rel-17%%29.244%Rel-17%%29.244%Rel-17%0575%29.244%Rel-17%0556%29.244%Rel-17%0561%29.244%Rel-17%0562%29.244%Rel-17%0557%29.244%Rel-17%0563%29.244%Rel-17%0564%29.244%Rel-17%0565%29.244%Rel-17%0566%29.244%Rel-17%0558%29.244%Rel-17%0569%2</vt:lpwstr>
  </property>
  <property fmtid="{D5CDD505-2E9C-101B-9397-08002B2CF9AE}" pid="23" name="MCCCRsImpl22">
    <vt:lpwstr>9.244%Rel-17%0570%</vt:lpwstr>
  </property>
  <property fmtid="{D5CDD505-2E9C-101B-9397-08002B2CF9AE}" pid="24" name="_2015_ms_pID_725343">
    <vt:lpwstr>(2)iU5k2PntdeT+JANhgMXno878OpRiriSEaw2qCZpcONVDI86f1xbNwub0BqhwgcUSPD2nPhq7
oMO4H3d8ttGdS3FIDt/ZlHPhXyIyJ/wSK//tzb23hf/zKfzcuQt1KZWAKqXLLcv0qtPe5Twa
QoXT0V0WhrPFgEim+RvR1N+P9VfNqGmEDZsCtnqTxO+7DqnghlFW6PR0r1Hee7OsSJgvE/iT
rC5tXo7nlUsk2STNa7</vt:lpwstr>
  </property>
  <property fmtid="{D5CDD505-2E9C-101B-9397-08002B2CF9AE}" pid="25" name="_2015_ms_pID_7253431">
    <vt:lpwstr>mGl0lOssQAFjhDuFleA1xf/13apuoa7Or9i6In4ehzhAJwFijx/2tD
+llpi3V4NktQYgOi+j85siRuHuh63JkPbsm7CZALFzPLvalUphMsb2SNYJmhPmjq+na3o23j
BTatMWq0GwuG0TjaRBBShDA/AUqySYu1GCiYQ/JpB4VuYTwRWvweH0fcXhO6QNCNC/X/rhpQ
kp4zbp4Cq2ZP4G3G</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1647365649</vt:lpwstr>
  </property>
</Properties>
</file>