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4B80A602"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CD2A2B">
              <w:t>8</w:t>
            </w:r>
            <w:r w:rsidR="00E3130E">
              <w:t>.</w:t>
            </w:r>
            <w:r w:rsidR="00356304">
              <w:t>1</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356304">
              <w:rPr>
                <w:sz w:val="32"/>
              </w:rPr>
              <w:t>3</w:t>
            </w:r>
            <w:r w:rsidR="00E3130E">
              <w:rPr>
                <w:sz w:val="32"/>
              </w:rPr>
              <w:t>-</w:t>
            </w:r>
            <w:r w:rsidR="00356304">
              <w:rPr>
                <w:sz w:val="32"/>
              </w:rPr>
              <w:t>06</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E2C414C" w:rsidR="00E3130E" w:rsidRDefault="00E3130E" w:rsidP="00E3130E">
            <w:pPr>
              <w:pStyle w:val="ZT"/>
              <w:framePr w:wrap="auto" w:hAnchor="text" w:yAlign="inline"/>
              <w:rPr>
                <w:i/>
                <w:sz w:val="28"/>
              </w:rPr>
            </w:pPr>
            <w:r>
              <w:t>(</w:t>
            </w:r>
            <w:r>
              <w:rPr>
                <w:rStyle w:val="ZGSM"/>
              </w:rPr>
              <w:t>Release 1</w:t>
            </w:r>
            <w:r w:rsidR="00CD2A2B">
              <w:rPr>
                <w:rStyle w:val="ZGSM"/>
              </w:rPr>
              <w:t>8</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356304">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5pt">
                  <v:imagedata r:id="rId9" o:title="5G-logo_175px"/>
                </v:shape>
              </w:pict>
            </w:r>
          </w:p>
        </w:tc>
        <w:tc>
          <w:tcPr>
            <w:tcW w:w="5540" w:type="dxa"/>
            <w:shd w:val="clear" w:color="auto" w:fill="auto"/>
          </w:tcPr>
          <w:p w14:paraId="52425F44" w14:textId="77777777" w:rsidR="00D57972" w:rsidRDefault="00356304" w:rsidP="00133525">
            <w:pPr>
              <w:jc w:val="right"/>
            </w:pPr>
            <w:bookmarkStart w:id="3" w:name="logos"/>
            <w:r>
              <w:pict w14:anchorId="30BCB3E2">
                <v:shape id="_x0000_i1026" type="#_x0000_t75" style="width:130.4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62710556"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356304">
              <w:rPr>
                <w:noProof/>
                <w:sz w:val="18"/>
              </w:rPr>
              <w:t>3</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rsidP="001B033B">
      <w:pPr>
        <w:pStyle w:val="TT"/>
      </w:pPr>
      <w:r w:rsidRPr="004D3578">
        <w:br w:type="page"/>
      </w:r>
      <w:bookmarkStart w:id="10" w:name="tableOfContents"/>
      <w:bookmarkEnd w:id="10"/>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98147841"/>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98147842"/>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6" w:name="_Toc19718266"/>
      <w:bookmarkStart w:id="27" w:name="_Toc27377341"/>
      <w:bookmarkStart w:id="28" w:name="_Toc27379374"/>
      <w:bookmarkStart w:id="29" w:name="_Toc36019221"/>
      <w:bookmarkStart w:id="30" w:name="_Toc44865179"/>
      <w:bookmarkStart w:id="31" w:name="_Toc98147843"/>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1B033B">
      <w:pPr>
        <w:pStyle w:val="Heading1"/>
      </w:pPr>
      <w:bookmarkStart w:id="32" w:name="_Toc19718267"/>
      <w:bookmarkStart w:id="33" w:name="_Toc27377342"/>
      <w:bookmarkStart w:id="34" w:name="_Toc27379375"/>
      <w:bookmarkStart w:id="35" w:name="_Toc36019222"/>
      <w:bookmarkStart w:id="36" w:name="_Toc44865180"/>
      <w:bookmarkStart w:id="37" w:name="_Toc98147844"/>
      <w:r>
        <w:t>3</w:t>
      </w:r>
      <w:r>
        <w:tab/>
        <w:t>Definitions and abbreviations</w:t>
      </w:r>
      <w:bookmarkEnd w:id="32"/>
      <w:bookmarkEnd w:id="33"/>
      <w:bookmarkEnd w:id="34"/>
      <w:bookmarkEnd w:id="35"/>
      <w:bookmarkEnd w:id="36"/>
      <w:bookmarkEnd w:id="37"/>
    </w:p>
    <w:p w14:paraId="6730EB11" w14:textId="77777777" w:rsidR="00E3130E" w:rsidRDefault="00E3130E" w:rsidP="001B033B">
      <w:pPr>
        <w:pStyle w:val="Heading2"/>
      </w:pPr>
      <w:bookmarkStart w:id="38" w:name="_Toc19718268"/>
      <w:bookmarkStart w:id="39" w:name="_Toc27377343"/>
      <w:bookmarkStart w:id="40" w:name="_Toc27379376"/>
      <w:bookmarkStart w:id="41" w:name="_Toc36019223"/>
      <w:bookmarkStart w:id="42" w:name="_Toc44865181"/>
      <w:bookmarkStart w:id="43" w:name="_Toc98147845"/>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4" w:name="_Toc19718269"/>
      <w:bookmarkStart w:id="45" w:name="_Toc27377344"/>
      <w:bookmarkStart w:id="46" w:name="_Toc27379377"/>
      <w:bookmarkStart w:id="47" w:name="_Toc36019224"/>
      <w:bookmarkStart w:id="48" w:name="_Toc44865182"/>
      <w:bookmarkStart w:id="49" w:name="_Toc98147846"/>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0" w:name="_Toc19718270"/>
      <w:bookmarkStart w:id="51" w:name="_Toc27377345"/>
      <w:bookmarkStart w:id="52" w:name="_Toc27379378"/>
      <w:bookmarkStart w:id="53" w:name="_Toc36019225"/>
      <w:bookmarkStart w:id="54" w:name="_Toc44865183"/>
      <w:bookmarkStart w:id="55" w:name="_Toc98147847"/>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98147848"/>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2" w:name="_Toc19718272"/>
      <w:bookmarkStart w:id="63" w:name="_Toc27377347"/>
      <w:bookmarkStart w:id="64" w:name="_Toc27379380"/>
      <w:bookmarkStart w:id="65" w:name="_Toc36019227"/>
      <w:bookmarkStart w:id="66" w:name="_Toc44865185"/>
      <w:bookmarkStart w:id="67" w:name="_Toc98147849"/>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8" w:name="_Toc19718273"/>
      <w:bookmarkStart w:id="69" w:name="_Toc27377348"/>
      <w:bookmarkStart w:id="70" w:name="_Toc27379381"/>
      <w:bookmarkStart w:id="71" w:name="_Toc36019228"/>
      <w:bookmarkStart w:id="72" w:name="_Toc44865186"/>
      <w:bookmarkStart w:id="73" w:name="_Toc98147850"/>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4" w:name="_Toc19718274"/>
      <w:bookmarkStart w:id="75" w:name="_Toc27377349"/>
      <w:bookmarkStart w:id="76" w:name="_Toc27379382"/>
      <w:bookmarkStart w:id="77" w:name="_Toc36019229"/>
      <w:bookmarkStart w:id="78" w:name="_Toc44865187"/>
      <w:bookmarkStart w:id="79" w:name="_Toc98147851"/>
      <w:r>
        <w:t>6</w:t>
      </w:r>
      <w:r>
        <w:tab/>
        <w:t>Vendor identifier</w:t>
      </w:r>
      <w:bookmarkEnd w:id="74"/>
      <w:bookmarkEnd w:id="75"/>
      <w:bookmarkEnd w:id="76"/>
      <w:bookmarkEnd w:id="77"/>
      <w:bookmarkEnd w:id="78"/>
      <w:bookmarkEnd w:id="79"/>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0" w:name="_Toc19718275"/>
      <w:bookmarkStart w:id="81" w:name="_Toc27377350"/>
      <w:bookmarkStart w:id="82" w:name="_Toc27379383"/>
      <w:bookmarkStart w:id="83" w:name="_Toc36019230"/>
      <w:bookmarkStart w:id="84" w:name="_Toc44865188"/>
      <w:bookmarkStart w:id="85" w:name="_Toc98147852"/>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6" w:name="_Toc19718276"/>
      <w:bookmarkStart w:id="87" w:name="_Toc27377351"/>
      <w:bookmarkStart w:id="88" w:name="_Toc27379384"/>
      <w:bookmarkStart w:id="89" w:name="_Toc36019231"/>
      <w:bookmarkStart w:id="90" w:name="_Toc44865189"/>
      <w:bookmarkStart w:id="91" w:name="_Toc98147853"/>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98147854"/>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5"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2"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5"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2"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5"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2"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5"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2"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5"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2"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lastRenderedPageBreak/>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lastRenderedPageBreak/>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lastRenderedPageBreak/>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lastRenderedPageBreak/>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lastRenderedPageBreak/>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lastRenderedPageBreak/>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lastRenderedPageBreak/>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lastRenderedPageBreak/>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lastRenderedPageBreak/>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lastRenderedPageBreak/>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lastRenderedPageBreak/>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lastRenderedPageBreak/>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lastRenderedPageBreak/>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lastRenderedPageBreak/>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pPr>
            <w:r>
              <w:t>Note: The AVP codes from 3013 to 3099 are reserved for TS 29.368.</w:t>
            </w:r>
          </w:p>
        </w:tc>
      </w:tr>
      <w:tr w:rsidR="001B033B"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B033B" w:rsidRDefault="001B033B"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B033B" w:rsidRDefault="001B033B"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B033B" w:rsidRDefault="001B033B"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B033B" w:rsidRDefault="001B033B" w:rsidP="00D87C66">
            <w:pPr>
              <w:pStyle w:val="TAC"/>
              <w:suppressLineNumbers/>
              <w:suppressAutoHyphens/>
            </w:pPr>
            <w:r>
              <w:t>29.336 [28]</w:t>
            </w:r>
          </w:p>
        </w:tc>
      </w:tr>
      <w:tr w:rsidR="001B033B"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B033B" w:rsidRDefault="001B033B"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B033B" w:rsidRDefault="001B033B"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B033B" w:rsidRDefault="001B033B"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B033B" w:rsidRDefault="001B033B" w:rsidP="00D87C66">
            <w:pPr>
              <w:spacing w:after="0"/>
              <w:rPr>
                <w:rFonts w:ascii="Arial" w:hAnsi="Arial"/>
                <w:sz w:val="18"/>
              </w:rPr>
            </w:pPr>
          </w:p>
        </w:tc>
      </w:tr>
      <w:tr w:rsidR="001B033B"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B033B" w:rsidRDefault="001B033B"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B033B" w:rsidRDefault="001B033B"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B033B" w:rsidRDefault="001B033B" w:rsidP="00D87C66">
            <w:pPr>
              <w:spacing w:after="0"/>
              <w:rPr>
                <w:rFonts w:ascii="Arial" w:hAnsi="Arial"/>
                <w:sz w:val="18"/>
              </w:rPr>
            </w:pPr>
          </w:p>
        </w:tc>
      </w:tr>
      <w:tr w:rsidR="001B033B"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B033B" w:rsidRDefault="001B033B"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B033B" w:rsidRDefault="001B033B"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B033B" w:rsidRDefault="001B033B"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B033B" w:rsidRDefault="001B033B" w:rsidP="00D87C66">
            <w:pPr>
              <w:spacing w:after="0"/>
              <w:rPr>
                <w:rFonts w:ascii="Arial" w:hAnsi="Arial"/>
                <w:sz w:val="18"/>
              </w:rPr>
            </w:pPr>
          </w:p>
        </w:tc>
      </w:tr>
      <w:tr w:rsidR="001B033B"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B033B" w:rsidRDefault="001B033B"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B033B" w:rsidRDefault="001B033B"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B033B" w:rsidRDefault="001B033B"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B033B" w:rsidRDefault="001B033B" w:rsidP="00D87C66">
            <w:pPr>
              <w:spacing w:after="0"/>
              <w:rPr>
                <w:rFonts w:ascii="Arial" w:hAnsi="Arial"/>
                <w:sz w:val="18"/>
              </w:rPr>
            </w:pPr>
          </w:p>
        </w:tc>
      </w:tr>
      <w:tr w:rsidR="001B033B"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B033B" w:rsidRDefault="001B033B"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B033B" w:rsidRDefault="001B033B"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B033B" w:rsidRDefault="001B033B" w:rsidP="00D87C66">
            <w:pPr>
              <w:spacing w:after="0"/>
              <w:rPr>
                <w:rFonts w:ascii="Arial" w:hAnsi="Arial"/>
                <w:sz w:val="18"/>
              </w:rPr>
            </w:pPr>
          </w:p>
        </w:tc>
      </w:tr>
      <w:tr w:rsidR="001B033B"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B033B" w:rsidRDefault="001B033B"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B033B" w:rsidRDefault="001B033B"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B033B" w:rsidRDefault="001B033B" w:rsidP="00D87C66">
            <w:pPr>
              <w:spacing w:after="0"/>
              <w:rPr>
                <w:rFonts w:ascii="Arial" w:hAnsi="Arial"/>
                <w:sz w:val="18"/>
              </w:rPr>
            </w:pPr>
          </w:p>
        </w:tc>
      </w:tr>
      <w:tr w:rsidR="001B033B"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B033B" w:rsidRDefault="001B033B"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B033B" w:rsidRDefault="001B033B"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B033B" w:rsidRDefault="001B033B" w:rsidP="00D87C66">
            <w:pPr>
              <w:spacing w:after="0"/>
              <w:rPr>
                <w:rFonts w:ascii="Arial" w:hAnsi="Arial"/>
                <w:sz w:val="18"/>
              </w:rPr>
            </w:pPr>
          </w:p>
        </w:tc>
      </w:tr>
      <w:tr w:rsidR="001B033B"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B033B" w:rsidRDefault="001B033B"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B033B" w:rsidRDefault="001B033B"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B033B" w:rsidRDefault="001B033B" w:rsidP="00D87C66">
            <w:pPr>
              <w:spacing w:after="0"/>
              <w:rPr>
                <w:rFonts w:ascii="Arial" w:hAnsi="Arial"/>
                <w:sz w:val="18"/>
              </w:rPr>
            </w:pPr>
          </w:p>
        </w:tc>
      </w:tr>
      <w:tr w:rsidR="001B033B"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B033B" w:rsidRDefault="001B033B"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B033B" w:rsidRDefault="001B033B"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B033B" w:rsidRDefault="001B033B" w:rsidP="00D87C66">
            <w:pPr>
              <w:spacing w:after="0"/>
              <w:rPr>
                <w:rFonts w:ascii="Arial" w:hAnsi="Arial"/>
                <w:sz w:val="18"/>
              </w:rPr>
            </w:pPr>
          </w:p>
        </w:tc>
      </w:tr>
      <w:tr w:rsidR="001B033B"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B033B" w:rsidRDefault="001B033B"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B033B" w:rsidRDefault="001B033B"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B033B" w:rsidRDefault="001B033B" w:rsidP="00D87C66">
            <w:pPr>
              <w:spacing w:after="0"/>
              <w:rPr>
                <w:rFonts w:ascii="Arial" w:hAnsi="Arial"/>
                <w:sz w:val="18"/>
              </w:rPr>
            </w:pPr>
          </w:p>
        </w:tc>
      </w:tr>
      <w:tr w:rsidR="001B033B"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B033B" w:rsidRDefault="001B033B" w:rsidP="00D87C66">
            <w:pPr>
              <w:pStyle w:val="TAL"/>
              <w:suppressLineNumbers/>
              <w:suppressAutoHyphens/>
              <w:jc w:val="center"/>
            </w:pPr>
            <w:r>
              <w:lastRenderedPageBreak/>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B033B" w:rsidRDefault="001B033B"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B033B" w:rsidRDefault="001B033B"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B033B" w:rsidRDefault="001B033B" w:rsidP="00D87C66">
            <w:pPr>
              <w:spacing w:after="0"/>
              <w:rPr>
                <w:rFonts w:ascii="Arial" w:hAnsi="Arial"/>
                <w:sz w:val="18"/>
              </w:rPr>
            </w:pPr>
          </w:p>
        </w:tc>
      </w:tr>
      <w:tr w:rsidR="001B033B"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B033B" w:rsidRDefault="001B033B"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B033B" w:rsidRDefault="001B033B"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B033B" w:rsidRDefault="001B033B"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B033B" w:rsidRDefault="001B033B" w:rsidP="00D87C66">
            <w:pPr>
              <w:spacing w:after="0"/>
              <w:rPr>
                <w:rFonts w:ascii="Arial" w:hAnsi="Arial"/>
                <w:sz w:val="18"/>
              </w:rPr>
            </w:pPr>
          </w:p>
        </w:tc>
      </w:tr>
      <w:tr w:rsidR="001B033B"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B033B" w:rsidRDefault="001B033B"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B033B" w:rsidRDefault="001B033B"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B033B" w:rsidRDefault="001B033B" w:rsidP="00D87C66">
            <w:pPr>
              <w:spacing w:after="0"/>
              <w:rPr>
                <w:rFonts w:ascii="Arial" w:hAnsi="Arial"/>
                <w:sz w:val="18"/>
              </w:rPr>
            </w:pPr>
          </w:p>
        </w:tc>
      </w:tr>
      <w:tr w:rsidR="001B033B"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B033B" w:rsidRDefault="001B033B"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B033B" w:rsidRDefault="001B033B"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B033B" w:rsidRDefault="001B033B" w:rsidP="00D87C66">
            <w:pPr>
              <w:spacing w:after="0"/>
              <w:rPr>
                <w:rFonts w:ascii="Arial" w:hAnsi="Arial"/>
                <w:sz w:val="18"/>
              </w:rPr>
            </w:pPr>
          </w:p>
        </w:tc>
      </w:tr>
      <w:tr w:rsidR="001B033B"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B033B" w:rsidRDefault="001B033B"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B033B" w:rsidRDefault="001B033B"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B033B" w:rsidRDefault="001B033B" w:rsidP="00D87C66">
            <w:pPr>
              <w:spacing w:after="0"/>
              <w:rPr>
                <w:rFonts w:ascii="Arial" w:hAnsi="Arial"/>
                <w:sz w:val="18"/>
              </w:rPr>
            </w:pPr>
          </w:p>
        </w:tc>
      </w:tr>
      <w:tr w:rsidR="001B033B"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B033B" w:rsidRDefault="001B033B"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B033B" w:rsidRDefault="001B033B"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B033B" w:rsidRDefault="001B033B" w:rsidP="00D87C66">
            <w:pPr>
              <w:spacing w:after="0"/>
              <w:rPr>
                <w:rFonts w:ascii="Arial" w:hAnsi="Arial"/>
                <w:sz w:val="18"/>
              </w:rPr>
            </w:pPr>
          </w:p>
        </w:tc>
      </w:tr>
      <w:tr w:rsidR="001B033B"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B033B" w:rsidRDefault="001B033B"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B033B" w:rsidRDefault="001B033B"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B033B" w:rsidRDefault="001B033B" w:rsidP="00D87C66">
            <w:pPr>
              <w:spacing w:after="0"/>
              <w:rPr>
                <w:rFonts w:ascii="Arial" w:hAnsi="Arial"/>
                <w:sz w:val="18"/>
              </w:rPr>
            </w:pPr>
          </w:p>
        </w:tc>
      </w:tr>
      <w:tr w:rsidR="001B033B"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B033B" w:rsidRDefault="001B033B"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B033B" w:rsidRDefault="001B033B"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B033B" w:rsidRDefault="001B033B" w:rsidP="00D87C66">
            <w:pPr>
              <w:spacing w:after="0"/>
              <w:rPr>
                <w:rFonts w:ascii="Arial" w:hAnsi="Arial"/>
                <w:sz w:val="18"/>
              </w:rPr>
            </w:pPr>
          </w:p>
        </w:tc>
      </w:tr>
      <w:tr w:rsidR="001B033B"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B033B" w:rsidRDefault="001B033B"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B033B" w:rsidRDefault="001B033B"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B033B" w:rsidRDefault="001B033B" w:rsidP="00D87C66">
            <w:pPr>
              <w:spacing w:after="0"/>
              <w:rPr>
                <w:rFonts w:ascii="Arial" w:hAnsi="Arial"/>
                <w:sz w:val="18"/>
              </w:rPr>
            </w:pPr>
          </w:p>
        </w:tc>
      </w:tr>
      <w:tr w:rsidR="001B033B"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B033B" w:rsidRDefault="001B033B"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B033B" w:rsidRDefault="001B033B"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B033B" w:rsidRDefault="001B033B"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B033B" w:rsidRDefault="001B033B" w:rsidP="00D87C66">
            <w:pPr>
              <w:spacing w:after="0"/>
              <w:rPr>
                <w:rFonts w:ascii="Arial" w:hAnsi="Arial"/>
                <w:sz w:val="18"/>
              </w:rPr>
            </w:pPr>
          </w:p>
        </w:tc>
      </w:tr>
      <w:tr w:rsidR="001B033B"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B033B" w:rsidRDefault="001B033B"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B033B" w:rsidRDefault="001B033B"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B033B" w:rsidRDefault="001B033B" w:rsidP="00D87C66">
            <w:pPr>
              <w:spacing w:after="0"/>
              <w:rPr>
                <w:rFonts w:ascii="Arial" w:hAnsi="Arial"/>
                <w:sz w:val="18"/>
              </w:rPr>
            </w:pPr>
          </w:p>
        </w:tc>
      </w:tr>
      <w:tr w:rsidR="001B033B"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B033B" w:rsidRDefault="001B033B"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B033B" w:rsidRDefault="001B033B"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1B033B" w:rsidRDefault="001B033B" w:rsidP="00D87C66">
            <w:pPr>
              <w:spacing w:after="0"/>
              <w:rPr>
                <w:rFonts w:ascii="Arial" w:hAnsi="Arial"/>
                <w:sz w:val="18"/>
              </w:rPr>
            </w:pPr>
          </w:p>
        </w:tc>
      </w:tr>
      <w:tr w:rsidR="001B033B"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B033B" w:rsidRDefault="001B033B"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B033B" w:rsidRDefault="001B033B"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1B033B" w:rsidRDefault="001B033B" w:rsidP="00D87C66">
            <w:pPr>
              <w:spacing w:after="0"/>
              <w:rPr>
                <w:rFonts w:ascii="Arial" w:hAnsi="Arial"/>
                <w:sz w:val="18"/>
              </w:rPr>
            </w:pPr>
          </w:p>
        </w:tc>
      </w:tr>
      <w:tr w:rsidR="001B033B"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B033B" w:rsidRDefault="001B033B"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B033B" w:rsidRDefault="001B033B"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B033B" w:rsidRDefault="001B033B" w:rsidP="00D87C66">
            <w:pPr>
              <w:spacing w:after="0"/>
              <w:rPr>
                <w:rFonts w:ascii="Arial" w:hAnsi="Arial"/>
                <w:sz w:val="18"/>
              </w:rPr>
            </w:pPr>
          </w:p>
        </w:tc>
      </w:tr>
      <w:tr w:rsidR="001B033B"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B033B" w:rsidRDefault="001B033B"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B033B" w:rsidRDefault="001B033B"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B033B" w:rsidRDefault="001B033B"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B033B" w:rsidRDefault="001B033B" w:rsidP="00D87C66">
            <w:pPr>
              <w:spacing w:after="0"/>
              <w:rPr>
                <w:rFonts w:ascii="Arial" w:hAnsi="Arial"/>
                <w:sz w:val="18"/>
              </w:rPr>
            </w:pPr>
          </w:p>
        </w:tc>
      </w:tr>
      <w:tr w:rsidR="001B033B"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B033B" w:rsidRDefault="001B033B"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B033B" w:rsidRDefault="001B033B"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B033B" w:rsidRDefault="001B033B" w:rsidP="00D87C66">
            <w:pPr>
              <w:spacing w:after="0"/>
              <w:rPr>
                <w:rFonts w:ascii="Arial" w:hAnsi="Arial"/>
                <w:sz w:val="18"/>
              </w:rPr>
            </w:pPr>
          </w:p>
        </w:tc>
      </w:tr>
      <w:tr w:rsidR="001B033B"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B033B" w:rsidRDefault="001B033B"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B033B" w:rsidRDefault="001B033B"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B033B" w:rsidRDefault="001B033B" w:rsidP="00D87C66">
            <w:pPr>
              <w:spacing w:after="0"/>
              <w:rPr>
                <w:rFonts w:ascii="Arial" w:hAnsi="Arial"/>
                <w:sz w:val="18"/>
              </w:rPr>
            </w:pPr>
          </w:p>
        </w:tc>
      </w:tr>
      <w:tr w:rsidR="001B033B"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B033B" w:rsidRDefault="001B033B"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B033B" w:rsidRDefault="001B033B"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B033B" w:rsidRDefault="001B033B" w:rsidP="00D87C66">
            <w:pPr>
              <w:spacing w:after="0"/>
              <w:rPr>
                <w:rFonts w:ascii="Arial" w:hAnsi="Arial"/>
                <w:sz w:val="18"/>
              </w:rPr>
            </w:pPr>
          </w:p>
        </w:tc>
      </w:tr>
      <w:tr w:rsidR="001B033B"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B033B" w:rsidRDefault="001B033B"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B033B" w:rsidRDefault="001B033B"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1B033B" w:rsidRDefault="001B033B" w:rsidP="00D87C66">
            <w:pPr>
              <w:spacing w:after="0"/>
              <w:rPr>
                <w:rFonts w:ascii="Arial" w:hAnsi="Arial"/>
                <w:sz w:val="18"/>
              </w:rPr>
            </w:pPr>
          </w:p>
        </w:tc>
      </w:tr>
      <w:tr w:rsidR="001B033B"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B033B" w:rsidRDefault="001B033B"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B033B" w:rsidRDefault="001B033B"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1B033B" w:rsidRDefault="001B033B" w:rsidP="00D87C66">
            <w:pPr>
              <w:spacing w:after="0"/>
              <w:rPr>
                <w:rFonts w:ascii="Arial" w:hAnsi="Arial"/>
                <w:sz w:val="18"/>
              </w:rPr>
            </w:pPr>
          </w:p>
        </w:tc>
      </w:tr>
      <w:tr w:rsidR="001B033B"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B033B" w:rsidRDefault="001B033B"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B033B" w:rsidRDefault="001B033B"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B033B" w:rsidRDefault="001B033B" w:rsidP="00D87C66">
            <w:pPr>
              <w:spacing w:after="0"/>
              <w:rPr>
                <w:rFonts w:ascii="Arial" w:hAnsi="Arial"/>
                <w:sz w:val="18"/>
              </w:rPr>
            </w:pPr>
          </w:p>
        </w:tc>
      </w:tr>
      <w:tr w:rsidR="001B033B"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B033B" w:rsidRDefault="001B033B"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B033B" w:rsidRDefault="001B033B"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B033B" w:rsidRDefault="001B033B" w:rsidP="00D87C66">
            <w:pPr>
              <w:spacing w:after="0"/>
              <w:rPr>
                <w:rFonts w:ascii="Arial" w:hAnsi="Arial"/>
                <w:sz w:val="18"/>
              </w:rPr>
            </w:pPr>
          </w:p>
        </w:tc>
      </w:tr>
      <w:tr w:rsidR="001B033B"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B033B" w:rsidRDefault="001B033B"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B033B" w:rsidRDefault="001B033B" w:rsidP="00D87C66">
            <w:pPr>
              <w:spacing w:after="0"/>
              <w:rPr>
                <w:rFonts w:ascii="Arial" w:hAnsi="Arial"/>
                <w:sz w:val="18"/>
              </w:rPr>
            </w:pPr>
          </w:p>
        </w:tc>
      </w:tr>
      <w:tr w:rsidR="001B033B"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B033B" w:rsidRDefault="001B033B"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B033B" w:rsidRDefault="001B033B" w:rsidP="00D87C66">
            <w:pPr>
              <w:spacing w:after="0"/>
              <w:rPr>
                <w:rFonts w:ascii="Arial" w:hAnsi="Arial"/>
                <w:sz w:val="18"/>
              </w:rPr>
            </w:pPr>
          </w:p>
        </w:tc>
      </w:tr>
      <w:tr w:rsidR="001B033B"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B033B" w:rsidRDefault="001B033B"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B033B" w:rsidRDefault="001B033B"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1B033B" w:rsidRDefault="001B033B" w:rsidP="00D87C66">
            <w:pPr>
              <w:spacing w:after="0"/>
              <w:rPr>
                <w:rFonts w:ascii="Arial" w:hAnsi="Arial"/>
                <w:sz w:val="18"/>
              </w:rPr>
            </w:pPr>
          </w:p>
        </w:tc>
      </w:tr>
      <w:tr w:rsidR="001B033B"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B033B" w:rsidRDefault="001B033B"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B033B" w:rsidRDefault="001B033B"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B033B" w:rsidRDefault="001B033B" w:rsidP="00D87C66">
            <w:pPr>
              <w:spacing w:after="0"/>
              <w:rPr>
                <w:rFonts w:ascii="Arial" w:hAnsi="Arial"/>
                <w:sz w:val="18"/>
              </w:rPr>
            </w:pPr>
          </w:p>
        </w:tc>
      </w:tr>
      <w:tr w:rsidR="001B033B"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B033B" w:rsidRDefault="001B033B"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B033B" w:rsidRDefault="001B033B"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B033B" w:rsidRDefault="001B033B" w:rsidP="00D87C66">
            <w:pPr>
              <w:spacing w:after="0"/>
              <w:rPr>
                <w:rFonts w:ascii="Arial" w:hAnsi="Arial"/>
                <w:sz w:val="18"/>
              </w:rPr>
            </w:pPr>
          </w:p>
        </w:tc>
      </w:tr>
      <w:tr w:rsidR="001B033B"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B033B" w:rsidRDefault="001B033B"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B033B" w:rsidRDefault="001B033B"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B033B" w:rsidRDefault="001B033B" w:rsidP="00D87C66">
            <w:pPr>
              <w:spacing w:after="0"/>
              <w:rPr>
                <w:rFonts w:ascii="Arial" w:hAnsi="Arial"/>
                <w:sz w:val="18"/>
              </w:rPr>
            </w:pPr>
          </w:p>
        </w:tc>
      </w:tr>
      <w:tr w:rsidR="001B033B"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B033B" w:rsidRDefault="001B033B"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B033B" w:rsidRDefault="001B033B"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B033B" w:rsidRDefault="001B033B" w:rsidP="00D87C66">
            <w:pPr>
              <w:spacing w:after="0"/>
              <w:rPr>
                <w:rFonts w:ascii="Arial" w:hAnsi="Arial"/>
                <w:sz w:val="18"/>
              </w:rPr>
            </w:pPr>
          </w:p>
        </w:tc>
      </w:tr>
      <w:tr w:rsidR="001B033B"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B033B" w:rsidRDefault="001B033B"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B033B" w:rsidRDefault="001B033B"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B033B" w:rsidRDefault="001B033B" w:rsidP="00D87C66">
            <w:pPr>
              <w:spacing w:after="0"/>
              <w:rPr>
                <w:rFonts w:ascii="Arial" w:hAnsi="Arial"/>
                <w:sz w:val="18"/>
              </w:rPr>
            </w:pPr>
          </w:p>
        </w:tc>
      </w:tr>
      <w:tr w:rsidR="001B033B"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B033B" w:rsidRDefault="001B033B"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B033B" w:rsidRDefault="001B033B"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B033B" w:rsidRDefault="001B033B" w:rsidP="00D87C66">
            <w:pPr>
              <w:spacing w:after="0"/>
              <w:rPr>
                <w:rFonts w:ascii="Arial" w:hAnsi="Arial"/>
                <w:sz w:val="18"/>
              </w:rPr>
            </w:pPr>
          </w:p>
        </w:tc>
      </w:tr>
      <w:tr w:rsidR="001B033B"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B033B" w:rsidRDefault="001B033B"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B033B" w:rsidRDefault="001B033B"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1B033B" w:rsidRDefault="001B033B" w:rsidP="00D87C66">
            <w:pPr>
              <w:spacing w:after="0"/>
              <w:rPr>
                <w:rFonts w:ascii="Arial" w:hAnsi="Arial"/>
                <w:sz w:val="18"/>
              </w:rPr>
            </w:pPr>
          </w:p>
        </w:tc>
      </w:tr>
      <w:tr w:rsidR="001B033B"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B033B" w:rsidRDefault="001B033B"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B033B" w:rsidRDefault="001B033B"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1B033B" w:rsidRDefault="001B033B" w:rsidP="00D87C66">
            <w:pPr>
              <w:spacing w:after="0"/>
              <w:rPr>
                <w:rFonts w:ascii="Arial" w:hAnsi="Arial"/>
                <w:sz w:val="18"/>
              </w:rPr>
            </w:pPr>
          </w:p>
        </w:tc>
      </w:tr>
      <w:tr w:rsidR="001B033B"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B033B" w:rsidRDefault="001B033B"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B033B" w:rsidRDefault="001B033B"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B033B" w:rsidRDefault="001B033B"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B033B" w:rsidRDefault="001B033B" w:rsidP="00D87C66">
            <w:pPr>
              <w:spacing w:after="0"/>
              <w:rPr>
                <w:rFonts w:ascii="Arial" w:hAnsi="Arial"/>
                <w:sz w:val="18"/>
              </w:rPr>
            </w:pPr>
          </w:p>
        </w:tc>
      </w:tr>
      <w:tr w:rsidR="001B033B"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B033B" w:rsidRDefault="001B033B"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B033B" w:rsidRDefault="001B033B"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B033B" w:rsidRDefault="001B033B" w:rsidP="00D87C66">
            <w:pPr>
              <w:spacing w:after="0"/>
              <w:rPr>
                <w:rFonts w:ascii="Arial" w:hAnsi="Arial"/>
                <w:sz w:val="18"/>
              </w:rPr>
            </w:pPr>
          </w:p>
        </w:tc>
      </w:tr>
      <w:tr w:rsidR="001B033B"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B033B" w:rsidRDefault="001B033B"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B033B" w:rsidRDefault="001B033B"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1B033B" w:rsidRDefault="001B033B" w:rsidP="00D87C66">
            <w:pPr>
              <w:spacing w:after="0"/>
              <w:rPr>
                <w:rFonts w:ascii="Arial" w:hAnsi="Arial"/>
                <w:sz w:val="18"/>
              </w:rPr>
            </w:pPr>
          </w:p>
        </w:tc>
      </w:tr>
      <w:tr w:rsidR="001B033B"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B033B" w:rsidRDefault="001B033B"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B033B" w:rsidRDefault="001B033B"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B033B" w:rsidRDefault="001B033B" w:rsidP="00D87C66">
            <w:pPr>
              <w:spacing w:after="0"/>
              <w:rPr>
                <w:rFonts w:ascii="Arial" w:hAnsi="Arial"/>
                <w:sz w:val="18"/>
              </w:rPr>
            </w:pPr>
          </w:p>
        </w:tc>
      </w:tr>
      <w:tr w:rsidR="001B033B"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B033B" w:rsidRDefault="001B033B"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B033B" w:rsidRDefault="001B033B"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1B033B" w:rsidRDefault="001B033B" w:rsidP="00D87C66">
            <w:pPr>
              <w:spacing w:after="0"/>
              <w:rPr>
                <w:rFonts w:ascii="Arial" w:hAnsi="Arial"/>
                <w:sz w:val="18"/>
              </w:rPr>
            </w:pPr>
          </w:p>
        </w:tc>
      </w:tr>
      <w:tr w:rsidR="001B033B"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B033B" w:rsidRDefault="001B033B"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B033B" w:rsidRDefault="001B033B"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B033B" w:rsidRDefault="001B033B"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B033B" w:rsidRDefault="001B033B" w:rsidP="00D87C66">
            <w:pPr>
              <w:spacing w:after="0"/>
              <w:rPr>
                <w:rFonts w:ascii="Arial" w:hAnsi="Arial"/>
                <w:sz w:val="18"/>
              </w:rPr>
            </w:pPr>
          </w:p>
        </w:tc>
      </w:tr>
      <w:tr w:rsidR="001B033B"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B033B" w:rsidRDefault="001B033B"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B033B" w:rsidRDefault="001B033B"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B033B" w:rsidRDefault="001B033B" w:rsidP="00D87C66">
            <w:pPr>
              <w:spacing w:after="0"/>
              <w:rPr>
                <w:rFonts w:ascii="Arial" w:hAnsi="Arial"/>
                <w:sz w:val="18"/>
              </w:rPr>
            </w:pPr>
          </w:p>
        </w:tc>
      </w:tr>
      <w:tr w:rsidR="001B033B"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B033B" w:rsidRDefault="001B033B"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B033B" w:rsidRDefault="001B033B"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B033B" w:rsidRDefault="001B033B" w:rsidP="00D87C66">
            <w:pPr>
              <w:spacing w:after="0"/>
              <w:rPr>
                <w:rFonts w:ascii="Arial" w:hAnsi="Arial"/>
                <w:sz w:val="18"/>
              </w:rPr>
            </w:pPr>
          </w:p>
        </w:tc>
      </w:tr>
      <w:tr w:rsidR="001B033B"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B033B" w:rsidRDefault="001B033B"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B033B" w:rsidRDefault="001B033B"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B033B" w:rsidRDefault="001B033B"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B033B" w:rsidRDefault="001B033B" w:rsidP="00D87C66">
            <w:pPr>
              <w:spacing w:after="0"/>
              <w:rPr>
                <w:rFonts w:ascii="Arial" w:hAnsi="Arial"/>
                <w:sz w:val="18"/>
              </w:rPr>
            </w:pPr>
          </w:p>
        </w:tc>
      </w:tr>
      <w:tr w:rsidR="001B033B"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B033B" w:rsidRDefault="001B033B"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B033B" w:rsidRDefault="001B033B"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B033B" w:rsidRDefault="001B033B"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B033B" w:rsidRDefault="001B033B" w:rsidP="00D87C66">
            <w:pPr>
              <w:spacing w:after="0"/>
              <w:rPr>
                <w:rFonts w:ascii="Arial" w:hAnsi="Arial"/>
                <w:sz w:val="18"/>
              </w:rPr>
            </w:pPr>
          </w:p>
        </w:tc>
      </w:tr>
      <w:tr w:rsidR="001B033B"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B033B" w:rsidRDefault="001B033B"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B033B" w:rsidRDefault="001B033B"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B033B" w:rsidRDefault="001B033B" w:rsidP="00D87C66">
            <w:pPr>
              <w:spacing w:after="0"/>
              <w:rPr>
                <w:rFonts w:ascii="Arial" w:hAnsi="Arial"/>
                <w:sz w:val="18"/>
              </w:rPr>
            </w:pPr>
          </w:p>
        </w:tc>
      </w:tr>
      <w:tr w:rsidR="001B033B"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B033B" w:rsidRDefault="001B033B"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B033B" w:rsidRDefault="001B033B"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1B033B" w:rsidRDefault="001B033B" w:rsidP="00D87C66">
            <w:pPr>
              <w:spacing w:after="0"/>
              <w:rPr>
                <w:rFonts w:ascii="Arial" w:hAnsi="Arial"/>
                <w:sz w:val="18"/>
              </w:rPr>
            </w:pPr>
          </w:p>
        </w:tc>
      </w:tr>
      <w:tr w:rsidR="001B033B"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B033B" w:rsidRDefault="001B033B"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B033B" w:rsidRDefault="001B033B"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1B033B" w:rsidRDefault="001B033B" w:rsidP="00D87C66">
            <w:pPr>
              <w:spacing w:after="0"/>
              <w:rPr>
                <w:rFonts w:ascii="Arial" w:hAnsi="Arial"/>
                <w:sz w:val="18"/>
              </w:rPr>
            </w:pPr>
          </w:p>
        </w:tc>
      </w:tr>
      <w:tr w:rsidR="001B033B"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B033B" w:rsidRDefault="001B033B"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B033B" w:rsidRDefault="001B033B"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1B033B" w:rsidRDefault="001B033B" w:rsidP="00D87C66">
            <w:pPr>
              <w:spacing w:after="0"/>
              <w:rPr>
                <w:rFonts w:ascii="Arial" w:hAnsi="Arial"/>
                <w:sz w:val="18"/>
              </w:rPr>
            </w:pPr>
          </w:p>
        </w:tc>
      </w:tr>
      <w:tr w:rsidR="001B033B"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B033B" w:rsidRDefault="001B033B"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B033B" w:rsidRDefault="001B033B"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1B033B" w:rsidRDefault="001B033B" w:rsidP="00D87C66">
            <w:pPr>
              <w:spacing w:after="0"/>
              <w:rPr>
                <w:rFonts w:ascii="Arial" w:hAnsi="Arial"/>
                <w:sz w:val="18"/>
              </w:rPr>
            </w:pPr>
          </w:p>
        </w:tc>
      </w:tr>
      <w:tr w:rsidR="001B033B"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B033B" w:rsidRDefault="001B033B"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B033B" w:rsidRDefault="001B033B"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1B033B" w:rsidRDefault="001B033B" w:rsidP="00D87C66">
            <w:pPr>
              <w:spacing w:after="0"/>
              <w:rPr>
                <w:rFonts w:ascii="Arial" w:hAnsi="Arial"/>
                <w:sz w:val="18"/>
              </w:rPr>
            </w:pPr>
          </w:p>
        </w:tc>
      </w:tr>
      <w:tr w:rsidR="001B033B"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B033B" w:rsidRDefault="001B033B"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B033B" w:rsidRDefault="001B033B"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1B033B" w:rsidRDefault="001B033B" w:rsidP="00D87C66">
            <w:pPr>
              <w:spacing w:after="0"/>
              <w:rPr>
                <w:rFonts w:ascii="Arial" w:hAnsi="Arial"/>
                <w:sz w:val="18"/>
              </w:rPr>
            </w:pPr>
          </w:p>
        </w:tc>
      </w:tr>
      <w:tr w:rsidR="001B033B"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B033B" w:rsidRDefault="001B033B"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B033B" w:rsidRDefault="001B033B"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1B033B" w:rsidRDefault="001B033B" w:rsidP="00D87C66">
            <w:pPr>
              <w:spacing w:after="0"/>
              <w:rPr>
                <w:rFonts w:ascii="Arial" w:hAnsi="Arial"/>
                <w:sz w:val="18"/>
              </w:rPr>
            </w:pPr>
          </w:p>
        </w:tc>
      </w:tr>
      <w:tr w:rsidR="001B033B"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B033B" w:rsidRDefault="001B033B"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B033B" w:rsidRDefault="001B033B"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B033B" w:rsidRDefault="001B033B" w:rsidP="00D87C66">
            <w:pPr>
              <w:spacing w:after="0"/>
              <w:rPr>
                <w:rFonts w:ascii="Arial" w:hAnsi="Arial"/>
                <w:sz w:val="18"/>
              </w:rPr>
            </w:pPr>
          </w:p>
        </w:tc>
      </w:tr>
      <w:tr w:rsidR="001B033B"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B033B" w:rsidRDefault="001B033B"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B033B" w:rsidRDefault="001B033B"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B033B" w:rsidRDefault="001B033B" w:rsidP="00D87C66">
            <w:pPr>
              <w:spacing w:after="0"/>
              <w:rPr>
                <w:rFonts w:ascii="Arial" w:hAnsi="Arial"/>
                <w:sz w:val="18"/>
              </w:rPr>
            </w:pPr>
          </w:p>
        </w:tc>
      </w:tr>
      <w:tr w:rsidR="001B033B"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B033B" w:rsidRDefault="001B033B"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B033B" w:rsidRDefault="001B033B"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B033B" w:rsidRDefault="001B033B" w:rsidP="00D87C66">
            <w:pPr>
              <w:spacing w:after="0"/>
              <w:rPr>
                <w:rFonts w:ascii="Arial" w:hAnsi="Arial"/>
                <w:sz w:val="18"/>
              </w:rPr>
            </w:pPr>
          </w:p>
        </w:tc>
      </w:tr>
      <w:tr w:rsidR="001B033B"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B033B" w:rsidRDefault="001B033B"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B033B" w:rsidRDefault="001B033B" w:rsidP="00D87C66">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1B033B" w:rsidRDefault="001B033B" w:rsidP="00D87C66">
            <w:pPr>
              <w:spacing w:after="0"/>
              <w:rPr>
                <w:rFonts w:ascii="Arial" w:hAnsi="Arial"/>
                <w:sz w:val="18"/>
              </w:rPr>
            </w:pPr>
          </w:p>
        </w:tc>
      </w:tr>
      <w:tr w:rsidR="001B033B"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B033B" w:rsidRDefault="001B033B"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B033B" w:rsidRDefault="001B033B" w:rsidP="00D87C66">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1B033B" w:rsidRDefault="001B033B" w:rsidP="00D87C66">
            <w:pPr>
              <w:spacing w:after="0"/>
              <w:rPr>
                <w:rFonts w:ascii="Arial" w:hAnsi="Arial"/>
                <w:sz w:val="18"/>
              </w:rPr>
            </w:pPr>
          </w:p>
        </w:tc>
      </w:tr>
      <w:tr w:rsidR="001B033B"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B033B" w:rsidRDefault="001B033B"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B033B" w:rsidRDefault="001B033B" w:rsidP="00D87C66">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B033B" w:rsidRDefault="001B033B" w:rsidP="00D87C66">
            <w:pPr>
              <w:spacing w:after="0"/>
              <w:rPr>
                <w:rFonts w:ascii="Arial" w:hAnsi="Arial"/>
                <w:sz w:val="18"/>
              </w:rPr>
            </w:pPr>
          </w:p>
        </w:tc>
      </w:tr>
      <w:tr w:rsidR="001B033B"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B033B" w:rsidRDefault="001B033B"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B033B" w:rsidRDefault="001B033B"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B033B" w:rsidRDefault="001B033B"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B033B" w:rsidRDefault="001B033B" w:rsidP="00D87C66">
            <w:pPr>
              <w:spacing w:after="0"/>
              <w:rPr>
                <w:rFonts w:ascii="Arial" w:hAnsi="Arial"/>
                <w:sz w:val="18"/>
              </w:rPr>
            </w:pPr>
          </w:p>
        </w:tc>
      </w:tr>
      <w:tr w:rsidR="001B033B"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B033B" w:rsidRDefault="001B033B"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B033B" w:rsidRDefault="001B033B" w:rsidP="00D87C66">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1B033B" w:rsidRDefault="001B033B" w:rsidP="00D87C66">
            <w:pPr>
              <w:spacing w:after="0"/>
              <w:rPr>
                <w:rFonts w:ascii="Arial" w:hAnsi="Arial"/>
                <w:sz w:val="18"/>
              </w:rPr>
            </w:pPr>
          </w:p>
        </w:tc>
      </w:tr>
      <w:tr w:rsidR="001B033B"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B033B" w:rsidRDefault="001B033B"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B033B" w:rsidRDefault="001B033B" w:rsidP="00D87C66">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1B033B" w:rsidRDefault="001B033B" w:rsidP="00D87C66">
            <w:pPr>
              <w:spacing w:after="0"/>
              <w:rPr>
                <w:rFonts w:ascii="Arial" w:hAnsi="Arial"/>
                <w:sz w:val="18"/>
              </w:rPr>
            </w:pPr>
          </w:p>
        </w:tc>
      </w:tr>
      <w:tr w:rsidR="001B033B"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B033B" w:rsidRDefault="001B033B"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B033B" w:rsidRDefault="001B033B" w:rsidP="00D87C66">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1B033B" w:rsidRDefault="001B033B" w:rsidP="00D87C66">
            <w:pPr>
              <w:spacing w:after="0"/>
              <w:rPr>
                <w:rFonts w:ascii="Arial" w:hAnsi="Arial"/>
                <w:sz w:val="18"/>
              </w:rPr>
            </w:pPr>
          </w:p>
        </w:tc>
      </w:tr>
      <w:tr w:rsidR="001B033B"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B033B" w:rsidRDefault="001B033B"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B033B" w:rsidRDefault="001B033B" w:rsidP="00D87C66">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B033B" w:rsidRDefault="001B033B"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B033B" w:rsidRDefault="001B033B" w:rsidP="00D87C66">
            <w:pPr>
              <w:spacing w:after="0"/>
              <w:rPr>
                <w:rFonts w:ascii="Arial" w:hAnsi="Arial"/>
                <w:sz w:val="18"/>
              </w:rPr>
            </w:pPr>
          </w:p>
        </w:tc>
      </w:tr>
      <w:tr w:rsidR="001B033B"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B033B" w:rsidRDefault="001B033B"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B033B" w:rsidRDefault="001B033B" w:rsidP="00D87C66">
            <w:pPr>
              <w:pStyle w:val="TAC"/>
              <w:jc w:val="left"/>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1B033B" w:rsidRDefault="001B033B" w:rsidP="00D87C66">
            <w:pPr>
              <w:spacing w:after="0"/>
              <w:rPr>
                <w:rFonts w:ascii="Arial" w:hAnsi="Arial"/>
                <w:sz w:val="18"/>
              </w:rPr>
            </w:pPr>
          </w:p>
        </w:tc>
      </w:tr>
      <w:tr w:rsidR="001B033B"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B033B" w:rsidRDefault="001B033B"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B033B" w:rsidRDefault="001B033B" w:rsidP="00D87C66">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B033B" w:rsidRDefault="001B033B" w:rsidP="00D87C66">
            <w:pPr>
              <w:spacing w:after="0"/>
              <w:rPr>
                <w:rFonts w:ascii="Arial" w:hAnsi="Arial"/>
                <w:sz w:val="18"/>
              </w:rPr>
            </w:pPr>
          </w:p>
        </w:tc>
      </w:tr>
      <w:tr w:rsidR="001B033B"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B033B" w:rsidRDefault="001B033B"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B033B" w:rsidRDefault="001B033B" w:rsidP="00D87C66">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1B033B" w:rsidRDefault="001B033B" w:rsidP="00D87C66">
            <w:pPr>
              <w:spacing w:after="0"/>
              <w:rPr>
                <w:rFonts w:ascii="Arial" w:hAnsi="Arial"/>
                <w:sz w:val="18"/>
              </w:rPr>
            </w:pPr>
          </w:p>
        </w:tc>
      </w:tr>
      <w:tr w:rsidR="001B033B"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B033B" w:rsidRDefault="001B033B" w:rsidP="00D87C66">
            <w:pPr>
              <w:pStyle w:val="TAL"/>
              <w:suppressLineNumbers/>
              <w:suppressAutoHyphens/>
              <w:jc w:val="center"/>
              <w:rPr>
                <w:noProof/>
                <w:lang w:eastAsia="zh-CN"/>
              </w:rPr>
            </w:pPr>
            <w:r>
              <w:rPr>
                <w:noProof/>
                <w:lang w:eastAsia="zh-CN"/>
              </w:rPr>
              <w:lastRenderedPageBreak/>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B033B" w:rsidRDefault="001B033B" w:rsidP="00D87C66">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1B033B" w:rsidRDefault="001B033B" w:rsidP="00D87C66">
            <w:pPr>
              <w:spacing w:after="0"/>
              <w:rPr>
                <w:rFonts w:ascii="Arial" w:hAnsi="Arial"/>
                <w:sz w:val="18"/>
              </w:rPr>
            </w:pPr>
          </w:p>
        </w:tc>
      </w:tr>
      <w:tr w:rsidR="001B033B"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B033B" w:rsidRDefault="001B033B"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B033B" w:rsidRDefault="001B033B" w:rsidP="00D87C66">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B033B" w:rsidRDefault="001B033B" w:rsidP="00D87C66">
            <w:pPr>
              <w:spacing w:after="0"/>
              <w:rPr>
                <w:rFonts w:ascii="Arial" w:hAnsi="Arial"/>
                <w:sz w:val="18"/>
              </w:rPr>
            </w:pPr>
          </w:p>
        </w:tc>
      </w:tr>
      <w:tr w:rsidR="001B033B"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B033B" w:rsidRDefault="001B033B"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B033B" w:rsidRDefault="001B033B" w:rsidP="00D87C66">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1B033B" w:rsidRDefault="001B033B" w:rsidP="00D87C66">
            <w:pPr>
              <w:spacing w:after="0"/>
              <w:rPr>
                <w:rFonts w:ascii="Arial" w:hAnsi="Arial"/>
                <w:sz w:val="18"/>
              </w:rPr>
            </w:pPr>
          </w:p>
        </w:tc>
      </w:tr>
      <w:tr w:rsidR="001B033B"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B033B" w:rsidRDefault="001B033B"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B033B" w:rsidRDefault="001B033B" w:rsidP="00D87C66">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B033B" w:rsidRDefault="001B033B"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B033B" w:rsidRDefault="001B033B" w:rsidP="00D87C66">
            <w:pPr>
              <w:spacing w:after="0"/>
              <w:rPr>
                <w:rFonts w:ascii="Arial" w:hAnsi="Arial"/>
                <w:sz w:val="18"/>
              </w:rPr>
            </w:pPr>
          </w:p>
        </w:tc>
      </w:tr>
      <w:tr w:rsidR="001B033B"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B033B" w:rsidRDefault="001B033B"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B033B" w:rsidRDefault="001B033B"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B033B" w:rsidRDefault="001B033B" w:rsidP="00D87C66">
            <w:pPr>
              <w:spacing w:after="0"/>
              <w:rPr>
                <w:rFonts w:ascii="Arial" w:hAnsi="Arial"/>
                <w:sz w:val="18"/>
              </w:rPr>
            </w:pPr>
          </w:p>
        </w:tc>
      </w:tr>
      <w:tr w:rsidR="001B033B"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B033B" w:rsidRDefault="001B033B"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B033B" w:rsidRDefault="001B033B"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B033B" w:rsidRDefault="001B033B" w:rsidP="00D87C66">
            <w:pPr>
              <w:spacing w:after="0"/>
              <w:rPr>
                <w:rFonts w:ascii="Arial" w:hAnsi="Arial"/>
                <w:sz w:val="18"/>
              </w:rPr>
            </w:pPr>
          </w:p>
        </w:tc>
      </w:tr>
      <w:tr w:rsidR="001B033B"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B033B" w:rsidRDefault="001B033B"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B033B" w:rsidRDefault="001B033B"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B033B" w:rsidRDefault="001B033B" w:rsidP="00D87C66">
            <w:pPr>
              <w:spacing w:after="0"/>
              <w:rPr>
                <w:rFonts w:ascii="Arial" w:hAnsi="Arial"/>
                <w:sz w:val="18"/>
              </w:rPr>
            </w:pPr>
          </w:p>
        </w:tc>
      </w:tr>
      <w:tr w:rsidR="001B033B"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B033B" w:rsidRDefault="001B033B"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B033B" w:rsidRDefault="001B033B"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B033B" w:rsidRDefault="001B033B" w:rsidP="00D87C66">
            <w:pPr>
              <w:spacing w:after="0"/>
              <w:rPr>
                <w:rFonts w:ascii="Arial" w:hAnsi="Arial"/>
                <w:sz w:val="18"/>
              </w:rPr>
            </w:pPr>
          </w:p>
        </w:tc>
      </w:tr>
      <w:tr w:rsidR="001B033B"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B033B" w:rsidRDefault="001B033B"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B033B" w:rsidRDefault="001B033B"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B033B" w:rsidRDefault="001B033B" w:rsidP="00D87C66">
            <w:pPr>
              <w:spacing w:after="0"/>
              <w:rPr>
                <w:rFonts w:ascii="Arial" w:hAnsi="Arial"/>
                <w:sz w:val="18"/>
              </w:rPr>
            </w:pPr>
          </w:p>
        </w:tc>
      </w:tr>
      <w:tr w:rsidR="001B033B"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B033B" w:rsidRDefault="001B033B"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B033B" w:rsidRDefault="001B033B"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B033B" w:rsidRDefault="001B033B" w:rsidP="00D87C66">
            <w:pPr>
              <w:spacing w:after="0"/>
              <w:rPr>
                <w:rFonts w:ascii="Arial" w:hAnsi="Arial"/>
                <w:sz w:val="18"/>
              </w:rPr>
            </w:pPr>
          </w:p>
        </w:tc>
      </w:tr>
      <w:tr w:rsidR="001B033B"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B033B" w:rsidRDefault="001B033B"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B033B" w:rsidRDefault="001B033B"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B033B" w:rsidRDefault="001B033B" w:rsidP="0001345A">
            <w:pPr>
              <w:spacing w:after="0"/>
              <w:rPr>
                <w:rFonts w:ascii="Arial" w:hAnsi="Arial"/>
                <w:sz w:val="18"/>
              </w:rPr>
            </w:pPr>
          </w:p>
        </w:tc>
      </w:tr>
      <w:tr w:rsidR="001B033B"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B033B" w:rsidRDefault="001B033B"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B033B" w:rsidRDefault="001B033B"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B033B" w:rsidRDefault="001B033B" w:rsidP="0001345A">
            <w:pPr>
              <w:spacing w:after="0"/>
              <w:rPr>
                <w:rFonts w:ascii="Arial" w:hAnsi="Arial"/>
                <w:sz w:val="18"/>
              </w:rPr>
            </w:pPr>
          </w:p>
        </w:tc>
      </w:tr>
      <w:tr w:rsidR="001B033B"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B033B" w:rsidRDefault="001B033B" w:rsidP="00465FF0">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B033B" w:rsidRDefault="001B033B" w:rsidP="00465FF0">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B033B" w:rsidRDefault="001B033B" w:rsidP="00465FF0">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B033B" w:rsidRDefault="001B033B" w:rsidP="00465FF0">
            <w:pPr>
              <w:spacing w:after="0"/>
              <w:rPr>
                <w:rFonts w:ascii="Arial" w:hAnsi="Arial"/>
                <w:sz w:val="18"/>
              </w:rPr>
            </w:pPr>
          </w:p>
        </w:tc>
      </w:tr>
      <w:tr w:rsidR="001B033B"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B033B" w:rsidRDefault="001B033B" w:rsidP="001B033B">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B033B" w:rsidRDefault="001B033B" w:rsidP="001B033B">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B033B" w:rsidRDefault="001B033B" w:rsidP="001B033B">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B033B" w:rsidRDefault="001B033B" w:rsidP="001B033B">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D87C66" w:rsidRDefault="00D87C66" w:rsidP="00D87C66">
            <w:pPr>
              <w:pStyle w:val="TAC"/>
              <w:suppressLineNumbers/>
              <w:suppressAutoHyphens/>
              <w:jc w:val="left"/>
            </w:pPr>
            <w:r>
              <w:t xml:space="preserve">Note: The AVP codes from </w:t>
            </w:r>
            <w:r w:rsidR="001B033B">
              <w:t xml:space="preserve">3190 </w:t>
            </w:r>
            <w:r>
              <w:t>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356304"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356304" w:rsidRDefault="00356304"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356304" w:rsidRDefault="00356304"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356304" w:rsidRDefault="00356304"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356304" w:rsidRDefault="00356304" w:rsidP="00D87C66">
            <w:pPr>
              <w:pStyle w:val="TAC"/>
              <w:suppressLineNumbers/>
              <w:suppressAutoHyphens/>
            </w:pPr>
            <w:r>
              <w:t>29.338 [30]</w:t>
            </w:r>
          </w:p>
        </w:tc>
      </w:tr>
      <w:tr w:rsidR="00356304"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356304" w:rsidRDefault="00356304"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356304" w:rsidRDefault="00356304"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356304" w:rsidRDefault="0035630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356304" w:rsidRDefault="00356304" w:rsidP="00D87C66">
            <w:pPr>
              <w:spacing w:after="0"/>
              <w:rPr>
                <w:rFonts w:ascii="Arial" w:hAnsi="Arial"/>
                <w:sz w:val="18"/>
              </w:rPr>
            </w:pPr>
          </w:p>
        </w:tc>
      </w:tr>
      <w:tr w:rsidR="00356304"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356304" w:rsidRDefault="00356304"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356304" w:rsidRDefault="00356304"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356304" w:rsidRDefault="0035630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356304" w:rsidRDefault="00356304" w:rsidP="00D87C66">
            <w:pPr>
              <w:spacing w:after="0"/>
              <w:rPr>
                <w:rFonts w:ascii="Arial" w:hAnsi="Arial"/>
                <w:sz w:val="18"/>
              </w:rPr>
            </w:pPr>
          </w:p>
        </w:tc>
      </w:tr>
      <w:tr w:rsidR="00356304"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356304" w:rsidRDefault="00356304"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356304" w:rsidRDefault="00356304"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356304" w:rsidRDefault="0035630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356304" w:rsidRDefault="00356304" w:rsidP="00D87C66">
            <w:pPr>
              <w:spacing w:after="0"/>
              <w:rPr>
                <w:rFonts w:ascii="Arial" w:hAnsi="Arial"/>
                <w:sz w:val="18"/>
              </w:rPr>
            </w:pPr>
          </w:p>
        </w:tc>
      </w:tr>
      <w:tr w:rsidR="00356304"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356304" w:rsidRDefault="00356304"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356304" w:rsidRDefault="00356304"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356304" w:rsidRDefault="00356304"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356304" w:rsidRDefault="00356304" w:rsidP="00D87C66">
            <w:pPr>
              <w:spacing w:after="0"/>
              <w:rPr>
                <w:rFonts w:ascii="Arial" w:hAnsi="Arial"/>
                <w:sz w:val="18"/>
              </w:rPr>
            </w:pPr>
          </w:p>
        </w:tc>
      </w:tr>
      <w:tr w:rsidR="00356304"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356304" w:rsidRDefault="00356304"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356304" w:rsidRDefault="00356304"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356304" w:rsidRDefault="0035630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356304" w:rsidRDefault="00356304" w:rsidP="00D87C66">
            <w:pPr>
              <w:spacing w:after="0"/>
              <w:rPr>
                <w:rFonts w:ascii="Arial" w:hAnsi="Arial"/>
                <w:sz w:val="18"/>
              </w:rPr>
            </w:pPr>
          </w:p>
        </w:tc>
      </w:tr>
      <w:tr w:rsidR="00356304"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356304" w:rsidRDefault="00356304"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356304" w:rsidRDefault="00356304"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356304" w:rsidRDefault="0035630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356304" w:rsidRDefault="00356304" w:rsidP="00D87C66">
            <w:pPr>
              <w:spacing w:after="0"/>
              <w:rPr>
                <w:rFonts w:ascii="Arial" w:hAnsi="Arial"/>
                <w:sz w:val="18"/>
              </w:rPr>
            </w:pPr>
          </w:p>
        </w:tc>
      </w:tr>
      <w:tr w:rsidR="00356304"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356304" w:rsidRDefault="00356304"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356304" w:rsidRDefault="00356304"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356304" w:rsidRDefault="00356304"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356304" w:rsidRDefault="00356304" w:rsidP="00D87C66">
            <w:pPr>
              <w:spacing w:after="0"/>
              <w:rPr>
                <w:rFonts w:ascii="Arial" w:hAnsi="Arial"/>
                <w:sz w:val="18"/>
              </w:rPr>
            </w:pPr>
          </w:p>
        </w:tc>
      </w:tr>
      <w:tr w:rsidR="00356304"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356304" w:rsidRDefault="00356304"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356304" w:rsidRDefault="00356304"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356304" w:rsidRDefault="00356304"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356304" w:rsidRDefault="00356304" w:rsidP="00D87C66">
            <w:pPr>
              <w:spacing w:after="0"/>
              <w:rPr>
                <w:rFonts w:ascii="Arial" w:hAnsi="Arial"/>
                <w:sz w:val="18"/>
              </w:rPr>
            </w:pPr>
          </w:p>
        </w:tc>
      </w:tr>
      <w:tr w:rsidR="00356304"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356304" w:rsidRDefault="00356304"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356304" w:rsidRDefault="00356304"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356304" w:rsidRDefault="0035630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356304" w:rsidRDefault="00356304" w:rsidP="00D87C66">
            <w:pPr>
              <w:spacing w:after="0"/>
              <w:rPr>
                <w:rFonts w:ascii="Arial" w:hAnsi="Arial"/>
                <w:sz w:val="18"/>
              </w:rPr>
            </w:pPr>
          </w:p>
        </w:tc>
      </w:tr>
      <w:tr w:rsidR="00356304"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356304" w:rsidRDefault="00356304"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356304" w:rsidRDefault="00356304"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356304" w:rsidRDefault="0035630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356304" w:rsidRDefault="00356304" w:rsidP="00D87C66">
            <w:pPr>
              <w:spacing w:after="0"/>
              <w:rPr>
                <w:rFonts w:ascii="Arial" w:hAnsi="Arial"/>
                <w:sz w:val="18"/>
              </w:rPr>
            </w:pPr>
          </w:p>
        </w:tc>
      </w:tr>
      <w:tr w:rsidR="00356304"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356304" w:rsidRDefault="00356304"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356304" w:rsidRDefault="00356304"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356304" w:rsidRDefault="00356304"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356304" w:rsidRDefault="00356304" w:rsidP="00D87C66">
            <w:pPr>
              <w:spacing w:after="0"/>
              <w:rPr>
                <w:rFonts w:ascii="Arial" w:hAnsi="Arial"/>
                <w:sz w:val="18"/>
              </w:rPr>
            </w:pPr>
          </w:p>
        </w:tc>
      </w:tr>
      <w:tr w:rsidR="00356304"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356304" w:rsidRDefault="00356304"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356304" w:rsidRDefault="00356304"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356304" w:rsidRDefault="0035630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356304" w:rsidRDefault="00356304" w:rsidP="00D87C66">
            <w:pPr>
              <w:spacing w:after="0"/>
              <w:rPr>
                <w:rFonts w:ascii="Arial" w:hAnsi="Arial"/>
                <w:sz w:val="18"/>
              </w:rPr>
            </w:pPr>
          </w:p>
        </w:tc>
      </w:tr>
      <w:tr w:rsidR="00356304"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356304" w:rsidRDefault="00356304"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356304" w:rsidRDefault="00356304"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356304" w:rsidRDefault="00356304"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356304" w:rsidRDefault="00356304" w:rsidP="00D87C66">
            <w:pPr>
              <w:spacing w:after="0"/>
              <w:rPr>
                <w:rFonts w:ascii="Arial" w:hAnsi="Arial"/>
                <w:sz w:val="18"/>
              </w:rPr>
            </w:pPr>
          </w:p>
        </w:tc>
      </w:tr>
      <w:tr w:rsidR="00356304"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356304" w:rsidRDefault="00356304"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356304" w:rsidRDefault="00356304"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356304" w:rsidRDefault="00356304"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356304" w:rsidRDefault="00356304" w:rsidP="00D87C66">
            <w:pPr>
              <w:spacing w:after="0"/>
              <w:rPr>
                <w:rFonts w:ascii="Arial" w:hAnsi="Arial"/>
                <w:sz w:val="18"/>
              </w:rPr>
            </w:pPr>
          </w:p>
        </w:tc>
      </w:tr>
      <w:tr w:rsidR="00356304"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356304" w:rsidRDefault="00356304"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356304" w:rsidRDefault="00356304"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356304" w:rsidRDefault="00356304"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356304" w:rsidRDefault="00356304" w:rsidP="00D87C66">
            <w:pPr>
              <w:spacing w:after="0"/>
              <w:rPr>
                <w:rFonts w:ascii="Arial" w:hAnsi="Arial"/>
                <w:sz w:val="18"/>
              </w:rPr>
            </w:pPr>
          </w:p>
        </w:tc>
      </w:tr>
      <w:tr w:rsidR="00356304"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356304" w:rsidRDefault="00356304"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356304" w:rsidRDefault="00356304"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356304" w:rsidRDefault="0035630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356304" w:rsidRDefault="00356304" w:rsidP="00D87C66">
            <w:pPr>
              <w:spacing w:after="0"/>
              <w:rPr>
                <w:rFonts w:ascii="Arial" w:hAnsi="Arial"/>
                <w:sz w:val="18"/>
              </w:rPr>
            </w:pPr>
          </w:p>
        </w:tc>
      </w:tr>
      <w:tr w:rsidR="00356304"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356304" w:rsidRDefault="00356304"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356304" w:rsidRDefault="00356304"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356304" w:rsidRDefault="0035630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356304" w:rsidRDefault="00356304" w:rsidP="00D87C66">
            <w:pPr>
              <w:spacing w:after="0"/>
              <w:rPr>
                <w:rFonts w:ascii="Arial" w:hAnsi="Arial"/>
                <w:sz w:val="18"/>
              </w:rPr>
            </w:pPr>
          </w:p>
        </w:tc>
      </w:tr>
      <w:tr w:rsidR="00356304"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356304" w:rsidRDefault="00356304"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356304" w:rsidRDefault="00356304"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356304" w:rsidRDefault="0035630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356304" w:rsidRDefault="00356304" w:rsidP="00D87C66">
            <w:pPr>
              <w:spacing w:after="0"/>
              <w:rPr>
                <w:rFonts w:ascii="Arial" w:hAnsi="Arial"/>
                <w:sz w:val="18"/>
              </w:rPr>
            </w:pPr>
          </w:p>
        </w:tc>
      </w:tr>
      <w:tr w:rsidR="00356304"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356304" w:rsidRDefault="00356304"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356304" w:rsidRDefault="00356304"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356304" w:rsidRDefault="0035630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356304" w:rsidRDefault="00356304" w:rsidP="00D87C66">
            <w:pPr>
              <w:spacing w:after="0"/>
              <w:rPr>
                <w:rFonts w:ascii="Arial" w:hAnsi="Arial"/>
                <w:sz w:val="18"/>
              </w:rPr>
            </w:pPr>
          </w:p>
        </w:tc>
      </w:tr>
      <w:tr w:rsidR="00356304"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356304" w:rsidRDefault="00356304"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356304" w:rsidRDefault="00356304"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356304" w:rsidRDefault="0035630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356304" w:rsidRDefault="00356304" w:rsidP="00D87C66">
            <w:pPr>
              <w:spacing w:after="0"/>
              <w:rPr>
                <w:rFonts w:ascii="Arial" w:hAnsi="Arial"/>
                <w:sz w:val="18"/>
              </w:rPr>
            </w:pPr>
          </w:p>
        </w:tc>
      </w:tr>
      <w:tr w:rsidR="00356304"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356304" w:rsidRDefault="00356304"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356304" w:rsidRDefault="00356304"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356304" w:rsidRDefault="00356304"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356304" w:rsidRDefault="00356304" w:rsidP="00D87C66">
            <w:pPr>
              <w:spacing w:after="0"/>
              <w:rPr>
                <w:rFonts w:ascii="Arial" w:hAnsi="Arial"/>
                <w:sz w:val="18"/>
              </w:rPr>
            </w:pPr>
          </w:p>
        </w:tc>
      </w:tr>
      <w:tr w:rsidR="00356304"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356304" w:rsidRDefault="00356304"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356304" w:rsidRDefault="00356304"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356304" w:rsidRDefault="00356304"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356304" w:rsidRDefault="00356304" w:rsidP="00D87C66">
            <w:pPr>
              <w:spacing w:after="0"/>
              <w:rPr>
                <w:rFonts w:ascii="Arial" w:hAnsi="Arial"/>
                <w:sz w:val="18"/>
              </w:rPr>
            </w:pPr>
          </w:p>
        </w:tc>
      </w:tr>
      <w:tr w:rsidR="00356304"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356304" w:rsidRDefault="00356304"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356304" w:rsidRDefault="00356304" w:rsidP="00D87C66">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356304" w:rsidRDefault="00356304"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356304" w:rsidRDefault="00356304" w:rsidP="00D87C66">
            <w:pPr>
              <w:spacing w:after="0"/>
              <w:rPr>
                <w:rFonts w:ascii="Arial" w:hAnsi="Arial"/>
                <w:sz w:val="18"/>
              </w:rPr>
            </w:pPr>
          </w:p>
        </w:tc>
      </w:tr>
      <w:tr w:rsidR="00356304"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356304" w:rsidRDefault="00356304"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356304" w:rsidRDefault="00356304"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356304" w:rsidRDefault="00356304" w:rsidP="00D87C66">
            <w:pPr>
              <w:pStyle w:val="TAC"/>
            </w:pPr>
            <w:r>
              <w:t>Unsigned32</w:t>
            </w:r>
          </w:p>
        </w:tc>
        <w:tc>
          <w:tcPr>
            <w:tcW w:w="0" w:type="auto"/>
            <w:vMerge/>
            <w:tcBorders>
              <w:left w:val="single" w:sz="4" w:space="0" w:color="auto"/>
              <w:right w:val="single" w:sz="4" w:space="0" w:color="auto"/>
            </w:tcBorders>
            <w:vAlign w:val="center"/>
            <w:hideMark/>
          </w:tcPr>
          <w:p w14:paraId="221E75CB" w14:textId="77777777" w:rsidR="00356304" w:rsidRDefault="00356304" w:rsidP="00D87C66">
            <w:pPr>
              <w:spacing w:after="0"/>
              <w:rPr>
                <w:rFonts w:ascii="Arial" w:hAnsi="Arial"/>
                <w:sz w:val="18"/>
              </w:rPr>
            </w:pPr>
          </w:p>
        </w:tc>
      </w:tr>
      <w:tr w:rsidR="00356304"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356304" w:rsidRDefault="00356304"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356304" w:rsidRDefault="00356304"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356304" w:rsidRDefault="00356304"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356304" w:rsidRDefault="00356304" w:rsidP="00D87C66">
            <w:pPr>
              <w:spacing w:after="0"/>
              <w:rPr>
                <w:rFonts w:ascii="Arial" w:hAnsi="Arial"/>
                <w:sz w:val="18"/>
              </w:rPr>
            </w:pPr>
          </w:p>
        </w:tc>
      </w:tr>
      <w:tr w:rsidR="00356304"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356304" w:rsidRDefault="00356304"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356304" w:rsidRDefault="00356304"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356304" w:rsidRDefault="00356304"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356304" w:rsidRDefault="00356304" w:rsidP="00D87C66">
            <w:pPr>
              <w:spacing w:after="0"/>
              <w:rPr>
                <w:rFonts w:ascii="Arial" w:hAnsi="Arial"/>
                <w:sz w:val="18"/>
              </w:rPr>
            </w:pPr>
          </w:p>
        </w:tc>
      </w:tr>
      <w:tr w:rsidR="00356304"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356304" w:rsidRDefault="00356304"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356304" w:rsidRDefault="00356304"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356304" w:rsidRDefault="00356304"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356304" w:rsidRDefault="00356304" w:rsidP="00D87C66">
            <w:pPr>
              <w:spacing w:after="0"/>
              <w:rPr>
                <w:rFonts w:ascii="Arial" w:hAnsi="Arial"/>
                <w:sz w:val="18"/>
              </w:rPr>
            </w:pPr>
          </w:p>
        </w:tc>
      </w:tr>
      <w:tr w:rsidR="00356304"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356304" w:rsidRDefault="00356304"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356304" w:rsidRDefault="00356304"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356304" w:rsidRDefault="00356304"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356304" w:rsidRDefault="00356304" w:rsidP="00D87C66">
            <w:pPr>
              <w:spacing w:after="0"/>
              <w:rPr>
                <w:rFonts w:ascii="Arial" w:hAnsi="Arial"/>
                <w:sz w:val="18"/>
              </w:rPr>
            </w:pPr>
          </w:p>
        </w:tc>
      </w:tr>
      <w:tr w:rsidR="00356304"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356304" w:rsidRDefault="00356304" w:rsidP="00D87C66">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356304" w:rsidRDefault="00356304"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356304" w:rsidRDefault="00356304"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356304" w:rsidRDefault="00356304" w:rsidP="00D87C66">
            <w:pPr>
              <w:spacing w:after="0"/>
              <w:rPr>
                <w:rFonts w:ascii="Arial" w:hAnsi="Arial"/>
                <w:sz w:val="18"/>
              </w:rPr>
            </w:pPr>
          </w:p>
        </w:tc>
      </w:tr>
      <w:tr w:rsidR="00356304"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356304" w:rsidRDefault="00356304"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356304" w:rsidRDefault="00356304"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356304" w:rsidRDefault="00356304"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356304" w:rsidRDefault="00356304" w:rsidP="00D87C66">
            <w:pPr>
              <w:spacing w:after="0"/>
              <w:rPr>
                <w:rFonts w:ascii="Arial" w:hAnsi="Arial"/>
                <w:sz w:val="18"/>
              </w:rPr>
            </w:pPr>
          </w:p>
        </w:tc>
      </w:tr>
      <w:tr w:rsidR="00356304"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356304" w:rsidRDefault="00356304"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356304" w:rsidRDefault="00356304"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356304" w:rsidRDefault="00356304"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356304" w:rsidRDefault="00356304" w:rsidP="00D87C66">
            <w:pPr>
              <w:spacing w:after="0"/>
              <w:rPr>
                <w:rFonts w:ascii="Arial" w:hAnsi="Arial"/>
                <w:sz w:val="18"/>
              </w:rPr>
            </w:pPr>
          </w:p>
        </w:tc>
      </w:tr>
      <w:tr w:rsidR="00356304"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356304" w:rsidRDefault="00356304"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356304" w:rsidRDefault="00356304"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356304" w:rsidRDefault="00356304"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356304" w:rsidRDefault="00356304" w:rsidP="00D87C66">
            <w:pPr>
              <w:spacing w:after="0"/>
              <w:rPr>
                <w:rFonts w:ascii="Arial" w:hAnsi="Arial"/>
                <w:sz w:val="18"/>
              </w:rPr>
            </w:pPr>
          </w:p>
        </w:tc>
      </w:tr>
      <w:tr w:rsidR="00356304"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356304" w:rsidRDefault="00356304"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356304" w:rsidRDefault="00356304"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356304" w:rsidRDefault="00356304"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356304" w:rsidRDefault="00356304" w:rsidP="00D87C66">
            <w:pPr>
              <w:spacing w:after="0"/>
              <w:rPr>
                <w:rFonts w:ascii="Arial" w:hAnsi="Arial"/>
                <w:sz w:val="18"/>
              </w:rPr>
            </w:pPr>
          </w:p>
        </w:tc>
      </w:tr>
      <w:tr w:rsidR="00356304"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356304" w:rsidRDefault="00356304"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356304" w:rsidRDefault="00356304"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356304" w:rsidRDefault="00356304"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356304" w:rsidRDefault="00356304" w:rsidP="00770352">
            <w:pPr>
              <w:spacing w:after="0"/>
              <w:rPr>
                <w:rFonts w:ascii="Arial" w:hAnsi="Arial"/>
                <w:sz w:val="18"/>
              </w:rPr>
            </w:pPr>
          </w:p>
        </w:tc>
      </w:tr>
      <w:tr w:rsidR="00356304"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356304" w:rsidRDefault="00356304"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356304" w:rsidRDefault="00356304"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356304" w:rsidRDefault="00356304"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356304" w:rsidRDefault="00356304" w:rsidP="00770352">
            <w:pPr>
              <w:spacing w:after="0"/>
              <w:rPr>
                <w:rFonts w:ascii="Arial" w:hAnsi="Arial"/>
                <w:sz w:val="18"/>
              </w:rPr>
            </w:pPr>
          </w:p>
        </w:tc>
      </w:tr>
      <w:tr w:rsidR="00356304"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356304" w:rsidRDefault="00356304"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356304" w:rsidRDefault="00356304"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356304" w:rsidRDefault="00356304"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356304" w:rsidRDefault="00356304" w:rsidP="00770352">
            <w:pPr>
              <w:spacing w:after="0"/>
              <w:rPr>
                <w:rFonts w:ascii="Arial" w:hAnsi="Arial"/>
                <w:sz w:val="18"/>
              </w:rPr>
            </w:pPr>
          </w:p>
        </w:tc>
      </w:tr>
      <w:tr w:rsidR="00356304"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356304" w:rsidRDefault="00356304"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356304" w:rsidRDefault="00356304"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356304" w:rsidRDefault="00356304"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356304" w:rsidRDefault="00356304" w:rsidP="00770352">
            <w:pPr>
              <w:spacing w:after="0"/>
              <w:rPr>
                <w:rFonts w:ascii="Arial" w:hAnsi="Arial"/>
                <w:sz w:val="18"/>
              </w:rPr>
            </w:pPr>
          </w:p>
        </w:tc>
      </w:tr>
      <w:tr w:rsidR="00356304"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356304" w:rsidRDefault="00356304"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356304" w:rsidRDefault="00356304"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356304" w:rsidRDefault="00356304"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356304" w:rsidRDefault="00356304" w:rsidP="00770352">
            <w:pPr>
              <w:spacing w:after="0"/>
              <w:rPr>
                <w:rFonts w:ascii="Arial" w:hAnsi="Arial"/>
                <w:sz w:val="18"/>
              </w:rPr>
            </w:pPr>
          </w:p>
        </w:tc>
      </w:tr>
      <w:tr w:rsidR="00356304"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356304" w:rsidRDefault="00356304"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356304" w:rsidRDefault="00356304"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356304" w:rsidRDefault="00356304"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356304" w:rsidRDefault="00356304" w:rsidP="00770352">
            <w:pPr>
              <w:spacing w:after="0"/>
              <w:rPr>
                <w:rFonts w:ascii="Arial" w:hAnsi="Arial"/>
                <w:sz w:val="18"/>
              </w:rPr>
            </w:pPr>
          </w:p>
        </w:tc>
      </w:tr>
      <w:tr w:rsidR="00356304"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356304" w:rsidRDefault="00356304"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356304" w:rsidRDefault="00356304"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356304" w:rsidRDefault="00356304"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356304" w:rsidRDefault="00356304" w:rsidP="00770352">
            <w:pPr>
              <w:spacing w:after="0"/>
              <w:rPr>
                <w:rFonts w:ascii="Arial" w:hAnsi="Arial"/>
                <w:sz w:val="18"/>
              </w:rPr>
            </w:pPr>
          </w:p>
        </w:tc>
      </w:tr>
      <w:tr w:rsidR="00356304"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356304" w:rsidRDefault="00356304"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356304" w:rsidRDefault="00356304"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356304" w:rsidRDefault="00356304"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356304" w:rsidRDefault="00356304" w:rsidP="00770352">
            <w:pPr>
              <w:spacing w:after="0"/>
              <w:rPr>
                <w:rFonts w:ascii="Arial" w:hAnsi="Arial"/>
                <w:sz w:val="18"/>
              </w:rPr>
            </w:pPr>
          </w:p>
        </w:tc>
      </w:tr>
      <w:tr w:rsidR="00356304"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356304" w:rsidRDefault="00356304"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356304" w:rsidRDefault="00356304"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356304" w:rsidRDefault="00356304"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356304" w:rsidRDefault="00356304" w:rsidP="00770352">
            <w:pPr>
              <w:spacing w:after="0"/>
              <w:rPr>
                <w:rFonts w:ascii="Arial" w:hAnsi="Arial"/>
                <w:sz w:val="18"/>
              </w:rPr>
            </w:pPr>
          </w:p>
        </w:tc>
      </w:tr>
      <w:tr w:rsidR="00356304"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356304" w:rsidRDefault="00356304"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356304" w:rsidRDefault="00356304"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356304" w:rsidRDefault="00356304"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356304" w:rsidRDefault="00356304" w:rsidP="00770352">
            <w:pPr>
              <w:spacing w:after="0"/>
              <w:rPr>
                <w:rFonts w:ascii="Arial" w:hAnsi="Arial"/>
                <w:sz w:val="18"/>
              </w:rPr>
            </w:pPr>
          </w:p>
        </w:tc>
      </w:tr>
      <w:tr w:rsidR="00356304"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356304" w:rsidRDefault="00356304"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356304" w:rsidRDefault="00356304"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356304" w:rsidRDefault="00356304"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356304" w:rsidRDefault="00356304" w:rsidP="00770352">
            <w:pPr>
              <w:spacing w:after="0"/>
              <w:rPr>
                <w:rFonts w:ascii="Arial" w:hAnsi="Arial"/>
                <w:sz w:val="18"/>
              </w:rPr>
            </w:pPr>
          </w:p>
        </w:tc>
      </w:tr>
      <w:tr w:rsidR="00356304" w14:paraId="733A2F4F"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356304" w:rsidRDefault="00356304" w:rsidP="00770352">
            <w:pPr>
              <w:pStyle w:val="TAC"/>
              <w:suppressLineNumbers/>
              <w:tabs>
                <w:tab w:val="center" w:pos="2064"/>
              </w:tabs>
              <w:suppressAutoHyphens/>
              <w:jc w:val="left"/>
            </w:pPr>
            <w:r>
              <w:lastRenderedPageBreak/>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356304" w:rsidRDefault="00356304"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356304" w:rsidRDefault="00356304" w:rsidP="00770352">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356304" w:rsidRDefault="00356304" w:rsidP="00770352">
            <w:pPr>
              <w:spacing w:after="0"/>
              <w:rPr>
                <w:rFonts w:ascii="Arial" w:hAnsi="Arial"/>
                <w:sz w:val="18"/>
              </w:rPr>
            </w:pPr>
          </w:p>
        </w:tc>
      </w:tr>
      <w:tr w:rsidR="00356304" w14:paraId="55116117"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1E17B0" w14:textId="48EE02BF" w:rsidR="00356304" w:rsidRDefault="00356304" w:rsidP="00356304">
            <w:pPr>
              <w:pStyle w:val="TAC"/>
              <w:suppressLineNumbers/>
              <w:tabs>
                <w:tab w:val="center" w:pos="2064"/>
              </w:tabs>
              <w:suppressAutoHyphens/>
              <w:jc w:val="left"/>
            </w:pPr>
            <w:r>
              <w:rPr>
                <w:rFonts w:hint="eastAsia"/>
                <w:lang w:eastAsia="zh-CN"/>
              </w:rPr>
              <w:t>3346</w:t>
            </w:r>
          </w:p>
        </w:tc>
        <w:tc>
          <w:tcPr>
            <w:tcW w:w="2675" w:type="pct"/>
            <w:tcBorders>
              <w:top w:val="single" w:sz="4" w:space="0" w:color="auto"/>
              <w:left w:val="single" w:sz="4" w:space="0" w:color="auto"/>
              <w:bottom w:val="single" w:sz="4" w:space="0" w:color="auto"/>
              <w:right w:val="single" w:sz="4" w:space="0" w:color="auto"/>
            </w:tcBorders>
            <w:vAlign w:val="bottom"/>
          </w:tcPr>
          <w:p w14:paraId="6A7F7F32" w14:textId="6DEC361C" w:rsidR="00356304" w:rsidRDefault="00356304" w:rsidP="00356304">
            <w:pPr>
              <w:pStyle w:val="TAL"/>
            </w:pPr>
            <w:r w:rsidRPr="00031AD7">
              <w:rPr>
                <w:lang w:val="fr-FR"/>
              </w:rPr>
              <w:t>SMSF-3GPP-</w:t>
            </w:r>
            <w:r>
              <w:t>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383F8D36" w14:textId="19E4B4BA" w:rsidR="00356304" w:rsidRDefault="00356304" w:rsidP="00356304">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356304" w:rsidRDefault="00356304" w:rsidP="00356304">
            <w:pPr>
              <w:spacing w:after="0"/>
              <w:rPr>
                <w:rFonts w:ascii="Arial" w:hAnsi="Arial"/>
                <w:sz w:val="18"/>
              </w:rPr>
            </w:pPr>
          </w:p>
        </w:tc>
      </w:tr>
      <w:tr w:rsidR="00356304" w14:paraId="777BB7CD"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6C68BE5" w14:textId="75F6146A" w:rsidR="00356304" w:rsidRDefault="00356304" w:rsidP="00356304">
            <w:pPr>
              <w:pStyle w:val="TAC"/>
              <w:suppressLineNumbers/>
              <w:tabs>
                <w:tab w:val="center" w:pos="2064"/>
              </w:tabs>
              <w:suppressAutoHyphens/>
              <w:jc w:val="left"/>
            </w:pPr>
            <w:r>
              <w:rPr>
                <w:rFonts w:hint="eastAsia"/>
                <w:lang w:eastAsia="zh-CN"/>
              </w:rPr>
              <w:t>3347</w:t>
            </w:r>
          </w:p>
        </w:tc>
        <w:tc>
          <w:tcPr>
            <w:tcW w:w="2675" w:type="pct"/>
            <w:tcBorders>
              <w:top w:val="single" w:sz="4" w:space="0" w:color="auto"/>
              <w:left w:val="single" w:sz="4" w:space="0" w:color="auto"/>
              <w:bottom w:val="single" w:sz="4" w:space="0" w:color="auto"/>
              <w:right w:val="single" w:sz="4" w:space="0" w:color="auto"/>
            </w:tcBorders>
            <w:vAlign w:val="bottom"/>
          </w:tcPr>
          <w:p w14:paraId="59F1902E" w14:textId="7C7A2655" w:rsidR="00356304" w:rsidRDefault="00356304" w:rsidP="00356304">
            <w:pPr>
              <w:pStyle w:val="TAL"/>
            </w:pPr>
            <w:r w:rsidRPr="00031AD7">
              <w:rPr>
                <w:lang w:val="fr-FR"/>
              </w:rPr>
              <w:t>SMSF-</w:t>
            </w:r>
            <w:r>
              <w:rPr>
                <w:lang w:val="fr-FR"/>
              </w:rPr>
              <w:t>Non-</w:t>
            </w:r>
            <w:r w:rsidRPr="00031AD7">
              <w:rPr>
                <w:lang w:val="fr-FR"/>
              </w:rPr>
              <w:t>3GPP-</w:t>
            </w:r>
            <w:r>
              <w:t>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23351333" w14:textId="751D8695" w:rsidR="00356304" w:rsidRDefault="00356304" w:rsidP="00356304">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356304" w:rsidRDefault="00356304" w:rsidP="00356304">
            <w:pPr>
              <w:spacing w:after="0"/>
              <w:rPr>
                <w:rFonts w:ascii="Arial" w:hAnsi="Arial"/>
                <w:sz w:val="18"/>
              </w:rPr>
            </w:pPr>
          </w:p>
        </w:tc>
      </w:tr>
      <w:tr w:rsidR="00356304" w14:paraId="2CAC639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04718ED" w14:textId="08C0FE24" w:rsidR="00356304" w:rsidRDefault="00356304" w:rsidP="00356304">
            <w:pPr>
              <w:pStyle w:val="TAC"/>
              <w:suppressLineNumbers/>
              <w:tabs>
                <w:tab w:val="center" w:pos="2064"/>
              </w:tabs>
              <w:suppressAutoHyphens/>
              <w:jc w:val="left"/>
            </w:pPr>
            <w:r>
              <w:rPr>
                <w:rFonts w:hint="eastAsia"/>
                <w:lang w:eastAsia="zh-CN"/>
              </w:rPr>
              <w:t>334</w:t>
            </w:r>
            <w:r>
              <w:rPr>
                <w:lang w:eastAsia="zh-CN"/>
              </w:rPr>
              <w:t>8</w:t>
            </w:r>
          </w:p>
        </w:tc>
        <w:tc>
          <w:tcPr>
            <w:tcW w:w="2675" w:type="pct"/>
            <w:tcBorders>
              <w:top w:val="single" w:sz="4" w:space="0" w:color="auto"/>
              <w:left w:val="single" w:sz="4" w:space="0" w:color="auto"/>
              <w:bottom w:val="single" w:sz="4" w:space="0" w:color="auto"/>
              <w:right w:val="single" w:sz="4" w:space="0" w:color="auto"/>
            </w:tcBorders>
            <w:vAlign w:val="bottom"/>
          </w:tcPr>
          <w:p w14:paraId="229413D7" w14:textId="6EE24FDE" w:rsidR="00356304" w:rsidRDefault="00356304" w:rsidP="00356304">
            <w:pPr>
              <w:pStyle w:val="TAL"/>
            </w:pPr>
            <w:r w:rsidRPr="006E3285">
              <w:t>IP-SM-GW-SBI-Support-Indicator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25C9ED7B" w14:textId="7B1ED89A" w:rsidR="00356304" w:rsidRDefault="00356304" w:rsidP="00356304">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356304" w:rsidRDefault="00356304" w:rsidP="00356304">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D87C66" w:rsidRDefault="00D87C66" w:rsidP="00D87C66">
            <w:pPr>
              <w:pStyle w:val="TAC"/>
              <w:suppressLineNumbers/>
              <w:suppressAutoHyphens/>
              <w:jc w:val="left"/>
            </w:pPr>
            <w:r>
              <w:t>Note: The AVP codes from 33</w:t>
            </w:r>
            <w:r w:rsidR="00770352">
              <w:t>4</w:t>
            </w:r>
            <w:r w:rsidR="00356304">
              <w:t>9</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lastRenderedPageBreak/>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ED2D84"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ED2D84" w:rsidRDefault="00ED2D84"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ED2D84" w:rsidRDefault="00ED2D84"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ED2D84" w:rsidRDefault="00ED2D84"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ED2D84" w:rsidRDefault="00ED2D84" w:rsidP="00D87C66">
            <w:pPr>
              <w:pStyle w:val="TAC"/>
              <w:suppressLineNumbers/>
              <w:tabs>
                <w:tab w:val="center" w:pos="2064"/>
              </w:tabs>
              <w:suppressAutoHyphens/>
            </w:pPr>
            <w:r>
              <w:t>29.468 [31]</w:t>
            </w:r>
          </w:p>
        </w:tc>
      </w:tr>
      <w:tr w:rsidR="00ED2D84"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ED2D84" w:rsidRDefault="00ED2D84"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ED2D84" w:rsidRDefault="00ED2D84"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ED2D84" w:rsidRDefault="00ED2D84" w:rsidP="00D87C66">
            <w:pPr>
              <w:spacing w:after="0"/>
              <w:rPr>
                <w:rFonts w:ascii="Arial" w:hAnsi="Arial"/>
                <w:sz w:val="18"/>
              </w:rPr>
            </w:pPr>
          </w:p>
        </w:tc>
      </w:tr>
      <w:tr w:rsidR="00ED2D84"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ED2D84" w:rsidRDefault="00ED2D84"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ED2D84" w:rsidRDefault="00ED2D84"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ED2D84" w:rsidRDefault="00ED2D84" w:rsidP="00D87C66">
            <w:pPr>
              <w:spacing w:after="0"/>
              <w:rPr>
                <w:rFonts w:ascii="Arial" w:hAnsi="Arial"/>
                <w:sz w:val="18"/>
              </w:rPr>
            </w:pPr>
          </w:p>
        </w:tc>
      </w:tr>
      <w:tr w:rsidR="00ED2D84"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ED2D84" w:rsidRDefault="00ED2D84"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ED2D84" w:rsidRDefault="00ED2D84"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ED2D84" w:rsidRDefault="00ED2D84" w:rsidP="00D87C66">
            <w:pPr>
              <w:spacing w:after="0"/>
              <w:rPr>
                <w:rFonts w:ascii="Arial" w:hAnsi="Arial"/>
                <w:sz w:val="18"/>
              </w:rPr>
            </w:pPr>
          </w:p>
        </w:tc>
      </w:tr>
      <w:tr w:rsidR="00ED2D84"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ED2D84" w:rsidRDefault="00ED2D84"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ED2D84" w:rsidRDefault="00ED2D84"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ED2D84" w:rsidRDefault="00ED2D84" w:rsidP="00D87C66">
            <w:pPr>
              <w:spacing w:after="0"/>
              <w:rPr>
                <w:rFonts w:ascii="Arial" w:hAnsi="Arial"/>
                <w:sz w:val="18"/>
              </w:rPr>
            </w:pPr>
          </w:p>
        </w:tc>
      </w:tr>
      <w:tr w:rsidR="00ED2D84"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ED2D84" w:rsidRDefault="00ED2D84"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ED2D84" w:rsidRDefault="00ED2D84"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ED2D84" w:rsidRDefault="00ED2D84" w:rsidP="00D87C66">
            <w:pPr>
              <w:spacing w:after="0"/>
              <w:rPr>
                <w:rFonts w:ascii="Arial" w:hAnsi="Arial"/>
                <w:sz w:val="18"/>
              </w:rPr>
            </w:pPr>
          </w:p>
        </w:tc>
      </w:tr>
      <w:tr w:rsidR="00ED2D84"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ED2D84" w:rsidRDefault="00ED2D84"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ED2D84" w:rsidRDefault="00ED2D84"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ED2D84" w:rsidRDefault="00ED2D84" w:rsidP="00D87C66">
            <w:pPr>
              <w:spacing w:after="0"/>
              <w:rPr>
                <w:rFonts w:ascii="Arial" w:hAnsi="Arial"/>
                <w:sz w:val="18"/>
              </w:rPr>
            </w:pPr>
          </w:p>
        </w:tc>
      </w:tr>
      <w:tr w:rsidR="00ED2D84"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ED2D84" w:rsidRDefault="00ED2D84"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ED2D84" w:rsidRDefault="00ED2D84"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ED2D84" w:rsidRDefault="00ED2D84"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ED2D84" w:rsidRDefault="00ED2D84" w:rsidP="00D87C66">
            <w:pPr>
              <w:spacing w:after="0"/>
              <w:rPr>
                <w:rFonts w:ascii="Arial" w:hAnsi="Arial"/>
                <w:sz w:val="18"/>
              </w:rPr>
            </w:pPr>
          </w:p>
        </w:tc>
      </w:tr>
      <w:tr w:rsidR="00ED2D84"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ED2D84" w:rsidRDefault="00ED2D84"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ED2D84" w:rsidRDefault="00ED2D84"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ED2D84" w:rsidRDefault="00ED2D84" w:rsidP="00D87C66">
            <w:pPr>
              <w:spacing w:after="0"/>
              <w:rPr>
                <w:rFonts w:ascii="Arial" w:hAnsi="Arial"/>
                <w:sz w:val="18"/>
              </w:rPr>
            </w:pPr>
          </w:p>
        </w:tc>
      </w:tr>
      <w:tr w:rsidR="00ED2D84"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ED2D84" w:rsidRDefault="00ED2D84"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ED2D84" w:rsidRDefault="00ED2D84"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ED2D84" w:rsidRDefault="00ED2D84" w:rsidP="00D87C66">
            <w:pPr>
              <w:spacing w:after="0"/>
              <w:rPr>
                <w:rFonts w:ascii="Arial" w:hAnsi="Arial"/>
                <w:sz w:val="18"/>
              </w:rPr>
            </w:pPr>
          </w:p>
        </w:tc>
      </w:tr>
      <w:tr w:rsidR="00ED2D84"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ED2D84" w:rsidRDefault="00ED2D84"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ED2D84" w:rsidRDefault="00ED2D84"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ED2D84" w:rsidRDefault="00ED2D84" w:rsidP="00D87C66">
            <w:pPr>
              <w:spacing w:after="0"/>
              <w:rPr>
                <w:rFonts w:ascii="Arial" w:hAnsi="Arial"/>
                <w:sz w:val="18"/>
              </w:rPr>
            </w:pPr>
          </w:p>
        </w:tc>
      </w:tr>
      <w:tr w:rsidR="00ED2D84"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ED2D84" w:rsidRDefault="00ED2D84"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ED2D84" w:rsidRDefault="00ED2D84"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ED2D84" w:rsidRDefault="00ED2D84" w:rsidP="00D87C66">
            <w:pPr>
              <w:spacing w:after="0"/>
              <w:rPr>
                <w:rFonts w:ascii="Arial" w:hAnsi="Arial"/>
                <w:sz w:val="18"/>
              </w:rPr>
            </w:pPr>
          </w:p>
        </w:tc>
      </w:tr>
      <w:tr w:rsidR="00ED2D84"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ED2D84" w:rsidRDefault="00ED2D84"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ED2D84" w:rsidRDefault="00ED2D84"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ED2D84" w:rsidRDefault="00ED2D84" w:rsidP="00D87C66">
            <w:pPr>
              <w:spacing w:after="0"/>
              <w:rPr>
                <w:rFonts w:ascii="Arial" w:hAnsi="Arial"/>
                <w:sz w:val="18"/>
              </w:rPr>
            </w:pPr>
          </w:p>
        </w:tc>
      </w:tr>
      <w:tr w:rsidR="00ED2D84"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ED2D84" w:rsidRDefault="00ED2D84"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ED2D84" w:rsidRDefault="00ED2D84"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ED2D84" w:rsidRDefault="00ED2D84" w:rsidP="00D87C66">
            <w:pPr>
              <w:spacing w:after="0"/>
              <w:rPr>
                <w:rFonts w:ascii="Arial" w:hAnsi="Arial"/>
                <w:sz w:val="18"/>
              </w:rPr>
            </w:pPr>
          </w:p>
        </w:tc>
      </w:tr>
      <w:tr w:rsidR="00ED2D84"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ED2D84" w:rsidRDefault="00ED2D84"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ED2D84" w:rsidRDefault="00ED2D84"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ED2D84" w:rsidRDefault="00ED2D84" w:rsidP="00D87C66">
            <w:pPr>
              <w:spacing w:after="0"/>
              <w:rPr>
                <w:rFonts w:ascii="Arial" w:hAnsi="Arial"/>
                <w:sz w:val="18"/>
              </w:rPr>
            </w:pPr>
          </w:p>
        </w:tc>
      </w:tr>
      <w:tr w:rsidR="00ED2D84"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ED2D84" w:rsidRDefault="00ED2D84"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ED2D84" w:rsidRDefault="00ED2D84"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ED2D84" w:rsidRDefault="00ED2D84" w:rsidP="00D87C66">
            <w:pPr>
              <w:spacing w:after="0"/>
              <w:rPr>
                <w:rFonts w:ascii="Arial" w:hAnsi="Arial"/>
                <w:sz w:val="18"/>
              </w:rPr>
            </w:pPr>
          </w:p>
        </w:tc>
      </w:tr>
      <w:tr w:rsidR="00ED2D84"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ED2D84" w:rsidRDefault="00ED2D84"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ED2D84" w:rsidRDefault="00ED2D84"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ED2D84" w:rsidRDefault="00ED2D84" w:rsidP="00D87C66">
            <w:pPr>
              <w:spacing w:after="0"/>
              <w:rPr>
                <w:rFonts w:ascii="Arial" w:hAnsi="Arial"/>
                <w:sz w:val="18"/>
              </w:rPr>
            </w:pPr>
          </w:p>
        </w:tc>
      </w:tr>
      <w:tr w:rsidR="00ED2D84"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ED2D84" w:rsidRDefault="00ED2D84"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ED2D84" w:rsidRDefault="00ED2D84"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ED2D84" w:rsidRDefault="00ED2D84" w:rsidP="00D87C66">
            <w:pPr>
              <w:spacing w:after="0"/>
              <w:rPr>
                <w:rFonts w:ascii="Arial" w:hAnsi="Arial"/>
                <w:sz w:val="18"/>
              </w:rPr>
            </w:pPr>
          </w:p>
        </w:tc>
      </w:tr>
      <w:tr w:rsidR="00ED2D84"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ED2D84" w:rsidRDefault="00ED2D84"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ED2D84" w:rsidRDefault="00ED2D84"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ED2D84" w:rsidRDefault="00ED2D84" w:rsidP="00D87C66">
            <w:pPr>
              <w:spacing w:after="0"/>
              <w:rPr>
                <w:rFonts w:ascii="Arial" w:hAnsi="Arial"/>
                <w:sz w:val="18"/>
              </w:rPr>
            </w:pPr>
          </w:p>
        </w:tc>
      </w:tr>
      <w:tr w:rsidR="00ED2D84"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ED2D84" w:rsidRDefault="00ED2D84"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ED2D84" w:rsidRDefault="00ED2D84"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ED2D84" w:rsidRDefault="00ED2D84" w:rsidP="00D87C66">
            <w:pPr>
              <w:spacing w:after="0"/>
              <w:rPr>
                <w:rFonts w:ascii="Arial" w:hAnsi="Arial"/>
                <w:sz w:val="18"/>
              </w:rPr>
            </w:pPr>
          </w:p>
        </w:tc>
      </w:tr>
      <w:tr w:rsidR="00ED2D84"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ED2D84" w:rsidRDefault="00ED2D84"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ED2D84" w:rsidRDefault="00ED2D84"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ED2D84" w:rsidRDefault="00ED2D84" w:rsidP="00D87C66">
            <w:pPr>
              <w:spacing w:after="0"/>
              <w:rPr>
                <w:rFonts w:ascii="Arial" w:hAnsi="Arial"/>
                <w:sz w:val="18"/>
              </w:rPr>
            </w:pPr>
          </w:p>
        </w:tc>
      </w:tr>
      <w:tr w:rsidR="00ED2D84"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ED2D84" w:rsidRDefault="00ED2D84"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ED2D84" w:rsidRDefault="00ED2D84"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ED2D84" w:rsidRDefault="00ED2D84" w:rsidP="00D87C66">
            <w:pPr>
              <w:spacing w:after="0"/>
              <w:rPr>
                <w:rFonts w:ascii="Arial" w:hAnsi="Arial"/>
                <w:sz w:val="18"/>
              </w:rPr>
            </w:pPr>
          </w:p>
        </w:tc>
      </w:tr>
      <w:tr w:rsidR="00ED2D84"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ED2D84" w:rsidRDefault="00ED2D84"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ED2D84" w:rsidRDefault="00ED2D84"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ED2D84" w:rsidRDefault="00ED2D84" w:rsidP="00D87C66">
            <w:pPr>
              <w:spacing w:after="0"/>
              <w:rPr>
                <w:rFonts w:ascii="Arial" w:hAnsi="Arial"/>
                <w:sz w:val="18"/>
              </w:rPr>
            </w:pPr>
          </w:p>
        </w:tc>
      </w:tr>
      <w:tr w:rsidR="00ED2D84"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ED2D84" w:rsidRDefault="00ED2D84"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ED2D84" w:rsidRDefault="00ED2D84"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ED2D84" w:rsidRDefault="00ED2D84" w:rsidP="00D87C66">
            <w:pPr>
              <w:spacing w:after="0"/>
              <w:rPr>
                <w:rFonts w:ascii="Arial" w:hAnsi="Arial"/>
                <w:sz w:val="18"/>
              </w:rPr>
            </w:pPr>
          </w:p>
        </w:tc>
      </w:tr>
      <w:tr w:rsidR="00ED2D84"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ED2D84" w:rsidRDefault="00ED2D84"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ED2D84" w:rsidRDefault="00ED2D84"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ED2D84" w:rsidRDefault="00ED2D84" w:rsidP="00D87C66">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ED2D84" w:rsidRDefault="00ED2D84" w:rsidP="00D87C66">
            <w:pPr>
              <w:spacing w:after="0"/>
              <w:rPr>
                <w:rFonts w:ascii="Arial" w:hAnsi="Arial"/>
                <w:sz w:val="18"/>
              </w:rPr>
            </w:pPr>
          </w:p>
        </w:tc>
      </w:tr>
      <w:tr w:rsidR="00ED2D84"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ED2D84" w:rsidRDefault="00ED2D84"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ED2D84" w:rsidRDefault="00ED2D84"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ED2D84" w:rsidRDefault="00ED2D8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ED2D84" w:rsidRDefault="00ED2D84" w:rsidP="00D87C66">
            <w:pPr>
              <w:spacing w:after="0"/>
              <w:rPr>
                <w:rFonts w:ascii="Arial" w:hAnsi="Arial"/>
                <w:sz w:val="18"/>
              </w:rPr>
            </w:pPr>
          </w:p>
        </w:tc>
      </w:tr>
      <w:tr w:rsidR="00ED2D84"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ED2D84" w:rsidRDefault="00ED2D84"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ED2D84" w:rsidRDefault="00ED2D84"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ED2D84" w:rsidRDefault="00ED2D84" w:rsidP="00D87C66">
            <w:pPr>
              <w:spacing w:after="0"/>
              <w:rPr>
                <w:rFonts w:ascii="Arial" w:hAnsi="Arial"/>
                <w:sz w:val="18"/>
              </w:rPr>
            </w:pPr>
          </w:p>
        </w:tc>
      </w:tr>
      <w:tr w:rsidR="00ED2D84"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ED2D84" w:rsidRDefault="00ED2D84"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ED2D84" w:rsidRDefault="00ED2D84"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ED2D84" w:rsidRDefault="00ED2D84" w:rsidP="00D87C66">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ED2D84" w:rsidRDefault="00ED2D84" w:rsidP="00D87C66">
            <w:pPr>
              <w:spacing w:after="0"/>
              <w:rPr>
                <w:rFonts w:ascii="Arial" w:hAnsi="Arial"/>
                <w:sz w:val="18"/>
              </w:rPr>
            </w:pPr>
          </w:p>
        </w:tc>
      </w:tr>
      <w:tr w:rsidR="00ED2D84"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ED2D84" w:rsidRDefault="00ED2D84"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ED2D84" w:rsidRDefault="00ED2D84"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ED2D84" w:rsidRDefault="00ED2D84" w:rsidP="00D87C66">
            <w:pPr>
              <w:spacing w:after="0"/>
              <w:rPr>
                <w:rFonts w:ascii="Arial" w:hAnsi="Arial"/>
                <w:sz w:val="18"/>
              </w:rPr>
            </w:pPr>
          </w:p>
        </w:tc>
      </w:tr>
      <w:tr w:rsidR="00ED2D84"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ED2D84" w:rsidRDefault="00ED2D84"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ED2D84" w:rsidRDefault="00ED2D84"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ED2D84" w:rsidRDefault="00ED2D84" w:rsidP="00D87C66">
            <w:pPr>
              <w:spacing w:after="0"/>
              <w:rPr>
                <w:rFonts w:ascii="Arial" w:hAnsi="Arial"/>
                <w:sz w:val="18"/>
              </w:rPr>
            </w:pPr>
          </w:p>
        </w:tc>
      </w:tr>
      <w:tr w:rsidR="00ED2D84"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ED2D84" w:rsidRDefault="00ED2D84"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ED2D84" w:rsidRDefault="00ED2D84"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ED2D84" w:rsidRDefault="00ED2D84" w:rsidP="00D87C66">
            <w:pPr>
              <w:spacing w:after="0"/>
              <w:rPr>
                <w:rFonts w:ascii="Arial" w:hAnsi="Arial"/>
                <w:sz w:val="18"/>
              </w:rPr>
            </w:pPr>
          </w:p>
        </w:tc>
      </w:tr>
      <w:tr w:rsidR="00ED2D84"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ED2D84" w:rsidRDefault="00ED2D84"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ED2D84" w:rsidRDefault="00ED2D84"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ED2D84" w:rsidRDefault="00ED2D84" w:rsidP="00D87C66">
            <w:pPr>
              <w:spacing w:after="0"/>
              <w:rPr>
                <w:rFonts w:ascii="Arial" w:hAnsi="Arial"/>
                <w:sz w:val="18"/>
              </w:rPr>
            </w:pPr>
          </w:p>
        </w:tc>
      </w:tr>
      <w:tr w:rsidR="00ED2D84"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ED2D84" w:rsidRDefault="00ED2D84"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ED2D84" w:rsidRDefault="00ED2D84"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ED2D84" w:rsidRDefault="00ED2D84" w:rsidP="00D87C66">
            <w:pPr>
              <w:spacing w:after="0"/>
              <w:rPr>
                <w:rFonts w:ascii="Arial" w:hAnsi="Arial"/>
                <w:sz w:val="18"/>
              </w:rPr>
            </w:pPr>
          </w:p>
        </w:tc>
      </w:tr>
      <w:tr w:rsidR="00ED2D84"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ED2D84" w:rsidRDefault="00ED2D84" w:rsidP="00ED2D84">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ED2D84" w:rsidRDefault="00ED2D84" w:rsidP="00ED2D84">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ED2D84" w:rsidRDefault="00ED2D84" w:rsidP="00ED2D8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ED2D84" w:rsidRDefault="00ED2D84" w:rsidP="00ED2D84">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D87C66" w:rsidRDefault="00D87C66" w:rsidP="00D87C66">
            <w:pPr>
              <w:pStyle w:val="TAC"/>
              <w:suppressLineNumbers/>
              <w:tabs>
                <w:tab w:val="center" w:pos="2064"/>
              </w:tabs>
              <w:suppressAutoHyphens/>
              <w:jc w:val="left"/>
            </w:pPr>
            <w:r>
              <w:t xml:space="preserve">Note: The AVP codes from </w:t>
            </w:r>
            <w:r w:rsidR="00ED2D84">
              <w:t xml:space="preserve">3534 </w:t>
            </w:r>
            <w:r>
              <w:t>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lastRenderedPageBreak/>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lastRenderedPageBreak/>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 xml:space="preserve">29.153 </w:t>
            </w:r>
            <w:r>
              <w:lastRenderedPageBreak/>
              <w:t>[37]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lastRenderedPageBreak/>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lastRenderedPageBreak/>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1B033B">
      <w:pPr>
        <w:pStyle w:val="Heading1"/>
      </w:pPr>
      <w:bookmarkStart w:id="101" w:name="_Toc36019233"/>
      <w:bookmarkStart w:id="102" w:name="_Toc44865191"/>
      <w:bookmarkStart w:id="103" w:name="_Toc98147855"/>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4" w:name="_Toc19718279"/>
      <w:bookmarkStart w:id="105" w:name="_Toc27377354"/>
      <w:bookmarkStart w:id="106" w:name="_Toc27379387"/>
      <w:bookmarkStart w:id="107" w:name="_Toc36019234"/>
      <w:bookmarkStart w:id="108" w:name="_Toc44865192"/>
      <w:bookmarkStart w:id="109" w:name="_Toc98147856"/>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0" w:name="_Toc19718280"/>
      <w:bookmarkStart w:id="111" w:name="_Toc27377355"/>
      <w:bookmarkStart w:id="112" w:name="_Toc27379388"/>
      <w:bookmarkStart w:id="113" w:name="_Toc36019235"/>
      <w:bookmarkStart w:id="114" w:name="_Toc44865193"/>
      <w:bookmarkStart w:id="115" w:name="_Toc98147857"/>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6" w:name="_Toc19718281"/>
      <w:bookmarkStart w:id="117" w:name="_Toc27377356"/>
      <w:bookmarkStart w:id="118" w:name="_Toc27379389"/>
      <w:bookmarkStart w:id="119" w:name="_Toc36019236"/>
      <w:bookmarkStart w:id="120" w:name="_Toc44865194"/>
      <w:bookmarkStart w:id="121" w:name="_Toc98147858"/>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2" w:name="_Toc19718282"/>
      <w:bookmarkStart w:id="123" w:name="_Toc27377357"/>
      <w:bookmarkStart w:id="124" w:name="_Toc27379390"/>
      <w:bookmarkStart w:id="125" w:name="_Toc36019237"/>
      <w:bookmarkStart w:id="126" w:name="_Toc44865195"/>
      <w:bookmarkStart w:id="127" w:name="_Toc98147859"/>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8" w:name="_Toc19718283"/>
      <w:bookmarkStart w:id="129" w:name="_Toc27377358"/>
      <w:bookmarkStart w:id="130" w:name="_Toc27379391"/>
      <w:bookmarkStart w:id="131" w:name="_Toc36019238"/>
      <w:bookmarkStart w:id="132" w:name="_Toc44865196"/>
      <w:bookmarkStart w:id="133" w:name="_Toc98147860"/>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98147861"/>
      <w:r>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1" w:name="_Toc19718285"/>
      <w:bookmarkStart w:id="142" w:name="_Toc27377360"/>
      <w:bookmarkStart w:id="143" w:name="_Toc27379393"/>
      <w:bookmarkStart w:id="144" w:name="_Toc36019240"/>
      <w:bookmarkStart w:id="145" w:name="_Toc44865198"/>
      <w:bookmarkStart w:id="146" w:name="_Toc98147862"/>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7" w:name="_Toc19718286"/>
      <w:bookmarkStart w:id="148" w:name="_Toc27377361"/>
      <w:bookmarkStart w:id="149" w:name="_Toc27379394"/>
      <w:bookmarkStart w:id="150" w:name="_Toc36019241"/>
      <w:bookmarkStart w:id="151" w:name="_Toc44865199"/>
      <w:bookmarkStart w:id="152" w:name="_Toc98147863"/>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3" w:name="_Toc19718287"/>
      <w:bookmarkStart w:id="154" w:name="_Toc27377362"/>
      <w:bookmarkStart w:id="155" w:name="_Toc27379395"/>
      <w:bookmarkStart w:id="156" w:name="_Toc36019242"/>
      <w:bookmarkStart w:id="157" w:name="_Toc44865200"/>
      <w:bookmarkStart w:id="158" w:name="_Toc98147864"/>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59" w:name="_Toc19718288"/>
      <w:bookmarkStart w:id="160" w:name="_Toc27377363"/>
      <w:bookmarkStart w:id="161" w:name="_Toc27379396"/>
      <w:bookmarkStart w:id="162" w:name="_Toc36019243"/>
      <w:bookmarkStart w:id="163" w:name="_Toc44865201"/>
      <w:bookmarkStart w:id="164" w:name="_Toc98147865"/>
      <w:r>
        <w:t>A.4</w:t>
      </w:r>
      <w:r>
        <w:tab/>
        <w:t>Result codes</w:t>
      </w:r>
      <w:bookmarkEnd w:id="159"/>
      <w:bookmarkEnd w:id="160"/>
      <w:bookmarkEnd w:id="161"/>
      <w:bookmarkEnd w:id="162"/>
      <w:bookmarkEnd w:id="163"/>
      <w:bookmarkEnd w:id="164"/>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5" w:name="_Toc19718289"/>
      <w:bookmarkStart w:id="166" w:name="_Toc27377364"/>
      <w:bookmarkStart w:id="167" w:name="_Toc27379397"/>
      <w:bookmarkStart w:id="168" w:name="_Toc36019244"/>
      <w:bookmarkStart w:id="169" w:name="_Toc44865202"/>
      <w:bookmarkStart w:id="170" w:name="_Toc98147866"/>
      <w:bookmarkStart w:id="171" w:name="historyclause"/>
      <w:r>
        <w:t>Annex B (informative):</w:t>
      </w:r>
      <w:r>
        <w:br/>
        <w:t>Change history</w:t>
      </w:r>
      <w:bookmarkEnd w:id="165"/>
      <w:bookmarkEnd w:id="166"/>
      <w:bookmarkEnd w:id="167"/>
      <w:bookmarkEnd w:id="168"/>
      <w:bookmarkEnd w:id="169"/>
      <w:bookmarkEnd w:id="170"/>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E7EFD" w14:textId="77777777" w:rsidR="00FA7A6F" w:rsidRDefault="00FA7A6F">
      <w:r>
        <w:separator/>
      </w:r>
    </w:p>
  </w:endnote>
  <w:endnote w:type="continuationSeparator" w:id="0">
    <w:p w14:paraId="3DF33B51" w14:textId="77777777" w:rsidR="00FA7A6F" w:rsidRDefault="00FA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80399" w14:textId="77777777" w:rsidR="00FA7A6F" w:rsidRDefault="00FA7A6F">
      <w:r>
        <w:separator/>
      </w:r>
    </w:p>
  </w:footnote>
  <w:footnote w:type="continuationSeparator" w:id="0">
    <w:p w14:paraId="357C4888" w14:textId="77777777" w:rsidR="00FA7A6F" w:rsidRDefault="00FA7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3B49E1BA"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304">
      <w:rPr>
        <w:rFonts w:ascii="Arial" w:hAnsi="Arial" w:cs="Arial"/>
        <w:b/>
        <w:noProof/>
        <w:sz w:val="18"/>
        <w:szCs w:val="18"/>
      </w:rPr>
      <w:t>3GPP TS 29.230 V18.1.0 (2023-06)</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79CA5F57"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304">
      <w:rPr>
        <w:rFonts w:ascii="Arial" w:hAnsi="Arial" w:cs="Arial"/>
        <w:b/>
        <w:noProof/>
        <w:sz w:val="18"/>
        <w:szCs w:val="18"/>
      </w:rPr>
      <w:t>Release 18</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2006CC"/>
    <w:rsid w:val="002035C3"/>
    <w:rsid w:val="002347A2"/>
    <w:rsid w:val="00262280"/>
    <w:rsid w:val="002675F0"/>
    <w:rsid w:val="002B3806"/>
    <w:rsid w:val="002B43BB"/>
    <w:rsid w:val="002B6339"/>
    <w:rsid w:val="002E00EE"/>
    <w:rsid w:val="0031637B"/>
    <w:rsid w:val="003172DC"/>
    <w:rsid w:val="003320C8"/>
    <w:rsid w:val="0035462D"/>
    <w:rsid w:val="00356304"/>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B9D"/>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ED2D84"/>
    <w:rsid w:val="00F025A2"/>
    <w:rsid w:val="00F04712"/>
    <w:rsid w:val="00F13360"/>
    <w:rsid w:val="00F22EC7"/>
    <w:rsid w:val="00F248F3"/>
    <w:rsid w:val="00F325C8"/>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Pages>
  <Words>18954</Words>
  <Characters>108038</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29.230_CR0703_(Rel-18)_eSMS_SBI</cp:lastModifiedBy>
  <cp:revision>35</cp:revision>
  <cp:lastPrinted>2019-02-25T14:05:00Z</cp:lastPrinted>
  <dcterms:created xsi:type="dcterms:W3CDTF">2019-12-16T07:31:00Z</dcterms:created>
  <dcterms:modified xsi:type="dcterms:W3CDTF">2023-05-30T10:12:00Z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