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1A1AA5"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V17.1.0</w:t>
            </w:r>
            <w:r w:rsidRPr="003B5446">
              <w:t xml:space="preserve"> </w:t>
            </w:r>
            <w:r>
              <w:rPr>
                <w:sz w:val="32"/>
              </w:rPr>
              <w:t>(2022-03</w:t>
            </w:r>
            <w:r w:rsidRPr="003B5446">
              <w:rPr>
                <w:sz w:val="32"/>
              </w:rPr>
              <w:t>)</w:t>
            </w:r>
          </w:p>
        </w:tc>
      </w:tr>
      <w:tr w:rsidR="004F0988" w14:paraId="0FFD4F19" w14:textId="77777777" w:rsidTr="005E4BB2">
        <w:trPr>
          <w:trHeight w:hRule="exact" w:val="1134"/>
        </w:trPr>
        <w:tc>
          <w:tcPr>
            <w:tcW w:w="10423" w:type="dxa"/>
            <w:gridSpan w:val="2"/>
            <w:shd w:val="clear" w:color="auto" w:fill="auto"/>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r w:rsidRPr="003B5446">
              <w:t>Cx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66507EAA" w:rsidR="004F0988" w:rsidRPr="00133525" w:rsidRDefault="00771BC5" w:rsidP="00771BC5">
            <w:pPr>
              <w:pStyle w:val="ZT"/>
              <w:framePr w:wrap="auto" w:hAnchor="text" w:yAlign="inline"/>
              <w:rPr>
                <w:i/>
                <w:sz w:val="28"/>
              </w:rPr>
            </w:pPr>
            <w:r w:rsidRPr="003B5446">
              <w:t>(</w:t>
            </w:r>
            <w:r w:rsidRPr="003B5446">
              <w:rPr>
                <w:rStyle w:val="ZGSM"/>
              </w:rPr>
              <w:t>Release</w:t>
            </w:r>
            <w:r>
              <w:rPr>
                <w:rStyle w:val="ZGSM"/>
              </w:rPr>
              <w:t xml:space="preserve"> 17</w:t>
            </w:r>
            <w:r w:rsidRPr="003B544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FD5FD5" w14:textId="77777777" w:rsidTr="005E4BB2">
        <w:trPr>
          <w:trHeight w:hRule="exact" w:val="1531"/>
        </w:trPr>
        <w:tc>
          <w:tcPr>
            <w:tcW w:w="4883" w:type="dxa"/>
            <w:shd w:val="clear" w:color="auto" w:fill="auto"/>
          </w:tcPr>
          <w:p w14:paraId="35C2C9F4" w14:textId="15AE9CD2" w:rsidR="00D82E6F" w:rsidRPr="00133525" w:rsidRDefault="00771BC5" w:rsidP="00D82E6F">
            <w:pPr>
              <w:rPr>
                <w:i/>
              </w:rPr>
            </w:pPr>
            <w:r>
              <w:rPr>
                <w:i/>
                <w:noProof/>
              </w:rPr>
              <w:drawing>
                <wp:inline distT="0" distB="0" distL="0" distR="0" wp14:anchorId="10FA027C" wp14:editId="7F41AD9F">
                  <wp:extent cx="1316355" cy="1046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355" cy="1046480"/>
                          </a:xfrm>
                          <a:prstGeom prst="rect">
                            <a:avLst/>
                          </a:prstGeom>
                          <a:noFill/>
                          <a:ln>
                            <a:noFill/>
                          </a:ln>
                        </pic:spPr>
                      </pic:pic>
                    </a:graphicData>
                  </a:graphic>
                </wp:inline>
              </w:drawing>
            </w:r>
          </w:p>
        </w:tc>
        <w:tc>
          <w:tcPr>
            <w:tcW w:w="5540" w:type="dxa"/>
            <w:shd w:val="clear" w:color="auto" w:fill="auto"/>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771BC5">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9A394D" w:rsidR="00E16509" w:rsidRPr="00133525" w:rsidRDefault="00E16509" w:rsidP="00133525">
            <w:pPr>
              <w:pStyle w:val="FP"/>
              <w:jc w:val="center"/>
              <w:rPr>
                <w:noProof/>
                <w:sz w:val="18"/>
              </w:rPr>
            </w:pPr>
            <w:r w:rsidRPr="00771BC5">
              <w:rPr>
                <w:noProof/>
                <w:sz w:val="18"/>
              </w:rPr>
              <w:t xml:space="preserve">© </w:t>
            </w:r>
            <w:bookmarkStart w:id="6" w:name="copyrightDate"/>
            <w:r w:rsidRPr="00771BC5">
              <w:rPr>
                <w:noProof/>
                <w:sz w:val="18"/>
              </w:rPr>
              <w:t>2</w:t>
            </w:r>
            <w:r w:rsidR="008E2D68" w:rsidRPr="00771BC5">
              <w:rPr>
                <w:noProof/>
                <w:sz w:val="18"/>
              </w:rPr>
              <w:t>02</w:t>
            </w:r>
            <w:bookmarkEnd w:id="6"/>
            <w:r w:rsidR="00771BC5" w:rsidRPr="00771BC5">
              <w:rPr>
                <w:noProof/>
                <w:sz w:val="18"/>
              </w:rPr>
              <w:t>2</w:t>
            </w:r>
            <w:r w:rsidRPr="00771BC5">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AE5F36">
      <w:pPr>
        <w:pStyle w:val="TT"/>
      </w:pPr>
      <w:r w:rsidRPr="004D3578">
        <w:br w:type="page"/>
      </w:r>
      <w:bookmarkStart w:id="8" w:name="tableOfContents"/>
      <w:bookmarkEnd w:id="8"/>
      <w:r w:rsidRPr="004D3578">
        <w:lastRenderedPageBreak/>
        <w:t>Contents</w:t>
      </w:r>
    </w:p>
    <w:p w14:paraId="2EB03354" w14:textId="3831D061" w:rsidR="00B759E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759E1">
        <w:t>Foreword</w:t>
      </w:r>
      <w:r w:rsidR="00B759E1">
        <w:tab/>
      </w:r>
      <w:r w:rsidR="00B759E1">
        <w:fldChar w:fldCharType="begin" w:fldLock="1"/>
      </w:r>
      <w:r w:rsidR="00B759E1">
        <w:instrText xml:space="preserve"> PAGEREF _Toc98145662 \h </w:instrText>
      </w:r>
      <w:r w:rsidR="00B759E1">
        <w:fldChar w:fldCharType="separate"/>
      </w:r>
      <w:r w:rsidR="00B759E1">
        <w:t>6</w:t>
      </w:r>
      <w:r w:rsidR="00B759E1">
        <w:fldChar w:fldCharType="end"/>
      </w:r>
    </w:p>
    <w:p w14:paraId="38ADE513" w14:textId="18CE8B7A" w:rsidR="00B759E1" w:rsidRDefault="00B759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_Toc98145663 \h </w:instrText>
      </w:r>
      <w:r>
        <w:fldChar w:fldCharType="separate"/>
      </w:r>
      <w:r>
        <w:t>7</w:t>
      </w:r>
      <w:r>
        <w:fldChar w:fldCharType="end"/>
      </w:r>
    </w:p>
    <w:p w14:paraId="0239CF4A" w14:textId="399CCFAD" w:rsidR="00B759E1" w:rsidRDefault="00B759E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_Toc98145664 \h </w:instrText>
      </w:r>
      <w:r>
        <w:fldChar w:fldCharType="separate"/>
      </w:r>
      <w:r>
        <w:t>7</w:t>
      </w:r>
      <w:r>
        <w:fldChar w:fldCharType="end"/>
      </w:r>
    </w:p>
    <w:p w14:paraId="7ED204FF" w14:textId="29E09A24" w:rsidR="00B759E1" w:rsidRDefault="00B759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_Toc98145665 \h </w:instrText>
      </w:r>
      <w:r>
        <w:fldChar w:fldCharType="separate"/>
      </w:r>
      <w:r>
        <w:t>8</w:t>
      </w:r>
      <w:r>
        <w:fldChar w:fldCharType="end"/>
      </w:r>
    </w:p>
    <w:p w14:paraId="5A16B6E7" w14:textId="774C7EE5" w:rsidR="00B759E1" w:rsidRDefault="00B759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_Toc98145666 \h </w:instrText>
      </w:r>
      <w:r>
        <w:fldChar w:fldCharType="separate"/>
      </w:r>
      <w:r>
        <w:t>8</w:t>
      </w:r>
      <w:r>
        <w:fldChar w:fldCharType="end"/>
      </w:r>
    </w:p>
    <w:p w14:paraId="3473AE09" w14:textId="5F7E1343" w:rsidR="00B759E1" w:rsidRDefault="00B759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_Toc98145667 \h </w:instrText>
      </w:r>
      <w:r>
        <w:fldChar w:fldCharType="separate"/>
      </w:r>
      <w:r>
        <w:t>9</w:t>
      </w:r>
      <w:r>
        <w:fldChar w:fldCharType="end"/>
      </w:r>
    </w:p>
    <w:p w14:paraId="54E85B3F" w14:textId="3A834D6C" w:rsidR="00B759E1" w:rsidRDefault="00B759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_Toc98145668 \h </w:instrText>
      </w:r>
      <w:r>
        <w:fldChar w:fldCharType="separate"/>
      </w:r>
      <w:r>
        <w:t>9</w:t>
      </w:r>
      <w:r>
        <w:fldChar w:fldCharType="end"/>
      </w:r>
    </w:p>
    <w:p w14:paraId="710160C4" w14:textId="14F9E613" w:rsidR="00B759E1" w:rsidRDefault="00B759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of the Diameter base protocol</w:t>
      </w:r>
      <w:r>
        <w:tab/>
      </w:r>
      <w:r>
        <w:fldChar w:fldCharType="begin" w:fldLock="1"/>
      </w:r>
      <w:r>
        <w:instrText xml:space="preserve"> PAGEREF _Toc98145669 \h </w:instrText>
      </w:r>
      <w:r>
        <w:fldChar w:fldCharType="separate"/>
      </w:r>
      <w:r>
        <w:t>9</w:t>
      </w:r>
      <w:r>
        <w:fldChar w:fldCharType="end"/>
      </w:r>
    </w:p>
    <w:p w14:paraId="5CEA3A16" w14:textId="09549A5E" w:rsidR="00B759E1" w:rsidRDefault="00B759E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_Toc98145670 \h </w:instrText>
      </w:r>
      <w:r>
        <w:fldChar w:fldCharType="separate"/>
      </w:r>
      <w:r>
        <w:t>9</w:t>
      </w:r>
      <w:r>
        <w:fldChar w:fldCharType="end"/>
      </w:r>
    </w:p>
    <w:p w14:paraId="20C333A3" w14:textId="363905B2" w:rsidR="00B759E1" w:rsidRDefault="00B759E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_Toc98145671 \h </w:instrText>
      </w:r>
      <w:r>
        <w:fldChar w:fldCharType="separate"/>
      </w:r>
      <w:r>
        <w:t>9</w:t>
      </w:r>
      <w:r>
        <w:fldChar w:fldCharType="end"/>
      </w:r>
    </w:p>
    <w:p w14:paraId="7BA0BF4A" w14:textId="0B461A20" w:rsidR="00B759E1" w:rsidRDefault="00B759E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_Toc98145672 \h </w:instrText>
      </w:r>
      <w:r>
        <w:fldChar w:fldCharType="separate"/>
      </w:r>
      <w:r>
        <w:t>9</w:t>
      </w:r>
      <w:r>
        <w:fldChar w:fldCharType="end"/>
      </w:r>
    </w:p>
    <w:p w14:paraId="60D77A3C" w14:textId="22B78B18" w:rsidR="00B759E1" w:rsidRDefault="00B759E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_Toc98145673 \h </w:instrText>
      </w:r>
      <w:r>
        <w:fldChar w:fldCharType="separate"/>
      </w:r>
      <w:r>
        <w:t>10</w:t>
      </w:r>
      <w:r>
        <w:fldChar w:fldCharType="end"/>
      </w:r>
    </w:p>
    <w:p w14:paraId="45792F7B" w14:textId="24109639" w:rsidR="00B759E1" w:rsidRDefault="00B759E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_Toc98145674 \h </w:instrText>
      </w:r>
      <w:r>
        <w:fldChar w:fldCharType="separate"/>
      </w:r>
      <w:r>
        <w:t>10</w:t>
      </w:r>
      <w:r>
        <w:fldChar w:fldCharType="end"/>
      </w:r>
    </w:p>
    <w:p w14:paraId="551F59CC" w14:textId="0D07BC15" w:rsidR="00B759E1" w:rsidRDefault="00B759E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_Toc98145675 \h </w:instrText>
      </w:r>
      <w:r>
        <w:fldChar w:fldCharType="separate"/>
      </w:r>
      <w:r>
        <w:t>10</w:t>
      </w:r>
      <w:r>
        <w:fldChar w:fldCharType="end"/>
      </w:r>
    </w:p>
    <w:p w14:paraId="2EC4D854" w14:textId="4E75F974" w:rsidR="00B759E1" w:rsidRDefault="00B759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Diameter application for Cx interface</w:t>
      </w:r>
      <w:r>
        <w:tab/>
      </w:r>
      <w:r>
        <w:fldChar w:fldCharType="begin" w:fldLock="1"/>
      </w:r>
      <w:r>
        <w:instrText xml:space="preserve"> PAGEREF _Toc98145676 \h </w:instrText>
      </w:r>
      <w:r>
        <w:fldChar w:fldCharType="separate"/>
      </w:r>
      <w:r>
        <w:t>11</w:t>
      </w:r>
      <w:r>
        <w:fldChar w:fldCharType="end"/>
      </w:r>
    </w:p>
    <w:p w14:paraId="50ABD399" w14:textId="67BDF3F5" w:rsidR="00B759E1" w:rsidRDefault="00B759E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_Toc98145677 \h </w:instrText>
      </w:r>
      <w:r>
        <w:fldChar w:fldCharType="separate"/>
      </w:r>
      <w:r>
        <w:t>11</w:t>
      </w:r>
      <w:r>
        <w:fldChar w:fldCharType="end"/>
      </w:r>
    </w:p>
    <w:p w14:paraId="6AE1808D" w14:textId="04C75B49" w:rsidR="00B759E1" w:rsidRDefault="00B759E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User-Authorization-Request (UAR) Command</w:t>
      </w:r>
      <w:r>
        <w:tab/>
      </w:r>
      <w:r>
        <w:fldChar w:fldCharType="begin" w:fldLock="1"/>
      </w:r>
      <w:r>
        <w:instrText xml:space="preserve"> PAGEREF _Toc98145678 \h </w:instrText>
      </w:r>
      <w:r>
        <w:fldChar w:fldCharType="separate"/>
      </w:r>
      <w:r>
        <w:t>11</w:t>
      </w:r>
      <w:r>
        <w:fldChar w:fldCharType="end"/>
      </w:r>
    </w:p>
    <w:p w14:paraId="680D979B" w14:textId="78588E77" w:rsidR="00B759E1" w:rsidRDefault="00B759E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User-Authorization-Answer (UAA) Command</w:t>
      </w:r>
      <w:r>
        <w:tab/>
      </w:r>
      <w:r>
        <w:fldChar w:fldCharType="begin" w:fldLock="1"/>
      </w:r>
      <w:r>
        <w:instrText xml:space="preserve"> PAGEREF _Toc98145679 \h </w:instrText>
      </w:r>
      <w:r>
        <w:fldChar w:fldCharType="separate"/>
      </w:r>
      <w:r>
        <w:t>12</w:t>
      </w:r>
      <w:r>
        <w:fldChar w:fldCharType="end"/>
      </w:r>
    </w:p>
    <w:p w14:paraId="6C7E1535" w14:textId="3693AA5F" w:rsidR="00B759E1" w:rsidRDefault="00B759E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Server-Assignment-Request (SAR) Command</w:t>
      </w:r>
      <w:r>
        <w:tab/>
      </w:r>
      <w:r>
        <w:fldChar w:fldCharType="begin" w:fldLock="1"/>
      </w:r>
      <w:r>
        <w:instrText xml:space="preserve"> PAGEREF _Toc98145680 \h </w:instrText>
      </w:r>
      <w:r>
        <w:fldChar w:fldCharType="separate"/>
      </w:r>
      <w:r>
        <w:t>12</w:t>
      </w:r>
      <w:r>
        <w:fldChar w:fldCharType="end"/>
      </w:r>
    </w:p>
    <w:p w14:paraId="3C0094C8" w14:textId="06F681A5" w:rsidR="00B759E1" w:rsidRDefault="00B759E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Server-Assignment-Answer (SAA) Command</w:t>
      </w:r>
      <w:r>
        <w:tab/>
      </w:r>
      <w:r>
        <w:fldChar w:fldCharType="begin" w:fldLock="1"/>
      </w:r>
      <w:r>
        <w:instrText xml:space="preserve"> PAGEREF _Toc98145681 \h </w:instrText>
      </w:r>
      <w:r>
        <w:fldChar w:fldCharType="separate"/>
      </w:r>
      <w:r>
        <w:t>13</w:t>
      </w:r>
      <w:r>
        <w:fldChar w:fldCharType="end"/>
      </w:r>
    </w:p>
    <w:p w14:paraId="7D588050" w14:textId="0A09A166" w:rsidR="00B759E1" w:rsidRDefault="00B759E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Location-Info-Request (LIR) Command</w:t>
      </w:r>
      <w:r>
        <w:tab/>
      </w:r>
      <w:r>
        <w:fldChar w:fldCharType="begin" w:fldLock="1"/>
      </w:r>
      <w:r>
        <w:instrText xml:space="preserve"> PAGEREF _Toc98145682 \h </w:instrText>
      </w:r>
      <w:r>
        <w:fldChar w:fldCharType="separate"/>
      </w:r>
      <w:r>
        <w:t>14</w:t>
      </w:r>
      <w:r>
        <w:fldChar w:fldCharType="end"/>
      </w:r>
    </w:p>
    <w:p w14:paraId="473F7E17" w14:textId="5A73F91B" w:rsidR="00B759E1" w:rsidRDefault="00B759E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Location-Info-Answer (LIA) Command</w:t>
      </w:r>
      <w:r>
        <w:tab/>
      </w:r>
      <w:r>
        <w:fldChar w:fldCharType="begin" w:fldLock="1"/>
      </w:r>
      <w:r>
        <w:instrText xml:space="preserve"> PAGEREF _Toc98145683 \h </w:instrText>
      </w:r>
      <w:r>
        <w:fldChar w:fldCharType="separate"/>
      </w:r>
      <w:r>
        <w:t>14</w:t>
      </w:r>
      <w:r>
        <w:fldChar w:fldCharType="end"/>
      </w:r>
    </w:p>
    <w:p w14:paraId="69D50A1A" w14:textId="7357EC6E" w:rsidR="00B759E1" w:rsidRDefault="00B759E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Multimedia-Auth-Request (MAR) Command</w:t>
      </w:r>
      <w:r>
        <w:tab/>
      </w:r>
      <w:r>
        <w:fldChar w:fldCharType="begin" w:fldLock="1"/>
      </w:r>
      <w:r>
        <w:instrText xml:space="preserve"> PAGEREF _Toc98145684 \h </w:instrText>
      </w:r>
      <w:r>
        <w:fldChar w:fldCharType="separate"/>
      </w:r>
      <w:r>
        <w:t>14</w:t>
      </w:r>
      <w:r>
        <w:fldChar w:fldCharType="end"/>
      </w:r>
    </w:p>
    <w:p w14:paraId="2CF167CE" w14:textId="06E7BCA1" w:rsidR="00B759E1" w:rsidRDefault="00B759E1">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Multimedia-Auth-Answer (MAA) Command</w:t>
      </w:r>
      <w:r>
        <w:tab/>
      </w:r>
      <w:r>
        <w:fldChar w:fldCharType="begin" w:fldLock="1"/>
      </w:r>
      <w:r>
        <w:instrText xml:space="preserve"> PAGEREF _Toc98145685 \h </w:instrText>
      </w:r>
      <w:r>
        <w:fldChar w:fldCharType="separate"/>
      </w:r>
      <w:r>
        <w:t>15</w:t>
      </w:r>
      <w:r>
        <w:fldChar w:fldCharType="end"/>
      </w:r>
    </w:p>
    <w:p w14:paraId="442813F1" w14:textId="135F2D08" w:rsidR="00B759E1" w:rsidRDefault="00B759E1">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Registration-Termination-Request (RTR) Command</w:t>
      </w:r>
      <w:r>
        <w:tab/>
      </w:r>
      <w:r>
        <w:fldChar w:fldCharType="begin" w:fldLock="1"/>
      </w:r>
      <w:r>
        <w:instrText xml:space="preserve"> PAGEREF _Toc98145686 \h </w:instrText>
      </w:r>
      <w:r>
        <w:fldChar w:fldCharType="separate"/>
      </w:r>
      <w:r>
        <w:t>15</w:t>
      </w:r>
      <w:r>
        <w:fldChar w:fldCharType="end"/>
      </w:r>
    </w:p>
    <w:p w14:paraId="5091D0AD" w14:textId="2205674C" w:rsidR="00B759E1" w:rsidRDefault="00B759E1">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Registration-Termination-Answer (RTA) Command</w:t>
      </w:r>
      <w:r>
        <w:tab/>
      </w:r>
      <w:r>
        <w:fldChar w:fldCharType="begin" w:fldLock="1"/>
      </w:r>
      <w:r>
        <w:instrText xml:space="preserve"> PAGEREF _Toc98145687 \h </w:instrText>
      </w:r>
      <w:r>
        <w:fldChar w:fldCharType="separate"/>
      </w:r>
      <w:r>
        <w:t>16</w:t>
      </w:r>
      <w:r>
        <w:fldChar w:fldCharType="end"/>
      </w:r>
    </w:p>
    <w:p w14:paraId="04FF6BAC" w14:textId="599AB772" w:rsidR="00B759E1" w:rsidRDefault="00B759E1">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Push-Profile-Request (PPR) Command</w:t>
      </w:r>
      <w:r>
        <w:tab/>
      </w:r>
      <w:r>
        <w:fldChar w:fldCharType="begin" w:fldLock="1"/>
      </w:r>
      <w:r>
        <w:instrText xml:space="preserve"> PAGEREF _Toc98145688 \h </w:instrText>
      </w:r>
      <w:r>
        <w:fldChar w:fldCharType="separate"/>
      </w:r>
      <w:r>
        <w:t>16</w:t>
      </w:r>
      <w:r>
        <w:fldChar w:fldCharType="end"/>
      </w:r>
    </w:p>
    <w:p w14:paraId="55D24B66" w14:textId="4CF5C859" w:rsidR="00B759E1" w:rsidRDefault="00B759E1">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Push-Profile-Answer (PPA) Command</w:t>
      </w:r>
      <w:r>
        <w:tab/>
      </w:r>
      <w:r>
        <w:fldChar w:fldCharType="begin" w:fldLock="1"/>
      </w:r>
      <w:r>
        <w:instrText xml:space="preserve"> PAGEREF _Toc98145689 \h </w:instrText>
      </w:r>
      <w:r>
        <w:fldChar w:fldCharType="separate"/>
      </w:r>
      <w:r>
        <w:t>17</w:t>
      </w:r>
      <w:r>
        <w:fldChar w:fldCharType="end"/>
      </w:r>
    </w:p>
    <w:p w14:paraId="7FA35E72" w14:textId="12B7BD92" w:rsidR="00B759E1" w:rsidRDefault="00B759E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Result-Code AVP values</w:t>
      </w:r>
      <w:r>
        <w:tab/>
      </w:r>
      <w:r>
        <w:fldChar w:fldCharType="begin" w:fldLock="1"/>
      </w:r>
      <w:r>
        <w:instrText xml:space="preserve"> PAGEREF _Toc98145690 \h </w:instrText>
      </w:r>
      <w:r>
        <w:fldChar w:fldCharType="separate"/>
      </w:r>
      <w:r>
        <w:t>17</w:t>
      </w:r>
      <w:r>
        <w:fldChar w:fldCharType="end"/>
      </w:r>
    </w:p>
    <w:p w14:paraId="396B25D0" w14:textId="16DC1EF5" w:rsidR="00B759E1" w:rsidRDefault="00B759E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_Toc98145691 \h </w:instrText>
      </w:r>
      <w:r>
        <w:fldChar w:fldCharType="separate"/>
      </w:r>
      <w:r>
        <w:t>17</w:t>
      </w:r>
      <w:r>
        <w:fldChar w:fldCharType="end"/>
      </w:r>
    </w:p>
    <w:p w14:paraId="5E9673B4" w14:textId="0BE7F07D" w:rsidR="00B759E1" w:rsidRDefault="00B759E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DIAMETER_FIRST_REGISTRATION (2001)</w:t>
      </w:r>
      <w:r>
        <w:tab/>
      </w:r>
      <w:r>
        <w:fldChar w:fldCharType="begin" w:fldLock="1"/>
      </w:r>
      <w:r>
        <w:instrText xml:space="preserve"> PAGEREF _Toc98145692 \h </w:instrText>
      </w:r>
      <w:r>
        <w:fldChar w:fldCharType="separate"/>
      </w:r>
      <w:r>
        <w:t>17</w:t>
      </w:r>
      <w:r>
        <w:fldChar w:fldCharType="end"/>
      </w:r>
    </w:p>
    <w:p w14:paraId="4CE1A3BF" w14:textId="6318F337" w:rsidR="00B759E1" w:rsidRDefault="00B759E1">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DIAMETER_SUBSEQUENT_REGISTRATION (2002)</w:t>
      </w:r>
      <w:r>
        <w:tab/>
      </w:r>
      <w:r>
        <w:fldChar w:fldCharType="begin" w:fldLock="1"/>
      </w:r>
      <w:r>
        <w:instrText xml:space="preserve"> PAGEREF _Toc98145693 \h </w:instrText>
      </w:r>
      <w:r>
        <w:fldChar w:fldCharType="separate"/>
      </w:r>
      <w:r>
        <w:t>17</w:t>
      </w:r>
      <w:r>
        <w:fldChar w:fldCharType="end"/>
      </w:r>
    </w:p>
    <w:p w14:paraId="0753AAAF" w14:textId="2DFF3844" w:rsidR="00B759E1" w:rsidRDefault="00B759E1">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DIAMETER_UNREGISTERED_SERVICE (2003)</w:t>
      </w:r>
      <w:r>
        <w:tab/>
      </w:r>
      <w:r>
        <w:fldChar w:fldCharType="begin" w:fldLock="1"/>
      </w:r>
      <w:r>
        <w:instrText xml:space="preserve"> PAGEREF _Toc98145694 \h </w:instrText>
      </w:r>
      <w:r>
        <w:fldChar w:fldCharType="separate"/>
      </w:r>
      <w:r>
        <w:t>17</w:t>
      </w:r>
      <w:r>
        <w:fldChar w:fldCharType="end"/>
      </w:r>
    </w:p>
    <w:p w14:paraId="2FC7BC50" w14:textId="61E6C673" w:rsidR="00B759E1" w:rsidRDefault="00B759E1">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DIAMETER_SUCCESS_SERVER_NAME_NOT_STORED (2004)</w:t>
      </w:r>
      <w:r>
        <w:tab/>
      </w:r>
      <w:r>
        <w:fldChar w:fldCharType="begin" w:fldLock="1"/>
      </w:r>
      <w:r>
        <w:instrText xml:space="preserve"> PAGEREF _Toc98145695 \h </w:instrText>
      </w:r>
      <w:r>
        <w:fldChar w:fldCharType="separate"/>
      </w:r>
      <w:r>
        <w:t>18</w:t>
      </w:r>
      <w:r>
        <w:fldChar w:fldCharType="end"/>
      </w:r>
    </w:p>
    <w:p w14:paraId="1C902082" w14:textId="16F03626" w:rsidR="00B759E1" w:rsidRDefault="00B759E1">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_Toc98145696 \h </w:instrText>
      </w:r>
      <w:r>
        <w:fldChar w:fldCharType="separate"/>
      </w:r>
      <w:r>
        <w:t>18</w:t>
      </w:r>
      <w:r>
        <w:fldChar w:fldCharType="end"/>
      </w:r>
    </w:p>
    <w:p w14:paraId="603BCDBA" w14:textId="3D16D077" w:rsidR="00B759E1" w:rsidRDefault="00B759E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Permanent Failures</w:t>
      </w:r>
      <w:r>
        <w:tab/>
      </w:r>
      <w:r>
        <w:fldChar w:fldCharType="begin" w:fldLock="1"/>
      </w:r>
      <w:r>
        <w:instrText xml:space="preserve"> PAGEREF _Toc98145697 \h </w:instrText>
      </w:r>
      <w:r>
        <w:fldChar w:fldCharType="separate"/>
      </w:r>
      <w:r>
        <w:t>18</w:t>
      </w:r>
      <w:r>
        <w:fldChar w:fldCharType="end"/>
      </w:r>
    </w:p>
    <w:p w14:paraId="715042BE" w14:textId="28A68F33" w:rsidR="00B759E1" w:rsidRDefault="00B759E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_Toc98145698 \h </w:instrText>
      </w:r>
      <w:r>
        <w:fldChar w:fldCharType="separate"/>
      </w:r>
      <w:r>
        <w:t>18</w:t>
      </w:r>
      <w:r>
        <w:fldChar w:fldCharType="end"/>
      </w:r>
    </w:p>
    <w:p w14:paraId="2F1D5BA0" w14:textId="16D188DA" w:rsidR="00B759E1" w:rsidRDefault="00B759E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DIAMETER_ERROR_IDENTITIES_DONT_MATCH (5002)</w:t>
      </w:r>
      <w:r>
        <w:tab/>
      </w:r>
      <w:r>
        <w:fldChar w:fldCharType="begin" w:fldLock="1"/>
      </w:r>
      <w:r>
        <w:instrText xml:space="preserve"> PAGEREF _Toc98145699 \h </w:instrText>
      </w:r>
      <w:r>
        <w:fldChar w:fldCharType="separate"/>
      </w:r>
      <w:r>
        <w:t>18</w:t>
      </w:r>
      <w:r>
        <w:fldChar w:fldCharType="end"/>
      </w:r>
    </w:p>
    <w:p w14:paraId="1450D27C" w14:textId="5DCD6434" w:rsidR="00B759E1" w:rsidRDefault="00B759E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DIAMETER_ERROR_IDENTITY_NOT_REGISTERED (5003)</w:t>
      </w:r>
      <w:r>
        <w:tab/>
      </w:r>
      <w:r>
        <w:fldChar w:fldCharType="begin" w:fldLock="1"/>
      </w:r>
      <w:r>
        <w:instrText xml:space="preserve"> PAGEREF _Toc98145700 \h </w:instrText>
      </w:r>
      <w:r>
        <w:fldChar w:fldCharType="separate"/>
      </w:r>
      <w:r>
        <w:t>18</w:t>
      </w:r>
      <w:r>
        <w:fldChar w:fldCharType="end"/>
      </w:r>
    </w:p>
    <w:p w14:paraId="7BA78BDA" w14:textId="315AD082" w:rsidR="00B759E1" w:rsidRDefault="00B759E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_Toc98145701 \h </w:instrText>
      </w:r>
      <w:r>
        <w:fldChar w:fldCharType="separate"/>
      </w:r>
      <w:r>
        <w:t>18</w:t>
      </w:r>
      <w:r>
        <w:fldChar w:fldCharType="end"/>
      </w:r>
    </w:p>
    <w:p w14:paraId="65AD1BDC" w14:textId="25131029" w:rsidR="00B759E1" w:rsidRDefault="00B759E1">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DIAMETER_ERROR_IDENTITY_ALREADY_REGISTERED (5005)</w:t>
      </w:r>
      <w:r>
        <w:tab/>
      </w:r>
      <w:r>
        <w:fldChar w:fldCharType="begin" w:fldLock="1"/>
      </w:r>
      <w:r>
        <w:instrText xml:space="preserve"> PAGEREF _Toc98145702 \h </w:instrText>
      </w:r>
      <w:r>
        <w:fldChar w:fldCharType="separate"/>
      </w:r>
      <w:r>
        <w:t>18</w:t>
      </w:r>
      <w:r>
        <w:fldChar w:fldCharType="end"/>
      </w:r>
    </w:p>
    <w:p w14:paraId="3D12B5E4" w14:textId="57CE191C" w:rsidR="00B759E1" w:rsidRDefault="00B759E1">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DIAMETER_ERROR_AUTH_SCHEME_NOT_SUPPORTED (5006)</w:t>
      </w:r>
      <w:r>
        <w:tab/>
      </w:r>
      <w:r>
        <w:fldChar w:fldCharType="begin" w:fldLock="1"/>
      </w:r>
      <w:r>
        <w:instrText xml:space="preserve"> PAGEREF _Toc98145703 \h </w:instrText>
      </w:r>
      <w:r>
        <w:fldChar w:fldCharType="separate"/>
      </w:r>
      <w:r>
        <w:t>18</w:t>
      </w:r>
      <w:r>
        <w:fldChar w:fldCharType="end"/>
      </w:r>
    </w:p>
    <w:p w14:paraId="11D8C60C" w14:textId="6ED6DB64" w:rsidR="00B759E1" w:rsidRDefault="00B759E1">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DIAMETER_ERROR_IN_ASSIGNMENT_TYPE (5007)</w:t>
      </w:r>
      <w:r>
        <w:tab/>
      </w:r>
      <w:r>
        <w:fldChar w:fldCharType="begin" w:fldLock="1"/>
      </w:r>
      <w:r>
        <w:instrText xml:space="preserve"> PAGEREF _Toc98145704 \h </w:instrText>
      </w:r>
      <w:r>
        <w:fldChar w:fldCharType="separate"/>
      </w:r>
      <w:r>
        <w:t>18</w:t>
      </w:r>
      <w:r>
        <w:fldChar w:fldCharType="end"/>
      </w:r>
    </w:p>
    <w:p w14:paraId="44326225" w14:textId="098B7222" w:rsidR="00B759E1" w:rsidRDefault="00B759E1">
      <w:pPr>
        <w:pStyle w:val="TOC4"/>
        <w:rPr>
          <w:rFonts w:asciiTheme="minorHAnsi" w:eastAsiaTheme="minorEastAsia" w:hAnsiTheme="minorHAnsi" w:cstheme="minorBidi"/>
          <w:sz w:val="22"/>
          <w:szCs w:val="22"/>
          <w:lang w:eastAsia="en-GB"/>
        </w:rPr>
      </w:pPr>
      <w:r>
        <w:t>6.2.2.8</w:t>
      </w:r>
      <w:r>
        <w:rPr>
          <w:rFonts w:asciiTheme="minorHAnsi" w:eastAsiaTheme="minorEastAsia" w:hAnsiTheme="minorHAnsi" w:cstheme="minorBidi"/>
          <w:sz w:val="22"/>
          <w:szCs w:val="22"/>
          <w:lang w:eastAsia="en-GB"/>
        </w:rPr>
        <w:tab/>
      </w:r>
      <w:r>
        <w:t>DIAMETER_ERROR_TOO_MUCH_DATA (5008)</w:t>
      </w:r>
      <w:r>
        <w:tab/>
      </w:r>
      <w:r>
        <w:fldChar w:fldCharType="begin" w:fldLock="1"/>
      </w:r>
      <w:r>
        <w:instrText xml:space="preserve"> PAGEREF _Toc98145705 \h </w:instrText>
      </w:r>
      <w:r>
        <w:fldChar w:fldCharType="separate"/>
      </w:r>
      <w:r>
        <w:t>18</w:t>
      </w:r>
      <w:r>
        <w:fldChar w:fldCharType="end"/>
      </w:r>
    </w:p>
    <w:p w14:paraId="5BEC1096" w14:textId="3DC86DFA" w:rsidR="00B759E1" w:rsidRDefault="00B759E1">
      <w:pPr>
        <w:pStyle w:val="TOC4"/>
        <w:rPr>
          <w:rFonts w:asciiTheme="minorHAnsi" w:eastAsiaTheme="minorEastAsia" w:hAnsiTheme="minorHAnsi" w:cstheme="minorBidi"/>
          <w:sz w:val="22"/>
          <w:szCs w:val="22"/>
          <w:lang w:eastAsia="en-GB"/>
        </w:rPr>
      </w:pPr>
      <w:r>
        <w:t>6.2.2.9</w:t>
      </w:r>
      <w:r>
        <w:rPr>
          <w:rFonts w:asciiTheme="minorHAnsi" w:eastAsiaTheme="minorEastAsia" w:hAnsiTheme="minorHAnsi" w:cstheme="minorBidi"/>
          <w:sz w:val="22"/>
          <w:szCs w:val="22"/>
          <w:lang w:eastAsia="en-GB"/>
        </w:rPr>
        <w:tab/>
      </w:r>
      <w:r>
        <w:t>DIAMETER_ERROR_NOT_SUPPORTED_USER_DATA (5009)</w:t>
      </w:r>
      <w:r>
        <w:tab/>
      </w:r>
      <w:r>
        <w:fldChar w:fldCharType="begin" w:fldLock="1"/>
      </w:r>
      <w:r>
        <w:instrText xml:space="preserve"> PAGEREF _Toc98145706 \h </w:instrText>
      </w:r>
      <w:r>
        <w:fldChar w:fldCharType="separate"/>
      </w:r>
      <w:r>
        <w:t>19</w:t>
      </w:r>
      <w:r>
        <w:fldChar w:fldCharType="end"/>
      </w:r>
    </w:p>
    <w:p w14:paraId="0A4540F5" w14:textId="52C3BACB" w:rsidR="00B759E1" w:rsidRDefault="00B759E1">
      <w:pPr>
        <w:pStyle w:val="TOC4"/>
        <w:rPr>
          <w:rFonts w:asciiTheme="minorHAnsi" w:eastAsiaTheme="minorEastAsia" w:hAnsiTheme="minorHAnsi" w:cstheme="minorBidi"/>
          <w:sz w:val="22"/>
          <w:szCs w:val="22"/>
          <w:lang w:eastAsia="en-GB"/>
        </w:rPr>
      </w:pPr>
      <w:r>
        <w:t>6.2.2.10</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_Toc98145707 \h </w:instrText>
      </w:r>
      <w:r>
        <w:fldChar w:fldCharType="separate"/>
      </w:r>
      <w:r>
        <w:t>19</w:t>
      </w:r>
      <w:r>
        <w:fldChar w:fldCharType="end"/>
      </w:r>
    </w:p>
    <w:p w14:paraId="1DD9B127" w14:textId="03D7C2C9" w:rsidR="00B759E1" w:rsidRDefault="00B759E1">
      <w:pPr>
        <w:pStyle w:val="TOC4"/>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DIAMETER_ERROR_FEATURE_UNSUPPORTED (5011)</w:t>
      </w:r>
      <w:r>
        <w:tab/>
      </w:r>
      <w:r>
        <w:fldChar w:fldCharType="begin" w:fldLock="1"/>
      </w:r>
      <w:r>
        <w:instrText xml:space="preserve"> PAGEREF _Toc98145708 \h </w:instrText>
      </w:r>
      <w:r>
        <w:fldChar w:fldCharType="separate"/>
      </w:r>
      <w:r>
        <w:t>19</w:t>
      </w:r>
      <w:r>
        <w:fldChar w:fldCharType="end"/>
      </w:r>
    </w:p>
    <w:p w14:paraId="436DD6D8" w14:textId="152BB22D" w:rsidR="00B759E1" w:rsidRDefault="00B759E1">
      <w:pPr>
        <w:pStyle w:val="TOC4"/>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DIAMETER_ERROR_SERVING_NODE_FEATURE_UNSUPPORTED (5012)</w:t>
      </w:r>
      <w:r>
        <w:tab/>
      </w:r>
      <w:r>
        <w:fldChar w:fldCharType="begin" w:fldLock="1"/>
      </w:r>
      <w:r>
        <w:instrText xml:space="preserve"> PAGEREF _Toc98145709 \h </w:instrText>
      </w:r>
      <w:r>
        <w:fldChar w:fldCharType="separate"/>
      </w:r>
      <w:r>
        <w:t>19</w:t>
      </w:r>
      <w:r>
        <w:fldChar w:fldCharType="end"/>
      </w:r>
    </w:p>
    <w:p w14:paraId="67D806B7" w14:textId="1FECE464" w:rsidR="00B759E1" w:rsidRDefault="00B759E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AVPs</w:t>
      </w:r>
      <w:r>
        <w:tab/>
      </w:r>
      <w:r>
        <w:fldChar w:fldCharType="begin" w:fldLock="1"/>
      </w:r>
      <w:r>
        <w:instrText xml:space="preserve"> PAGEREF _Toc98145710 \h </w:instrText>
      </w:r>
      <w:r>
        <w:fldChar w:fldCharType="separate"/>
      </w:r>
      <w:r>
        <w:t>19</w:t>
      </w:r>
      <w:r>
        <w:fldChar w:fldCharType="end"/>
      </w:r>
    </w:p>
    <w:p w14:paraId="65868A0C" w14:textId="716F99C9" w:rsidR="00B759E1" w:rsidRDefault="00B759E1">
      <w:pPr>
        <w:pStyle w:val="TOC3"/>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_Toc98145711 \h </w:instrText>
      </w:r>
      <w:r>
        <w:fldChar w:fldCharType="separate"/>
      </w:r>
      <w:r>
        <w:t>19</w:t>
      </w:r>
      <w:r>
        <w:fldChar w:fldCharType="end"/>
      </w:r>
    </w:p>
    <w:p w14:paraId="756AD9F4" w14:textId="087D4851" w:rsidR="00B759E1" w:rsidRDefault="00B759E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Visited-Network-Identifier AVP</w:t>
      </w:r>
      <w:r>
        <w:tab/>
      </w:r>
      <w:r>
        <w:fldChar w:fldCharType="begin" w:fldLock="1"/>
      </w:r>
      <w:r>
        <w:instrText xml:space="preserve"> PAGEREF _Toc98145712 \h </w:instrText>
      </w:r>
      <w:r>
        <w:fldChar w:fldCharType="separate"/>
      </w:r>
      <w:r>
        <w:t>22</w:t>
      </w:r>
      <w:r>
        <w:fldChar w:fldCharType="end"/>
      </w:r>
    </w:p>
    <w:p w14:paraId="1F385F8D" w14:textId="29548F0E" w:rsidR="00B759E1" w:rsidRDefault="00B759E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Public-Identity AVP</w:t>
      </w:r>
      <w:r>
        <w:tab/>
      </w:r>
      <w:r>
        <w:fldChar w:fldCharType="begin" w:fldLock="1"/>
      </w:r>
      <w:r>
        <w:instrText xml:space="preserve"> PAGEREF _Toc98145713 \h </w:instrText>
      </w:r>
      <w:r>
        <w:fldChar w:fldCharType="separate"/>
      </w:r>
      <w:r>
        <w:t>22</w:t>
      </w:r>
      <w:r>
        <w:fldChar w:fldCharType="end"/>
      </w:r>
    </w:p>
    <w:p w14:paraId="50B66C14" w14:textId="6838D342" w:rsidR="00B759E1" w:rsidRDefault="00B759E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Server-Name AVP</w:t>
      </w:r>
      <w:r>
        <w:tab/>
      </w:r>
      <w:r>
        <w:fldChar w:fldCharType="begin" w:fldLock="1"/>
      </w:r>
      <w:r>
        <w:instrText xml:space="preserve"> PAGEREF _Toc98145714 \h </w:instrText>
      </w:r>
      <w:r>
        <w:fldChar w:fldCharType="separate"/>
      </w:r>
      <w:r>
        <w:t>22</w:t>
      </w:r>
      <w:r>
        <w:fldChar w:fldCharType="end"/>
      </w:r>
    </w:p>
    <w:p w14:paraId="015D1C87" w14:textId="68E94FD1" w:rsidR="00B759E1" w:rsidRDefault="00B759E1">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Server-Capabilities AVP</w:t>
      </w:r>
      <w:r>
        <w:tab/>
      </w:r>
      <w:r>
        <w:fldChar w:fldCharType="begin" w:fldLock="1"/>
      </w:r>
      <w:r>
        <w:instrText xml:space="preserve"> PAGEREF _Toc98145715 \h </w:instrText>
      </w:r>
      <w:r>
        <w:fldChar w:fldCharType="separate"/>
      </w:r>
      <w:r>
        <w:t>23</w:t>
      </w:r>
      <w:r>
        <w:fldChar w:fldCharType="end"/>
      </w:r>
    </w:p>
    <w:p w14:paraId="6C1C11AD" w14:textId="186470DE" w:rsidR="00B759E1" w:rsidRDefault="00B759E1">
      <w:pPr>
        <w:pStyle w:val="TOC3"/>
        <w:rPr>
          <w:rFonts w:asciiTheme="minorHAnsi" w:eastAsiaTheme="minorEastAsia" w:hAnsiTheme="minorHAnsi" w:cstheme="minorBidi"/>
          <w:sz w:val="22"/>
          <w:szCs w:val="22"/>
          <w:lang w:eastAsia="en-GB"/>
        </w:rPr>
      </w:pPr>
      <w:r>
        <w:lastRenderedPageBreak/>
        <w:t>6.3.5</w:t>
      </w:r>
      <w:r>
        <w:rPr>
          <w:rFonts w:asciiTheme="minorHAnsi" w:eastAsiaTheme="minorEastAsia" w:hAnsiTheme="minorHAnsi" w:cstheme="minorBidi"/>
          <w:sz w:val="22"/>
          <w:szCs w:val="22"/>
          <w:lang w:eastAsia="en-GB"/>
        </w:rPr>
        <w:tab/>
      </w:r>
      <w:r>
        <w:t>Mandatory-Capability AVP</w:t>
      </w:r>
      <w:r>
        <w:tab/>
      </w:r>
      <w:r>
        <w:fldChar w:fldCharType="begin" w:fldLock="1"/>
      </w:r>
      <w:r>
        <w:instrText xml:space="preserve"> PAGEREF _Toc98145716 \h </w:instrText>
      </w:r>
      <w:r>
        <w:fldChar w:fldCharType="separate"/>
      </w:r>
      <w:r>
        <w:t>23</w:t>
      </w:r>
      <w:r>
        <w:fldChar w:fldCharType="end"/>
      </w:r>
    </w:p>
    <w:p w14:paraId="0BDF0141" w14:textId="4B48B16E" w:rsidR="00B759E1" w:rsidRDefault="00B759E1">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Optional-Capability AVP</w:t>
      </w:r>
      <w:r>
        <w:tab/>
      </w:r>
      <w:r>
        <w:fldChar w:fldCharType="begin" w:fldLock="1"/>
      </w:r>
      <w:r>
        <w:instrText xml:space="preserve"> PAGEREF _Toc98145717 \h </w:instrText>
      </w:r>
      <w:r>
        <w:fldChar w:fldCharType="separate"/>
      </w:r>
      <w:r>
        <w:t>23</w:t>
      </w:r>
      <w:r>
        <w:fldChar w:fldCharType="end"/>
      </w:r>
    </w:p>
    <w:p w14:paraId="053FCCBF" w14:textId="74C29CE4" w:rsidR="00B759E1" w:rsidRDefault="00B759E1">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User-Data AVP</w:t>
      </w:r>
      <w:r>
        <w:tab/>
      </w:r>
      <w:r>
        <w:fldChar w:fldCharType="begin" w:fldLock="1"/>
      </w:r>
      <w:r>
        <w:instrText xml:space="preserve"> PAGEREF _Toc98145718 \h </w:instrText>
      </w:r>
      <w:r>
        <w:fldChar w:fldCharType="separate"/>
      </w:r>
      <w:r>
        <w:t>23</w:t>
      </w:r>
      <w:r>
        <w:fldChar w:fldCharType="end"/>
      </w:r>
    </w:p>
    <w:p w14:paraId="7B9E5C5A" w14:textId="6E27A16B" w:rsidR="00B759E1" w:rsidRDefault="00B759E1">
      <w:pPr>
        <w:pStyle w:val="TOC3"/>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SIP-Number-Auth-Items AVP</w:t>
      </w:r>
      <w:r>
        <w:tab/>
      </w:r>
      <w:r>
        <w:fldChar w:fldCharType="begin" w:fldLock="1"/>
      </w:r>
      <w:r>
        <w:instrText xml:space="preserve"> PAGEREF _Toc98145719 \h </w:instrText>
      </w:r>
      <w:r>
        <w:fldChar w:fldCharType="separate"/>
      </w:r>
      <w:r>
        <w:t>23</w:t>
      </w:r>
      <w:r>
        <w:fldChar w:fldCharType="end"/>
      </w:r>
    </w:p>
    <w:p w14:paraId="0549E5E8" w14:textId="16D14FF2" w:rsidR="00B759E1" w:rsidRDefault="00B759E1">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SIP-Authentication-Scheme AVP</w:t>
      </w:r>
      <w:r>
        <w:tab/>
      </w:r>
      <w:r>
        <w:fldChar w:fldCharType="begin" w:fldLock="1"/>
      </w:r>
      <w:r>
        <w:instrText xml:space="preserve"> PAGEREF _Toc98145720 \h </w:instrText>
      </w:r>
      <w:r>
        <w:fldChar w:fldCharType="separate"/>
      </w:r>
      <w:r>
        <w:t>23</w:t>
      </w:r>
      <w:r>
        <w:fldChar w:fldCharType="end"/>
      </w:r>
    </w:p>
    <w:p w14:paraId="7F059679" w14:textId="0B5D8707" w:rsidR="00B759E1" w:rsidRDefault="00B759E1">
      <w:pPr>
        <w:pStyle w:val="TOC3"/>
        <w:rPr>
          <w:rFonts w:asciiTheme="minorHAnsi" w:eastAsiaTheme="minorEastAsia" w:hAnsiTheme="minorHAnsi" w:cstheme="minorBidi"/>
          <w:sz w:val="22"/>
          <w:szCs w:val="22"/>
          <w:lang w:eastAsia="en-GB"/>
        </w:rPr>
      </w:pPr>
      <w:r>
        <w:t>6.3.10</w:t>
      </w:r>
      <w:r>
        <w:rPr>
          <w:rFonts w:asciiTheme="minorHAnsi" w:eastAsiaTheme="minorEastAsia" w:hAnsiTheme="minorHAnsi" w:cstheme="minorBidi"/>
          <w:sz w:val="22"/>
          <w:szCs w:val="22"/>
          <w:lang w:eastAsia="en-GB"/>
        </w:rPr>
        <w:tab/>
      </w:r>
      <w:r>
        <w:t>SIP-Authenticate AVP</w:t>
      </w:r>
      <w:r>
        <w:tab/>
      </w:r>
      <w:r>
        <w:fldChar w:fldCharType="begin" w:fldLock="1"/>
      </w:r>
      <w:r>
        <w:instrText xml:space="preserve"> PAGEREF _Toc98145721 \h </w:instrText>
      </w:r>
      <w:r>
        <w:fldChar w:fldCharType="separate"/>
      </w:r>
      <w:r>
        <w:t>24</w:t>
      </w:r>
      <w:r>
        <w:fldChar w:fldCharType="end"/>
      </w:r>
    </w:p>
    <w:p w14:paraId="146A8BB5" w14:textId="06A6239B" w:rsidR="00B759E1" w:rsidRDefault="00B759E1">
      <w:pPr>
        <w:pStyle w:val="TOC3"/>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SIP-Authorization AVP</w:t>
      </w:r>
      <w:r>
        <w:tab/>
      </w:r>
      <w:r>
        <w:fldChar w:fldCharType="begin" w:fldLock="1"/>
      </w:r>
      <w:r>
        <w:instrText xml:space="preserve"> PAGEREF _Toc98145722 \h </w:instrText>
      </w:r>
      <w:r>
        <w:fldChar w:fldCharType="separate"/>
      </w:r>
      <w:r>
        <w:t>24</w:t>
      </w:r>
      <w:r>
        <w:fldChar w:fldCharType="end"/>
      </w:r>
    </w:p>
    <w:p w14:paraId="567E5A05" w14:textId="56D8E8A1" w:rsidR="00B759E1" w:rsidRDefault="00B759E1">
      <w:pPr>
        <w:pStyle w:val="TOC3"/>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SIP-Authentication-Context AVP</w:t>
      </w:r>
      <w:r>
        <w:tab/>
      </w:r>
      <w:r>
        <w:fldChar w:fldCharType="begin" w:fldLock="1"/>
      </w:r>
      <w:r>
        <w:instrText xml:space="preserve"> PAGEREF _Toc98145723 \h </w:instrText>
      </w:r>
      <w:r>
        <w:fldChar w:fldCharType="separate"/>
      </w:r>
      <w:r>
        <w:t>24</w:t>
      </w:r>
      <w:r>
        <w:fldChar w:fldCharType="end"/>
      </w:r>
    </w:p>
    <w:p w14:paraId="485065A8" w14:textId="44B57078" w:rsidR="00B759E1" w:rsidRDefault="00B759E1">
      <w:pPr>
        <w:pStyle w:val="TOC3"/>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SIP-Auth-Data-Item AVP</w:t>
      </w:r>
      <w:r>
        <w:tab/>
      </w:r>
      <w:r>
        <w:fldChar w:fldCharType="begin" w:fldLock="1"/>
      </w:r>
      <w:r>
        <w:instrText xml:space="preserve"> PAGEREF _Toc98145724 \h </w:instrText>
      </w:r>
      <w:r>
        <w:fldChar w:fldCharType="separate"/>
      </w:r>
      <w:r>
        <w:t>24</w:t>
      </w:r>
      <w:r>
        <w:fldChar w:fldCharType="end"/>
      </w:r>
    </w:p>
    <w:p w14:paraId="4F58B0D4" w14:textId="2136212D" w:rsidR="00B759E1" w:rsidRDefault="00B759E1">
      <w:pPr>
        <w:pStyle w:val="TOC3"/>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SIP-Item-Number AVP</w:t>
      </w:r>
      <w:r>
        <w:tab/>
      </w:r>
      <w:r>
        <w:fldChar w:fldCharType="begin" w:fldLock="1"/>
      </w:r>
      <w:r>
        <w:instrText xml:space="preserve"> PAGEREF _Toc98145725 \h </w:instrText>
      </w:r>
      <w:r>
        <w:fldChar w:fldCharType="separate"/>
      </w:r>
      <w:r>
        <w:t>25</w:t>
      </w:r>
      <w:r>
        <w:fldChar w:fldCharType="end"/>
      </w:r>
    </w:p>
    <w:p w14:paraId="188483D8" w14:textId="11354E2E" w:rsidR="00B759E1" w:rsidRDefault="00B759E1">
      <w:pPr>
        <w:pStyle w:val="TOC3"/>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Server-Assignment-Type AVP</w:t>
      </w:r>
      <w:r>
        <w:tab/>
      </w:r>
      <w:r>
        <w:fldChar w:fldCharType="begin" w:fldLock="1"/>
      </w:r>
      <w:r>
        <w:instrText xml:space="preserve"> PAGEREF _Toc98145726 \h </w:instrText>
      </w:r>
      <w:r>
        <w:fldChar w:fldCharType="separate"/>
      </w:r>
      <w:r>
        <w:t>25</w:t>
      </w:r>
      <w:r>
        <w:fldChar w:fldCharType="end"/>
      </w:r>
    </w:p>
    <w:p w14:paraId="2EC2AC3E" w14:textId="0F698E88" w:rsidR="00B759E1" w:rsidRDefault="00B759E1">
      <w:pPr>
        <w:pStyle w:val="TOC3"/>
        <w:rPr>
          <w:rFonts w:asciiTheme="minorHAnsi" w:eastAsiaTheme="minorEastAsia" w:hAnsiTheme="minorHAnsi" w:cstheme="minorBidi"/>
          <w:sz w:val="22"/>
          <w:szCs w:val="22"/>
          <w:lang w:eastAsia="en-GB"/>
        </w:rPr>
      </w:pPr>
      <w:r>
        <w:t>6.3.16</w:t>
      </w:r>
      <w:r>
        <w:rPr>
          <w:rFonts w:asciiTheme="minorHAnsi" w:eastAsiaTheme="minorEastAsia" w:hAnsiTheme="minorHAnsi" w:cstheme="minorBidi"/>
          <w:sz w:val="22"/>
          <w:szCs w:val="22"/>
          <w:lang w:eastAsia="en-GB"/>
        </w:rPr>
        <w:tab/>
      </w:r>
      <w:r>
        <w:t>Deregistration-Reason AVP</w:t>
      </w:r>
      <w:r>
        <w:tab/>
      </w:r>
      <w:r>
        <w:fldChar w:fldCharType="begin" w:fldLock="1"/>
      </w:r>
      <w:r>
        <w:instrText xml:space="preserve"> PAGEREF _Toc98145727 \h </w:instrText>
      </w:r>
      <w:r>
        <w:fldChar w:fldCharType="separate"/>
      </w:r>
      <w:r>
        <w:t>26</w:t>
      </w:r>
      <w:r>
        <w:fldChar w:fldCharType="end"/>
      </w:r>
    </w:p>
    <w:p w14:paraId="7D5697E4" w14:textId="5F470320" w:rsidR="00B759E1" w:rsidRDefault="00B759E1">
      <w:pPr>
        <w:pStyle w:val="TOC3"/>
        <w:rPr>
          <w:rFonts w:asciiTheme="minorHAnsi" w:eastAsiaTheme="minorEastAsia" w:hAnsiTheme="minorHAnsi" w:cstheme="minorBidi"/>
          <w:sz w:val="22"/>
          <w:szCs w:val="22"/>
          <w:lang w:eastAsia="en-GB"/>
        </w:rPr>
      </w:pPr>
      <w:r>
        <w:t>6.3.17</w:t>
      </w:r>
      <w:r>
        <w:rPr>
          <w:rFonts w:asciiTheme="minorHAnsi" w:eastAsiaTheme="minorEastAsia" w:hAnsiTheme="minorHAnsi" w:cstheme="minorBidi"/>
          <w:sz w:val="22"/>
          <w:szCs w:val="22"/>
          <w:lang w:eastAsia="en-GB"/>
        </w:rPr>
        <w:tab/>
      </w:r>
      <w:r>
        <w:t>Reason-Code AVP</w:t>
      </w:r>
      <w:r>
        <w:tab/>
      </w:r>
      <w:r>
        <w:fldChar w:fldCharType="begin" w:fldLock="1"/>
      </w:r>
      <w:r>
        <w:instrText xml:space="preserve"> PAGEREF _Toc98145728 \h </w:instrText>
      </w:r>
      <w:r>
        <w:fldChar w:fldCharType="separate"/>
      </w:r>
      <w:r>
        <w:t>26</w:t>
      </w:r>
      <w:r>
        <w:fldChar w:fldCharType="end"/>
      </w:r>
    </w:p>
    <w:p w14:paraId="7E0E1011" w14:textId="6744E840" w:rsidR="00B759E1" w:rsidRDefault="00B759E1">
      <w:pPr>
        <w:pStyle w:val="TOC3"/>
        <w:rPr>
          <w:rFonts w:asciiTheme="minorHAnsi" w:eastAsiaTheme="minorEastAsia" w:hAnsiTheme="minorHAnsi" w:cstheme="minorBidi"/>
          <w:sz w:val="22"/>
          <w:szCs w:val="22"/>
          <w:lang w:eastAsia="en-GB"/>
        </w:rPr>
      </w:pPr>
      <w:r>
        <w:t>6.3.18</w:t>
      </w:r>
      <w:r>
        <w:rPr>
          <w:rFonts w:asciiTheme="minorHAnsi" w:eastAsiaTheme="minorEastAsia" w:hAnsiTheme="minorHAnsi" w:cstheme="minorBidi"/>
          <w:sz w:val="22"/>
          <w:szCs w:val="22"/>
          <w:lang w:eastAsia="en-GB"/>
        </w:rPr>
        <w:tab/>
      </w:r>
      <w:r>
        <w:t>Reason-Info AVP</w:t>
      </w:r>
      <w:r>
        <w:tab/>
      </w:r>
      <w:r>
        <w:fldChar w:fldCharType="begin" w:fldLock="1"/>
      </w:r>
      <w:r>
        <w:instrText xml:space="preserve"> PAGEREF _Toc98145729 \h </w:instrText>
      </w:r>
      <w:r>
        <w:fldChar w:fldCharType="separate"/>
      </w:r>
      <w:r>
        <w:t>26</w:t>
      </w:r>
      <w:r>
        <w:fldChar w:fldCharType="end"/>
      </w:r>
    </w:p>
    <w:p w14:paraId="7C8B6152" w14:textId="3DC79894" w:rsidR="00B759E1" w:rsidRDefault="00B759E1">
      <w:pPr>
        <w:pStyle w:val="TOC3"/>
        <w:rPr>
          <w:rFonts w:asciiTheme="minorHAnsi" w:eastAsiaTheme="minorEastAsia" w:hAnsiTheme="minorHAnsi" w:cstheme="minorBidi"/>
          <w:sz w:val="22"/>
          <w:szCs w:val="22"/>
          <w:lang w:eastAsia="en-GB"/>
        </w:rPr>
      </w:pPr>
      <w:r>
        <w:t>6.3.19</w:t>
      </w:r>
      <w:r>
        <w:rPr>
          <w:rFonts w:asciiTheme="minorHAnsi" w:eastAsiaTheme="minorEastAsia" w:hAnsiTheme="minorHAnsi" w:cstheme="minorBidi"/>
          <w:sz w:val="22"/>
          <w:szCs w:val="22"/>
          <w:lang w:eastAsia="en-GB"/>
        </w:rPr>
        <w:tab/>
      </w:r>
      <w:r>
        <w:t>Charging-Information AVP</w:t>
      </w:r>
      <w:r>
        <w:tab/>
      </w:r>
      <w:r>
        <w:fldChar w:fldCharType="begin" w:fldLock="1"/>
      </w:r>
      <w:r>
        <w:instrText xml:space="preserve"> PAGEREF _Toc98145730 \h </w:instrText>
      </w:r>
      <w:r>
        <w:fldChar w:fldCharType="separate"/>
      </w:r>
      <w:r>
        <w:t>27</w:t>
      </w:r>
      <w:r>
        <w:fldChar w:fldCharType="end"/>
      </w:r>
    </w:p>
    <w:p w14:paraId="0A217E74" w14:textId="302FBBBA" w:rsidR="00B759E1" w:rsidRDefault="00B759E1">
      <w:pPr>
        <w:pStyle w:val="TOC3"/>
        <w:rPr>
          <w:rFonts w:asciiTheme="minorHAnsi" w:eastAsiaTheme="minorEastAsia" w:hAnsiTheme="minorHAnsi" w:cstheme="minorBidi"/>
          <w:sz w:val="22"/>
          <w:szCs w:val="22"/>
          <w:lang w:eastAsia="en-GB"/>
        </w:rPr>
      </w:pPr>
      <w:r>
        <w:t>6.3.20</w:t>
      </w:r>
      <w:r>
        <w:rPr>
          <w:rFonts w:asciiTheme="minorHAnsi" w:eastAsiaTheme="minorEastAsia" w:hAnsiTheme="minorHAnsi" w:cstheme="minorBidi"/>
          <w:sz w:val="22"/>
          <w:szCs w:val="22"/>
          <w:lang w:eastAsia="en-GB"/>
        </w:rPr>
        <w:tab/>
      </w:r>
      <w:r>
        <w:t>Primary-Event-Charging-Function-Name AVP</w:t>
      </w:r>
      <w:r>
        <w:tab/>
      </w:r>
      <w:r>
        <w:fldChar w:fldCharType="begin" w:fldLock="1"/>
      </w:r>
      <w:r>
        <w:instrText xml:space="preserve"> PAGEREF _Toc98145731 \h </w:instrText>
      </w:r>
      <w:r>
        <w:fldChar w:fldCharType="separate"/>
      </w:r>
      <w:r>
        <w:t>27</w:t>
      </w:r>
      <w:r>
        <w:fldChar w:fldCharType="end"/>
      </w:r>
    </w:p>
    <w:p w14:paraId="41FCDEC3" w14:textId="7E3F6CEE" w:rsidR="00B759E1" w:rsidRDefault="00B759E1">
      <w:pPr>
        <w:pStyle w:val="TOC3"/>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Secondary-Event-Charging-Function-Name AVP</w:t>
      </w:r>
      <w:r>
        <w:tab/>
      </w:r>
      <w:r>
        <w:fldChar w:fldCharType="begin" w:fldLock="1"/>
      </w:r>
      <w:r>
        <w:instrText xml:space="preserve"> PAGEREF _Toc98145732 \h </w:instrText>
      </w:r>
      <w:r>
        <w:fldChar w:fldCharType="separate"/>
      </w:r>
      <w:r>
        <w:t>27</w:t>
      </w:r>
      <w:r>
        <w:fldChar w:fldCharType="end"/>
      </w:r>
    </w:p>
    <w:p w14:paraId="1CFAC8A4" w14:textId="3F78406F" w:rsidR="00B759E1" w:rsidRDefault="00B759E1">
      <w:pPr>
        <w:pStyle w:val="TOC3"/>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Primary-Charging-Collection-Function-Name AVP</w:t>
      </w:r>
      <w:r>
        <w:tab/>
      </w:r>
      <w:r>
        <w:fldChar w:fldCharType="begin" w:fldLock="1"/>
      </w:r>
      <w:r>
        <w:instrText xml:space="preserve"> PAGEREF _Toc98145733 \h </w:instrText>
      </w:r>
      <w:r>
        <w:fldChar w:fldCharType="separate"/>
      </w:r>
      <w:r>
        <w:t>27</w:t>
      </w:r>
      <w:r>
        <w:fldChar w:fldCharType="end"/>
      </w:r>
    </w:p>
    <w:p w14:paraId="5BF00156" w14:textId="3BC6D531" w:rsidR="00B759E1" w:rsidRDefault="00B759E1">
      <w:pPr>
        <w:pStyle w:val="TOC3"/>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Secondary-Charging-Collection-Function-Name AVP</w:t>
      </w:r>
      <w:r>
        <w:tab/>
      </w:r>
      <w:r>
        <w:fldChar w:fldCharType="begin" w:fldLock="1"/>
      </w:r>
      <w:r>
        <w:instrText xml:space="preserve"> PAGEREF _Toc98145734 \h </w:instrText>
      </w:r>
      <w:r>
        <w:fldChar w:fldCharType="separate"/>
      </w:r>
      <w:r>
        <w:t>27</w:t>
      </w:r>
      <w:r>
        <w:fldChar w:fldCharType="end"/>
      </w:r>
    </w:p>
    <w:p w14:paraId="21701E34" w14:textId="11D619BD" w:rsidR="00B759E1" w:rsidRDefault="00B759E1">
      <w:pPr>
        <w:pStyle w:val="TOC3"/>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User-Authorization-Type AVP</w:t>
      </w:r>
      <w:r>
        <w:tab/>
      </w:r>
      <w:r>
        <w:fldChar w:fldCharType="begin" w:fldLock="1"/>
      </w:r>
      <w:r>
        <w:instrText xml:space="preserve"> PAGEREF _Toc98145735 \h </w:instrText>
      </w:r>
      <w:r>
        <w:fldChar w:fldCharType="separate"/>
      </w:r>
      <w:r>
        <w:t>27</w:t>
      </w:r>
      <w:r>
        <w:fldChar w:fldCharType="end"/>
      </w:r>
    </w:p>
    <w:p w14:paraId="65438230" w14:textId="770743C7" w:rsidR="00B759E1" w:rsidRDefault="00B759E1">
      <w:pPr>
        <w:pStyle w:val="TOC3"/>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_Toc98145736 \h </w:instrText>
      </w:r>
      <w:r>
        <w:fldChar w:fldCharType="separate"/>
      </w:r>
      <w:r>
        <w:t>28</w:t>
      </w:r>
      <w:r>
        <w:fldChar w:fldCharType="end"/>
      </w:r>
    </w:p>
    <w:p w14:paraId="69E64859" w14:textId="66CDB697" w:rsidR="00B759E1" w:rsidRDefault="00B759E1">
      <w:pPr>
        <w:pStyle w:val="TOC3"/>
        <w:rPr>
          <w:rFonts w:asciiTheme="minorHAnsi" w:eastAsiaTheme="minorEastAsia" w:hAnsiTheme="minorHAnsi" w:cstheme="minorBidi"/>
          <w:sz w:val="22"/>
          <w:szCs w:val="22"/>
          <w:lang w:eastAsia="en-GB"/>
        </w:rPr>
      </w:pPr>
      <w:r>
        <w:t>6.3.26</w:t>
      </w:r>
      <w:r>
        <w:rPr>
          <w:rFonts w:asciiTheme="minorHAnsi" w:eastAsiaTheme="minorEastAsia" w:hAnsiTheme="minorHAnsi" w:cstheme="minorBidi"/>
          <w:sz w:val="22"/>
          <w:szCs w:val="22"/>
          <w:lang w:eastAsia="en-GB"/>
        </w:rPr>
        <w:tab/>
      </w:r>
      <w:r>
        <w:t>User-Data-Already-Available AVP</w:t>
      </w:r>
      <w:r>
        <w:tab/>
      </w:r>
      <w:r>
        <w:fldChar w:fldCharType="begin" w:fldLock="1"/>
      </w:r>
      <w:r>
        <w:instrText xml:space="preserve"> PAGEREF _Toc98145737 \h </w:instrText>
      </w:r>
      <w:r>
        <w:fldChar w:fldCharType="separate"/>
      </w:r>
      <w:r>
        <w:t>28</w:t>
      </w:r>
      <w:r>
        <w:fldChar w:fldCharType="end"/>
      </w:r>
    </w:p>
    <w:p w14:paraId="4272612A" w14:textId="223ABFD6" w:rsidR="00B759E1" w:rsidRDefault="00B759E1">
      <w:pPr>
        <w:pStyle w:val="TOC3"/>
        <w:rPr>
          <w:rFonts w:asciiTheme="minorHAnsi" w:eastAsiaTheme="minorEastAsia" w:hAnsiTheme="minorHAnsi" w:cstheme="minorBidi"/>
          <w:sz w:val="22"/>
          <w:szCs w:val="22"/>
          <w:lang w:eastAsia="en-GB"/>
        </w:rPr>
      </w:pPr>
      <w:r>
        <w:t>6.3.27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_Toc98145738 \h </w:instrText>
      </w:r>
      <w:r>
        <w:fldChar w:fldCharType="separate"/>
      </w:r>
      <w:r>
        <w:t>28</w:t>
      </w:r>
      <w:r>
        <w:fldChar w:fldCharType="end"/>
      </w:r>
    </w:p>
    <w:p w14:paraId="39065223" w14:textId="4C1D2D2D" w:rsidR="00B759E1" w:rsidRDefault="00B759E1">
      <w:pPr>
        <w:pStyle w:val="TOC3"/>
        <w:rPr>
          <w:rFonts w:asciiTheme="minorHAnsi" w:eastAsiaTheme="minorEastAsia" w:hAnsiTheme="minorHAnsi" w:cstheme="minorBidi"/>
          <w:sz w:val="22"/>
          <w:szCs w:val="22"/>
          <w:lang w:eastAsia="en-GB"/>
        </w:rPr>
      </w:pPr>
      <w:r>
        <w:t>6.3.28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_Toc98145739 \h </w:instrText>
      </w:r>
      <w:r>
        <w:fldChar w:fldCharType="separate"/>
      </w:r>
      <w:r>
        <w:t>28</w:t>
      </w:r>
      <w:r>
        <w:fldChar w:fldCharType="end"/>
      </w:r>
    </w:p>
    <w:p w14:paraId="4289E64D" w14:textId="528EFC27" w:rsidR="00B759E1" w:rsidRDefault="00B759E1">
      <w:pPr>
        <w:pStyle w:val="TOC3"/>
        <w:rPr>
          <w:rFonts w:asciiTheme="minorHAnsi" w:eastAsiaTheme="minorEastAsia" w:hAnsiTheme="minorHAnsi" w:cstheme="minorBidi"/>
          <w:sz w:val="22"/>
          <w:szCs w:val="22"/>
          <w:lang w:eastAsia="en-GB"/>
        </w:rPr>
      </w:pPr>
      <w:r>
        <w:t>6.3.29</w:t>
      </w:r>
      <w:r>
        <w:rPr>
          <w:rFonts w:asciiTheme="minorHAnsi" w:eastAsiaTheme="minorEastAsia" w:hAnsiTheme="minorHAnsi" w:cstheme="minorBidi"/>
          <w:sz w:val="22"/>
          <w:szCs w:val="22"/>
          <w:lang w:eastAsia="en-GB"/>
        </w:rPr>
        <w:tab/>
      </w:r>
      <w:r>
        <w:t>Supported-Features AVP</w:t>
      </w:r>
      <w:r>
        <w:tab/>
      </w:r>
      <w:r>
        <w:fldChar w:fldCharType="begin" w:fldLock="1"/>
      </w:r>
      <w:r>
        <w:instrText xml:space="preserve"> PAGEREF _Toc98145740 \h </w:instrText>
      </w:r>
      <w:r>
        <w:fldChar w:fldCharType="separate"/>
      </w:r>
      <w:r>
        <w:t>28</w:t>
      </w:r>
      <w:r>
        <w:fldChar w:fldCharType="end"/>
      </w:r>
    </w:p>
    <w:p w14:paraId="3F54ECCB" w14:textId="16858460" w:rsidR="00B759E1" w:rsidRDefault="00B759E1">
      <w:pPr>
        <w:pStyle w:val="TOC3"/>
        <w:rPr>
          <w:rFonts w:asciiTheme="minorHAnsi" w:eastAsiaTheme="minorEastAsia" w:hAnsiTheme="minorHAnsi" w:cstheme="minorBidi"/>
          <w:sz w:val="22"/>
          <w:szCs w:val="22"/>
          <w:lang w:eastAsia="en-GB"/>
        </w:rPr>
      </w:pPr>
      <w:r>
        <w:t>6.3.30</w:t>
      </w:r>
      <w:r>
        <w:rPr>
          <w:rFonts w:asciiTheme="minorHAnsi" w:eastAsiaTheme="minorEastAsia" w:hAnsiTheme="minorHAnsi" w:cstheme="minorBidi"/>
          <w:sz w:val="22"/>
          <w:szCs w:val="22"/>
          <w:lang w:eastAsia="en-GB"/>
        </w:rPr>
        <w:tab/>
      </w:r>
      <w:r>
        <w:t>Feature-List-ID AVP</w:t>
      </w:r>
      <w:r>
        <w:tab/>
      </w:r>
      <w:r>
        <w:fldChar w:fldCharType="begin" w:fldLock="1"/>
      </w:r>
      <w:r>
        <w:instrText xml:space="preserve"> PAGEREF _Toc98145741 \h </w:instrText>
      </w:r>
      <w:r>
        <w:fldChar w:fldCharType="separate"/>
      </w:r>
      <w:r>
        <w:t>29</w:t>
      </w:r>
      <w:r>
        <w:fldChar w:fldCharType="end"/>
      </w:r>
    </w:p>
    <w:p w14:paraId="380CF2E6" w14:textId="632F401A" w:rsidR="00B759E1" w:rsidRDefault="00B759E1">
      <w:pPr>
        <w:pStyle w:val="TOC3"/>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_Toc98145742 \h </w:instrText>
      </w:r>
      <w:r>
        <w:fldChar w:fldCharType="separate"/>
      </w:r>
      <w:r>
        <w:t>29</w:t>
      </w:r>
      <w:r>
        <w:fldChar w:fldCharType="end"/>
      </w:r>
    </w:p>
    <w:p w14:paraId="63CF4283" w14:textId="627967F6" w:rsidR="00B759E1" w:rsidRDefault="00B759E1">
      <w:pPr>
        <w:pStyle w:val="TOC3"/>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Supported-Applications AVP</w:t>
      </w:r>
      <w:r>
        <w:tab/>
      </w:r>
      <w:r>
        <w:fldChar w:fldCharType="begin" w:fldLock="1"/>
      </w:r>
      <w:r>
        <w:instrText xml:space="preserve"> PAGEREF _Toc98145743 \h </w:instrText>
      </w:r>
      <w:r>
        <w:fldChar w:fldCharType="separate"/>
      </w:r>
      <w:r>
        <w:t>29</w:t>
      </w:r>
      <w:r>
        <w:fldChar w:fldCharType="end"/>
      </w:r>
    </w:p>
    <w:p w14:paraId="21377714" w14:textId="4705150F" w:rsidR="00B759E1" w:rsidRDefault="00B759E1">
      <w:pPr>
        <w:pStyle w:val="TOC3"/>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Associated-Identities AVP</w:t>
      </w:r>
      <w:r>
        <w:tab/>
      </w:r>
      <w:r>
        <w:fldChar w:fldCharType="begin" w:fldLock="1"/>
      </w:r>
      <w:r>
        <w:instrText xml:space="preserve"> PAGEREF _Toc98145744 \h </w:instrText>
      </w:r>
      <w:r>
        <w:fldChar w:fldCharType="separate"/>
      </w:r>
      <w:r>
        <w:t>29</w:t>
      </w:r>
      <w:r>
        <w:fldChar w:fldCharType="end"/>
      </w:r>
    </w:p>
    <w:p w14:paraId="67E00BC9" w14:textId="545A7FBF" w:rsidR="00B759E1" w:rsidRDefault="00B759E1">
      <w:pPr>
        <w:pStyle w:val="TOC3"/>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Originating-Request AVP</w:t>
      </w:r>
      <w:r>
        <w:tab/>
      </w:r>
      <w:r>
        <w:fldChar w:fldCharType="begin" w:fldLock="1"/>
      </w:r>
      <w:r>
        <w:instrText xml:space="preserve"> PAGEREF _Toc98145745 \h </w:instrText>
      </w:r>
      <w:r>
        <w:fldChar w:fldCharType="separate"/>
      </w:r>
      <w:r>
        <w:t>29</w:t>
      </w:r>
      <w:r>
        <w:fldChar w:fldCharType="end"/>
      </w:r>
    </w:p>
    <w:p w14:paraId="19310FD7" w14:textId="2D196331" w:rsidR="00B759E1" w:rsidRDefault="00B759E1">
      <w:pPr>
        <w:pStyle w:val="TOC3"/>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Wildcarded-Public-Identity AVP</w:t>
      </w:r>
      <w:r>
        <w:tab/>
      </w:r>
      <w:r>
        <w:fldChar w:fldCharType="begin" w:fldLock="1"/>
      </w:r>
      <w:r>
        <w:instrText xml:space="preserve"> PAGEREF _Toc98145746 \h </w:instrText>
      </w:r>
      <w:r>
        <w:fldChar w:fldCharType="separate"/>
      </w:r>
      <w:r>
        <w:t>29</w:t>
      </w:r>
      <w:r>
        <w:fldChar w:fldCharType="end"/>
      </w:r>
    </w:p>
    <w:p w14:paraId="0A395B37" w14:textId="3BBC6464" w:rsidR="00B759E1" w:rsidRDefault="00B759E1">
      <w:pPr>
        <w:pStyle w:val="TOC3"/>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SIP-Digest-Authenticate AVP</w:t>
      </w:r>
      <w:r>
        <w:tab/>
      </w:r>
      <w:r>
        <w:fldChar w:fldCharType="begin" w:fldLock="1"/>
      </w:r>
      <w:r>
        <w:instrText xml:space="preserve"> PAGEREF _Toc98145747 \h </w:instrText>
      </w:r>
      <w:r>
        <w:fldChar w:fldCharType="separate"/>
      </w:r>
      <w:r>
        <w:t>29</w:t>
      </w:r>
      <w:r>
        <w:fldChar w:fldCharType="end"/>
      </w:r>
    </w:p>
    <w:p w14:paraId="556CF19F" w14:textId="1D57FA3C" w:rsidR="00B759E1" w:rsidRDefault="00B759E1">
      <w:pPr>
        <w:pStyle w:val="TOC3"/>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Digest-Realm AVP</w:t>
      </w:r>
      <w:r>
        <w:tab/>
      </w:r>
      <w:r>
        <w:fldChar w:fldCharType="begin" w:fldLock="1"/>
      </w:r>
      <w:r>
        <w:instrText xml:space="preserve"> PAGEREF _Toc98145748 \h </w:instrText>
      </w:r>
      <w:r>
        <w:fldChar w:fldCharType="separate"/>
      </w:r>
      <w:r>
        <w:t>30</w:t>
      </w:r>
      <w:r>
        <w:fldChar w:fldCharType="end"/>
      </w:r>
    </w:p>
    <w:p w14:paraId="4F7E33C8" w14:textId="10A30CC5" w:rsidR="00B759E1" w:rsidRDefault="00B759E1">
      <w:pPr>
        <w:pStyle w:val="TOC3"/>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_Toc98145749 \h </w:instrText>
      </w:r>
      <w:r>
        <w:fldChar w:fldCharType="separate"/>
      </w:r>
      <w:r>
        <w:t>30</w:t>
      </w:r>
      <w:r>
        <w:fldChar w:fldCharType="end"/>
      </w:r>
    </w:p>
    <w:p w14:paraId="37956363" w14:textId="22C5C415" w:rsidR="00B759E1" w:rsidRDefault="00B759E1">
      <w:pPr>
        <w:pStyle w:val="TOC3"/>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Digest-Algorithm AVP</w:t>
      </w:r>
      <w:r>
        <w:tab/>
      </w:r>
      <w:r>
        <w:fldChar w:fldCharType="begin" w:fldLock="1"/>
      </w:r>
      <w:r>
        <w:instrText xml:space="preserve"> PAGEREF _Toc98145750 \h </w:instrText>
      </w:r>
      <w:r>
        <w:fldChar w:fldCharType="separate"/>
      </w:r>
      <w:r>
        <w:t>30</w:t>
      </w:r>
      <w:r>
        <w:fldChar w:fldCharType="end"/>
      </w:r>
    </w:p>
    <w:p w14:paraId="79129DBC" w14:textId="59C83DD9" w:rsidR="00B759E1" w:rsidRDefault="00B759E1">
      <w:pPr>
        <w:pStyle w:val="TOC3"/>
        <w:rPr>
          <w:rFonts w:asciiTheme="minorHAnsi" w:eastAsiaTheme="minorEastAsia" w:hAnsiTheme="minorHAnsi" w:cstheme="minorBidi"/>
          <w:sz w:val="22"/>
          <w:szCs w:val="22"/>
          <w:lang w:eastAsia="en-GB"/>
        </w:rPr>
      </w:pPr>
      <w:r>
        <w:t>6.3.40</w:t>
      </w:r>
      <w:r>
        <w:rPr>
          <w:rFonts w:asciiTheme="minorHAnsi" w:eastAsiaTheme="minorEastAsia" w:hAnsiTheme="minorHAnsi" w:cstheme="minorBidi"/>
          <w:sz w:val="22"/>
          <w:szCs w:val="22"/>
          <w:lang w:eastAsia="en-GB"/>
        </w:rPr>
        <w:tab/>
      </w:r>
      <w:r>
        <w:t>Digest-QoP AVP</w:t>
      </w:r>
      <w:r>
        <w:tab/>
      </w:r>
      <w:r>
        <w:fldChar w:fldCharType="begin" w:fldLock="1"/>
      </w:r>
      <w:r>
        <w:instrText xml:space="preserve"> PAGEREF _Toc98145751 \h </w:instrText>
      </w:r>
      <w:r>
        <w:fldChar w:fldCharType="separate"/>
      </w:r>
      <w:r>
        <w:t>30</w:t>
      </w:r>
      <w:r>
        <w:fldChar w:fldCharType="end"/>
      </w:r>
    </w:p>
    <w:p w14:paraId="5A3A2E28" w14:textId="6769B8B7" w:rsidR="00B759E1" w:rsidRDefault="00B759E1">
      <w:pPr>
        <w:pStyle w:val="TOC3"/>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Digest-HA1 AVP</w:t>
      </w:r>
      <w:r>
        <w:tab/>
      </w:r>
      <w:r>
        <w:fldChar w:fldCharType="begin" w:fldLock="1"/>
      </w:r>
      <w:r>
        <w:instrText xml:space="preserve"> PAGEREF _Toc98145752 \h </w:instrText>
      </w:r>
      <w:r>
        <w:fldChar w:fldCharType="separate"/>
      </w:r>
      <w:r>
        <w:t>30</w:t>
      </w:r>
      <w:r>
        <w:fldChar w:fldCharType="end"/>
      </w:r>
    </w:p>
    <w:p w14:paraId="05098DED" w14:textId="2E19C120" w:rsidR="00B759E1" w:rsidRDefault="00B759E1">
      <w:pPr>
        <w:pStyle w:val="TOC3"/>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Line-Identifier AVP</w:t>
      </w:r>
      <w:r>
        <w:tab/>
      </w:r>
      <w:r>
        <w:fldChar w:fldCharType="begin" w:fldLock="1"/>
      </w:r>
      <w:r>
        <w:instrText xml:space="preserve"> PAGEREF _Toc98145753 \h </w:instrText>
      </w:r>
      <w:r>
        <w:fldChar w:fldCharType="separate"/>
      </w:r>
      <w:r>
        <w:t>30</w:t>
      </w:r>
      <w:r>
        <w:fldChar w:fldCharType="end"/>
      </w:r>
    </w:p>
    <w:p w14:paraId="5A9664F5" w14:textId="6150B58E" w:rsidR="00B759E1" w:rsidRDefault="00B759E1">
      <w:pPr>
        <w:pStyle w:val="TOC3"/>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Wildcarded-IMPU AVP</w:t>
      </w:r>
      <w:r>
        <w:tab/>
      </w:r>
      <w:r>
        <w:fldChar w:fldCharType="begin" w:fldLock="1"/>
      </w:r>
      <w:r>
        <w:instrText xml:space="preserve"> PAGEREF _Toc98145754 \h </w:instrText>
      </w:r>
      <w:r>
        <w:fldChar w:fldCharType="separate"/>
      </w:r>
      <w:r>
        <w:t>30</w:t>
      </w:r>
      <w:r>
        <w:fldChar w:fldCharType="end"/>
      </w:r>
    </w:p>
    <w:p w14:paraId="56ABFD1E" w14:textId="48CF8FC0" w:rsidR="00B759E1" w:rsidRDefault="00B759E1">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UAR-Flags AVP</w:t>
      </w:r>
      <w:r>
        <w:tab/>
      </w:r>
      <w:r>
        <w:fldChar w:fldCharType="begin" w:fldLock="1"/>
      </w:r>
      <w:r>
        <w:instrText xml:space="preserve"> PAGEREF _Toc98145755 \h </w:instrText>
      </w:r>
      <w:r>
        <w:fldChar w:fldCharType="separate"/>
      </w:r>
      <w:r>
        <w:t>30</w:t>
      </w:r>
      <w:r>
        <w:fldChar w:fldCharType="end"/>
      </w:r>
    </w:p>
    <w:p w14:paraId="1F1A5A3E" w14:textId="2865263C" w:rsidR="00B759E1" w:rsidRDefault="00B759E1">
      <w:pPr>
        <w:pStyle w:val="TOC3"/>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Loose-Route-Indication AVP</w:t>
      </w:r>
      <w:r>
        <w:tab/>
      </w:r>
      <w:r>
        <w:fldChar w:fldCharType="begin" w:fldLock="1"/>
      </w:r>
      <w:r>
        <w:instrText xml:space="preserve"> PAGEREF _Toc98145756 \h </w:instrText>
      </w:r>
      <w:r>
        <w:fldChar w:fldCharType="separate"/>
      </w:r>
      <w:r>
        <w:t>31</w:t>
      </w:r>
      <w:r>
        <w:fldChar w:fldCharType="end"/>
      </w:r>
    </w:p>
    <w:p w14:paraId="5104B70B" w14:textId="252428C8" w:rsidR="00B759E1" w:rsidRDefault="00B759E1">
      <w:pPr>
        <w:pStyle w:val="TOC3"/>
        <w:rPr>
          <w:rFonts w:asciiTheme="minorHAnsi" w:eastAsiaTheme="minorEastAsia" w:hAnsiTheme="minorHAnsi" w:cstheme="minorBidi"/>
          <w:sz w:val="22"/>
          <w:szCs w:val="22"/>
          <w:lang w:eastAsia="en-GB"/>
        </w:rPr>
      </w:pPr>
      <w:r>
        <w:t>6.3.</w:t>
      </w:r>
      <w:r>
        <w:rPr>
          <w:lang w:eastAsia="zh-CN"/>
        </w:rPr>
        <w:t>46</w:t>
      </w:r>
      <w:r>
        <w:rPr>
          <w:rFonts w:asciiTheme="minorHAnsi" w:eastAsiaTheme="minorEastAsia" w:hAnsiTheme="minorHAnsi" w:cstheme="minorBidi"/>
          <w:sz w:val="22"/>
          <w:szCs w:val="22"/>
          <w:lang w:eastAsia="en-GB"/>
        </w:rPr>
        <w:tab/>
      </w:r>
      <w:r w:rsidRPr="00FE2E00">
        <w:rPr>
          <w:lang w:val="en-US" w:eastAsia="zh-CN"/>
        </w:rPr>
        <w:t>SCSCF-Restoration-Info</w:t>
      </w:r>
      <w:r>
        <w:t xml:space="preserve"> AVP</w:t>
      </w:r>
      <w:r>
        <w:tab/>
      </w:r>
      <w:r>
        <w:fldChar w:fldCharType="begin" w:fldLock="1"/>
      </w:r>
      <w:r>
        <w:instrText xml:space="preserve"> PAGEREF _Toc98145757 \h </w:instrText>
      </w:r>
      <w:r>
        <w:fldChar w:fldCharType="separate"/>
      </w:r>
      <w:r>
        <w:t>31</w:t>
      </w:r>
      <w:r>
        <w:fldChar w:fldCharType="end"/>
      </w:r>
    </w:p>
    <w:p w14:paraId="3CEEF584" w14:textId="271D1A1E" w:rsidR="00B759E1" w:rsidRDefault="00B759E1">
      <w:pPr>
        <w:pStyle w:val="TOC3"/>
        <w:rPr>
          <w:rFonts w:asciiTheme="minorHAnsi" w:eastAsiaTheme="minorEastAsia" w:hAnsiTheme="minorHAnsi" w:cstheme="minorBidi"/>
          <w:sz w:val="22"/>
          <w:szCs w:val="22"/>
          <w:lang w:eastAsia="en-GB"/>
        </w:rPr>
      </w:pPr>
      <w:r w:rsidRPr="00B759E1">
        <w:t>6.3.</w:t>
      </w:r>
      <w:r w:rsidRPr="00B759E1">
        <w:rPr>
          <w:lang w:eastAsia="zh-CN"/>
        </w:rPr>
        <w:t>47</w:t>
      </w:r>
      <w:r w:rsidRPr="00B759E1">
        <w:rPr>
          <w:rFonts w:asciiTheme="minorHAnsi" w:eastAsiaTheme="minorEastAsia" w:hAnsiTheme="minorHAnsi" w:cstheme="minorBidi"/>
          <w:sz w:val="22"/>
          <w:szCs w:val="22"/>
          <w:lang w:eastAsia="en-GB"/>
        </w:rPr>
        <w:tab/>
      </w:r>
      <w:r w:rsidRPr="00FE2E00">
        <w:rPr>
          <w:lang w:val="en-US" w:eastAsia="zh-CN"/>
        </w:rPr>
        <w:t>Path</w:t>
      </w:r>
      <w:r w:rsidRPr="00FE2E00">
        <w:rPr>
          <w:lang w:val="en-US"/>
        </w:rPr>
        <w:t xml:space="preserve"> AVP</w:t>
      </w:r>
      <w:r>
        <w:tab/>
      </w:r>
      <w:r>
        <w:fldChar w:fldCharType="begin" w:fldLock="1"/>
      </w:r>
      <w:r>
        <w:instrText xml:space="preserve"> PAGEREF _Toc98145758 \h </w:instrText>
      </w:r>
      <w:r>
        <w:fldChar w:fldCharType="separate"/>
      </w:r>
      <w:r>
        <w:t>31</w:t>
      </w:r>
      <w:r>
        <w:fldChar w:fldCharType="end"/>
      </w:r>
    </w:p>
    <w:p w14:paraId="364D9E99" w14:textId="01C79DE1" w:rsidR="00B759E1" w:rsidRDefault="00B759E1">
      <w:pPr>
        <w:pStyle w:val="TOC3"/>
        <w:rPr>
          <w:rFonts w:asciiTheme="minorHAnsi" w:eastAsiaTheme="minorEastAsia" w:hAnsiTheme="minorHAnsi" w:cstheme="minorBidi"/>
          <w:sz w:val="22"/>
          <w:szCs w:val="22"/>
          <w:lang w:eastAsia="en-GB"/>
        </w:rPr>
      </w:pPr>
      <w:r w:rsidRPr="00B759E1">
        <w:t>6.3.</w:t>
      </w:r>
      <w:r w:rsidRPr="00B759E1">
        <w:rPr>
          <w:lang w:eastAsia="zh-CN"/>
        </w:rPr>
        <w:t>48</w:t>
      </w:r>
      <w:r w:rsidRPr="00B759E1">
        <w:rPr>
          <w:rFonts w:asciiTheme="minorHAnsi" w:eastAsiaTheme="minorEastAsia" w:hAnsiTheme="minorHAnsi" w:cstheme="minorBidi"/>
          <w:sz w:val="22"/>
          <w:szCs w:val="22"/>
          <w:lang w:eastAsia="en-GB"/>
        </w:rPr>
        <w:tab/>
      </w:r>
      <w:r w:rsidRPr="00FE2E00">
        <w:rPr>
          <w:lang w:val="en-US" w:eastAsia="zh-CN"/>
        </w:rPr>
        <w:t>Contact</w:t>
      </w:r>
      <w:r w:rsidRPr="00FE2E00">
        <w:rPr>
          <w:lang w:val="en-US"/>
        </w:rPr>
        <w:t xml:space="preserve"> AVP</w:t>
      </w:r>
      <w:r>
        <w:tab/>
      </w:r>
      <w:r>
        <w:fldChar w:fldCharType="begin" w:fldLock="1"/>
      </w:r>
      <w:r>
        <w:instrText xml:space="preserve"> PAGEREF _Toc98145759 \h </w:instrText>
      </w:r>
      <w:r>
        <w:fldChar w:fldCharType="separate"/>
      </w:r>
      <w:r>
        <w:t>31</w:t>
      </w:r>
      <w:r>
        <w:fldChar w:fldCharType="end"/>
      </w:r>
    </w:p>
    <w:p w14:paraId="5ACA1EA9" w14:textId="1AD4E912" w:rsidR="00B759E1" w:rsidRDefault="00B759E1">
      <w:pPr>
        <w:pStyle w:val="TOC3"/>
        <w:rPr>
          <w:rFonts w:asciiTheme="minorHAnsi" w:eastAsiaTheme="minorEastAsia" w:hAnsiTheme="minorHAnsi" w:cstheme="minorBidi"/>
          <w:sz w:val="22"/>
          <w:szCs w:val="22"/>
          <w:lang w:eastAsia="en-GB"/>
        </w:rPr>
      </w:pPr>
      <w:r w:rsidRPr="00B759E1">
        <w:t>6.3.</w:t>
      </w:r>
      <w:r w:rsidRPr="00B759E1">
        <w:rPr>
          <w:lang w:eastAsia="zh-CN"/>
        </w:rPr>
        <w:t>49</w:t>
      </w:r>
      <w:r w:rsidRPr="00B759E1">
        <w:rPr>
          <w:rFonts w:asciiTheme="minorHAnsi" w:eastAsiaTheme="minorEastAsia" w:hAnsiTheme="minorHAnsi" w:cstheme="minorBidi"/>
          <w:sz w:val="22"/>
          <w:szCs w:val="22"/>
          <w:lang w:eastAsia="en-GB"/>
        </w:rPr>
        <w:tab/>
      </w:r>
      <w:r w:rsidRPr="00FE2E00">
        <w:rPr>
          <w:lang w:val="en-US" w:eastAsia="zh-CN"/>
        </w:rPr>
        <w:t>Subscription-Info</w:t>
      </w:r>
      <w:r w:rsidRPr="00FE2E00">
        <w:rPr>
          <w:lang w:val="en-US"/>
        </w:rPr>
        <w:t xml:space="preserve"> AVP</w:t>
      </w:r>
      <w:r>
        <w:tab/>
      </w:r>
      <w:r>
        <w:fldChar w:fldCharType="begin" w:fldLock="1"/>
      </w:r>
      <w:r>
        <w:instrText xml:space="preserve"> PAGEREF _Toc98145760 \h </w:instrText>
      </w:r>
      <w:r>
        <w:fldChar w:fldCharType="separate"/>
      </w:r>
      <w:r>
        <w:t>31</w:t>
      </w:r>
      <w:r>
        <w:fldChar w:fldCharType="end"/>
      </w:r>
    </w:p>
    <w:p w14:paraId="17071363" w14:textId="22B84C5C" w:rsidR="00B759E1" w:rsidRDefault="00B759E1">
      <w:pPr>
        <w:pStyle w:val="TOC4"/>
        <w:rPr>
          <w:rFonts w:asciiTheme="minorHAnsi" w:eastAsiaTheme="minorEastAsia" w:hAnsiTheme="minorHAnsi" w:cstheme="minorBidi"/>
          <w:sz w:val="22"/>
          <w:szCs w:val="22"/>
          <w:lang w:eastAsia="en-GB"/>
        </w:rPr>
      </w:pPr>
      <w:r>
        <w:t>6.3.49.1</w:t>
      </w:r>
      <w:r>
        <w:rPr>
          <w:rFonts w:asciiTheme="minorHAnsi" w:eastAsiaTheme="minorEastAsia" w:hAnsiTheme="minorHAnsi" w:cstheme="minorBidi"/>
          <w:sz w:val="22"/>
          <w:szCs w:val="22"/>
          <w:lang w:eastAsia="en-GB"/>
        </w:rPr>
        <w:tab/>
      </w:r>
      <w:r>
        <w:t>Call-ID-SIP-Header AVP</w:t>
      </w:r>
      <w:r>
        <w:tab/>
      </w:r>
      <w:r>
        <w:fldChar w:fldCharType="begin" w:fldLock="1"/>
      </w:r>
      <w:r>
        <w:instrText xml:space="preserve"> PAGEREF _Toc98145761 \h </w:instrText>
      </w:r>
      <w:r>
        <w:fldChar w:fldCharType="separate"/>
      </w:r>
      <w:r>
        <w:t>32</w:t>
      </w:r>
      <w:r>
        <w:fldChar w:fldCharType="end"/>
      </w:r>
    </w:p>
    <w:p w14:paraId="057F7637" w14:textId="68A8AC05" w:rsidR="00B759E1" w:rsidRDefault="00B759E1">
      <w:pPr>
        <w:pStyle w:val="TOC4"/>
        <w:rPr>
          <w:rFonts w:asciiTheme="minorHAnsi" w:eastAsiaTheme="minorEastAsia" w:hAnsiTheme="minorHAnsi" w:cstheme="minorBidi"/>
          <w:sz w:val="22"/>
          <w:szCs w:val="22"/>
          <w:lang w:eastAsia="en-GB"/>
        </w:rPr>
      </w:pPr>
      <w:r>
        <w:t>6.3.49.2</w:t>
      </w:r>
      <w:r>
        <w:rPr>
          <w:rFonts w:asciiTheme="minorHAnsi" w:eastAsiaTheme="minorEastAsia" w:hAnsiTheme="minorHAnsi" w:cstheme="minorBidi"/>
          <w:sz w:val="22"/>
          <w:szCs w:val="22"/>
          <w:lang w:eastAsia="en-GB"/>
        </w:rPr>
        <w:tab/>
      </w:r>
      <w:r>
        <w:t>From-SIP-Header AVP</w:t>
      </w:r>
      <w:r>
        <w:tab/>
      </w:r>
      <w:r>
        <w:fldChar w:fldCharType="begin" w:fldLock="1"/>
      </w:r>
      <w:r>
        <w:instrText xml:space="preserve"> PAGEREF _Toc98145762 \h </w:instrText>
      </w:r>
      <w:r>
        <w:fldChar w:fldCharType="separate"/>
      </w:r>
      <w:r>
        <w:t>32</w:t>
      </w:r>
      <w:r>
        <w:fldChar w:fldCharType="end"/>
      </w:r>
    </w:p>
    <w:p w14:paraId="05E6C6C5" w14:textId="0012F77B" w:rsidR="00B759E1" w:rsidRDefault="00B759E1">
      <w:pPr>
        <w:pStyle w:val="TOC4"/>
        <w:rPr>
          <w:rFonts w:asciiTheme="minorHAnsi" w:eastAsiaTheme="minorEastAsia" w:hAnsiTheme="minorHAnsi" w:cstheme="minorBidi"/>
          <w:sz w:val="22"/>
          <w:szCs w:val="22"/>
          <w:lang w:eastAsia="en-GB"/>
        </w:rPr>
      </w:pPr>
      <w:r>
        <w:t>6.3.49.3</w:t>
      </w:r>
      <w:r>
        <w:rPr>
          <w:rFonts w:asciiTheme="minorHAnsi" w:eastAsiaTheme="minorEastAsia" w:hAnsiTheme="minorHAnsi" w:cstheme="minorBidi"/>
          <w:sz w:val="22"/>
          <w:szCs w:val="22"/>
          <w:lang w:eastAsia="en-GB"/>
        </w:rPr>
        <w:tab/>
      </w:r>
      <w:r>
        <w:t>To-SIP-Header AVP</w:t>
      </w:r>
      <w:r>
        <w:tab/>
      </w:r>
      <w:r>
        <w:fldChar w:fldCharType="begin" w:fldLock="1"/>
      </w:r>
      <w:r>
        <w:instrText xml:space="preserve"> PAGEREF _Toc98145763 \h </w:instrText>
      </w:r>
      <w:r>
        <w:fldChar w:fldCharType="separate"/>
      </w:r>
      <w:r>
        <w:t>32</w:t>
      </w:r>
      <w:r>
        <w:fldChar w:fldCharType="end"/>
      </w:r>
    </w:p>
    <w:p w14:paraId="01641C2F" w14:textId="3DF72A21" w:rsidR="00B759E1" w:rsidRDefault="00B759E1">
      <w:pPr>
        <w:pStyle w:val="TOC4"/>
        <w:rPr>
          <w:rFonts w:asciiTheme="minorHAnsi" w:eastAsiaTheme="minorEastAsia" w:hAnsiTheme="minorHAnsi" w:cstheme="minorBidi"/>
          <w:sz w:val="22"/>
          <w:szCs w:val="22"/>
          <w:lang w:eastAsia="en-GB"/>
        </w:rPr>
      </w:pPr>
      <w:r>
        <w:t>6.3.49.4</w:t>
      </w:r>
      <w:r>
        <w:rPr>
          <w:rFonts w:asciiTheme="minorHAnsi" w:eastAsiaTheme="minorEastAsia" w:hAnsiTheme="minorHAnsi" w:cstheme="minorBidi"/>
          <w:sz w:val="22"/>
          <w:szCs w:val="22"/>
          <w:lang w:eastAsia="en-GB"/>
        </w:rPr>
        <w:tab/>
      </w:r>
      <w:r>
        <w:t>Record-Route AVP</w:t>
      </w:r>
      <w:r>
        <w:tab/>
      </w:r>
      <w:r>
        <w:fldChar w:fldCharType="begin" w:fldLock="1"/>
      </w:r>
      <w:r>
        <w:instrText xml:space="preserve"> PAGEREF _Toc98145764 \h </w:instrText>
      </w:r>
      <w:r>
        <w:fldChar w:fldCharType="separate"/>
      </w:r>
      <w:r>
        <w:t>32</w:t>
      </w:r>
      <w:r>
        <w:fldChar w:fldCharType="end"/>
      </w:r>
    </w:p>
    <w:p w14:paraId="7899D56B" w14:textId="52AF93F1" w:rsidR="00B759E1" w:rsidRDefault="00B759E1">
      <w:pPr>
        <w:pStyle w:val="TOC3"/>
        <w:rPr>
          <w:rFonts w:asciiTheme="minorHAnsi" w:eastAsiaTheme="minorEastAsia" w:hAnsiTheme="minorHAnsi" w:cstheme="minorBidi"/>
          <w:sz w:val="22"/>
          <w:szCs w:val="22"/>
          <w:lang w:eastAsia="en-GB"/>
        </w:rPr>
      </w:pPr>
      <w:r>
        <w:t>6.3.</w:t>
      </w:r>
      <w:r>
        <w:rPr>
          <w:lang w:eastAsia="zh-CN"/>
        </w:rPr>
        <w:t>50</w:t>
      </w:r>
      <w:r>
        <w:rPr>
          <w:rFonts w:asciiTheme="minorHAnsi" w:eastAsiaTheme="minorEastAsia" w:hAnsiTheme="minorHAnsi" w:cstheme="minorBidi"/>
          <w:sz w:val="22"/>
          <w:szCs w:val="22"/>
          <w:lang w:eastAsia="en-GB"/>
        </w:rPr>
        <w:tab/>
      </w:r>
      <w:r>
        <w:t>Associated-</w:t>
      </w:r>
      <w:r>
        <w:rPr>
          <w:lang w:eastAsia="zh-CN"/>
        </w:rPr>
        <w:t>Registered-</w:t>
      </w:r>
      <w:r>
        <w:t>Identities AVP</w:t>
      </w:r>
      <w:r>
        <w:tab/>
      </w:r>
      <w:r>
        <w:fldChar w:fldCharType="begin" w:fldLock="1"/>
      </w:r>
      <w:r>
        <w:instrText xml:space="preserve"> PAGEREF _Toc98145765 \h </w:instrText>
      </w:r>
      <w:r>
        <w:fldChar w:fldCharType="separate"/>
      </w:r>
      <w:r>
        <w:t>32</w:t>
      </w:r>
      <w:r>
        <w:fldChar w:fldCharType="end"/>
      </w:r>
    </w:p>
    <w:p w14:paraId="409D595E" w14:textId="7797FE7A" w:rsidR="00B759E1" w:rsidRDefault="00B759E1">
      <w:pPr>
        <w:pStyle w:val="TOC3"/>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Multiple-Registration-Indication</w:t>
      </w:r>
      <w:r>
        <w:tab/>
      </w:r>
      <w:r>
        <w:fldChar w:fldCharType="begin" w:fldLock="1"/>
      </w:r>
      <w:r>
        <w:instrText xml:space="preserve"> PAGEREF _Toc98145766 \h </w:instrText>
      </w:r>
      <w:r>
        <w:fldChar w:fldCharType="separate"/>
      </w:r>
      <w:r>
        <w:t>32</w:t>
      </w:r>
      <w:r>
        <w:fldChar w:fldCharType="end"/>
      </w:r>
    </w:p>
    <w:p w14:paraId="6F7A34F3" w14:textId="1FB82613" w:rsidR="00B759E1" w:rsidRDefault="00B759E1">
      <w:pPr>
        <w:pStyle w:val="TOC3"/>
        <w:rPr>
          <w:rFonts w:asciiTheme="minorHAnsi" w:eastAsiaTheme="minorEastAsia" w:hAnsiTheme="minorHAnsi" w:cstheme="minorBidi"/>
          <w:sz w:val="22"/>
          <w:szCs w:val="22"/>
          <w:lang w:eastAsia="en-GB"/>
        </w:rPr>
      </w:pPr>
      <w:r>
        <w:t>6.3.</w:t>
      </w:r>
      <w:r>
        <w:rPr>
          <w:lang w:eastAsia="zh-CN"/>
        </w:rPr>
        <w:t>52</w:t>
      </w:r>
      <w:r>
        <w:rPr>
          <w:rFonts w:asciiTheme="minorHAnsi" w:eastAsiaTheme="minorEastAsia" w:hAnsiTheme="minorHAnsi" w:cstheme="minorBidi"/>
          <w:sz w:val="22"/>
          <w:szCs w:val="22"/>
          <w:lang w:eastAsia="en-GB"/>
        </w:rPr>
        <w:tab/>
      </w:r>
      <w:r w:rsidRPr="00FE2E00">
        <w:rPr>
          <w:lang w:val="en-US" w:eastAsia="zh-CN"/>
        </w:rPr>
        <w:t>Restoration-Info</w:t>
      </w:r>
      <w:r>
        <w:t xml:space="preserve"> AVP</w:t>
      </w:r>
      <w:r>
        <w:tab/>
      </w:r>
      <w:r>
        <w:fldChar w:fldCharType="begin" w:fldLock="1"/>
      </w:r>
      <w:r>
        <w:instrText xml:space="preserve"> PAGEREF _Toc98145767 \h </w:instrText>
      </w:r>
      <w:r>
        <w:fldChar w:fldCharType="separate"/>
      </w:r>
      <w:r>
        <w:t>32</w:t>
      </w:r>
      <w:r>
        <w:fldChar w:fldCharType="end"/>
      </w:r>
    </w:p>
    <w:p w14:paraId="3E4E4B42" w14:textId="63010FA4" w:rsidR="00B759E1" w:rsidRDefault="00B759E1">
      <w:pPr>
        <w:pStyle w:val="TOC3"/>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Framed-IP-Address AVP</w:t>
      </w:r>
      <w:r>
        <w:tab/>
      </w:r>
      <w:r>
        <w:fldChar w:fldCharType="begin" w:fldLock="1"/>
      </w:r>
      <w:r>
        <w:instrText xml:space="preserve"> PAGEREF _Toc98145768 \h </w:instrText>
      </w:r>
      <w:r>
        <w:fldChar w:fldCharType="separate"/>
      </w:r>
      <w:r>
        <w:t>33</w:t>
      </w:r>
      <w:r>
        <w:fldChar w:fldCharType="end"/>
      </w:r>
    </w:p>
    <w:p w14:paraId="5CA9FBEA" w14:textId="171662B7" w:rsidR="00B759E1" w:rsidRDefault="00B759E1">
      <w:pPr>
        <w:pStyle w:val="TOC3"/>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lang w:eastAsia="en-GB"/>
        </w:rPr>
        <w:tab/>
      </w:r>
      <w:r>
        <w:t>Framed-IPv6-Prefix AVP</w:t>
      </w:r>
      <w:r>
        <w:tab/>
      </w:r>
      <w:r>
        <w:fldChar w:fldCharType="begin" w:fldLock="1"/>
      </w:r>
      <w:r>
        <w:instrText xml:space="preserve"> PAGEREF _Toc98145769 \h </w:instrText>
      </w:r>
      <w:r>
        <w:fldChar w:fldCharType="separate"/>
      </w:r>
      <w:r>
        <w:t>33</w:t>
      </w:r>
      <w:r>
        <w:fldChar w:fldCharType="end"/>
      </w:r>
    </w:p>
    <w:p w14:paraId="00323127" w14:textId="7F322840" w:rsidR="00B759E1" w:rsidRDefault="00B759E1">
      <w:pPr>
        <w:pStyle w:val="TOC3"/>
        <w:rPr>
          <w:rFonts w:asciiTheme="minorHAnsi" w:eastAsiaTheme="minorEastAsia" w:hAnsiTheme="minorHAnsi" w:cstheme="minorBidi"/>
          <w:sz w:val="22"/>
          <w:szCs w:val="22"/>
          <w:lang w:eastAsia="en-GB"/>
        </w:rPr>
      </w:pPr>
      <w:r>
        <w:t>6.3.55</w:t>
      </w:r>
      <w:r>
        <w:rPr>
          <w:rFonts w:asciiTheme="minorHAnsi" w:eastAsiaTheme="minorEastAsia" w:hAnsiTheme="minorHAnsi" w:cstheme="minorBidi"/>
          <w:sz w:val="22"/>
          <w:szCs w:val="22"/>
          <w:lang w:eastAsia="en-GB"/>
        </w:rPr>
        <w:tab/>
      </w:r>
      <w:r>
        <w:t>Framed-Interface-Id AVP</w:t>
      </w:r>
      <w:r>
        <w:tab/>
      </w:r>
      <w:r>
        <w:fldChar w:fldCharType="begin" w:fldLock="1"/>
      </w:r>
      <w:r>
        <w:instrText xml:space="preserve"> PAGEREF _Toc98145770 \h </w:instrText>
      </w:r>
      <w:r>
        <w:fldChar w:fldCharType="separate"/>
      </w:r>
      <w:r>
        <w:t>33</w:t>
      </w:r>
      <w:r>
        <w:fldChar w:fldCharType="end"/>
      </w:r>
    </w:p>
    <w:p w14:paraId="20946349" w14:textId="4CEA42D9" w:rsidR="00B759E1" w:rsidRDefault="00B759E1">
      <w:pPr>
        <w:pStyle w:val="TOC3"/>
        <w:rPr>
          <w:rFonts w:asciiTheme="minorHAnsi" w:eastAsiaTheme="minorEastAsia" w:hAnsiTheme="minorHAnsi" w:cstheme="minorBidi"/>
          <w:sz w:val="22"/>
          <w:szCs w:val="22"/>
          <w:lang w:eastAsia="en-GB"/>
        </w:rPr>
      </w:pPr>
      <w:r>
        <w:t>6.3.56</w:t>
      </w:r>
      <w:r>
        <w:rPr>
          <w:rFonts w:asciiTheme="minorHAnsi" w:eastAsiaTheme="minorEastAsia" w:hAnsiTheme="minorHAnsi" w:cstheme="minorBidi"/>
          <w:sz w:val="22"/>
          <w:szCs w:val="22"/>
          <w:lang w:eastAsia="en-GB"/>
        </w:rPr>
        <w:tab/>
      </w:r>
      <w:r>
        <w:t>Session-Priority AVP</w:t>
      </w:r>
      <w:r>
        <w:tab/>
      </w:r>
      <w:r>
        <w:fldChar w:fldCharType="begin" w:fldLock="1"/>
      </w:r>
      <w:r>
        <w:instrText xml:space="preserve"> PAGEREF _Toc98145771 \h </w:instrText>
      </w:r>
      <w:r>
        <w:fldChar w:fldCharType="separate"/>
      </w:r>
      <w:r>
        <w:t>33</w:t>
      </w:r>
      <w:r>
        <w:fldChar w:fldCharType="end"/>
      </w:r>
    </w:p>
    <w:p w14:paraId="77B1B13F" w14:textId="4C6D5B0E" w:rsidR="00B759E1" w:rsidRDefault="00B759E1">
      <w:pPr>
        <w:pStyle w:val="TOC3"/>
        <w:rPr>
          <w:rFonts w:asciiTheme="minorHAnsi" w:eastAsiaTheme="minorEastAsia" w:hAnsiTheme="minorHAnsi" w:cstheme="minorBidi"/>
          <w:sz w:val="22"/>
          <w:szCs w:val="22"/>
          <w:lang w:eastAsia="en-GB"/>
        </w:rPr>
      </w:pPr>
      <w:r>
        <w:t>6.3.57</w:t>
      </w:r>
      <w:r>
        <w:rPr>
          <w:rFonts w:asciiTheme="minorHAnsi" w:eastAsiaTheme="minorEastAsia" w:hAnsiTheme="minorHAnsi" w:cstheme="minorBidi"/>
          <w:sz w:val="22"/>
          <w:szCs w:val="22"/>
          <w:lang w:eastAsia="en-GB"/>
        </w:rPr>
        <w:tab/>
      </w:r>
      <w:r>
        <w:t>Identity-with-Emergency-Registration AVP</w:t>
      </w:r>
      <w:r>
        <w:tab/>
      </w:r>
      <w:r>
        <w:fldChar w:fldCharType="begin" w:fldLock="1"/>
      </w:r>
      <w:r>
        <w:instrText xml:space="preserve"> PAGEREF _Toc98145772 \h </w:instrText>
      </w:r>
      <w:r>
        <w:fldChar w:fldCharType="separate"/>
      </w:r>
      <w:r>
        <w:t>33</w:t>
      </w:r>
      <w:r>
        <w:fldChar w:fldCharType="end"/>
      </w:r>
    </w:p>
    <w:p w14:paraId="76E9C248" w14:textId="28C05B8B" w:rsidR="00B759E1" w:rsidRDefault="00B759E1">
      <w:pPr>
        <w:pStyle w:val="TOC3"/>
        <w:rPr>
          <w:rFonts w:asciiTheme="minorHAnsi" w:eastAsiaTheme="minorEastAsia" w:hAnsiTheme="minorHAnsi" w:cstheme="minorBidi"/>
          <w:sz w:val="22"/>
          <w:szCs w:val="22"/>
          <w:lang w:eastAsia="en-GB"/>
        </w:rPr>
      </w:pPr>
      <w:r>
        <w:t>6.3.58</w:t>
      </w:r>
      <w:r>
        <w:rPr>
          <w:rFonts w:asciiTheme="minorHAnsi" w:eastAsiaTheme="minorEastAsia" w:hAnsiTheme="minorHAnsi" w:cstheme="minorBidi"/>
          <w:sz w:val="22"/>
          <w:szCs w:val="22"/>
          <w:lang w:eastAsia="en-GB"/>
        </w:rPr>
        <w:tab/>
      </w:r>
      <w:r>
        <w:t>Priviledged-Sender-Indication AVP</w:t>
      </w:r>
      <w:r>
        <w:tab/>
      </w:r>
      <w:r>
        <w:fldChar w:fldCharType="begin" w:fldLock="1"/>
      </w:r>
      <w:r>
        <w:instrText xml:space="preserve"> PAGEREF _Toc98145773 \h </w:instrText>
      </w:r>
      <w:r>
        <w:fldChar w:fldCharType="separate"/>
      </w:r>
      <w:r>
        <w:t>33</w:t>
      </w:r>
      <w:r>
        <w:fldChar w:fldCharType="end"/>
      </w:r>
    </w:p>
    <w:p w14:paraId="00CF42DD" w14:textId="269FA33A" w:rsidR="00B759E1" w:rsidRDefault="00B759E1">
      <w:pPr>
        <w:pStyle w:val="TOC3"/>
        <w:rPr>
          <w:rFonts w:asciiTheme="minorHAnsi" w:eastAsiaTheme="minorEastAsia" w:hAnsiTheme="minorHAnsi" w:cstheme="minorBidi"/>
          <w:sz w:val="22"/>
          <w:szCs w:val="22"/>
          <w:lang w:eastAsia="en-GB"/>
        </w:rPr>
      </w:pPr>
      <w:r>
        <w:t>6.3.59</w:t>
      </w:r>
      <w:r>
        <w:rPr>
          <w:rFonts w:asciiTheme="minorHAnsi" w:eastAsiaTheme="minorEastAsia" w:hAnsiTheme="minorHAnsi" w:cstheme="minorBidi"/>
          <w:sz w:val="22"/>
          <w:szCs w:val="22"/>
          <w:lang w:eastAsia="en-GB"/>
        </w:rPr>
        <w:tab/>
      </w:r>
      <w:r>
        <w:t>LIA-Flags</w:t>
      </w:r>
      <w:r>
        <w:tab/>
      </w:r>
      <w:r>
        <w:fldChar w:fldCharType="begin" w:fldLock="1"/>
      </w:r>
      <w:r>
        <w:instrText xml:space="preserve"> PAGEREF _Toc98145774 \h </w:instrText>
      </w:r>
      <w:r>
        <w:fldChar w:fldCharType="separate"/>
      </w:r>
      <w:r>
        <w:t>34</w:t>
      </w:r>
      <w:r>
        <w:fldChar w:fldCharType="end"/>
      </w:r>
    </w:p>
    <w:p w14:paraId="2A44D1C2" w14:textId="0A6683F9" w:rsidR="00B759E1" w:rsidRDefault="00B759E1">
      <w:pPr>
        <w:pStyle w:val="TOC3"/>
        <w:rPr>
          <w:rFonts w:asciiTheme="minorHAnsi" w:eastAsiaTheme="minorEastAsia" w:hAnsiTheme="minorHAnsi" w:cstheme="minorBidi"/>
          <w:sz w:val="22"/>
          <w:szCs w:val="22"/>
          <w:lang w:eastAsia="en-GB"/>
        </w:rPr>
      </w:pPr>
      <w:r>
        <w:t>6.3.60</w:t>
      </w:r>
      <w:r>
        <w:rPr>
          <w:rFonts w:asciiTheme="minorHAnsi" w:eastAsiaTheme="minorEastAsia" w:hAnsiTheme="minorHAnsi" w:cstheme="minorBidi"/>
          <w:sz w:val="22"/>
          <w:szCs w:val="22"/>
        </w:rPr>
        <w:tab/>
      </w:r>
      <w:r>
        <w:t>OC-Supported-Features</w:t>
      </w:r>
      <w:r>
        <w:tab/>
      </w:r>
      <w:r>
        <w:fldChar w:fldCharType="begin" w:fldLock="1"/>
      </w:r>
      <w:r>
        <w:instrText xml:space="preserve"> PAGEREF _Toc98145775 \h </w:instrText>
      </w:r>
      <w:r>
        <w:fldChar w:fldCharType="separate"/>
      </w:r>
      <w:r>
        <w:t>34</w:t>
      </w:r>
      <w:r>
        <w:fldChar w:fldCharType="end"/>
      </w:r>
    </w:p>
    <w:p w14:paraId="2D2FBF2B" w14:textId="182AEB58" w:rsidR="00B759E1" w:rsidRDefault="00B759E1">
      <w:pPr>
        <w:pStyle w:val="TOC3"/>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rPr>
        <w:tab/>
      </w:r>
      <w:r>
        <w:t>OC-OLR</w:t>
      </w:r>
      <w:r>
        <w:tab/>
      </w:r>
      <w:r>
        <w:fldChar w:fldCharType="begin" w:fldLock="1"/>
      </w:r>
      <w:r>
        <w:instrText xml:space="preserve"> PAGEREF _Toc98145776 \h </w:instrText>
      </w:r>
      <w:r>
        <w:fldChar w:fldCharType="separate"/>
      </w:r>
      <w:r>
        <w:t>34</w:t>
      </w:r>
      <w:r>
        <w:fldChar w:fldCharType="end"/>
      </w:r>
    </w:p>
    <w:p w14:paraId="1BC5A2BD" w14:textId="14B58C4A" w:rsidR="00B759E1" w:rsidRDefault="00B759E1">
      <w:pPr>
        <w:pStyle w:val="TOC3"/>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Initial-CSeq-Sequence-Number AVP</w:t>
      </w:r>
      <w:r>
        <w:tab/>
      </w:r>
      <w:r>
        <w:fldChar w:fldCharType="begin" w:fldLock="1"/>
      </w:r>
      <w:r>
        <w:instrText xml:space="preserve"> PAGEREF _Toc98145777 \h </w:instrText>
      </w:r>
      <w:r>
        <w:fldChar w:fldCharType="separate"/>
      </w:r>
      <w:r>
        <w:t>34</w:t>
      </w:r>
      <w:r>
        <w:fldChar w:fldCharType="end"/>
      </w:r>
    </w:p>
    <w:p w14:paraId="0800DAC8" w14:textId="0D661399" w:rsidR="00B759E1" w:rsidRDefault="00B759E1">
      <w:pPr>
        <w:pStyle w:val="TOC3"/>
        <w:rPr>
          <w:rFonts w:asciiTheme="minorHAnsi" w:eastAsiaTheme="minorEastAsia" w:hAnsiTheme="minorHAnsi" w:cstheme="minorBidi"/>
          <w:sz w:val="22"/>
          <w:szCs w:val="22"/>
          <w:lang w:eastAsia="en-GB"/>
        </w:rPr>
      </w:pPr>
      <w:r w:rsidRPr="00B759E1">
        <w:lastRenderedPageBreak/>
        <w:t>6.3.63</w:t>
      </w:r>
      <w:r w:rsidRPr="00B759E1">
        <w:rPr>
          <w:rFonts w:asciiTheme="minorHAnsi" w:eastAsiaTheme="minorEastAsia" w:hAnsiTheme="minorHAnsi" w:cstheme="minorBidi"/>
          <w:sz w:val="22"/>
          <w:szCs w:val="22"/>
          <w:lang w:eastAsia="en-GB"/>
        </w:rPr>
        <w:tab/>
      </w:r>
      <w:r w:rsidRPr="00FE2E00">
        <w:rPr>
          <w:lang w:val="en-US"/>
        </w:rPr>
        <w:t>SAR-Flags</w:t>
      </w:r>
      <w:r>
        <w:tab/>
      </w:r>
      <w:r>
        <w:fldChar w:fldCharType="begin" w:fldLock="1"/>
      </w:r>
      <w:r>
        <w:instrText xml:space="preserve"> PAGEREF _Toc98145778 \h </w:instrText>
      </w:r>
      <w:r>
        <w:fldChar w:fldCharType="separate"/>
      </w:r>
      <w:r>
        <w:t>34</w:t>
      </w:r>
      <w:r>
        <w:fldChar w:fldCharType="end"/>
      </w:r>
    </w:p>
    <w:p w14:paraId="23D5E9A3" w14:textId="2FC1450A" w:rsidR="00B759E1" w:rsidRDefault="00B759E1">
      <w:pPr>
        <w:pStyle w:val="TOC3"/>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lang w:eastAsia="en-GB"/>
        </w:rPr>
        <w:tab/>
      </w:r>
      <w:r>
        <w:t>Allowed-WAF-WWSF-Identities AVP</w:t>
      </w:r>
      <w:r>
        <w:tab/>
      </w:r>
      <w:r>
        <w:fldChar w:fldCharType="begin" w:fldLock="1"/>
      </w:r>
      <w:r>
        <w:instrText xml:space="preserve"> PAGEREF _Toc98145779 \h </w:instrText>
      </w:r>
      <w:r>
        <w:fldChar w:fldCharType="separate"/>
      </w:r>
      <w:r>
        <w:t>34</w:t>
      </w:r>
      <w:r>
        <w:fldChar w:fldCharType="end"/>
      </w:r>
    </w:p>
    <w:p w14:paraId="6070CC2C" w14:textId="3C121CB2" w:rsidR="00B759E1" w:rsidRDefault="00B759E1">
      <w:pPr>
        <w:pStyle w:val="TOC3"/>
        <w:rPr>
          <w:rFonts w:asciiTheme="minorHAnsi" w:eastAsiaTheme="minorEastAsia" w:hAnsiTheme="minorHAnsi" w:cstheme="minorBidi"/>
          <w:sz w:val="22"/>
          <w:szCs w:val="22"/>
          <w:lang w:eastAsia="en-GB"/>
        </w:rPr>
      </w:pPr>
      <w:r>
        <w:t>6.3.65</w:t>
      </w:r>
      <w:r>
        <w:rPr>
          <w:rFonts w:asciiTheme="minorHAnsi" w:eastAsiaTheme="minorEastAsia" w:hAnsiTheme="minorHAnsi" w:cstheme="minorBidi"/>
          <w:sz w:val="22"/>
          <w:szCs w:val="22"/>
          <w:lang w:eastAsia="en-GB"/>
        </w:rPr>
        <w:tab/>
      </w:r>
      <w:r>
        <w:t>WebRTC-Authentication-Function-Name AVP</w:t>
      </w:r>
      <w:r>
        <w:tab/>
      </w:r>
      <w:r>
        <w:fldChar w:fldCharType="begin" w:fldLock="1"/>
      </w:r>
      <w:r>
        <w:instrText xml:space="preserve"> PAGEREF _Toc98145780 \h </w:instrText>
      </w:r>
      <w:r>
        <w:fldChar w:fldCharType="separate"/>
      </w:r>
      <w:r>
        <w:t>35</w:t>
      </w:r>
      <w:r>
        <w:fldChar w:fldCharType="end"/>
      </w:r>
    </w:p>
    <w:p w14:paraId="62558DC9" w14:textId="3B495540" w:rsidR="00B759E1" w:rsidRDefault="00B759E1">
      <w:pPr>
        <w:pStyle w:val="TOC3"/>
        <w:rPr>
          <w:rFonts w:asciiTheme="minorHAnsi" w:eastAsiaTheme="minorEastAsia" w:hAnsiTheme="minorHAnsi" w:cstheme="minorBidi"/>
          <w:sz w:val="22"/>
          <w:szCs w:val="22"/>
          <w:lang w:eastAsia="en-GB"/>
        </w:rPr>
      </w:pPr>
      <w:r>
        <w:t>6.3.66</w:t>
      </w:r>
      <w:r>
        <w:rPr>
          <w:rFonts w:asciiTheme="minorHAnsi" w:eastAsiaTheme="minorEastAsia" w:hAnsiTheme="minorHAnsi" w:cstheme="minorBidi"/>
          <w:sz w:val="22"/>
          <w:szCs w:val="22"/>
          <w:lang w:eastAsia="en-GB"/>
        </w:rPr>
        <w:tab/>
      </w:r>
      <w:r>
        <w:t>WebRTC-Web-Server-Function-Name AVP</w:t>
      </w:r>
      <w:r>
        <w:tab/>
      </w:r>
      <w:r>
        <w:fldChar w:fldCharType="begin" w:fldLock="1"/>
      </w:r>
      <w:r>
        <w:instrText xml:space="preserve"> PAGEREF _Toc98145781 \h </w:instrText>
      </w:r>
      <w:r>
        <w:fldChar w:fldCharType="separate"/>
      </w:r>
      <w:r>
        <w:t>35</w:t>
      </w:r>
      <w:r>
        <w:fldChar w:fldCharType="end"/>
      </w:r>
    </w:p>
    <w:p w14:paraId="072D396E" w14:textId="675D9B5A" w:rsidR="00B759E1" w:rsidRDefault="00B759E1">
      <w:pPr>
        <w:pStyle w:val="TOC3"/>
        <w:rPr>
          <w:rFonts w:asciiTheme="minorHAnsi" w:eastAsiaTheme="minorEastAsia" w:hAnsiTheme="minorHAnsi" w:cstheme="minorBidi"/>
          <w:sz w:val="22"/>
          <w:szCs w:val="22"/>
          <w:lang w:eastAsia="en-GB"/>
        </w:rPr>
      </w:pPr>
      <w:r>
        <w:t>6.3.67</w:t>
      </w:r>
      <w:r>
        <w:rPr>
          <w:rFonts w:asciiTheme="minorHAnsi" w:eastAsiaTheme="minorEastAsia" w:hAnsiTheme="minorHAnsi" w:cstheme="minorBidi"/>
          <w:sz w:val="22"/>
          <w:szCs w:val="22"/>
          <w:lang w:eastAsia="en-GB"/>
        </w:rPr>
        <w:tab/>
      </w:r>
      <w:r>
        <w:t>DRMP AVP</w:t>
      </w:r>
      <w:r>
        <w:tab/>
      </w:r>
      <w:r>
        <w:fldChar w:fldCharType="begin" w:fldLock="1"/>
      </w:r>
      <w:r>
        <w:instrText xml:space="preserve"> PAGEREF _Toc98145782 \h </w:instrText>
      </w:r>
      <w:r>
        <w:fldChar w:fldCharType="separate"/>
      </w:r>
      <w:r>
        <w:t>35</w:t>
      </w:r>
      <w:r>
        <w:fldChar w:fldCharType="end"/>
      </w:r>
    </w:p>
    <w:p w14:paraId="6D00E988" w14:textId="7BD97283" w:rsidR="00B759E1" w:rsidRDefault="00B759E1">
      <w:pPr>
        <w:pStyle w:val="TOC3"/>
        <w:rPr>
          <w:rFonts w:asciiTheme="minorHAnsi" w:eastAsiaTheme="minorEastAsia" w:hAnsiTheme="minorHAnsi" w:cstheme="minorBidi"/>
          <w:sz w:val="22"/>
          <w:szCs w:val="22"/>
          <w:lang w:eastAsia="en-GB"/>
        </w:rPr>
      </w:pPr>
      <w:r>
        <w:t>6.3.68</w:t>
      </w:r>
      <w:r>
        <w:rPr>
          <w:rFonts w:asciiTheme="minorHAnsi" w:eastAsiaTheme="minorEastAsia" w:hAnsiTheme="minorHAnsi" w:cstheme="minorBidi"/>
          <w:sz w:val="22"/>
          <w:szCs w:val="22"/>
        </w:rPr>
        <w:tab/>
      </w:r>
      <w:r>
        <w:t>Load</w:t>
      </w:r>
      <w:r>
        <w:tab/>
      </w:r>
      <w:r>
        <w:fldChar w:fldCharType="begin" w:fldLock="1"/>
      </w:r>
      <w:r>
        <w:instrText xml:space="preserve"> PAGEREF _Toc98145783 \h </w:instrText>
      </w:r>
      <w:r>
        <w:fldChar w:fldCharType="separate"/>
      </w:r>
      <w:r>
        <w:t>35</w:t>
      </w:r>
      <w:r>
        <w:fldChar w:fldCharType="end"/>
      </w:r>
    </w:p>
    <w:p w14:paraId="570BE590" w14:textId="28212185" w:rsidR="00B759E1" w:rsidRDefault="00B759E1">
      <w:pPr>
        <w:pStyle w:val="TOC3"/>
        <w:rPr>
          <w:rFonts w:asciiTheme="minorHAnsi" w:eastAsiaTheme="minorEastAsia" w:hAnsiTheme="minorHAnsi" w:cstheme="minorBidi"/>
          <w:sz w:val="22"/>
          <w:szCs w:val="22"/>
          <w:lang w:eastAsia="en-GB"/>
        </w:rPr>
      </w:pPr>
      <w:r>
        <w:t>6.3.69</w:t>
      </w:r>
      <w:r>
        <w:rPr>
          <w:rFonts w:asciiTheme="minorHAnsi" w:eastAsiaTheme="minorEastAsia" w:hAnsiTheme="minorHAnsi" w:cstheme="minorBidi"/>
          <w:sz w:val="22"/>
          <w:szCs w:val="22"/>
          <w:lang w:eastAsia="en-GB"/>
        </w:rPr>
        <w:tab/>
      </w:r>
      <w:r>
        <w:t>RTR-Flags</w:t>
      </w:r>
      <w:r>
        <w:tab/>
      </w:r>
      <w:r>
        <w:fldChar w:fldCharType="begin" w:fldLock="1"/>
      </w:r>
      <w:r>
        <w:instrText xml:space="preserve"> PAGEREF _Toc98145784 \h </w:instrText>
      </w:r>
      <w:r>
        <w:fldChar w:fldCharType="separate"/>
      </w:r>
      <w:r>
        <w:t>35</w:t>
      </w:r>
      <w:r>
        <w:fldChar w:fldCharType="end"/>
      </w:r>
    </w:p>
    <w:p w14:paraId="7E72B986" w14:textId="1EF2948E" w:rsidR="00B759E1" w:rsidRDefault="00B759E1">
      <w:pPr>
        <w:pStyle w:val="TOC3"/>
        <w:rPr>
          <w:rFonts w:asciiTheme="minorHAnsi" w:eastAsiaTheme="minorEastAsia" w:hAnsiTheme="minorHAnsi" w:cstheme="minorBidi"/>
          <w:sz w:val="22"/>
          <w:szCs w:val="22"/>
          <w:lang w:eastAsia="en-GB"/>
        </w:rPr>
      </w:pPr>
      <w:r w:rsidRPr="00B759E1">
        <w:t>6.3.70</w:t>
      </w:r>
      <w:r w:rsidRPr="00B759E1">
        <w:rPr>
          <w:rFonts w:asciiTheme="minorHAnsi" w:eastAsiaTheme="minorEastAsia" w:hAnsiTheme="minorHAnsi" w:cstheme="minorBidi"/>
          <w:sz w:val="22"/>
          <w:szCs w:val="22"/>
          <w:lang w:eastAsia="en-GB"/>
        </w:rPr>
        <w:tab/>
      </w:r>
      <w:r w:rsidRPr="00FE2E00">
        <w:rPr>
          <w:lang w:val="en-US"/>
        </w:rPr>
        <w:t>P-CSCF-</w:t>
      </w:r>
      <w:r w:rsidRPr="00FE2E00">
        <w:rPr>
          <w:lang w:val="en-US" w:eastAsia="zh-CN"/>
        </w:rPr>
        <w:t>Subscription-Info</w:t>
      </w:r>
      <w:r w:rsidRPr="00FE2E00">
        <w:rPr>
          <w:lang w:val="en-US"/>
        </w:rPr>
        <w:t xml:space="preserve"> AVP</w:t>
      </w:r>
      <w:r>
        <w:tab/>
      </w:r>
      <w:r>
        <w:fldChar w:fldCharType="begin" w:fldLock="1"/>
      </w:r>
      <w:r>
        <w:instrText xml:space="preserve"> PAGEREF _Toc98145785 \h </w:instrText>
      </w:r>
      <w:r>
        <w:fldChar w:fldCharType="separate"/>
      </w:r>
      <w:r>
        <w:t>35</w:t>
      </w:r>
      <w:r>
        <w:fldChar w:fldCharType="end"/>
      </w:r>
    </w:p>
    <w:p w14:paraId="12443F52" w14:textId="59B01BCB" w:rsidR="00B759E1" w:rsidRDefault="00B759E1">
      <w:pPr>
        <w:pStyle w:val="TOC3"/>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Registration-Time-Out</w:t>
      </w:r>
      <w:r>
        <w:tab/>
      </w:r>
      <w:r>
        <w:fldChar w:fldCharType="begin" w:fldLock="1"/>
      </w:r>
      <w:r>
        <w:instrText xml:space="preserve"> PAGEREF _Toc98145786 \h </w:instrText>
      </w:r>
      <w:r>
        <w:fldChar w:fldCharType="separate"/>
      </w:r>
      <w:r>
        <w:t>35</w:t>
      </w:r>
      <w:r>
        <w:fldChar w:fldCharType="end"/>
      </w:r>
    </w:p>
    <w:p w14:paraId="5F3DE728" w14:textId="4B6EC867" w:rsidR="00B759E1" w:rsidRDefault="00B759E1">
      <w:pPr>
        <w:pStyle w:val="TOC3"/>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Alternate-Digest-Algorithm AVP</w:t>
      </w:r>
      <w:r>
        <w:tab/>
      </w:r>
      <w:r>
        <w:fldChar w:fldCharType="begin" w:fldLock="1"/>
      </w:r>
      <w:r>
        <w:instrText xml:space="preserve"> PAGEREF _Toc98145787 \h </w:instrText>
      </w:r>
      <w:r>
        <w:fldChar w:fldCharType="separate"/>
      </w:r>
      <w:r>
        <w:t>36</w:t>
      </w:r>
      <w:r>
        <w:fldChar w:fldCharType="end"/>
      </w:r>
    </w:p>
    <w:p w14:paraId="64D9D67A" w14:textId="279FDB49" w:rsidR="00B759E1" w:rsidRDefault="00B759E1">
      <w:pPr>
        <w:pStyle w:val="TOC3"/>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Alternate-Digest-HA1 AVP</w:t>
      </w:r>
      <w:r>
        <w:tab/>
      </w:r>
      <w:r>
        <w:fldChar w:fldCharType="begin" w:fldLock="1"/>
      </w:r>
      <w:r>
        <w:instrText xml:space="preserve"> PAGEREF _Toc98145788 \h </w:instrText>
      </w:r>
      <w:r>
        <w:fldChar w:fldCharType="separate"/>
      </w:r>
      <w:r>
        <w:t>36</w:t>
      </w:r>
      <w:r>
        <w:fldChar w:fldCharType="end"/>
      </w:r>
    </w:p>
    <w:p w14:paraId="1405E435" w14:textId="172E1307" w:rsidR="00B759E1" w:rsidRDefault="00B759E1">
      <w:pPr>
        <w:pStyle w:val="TOC3"/>
        <w:rPr>
          <w:rFonts w:asciiTheme="minorHAnsi" w:eastAsiaTheme="minorEastAsia" w:hAnsiTheme="minorHAnsi" w:cstheme="minorBidi"/>
          <w:sz w:val="22"/>
          <w:szCs w:val="22"/>
          <w:lang w:eastAsia="en-GB"/>
        </w:rPr>
      </w:pPr>
      <w:r>
        <w:t>6.3.74</w:t>
      </w:r>
      <w:r>
        <w:rPr>
          <w:rFonts w:asciiTheme="minorHAnsi" w:eastAsiaTheme="minorEastAsia" w:hAnsiTheme="minorHAnsi" w:cstheme="minorBidi"/>
          <w:sz w:val="22"/>
          <w:szCs w:val="22"/>
          <w:lang w:eastAsia="en-GB"/>
        </w:rPr>
        <w:tab/>
      </w:r>
      <w:r>
        <w:t>Failed-PCSCF</w:t>
      </w:r>
      <w:r>
        <w:tab/>
      </w:r>
      <w:r>
        <w:fldChar w:fldCharType="begin" w:fldLock="1"/>
      </w:r>
      <w:r>
        <w:instrText xml:space="preserve"> PAGEREF _Toc98145789 \h </w:instrText>
      </w:r>
      <w:r>
        <w:fldChar w:fldCharType="separate"/>
      </w:r>
      <w:r>
        <w:t>36</w:t>
      </w:r>
      <w:r>
        <w:fldChar w:fldCharType="end"/>
      </w:r>
    </w:p>
    <w:p w14:paraId="41108F95" w14:textId="6BF7085C" w:rsidR="00B759E1" w:rsidRDefault="00B759E1">
      <w:pPr>
        <w:pStyle w:val="TOC3"/>
        <w:rPr>
          <w:rFonts w:asciiTheme="minorHAnsi" w:eastAsiaTheme="minorEastAsia" w:hAnsiTheme="minorHAnsi" w:cstheme="minorBidi"/>
          <w:sz w:val="22"/>
          <w:szCs w:val="22"/>
          <w:lang w:eastAsia="en-GB"/>
        </w:rPr>
      </w:pPr>
      <w:r>
        <w:t>6.3.75</w:t>
      </w:r>
      <w:r>
        <w:rPr>
          <w:rFonts w:asciiTheme="minorHAnsi" w:eastAsiaTheme="minorEastAsia" w:hAnsiTheme="minorHAnsi" w:cstheme="minorBidi"/>
          <w:sz w:val="22"/>
          <w:szCs w:val="22"/>
          <w:lang w:eastAsia="en-GB"/>
        </w:rPr>
        <w:tab/>
      </w:r>
      <w:r>
        <w:t>PCSCF-FQDN</w:t>
      </w:r>
      <w:r>
        <w:tab/>
      </w:r>
      <w:r>
        <w:fldChar w:fldCharType="begin" w:fldLock="1"/>
      </w:r>
      <w:r>
        <w:instrText xml:space="preserve"> PAGEREF _Toc98145790 \h </w:instrText>
      </w:r>
      <w:r>
        <w:fldChar w:fldCharType="separate"/>
      </w:r>
      <w:r>
        <w:t>36</w:t>
      </w:r>
      <w:r>
        <w:fldChar w:fldCharType="end"/>
      </w:r>
    </w:p>
    <w:p w14:paraId="3361282A" w14:textId="7E094C55" w:rsidR="00B759E1" w:rsidRDefault="00B759E1">
      <w:pPr>
        <w:pStyle w:val="TOC3"/>
        <w:rPr>
          <w:rFonts w:asciiTheme="minorHAnsi" w:eastAsiaTheme="minorEastAsia" w:hAnsiTheme="minorHAnsi" w:cstheme="minorBidi"/>
          <w:sz w:val="22"/>
          <w:szCs w:val="22"/>
          <w:lang w:eastAsia="en-GB"/>
        </w:rPr>
      </w:pPr>
      <w:r>
        <w:t>6.3.76</w:t>
      </w:r>
      <w:r>
        <w:rPr>
          <w:rFonts w:asciiTheme="minorHAnsi" w:eastAsiaTheme="minorEastAsia" w:hAnsiTheme="minorHAnsi" w:cstheme="minorBidi"/>
          <w:sz w:val="22"/>
          <w:szCs w:val="22"/>
          <w:lang w:eastAsia="en-GB"/>
        </w:rPr>
        <w:tab/>
      </w:r>
      <w:r>
        <w:t>PCSCF-IP-Address</w:t>
      </w:r>
      <w:r>
        <w:tab/>
      </w:r>
      <w:r>
        <w:fldChar w:fldCharType="begin" w:fldLock="1"/>
      </w:r>
      <w:r>
        <w:instrText xml:space="preserve"> PAGEREF _Toc98145791 \h </w:instrText>
      </w:r>
      <w:r>
        <w:fldChar w:fldCharType="separate"/>
      </w:r>
      <w:r>
        <w:t>36</w:t>
      </w:r>
      <w:r>
        <w:fldChar w:fldCharType="end"/>
      </w:r>
    </w:p>
    <w:p w14:paraId="314E8F5A" w14:textId="0AFEADB5" w:rsidR="00B759E1" w:rsidRDefault="00B759E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of namespaces</w:t>
      </w:r>
      <w:r>
        <w:tab/>
      </w:r>
      <w:r>
        <w:fldChar w:fldCharType="begin" w:fldLock="1"/>
      </w:r>
      <w:r>
        <w:instrText xml:space="preserve"> PAGEREF _Toc98145792 \h </w:instrText>
      </w:r>
      <w:r>
        <w:fldChar w:fldCharType="separate"/>
      </w:r>
      <w:r>
        <w:t>36</w:t>
      </w:r>
      <w:r>
        <w:fldChar w:fldCharType="end"/>
      </w:r>
    </w:p>
    <w:p w14:paraId="2DDE3D19" w14:textId="785ABA3B" w:rsidR="00B759E1" w:rsidRDefault="00B759E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AVP codes</w:t>
      </w:r>
      <w:r>
        <w:tab/>
      </w:r>
      <w:r>
        <w:fldChar w:fldCharType="begin" w:fldLock="1"/>
      </w:r>
      <w:r>
        <w:instrText xml:space="preserve"> PAGEREF _Toc98145793 \h </w:instrText>
      </w:r>
      <w:r>
        <w:fldChar w:fldCharType="separate"/>
      </w:r>
      <w:r>
        <w:t>36</w:t>
      </w:r>
      <w:r>
        <w:fldChar w:fldCharType="end"/>
      </w:r>
    </w:p>
    <w:p w14:paraId="41DAB3E9" w14:textId="783AA3B4" w:rsidR="00B759E1" w:rsidRDefault="00B759E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Experimental-Result-Code AVP values</w:t>
      </w:r>
      <w:r>
        <w:tab/>
      </w:r>
      <w:r>
        <w:fldChar w:fldCharType="begin" w:fldLock="1"/>
      </w:r>
      <w:r>
        <w:instrText xml:space="preserve"> PAGEREF _Toc98145794 \h </w:instrText>
      </w:r>
      <w:r>
        <w:fldChar w:fldCharType="separate"/>
      </w:r>
      <w:r>
        <w:t>36</w:t>
      </w:r>
      <w:r>
        <w:fldChar w:fldCharType="end"/>
      </w:r>
    </w:p>
    <w:p w14:paraId="7E34C496" w14:textId="43B24E7A" w:rsidR="00B759E1" w:rsidRDefault="00B759E1">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Command Code values</w:t>
      </w:r>
      <w:r>
        <w:tab/>
      </w:r>
      <w:r>
        <w:fldChar w:fldCharType="begin" w:fldLock="1"/>
      </w:r>
      <w:r>
        <w:instrText xml:space="preserve"> PAGEREF _Toc98145795 \h </w:instrText>
      </w:r>
      <w:r>
        <w:fldChar w:fldCharType="separate"/>
      </w:r>
      <w:r>
        <w:t>36</w:t>
      </w:r>
      <w:r>
        <w:fldChar w:fldCharType="end"/>
      </w:r>
    </w:p>
    <w:p w14:paraId="4966B19E" w14:textId="69D6506E" w:rsidR="00B759E1" w:rsidRDefault="00B759E1">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Application-ID value</w:t>
      </w:r>
      <w:r>
        <w:tab/>
      </w:r>
      <w:r>
        <w:fldChar w:fldCharType="begin" w:fldLock="1"/>
      </w:r>
      <w:r>
        <w:instrText xml:space="preserve"> PAGEREF _Toc98145796 \h </w:instrText>
      </w:r>
      <w:r>
        <w:fldChar w:fldCharType="separate"/>
      </w:r>
      <w:r>
        <w:t>36</w:t>
      </w:r>
      <w:r>
        <w:fldChar w:fldCharType="end"/>
      </w:r>
    </w:p>
    <w:p w14:paraId="03B8CF72" w14:textId="73E9B99F" w:rsidR="00B759E1" w:rsidRDefault="00B759E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Special Requirements</w:t>
      </w:r>
      <w:r>
        <w:tab/>
      </w:r>
      <w:r>
        <w:fldChar w:fldCharType="begin" w:fldLock="1"/>
      </w:r>
      <w:r>
        <w:instrText xml:space="preserve"> PAGEREF _Toc98145797 \h </w:instrText>
      </w:r>
      <w:r>
        <w:fldChar w:fldCharType="separate"/>
      </w:r>
      <w:r>
        <w:t>37</w:t>
      </w:r>
      <w:r>
        <w:fldChar w:fldCharType="end"/>
      </w:r>
    </w:p>
    <w:p w14:paraId="63FB021B" w14:textId="7AF74B4C" w:rsidR="00B759E1" w:rsidRDefault="00B759E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_Toc98145798 \h </w:instrText>
      </w:r>
      <w:r>
        <w:fldChar w:fldCharType="separate"/>
      </w:r>
      <w:r>
        <w:t>37</w:t>
      </w:r>
      <w:r>
        <w:fldChar w:fldCharType="end"/>
      </w:r>
    </w:p>
    <w:p w14:paraId="2F8CC0C4" w14:textId="51BAB897" w:rsidR="00B759E1" w:rsidRDefault="00B759E1">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Defining a new feature</w:t>
      </w:r>
      <w:r>
        <w:tab/>
      </w:r>
      <w:r>
        <w:fldChar w:fldCharType="begin" w:fldLock="1"/>
      </w:r>
      <w:r>
        <w:instrText xml:space="preserve"> PAGEREF _Toc98145799 \h </w:instrText>
      </w:r>
      <w:r>
        <w:fldChar w:fldCharType="separate"/>
      </w:r>
      <w:r>
        <w:t>37</w:t>
      </w:r>
      <w:r>
        <w:fldChar w:fldCharType="end"/>
      </w:r>
    </w:p>
    <w:p w14:paraId="45CBFBD1" w14:textId="02F557C9" w:rsidR="00B759E1" w:rsidRDefault="00B759E1">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Changing the version of the interface</w:t>
      </w:r>
      <w:r>
        <w:tab/>
      </w:r>
      <w:r>
        <w:fldChar w:fldCharType="begin" w:fldLock="1"/>
      </w:r>
      <w:r>
        <w:instrText xml:space="preserve"> PAGEREF _Toc98145800 \h </w:instrText>
      </w:r>
      <w:r>
        <w:fldChar w:fldCharType="separate"/>
      </w:r>
      <w:r>
        <w:t>40</w:t>
      </w:r>
      <w:r>
        <w:fldChar w:fldCharType="end"/>
      </w:r>
    </w:p>
    <w:p w14:paraId="3D8847E2" w14:textId="372C216E" w:rsidR="00B759E1" w:rsidRDefault="00B759E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Supported features</w:t>
      </w:r>
      <w:r>
        <w:tab/>
      </w:r>
      <w:r>
        <w:fldChar w:fldCharType="begin" w:fldLock="1"/>
      </w:r>
      <w:r>
        <w:instrText xml:space="preserve"> PAGEREF _Toc98145801 \h </w:instrText>
      </w:r>
      <w:r>
        <w:fldChar w:fldCharType="separate"/>
      </w:r>
      <w:r>
        <w:t>40</w:t>
      </w:r>
      <w:r>
        <w:fldChar w:fldCharType="end"/>
      </w:r>
    </w:p>
    <w:p w14:paraId="303A8377" w14:textId="1F4844BB" w:rsidR="00B759E1" w:rsidRDefault="00B759E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Dynamic discovery of supported features</w:t>
      </w:r>
      <w:r>
        <w:tab/>
      </w:r>
      <w:r>
        <w:fldChar w:fldCharType="begin" w:fldLock="1"/>
      </w:r>
      <w:r>
        <w:instrText xml:space="preserve"> PAGEREF _Toc98145802 \h </w:instrText>
      </w:r>
      <w:r>
        <w:fldChar w:fldCharType="separate"/>
      </w:r>
      <w:r>
        <w:t>40</w:t>
      </w:r>
      <w:r>
        <w:fldChar w:fldCharType="end"/>
      </w:r>
    </w:p>
    <w:p w14:paraId="4FD24851" w14:textId="3F83DFB9" w:rsidR="00B759E1" w:rsidRDefault="00B759E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Interface versions</w:t>
      </w:r>
      <w:r>
        <w:tab/>
      </w:r>
      <w:r>
        <w:fldChar w:fldCharType="begin" w:fldLock="1"/>
      </w:r>
      <w:r>
        <w:instrText xml:space="preserve"> PAGEREF _Toc98145803 \h </w:instrText>
      </w:r>
      <w:r>
        <w:fldChar w:fldCharType="separate"/>
      </w:r>
      <w:r>
        <w:t>41</w:t>
      </w:r>
      <w:r>
        <w:fldChar w:fldCharType="end"/>
      </w:r>
    </w:p>
    <w:p w14:paraId="512D2E55" w14:textId="791B9B44" w:rsidR="00B759E1" w:rsidRDefault="00B759E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Discovery of supported interface versions</w:t>
      </w:r>
      <w:r>
        <w:tab/>
      </w:r>
      <w:r>
        <w:fldChar w:fldCharType="begin" w:fldLock="1"/>
      </w:r>
      <w:r>
        <w:instrText xml:space="preserve"> PAGEREF _Toc98145804 \h </w:instrText>
      </w:r>
      <w:r>
        <w:fldChar w:fldCharType="separate"/>
      </w:r>
      <w:r>
        <w:t>41</w:t>
      </w:r>
      <w:r>
        <w:fldChar w:fldCharType="end"/>
      </w:r>
    </w:p>
    <w:p w14:paraId="4D5743BA" w14:textId="1FE3CF8E" w:rsidR="00B759E1" w:rsidRDefault="00B759E1" w:rsidP="00B759E1">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_Toc98145805 \h </w:instrText>
      </w:r>
      <w:r>
        <w:fldChar w:fldCharType="separate"/>
      </w:r>
      <w:r>
        <w:t>43</w:t>
      </w:r>
      <w:r>
        <w:fldChar w:fldCharType="end"/>
      </w:r>
    </w:p>
    <w:p w14:paraId="0B9E3498" w14:textId="27CE1009"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9" w:name="foreword"/>
      <w:bookmarkStart w:id="10" w:name="_Toc98145662"/>
      <w:bookmarkEnd w:id="9"/>
      <w:r w:rsidRPr="004D3578">
        <w:lastRenderedPageBreak/>
        <w:t>Foreword</w:t>
      </w:r>
      <w:bookmarkEnd w:id="10"/>
    </w:p>
    <w:p w14:paraId="2511FBFA" w14:textId="77F03B7A" w:rsidR="00080512" w:rsidRPr="004D3578" w:rsidRDefault="00080512">
      <w:r w:rsidRPr="004D3578">
        <w:t>This Techni</w:t>
      </w:r>
      <w:r w:rsidRPr="00771BC5">
        <w:t xml:space="preserve">cal </w:t>
      </w:r>
      <w:bookmarkStart w:id="11" w:name="spectype3"/>
      <w:r w:rsidRPr="00771BC5">
        <w:t>Specification</w:t>
      </w:r>
      <w:bookmarkEnd w:id="11"/>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2" w:name="introduction"/>
      <w:bookmarkStart w:id="13" w:name="_Toc20208830"/>
      <w:bookmarkStart w:id="14" w:name="_Toc27259836"/>
      <w:bookmarkStart w:id="15" w:name="_Toc44864092"/>
      <w:bookmarkStart w:id="16" w:name="_Toc90294170"/>
      <w:bookmarkStart w:id="17" w:name="_Toc98145663"/>
      <w:bookmarkEnd w:id="12"/>
      <w:r w:rsidRPr="003B5446">
        <w:t>1</w:t>
      </w:r>
      <w:r w:rsidRPr="003B5446">
        <w:tab/>
        <w:t>Scope</w:t>
      </w:r>
      <w:bookmarkEnd w:id="13"/>
      <w:bookmarkEnd w:id="14"/>
      <w:bookmarkEnd w:id="15"/>
      <w:bookmarkEnd w:id="16"/>
      <w:bookmarkEnd w:id="17"/>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The Cx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8" w:name="_Toc20208831"/>
      <w:bookmarkStart w:id="19" w:name="_Toc27259837"/>
      <w:bookmarkStart w:id="20" w:name="_Toc44864093"/>
      <w:bookmarkStart w:id="21" w:name="_Toc90294171"/>
      <w:bookmarkStart w:id="22" w:name="_Toc98145664"/>
      <w:r>
        <w:t>2</w:t>
      </w:r>
      <w:r w:rsidRPr="003B5446">
        <w:tab/>
        <w:t>References</w:t>
      </w:r>
      <w:bookmarkEnd w:id="18"/>
      <w:bookmarkEnd w:id="19"/>
      <w:bookmarkEnd w:id="20"/>
      <w:bookmarkEnd w:id="21"/>
      <w:bookmarkEnd w:id="22"/>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Cx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tel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"Sh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Sh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3D8F698F" w14:textId="77777777" w:rsidR="00771BC5" w:rsidRDefault="00771BC5" w:rsidP="00771BC5">
      <w:pPr>
        <w:pStyle w:val="EX"/>
      </w:pPr>
      <w:r>
        <w:t>[25]</w:t>
      </w:r>
      <w:r>
        <w:tab/>
        <w:t xml:space="preserve">IETF </w:t>
      </w:r>
      <w:r w:rsidRPr="00EE2F2F">
        <w:t>draft-holmberg-sipcore-auth-id-01</w:t>
      </w:r>
      <w:r>
        <w:t>: "</w:t>
      </w:r>
      <w:r w:rsidRPr="005B5E50">
        <w:t>Authorization server identity</w:t>
      </w:r>
      <w:r>
        <w:t>".</w:t>
      </w:r>
    </w:p>
    <w:p w14:paraId="41D1703D" w14:textId="77777777" w:rsidR="00771BC5" w:rsidRDefault="00771BC5" w:rsidP="00771BC5">
      <w:pPr>
        <w:pStyle w:val="EditorsNote"/>
      </w:pPr>
      <w:r>
        <w:t>Editor's note: The above document cannot be formally referenced until it is published as an RFC.</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3" w:name="_Toc20208832"/>
      <w:bookmarkStart w:id="24" w:name="_Toc27259838"/>
      <w:bookmarkStart w:id="25" w:name="_Toc44864094"/>
      <w:bookmarkStart w:id="26" w:name="_Toc90294172"/>
      <w:bookmarkStart w:id="27" w:name="_Toc98145665"/>
      <w:r w:rsidRPr="003B5446">
        <w:t>3</w:t>
      </w:r>
      <w:r w:rsidRPr="003B5446">
        <w:tab/>
        <w:t>Definitions, symbols and abbreviations</w:t>
      </w:r>
      <w:bookmarkEnd w:id="23"/>
      <w:bookmarkEnd w:id="24"/>
      <w:bookmarkEnd w:id="25"/>
      <w:bookmarkEnd w:id="26"/>
      <w:bookmarkEnd w:id="27"/>
    </w:p>
    <w:p w14:paraId="29097D1E" w14:textId="77777777" w:rsidR="00771BC5" w:rsidRPr="003B5446" w:rsidRDefault="00771BC5" w:rsidP="00AE5F36">
      <w:pPr>
        <w:pStyle w:val="Heading2"/>
      </w:pPr>
      <w:bookmarkStart w:id="28" w:name="_Toc20208833"/>
      <w:bookmarkStart w:id="29" w:name="_Toc27259839"/>
      <w:bookmarkStart w:id="30" w:name="_Toc44864095"/>
      <w:bookmarkStart w:id="31" w:name="_Toc90294173"/>
      <w:bookmarkStart w:id="32" w:name="_Toc98145666"/>
      <w:r w:rsidRPr="003B5446">
        <w:t>3.1</w:t>
      </w:r>
      <w:r w:rsidRPr="003B5446">
        <w:tab/>
        <w:t>Definitions</w:t>
      </w:r>
      <w:bookmarkEnd w:id="28"/>
      <w:bookmarkEnd w:id="29"/>
      <w:bookmarkEnd w:id="30"/>
      <w:bookmarkEnd w:id="31"/>
      <w:bookmarkEnd w:id="32"/>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3" w:name="_Toc20208834"/>
      <w:bookmarkStart w:id="34" w:name="_Toc27259840"/>
      <w:bookmarkStart w:id="35" w:name="_Toc44864096"/>
      <w:bookmarkStart w:id="36" w:name="_Toc90294174"/>
      <w:bookmarkStart w:id="37" w:name="_Toc98145667"/>
      <w:r w:rsidRPr="00151DBC">
        <w:lastRenderedPageBreak/>
        <w:t>3.2</w:t>
      </w:r>
      <w:r w:rsidRPr="00151DBC">
        <w:tab/>
        <w:t>Abbreviations</w:t>
      </w:r>
      <w:bookmarkEnd w:id="33"/>
      <w:bookmarkEnd w:id="34"/>
      <w:bookmarkEnd w:id="35"/>
      <w:bookmarkEnd w:id="36"/>
      <w:bookmarkEnd w:id="37"/>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8" w:name="_Toc20208835"/>
      <w:bookmarkStart w:id="39" w:name="_Toc27259841"/>
      <w:bookmarkStart w:id="40" w:name="_Toc44864097"/>
      <w:bookmarkStart w:id="41" w:name="_Toc90294175"/>
      <w:bookmarkStart w:id="42" w:name="_Toc98145668"/>
      <w:r w:rsidRPr="003B5446">
        <w:t>4</w:t>
      </w:r>
      <w:r w:rsidRPr="003B5446">
        <w:tab/>
        <w:t>General</w:t>
      </w:r>
      <w:bookmarkEnd w:id="38"/>
      <w:bookmarkEnd w:id="39"/>
      <w:bookmarkEnd w:id="40"/>
      <w:bookmarkEnd w:id="41"/>
      <w:bookmarkEnd w:id="42"/>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3" w:name="_Toc20208836"/>
      <w:bookmarkStart w:id="44" w:name="_Toc27259842"/>
      <w:bookmarkStart w:id="45" w:name="_Toc44864098"/>
      <w:bookmarkStart w:id="46" w:name="_Toc90294176"/>
      <w:bookmarkStart w:id="47" w:name="_Toc98145669"/>
      <w:r w:rsidRPr="003B5446">
        <w:t>5</w:t>
      </w:r>
      <w:r w:rsidRPr="003B5446">
        <w:tab/>
        <w:t>Use of the Diameter base protocol</w:t>
      </w:r>
      <w:bookmarkEnd w:id="43"/>
      <w:bookmarkEnd w:id="44"/>
      <w:bookmarkEnd w:id="45"/>
      <w:bookmarkEnd w:id="46"/>
      <w:bookmarkEnd w:id="47"/>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8" w:name="_Toc20208837"/>
      <w:bookmarkStart w:id="49" w:name="_Toc27259843"/>
      <w:bookmarkStart w:id="50" w:name="_Toc44864099"/>
      <w:bookmarkStart w:id="51" w:name="_Toc90294177"/>
      <w:bookmarkStart w:id="52" w:name="_Toc98145670"/>
      <w:r w:rsidRPr="003B5446">
        <w:t>5.1</w:t>
      </w:r>
      <w:r w:rsidRPr="003B5446">
        <w:tab/>
        <w:t>Securing Diameter Messages</w:t>
      </w:r>
      <w:bookmarkEnd w:id="48"/>
      <w:bookmarkEnd w:id="49"/>
      <w:bookmarkEnd w:id="50"/>
      <w:bookmarkEnd w:id="51"/>
      <w:bookmarkEnd w:id="52"/>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3" w:name="_Toc20208838"/>
      <w:bookmarkStart w:id="54" w:name="_Toc27259844"/>
      <w:bookmarkStart w:id="55" w:name="_Toc44864100"/>
      <w:bookmarkStart w:id="56" w:name="_Toc90294178"/>
      <w:bookmarkStart w:id="57" w:name="_Toc98145671"/>
      <w:r w:rsidRPr="003B5446">
        <w:t>5.2</w:t>
      </w:r>
      <w:r w:rsidRPr="003B5446">
        <w:tab/>
        <w:t>Accounting functionality</w:t>
      </w:r>
      <w:bookmarkEnd w:id="53"/>
      <w:bookmarkEnd w:id="54"/>
      <w:bookmarkEnd w:id="55"/>
      <w:bookmarkEnd w:id="56"/>
      <w:bookmarkEnd w:id="57"/>
    </w:p>
    <w:p w14:paraId="0ECA88D0" w14:textId="77777777" w:rsidR="00771BC5" w:rsidRPr="003B5446" w:rsidRDefault="00771BC5" w:rsidP="00771BC5">
      <w:r w:rsidRPr="003B5446">
        <w:t>Accounting functionality (Accounting Session State Machine, related command codes and AVPs) is not used on the Cx interface.</w:t>
      </w:r>
    </w:p>
    <w:p w14:paraId="0AEF57C0" w14:textId="77777777" w:rsidR="00771BC5" w:rsidRPr="003B5446" w:rsidRDefault="00771BC5" w:rsidP="00AE5F36">
      <w:pPr>
        <w:pStyle w:val="Heading2"/>
      </w:pPr>
      <w:bookmarkStart w:id="58" w:name="_Toc20208839"/>
      <w:bookmarkStart w:id="59" w:name="_Toc27259845"/>
      <w:bookmarkStart w:id="60" w:name="_Toc44864101"/>
      <w:bookmarkStart w:id="61" w:name="_Toc90294179"/>
      <w:bookmarkStart w:id="62" w:name="_Toc98145672"/>
      <w:r w:rsidRPr="003B5446">
        <w:t>5.3</w:t>
      </w:r>
      <w:r w:rsidRPr="003B5446">
        <w:tab/>
        <w:t>Use of sessions</w:t>
      </w:r>
      <w:bookmarkEnd w:id="58"/>
      <w:bookmarkEnd w:id="59"/>
      <w:bookmarkEnd w:id="60"/>
      <w:bookmarkEnd w:id="61"/>
      <w:bookmarkEnd w:id="62"/>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3" w:name="_Toc20208840"/>
      <w:bookmarkStart w:id="64" w:name="_Toc27259846"/>
      <w:bookmarkStart w:id="65" w:name="_Toc44864102"/>
      <w:bookmarkStart w:id="66" w:name="_Toc90294180"/>
      <w:bookmarkStart w:id="67" w:name="_Toc98145673"/>
      <w:r w:rsidRPr="003B5446">
        <w:t>5.4</w:t>
      </w:r>
      <w:r w:rsidRPr="003B5446">
        <w:tab/>
        <w:t>Transport protocol</w:t>
      </w:r>
      <w:bookmarkEnd w:id="63"/>
      <w:bookmarkEnd w:id="64"/>
      <w:bookmarkEnd w:id="65"/>
      <w:bookmarkEnd w:id="66"/>
      <w:bookmarkEnd w:id="67"/>
    </w:p>
    <w:p w14:paraId="18EC5967" w14:textId="77777777" w:rsidR="00771BC5" w:rsidRPr="003B5446" w:rsidRDefault="00771BC5" w:rsidP="00771BC5">
      <w:r w:rsidRPr="003B5446">
        <w:t xml:space="preserve">Diameter messages over the Cx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8" w:name="_Toc20208841"/>
      <w:bookmarkStart w:id="69" w:name="_Toc27259847"/>
      <w:bookmarkStart w:id="70" w:name="_Toc44864103"/>
      <w:bookmarkStart w:id="71" w:name="_Toc90294181"/>
      <w:bookmarkStart w:id="72" w:name="_Toc98145674"/>
      <w:r w:rsidRPr="003B5446">
        <w:t>5.5</w:t>
      </w:r>
      <w:r w:rsidRPr="003B5446">
        <w:tab/>
        <w:t>Routing considerations</w:t>
      </w:r>
      <w:bookmarkEnd w:id="68"/>
      <w:bookmarkEnd w:id="69"/>
      <w:bookmarkEnd w:id="70"/>
      <w:bookmarkEnd w:id="71"/>
      <w:bookmarkEnd w:id="72"/>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3" w:name="_Toc20208842"/>
      <w:bookmarkStart w:id="74" w:name="_Toc27259848"/>
      <w:bookmarkStart w:id="75" w:name="_Toc44864104"/>
      <w:bookmarkStart w:id="76" w:name="_Toc90294182"/>
      <w:bookmarkStart w:id="77" w:name="_Toc98145675"/>
      <w:r w:rsidRPr="003B5446">
        <w:t>5.6</w:t>
      </w:r>
      <w:r w:rsidRPr="003B5446">
        <w:tab/>
        <w:t>Advertising Application Support</w:t>
      </w:r>
      <w:bookmarkEnd w:id="73"/>
      <w:bookmarkEnd w:id="74"/>
      <w:bookmarkEnd w:id="75"/>
      <w:bookmarkEnd w:id="76"/>
      <w:bookmarkEnd w:id="77"/>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8" w:name="_Toc20208843"/>
      <w:bookmarkStart w:id="79" w:name="_Toc27259849"/>
      <w:bookmarkStart w:id="80" w:name="_Toc44864105"/>
      <w:bookmarkStart w:id="81" w:name="_Toc90294183"/>
      <w:bookmarkStart w:id="82" w:name="_Toc98145676"/>
      <w:r w:rsidRPr="00D774BF">
        <w:lastRenderedPageBreak/>
        <w:t>6</w:t>
      </w:r>
      <w:r w:rsidRPr="00D774BF">
        <w:tab/>
        <w:t>Diameter application for Cx interface</w:t>
      </w:r>
      <w:bookmarkEnd w:id="78"/>
      <w:bookmarkEnd w:id="79"/>
      <w:bookmarkEnd w:id="80"/>
      <w:bookmarkEnd w:id="81"/>
      <w:bookmarkEnd w:id="82"/>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The Cx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The Diameter application identifier assigned to the Cx/Dx interface application is 16777216 (allocated by IANA).</w:t>
      </w:r>
    </w:p>
    <w:p w14:paraId="7AA10344" w14:textId="77777777" w:rsidR="00771BC5" w:rsidRPr="003B5446" w:rsidRDefault="00771BC5" w:rsidP="00AE5F36">
      <w:pPr>
        <w:pStyle w:val="Heading2"/>
      </w:pPr>
      <w:bookmarkStart w:id="83" w:name="_Toc20208844"/>
      <w:bookmarkStart w:id="84" w:name="_Toc27259850"/>
      <w:bookmarkStart w:id="85" w:name="_Toc44864106"/>
      <w:bookmarkStart w:id="86" w:name="_Toc90294184"/>
      <w:bookmarkStart w:id="87" w:name="_Toc98145677"/>
      <w:r w:rsidRPr="003B5446">
        <w:t>6.1</w:t>
      </w:r>
      <w:r w:rsidRPr="003B5446">
        <w:tab/>
        <w:t>Command-Code values</w:t>
      </w:r>
      <w:bookmarkEnd w:id="83"/>
      <w:bookmarkEnd w:id="84"/>
      <w:bookmarkEnd w:id="85"/>
      <w:bookmarkEnd w:id="86"/>
      <w:bookmarkEnd w:id="87"/>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Cx/Dx interface application are taken from the range allocated by IANA in </w:t>
      </w:r>
      <w:r>
        <w:t>IETF RFC </w:t>
      </w:r>
      <w:r w:rsidRPr="003B5446">
        <w:t>3589</w:t>
      </w:r>
      <w:r>
        <w:t> </w:t>
      </w:r>
      <w:r w:rsidRPr="003B5446">
        <w:t>[12] as assigned in this specification. For these commands, the Application-ID field shall be set to 16777216 (application identifier of the Cx/Dx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8" w:name="_Hlt666706"/>
            <w:r w:rsidRPr="003B5446">
              <w:t>A</w:t>
            </w:r>
            <w:bookmarkEnd w:id="88"/>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89" w:name="_Hlt6377526"/>
            <w:r w:rsidRPr="003B5446">
              <w:t>.</w:t>
            </w:r>
            <w:bookmarkStart w:id="90" w:name="_Hlt9237353"/>
            <w:bookmarkEnd w:id="89"/>
            <w:r w:rsidRPr="003B5446">
              <w:t>1</w:t>
            </w:r>
            <w:bookmarkEnd w:id="90"/>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1" w:name="_Hlt6377316"/>
            <w:r w:rsidRPr="003B5446">
              <w:t>.</w:t>
            </w:r>
            <w:bookmarkEnd w:id="91"/>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2" w:name="_Hlt1188859"/>
            <w:r w:rsidRPr="003B5446">
              <w:t>S</w:t>
            </w:r>
            <w:bookmarkStart w:id="93" w:name="_Hlt535975216"/>
            <w:r w:rsidRPr="003B5446">
              <w:t>A</w:t>
            </w:r>
            <w:bookmarkEnd w:id="93"/>
            <w:r w:rsidRPr="003B5446">
              <w:t>R</w:t>
            </w:r>
            <w:bookmarkEnd w:id="92"/>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4" w:name="_Hlt535975240"/>
            <w:r w:rsidRPr="003B5446">
              <w:t>A</w:t>
            </w:r>
            <w:bookmarkEnd w:id="94"/>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5" w:name="_Hlt6377340"/>
            <w:r w:rsidRPr="003B5446">
              <w:t>1</w:t>
            </w:r>
            <w:bookmarkEnd w:id="95"/>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6" w:name="_Hlt1188917"/>
            <w:r w:rsidRPr="003B5446">
              <w:t>L</w:t>
            </w:r>
            <w:bookmarkStart w:id="97" w:name="_Hlt517250703"/>
            <w:r w:rsidRPr="003B5446">
              <w:t>I</w:t>
            </w:r>
            <w:bookmarkEnd w:id="97"/>
            <w:r w:rsidRPr="003B5446">
              <w:t>R</w:t>
            </w:r>
            <w:bookmarkEnd w:id="96"/>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8" w:name="_Hlt7402852"/>
            <w:r w:rsidRPr="003B5446">
              <w:t>.</w:t>
            </w:r>
            <w:bookmarkStart w:id="99" w:name="_Hlt7402822"/>
            <w:bookmarkEnd w:id="98"/>
            <w:r w:rsidRPr="003B5446">
              <w:t>1</w:t>
            </w:r>
            <w:bookmarkEnd w:id="99"/>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100" w:name="_Hlt1188944"/>
            <w:bookmarkStart w:id="101" w:name="_Hlt535975678"/>
            <w:bookmarkEnd w:id="100"/>
            <w:r w:rsidRPr="003B5446">
              <w:t>A</w:t>
            </w:r>
            <w:bookmarkEnd w:id="101"/>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2" w:name="_Hlt535975298"/>
            <w:r w:rsidRPr="003B5446">
              <w:t>A</w:t>
            </w:r>
            <w:bookmarkEnd w:id="102"/>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3" w:name="_Hlt535975306"/>
            <w:r w:rsidRPr="003B5446">
              <w:t>T</w:t>
            </w:r>
            <w:bookmarkEnd w:id="103"/>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4" w:name="_Hlt517494880"/>
            <w:r w:rsidRPr="003B5446">
              <w:t>T</w:t>
            </w:r>
            <w:bookmarkEnd w:id="104"/>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5" w:name="_Hlt1189065"/>
            <w:r w:rsidRPr="003B5446">
              <w:t>P</w:t>
            </w:r>
            <w:bookmarkStart w:id="106" w:name="_Hlt1189028"/>
            <w:r w:rsidRPr="003B5446">
              <w:t>P</w:t>
            </w:r>
            <w:bookmarkEnd w:id="106"/>
            <w:r w:rsidRPr="003B5446">
              <w:t>R</w:t>
            </w:r>
            <w:bookmarkEnd w:id="105"/>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7" w:name="_Hlt6377405"/>
            <w:r w:rsidRPr="003B5446">
              <w:t>1</w:t>
            </w:r>
            <w:bookmarkEnd w:id="107"/>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8" w:name="_Hlt9237364"/>
      <w:bookmarkStart w:id="109" w:name="UAR"/>
      <w:bookmarkStart w:id="110" w:name="_Toc20208845"/>
      <w:bookmarkStart w:id="111" w:name="_Toc27259851"/>
      <w:bookmarkStart w:id="112" w:name="_Toc44864107"/>
      <w:bookmarkStart w:id="113" w:name="_Toc90294185"/>
      <w:bookmarkStart w:id="114" w:name="_Toc98145678"/>
      <w:bookmarkEnd w:id="108"/>
      <w:bookmarkEnd w:id="109"/>
      <w:r w:rsidRPr="00D774BF">
        <w:t>6.1.1</w:t>
      </w:r>
      <w:r w:rsidRPr="00D774BF">
        <w:tab/>
        <w:t>User-Authorization-Request (UAR) Command</w:t>
      </w:r>
      <w:bookmarkEnd w:id="110"/>
      <w:bookmarkEnd w:id="111"/>
      <w:bookmarkEnd w:id="112"/>
      <w:bookmarkEnd w:id="113"/>
      <w:bookmarkEnd w:id="114"/>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5"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6" w:name="_PERM_MCCTEMPBM_CRPT84570003___2"/>
      <w:bookmarkStart w:id="117" w:name="_PERM_MCCTEMPBM_CRPT71670001___2"/>
      <w:bookmarkEnd w:id="115"/>
      <w:r w:rsidRPr="00B97EC5">
        <w:rPr>
          <w:bCs/>
        </w:rPr>
        <w:t>&lt; Session-Id &gt;</w:t>
      </w:r>
    </w:p>
    <w:p w14:paraId="5F7B40B0" w14:textId="77777777" w:rsidR="00771BC5" w:rsidRPr="00A34932" w:rsidRDefault="00771BC5" w:rsidP="00232032">
      <w:pPr>
        <w:spacing w:after="0"/>
        <w:ind w:left="3692" w:firstLine="284"/>
      </w:pPr>
      <w:bookmarkStart w:id="118" w:name="_PERM_MCCTEMPBM_CRPT84570004___2"/>
      <w:bookmarkEnd w:id="116"/>
      <w:r w:rsidRPr="00232032">
        <w:t>[ DRMP ]</w:t>
      </w:r>
    </w:p>
    <w:p w14:paraId="166D779B" w14:textId="77777777" w:rsidR="00771BC5" w:rsidRPr="00232032" w:rsidRDefault="00771BC5" w:rsidP="00232032">
      <w:pPr>
        <w:spacing w:after="0"/>
        <w:ind w:left="3692" w:firstLine="284"/>
      </w:pPr>
      <w:bookmarkStart w:id="119" w:name="_PERM_MCCTEMPBM_CRPT84570005___2"/>
      <w:bookmarkEnd w:id="118"/>
      <w:r w:rsidRPr="00232032">
        <w:t>{ Vendor-Specific-Application-Id }</w:t>
      </w:r>
    </w:p>
    <w:p w14:paraId="00923CB8" w14:textId="77777777" w:rsidR="00771BC5" w:rsidRPr="00232032" w:rsidRDefault="00771BC5" w:rsidP="00232032">
      <w:pPr>
        <w:spacing w:after="0"/>
        <w:ind w:left="3692" w:firstLine="284"/>
      </w:pPr>
      <w:bookmarkStart w:id="120" w:name="_PERM_MCCTEMPBM_CRPT84570006___2"/>
      <w:bookmarkEnd w:id="119"/>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1" w:name="_PERM_MCCTEMPBM_CRPT84570007___2"/>
      <w:bookmarkEnd w:id="120"/>
      <w:r w:rsidRPr="00232032">
        <w:t>{ Destination-Realm }</w:t>
      </w:r>
    </w:p>
    <w:p w14:paraId="4ED265EF" w14:textId="77777777" w:rsidR="00771BC5" w:rsidRPr="00232032" w:rsidRDefault="00771BC5" w:rsidP="00232032">
      <w:pPr>
        <w:spacing w:after="0"/>
        <w:ind w:left="3692" w:firstLine="284"/>
      </w:pPr>
      <w:bookmarkStart w:id="122" w:name="_PERM_MCCTEMPBM_CRPT84570008___2"/>
      <w:bookmarkEnd w:id="121"/>
      <w:r w:rsidRPr="00232032">
        <w:t>{ User-Name }</w:t>
      </w:r>
      <w:bookmarkStart w:id="123" w:name="_Hlt1188857"/>
      <w:bookmarkEnd w:id="123"/>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4" w:name="_PERM_MCCTEMPBM_CRPT84570009___2"/>
      <w:bookmarkEnd w:id="122"/>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5" w:name="_PERM_MCCTEMPBM_CRPT84570010___2"/>
      <w:bookmarkEnd w:id="124"/>
      <w:r w:rsidRPr="00232032">
        <w:t>*[ Route-Record ]</w:t>
      </w:r>
    </w:p>
    <w:p w14:paraId="0D4730D0" w14:textId="77777777" w:rsidR="00771BC5" w:rsidRPr="003B5446" w:rsidRDefault="00771BC5" w:rsidP="00AE5F36">
      <w:pPr>
        <w:pStyle w:val="Heading3"/>
      </w:pPr>
      <w:bookmarkStart w:id="126" w:name="UAA"/>
      <w:bookmarkStart w:id="127" w:name="_Toc20208846"/>
      <w:bookmarkStart w:id="128" w:name="_Toc27259852"/>
      <w:bookmarkStart w:id="129" w:name="_Toc44864108"/>
      <w:bookmarkStart w:id="130" w:name="_Toc90294186"/>
      <w:bookmarkStart w:id="131" w:name="_Toc98145679"/>
      <w:bookmarkEnd w:id="117"/>
      <w:bookmarkEnd w:id="125"/>
      <w:bookmarkEnd w:id="126"/>
      <w:r w:rsidRPr="00D774BF">
        <w:t>6.1.2</w:t>
      </w:r>
      <w:r w:rsidRPr="00D774BF">
        <w:tab/>
        <w:t>User-Authorization-Answer (UAA) Command</w:t>
      </w:r>
      <w:bookmarkEnd w:id="127"/>
      <w:bookmarkEnd w:id="128"/>
      <w:bookmarkEnd w:id="129"/>
      <w:bookmarkEnd w:id="130"/>
      <w:bookmarkEnd w:id="131"/>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2" w:name="_PERM_MCCTEMPBM_CRPT84570012___2"/>
      <w:bookmarkStart w:id="133" w:name="_PERM_MCCTEMPBM_CRPT7167000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4" w:name="_PERM_MCCTEMPBM_CRPT71670003___2"/>
      <w:bookmarkEnd w:id="133"/>
      <w:r w:rsidRPr="003B5446">
        <w:t>&lt; Session-Id &gt;</w:t>
      </w:r>
    </w:p>
    <w:p w14:paraId="31BF413A" w14:textId="77777777" w:rsidR="00771BC5" w:rsidRPr="003B5446" w:rsidRDefault="00771BC5" w:rsidP="00771BC5">
      <w:pPr>
        <w:spacing w:after="0"/>
        <w:ind w:left="3692" w:firstLine="284"/>
      </w:pPr>
      <w:bookmarkStart w:id="135" w:name="_PERM_MCCTEMPBM_CRPT84570013___2"/>
      <w:bookmarkEnd w:id="132"/>
      <w:r w:rsidRPr="00A34932">
        <w:t>[ DRMP ]</w:t>
      </w:r>
    </w:p>
    <w:p w14:paraId="11360E83" w14:textId="70C3A7C5" w:rsidR="00771BC5" w:rsidRPr="003B5446" w:rsidRDefault="00771BC5" w:rsidP="00B97EC5">
      <w:pPr>
        <w:spacing w:after="0"/>
        <w:ind w:left="3692" w:firstLine="284"/>
      </w:pPr>
      <w:bookmarkStart w:id="136" w:name="_PERM_MCCTEMPBM_CRPT84570014___2"/>
      <w:bookmarkEnd w:id="135"/>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7" w:name="_PERM_MCCTEMPBM_CRPT84570015___2"/>
      <w:bookmarkEnd w:id="136"/>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8" w:name="_PERM_MCCTEMPBM_CRPT84570016___2"/>
      <w:bookmarkEnd w:id="137"/>
      <w:r w:rsidRPr="008D1BC4">
        <w:rPr>
          <w:b/>
          <w:bCs/>
        </w:rPr>
        <w:t>[ Server-Name ]</w:t>
      </w:r>
    </w:p>
    <w:p w14:paraId="0A67FEC0" w14:textId="77777777" w:rsidR="00771BC5" w:rsidRPr="008D1BC4" w:rsidRDefault="00771BC5" w:rsidP="00771BC5">
      <w:pPr>
        <w:spacing w:after="0"/>
        <w:ind w:left="3692" w:firstLine="284"/>
        <w:rPr>
          <w:b/>
          <w:bCs/>
        </w:rPr>
      </w:pPr>
      <w:bookmarkStart w:id="139" w:name="_PERM_MCCTEMPBM_CRPT84570017___2"/>
      <w:bookmarkEnd w:id="138"/>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39"/>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40" w:name="SSR"/>
      <w:bookmarkStart w:id="141" w:name="SAR"/>
      <w:bookmarkStart w:id="142" w:name="_Toc20208847"/>
      <w:bookmarkStart w:id="143" w:name="_Toc27259853"/>
      <w:bookmarkStart w:id="144" w:name="_Toc44864109"/>
      <w:bookmarkStart w:id="145" w:name="_Toc90294187"/>
      <w:bookmarkStart w:id="146" w:name="_Toc98145680"/>
      <w:bookmarkEnd w:id="134"/>
      <w:bookmarkEnd w:id="140"/>
      <w:bookmarkEnd w:id="141"/>
      <w:r w:rsidRPr="00D774BF">
        <w:t>6.1.3</w:t>
      </w:r>
      <w:r w:rsidRPr="00D774BF">
        <w:tab/>
        <w:t>Server-Assignment-Request (SAR) Command</w:t>
      </w:r>
      <w:bookmarkEnd w:id="142"/>
      <w:bookmarkEnd w:id="143"/>
      <w:bookmarkEnd w:id="144"/>
      <w:bookmarkEnd w:id="145"/>
      <w:bookmarkEnd w:id="146"/>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7" w:name="SAA"/>
      <w:bookmarkStart w:id="148" w:name="_Toc20208848"/>
      <w:bookmarkStart w:id="149" w:name="_Toc27259854"/>
      <w:bookmarkStart w:id="150" w:name="_Toc44864110"/>
      <w:bookmarkStart w:id="151" w:name="_Toc90294188"/>
      <w:bookmarkStart w:id="152" w:name="_PERM_MCCTEMPBM_CRPT84570027___2"/>
      <w:bookmarkEnd w:id="147"/>
      <w:r w:rsidRPr="003B5446">
        <w:t>Message Format</w:t>
      </w:r>
    </w:p>
    <w:p w14:paraId="3D8ABDA4" w14:textId="77777777" w:rsidR="009A6CA1" w:rsidRPr="003B5446" w:rsidRDefault="009A6CA1" w:rsidP="009A6CA1">
      <w:pPr>
        <w:spacing w:after="0"/>
        <w:ind w:left="568" w:firstLine="284"/>
      </w:pPr>
      <w:bookmarkStart w:id="153"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4" w:name="_PERM_MCCTEMPBM_CRPT84570020___2"/>
      <w:bookmarkStart w:id="155" w:name="_PERM_MCCTEMPBM_CRPT71670005___2"/>
      <w:bookmarkEnd w:id="153"/>
      <w:r w:rsidRPr="003B5446">
        <w:t>&lt; Session-Id &gt;</w:t>
      </w:r>
    </w:p>
    <w:p w14:paraId="0FE8763D" w14:textId="2148B85E" w:rsidR="009A6CA1" w:rsidRPr="003B5446" w:rsidRDefault="009A6CA1" w:rsidP="009A6CA1">
      <w:pPr>
        <w:spacing w:after="0"/>
        <w:ind w:left="3408" w:firstLine="284"/>
      </w:pPr>
      <w:bookmarkStart w:id="156" w:name="_PERM_MCCTEMPBM_CRPT84570021___2"/>
      <w:bookmarkEnd w:id="154"/>
      <w:r w:rsidRPr="00A34932">
        <w:t>[ DRMP ]</w:t>
      </w:r>
    </w:p>
    <w:p w14:paraId="640CC2D2" w14:textId="0AE8D7DB" w:rsidR="009A6CA1" w:rsidRPr="003B5446" w:rsidRDefault="009A6CA1" w:rsidP="009A6CA1">
      <w:pPr>
        <w:spacing w:after="0"/>
        <w:ind w:left="3408" w:firstLine="284"/>
      </w:pPr>
      <w:bookmarkStart w:id="157" w:name="_PERM_MCCTEMPBM_CRPT84570022___2"/>
      <w:bookmarkEnd w:id="156"/>
      <w:r w:rsidRPr="003B5446">
        <w:t>{ Vendor-Specific-Application-Id }</w:t>
      </w:r>
    </w:p>
    <w:p w14:paraId="589AE920" w14:textId="77777777" w:rsidR="009A6CA1" w:rsidRPr="003B5446" w:rsidRDefault="009A6CA1" w:rsidP="009A6CA1">
      <w:pPr>
        <w:spacing w:after="0"/>
        <w:ind w:left="3408" w:firstLine="284"/>
      </w:pPr>
      <w:bookmarkStart w:id="158" w:name="_PERM_MCCTEMPBM_CRPT84570023___2"/>
      <w:bookmarkEnd w:id="157"/>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59" w:name="_PERM_MCCTEMPBM_CRPT84570024___2"/>
      <w:bookmarkEnd w:id="158"/>
      <w:r w:rsidRPr="003B5446">
        <w:t>{ Destination-Realm }</w:t>
      </w:r>
    </w:p>
    <w:p w14:paraId="024F4352" w14:textId="77777777" w:rsidR="009A6CA1" w:rsidRDefault="009A6CA1" w:rsidP="009A6CA1">
      <w:pPr>
        <w:spacing w:after="0"/>
        <w:ind w:left="3408" w:firstLine="284"/>
        <w:rPr>
          <w:lang w:eastAsia="zh-CN"/>
        </w:rPr>
      </w:pPr>
      <w:bookmarkStart w:id="160" w:name="_PERM_MCCTEMPBM_CRPT84570025___2"/>
      <w:bookmarkEnd w:id="159"/>
      <w:r w:rsidRPr="003B5446">
        <w:t>[ User-Name ]</w:t>
      </w:r>
      <w:bookmarkStart w:id="161" w:name="_Hlt1188915"/>
      <w:bookmarkEnd w:id="161"/>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2" w:name="_PERM_MCCTEMPBM_CRPT84570026___3"/>
      <w:bookmarkEnd w:id="160"/>
      <w:r w:rsidRPr="003B5446">
        <w:t>*[ AVP ]</w:t>
      </w:r>
    </w:p>
    <w:bookmarkEnd w:id="162"/>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3" w:name="_Toc98145681"/>
      <w:bookmarkEnd w:id="155"/>
      <w:r w:rsidRPr="00AE5F36">
        <w:t>6.1.4</w:t>
      </w:r>
      <w:r w:rsidRPr="00AE5F36">
        <w:tab/>
        <w:t>Server-Assignment-Answer (SAA) Command</w:t>
      </w:r>
      <w:bookmarkEnd w:id="148"/>
      <w:bookmarkEnd w:id="149"/>
      <w:bookmarkEnd w:id="150"/>
      <w:bookmarkEnd w:id="151"/>
      <w:bookmarkEnd w:id="163"/>
    </w:p>
    <w:bookmarkEnd w:id="152"/>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4" w:name="_PERM_MCCTEMPBM_CRPT84570028___2"/>
      <w:bookmarkStart w:id="165" w:name="_PERM_MCCTEMPBM_CRPT71670007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6" w:name="_PERM_MCCTEMPBM_CRPT71670008___2"/>
      <w:bookmarkEnd w:id="165"/>
      <w:r>
        <w:tab/>
      </w:r>
      <w:r w:rsidRPr="003B5446">
        <w:t>&lt; Session-Id &gt;</w:t>
      </w:r>
    </w:p>
    <w:p w14:paraId="7CB0388D" w14:textId="77777777" w:rsidR="00771BC5" w:rsidRPr="003B5446" w:rsidRDefault="00771BC5" w:rsidP="00771BC5">
      <w:pPr>
        <w:spacing w:after="0"/>
        <w:ind w:left="3408" w:firstLine="284"/>
      </w:pPr>
      <w:bookmarkStart w:id="167" w:name="_PERM_MCCTEMPBM_CRPT84570029___2"/>
      <w:bookmarkEnd w:id="164"/>
      <w:r w:rsidRPr="00A34932">
        <w:t>[ DRMP ]</w:t>
      </w:r>
    </w:p>
    <w:p w14:paraId="0F766ABE" w14:textId="29A4DE5D" w:rsidR="00771BC5" w:rsidRPr="003B5446" w:rsidRDefault="00771BC5" w:rsidP="00B97EC5">
      <w:pPr>
        <w:spacing w:after="0"/>
        <w:ind w:left="3408" w:firstLine="284"/>
      </w:pPr>
      <w:bookmarkStart w:id="168" w:name="_PERM_MCCTEMPBM_CRPT84570030___2"/>
      <w:bookmarkEnd w:id="167"/>
      <w:r w:rsidRPr="003B5446">
        <w:t>{ Vendor-Specific-Application-Id }</w:t>
      </w:r>
    </w:p>
    <w:p w14:paraId="4CE9B5B1" w14:textId="15483336" w:rsidR="00771BC5" w:rsidRPr="003B5446" w:rsidRDefault="00771BC5" w:rsidP="00B97EC5">
      <w:pPr>
        <w:spacing w:after="0"/>
        <w:ind w:left="3408" w:firstLine="284"/>
      </w:pPr>
      <w:bookmarkStart w:id="169" w:name="_PERM_MCCTEMPBM_CRPT84570031___2"/>
      <w:bookmarkEnd w:id="168"/>
      <w:r w:rsidRPr="003B5446">
        <w:t>[ Result-Code ]</w:t>
      </w:r>
    </w:p>
    <w:p w14:paraId="3CEC29C2" w14:textId="77777777" w:rsidR="00771BC5" w:rsidRPr="003B5446" w:rsidRDefault="00771BC5" w:rsidP="00771BC5">
      <w:pPr>
        <w:spacing w:after="0"/>
        <w:ind w:left="3408" w:firstLine="284"/>
      </w:pPr>
      <w:bookmarkStart w:id="170" w:name="_PERM_MCCTEMPBM_CRPT84570032___2"/>
      <w:bookmarkEnd w:id="169"/>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Priviledged-Sender-Indication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70"/>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1" w:name="UDR"/>
      <w:bookmarkStart w:id="172" w:name="UDA"/>
      <w:bookmarkStart w:id="173" w:name="LIR"/>
      <w:bookmarkStart w:id="174" w:name="_Toc20208849"/>
      <w:bookmarkStart w:id="175" w:name="_Toc27259855"/>
      <w:bookmarkStart w:id="176" w:name="_Toc44864111"/>
      <w:bookmarkStart w:id="177" w:name="_Toc90294189"/>
      <w:bookmarkStart w:id="178" w:name="_Toc98145682"/>
      <w:bookmarkEnd w:id="166"/>
      <w:bookmarkEnd w:id="171"/>
      <w:bookmarkEnd w:id="172"/>
      <w:bookmarkEnd w:id="173"/>
      <w:r w:rsidRPr="00D774BF">
        <w:lastRenderedPageBreak/>
        <w:t>6.1.5</w:t>
      </w:r>
      <w:r w:rsidRPr="00D774BF">
        <w:tab/>
        <w:t>Location-Info-Request (LIR) Command</w:t>
      </w:r>
      <w:bookmarkEnd w:id="174"/>
      <w:bookmarkEnd w:id="175"/>
      <w:bookmarkEnd w:id="176"/>
      <w:bookmarkEnd w:id="177"/>
      <w:bookmarkEnd w:id="178"/>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79"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80" w:name="_PERM_MCCTEMPBM_CRPT84570035___2"/>
      <w:bookmarkStart w:id="181" w:name="_PERM_MCCTEMPBM_CRPT71670010___2"/>
      <w:bookmarkEnd w:id="179"/>
      <w:r w:rsidRPr="003B5446">
        <w:t>&lt; Session-Id &gt;</w:t>
      </w:r>
    </w:p>
    <w:p w14:paraId="7CA1078D" w14:textId="77777777" w:rsidR="00771BC5" w:rsidRPr="003B5446" w:rsidRDefault="00771BC5" w:rsidP="00771BC5">
      <w:pPr>
        <w:spacing w:after="0"/>
        <w:ind w:left="3408" w:firstLine="284"/>
      </w:pPr>
      <w:bookmarkStart w:id="182" w:name="_PERM_MCCTEMPBM_CRPT84570036___2"/>
      <w:bookmarkEnd w:id="180"/>
      <w:r w:rsidRPr="00A34932">
        <w:t>[ DRMP ]</w:t>
      </w:r>
    </w:p>
    <w:p w14:paraId="48ABB1E5" w14:textId="672FD64A" w:rsidR="00771BC5" w:rsidRPr="003B5446" w:rsidRDefault="00771BC5" w:rsidP="00B97EC5">
      <w:pPr>
        <w:spacing w:after="0"/>
        <w:ind w:left="3408" w:firstLine="284"/>
      </w:pPr>
      <w:bookmarkStart w:id="183" w:name="_PERM_MCCTEMPBM_CRPT84570037___2"/>
      <w:bookmarkEnd w:id="182"/>
      <w:r w:rsidRPr="003B5446">
        <w:t>{ Vendor-Specific-Application-Id }</w:t>
      </w:r>
    </w:p>
    <w:p w14:paraId="7DD479D3" w14:textId="77777777" w:rsidR="00771BC5" w:rsidRPr="003B5446" w:rsidRDefault="00771BC5" w:rsidP="00771BC5">
      <w:pPr>
        <w:spacing w:after="0"/>
        <w:ind w:left="3408" w:firstLine="284"/>
      </w:pPr>
      <w:bookmarkStart w:id="184" w:name="_PERM_MCCTEMPBM_CRPT84570038___2"/>
      <w:bookmarkEnd w:id="183"/>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5" w:name="_PERM_MCCTEMPBM_CRPT84570039___2"/>
      <w:bookmarkEnd w:id="184"/>
      <w:r w:rsidRPr="003B5446">
        <w:t>{ Destination-Realm }</w:t>
      </w:r>
    </w:p>
    <w:p w14:paraId="50D3DA92" w14:textId="77777777" w:rsidR="00771BC5" w:rsidRDefault="00771BC5" w:rsidP="00771BC5">
      <w:pPr>
        <w:spacing w:after="0"/>
        <w:ind w:left="3408" w:firstLine="284"/>
        <w:rPr>
          <w:lang w:eastAsia="en-US"/>
        </w:rPr>
      </w:pPr>
      <w:bookmarkStart w:id="186" w:name="_PERM_MCCTEMPBM_CRPT84570040___2"/>
      <w:bookmarkEnd w:id="185"/>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7" w:name="_PERM_MCCTEMPBM_CRPT71670011___2"/>
      <w:bookmarkEnd w:id="181"/>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8" w:name="_PERM_MCCTEMPBM_CRPT84570041___3"/>
      <w:bookmarkStart w:id="189" w:name="_PERM_MCCTEMPBM_CRPT71670012___2"/>
      <w:bookmarkEnd w:id="186"/>
      <w:bookmarkEnd w:id="187"/>
      <w:r w:rsidRPr="003B5446">
        <w:t>*[ AVP ]</w:t>
      </w:r>
    </w:p>
    <w:bookmarkEnd w:id="188"/>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90" w:name="LIA"/>
      <w:bookmarkStart w:id="191" w:name="_Toc20208850"/>
      <w:bookmarkStart w:id="192" w:name="_Toc27259856"/>
      <w:bookmarkStart w:id="193" w:name="_Toc44864112"/>
      <w:bookmarkStart w:id="194" w:name="_Toc90294190"/>
      <w:bookmarkStart w:id="195" w:name="_Toc98145683"/>
      <w:bookmarkEnd w:id="189"/>
      <w:bookmarkEnd w:id="190"/>
      <w:r w:rsidRPr="00D774BF">
        <w:t>6.1.6</w:t>
      </w:r>
      <w:r w:rsidRPr="00D774BF">
        <w:tab/>
        <w:t>Location-Info-Answer (LIA) Command</w:t>
      </w:r>
      <w:bookmarkEnd w:id="191"/>
      <w:bookmarkEnd w:id="192"/>
      <w:bookmarkEnd w:id="193"/>
      <w:bookmarkEnd w:id="194"/>
      <w:bookmarkEnd w:id="195"/>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6" w:name="_PERM_MCCTEMPBM_CRPT84570043___2"/>
      <w:bookmarkStart w:id="197" w:name="_PERM_MCCTEMPBM_CRPT7167001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8" w:name="_PERM_MCCTEMPBM_CRPT71670014___2"/>
      <w:bookmarkEnd w:id="197"/>
      <w:r w:rsidRPr="003B5446">
        <w:t>&lt; Session-Id &gt;</w:t>
      </w:r>
    </w:p>
    <w:p w14:paraId="550E2006" w14:textId="77777777" w:rsidR="00771BC5" w:rsidRPr="003B5446" w:rsidRDefault="00771BC5" w:rsidP="00771BC5">
      <w:pPr>
        <w:spacing w:after="0"/>
        <w:ind w:left="3408" w:firstLine="284"/>
      </w:pPr>
      <w:bookmarkStart w:id="199" w:name="_PERM_MCCTEMPBM_CRPT84570044___2"/>
      <w:bookmarkEnd w:id="196"/>
      <w:r w:rsidRPr="00A34932">
        <w:t>[ DRMP ]</w:t>
      </w:r>
    </w:p>
    <w:p w14:paraId="19EF63B1" w14:textId="157CA594" w:rsidR="00771BC5" w:rsidRPr="003B5446" w:rsidRDefault="00771BC5" w:rsidP="00B97EC5">
      <w:pPr>
        <w:spacing w:after="0"/>
        <w:ind w:left="3408" w:firstLine="284"/>
      </w:pPr>
      <w:bookmarkStart w:id="200" w:name="_PERM_MCCTEMPBM_CRPT84570045___2"/>
      <w:bookmarkEnd w:id="199"/>
      <w:r w:rsidRPr="003B5446">
        <w:t>{ Vendor-Specific-Application-Id }</w:t>
      </w:r>
    </w:p>
    <w:p w14:paraId="0FD04B28" w14:textId="2176534D" w:rsidR="00771BC5" w:rsidRPr="003B5446" w:rsidRDefault="00771BC5" w:rsidP="00B97EC5">
      <w:pPr>
        <w:spacing w:after="0"/>
        <w:ind w:left="3408" w:firstLine="284"/>
      </w:pPr>
      <w:bookmarkStart w:id="201" w:name="_PERM_MCCTEMPBM_CRPT84570046___2"/>
      <w:bookmarkEnd w:id="200"/>
      <w:r w:rsidRPr="003B5446">
        <w:t>[ Result-Code ]</w:t>
      </w:r>
    </w:p>
    <w:p w14:paraId="44DFE671" w14:textId="77777777" w:rsidR="00771BC5" w:rsidRPr="003B5446" w:rsidRDefault="00771BC5" w:rsidP="00771BC5">
      <w:pPr>
        <w:spacing w:after="0"/>
        <w:ind w:left="3408" w:firstLine="284"/>
      </w:pPr>
      <w:bookmarkStart w:id="202" w:name="_PERM_MCCTEMPBM_CRPT84570047___2"/>
      <w:bookmarkEnd w:id="201"/>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3" w:name="MAR"/>
      <w:bookmarkStart w:id="204" w:name="_Toc20208851"/>
      <w:bookmarkStart w:id="205" w:name="_Toc27259857"/>
      <w:bookmarkStart w:id="206" w:name="_Toc44864113"/>
      <w:bookmarkStart w:id="207" w:name="_Toc90294191"/>
      <w:bookmarkStart w:id="208" w:name="_Toc98145684"/>
      <w:bookmarkEnd w:id="198"/>
      <w:bookmarkEnd w:id="202"/>
      <w:bookmarkEnd w:id="203"/>
      <w:r w:rsidRPr="00D774BF">
        <w:t>6.1.7</w:t>
      </w:r>
      <w:r w:rsidRPr="00D774BF">
        <w:tab/>
        <w:t>Multimedia-Auth-Request (MAR) Command</w:t>
      </w:r>
      <w:bookmarkEnd w:id="204"/>
      <w:bookmarkEnd w:id="205"/>
      <w:bookmarkEnd w:id="206"/>
      <w:bookmarkEnd w:id="207"/>
      <w:bookmarkEnd w:id="208"/>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09"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10" w:name="_PERM_MCCTEMPBM_CRPT84570050___2"/>
      <w:bookmarkEnd w:id="209"/>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1" w:name="_Hlt1188936"/>
      <w:bookmarkEnd w:id="211"/>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2" w:name="MAA"/>
      <w:bookmarkStart w:id="213" w:name="_Toc20208852"/>
      <w:bookmarkStart w:id="214" w:name="_Toc27259858"/>
      <w:bookmarkStart w:id="215" w:name="_Toc44864114"/>
      <w:bookmarkStart w:id="216" w:name="_Toc90294192"/>
      <w:bookmarkStart w:id="217" w:name="_Toc98145685"/>
      <w:bookmarkEnd w:id="210"/>
      <w:bookmarkEnd w:id="212"/>
      <w:r w:rsidRPr="003B5446">
        <w:t>6.1.8</w:t>
      </w:r>
      <w:r w:rsidRPr="003B5446">
        <w:tab/>
        <w:t>Multimedia-Auth-Answer (MAA) Command</w:t>
      </w:r>
      <w:bookmarkEnd w:id="213"/>
      <w:bookmarkEnd w:id="214"/>
      <w:bookmarkEnd w:id="215"/>
      <w:bookmarkEnd w:id="216"/>
      <w:bookmarkEnd w:id="217"/>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8" w:name="_Hlt518186956"/>
    </w:p>
    <w:bookmarkEnd w:id="218"/>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19"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20" w:name="_PERM_MCCTEMPBM_CRPT84570052___2"/>
      <w:bookmarkEnd w:id="219"/>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1" w:name="_Toc20208853"/>
      <w:bookmarkStart w:id="222" w:name="_Toc27259859"/>
      <w:bookmarkStart w:id="223" w:name="_Toc44864115"/>
      <w:bookmarkStart w:id="224" w:name="_Toc90294193"/>
      <w:bookmarkStart w:id="225" w:name="_Toc98145686"/>
      <w:bookmarkEnd w:id="220"/>
      <w:r w:rsidRPr="003B5446">
        <w:t>6.1.9</w:t>
      </w:r>
      <w:r w:rsidRPr="003B5446">
        <w:tab/>
      </w:r>
      <w:bookmarkStart w:id="226" w:name="RTR"/>
      <w:bookmarkEnd w:id="226"/>
      <w:r w:rsidRPr="003B5446">
        <w:t>Registration-Termination-Request (RTR) Command</w:t>
      </w:r>
      <w:bookmarkEnd w:id="221"/>
      <w:bookmarkEnd w:id="222"/>
      <w:bookmarkEnd w:id="223"/>
      <w:bookmarkEnd w:id="224"/>
      <w:bookmarkEnd w:id="225"/>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7"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8" w:name="_PERM_MCCTEMPBM_CRPT84570054___2"/>
      <w:bookmarkEnd w:id="227"/>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8"/>
    <w:p w14:paraId="57405B45" w14:textId="77777777" w:rsidR="00771BC5" w:rsidRPr="003B5446" w:rsidRDefault="00771BC5" w:rsidP="00771BC5"/>
    <w:p w14:paraId="5AFA3869" w14:textId="77777777" w:rsidR="00771BC5" w:rsidRPr="003B5446" w:rsidRDefault="00771BC5" w:rsidP="00AE5F36">
      <w:pPr>
        <w:pStyle w:val="Heading3"/>
      </w:pPr>
      <w:bookmarkStart w:id="229" w:name="_Toc20208854"/>
      <w:bookmarkStart w:id="230" w:name="_Toc27259860"/>
      <w:bookmarkStart w:id="231" w:name="_Toc44864116"/>
      <w:bookmarkStart w:id="232" w:name="_Toc90294194"/>
      <w:bookmarkStart w:id="233" w:name="_Toc98145687"/>
      <w:r w:rsidRPr="003B5446">
        <w:t>6.1.10</w:t>
      </w:r>
      <w:r w:rsidRPr="003B5446">
        <w:tab/>
      </w:r>
      <w:bookmarkStart w:id="234" w:name="RTA"/>
      <w:bookmarkEnd w:id="234"/>
      <w:r w:rsidRPr="003B5446">
        <w:t>Registration-Termination-Answer (RTA) Command</w:t>
      </w:r>
      <w:bookmarkEnd w:id="229"/>
      <w:bookmarkEnd w:id="230"/>
      <w:bookmarkEnd w:id="231"/>
      <w:bookmarkEnd w:id="232"/>
      <w:bookmarkEnd w:id="233"/>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5"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6" w:name="_PERM_MCCTEMPBM_CRPT84570056___2"/>
      <w:bookmarkEnd w:id="235"/>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7" w:name="PPR"/>
      <w:bookmarkStart w:id="238" w:name="_Toc20208855"/>
      <w:bookmarkStart w:id="239" w:name="_Toc27259861"/>
      <w:bookmarkStart w:id="240" w:name="_Toc44864117"/>
      <w:bookmarkStart w:id="241" w:name="_Toc90294195"/>
      <w:bookmarkStart w:id="242" w:name="_Toc98145688"/>
      <w:bookmarkEnd w:id="236"/>
      <w:bookmarkEnd w:id="237"/>
      <w:r w:rsidRPr="003B5446">
        <w:t>6.1.11</w:t>
      </w:r>
      <w:r w:rsidRPr="003B5446">
        <w:tab/>
        <w:t>Push-Profile-Request (PPR) Command</w:t>
      </w:r>
      <w:bookmarkEnd w:id="238"/>
      <w:bookmarkEnd w:id="239"/>
      <w:bookmarkEnd w:id="240"/>
      <w:bookmarkEnd w:id="241"/>
      <w:bookmarkEnd w:id="242"/>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rPr>
          <w:noProof w:val="0"/>
        </w:rPr>
      </w:pPr>
      <w:r w:rsidRPr="003B5446">
        <w:rPr>
          <w:noProof w:val="0"/>
        </w:rPr>
        <w:t>Message Format</w:t>
      </w:r>
    </w:p>
    <w:p w14:paraId="625948D6" w14:textId="77777777" w:rsidR="00771BC5" w:rsidRPr="003B5446" w:rsidRDefault="00771BC5" w:rsidP="00771BC5">
      <w:pPr>
        <w:spacing w:after="0"/>
        <w:ind w:left="568" w:firstLine="284"/>
      </w:pPr>
      <w:bookmarkStart w:id="243"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4" w:name="_PERM_MCCTEMPBM_CRPT84570058___2"/>
      <w:bookmarkEnd w:id="243"/>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5" w:name="_Hlt1189032"/>
      <w:bookmarkEnd w:id="245"/>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6" w:name="PPA"/>
      <w:bookmarkStart w:id="247" w:name="_Toc20208856"/>
      <w:bookmarkStart w:id="248" w:name="_Toc27259862"/>
      <w:bookmarkStart w:id="249" w:name="_Toc44864118"/>
      <w:bookmarkStart w:id="250" w:name="_Toc90294196"/>
      <w:bookmarkStart w:id="251" w:name="_Toc98145689"/>
      <w:bookmarkEnd w:id="244"/>
      <w:bookmarkEnd w:id="246"/>
      <w:r w:rsidRPr="003B5446">
        <w:t>6.1.12</w:t>
      </w:r>
      <w:r w:rsidRPr="003B5446">
        <w:tab/>
        <w:t>Push-Profile-Answer (PPA) Command</w:t>
      </w:r>
      <w:bookmarkEnd w:id="247"/>
      <w:bookmarkEnd w:id="248"/>
      <w:bookmarkEnd w:id="249"/>
      <w:bookmarkEnd w:id="250"/>
      <w:bookmarkEnd w:id="251"/>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2"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3" w:name="_PERM_MCCTEMPBM_CRPT84570060___2"/>
      <w:bookmarkEnd w:id="252"/>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4" w:name="_Toc20208857"/>
      <w:bookmarkStart w:id="255" w:name="_Toc27259863"/>
      <w:bookmarkStart w:id="256" w:name="_Toc44864119"/>
      <w:bookmarkStart w:id="257" w:name="_Toc90294197"/>
      <w:bookmarkStart w:id="258" w:name="_Toc98145690"/>
      <w:bookmarkEnd w:id="253"/>
      <w:r w:rsidRPr="003B5446">
        <w:t>6.2</w:t>
      </w:r>
      <w:r w:rsidRPr="003B5446">
        <w:tab/>
        <w:t>Result-Code AVP values</w:t>
      </w:r>
      <w:bookmarkEnd w:id="254"/>
      <w:bookmarkEnd w:id="255"/>
      <w:bookmarkEnd w:id="256"/>
      <w:bookmarkEnd w:id="257"/>
      <w:bookmarkEnd w:id="258"/>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59" w:name="_Toc20208858"/>
      <w:bookmarkStart w:id="260" w:name="_Toc27259864"/>
      <w:bookmarkStart w:id="261" w:name="_Toc44864120"/>
      <w:bookmarkStart w:id="262" w:name="_Toc90294198"/>
      <w:bookmarkStart w:id="263" w:name="_Toc98145691"/>
      <w:r w:rsidRPr="003B5446">
        <w:t>6.2.1</w:t>
      </w:r>
      <w:r w:rsidRPr="003B5446">
        <w:tab/>
        <w:t>Success</w:t>
      </w:r>
      <w:bookmarkEnd w:id="259"/>
      <w:bookmarkEnd w:id="260"/>
      <w:bookmarkEnd w:id="261"/>
      <w:bookmarkEnd w:id="262"/>
      <w:bookmarkEnd w:id="263"/>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4" w:name="_Toc20208859"/>
      <w:bookmarkStart w:id="265" w:name="_Toc27259865"/>
      <w:bookmarkStart w:id="266" w:name="_Toc44864121"/>
      <w:bookmarkStart w:id="267" w:name="_Toc90294199"/>
      <w:bookmarkStart w:id="268" w:name="_Toc98145692"/>
      <w:r w:rsidRPr="003B5446">
        <w:t>6.2.1.1</w:t>
      </w:r>
      <w:r w:rsidRPr="003B5446">
        <w:tab/>
        <w:t>DIAMETER_FIRST_REGISTRATION (2001)</w:t>
      </w:r>
      <w:bookmarkEnd w:id="264"/>
      <w:bookmarkEnd w:id="265"/>
      <w:bookmarkEnd w:id="266"/>
      <w:bookmarkEnd w:id="267"/>
      <w:bookmarkEnd w:id="268"/>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69" w:name="_Toc20208860"/>
      <w:bookmarkStart w:id="270" w:name="_Toc27259866"/>
      <w:bookmarkStart w:id="271" w:name="_Toc44864122"/>
      <w:bookmarkStart w:id="272" w:name="_Toc90294200"/>
      <w:bookmarkStart w:id="273" w:name="_Toc98145693"/>
      <w:r w:rsidRPr="003B5446">
        <w:t>6.2.1.2</w:t>
      </w:r>
      <w:r w:rsidRPr="003B5446">
        <w:tab/>
        <w:t>DIAMETER_SUBSEQUENT_REGISTRATION (2002)</w:t>
      </w:r>
      <w:bookmarkEnd w:id="269"/>
      <w:bookmarkEnd w:id="270"/>
      <w:bookmarkEnd w:id="271"/>
      <w:bookmarkEnd w:id="272"/>
      <w:bookmarkEnd w:id="273"/>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4" w:name="_Toc20208861"/>
      <w:bookmarkStart w:id="275" w:name="_Toc27259867"/>
      <w:bookmarkStart w:id="276" w:name="_Toc44864123"/>
      <w:bookmarkStart w:id="277" w:name="_Toc90294201"/>
      <w:bookmarkStart w:id="278" w:name="_Toc98145694"/>
      <w:r w:rsidRPr="003B5446">
        <w:t>6.2.1.3</w:t>
      </w:r>
      <w:r w:rsidRPr="003B5446">
        <w:tab/>
        <w:t>DIAMETER_UNREGISTERED_SERVICE (2003)</w:t>
      </w:r>
      <w:bookmarkEnd w:id="274"/>
      <w:bookmarkEnd w:id="275"/>
      <w:bookmarkEnd w:id="276"/>
      <w:bookmarkEnd w:id="277"/>
      <w:bookmarkEnd w:id="278"/>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79" w:name="_Toc20208862"/>
      <w:bookmarkStart w:id="280" w:name="_Toc27259868"/>
      <w:bookmarkStart w:id="281" w:name="_Toc44864124"/>
      <w:bookmarkStart w:id="282" w:name="_Toc90294202"/>
      <w:bookmarkStart w:id="283" w:name="_Toc98145695"/>
      <w:r w:rsidRPr="003B5446">
        <w:t>6.2.1.4</w:t>
      </w:r>
      <w:r w:rsidRPr="003B5446">
        <w:tab/>
        <w:t>DIAMETER_SUCCESS_SERVER_NAME_NOT_STORED (2004)</w:t>
      </w:r>
      <w:bookmarkEnd w:id="279"/>
      <w:bookmarkEnd w:id="280"/>
      <w:bookmarkEnd w:id="281"/>
      <w:bookmarkEnd w:id="282"/>
      <w:bookmarkEnd w:id="283"/>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4" w:name="_Toc20208863"/>
      <w:bookmarkStart w:id="285" w:name="_Toc27259869"/>
      <w:bookmarkStart w:id="286" w:name="_Toc44864125"/>
      <w:bookmarkStart w:id="287" w:name="_Toc90294203"/>
      <w:bookmarkStart w:id="288" w:name="_Toc98145696"/>
      <w:r w:rsidRPr="003B5446">
        <w:t>6.2.1.5</w:t>
      </w:r>
      <w:r w:rsidRPr="003B5446">
        <w:tab/>
      </w:r>
      <w:r>
        <w:t>Void</w:t>
      </w:r>
      <w:bookmarkEnd w:id="284"/>
      <w:bookmarkEnd w:id="285"/>
      <w:bookmarkEnd w:id="286"/>
      <w:bookmarkEnd w:id="287"/>
      <w:bookmarkEnd w:id="288"/>
    </w:p>
    <w:p w14:paraId="1E3D27BF" w14:textId="77777777" w:rsidR="00771BC5" w:rsidRPr="003B5446" w:rsidRDefault="00771BC5" w:rsidP="00AE5F36">
      <w:pPr>
        <w:pStyle w:val="Heading3"/>
      </w:pPr>
      <w:bookmarkStart w:id="289" w:name="_Toc20208864"/>
      <w:bookmarkStart w:id="290" w:name="_Toc27259870"/>
      <w:bookmarkStart w:id="291" w:name="_Toc44864126"/>
      <w:bookmarkStart w:id="292" w:name="_Toc90294204"/>
      <w:bookmarkStart w:id="293" w:name="_Toc98145697"/>
      <w:r w:rsidRPr="003B5446">
        <w:t>6.2.2</w:t>
      </w:r>
      <w:r w:rsidRPr="003B5446">
        <w:tab/>
        <w:t>Permanent Failures</w:t>
      </w:r>
      <w:bookmarkEnd w:id="289"/>
      <w:bookmarkEnd w:id="290"/>
      <w:bookmarkEnd w:id="291"/>
      <w:bookmarkEnd w:id="292"/>
      <w:bookmarkEnd w:id="293"/>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4" w:name="_Toc20208865"/>
      <w:bookmarkStart w:id="295" w:name="_Toc27259871"/>
      <w:bookmarkStart w:id="296" w:name="_Toc44864127"/>
      <w:bookmarkStart w:id="297" w:name="_Toc90294205"/>
      <w:bookmarkStart w:id="298" w:name="_Toc98145698"/>
      <w:r w:rsidRPr="003B5446">
        <w:t>6.2.2.1</w:t>
      </w:r>
      <w:r w:rsidRPr="003B5446">
        <w:tab/>
      </w:r>
      <w:bookmarkStart w:id="299" w:name="_Hlt7774652"/>
      <w:bookmarkEnd w:id="299"/>
      <w:r w:rsidRPr="003B5446">
        <w:t>DIAMETER_ERROR_USER_UNKNOWN (5001)</w:t>
      </w:r>
      <w:bookmarkEnd w:id="294"/>
      <w:bookmarkEnd w:id="295"/>
      <w:bookmarkEnd w:id="296"/>
      <w:bookmarkEnd w:id="297"/>
      <w:bookmarkEnd w:id="298"/>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300" w:name="_Toc20208866"/>
      <w:bookmarkStart w:id="301" w:name="_Toc27259872"/>
      <w:bookmarkStart w:id="302" w:name="_Toc44864128"/>
      <w:bookmarkStart w:id="303" w:name="_Toc90294206"/>
      <w:bookmarkStart w:id="304" w:name="_Toc98145699"/>
      <w:r w:rsidRPr="003B5446">
        <w:t>6.2.2.2</w:t>
      </w:r>
      <w:r w:rsidRPr="003B5446">
        <w:tab/>
      </w:r>
      <w:bookmarkStart w:id="305" w:name="_Hlt7774650"/>
      <w:bookmarkEnd w:id="305"/>
      <w:r w:rsidRPr="003B5446">
        <w:t>DIAMETER_ERROR_IDENTITIES_DONT_MATCH (5002)</w:t>
      </w:r>
      <w:bookmarkEnd w:id="300"/>
      <w:bookmarkEnd w:id="301"/>
      <w:bookmarkEnd w:id="302"/>
      <w:bookmarkEnd w:id="303"/>
      <w:bookmarkEnd w:id="304"/>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6" w:name="_Toc20208867"/>
      <w:bookmarkStart w:id="307" w:name="_Toc27259873"/>
      <w:bookmarkStart w:id="308" w:name="_Toc44864129"/>
      <w:bookmarkStart w:id="309" w:name="_Toc90294207"/>
      <w:bookmarkStart w:id="310" w:name="_Toc98145700"/>
      <w:r w:rsidRPr="003B5446">
        <w:t>6.2.2.3</w:t>
      </w:r>
      <w:r w:rsidRPr="003B5446">
        <w:tab/>
        <w:t>DIAMETER_ERROR_IDENTITY_NOT_REGISTERED (5003)</w:t>
      </w:r>
      <w:bookmarkEnd w:id="306"/>
      <w:bookmarkEnd w:id="307"/>
      <w:bookmarkEnd w:id="308"/>
      <w:bookmarkEnd w:id="309"/>
      <w:bookmarkEnd w:id="310"/>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1" w:name="_Toc20208868"/>
      <w:bookmarkStart w:id="312" w:name="_Toc27259874"/>
      <w:bookmarkStart w:id="313" w:name="_Toc44864130"/>
      <w:bookmarkStart w:id="314" w:name="_Toc90294208"/>
      <w:bookmarkStart w:id="315" w:name="_Toc98145701"/>
      <w:r w:rsidRPr="003B5446">
        <w:t>6.2.2.4</w:t>
      </w:r>
      <w:r w:rsidRPr="003B5446">
        <w:tab/>
        <w:t>DIAMETER_ERROR_ROAMING_NOT_ALLOWED (5004)</w:t>
      </w:r>
      <w:bookmarkEnd w:id="311"/>
      <w:bookmarkEnd w:id="312"/>
      <w:bookmarkEnd w:id="313"/>
      <w:bookmarkEnd w:id="314"/>
      <w:bookmarkEnd w:id="315"/>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6" w:name="_Toc20208869"/>
      <w:bookmarkStart w:id="317" w:name="_Toc27259875"/>
      <w:bookmarkStart w:id="318" w:name="_Toc44864131"/>
      <w:bookmarkStart w:id="319" w:name="_Toc90294209"/>
      <w:bookmarkStart w:id="320" w:name="_Toc98145702"/>
      <w:r w:rsidRPr="00D774BF">
        <w:t>6.2.2.5</w:t>
      </w:r>
      <w:r w:rsidRPr="00D774BF">
        <w:tab/>
        <w:t>DIAMETER_ERROR_IDENTITY_ALREADY_REGISTERED (5005)</w:t>
      </w:r>
      <w:bookmarkEnd w:id="316"/>
      <w:bookmarkEnd w:id="317"/>
      <w:bookmarkEnd w:id="318"/>
      <w:bookmarkEnd w:id="319"/>
      <w:bookmarkEnd w:id="320"/>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1" w:name="_Toc20208870"/>
      <w:bookmarkStart w:id="322" w:name="_Toc27259876"/>
      <w:bookmarkStart w:id="323" w:name="_Toc44864132"/>
      <w:bookmarkStart w:id="324" w:name="_Toc90294210"/>
      <w:bookmarkStart w:id="325" w:name="_Toc98145703"/>
      <w:r w:rsidRPr="003B5446">
        <w:t>6.2.2.6</w:t>
      </w:r>
      <w:r w:rsidRPr="003B5446">
        <w:tab/>
        <w:t>DIAMETER_ERROR_AUTH_SCHEME_NOT_</w:t>
      </w:r>
      <w:bookmarkStart w:id="326" w:name="_Hlt7774576"/>
      <w:bookmarkEnd w:id="326"/>
      <w:r w:rsidRPr="003B5446">
        <w:t>SUPPORTED (5006)</w:t>
      </w:r>
      <w:bookmarkEnd w:id="321"/>
      <w:bookmarkEnd w:id="322"/>
      <w:bookmarkEnd w:id="323"/>
      <w:bookmarkEnd w:id="324"/>
      <w:bookmarkEnd w:id="325"/>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7" w:name="_Toc20208871"/>
      <w:bookmarkStart w:id="328" w:name="_Toc27259877"/>
      <w:bookmarkStart w:id="329" w:name="_Toc44864133"/>
      <w:bookmarkStart w:id="330" w:name="_Toc90294211"/>
      <w:bookmarkStart w:id="331" w:name="_Toc98145704"/>
      <w:r w:rsidRPr="003B5446">
        <w:t>6.2.2.7</w:t>
      </w:r>
      <w:r w:rsidRPr="003B5446">
        <w:tab/>
        <w:t>DIAMETER_ERROR_IN_ASSIGNMENT_TYPE (5007)</w:t>
      </w:r>
      <w:bookmarkEnd w:id="327"/>
      <w:bookmarkEnd w:id="328"/>
      <w:bookmarkEnd w:id="329"/>
      <w:bookmarkEnd w:id="330"/>
      <w:bookmarkEnd w:id="331"/>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2" w:name="_Toc20208872"/>
      <w:bookmarkStart w:id="333" w:name="_Toc27259878"/>
      <w:bookmarkStart w:id="334" w:name="_Toc44864134"/>
      <w:bookmarkStart w:id="335" w:name="_Toc90294212"/>
      <w:bookmarkStart w:id="336" w:name="_Toc98145705"/>
      <w:r w:rsidRPr="003B5446">
        <w:t>6.2.2.8</w:t>
      </w:r>
      <w:r w:rsidRPr="003B5446">
        <w:tab/>
        <w:t>DIAMETER_ERROR_TOO_MUCH_DATA (5008)</w:t>
      </w:r>
      <w:bookmarkEnd w:id="332"/>
      <w:bookmarkEnd w:id="333"/>
      <w:bookmarkEnd w:id="334"/>
      <w:bookmarkEnd w:id="335"/>
      <w:bookmarkEnd w:id="336"/>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7" w:name="_Toc20208873"/>
      <w:bookmarkStart w:id="338" w:name="_Toc27259879"/>
      <w:bookmarkStart w:id="339" w:name="_Toc44864135"/>
      <w:bookmarkStart w:id="340" w:name="_Toc90294213"/>
      <w:bookmarkStart w:id="341" w:name="_Toc98145706"/>
      <w:r w:rsidRPr="003B5446">
        <w:lastRenderedPageBreak/>
        <w:t>6.2.2.9</w:t>
      </w:r>
      <w:r w:rsidRPr="003B5446">
        <w:tab/>
        <w:t>DIAMETER_ERROR_NOT_SUPPORTED_USER_DATA (5009)</w:t>
      </w:r>
      <w:bookmarkEnd w:id="337"/>
      <w:bookmarkEnd w:id="338"/>
      <w:bookmarkEnd w:id="339"/>
      <w:bookmarkEnd w:id="340"/>
      <w:bookmarkEnd w:id="341"/>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2" w:name="_Toc20208874"/>
      <w:bookmarkStart w:id="343" w:name="_Toc27259880"/>
      <w:bookmarkStart w:id="344" w:name="_Toc44864136"/>
      <w:bookmarkStart w:id="345" w:name="_Toc90294214"/>
      <w:bookmarkStart w:id="346" w:name="_Toc98145707"/>
      <w:r w:rsidRPr="003B5446">
        <w:t>6.2.2.10</w:t>
      </w:r>
      <w:r w:rsidRPr="003B5446">
        <w:tab/>
        <w:t>Void</w:t>
      </w:r>
      <w:bookmarkEnd w:id="342"/>
      <w:bookmarkEnd w:id="343"/>
      <w:bookmarkEnd w:id="344"/>
      <w:bookmarkEnd w:id="345"/>
      <w:bookmarkEnd w:id="346"/>
    </w:p>
    <w:p w14:paraId="42C864DB" w14:textId="77777777" w:rsidR="00771BC5" w:rsidRPr="003B5446" w:rsidRDefault="00771BC5" w:rsidP="00AE5F36">
      <w:pPr>
        <w:pStyle w:val="Heading4"/>
      </w:pPr>
      <w:bookmarkStart w:id="347" w:name="_Toc20208875"/>
      <w:bookmarkStart w:id="348" w:name="_Toc27259881"/>
      <w:bookmarkStart w:id="349" w:name="_Toc44864137"/>
      <w:bookmarkStart w:id="350" w:name="_Toc90294215"/>
      <w:bookmarkStart w:id="351" w:name="_Toc98145708"/>
      <w:r w:rsidRPr="003B5446">
        <w:t>6.2.2.11</w:t>
      </w:r>
      <w:r w:rsidRPr="003B5446">
        <w:tab/>
        <w:t>DIAMETER_ERROR_FEATURE_UNSUPPORTED (5011)</w:t>
      </w:r>
      <w:bookmarkEnd w:id="347"/>
      <w:bookmarkEnd w:id="348"/>
      <w:bookmarkEnd w:id="349"/>
      <w:bookmarkEnd w:id="350"/>
      <w:bookmarkEnd w:id="351"/>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2" w:name="_Toc20208876"/>
      <w:bookmarkStart w:id="353" w:name="_Toc27259882"/>
      <w:bookmarkStart w:id="354" w:name="_Toc44864138"/>
      <w:bookmarkStart w:id="355" w:name="_Toc90294216"/>
      <w:bookmarkStart w:id="356" w:name="_Toc98145709"/>
      <w:r>
        <w:t>6.2.</w:t>
      </w:r>
      <w:r w:rsidRPr="00F3356E">
        <w:t>2.12</w:t>
      </w:r>
      <w:r w:rsidRPr="00F3356E">
        <w:tab/>
        <w:t>DIAMETER_ERROR_SERVING_NODE_FEATURE_UNSUPPORTED (5012)</w:t>
      </w:r>
      <w:bookmarkEnd w:id="352"/>
      <w:bookmarkEnd w:id="353"/>
      <w:bookmarkEnd w:id="354"/>
      <w:bookmarkEnd w:id="355"/>
      <w:bookmarkEnd w:id="356"/>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7" w:name="_Toc20208877"/>
      <w:bookmarkStart w:id="358" w:name="_Toc27259883"/>
      <w:bookmarkStart w:id="359" w:name="_Toc44864139"/>
      <w:bookmarkStart w:id="360" w:name="_Toc90294217"/>
      <w:bookmarkStart w:id="361" w:name="_Toc98145710"/>
      <w:r w:rsidRPr="003B5446">
        <w:t>6.3</w:t>
      </w:r>
      <w:r w:rsidRPr="003B5446">
        <w:tab/>
        <w:t>AVPs</w:t>
      </w:r>
      <w:bookmarkEnd w:id="357"/>
      <w:bookmarkEnd w:id="358"/>
      <w:bookmarkEnd w:id="359"/>
      <w:bookmarkEnd w:id="360"/>
      <w:bookmarkEnd w:id="361"/>
    </w:p>
    <w:p w14:paraId="061E6382" w14:textId="77777777" w:rsidR="009A6CA1" w:rsidRPr="00A33FD9" w:rsidRDefault="009A6CA1" w:rsidP="00AE5F36">
      <w:pPr>
        <w:pStyle w:val="Heading3"/>
      </w:pPr>
      <w:bookmarkStart w:id="362" w:name="_Toc98145711"/>
      <w:r>
        <w:t>6.3.0</w:t>
      </w:r>
      <w:r>
        <w:tab/>
        <w:t>General</w:t>
      </w:r>
      <w:bookmarkEnd w:id="362"/>
    </w:p>
    <w:p w14:paraId="3E304960" w14:textId="77777777" w:rsidR="00771BC5" w:rsidRPr="003B5446" w:rsidRDefault="00771BC5" w:rsidP="00771BC5">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May Encr.</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3" w:name="_Hlt6708716"/>
            <w:r w:rsidRPr="003B5446">
              <w:t>3</w:t>
            </w:r>
            <w:bookmarkEnd w:id="363"/>
            <w:r w:rsidRPr="003B5446">
              <w:t>.1</w:t>
            </w:r>
          </w:p>
        </w:tc>
        <w:tc>
          <w:tcPr>
            <w:tcW w:w="0" w:type="auto"/>
          </w:tcPr>
          <w:p w14:paraId="0071F9D9" w14:textId="77777777" w:rsidR="00771BC5" w:rsidRPr="003B5446" w:rsidRDefault="00771BC5" w:rsidP="00AF4688">
            <w:pPr>
              <w:pStyle w:val="TAC"/>
            </w:pPr>
            <w:r w:rsidRPr="003B5446">
              <w:t>OctetString</w:t>
            </w:r>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r w:rsidRPr="003B5446">
              <w:t>OctetString</w:t>
            </w:r>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r w:rsidRPr="003B5446">
              <w:t>OctetString</w:t>
            </w:r>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r w:rsidRPr="003B5446">
              <w:t>OctetString</w:t>
            </w:r>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r w:rsidRPr="003B5446">
              <w:t>OctetString</w:t>
            </w:r>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r w:rsidRPr="003B5446">
              <w:t>DiameterURI</w:t>
            </w:r>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r w:rsidRPr="003B5446">
              <w:t>DiameterURI</w:t>
            </w:r>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r w:rsidRPr="003B5446">
              <w:t>DiameterURI</w:t>
            </w:r>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r w:rsidRPr="003B5446">
              <w:t>DiameterURI</w:t>
            </w:r>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4" w:name="_Hlt9236821"/>
            <w:r w:rsidRPr="003B5446">
              <w:t>.</w:t>
            </w:r>
            <w:bookmarkStart w:id="365" w:name="_Hlt7774759"/>
            <w:bookmarkEnd w:id="364"/>
            <w:r w:rsidRPr="003B5446">
              <w:t>2</w:t>
            </w:r>
            <w:bookmarkEnd w:id="365"/>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r w:rsidRPr="003B5446">
              <w:t>OctetString</w:t>
            </w:r>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r w:rsidRPr="003B5446">
              <w:t>OctetString</w:t>
            </w:r>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Digest-QoP</w:t>
            </w:r>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r w:rsidRPr="003B5446">
              <w:t>OctetString</w:t>
            </w:r>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r w:rsidRPr="003B5446">
              <w:t>OctetString</w:t>
            </w:r>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r w:rsidRPr="003B5446">
              <w:t>OctetString</w:t>
            </w:r>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r w:rsidRPr="003B5446">
              <w:t>OctetString</w:t>
            </w:r>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r w:rsidRPr="003B5446">
              <w:t>OctetString</w:t>
            </w:r>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r w:rsidRPr="003B5446">
              <w:t>OctetString</w:t>
            </w:r>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r>
              <w:t>Priviledged-Sender-Indication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Initial-CSeq-Sequence-Number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w:t>
            </w:r>
            <w:r>
              <w:t>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w:t>
            </w:r>
            <w:r>
              <w:t>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w:t>
            </w:r>
            <w:r>
              <w:t>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w:t>
            </w:r>
            <w:r>
              <w:t>75</w:t>
            </w:r>
          </w:p>
        </w:tc>
        <w:tc>
          <w:tcPr>
            <w:tcW w:w="1376" w:type="dxa"/>
          </w:tcPr>
          <w:p w14:paraId="3550F704" w14:textId="7B5666A3" w:rsidR="009A6CA1" w:rsidRPr="003B5446" w:rsidRDefault="009A6CA1" w:rsidP="009A6CA1">
            <w:pPr>
              <w:pStyle w:val="TAC"/>
            </w:pPr>
            <w:r>
              <w:t>DiameterIdentity</w:t>
            </w:r>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w:t>
            </w:r>
            <w:r>
              <w:t>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71BC5" w:rsidRPr="003B5446" w14:paraId="15B0A0D0" w14:textId="77777777" w:rsidTr="00AF4688">
        <w:trPr>
          <w:cantSplit/>
          <w:jc w:val="center"/>
        </w:trPr>
        <w:tc>
          <w:tcPr>
            <w:tcW w:w="10045" w:type="dxa"/>
            <w:gridSpan w:val="9"/>
          </w:tcPr>
          <w:p w14:paraId="5591DFD7" w14:textId="77777777" w:rsidR="00771BC5" w:rsidRDefault="00771BC5" w:rsidP="00AF4688">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71BC5" w:rsidRPr="003B5446" w:rsidRDefault="00771BC5" w:rsidP="00AF4688">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71BC5" w:rsidRDefault="00771BC5" w:rsidP="00AF4688">
            <w:pPr>
              <w:pStyle w:val="TAN"/>
            </w:pPr>
            <w:r w:rsidRPr="003B5446">
              <w:t>NOTE 2:</w:t>
            </w:r>
            <w:r w:rsidRPr="003B5446">
              <w:tab/>
              <w:t>Depending on the concrete command.</w:t>
            </w:r>
          </w:p>
          <w:p w14:paraId="1E3F988C" w14:textId="77777777" w:rsidR="00771BC5" w:rsidRDefault="00771BC5" w:rsidP="00AF4688">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71BC5" w:rsidRDefault="00771BC5" w:rsidP="00AF4688">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71BC5" w:rsidRDefault="00771BC5" w:rsidP="00AF4688">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71BC5" w:rsidRDefault="00771BC5" w:rsidP="00AF4688">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836170" w:rsidRPr="003B5446" w:rsidRDefault="00836170" w:rsidP="00AF4688">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6" w:name="vnid"/>
      <w:bookmarkStart w:id="367" w:name="_Toc20208878"/>
      <w:bookmarkStart w:id="368" w:name="_Toc27259884"/>
      <w:bookmarkStart w:id="369" w:name="_Toc44864140"/>
      <w:bookmarkStart w:id="370" w:name="_Toc90294218"/>
      <w:bookmarkStart w:id="371" w:name="_Toc98145712"/>
      <w:bookmarkEnd w:id="366"/>
      <w:r w:rsidRPr="003B5446">
        <w:t>6.3.1</w:t>
      </w:r>
      <w:r w:rsidRPr="003B5446">
        <w:tab/>
        <w:t>Visited-Network-Identifier AVP</w:t>
      </w:r>
      <w:bookmarkEnd w:id="367"/>
      <w:bookmarkEnd w:id="368"/>
      <w:bookmarkEnd w:id="369"/>
      <w:bookmarkEnd w:id="370"/>
      <w:bookmarkEnd w:id="371"/>
    </w:p>
    <w:p w14:paraId="52F68F6B" w14:textId="77777777" w:rsidR="00771BC5" w:rsidRDefault="00771BC5" w:rsidP="00771BC5">
      <w:bookmarkStart w:id="372" w:name="impu"/>
      <w:bookmarkEnd w:id="372"/>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3" w:name="_Toc20208879"/>
      <w:bookmarkStart w:id="374" w:name="_Toc27259885"/>
      <w:bookmarkStart w:id="375" w:name="_Toc44864141"/>
      <w:bookmarkStart w:id="376" w:name="_Toc90294219"/>
      <w:bookmarkStart w:id="377" w:name="_Toc98145713"/>
      <w:r w:rsidRPr="003B5446">
        <w:t>6.3.2</w:t>
      </w:r>
      <w:r w:rsidRPr="003B5446">
        <w:tab/>
        <w:t>Public-Identity AVP</w:t>
      </w:r>
      <w:bookmarkEnd w:id="373"/>
      <w:bookmarkEnd w:id="374"/>
      <w:bookmarkEnd w:id="375"/>
      <w:bookmarkEnd w:id="376"/>
      <w:bookmarkEnd w:id="377"/>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8" w:name="server"/>
      <w:bookmarkStart w:id="379" w:name="_Toc20208880"/>
      <w:bookmarkStart w:id="380" w:name="_Toc27259886"/>
      <w:bookmarkStart w:id="381" w:name="_Toc44864142"/>
      <w:bookmarkStart w:id="382" w:name="_Toc90294220"/>
      <w:bookmarkStart w:id="383" w:name="_Toc98145714"/>
      <w:bookmarkEnd w:id="378"/>
      <w:r w:rsidRPr="003B5446">
        <w:t>6.3.3</w:t>
      </w:r>
      <w:r w:rsidRPr="003B5446">
        <w:tab/>
        <w:t>Server-Name AVP</w:t>
      </w:r>
      <w:bookmarkEnd w:id="379"/>
      <w:bookmarkEnd w:id="380"/>
      <w:bookmarkEnd w:id="381"/>
      <w:bookmarkEnd w:id="382"/>
      <w:bookmarkEnd w:id="383"/>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4" w:name="capab"/>
      <w:bookmarkStart w:id="385" w:name="_Toc20208881"/>
      <w:bookmarkStart w:id="386" w:name="_Toc27259887"/>
      <w:bookmarkStart w:id="387" w:name="_Toc44864143"/>
      <w:bookmarkStart w:id="388" w:name="_Toc90294221"/>
      <w:bookmarkStart w:id="389" w:name="_Toc98145715"/>
      <w:bookmarkEnd w:id="384"/>
      <w:r w:rsidRPr="003B5446">
        <w:lastRenderedPageBreak/>
        <w:t>6.3.4</w:t>
      </w:r>
      <w:r w:rsidRPr="003B5446">
        <w:tab/>
        <w:t>Server-Capabilities AVP</w:t>
      </w:r>
      <w:bookmarkEnd w:id="385"/>
      <w:bookmarkEnd w:id="386"/>
      <w:bookmarkEnd w:id="387"/>
      <w:bookmarkEnd w:id="388"/>
      <w:bookmarkEnd w:id="389"/>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90" w:name="_PERM_MCCTEMPBM_CRPT84570063___2"/>
      <w:r w:rsidRPr="003B5446">
        <w:t>Server-Capabilities ::= &lt;AVP header: 603 10415&gt;</w:t>
      </w:r>
    </w:p>
    <w:p w14:paraId="1A299A85" w14:textId="77777777" w:rsidR="00771BC5" w:rsidRPr="003B5446" w:rsidRDefault="00771BC5" w:rsidP="00771BC5">
      <w:pPr>
        <w:ind w:left="1420"/>
      </w:pPr>
      <w:bookmarkStart w:id="391" w:name="_PERM_MCCTEMPBM_CRPT84570064___2"/>
      <w:bookmarkEnd w:id="390"/>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2" w:name="mandatcapab"/>
      <w:bookmarkStart w:id="393" w:name="_Toc20208882"/>
      <w:bookmarkStart w:id="394" w:name="_Toc27259888"/>
      <w:bookmarkStart w:id="395" w:name="_Toc44864144"/>
      <w:bookmarkStart w:id="396" w:name="_Toc90294222"/>
      <w:bookmarkStart w:id="397" w:name="_Toc98145716"/>
      <w:bookmarkEnd w:id="391"/>
      <w:bookmarkEnd w:id="392"/>
      <w:r w:rsidRPr="003B5446">
        <w:t>6.3.5</w:t>
      </w:r>
      <w:r w:rsidRPr="003B5446">
        <w:tab/>
        <w:t>Mandatory-Capability AVP</w:t>
      </w:r>
      <w:bookmarkEnd w:id="393"/>
      <w:bookmarkEnd w:id="394"/>
      <w:bookmarkEnd w:id="395"/>
      <w:bookmarkEnd w:id="396"/>
      <w:bookmarkEnd w:id="397"/>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8" w:name="optcapab"/>
      <w:bookmarkStart w:id="399" w:name="_Toc20208883"/>
      <w:bookmarkStart w:id="400" w:name="_Toc27259889"/>
      <w:bookmarkStart w:id="401" w:name="_Toc44864145"/>
      <w:bookmarkStart w:id="402" w:name="_Toc90294223"/>
      <w:bookmarkStart w:id="403" w:name="_Toc98145717"/>
      <w:bookmarkEnd w:id="398"/>
      <w:r w:rsidRPr="0060160D">
        <w:t>6.3.6</w:t>
      </w:r>
      <w:r w:rsidRPr="0060160D">
        <w:tab/>
        <w:t>Optional-Capability AVP</w:t>
      </w:r>
      <w:bookmarkEnd w:id="399"/>
      <w:bookmarkEnd w:id="400"/>
      <w:bookmarkEnd w:id="401"/>
      <w:bookmarkEnd w:id="402"/>
      <w:bookmarkEnd w:id="403"/>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4" w:name="userdata"/>
      <w:bookmarkStart w:id="405" w:name="_Toc20208884"/>
      <w:bookmarkStart w:id="406" w:name="_Toc27259890"/>
      <w:bookmarkStart w:id="407" w:name="_Toc44864146"/>
      <w:bookmarkStart w:id="408" w:name="_Toc90294224"/>
      <w:bookmarkStart w:id="409" w:name="_Toc98145718"/>
      <w:bookmarkEnd w:id="404"/>
      <w:r w:rsidRPr="003B5446">
        <w:t>6.3.7</w:t>
      </w:r>
      <w:r w:rsidRPr="003B5446">
        <w:tab/>
        <w:t>User-Data AVP</w:t>
      </w:r>
      <w:bookmarkEnd w:id="405"/>
      <w:bookmarkEnd w:id="406"/>
      <w:bookmarkEnd w:id="407"/>
      <w:bookmarkEnd w:id="408"/>
      <w:bookmarkEnd w:id="409"/>
    </w:p>
    <w:p w14:paraId="0EDB7F84" w14:textId="77777777" w:rsidR="00771BC5" w:rsidRPr="003B5446" w:rsidRDefault="00771BC5" w:rsidP="00771BC5">
      <w:r w:rsidRPr="003B5446">
        <w:t xml:space="preserve">The User-Data AVP is of type OctetString.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10" w:name="numitems"/>
      <w:bookmarkStart w:id="411" w:name="_Toc20208885"/>
      <w:bookmarkStart w:id="412" w:name="_Toc27259891"/>
      <w:bookmarkStart w:id="413" w:name="_Toc44864147"/>
      <w:bookmarkStart w:id="414" w:name="_Toc90294225"/>
      <w:bookmarkStart w:id="415" w:name="_Toc98145719"/>
      <w:bookmarkEnd w:id="410"/>
      <w:r w:rsidRPr="003B5446">
        <w:t>6.3.8</w:t>
      </w:r>
      <w:r w:rsidRPr="003B5446">
        <w:tab/>
        <w:t>SIP-Number-Auth-Items AVP</w:t>
      </w:r>
      <w:bookmarkEnd w:id="411"/>
      <w:bookmarkEnd w:id="412"/>
      <w:bookmarkEnd w:id="413"/>
      <w:bookmarkEnd w:id="414"/>
      <w:bookmarkEnd w:id="415"/>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6" w:name="authscheme"/>
      <w:bookmarkStart w:id="417" w:name="dataitem"/>
      <w:bookmarkStart w:id="418" w:name="_Toc20208886"/>
      <w:bookmarkStart w:id="419" w:name="_Toc27259892"/>
      <w:bookmarkStart w:id="420" w:name="_Toc44864148"/>
      <w:bookmarkStart w:id="421" w:name="_Toc90294226"/>
      <w:bookmarkEnd w:id="416"/>
      <w:bookmarkEnd w:id="417"/>
    </w:p>
    <w:p w14:paraId="40EF2023" w14:textId="77777777" w:rsidR="00771BC5" w:rsidRPr="003B5446" w:rsidRDefault="00771BC5" w:rsidP="00AE5F36">
      <w:pPr>
        <w:pStyle w:val="Heading3"/>
      </w:pPr>
      <w:bookmarkStart w:id="422" w:name="_Toc98145720"/>
      <w:r w:rsidRPr="003B5446">
        <w:t>6.3.9</w:t>
      </w:r>
      <w:r w:rsidRPr="003B5446">
        <w:tab/>
        <w:t>SIP-Authentication-Scheme AVP</w:t>
      </w:r>
      <w:bookmarkEnd w:id="418"/>
      <w:bookmarkEnd w:id="419"/>
      <w:bookmarkEnd w:id="420"/>
      <w:bookmarkEnd w:id="421"/>
      <w:bookmarkEnd w:id="422"/>
    </w:p>
    <w:p w14:paraId="30B0B02A" w14:textId="77777777" w:rsidR="00771BC5" w:rsidRDefault="00771BC5" w:rsidP="00771BC5">
      <w:r w:rsidRPr="003B5446">
        <w:t>The Authentication-Scheme AVP is of type UTF8String and indicates the authentication scheme used in the authentication of SIP messages. The following values are defined:</w:t>
      </w:r>
    </w:p>
    <w:p w14:paraId="0562FFBF" w14:textId="77777777" w:rsidR="00771BC5" w:rsidRDefault="00771BC5" w:rsidP="00771BC5">
      <w:pPr>
        <w:pStyle w:val="B1"/>
      </w:pPr>
      <w:r>
        <w:t>- "Digest-AKAv1-MD5": it indicates IMS-AKA authentication scheme.</w:t>
      </w:r>
    </w:p>
    <w:p w14:paraId="2CA1E3DA" w14:textId="14467056" w:rsidR="00836170" w:rsidRDefault="00836170" w:rsidP="00836170">
      <w:pPr>
        <w:pStyle w:val="NO"/>
      </w:pPr>
      <w:r>
        <w:t>NOTE 1:</w:t>
      </w:r>
      <w:r>
        <w:tab/>
        <w:t>The S-CSCF uses the "Digest-AKAv1-MD5" authentication scheme towards the HSS for Digest-AKAv1 and Digest-AKAv2 versions, since they require from the HSS the same procedures that are already supported.</w:t>
      </w:r>
    </w:p>
    <w:p w14:paraId="59AEF118" w14:textId="77777777" w:rsidR="00836170" w:rsidRDefault="00836170" w:rsidP="00836170">
      <w:pPr>
        <w:pStyle w:val="NO"/>
      </w:pPr>
      <w:r>
        <w:rPr>
          <w:lang w:val="en-US"/>
        </w:rPr>
        <w:t>NOTE 2:</w:t>
      </w:r>
      <w:r w:rsidRPr="00C10F29">
        <w:tab/>
      </w:r>
      <w:r w:rsidRPr="00B33A75">
        <w:rPr>
          <w:lang w:eastAsia="zh-CN"/>
        </w:rPr>
        <w:t xml:space="preserve">The </w:t>
      </w:r>
      <w:r>
        <w:t>"Digest-AKAv1-MD5"</w:t>
      </w:r>
      <w:r w:rsidRPr="00B33A75">
        <w:rPr>
          <w:lang w:eastAsia="zh-CN"/>
        </w:rPr>
        <w:t xml:space="preserve"> </w:t>
      </w:r>
      <w:r>
        <w:t>authentication scheme</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2D76AFAA" w14:textId="77777777" w:rsidR="00771BC5" w:rsidRDefault="00771BC5" w:rsidP="00771BC5">
      <w:pPr>
        <w:pStyle w:val="B1"/>
      </w:pPr>
      <w:r>
        <w:t>- "SIP Digest":  it indicates SIP Digest authentication scheme.</w:t>
      </w:r>
    </w:p>
    <w:p w14:paraId="3D3DE34D" w14:textId="77777777" w:rsidR="00771BC5" w:rsidRDefault="00771BC5" w:rsidP="00771BC5">
      <w:pPr>
        <w:pStyle w:val="B1"/>
      </w:pPr>
      <w:r>
        <w:t xml:space="preserve">- "NASS-Bundled": it indicates </w:t>
      </w:r>
      <w:r>
        <w:rPr>
          <w:lang w:eastAsia="zh-CN"/>
        </w:rPr>
        <w:t>NASS Bundled authentication</w:t>
      </w:r>
      <w:r>
        <w:t xml:space="preserve"> scheme.</w:t>
      </w:r>
    </w:p>
    <w:p w14:paraId="0A45D2F3" w14:textId="77777777" w:rsidR="00771BC5" w:rsidRDefault="00771BC5" w:rsidP="00771BC5">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33BA5CD1" w14:textId="77777777" w:rsidR="00771BC5" w:rsidRPr="003B5446" w:rsidRDefault="00771BC5" w:rsidP="00771BC5">
      <w:pPr>
        <w:pStyle w:val="B1"/>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23" w:name="authenticate"/>
      <w:bookmarkStart w:id="424" w:name="_Toc20208887"/>
      <w:bookmarkStart w:id="425" w:name="_Toc27259893"/>
      <w:bookmarkStart w:id="426" w:name="_Toc44864149"/>
      <w:bookmarkStart w:id="427" w:name="_Toc90294227"/>
      <w:bookmarkStart w:id="428" w:name="_Toc98145721"/>
      <w:bookmarkEnd w:id="423"/>
      <w:r w:rsidRPr="003B5446">
        <w:lastRenderedPageBreak/>
        <w:t>6.3.10</w:t>
      </w:r>
      <w:r w:rsidRPr="003B5446">
        <w:tab/>
        <w:t>SIP-Authenticate AVP</w:t>
      </w:r>
      <w:bookmarkEnd w:id="424"/>
      <w:bookmarkEnd w:id="425"/>
      <w:bookmarkEnd w:id="426"/>
      <w:bookmarkEnd w:id="427"/>
      <w:bookmarkEnd w:id="428"/>
    </w:p>
    <w:p w14:paraId="5BA01C5F" w14:textId="77777777" w:rsidR="00771BC5" w:rsidRDefault="00771BC5" w:rsidP="00771BC5">
      <w:r w:rsidRPr="003B5446">
        <w:t>The SIP-Authenticate AVP is of type OctetString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29" w:name="authorization"/>
      <w:bookmarkStart w:id="430" w:name="_Toc20208888"/>
      <w:bookmarkStart w:id="431" w:name="_Toc27259894"/>
      <w:bookmarkStart w:id="432" w:name="_Toc44864150"/>
      <w:bookmarkStart w:id="433" w:name="_Toc90294228"/>
      <w:bookmarkStart w:id="434" w:name="_Toc98145722"/>
      <w:bookmarkEnd w:id="429"/>
      <w:r w:rsidRPr="003B5446">
        <w:t>6.3.11</w:t>
      </w:r>
      <w:r w:rsidRPr="003B5446">
        <w:tab/>
        <w:t>SIP-Authorization AVP</w:t>
      </w:r>
      <w:bookmarkEnd w:id="430"/>
      <w:bookmarkEnd w:id="431"/>
      <w:bookmarkEnd w:id="432"/>
      <w:bookmarkEnd w:id="433"/>
      <w:bookmarkEnd w:id="434"/>
    </w:p>
    <w:p w14:paraId="60FB9657" w14:textId="77777777" w:rsidR="00771BC5" w:rsidRDefault="00771BC5" w:rsidP="00771BC5">
      <w:r w:rsidRPr="003B5446">
        <w:t>The SIP-Authorization AVP is of type OctetString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5" w:name="authcontext"/>
      <w:bookmarkStart w:id="436" w:name="_Toc20208889"/>
      <w:bookmarkStart w:id="437" w:name="_Toc27259895"/>
      <w:bookmarkStart w:id="438" w:name="_Toc44864151"/>
      <w:bookmarkStart w:id="439" w:name="_Toc90294229"/>
      <w:bookmarkEnd w:id="435"/>
    </w:p>
    <w:p w14:paraId="49EECE52" w14:textId="77777777" w:rsidR="00771BC5" w:rsidRPr="003B5446" w:rsidRDefault="00771BC5" w:rsidP="00AE5F36">
      <w:pPr>
        <w:pStyle w:val="Heading3"/>
      </w:pPr>
      <w:bookmarkStart w:id="440" w:name="_Toc98145723"/>
      <w:r w:rsidRPr="003B5446">
        <w:t>6.3.12</w:t>
      </w:r>
      <w:r w:rsidRPr="003B5446">
        <w:tab/>
        <w:t>SIP-Authentication-Context AVP</w:t>
      </w:r>
      <w:bookmarkEnd w:id="436"/>
      <w:bookmarkEnd w:id="437"/>
      <w:bookmarkEnd w:id="438"/>
      <w:bookmarkEnd w:id="439"/>
      <w:bookmarkEnd w:id="440"/>
    </w:p>
    <w:p w14:paraId="696DF881" w14:textId="77777777" w:rsidR="00771BC5" w:rsidRDefault="00771BC5" w:rsidP="00771BC5">
      <w:r w:rsidRPr="003B5446">
        <w:t>The SIP-Authentication-Context AVP is of type OctectString</w:t>
      </w:r>
      <w:r>
        <w:t>.</w:t>
      </w:r>
    </w:p>
    <w:p w14:paraId="3AE3491A" w14:textId="77777777" w:rsidR="00771BC5" w:rsidRPr="003B5446" w:rsidRDefault="00771BC5" w:rsidP="00AE5F36">
      <w:pPr>
        <w:pStyle w:val="Heading3"/>
      </w:pPr>
      <w:bookmarkStart w:id="441" w:name="_Toc20208890"/>
      <w:bookmarkStart w:id="442" w:name="_Toc27259896"/>
      <w:bookmarkStart w:id="443" w:name="_Toc44864152"/>
      <w:bookmarkStart w:id="444" w:name="_Toc90294230"/>
      <w:bookmarkStart w:id="445" w:name="_Toc98145724"/>
      <w:r w:rsidRPr="003B5446">
        <w:t>6.3.13</w:t>
      </w:r>
      <w:r w:rsidRPr="003B5446">
        <w:tab/>
        <w:t>SIP-Auth-Data-Item AVP</w:t>
      </w:r>
      <w:bookmarkEnd w:id="441"/>
      <w:bookmarkEnd w:id="442"/>
      <w:bookmarkEnd w:id="443"/>
      <w:bookmarkEnd w:id="444"/>
      <w:bookmarkEnd w:id="445"/>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6" w:name="_PERM_MCCTEMPBM_CRPT84570065___2"/>
      <w:r w:rsidRPr="003B5446">
        <w:t>SIP-Auth-Data-Item :: = &lt; AVP Header : 612 10415 &gt;</w:t>
      </w:r>
    </w:p>
    <w:p w14:paraId="09EE5F76" w14:textId="77777777" w:rsidR="00771BC5" w:rsidRPr="003B5446" w:rsidRDefault="00771BC5" w:rsidP="00771BC5">
      <w:pPr>
        <w:ind w:left="1420"/>
      </w:pPr>
      <w:bookmarkStart w:id="447" w:name="_PERM_MCCTEMPBM_CRPT84570066___2"/>
      <w:bookmarkEnd w:id="446"/>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48" w:name="itemnumber"/>
      <w:bookmarkStart w:id="449" w:name="_Toc20208891"/>
      <w:bookmarkStart w:id="450" w:name="_Toc27259897"/>
      <w:bookmarkStart w:id="451" w:name="_Toc44864153"/>
      <w:bookmarkStart w:id="452" w:name="_Toc90294231"/>
      <w:bookmarkStart w:id="453" w:name="_Toc98145725"/>
      <w:bookmarkEnd w:id="447"/>
      <w:bookmarkEnd w:id="448"/>
      <w:r w:rsidRPr="003B5446">
        <w:lastRenderedPageBreak/>
        <w:t>6.3.14</w:t>
      </w:r>
      <w:r w:rsidRPr="003B5446">
        <w:tab/>
        <w:t>SIP-Item-Number AVP</w:t>
      </w:r>
      <w:bookmarkEnd w:id="449"/>
      <w:bookmarkEnd w:id="450"/>
      <w:bookmarkEnd w:id="451"/>
      <w:bookmarkEnd w:id="452"/>
      <w:bookmarkEnd w:id="453"/>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4" w:name="assigtype"/>
      <w:bookmarkStart w:id="455" w:name="_Toc20208892"/>
      <w:bookmarkStart w:id="456" w:name="_Toc27259898"/>
      <w:bookmarkStart w:id="457" w:name="_Toc44864154"/>
      <w:bookmarkStart w:id="458" w:name="_Toc90294232"/>
      <w:bookmarkStart w:id="459" w:name="_Toc98145726"/>
      <w:bookmarkEnd w:id="454"/>
      <w:r w:rsidRPr="003B5446">
        <w:t>6.3.15</w:t>
      </w:r>
      <w:r w:rsidRPr="003B5446">
        <w:tab/>
        <w:t>Server-Assignment-Type AVP</w:t>
      </w:r>
      <w:bookmarkEnd w:id="455"/>
      <w:bookmarkEnd w:id="456"/>
      <w:bookmarkEnd w:id="457"/>
      <w:bookmarkEnd w:id="458"/>
      <w:bookmarkEnd w:id="459"/>
    </w:p>
    <w:p w14:paraId="46B5E2A1" w14:textId="77777777" w:rsidR="00771BC5" w:rsidRPr="003B5446" w:rsidRDefault="00771BC5" w:rsidP="00771BC5">
      <w:bookmarkStart w:id="460" w:name="deregreason"/>
      <w:bookmarkEnd w:id="460"/>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lastRenderedPageBreak/>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Used in the SWx protocol, defined in 3GPP TS 29.273 [18]. This value is not used in the Cx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Used in the SWx protocol, defined in 3GPP TS 29.273 [18]. This value is not used in the Cx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Used in the SWx protocol, defined in 3GPP TS 29.273 [18]. This value is not used in the Cx protocol.</w:t>
      </w:r>
    </w:p>
    <w:p w14:paraId="76A86BDB" w14:textId="77777777" w:rsidR="00771BC5" w:rsidRPr="003B5446" w:rsidRDefault="00771BC5" w:rsidP="00AE5F36">
      <w:pPr>
        <w:pStyle w:val="Heading3"/>
      </w:pPr>
      <w:bookmarkStart w:id="461" w:name="_Toc20208893"/>
      <w:bookmarkStart w:id="462" w:name="_Toc27259899"/>
      <w:bookmarkStart w:id="463" w:name="_Toc44864155"/>
      <w:bookmarkStart w:id="464" w:name="_Toc90294233"/>
      <w:bookmarkStart w:id="465" w:name="_Toc98145727"/>
      <w:r w:rsidRPr="003B5446">
        <w:t>6.3.16</w:t>
      </w:r>
      <w:r w:rsidRPr="003B5446">
        <w:tab/>
        <w:t>Deregistration-Reason AVP</w:t>
      </w:r>
      <w:bookmarkEnd w:id="461"/>
      <w:bookmarkEnd w:id="462"/>
      <w:bookmarkEnd w:id="463"/>
      <w:bookmarkEnd w:id="464"/>
      <w:bookmarkEnd w:id="465"/>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6"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67" w:name="_PERM_MCCTEMPBM_CRPT84570068___2"/>
      <w:bookmarkEnd w:id="466"/>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68" w:name="reasoncode"/>
      <w:bookmarkStart w:id="469" w:name="_Toc20208894"/>
      <w:bookmarkStart w:id="470" w:name="_Toc27259900"/>
      <w:bookmarkStart w:id="471" w:name="_Toc44864156"/>
      <w:bookmarkStart w:id="472" w:name="_Toc90294234"/>
      <w:bookmarkStart w:id="473" w:name="_Toc98145728"/>
      <w:bookmarkEnd w:id="467"/>
      <w:bookmarkEnd w:id="468"/>
      <w:r>
        <w:t>6.3.17</w:t>
      </w:r>
      <w:r w:rsidRPr="003B5446">
        <w:tab/>
        <w:t>Reason-Code AVP</w:t>
      </w:r>
      <w:bookmarkEnd w:id="469"/>
      <w:bookmarkEnd w:id="470"/>
      <w:bookmarkEnd w:id="471"/>
      <w:bookmarkEnd w:id="472"/>
      <w:bookmarkEnd w:id="473"/>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4" w:name="reasoninfo"/>
      <w:bookmarkStart w:id="475" w:name="_Toc20208895"/>
      <w:bookmarkStart w:id="476" w:name="_Toc27259901"/>
      <w:bookmarkStart w:id="477" w:name="_Toc44864157"/>
      <w:bookmarkStart w:id="478" w:name="_Toc90294235"/>
      <w:bookmarkStart w:id="479" w:name="_Toc98145729"/>
      <w:bookmarkEnd w:id="474"/>
      <w:r w:rsidRPr="003B5446">
        <w:t>6.3.1</w:t>
      </w:r>
      <w:r>
        <w:t>8</w:t>
      </w:r>
      <w:r w:rsidRPr="003B5446">
        <w:tab/>
        <w:t>Reason-Info AVP</w:t>
      </w:r>
      <w:bookmarkEnd w:id="475"/>
      <w:bookmarkEnd w:id="476"/>
      <w:bookmarkEnd w:id="477"/>
      <w:bookmarkEnd w:id="478"/>
      <w:bookmarkEnd w:id="479"/>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0" w:name="charginginfo"/>
      <w:bookmarkStart w:id="481" w:name="_Toc20208896"/>
      <w:bookmarkStart w:id="482" w:name="_Toc27259902"/>
      <w:bookmarkStart w:id="483" w:name="_Toc44864158"/>
      <w:bookmarkStart w:id="484" w:name="_Toc90294236"/>
      <w:bookmarkStart w:id="485" w:name="_Toc98145730"/>
      <w:bookmarkEnd w:id="480"/>
      <w:r w:rsidRPr="003B5446">
        <w:lastRenderedPageBreak/>
        <w:t>6.3.19</w:t>
      </w:r>
      <w:r w:rsidRPr="003B5446">
        <w:tab/>
        <w:t>Charging-Information AVP</w:t>
      </w:r>
      <w:bookmarkEnd w:id="481"/>
      <w:bookmarkEnd w:id="482"/>
      <w:bookmarkEnd w:id="483"/>
      <w:bookmarkEnd w:id="484"/>
      <w:bookmarkEnd w:id="485"/>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6" w:name="_PERM_MCCTEMPBM_CRPT84570069___2"/>
      <w:r w:rsidRPr="003B5446">
        <w:t>Charging-Information :: = &lt; AVP Header : 618 10415 &gt;</w:t>
      </w:r>
    </w:p>
    <w:p w14:paraId="1E26A0DE" w14:textId="77777777" w:rsidR="00771BC5" w:rsidRPr="003B5446" w:rsidRDefault="00771BC5" w:rsidP="00771BC5">
      <w:pPr>
        <w:ind w:left="1420"/>
      </w:pPr>
      <w:bookmarkStart w:id="487" w:name="_PERM_MCCTEMPBM_CRPT84570070___2"/>
      <w:bookmarkEnd w:id="486"/>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88" w:name="primaryeventchgf"/>
      <w:bookmarkStart w:id="489" w:name="_Toc20208897"/>
      <w:bookmarkStart w:id="490" w:name="_Toc27259903"/>
      <w:bookmarkStart w:id="491" w:name="_Toc44864159"/>
      <w:bookmarkStart w:id="492" w:name="_Toc90294237"/>
      <w:bookmarkStart w:id="493" w:name="_Toc98145731"/>
      <w:bookmarkEnd w:id="487"/>
      <w:bookmarkEnd w:id="488"/>
      <w:r w:rsidRPr="003B5446">
        <w:t>6.3.20</w:t>
      </w:r>
      <w:r w:rsidRPr="003B5446">
        <w:tab/>
        <w:t>Primary-Event-Charging-Function-Name AVP</w:t>
      </w:r>
      <w:bookmarkEnd w:id="489"/>
      <w:bookmarkEnd w:id="490"/>
      <w:bookmarkEnd w:id="491"/>
      <w:bookmarkEnd w:id="492"/>
      <w:bookmarkEnd w:id="493"/>
    </w:p>
    <w:p w14:paraId="020A2C4E" w14:textId="77777777" w:rsidR="00771BC5" w:rsidRDefault="00771BC5" w:rsidP="00771BC5">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4" w:name="secondaryeventchgf"/>
      <w:bookmarkStart w:id="495" w:name="_Toc20208898"/>
      <w:bookmarkStart w:id="496" w:name="_Toc27259904"/>
      <w:bookmarkStart w:id="497" w:name="_Toc44864160"/>
      <w:bookmarkStart w:id="498" w:name="_Toc90294238"/>
      <w:bookmarkEnd w:id="494"/>
    </w:p>
    <w:p w14:paraId="7F865F03" w14:textId="77777777" w:rsidR="00771BC5" w:rsidRPr="003B5446" w:rsidRDefault="00771BC5" w:rsidP="00AE5F36">
      <w:pPr>
        <w:pStyle w:val="Heading3"/>
      </w:pPr>
      <w:bookmarkStart w:id="499" w:name="_Toc98145732"/>
      <w:r w:rsidRPr="003B5446">
        <w:t>6.3.21</w:t>
      </w:r>
      <w:r w:rsidRPr="003B5446">
        <w:tab/>
        <w:t>Secondary-Event-Charging-Function-Name AVP</w:t>
      </w:r>
      <w:bookmarkEnd w:id="495"/>
      <w:bookmarkEnd w:id="496"/>
      <w:bookmarkEnd w:id="497"/>
      <w:bookmarkEnd w:id="498"/>
      <w:bookmarkEnd w:id="499"/>
    </w:p>
    <w:p w14:paraId="60F7FC36" w14:textId="77777777" w:rsidR="00771BC5" w:rsidRPr="003B5446" w:rsidRDefault="00771BC5" w:rsidP="00771BC5">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clause 6.3.20.</w:t>
      </w:r>
    </w:p>
    <w:p w14:paraId="249382DA" w14:textId="77777777" w:rsidR="00771BC5" w:rsidRPr="003B5446" w:rsidRDefault="00771BC5" w:rsidP="00AE5F36">
      <w:pPr>
        <w:pStyle w:val="Heading3"/>
      </w:pPr>
      <w:bookmarkStart w:id="500" w:name="primarychgcolf"/>
      <w:bookmarkStart w:id="501" w:name="_Toc20208899"/>
      <w:bookmarkStart w:id="502" w:name="_Toc27259905"/>
      <w:bookmarkStart w:id="503" w:name="_Toc44864161"/>
      <w:bookmarkStart w:id="504" w:name="_Toc90294239"/>
      <w:bookmarkStart w:id="505" w:name="_Toc98145733"/>
      <w:bookmarkEnd w:id="500"/>
      <w:r w:rsidRPr="003B5446">
        <w:t>6.3.22</w:t>
      </w:r>
      <w:r w:rsidRPr="003B5446">
        <w:tab/>
        <w:t>Primary-Charging-Collection-Function-Name AVP</w:t>
      </w:r>
      <w:bookmarkEnd w:id="501"/>
      <w:bookmarkEnd w:id="502"/>
      <w:bookmarkEnd w:id="503"/>
      <w:bookmarkEnd w:id="504"/>
      <w:bookmarkEnd w:id="505"/>
    </w:p>
    <w:p w14:paraId="4A0FB9DD" w14:textId="77777777" w:rsidR="00771BC5" w:rsidRPr="003B5446" w:rsidRDefault="00771BC5" w:rsidP="00771BC5">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clause 6.3.20.</w:t>
      </w:r>
      <w:bookmarkStart w:id="506" w:name="secondarychgcolf"/>
      <w:bookmarkStart w:id="507" w:name="_Toc20208900"/>
      <w:bookmarkStart w:id="508" w:name="_Toc27259906"/>
      <w:bookmarkStart w:id="509" w:name="_Toc44864162"/>
      <w:bookmarkStart w:id="510" w:name="_Toc90294240"/>
      <w:bookmarkEnd w:id="506"/>
    </w:p>
    <w:p w14:paraId="585A36DD" w14:textId="77777777" w:rsidR="00771BC5" w:rsidRPr="003B5446" w:rsidRDefault="00771BC5" w:rsidP="00AE5F36">
      <w:pPr>
        <w:pStyle w:val="Heading3"/>
      </w:pPr>
      <w:bookmarkStart w:id="511" w:name="_Toc98145734"/>
      <w:r w:rsidRPr="003B5446">
        <w:t>6.3.23</w:t>
      </w:r>
      <w:r w:rsidRPr="003B5446">
        <w:tab/>
        <w:t>Secondary-Charging-Collection-Function-Name AVP</w:t>
      </w:r>
      <w:bookmarkEnd w:id="507"/>
      <w:bookmarkEnd w:id="508"/>
      <w:bookmarkEnd w:id="509"/>
      <w:bookmarkEnd w:id="510"/>
      <w:bookmarkEnd w:id="511"/>
    </w:p>
    <w:p w14:paraId="17F7A57D" w14:textId="77777777" w:rsidR="00771BC5" w:rsidRPr="003B5446" w:rsidRDefault="00771BC5" w:rsidP="00771BC5">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clause 6.3.20.</w:t>
      </w:r>
      <w:bookmarkStart w:id="512" w:name="authtype"/>
      <w:bookmarkStart w:id="513" w:name="_Toc20208901"/>
      <w:bookmarkStart w:id="514" w:name="_Toc27259907"/>
      <w:bookmarkStart w:id="515" w:name="_Toc44864163"/>
      <w:bookmarkStart w:id="516" w:name="_Toc90294241"/>
      <w:bookmarkEnd w:id="512"/>
    </w:p>
    <w:p w14:paraId="129460CA" w14:textId="77777777" w:rsidR="00771BC5" w:rsidRPr="003B5446" w:rsidRDefault="00771BC5" w:rsidP="00AE5F36">
      <w:pPr>
        <w:pStyle w:val="Heading3"/>
      </w:pPr>
      <w:bookmarkStart w:id="517" w:name="_Toc98145735"/>
      <w:r w:rsidRPr="003B5446">
        <w:t>6.3.24</w:t>
      </w:r>
      <w:r w:rsidRPr="003B5446">
        <w:tab/>
        <w:t>User-Authorization-Type AVP</w:t>
      </w:r>
      <w:bookmarkEnd w:id="513"/>
      <w:bookmarkEnd w:id="514"/>
      <w:bookmarkEnd w:id="515"/>
      <w:bookmarkEnd w:id="516"/>
      <w:bookmarkEnd w:id="517"/>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lastRenderedPageBreak/>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18" w:name="datareqtype"/>
      <w:bookmarkStart w:id="519" w:name="_Toc20208902"/>
      <w:bookmarkStart w:id="520" w:name="_Toc27259908"/>
      <w:bookmarkStart w:id="521" w:name="_Toc44864164"/>
      <w:bookmarkStart w:id="522" w:name="_Toc90294242"/>
      <w:bookmarkStart w:id="523" w:name="_Toc98145736"/>
      <w:bookmarkEnd w:id="518"/>
      <w:r w:rsidRPr="003B5446">
        <w:t>6.3.25</w:t>
      </w:r>
      <w:r w:rsidRPr="003B5446">
        <w:tab/>
        <w:t>Void</w:t>
      </w:r>
      <w:bookmarkEnd w:id="519"/>
      <w:bookmarkEnd w:id="520"/>
      <w:bookmarkEnd w:id="521"/>
      <w:bookmarkEnd w:id="522"/>
      <w:bookmarkEnd w:id="523"/>
    </w:p>
    <w:p w14:paraId="251986ED" w14:textId="77777777" w:rsidR="00771BC5" w:rsidRPr="003B5446" w:rsidRDefault="00771BC5" w:rsidP="00AE5F36">
      <w:pPr>
        <w:pStyle w:val="Heading3"/>
      </w:pPr>
      <w:bookmarkStart w:id="524" w:name="dataalreadyavailable"/>
      <w:bookmarkStart w:id="525" w:name="_Toc20208903"/>
      <w:bookmarkStart w:id="526" w:name="_Toc27259909"/>
      <w:bookmarkStart w:id="527" w:name="_Toc44864165"/>
      <w:bookmarkStart w:id="528" w:name="_Toc90294243"/>
      <w:bookmarkStart w:id="529" w:name="_Toc98145737"/>
      <w:bookmarkEnd w:id="524"/>
      <w:r w:rsidRPr="003B5446">
        <w:t>6.3.26</w:t>
      </w:r>
      <w:r w:rsidRPr="003B5446">
        <w:tab/>
        <w:t>User-Data-Already-Available AVP</w:t>
      </w:r>
      <w:bookmarkEnd w:id="525"/>
      <w:bookmarkEnd w:id="526"/>
      <w:bookmarkEnd w:id="527"/>
      <w:bookmarkEnd w:id="528"/>
      <w:bookmarkEnd w:id="529"/>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0" w:name="_Toc20208904"/>
      <w:bookmarkStart w:id="531" w:name="_Toc27259910"/>
      <w:bookmarkStart w:id="532" w:name="_Toc44864166"/>
      <w:bookmarkStart w:id="533" w:name="_Toc90294244"/>
      <w:bookmarkStart w:id="534" w:name="_Toc98145738"/>
      <w:r w:rsidRPr="003B5446">
        <w:t>6.3.27</w:t>
      </w:r>
      <w:r w:rsidRPr="003B5446">
        <w:tab/>
        <w:t>Confidentiality-Key AVP</w:t>
      </w:r>
      <w:bookmarkEnd w:id="530"/>
      <w:bookmarkEnd w:id="531"/>
      <w:bookmarkEnd w:id="532"/>
      <w:bookmarkEnd w:id="533"/>
      <w:bookmarkEnd w:id="534"/>
    </w:p>
    <w:p w14:paraId="484548B9" w14:textId="77777777" w:rsidR="00771BC5" w:rsidRPr="003B5446" w:rsidRDefault="00771BC5" w:rsidP="00771BC5">
      <w:r w:rsidRPr="003B5446">
        <w:t>The Confidentiality-Key is of type OctetString, and contains the Confidentiality Key (CK).</w:t>
      </w:r>
    </w:p>
    <w:p w14:paraId="2503C0BE" w14:textId="77777777" w:rsidR="00771BC5" w:rsidRPr="003B5446" w:rsidRDefault="00771BC5" w:rsidP="00AE5F36">
      <w:pPr>
        <w:pStyle w:val="Heading3"/>
      </w:pPr>
      <w:bookmarkStart w:id="535" w:name="_Toc20208905"/>
      <w:bookmarkStart w:id="536" w:name="_Toc27259911"/>
      <w:bookmarkStart w:id="537" w:name="_Toc44864167"/>
      <w:bookmarkStart w:id="538" w:name="_Toc90294245"/>
      <w:bookmarkStart w:id="539" w:name="_Toc98145739"/>
      <w:r w:rsidRPr="003B5446">
        <w:t>6.3.28</w:t>
      </w:r>
      <w:r w:rsidRPr="003B5446">
        <w:tab/>
        <w:t>Integrity-Key AVP</w:t>
      </w:r>
      <w:bookmarkEnd w:id="535"/>
      <w:bookmarkEnd w:id="536"/>
      <w:bookmarkEnd w:id="537"/>
      <w:bookmarkEnd w:id="538"/>
      <w:bookmarkEnd w:id="539"/>
    </w:p>
    <w:p w14:paraId="1C060334" w14:textId="77777777" w:rsidR="00771BC5" w:rsidRPr="003B5446" w:rsidRDefault="00771BC5" w:rsidP="00771BC5">
      <w:r w:rsidRPr="003B5446">
        <w:t>The Integrity-Key is of type OctetString, and contains the Integrity Key (IK).</w:t>
      </w:r>
    </w:p>
    <w:p w14:paraId="2DB5B4FD" w14:textId="77777777" w:rsidR="00771BC5" w:rsidRPr="003B5446" w:rsidRDefault="00771BC5" w:rsidP="00AE5F36">
      <w:pPr>
        <w:pStyle w:val="Heading3"/>
      </w:pPr>
      <w:bookmarkStart w:id="540" w:name="_Toc20208906"/>
      <w:bookmarkStart w:id="541" w:name="_Toc27259912"/>
      <w:bookmarkStart w:id="542" w:name="_Toc44864168"/>
      <w:bookmarkStart w:id="543" w:name="_Toc90294246"/>
      <w:bookmarkStart w:id="544" w:name="_Toc98145740"/>
      <w:r w:rsidRPr="003B5446">
        <w:t>6.3.29</w:t>
      </w:r>
      <w:r w:rsidRPr="003B5446">
        <w:tab/>
        <w:t>Supported-Features AVP</w:t>
      </w:r>
      <w:bookmarkEnd w:id="540"/>
      <w:bookmarkEnd w:id="541"/>
      <w:bookmarkEnd w:id="542"/>
      <w:bookmarkEnd w:id="543"/>
      <w:bookmarkEnd w:id="544"/>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5"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6" w:name="_PERM_MCCTEMPBM_CRPT84570072___2"/>
      <w:bookmarkEnd w:id="545"/>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47" w:name="_Toc20208907"/>
      <w:bookmarkStart w:id="548" w:name="_Toc27259913"/>
      <w:bookmarkStart w:id="549" w:name="_Toc44864169"/>
      <w:bookmarkStart w:id="550" w:name="_Toc90294247"/>
      <w:bookmarkStart w:id="551" w:name="_Toc98145741"/>
      <w:bookmarkEnd w:id="546"/>
      <w:r w:rsidRPr="003B5446">
        <w:lastRenderedPageBreak/>
        <w:t>6.3.30</w:t>
      </w:r>
      <w:r w:rsidRPr="003B5446">
        <w:tab/>
        <w:t>Feature-List-ID AVP</w:t>
      </w:r>
      <w:bookmarkEnd w:id="547"/>
      <w:bookmarkEnd w:id="548"/>
      <w:bookmarkEnd w:id="549"/>
      <w:bookmarkEnd w:id="550"/>
      <w:bookmarkEnd w:id="551"/>
    </w:p>
    <w:p w14:paraId="20130FD3" w14:textId="77777777" w:rsidR="00771BC5" w:rsidRPr="003B5446" w:rsidRDefault="00771BC5" w:rsidP="00771BC5">
      <w:r w:rsidRPr="003B5446">
        <w:t>The Feature-List-ID AVP is of type Unsigned32 and it contains the identity of a feature list.</w:t>
      </w:r>
      <w:bookmarkStart w:id="552" w:name="_Toc20208908"/>
      <w:bookmarkStart w:id="553" w:name="_Toc27259914"/>
      <w:bookmarkStart w:id="554" w:name="_Toc44864170"/>
      <w:bookmarkStart w:id="555" w:name="_Toc90294248"/>
    </w:p>
    <w:p w14:paraId="1652E833" w14:textId="77777777" w:rsidR="00771BC5" w:rsidRPr="003B5446" w:rsidRDefault="00771BC5" w:rsidP="00AE5F36">
      <w:pPr>
        <w:pStyle w:val="Heading3"/>
      </w:pPr>
      <w:bookmarkStart w:id="556" w:name="_Toc98145742"/>
      <w:r w:rsidRPr="003B5446">
        <w:t>6.3.31</w:t>
      </w:r>
      <w:r w:rsidRPr="003B5446">
        <w:tab/>
        <w:t>Feature-List AVP</w:t>
      </w:r>
      <w:bookmarkEnd w:id="552"/>
      <w:bookmarkEnd w:id="553"/>
      <w:bookmarkEnd w:id="554"/>
      <w:bookmarkEnd w:id="555"/>
      <w:bookmarkEnd w:id="556"/>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14:paraId="49B3459D" w14:textId="77777777" w:rsidR="00771BC5" w:rsidRPr="003B5446" w:rsidRDefault="00771BC5" w:rsidP="00AE5F36">
      <w:pPr>
        <w:pStyle w:val="Heading3"/>
      </w:pPr>
      <w:bookmarkStart w:id="557" w:name="_Toc20208909"/>
      <w:bookmarkStart w:id="558" w:name="_Toc27259915"/>
      <w:bookmarkStart w:id="559" w:name="_Toc44864171"/>
      <w:bookmarkStart w:id="560" w:name="_Toc90294249"/>
      <w:bookmarkStart w:id="561" w:name="_Toc98145743"/>
      <w:r w:rsidRPr="003B5446">
        <w:t>6.3.32</w:t>
      </w:r>
      <w:r w:rsidRPr="003B5446">
        <w:tab/>
        <w:t>Supported-Applications AVP</w:t>
      </w:r>
      <w:bookmarkEnd w:id="557"/>
      <w:bookmarkEnd w:id="558"/>
      <w:bookmarkEnd w:id="559"/>
      <w:bookmarkEnd w:id="560"/>
      <w:bookmarkEnd w:id="561"/>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2"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3" w:name="_PERM_MCCTEMPBM_CRPT84570074___2"/>
      <w:bookmarkEnd w:id="562"/>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4" w:name="_PERM_MCCTEMPBM_CRPT84570075___2"/>
      <w:bookmarkEnd w:id="563"/>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5" w:name="_PERM_MCCTEMPBM_CRPT84570076___2"/>
      <w:bookmarkEnd w:id="564"/>
      <w:r>
        <w:t xml:space="preserve">  </w:t>
      </w:r>
      <w:r w:rsidRPr="003B5446">
        <w:t>*[ AVP ]</w:t>
      </w:r>
    </w:p>
    <w:p w14:paraId="2A917227" w14:textId="77777777" w:rsidR="00771BC5" w:rsidRPr="003B5446" w:rsidRDefault="00771BC5" w:rsidP="00AE5F36">
      <w:pPr>
        <w:pStyle w:val="Heading3"/>
      </w:pPr>
      <w:bookmarkStart w:id="566" w:name="_Toc20208910"/>
      <w:bookmarkStart w:id="567" w:name="_Toc27259916"/>
      <w:bookmarkStart w:id="568" w:name="_Toc44864172"/>
      <w:bookmarkStart w:id="569" w:name="_Toc90294250"/>
      <w:bookmarkStart w:id="570" w:name="_Toc98145744"/>
      <w:bookmarkEnd w:id="565"/>
      <w:r w:rsidRPr="003B5446">
        <w:t>6.3.33</w:t>
      </w:r>
      <w:r w:rsidRPr="003B5446">
        <w:tab/>
        <w:t>Associated-Identities AVP</w:t>
      </w:r>
      <w:bookmarkEnd w:id="566"/>
      <w:bookmarkEnd w:id="567"/>
      <w:bookmarkEnd w:id="568"/>
      <w:bookmarkEnd w:id="569"/>
      <w:bookmarkEnd w:id="570"/>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1" w:name="_PERM_MCCTEMPBM_CRPT84570077___2"/>
      <w:r w:rsidRPr="003B5446">
        <w:t>Associated-Identities ::= &lt; AVP header: 632, 10415 &gt;</w:t>
      </w:r>
    </w:p>
    <w:p w14:paraId="75721A12" w14:textId="77777777" w:rsidR="00771BC5" w:rsidRPr="003B5446" w:rsidRDefault="00771BC5" w:rsidP="00771BC5">
      <w:pPr>
        <w:ind w:left="2718"/>
      </w:pPr>
      <w:bookmarkStart w:id="572" w:name="_PERM_MCCTEMPBM_CRPT84570078___2"/>
      <w:bookmarkEnd w:id="571"/>
      <w:r w:rsidRPr="003B5446">
        <w:t>*[ User-Name ]</w:t>
      </w:r>
    </w:p>
    <w:p w14:paraId="355F12C2" w14:textId="77777777" w:rsidR="00771BC5" w:rsidRPr="003B5446" w:rsidRDefault="00771BC5" w:rsidP="00771BC5">
      <w:pPr>
        <w:ind w:left="2434" w:firstLine="284"/>
        <w:rPr>
          <w:noProof/>
        </w:rPr>
      </w:pPr>
      <w:bookmarkStart w:id="573" w:name="_PERM_MCCTEMPBM_CRPT84570079___2"/>
      <w:bookmarkEnd w:id="572"/>
      <w:r w:rsidRPr="003B5446">
        <w:t>*[ AVP ]</w:t>
      </w:r>
    </w:p>
    <w:p w14:paraId="1B5F7DD0" w14:textId="77777777" w:rsidR="00771BC5" w:rsidRDefault="00771BC5" w:rsidP="00AE5F36">
      <w:pPr>
        <w:pStyle w:val="Heading3"/>
      </w:pPr>
      <w:bookmarkStart w:id="574" w:name="_Toc20208911"/>
      <w:bookmarkStart w:id="575" w:name="_Toc27259917"/>
      <w:bookmarkStart w:id="576" w:name="_Toc44864173"/>
      <w:bookmarkStart w:id="577" w:name="_Toc90294251"/>
      <w:bookmarkStart w:id="578" w:name="_Toc98145745"/>
      <w:bookmarkEnd w:id="573"/>
      <w:r>
        <w:t>6.3.34</w:t>
      </w:r>
      <w:r w:rsidRPr="003B5446">
        <w:tab/>
      </w:r>
      <w:r>
        <w:t xml:space="preserve">Originating-Request </w:t>
      </w:r>
      <w:r w:rsidRPr="003B5446">
        <w:t>AVP</w:t>
      </w:r>
      <w:bookmarkEnd w:id="574"/>
      <w:bookmarkEnd w:id="575"/>
      <w:bookmarkEnd w:id="576"/>
      <w:bookmarkEnd w:id="577"/>
      <w:bookmarkEnd w:id="578"/>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79" w:name="_Toc20208912"/>
      <w:bookmarkStart w:id="580" w:name="_Toc27259918"/>
      <w:bookmarkStart w:id="581" w:name="_Toc44864174"/>
      <w:bookmarkStart w:id="582" w:name="_Toc90294252"/>
      <w:bookmarkStart w:id="583" w:name="_Toc98145746"/>
      <w:r>
        <w:t>6.3.35</w:t>
      </w:r>
      <w:r w:rsidRPr="003B5446">
        <w:tab/>
      </w:r>
      <w:r>
        <w:t>Wildcarded-Public-Identity</w:t>
      </w:r>
      <w:r w:rsidRPr="003B5446">
        <w:t xml:space="preserve"> AVP</w:t>
      </w:r>
      <w:bookmarkEnd w:id="579"/>
      <w:bookmarkEnd w:id="580"/>
      <w:bookmarkEnd w:id="581"/>
      <w:bookmarkEnd w:id="582"/>
      <w:bookmarkEnd w:id="583"/>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4" w:name="_Toc20208913"/>
      <w:bookmarkStart w:id="585" w:name="_Toc27259919"/>
      <w:bookmarkStart w:id="586" w:name="_Toc44864175"/>
      <w:bookmarkStart w:id="587" w:name="_Toc90294253"/>
      <w:bookmarkStart w:id="588" w:name="_Toc98145747"/>
      <w:r>
        <w:t>6.3.36</w:t>
      </w:r>
      <w:r>
        <w:tab/>
        <w:t>SIP-Digest-Authenticate AVP</w:t>
      </w:r>
      <w:bookmarkEnd w:id="584"/>
      <w:bookmarkEnd w:id="585"/>
      <w:bookmarkEnd w:id="586"/>
      <w:bookmarkEnd w:id="587"/>
      <w:bookmarkEnd w:id="588"/>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589"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0" w:name="_PERM_MCCTEMPBM_CRPT84570081___2"/>
      <w:bookmarkStart w:id="591" w:name="_PERM_MCCTEMPBM_CRPT71670045___2"/>
      <w:bookmarkEnd w:id="589"/>
      <w:r w:rsidRPr="00BA2349">
        <w:rPr>
          <w:lang w:val="fr-FR"/>
        </w:rPr>
        <w:lastRenderedPageBreak/>
        <w:t>{ Digest-Realm }</w:t>
      </w:r>
    </w:p>
    <w:p w14:paraId="7230F005" w14:textId="77777777" w:rsidR="00771BC5" w:rsidRPr="00BA2349" w:rsidRDefault="00771BC5" w:rsidP="00771BC5">
      <w:pPr>
        <w:ind w:left="2434" w:firstLine="284"/>
        <w:rPr>
          <w:lang w:val="fr-FR"/>
        </w:rPr>
      </w:pPr>
      <w:r>
        <w:rPr>
          <w:lang w:val="fr-FR"/>
        </w:rPr>
        <w:t> </w:t>
      </w:r>
      <w:r w:rsidRPr="00BA2349">
        <w:rPr>
          <w:lang w:val="fr-FR"/>
        </w:rPr>
        <w:t>[ Digest-Algorithm ]</w:t>
      </w:r>
    </w:p>
    <w:p w14:paraId="5A74F0C4" w14:textId="77777777" w:rsidR="00771BC5" w:rsidRPr="00BA2349" w:rsidRDefault="00771BC5" w:rsidP="00771BC5">
      <w:pPr>
        <w:ind w:left="2434" w:firstLine="284"/>
        <w:rPr>
          <w:lang w:val="fr-FR"/>
        </w:rPr>
      </w:pPr>
      <w:r w:rsidRPr="00BA2349">
        <w:rPr>
          <w:lang w:val="fr-FR"/>
        </w:rPr>
        <w:t>{ Digest-QoP }</w:t>
      </w:r>
    </w:p>
    <w:p w14:paraId="5D8FA764" w14:textId="77777777" w:rsidR="00836170" w:rsidRPr="00870C4E" w:rsidRDefault="00836170" w:rsidP="00836170">
      <w:pPr>
        <w:ind w:left="2434" w:firstLine="284"/>
      </w:pPr>
      <w:bookmarkStart w:id="592" w:name="_Toc20208914"/>
      <w:bookmarkStart w:id="593" w:name="_Toc27259920"/>
      <w:bookmarkStart w:id="594" w:name="_Toc44864176"/>
      <w:bookmarkStart w:id="595" w:name="_Toc90294254"/>
      <w:bookmarkEnd w:id="590"/>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Digest-Algorithm</w:t>
      </w:r>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6" w:name="_Toc98145748"/>
      <w:bookmarkEnd w:id="591"/>
      <w:r w:rsidRPr="00870C4E">
        <w:t>6.3.37</w:t>
      </w:r>
      <w:r w:rsidRPr="00870C4E">
        <w:tab/>
        <w:t>Digest-Realm AVP</w:t>
      </w:r>
      <w:bookmarkEnd w:id="592"/>
      <w:bookmarkEnd w:id="593"/>
      <w:bookmarkEnd w:id="594"/>
      <w:bookmarkEnd w:id="595"/>
      <w:bookmarkEnd w:id="596"/>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597" w:name="_Toc20208915"/>
      <w:bookmarkStart w:id="598" w:name="_Toc27259921"/>
      <w:bookmarkStart w:id="599" w:name="_Toc44864177"/>
      <w:bookmarkStart w:id="600" w:name="_Toc90294255"/>
      <w:bookmarkStart w:id="601" w:name="_Toc98145749"/>
      <w:r>
        <w:t>6.3.38</w:t>
      </w:r>
      <w:r>
        <w:tab/>
        <w:t>Void</w:t>
      </w:r>
      <w:bookmarkEnd w:id="597"/>
      <w:bookmarkEnd w:id="598"/>
      <w:bookmarkEnd w:id="599"/>
      <w:bookmarkEnd w:id="600"/>
      <w:bookmarkEnd w:id="601"/>
    </w:p>
    <w:p w14:paraId="4A114D2F" w14:textId="77777777" w:rsidR="00771BC5" w:rsidRDefault="00771BC5" w:rsidP="00AE5F36">
      <w:pPr>
        <w:pStyle w:val="Heading3"/>
      </w:pPr>
      <w:bookmarkStart w:id="602" w:name="_Toc20208916"/>
      <w:bookmarkStart w:id="603" w:name="_Toc27259922"/>
      <w:bookmarkStart w:id="604" w:name="_Toc44864178"/>
      <w:bookmarkStart w:id="605" w:name="_Toc90294256"/>
      <w:bookmarkStart w:id="606" w:name="_Toc98145750"/>
      <w:r>
        <w:t>6.3.39</w:t>
      </w:r>
      <w:r>
        <w:tab/>
        <w:t>Digest-Algorithm AVP</w:t>
      </w:r>
      <w:bookmarkEnd w:id="602"/>
      <w:bookmarkEnd w:id="603"/>
      <w:bookmarkEnd w:id="604"/>
      <w:bookmarkEnd w:id="605"/>
      <w:bookmarkEnd w:id="606"/>
    </w:p>
    <w:p w14:paraId="14CAEA34" w14:textId="189A42BB" w:rsidR="00771BC5" w:rsidRDefault="00771BC5" w:rsidP="00771BC5">
      <w:bookmarkStart w:id="607" w:name="_Toc20208917"/>
      <w:bookmarkStart w:id="608" w:name="_Toc27259923"/>
      <w:bookmarkStart w:id="609"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0" w:name="_Toc90294257"/>
      <w:bookmarkStart w:id="611" w:name="_Toc98145751"/>
      <w:r>
        <w:t>6.3.40</w:t>
      </w:r>
      <w:r>
        <w:tab/>
        <w:t>Digest-QoP AVP</w:t>
      </w:r>
      <w:bookmarkEnd w:id="607"/>
      <w:bookmarkEnd w:id="608"/>
      <w:bookmarkEnd w:id="609"/>
      <w:bookmarkEnd w:id="610"/>
      <w:bookmarkEnd w:id="611"/>
    </w:p>
    <w:p w14:paraId="3843C26D" w14:textId="77777777" w:rsidR="00771BC5" w:rsidRDefault="00771BC5" w:rsidP="00771BC5">
      <w:r>
        <w:t>The Digest-QoP AVP is defined in IETF RFC 4740 [15].</w:t>
      </w:r>
    </w:p>
    <w:p w14:paraId="1A869941" w14:textId="77777777" w:rsidR="00771BC5" w:rsidRDefault="00771BC5" w:rsidP="00AE5F36">
      <w:pPr>
        <w:pStyle w:val="Heading3"/>
      </w:pPr>
      <w:bookmarkStart w:id="612" w:name="_Toc20208918"/>
      <w:bookmarkStart w:id="613" w:name="_Toc27259924"/>
      <w:bookmarkStart w:id="614" w:name="_Toc44864180"/>
      <w:bookmarkStart w:id="615" w:name="_Toc90294258"/>
      <w:bookmarkStart w:id="616" w:name="_Toc98145752"/>
      <w:r>
        <w:t>6.3.41</w:t>
      </w:r>
      <w:r>
        <w:tab/>
        <w:t>Digest-HA1 AVP</w:t>
      </w:r>
      <w:bookmarkEnd w:id="612"/>
      <w:bookmarkEnd w:id="613"/>
      <w:bookmarkEnd w:id="614"/>
      <w:bookmarkEnd w:id="615"/>
      <w:bookmarkEnd w:id="616"/>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17" w:name="_Toc20208919"/>
      <w:bookmarkStart w:id="618" w:name="_Toc27259925"/>
      <w:bookmarkStart w:id="619" w:name="_Toc44864181"/>
      <w:bookmarkStart w:id="620" w:name="_Toc90294259"/>
      <w:bookmarkStart w:id="621" w:name="_Toc98145753"/>
      <w:r>
        <w:t>6.3.42</w:t>
      </w:r>
      <w:r>
        <w:tab/>
        <w:t>Line-Identifier AVP</w:t>
      </w:r>
      <w:bookmarkEnd w:id="617"/>
      <w:bookmarkEnd w:id="618"/>
      <w:bookmarkEnd w:id="619"/>
      <w:bookmarkEnd w:id="620"/>
      <w:bookmarkEnd w:id="621"/>
    </w:p>
    <w:p w14:paraId="2E1A5EFE" w14:textId="77777777" w:rsidR="00771BC5" w:rsidRDefault="00771BC5" w:rsidP="00771BC5">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2" w:name="_Toc20208920"/>
      <w:bookmarkStart w:id="623" w:name="_Toc27259926"/>
      <w:bookmarkStart w:id="624" w:name="_Toc44864182"/>
      <w:bookmarkStart w:id="625" w:name="_Toc90294260"/>
      <w:bookmarkStart w:id="626" w:name="_Toc98145754"/>
      <w:r>
        <w:t>6.3.43</w:t>
      </w:r>
      <w:r>
        <w:tab/>
        <w:t>Wildcarded-IMPU AVP</w:t>
      </w:r>
      <w:bookmarkEnd w:id="622"/>
      <w:bookmarkEnd w:id="623"/>
      <w:bookmarkEnd w:id="624"/>
      <w:bookmarkEnd w:id="625"/>
      <w:bookmarkEnd w:id="626"/>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27" w:name="_Toc20208921"/>
      <w:bookmarkStart w:id="628" w:name="_Toc27259927"/>
      <w:bookmarkStart w:id="629" w:name="_Toc44864183"/>
      <w:bookmarkStart w:id="630" w:name="_Toc90294261"/>
      <w:bookmarkStart w:id="631" w:name="_Toc98145755"/>
      <w:r>
        <w:t>6.3.44</w:t>
      </w:r>
      <w:r>
        <w:tab/>
        <w:t>UAR-Flags AVP</w:t>
      </w:r>
      <w:bookmarkEnd w:id="627"/>
      <w:bookmarkEnd w:id="628"/>
      <w:bookmarkEnd w:id="629"/>
      <w:bookmarkEnd w:id="630"/>
      <w:bookmarkEnd w:id="631"/>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2" w:name="_Toc20208922"/>
      <w:bookmarkStart w:id="633" w:name="_Toc27259928"/>
      <w:bookmarkStart w:id="634" w:name="_Toc44864184"/>
      <w:bookmarkStart w:id="635" w:name="_Toc90294262"/>
      <w:bookmarkStart w:id="636" w:name="_Toc98145756"/>
      <w:r w:rsidRPr="00D774BF">
        <w:lastRenderedPageBreak/>
        <w:t>6.3.45</w:t>
      </w:r>
      <w:r w:rsidRPr="00D774BF">
        <w:tab/>
        <w:t>Loose-Route-Indication AVP</w:t>
      </w:r>
      <w:bookmarkEnd w:id="632"/>
      <w:bookmarkEnd w:id="633"/>
      <w:bookmarkEnd w:id="634"/>
      <w:bookmarkEnd w:id="635"/>
      <w:bookmarkEnd w:id="636"/>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37" w:name="_Toc20208923"/>
      <w:bookmarkStart w:id="638" w:name="_Toc27259929"/>
      <w:bookmarkStart w:id="639" w:name="_Toc44864185"/>
      <w:bookmarkStart w:id="640" w:name="_Toc90294263"/>
      <w:bookmarkStart w:id="641" w:name="_Toc98145757"/>
      <w:r>
        <w:t>6.3.</w:t>
      </w:r>
      <w:r>
        <w:rPr>
          <w:lang w:eastAsia="zh-CN"/>
        </w:rPr>
        <w:t>46</w:t>
      </w:r>
      <w:r>
        <w:tab/>
      </w:r>
      <w:r>
        <w:rPr>
          <w:rFonts w:hint="eastAsia"/>
          <w:lang w:val="en-US" w:eastAsia="zh-CN"/>
        </w:rPr>
        <w:t>SCSCF-Restoration-Info</w:t>
      </w:r>
      <w:r>
        <w:t xml:space="preserve"> AVP</w:t>
      </w:r>
      <w:bookmarkEnd w:id="637"/>
      <w:bookmarkEnd w:id="638"/>
      <w:bookmarkEnd w:id="639"/>
      <w:bookmarkEnd w:id="640"/>
      <w:bookmarkEnd w:id="641"/>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2"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3" w:name="_PERM_MCCTEMPBM_CRPT84570084___2"/>
      <w:bookmarkEnd w:id="642"/>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4" w:name="_Toc20208924"/>
      <w:bookmarkStart w:id="645" w:name="_Toc27259930"/>
      <w:bookmarkStart w:id="646" w:name="_Toc44864186"/>
      <w:bookmarkStart w:id="647" w:name="_Toc90294264"/>
    </w:p>
    <w:p w14:paraId="2FAF6B53" w14:textId="77777777" w:rsidR="00771BC5" w:rsidRPr="00976F80" w:rsidRDefault="00771BC5" w:rsidP="00AE5F36">
      <w:pPr>
        <w:pStyle w:val="Heading3"/>
        <w:rPr>
          <w:lang w:val="en-US"/>
        </w:rPr>
      </w:pPr>
      <w:bookmarkStart w:id="648" w:name="_Toc98145758"/>
      <w:bookmarkEnd w:id="643"/>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4"/>
      <w:bookmarkEnd w:id="645"/>
      <w:bookmarkEnd w:id="646"/>
      <w:bookmarkEnd w:id="647"/>
      <w:bookmarkEnd w:id="648"/>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49" w:name="_Toc20208925"/>
      <w:bookmarkStart w:id="650" w:name="_Toc27259931"/>
      <w:bookmarkStart w:id="651" w:name="_Toc44864187"/>
      <w:bookmarkStart w:id="652" w:name="_Toc90294265"/>
      <w:bookmarkStart w:id="653" w:name="_Toc98145759"/>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49"/>
      <w:bookmarkEnd w:id="650"/>
      <w:bookmarkEnd w:id="651"/>
      <w:bookmarkEnd w:id="652"/>
      <w:bookmarkEnd w:id="653"/>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4" w:name="_Toc20208926"/>
      <w:bookmarkStart w:id="655" w:name="_Toc27259932"/>
      <w:bookmarkStart w:id="656" w:name="_Toc44864188"/>
      <w:bookmarkStart w:id="657" w:name="_Toc90294266"/>
      <w:bookmarkStart w:id="658" w:name="_Toc98145760"/>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4"/>
      <w:bookmarkEnd w:id="655"/>
      <w:bookmarkEnd w:id="656"/>
      <w:bookmarkEnd w:id="657"/>
      <w:bookmarkEnd w:id="658"/>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59"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0" w:name="_PERM_MCCTEMPBM_CRPT84570086___2"/>
      <w:bookmarkEnd w:id="659"/>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1" w:name="_Toc20208927"/>
      <w:bookmarkStart w:id="662" w:name="_Toc27259933"/>
      <w:bookmarkStart w:id="663" w:name="_Toc44864189"/>
      <w:bookmarkStart w:id="664" w:name="_Toc90294267"/>
    </w:p>
    <w:p w14:paraId="68C5A45C" w14:textId="77777777" w:rsidR="00771BC5" w:rsidRPr="00577A34" w:rsidRDefault="00771BC5" w:rsidP="00AE5F36">
      <w:pPr>
        <w:pStyle w:val="Heading4"/>
        <w:rPr>
          <w:lang w:val="en-US" w:eastAsia="zh-CN"/>
        </w:rPr>
      </w:pPr>
      <w:bookmarkStart w:id="665" w:name="_Toc98145761"/>
      <w:bookmarkEnd w:id="660"/>
      <w:r w:rsidRPr="00D774BF">
        <w:rPr>
          <w:rFonts w:hint="eastAsia"/>
        </w:rPr>
        <w:lastRenderedPageBreak/>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1"/>
      <w:bookmarkEnd w:id="662"/>
      <w:bookmarkEnd w:id="663"/>
      <w:bookmarkEnd w:id="664"/>
      <w:bookmarkEnd w:id="665"/>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6" w:name="_Toc20208928"/>
      <w:bookmarkStart w:id="667" w:name="_Toc27259934"/>
      <w:bookmarkStart w:id="668" w:name="_Toc44864190"/>
      <w:bookmarkStart w:id="669" w:name="_Toc90294268"/>
      <w:bookmarkStart w:id="670" w:name="_Toc98145762"/>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6"/>
      <w:bookmarkEnd w:id="667"/>
      <w:bookmarkEnd w:id="668"/>
      <w:bookmarkEnd w:id="669"/>
      <w:bookmarkEnd w:id="670"/>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1" w:name="_Toc20208929"/>
      <w:bookmarkStart w:id="672" w:name="_Toc27259935"/>
      <w:bookmarkStart w:id="673" w:name="_Toc44864191"/>
      <w:bookmarkStart w:id="674" w:name="_Toc90294269"/>
      <w:bookmarkStart w:id="675" w:name="_Toc98145763"/>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1"/>
      <w:bookmarkEnd w:id="672"/>
      <w:bookmarkEnd w:id="673"/>
      <w:bookmarkEnd w:id="674"/>
      <w:bookmarkEnd w:id="675"/>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6" w:name="_Toc20208930"/>
      <w:bookmarkStart w:id="677" w:name="_Toc27259936"/>
      <w:bookmarkStart w:id="678" w:name="_Toc44864192"/>
      <w:bookmarkStart w:id="679" w:name="_Toc90294270"/>
      <w:bookmarkStart w:id="680" w:name="_Toc98145764"/>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6"/>
      <w:bookmarkEnd w:id="677"/>
      <w:bookmarkEnd w:id="678"/>
      <w:bookmarkEnd w:id="679"/>
      <w:bookmarkEnd w:id="680"/>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1" w:name="_Toc20208931"/>
      <w:bookmarkStart w:id="682" w:name="_Toc27259937"/>
      <w:bookmarkStart w:id="683" w:name="_Toc44864193"/>
      <w:bookmarkStart w:id="684" w:name="_Toc90294271"/>
      <w:bookmarkStart w:id="685" w:name="_Toc98145765"/>
      <w:r>
        <w:t>6.3.</w:t>
      </w:r>
      <w:r>
        <w:rPr>
          <w:lang w:eastAsia="zh-CN"/>
        </w:rPr>
        <w:t>50</w:t>
      </w:r>
      <w:r>
        <w:tab/>
      </w:r>
      <w:r w:rsidRPr="003B5446">
        <w:t>Associated-</w:t>
      </w:r>
      <w:r>
        <w:rPr>
          <w:rFonts w:hint="eastAsia"/>
          <w:lang w:eastAsia="zh-CN"/>
        </w:rPr>
        <w:t>Registered-</w:t>
      </w:r>
      <w:r w:rsidRPr="003B5446">
        <w:t>Identities AVP</w:t>
      </w:r>
      <w:bookmarkEnd w:id="681"/>
      <w:bookmarkEnd w:id="682"/>
      <w:bookmarkEnd w:id="683"/>
      <w:bookmarkEnd w:id="684"/>
      <w:bookmarkEnd w:id="685"/>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6"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87" w:name="_PERM_MCCTEMPBM_CRPT84570092___2"/>
      <w:bookmarkEnd w:id="686"/>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88" w:name="_Toc20208932"/>
      <w:bookmarkStart w:id="689" w:name="_Toc27259938"/>
      <w:bookmarkStart w:id="690" w:name="_Toc44864194"/>
      <w:bookmarkStart w:id="691" w:name="_Toc90294272"/>
      <w:bookmarkStart w:id="692" w:name="_Toc98145766"/>
      <w:bookmarkEnd w:id="687"/>
      <w:r>
        <w:t>6.3.51</w:t>
      </w:r>
      <w:r>
        <w:tab/>
        <w:t>Multiple-Registration-Indication</w:t>
      </w:r>
      <w:bookmarkEnd w:id="688"/>
      <w:bookmarkEnd w:id="689"/>
      <w:bookmarkEnd w:id="690"/>
      <w:bookmarkEnd w:id="691"/>
      <w:bookmarkEnd w:id="692"/>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3"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4" w:name="_Toc20208933"/>
      <w:bookmarkStart w:id="695" w:name="_Toc27259939"/>
      <w:bookmarkStart w:id="696" w:name="_Toc44864195"/>
      <w:bookmarkStart w:id="697" w:name="_Toc90294273"/>
      <w:bookmarkStart w:id="698" w:name="_Toc98145767"/>
      <w:bookmarkEnd w:id="693"/>
      <w:r>
        <w:t>6.3.</w:t>
      </w:r>
      <w:r>
        <w:rPr>
          <w:lang w:eastAsia="zh-CN"/>
        </w:rPr>
        <w:t>52</w:t>
      </w:r>
      <w:r>
        <w:tab/>
      </w:r>
      <w:r>
        <w:rPr>
          <w:lang w:val="en-US" w:eastAsia="zh-CN"/>
        </w:rPr>
        <w:t>Restoration-Info</w:t>
      </w:r>
      <w:r>
        <w:t xml:space="preserve"> AVP</w:t>
      </w:r>
      <w:bookmarkEnd w:id="694"/>
      <w:bookmarkEnd w:id="695"/>
      <w:bookmarkEnd w:id="696"/>
      <w:bookmarkEnd w:id="697"/>
      <w:bookmarkEnd w:id="698"/>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699"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0" w:name="_PERM_MCCTEMPBM_CRPT84570095___2"/>
      <w:bookmarkEnd w:id="699"/>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Initial-CSeq-Sequence-Number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lastRenderedPageBreak/>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1" w:name="_Toc20208934"/>
      <w:bookmarkStart w:id="702" w:name="_Toc27259940"/>
      <w:bookmarkStart w:id="703" w:name="_Toc44864196"/>
      <w:bookmarkStart w:id="704" w:name="_Toc90294274"/>
      <w:bookmarkStart w:id="705" w:name="_Toc98145768"/>
      <w:bookmarkEnd w:id="700"/>
      <w:r>
        <w:t>6.3.53</w:t>
      </w:r>
      <w:r>
        <w:tab/>
        <w:t>Framed-IP-Address AVP</w:t>
      </w:r>
      <w:bookmarkEnd w:id="701"/>
      <w:bookmarkEnd w:id="702"/>
      <w:bookmarkEnd w:id="703"/>
      <w:bookmarkEnd w:id="704"/>
      <w:bookmarkEnd w:id="705"/>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6" w:name="_Toc20208935"/>
      <w:bookmarkStart w:id="707" w:name="_Toc27259941"/>
      <w:bookmarkStart w:id="708" w:name="_Toc44864197"/>
      <w:bookmarkStart w:id="709" w:name="_Toc90294275"/>
      <w:bookmarkStart w:id="710" w:name="_Toc98145769"/>
      <w:r>
        <w:t>6.3.54</w:t>
      </w:r>
      <w:r>
        <w:tab/>
        <w:t>Framed-IPv6-Prefix AVP</w:t>
      </w:r>
      <w:bookmarkEnd w:id="706"/>
      <w:bookmarkEnd w:id="707"/>
      <w:bookmarkEnd w:id="708"/>
      <w:bookmarkEnd w:id="709"/>
      <w:bookmarkEnd w:id="710"/>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1" w:name="_Toc20208936"/>
      <w:bookmarkStart w:id="712" w:name="_Toc27259942"/>
      <w:bookmarkStart w:id="713" w:name="_Toc44864198"/>
      <w:bookmarkStart w:id="714" w:name="_Toc90294276"/>
      <w:bookmarkStart w:id="715" w:name="_Toc98145770"/>
      <w:r>
        <w:t>6.3.55</w:t>
      </w:r>
      <w:r>
        <w:tab/>
        <w:t>Framed-Interface-Id AVP</w:t>
      </w:r>
      <w:bookmarkEnd w:id="711"/>
      <w:bookmarkEnd w:id="712"/>
      <w:bookmarkEnd w:id="713"/>
      <w:bookmarkEnd w:id="714"/>
      <w:bookmarkEnd w:id="715"/>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6" w:name="_Toc20208937"/>
      <w:bookmarkStart w:id="717" w:name="_Toc27259943"/>
      <w:bookmarkStart w:id="718" w:name="_Toc44864199"/>
      <w:bookmarkStart w:id="719" w:name="_Toc90294277"/>
      <w:bookmarkStart w:id="720" w:name="_Toc98145771"/>
      <w:r>
        <w:t>6.3.56</w:t>
      </w:r>
      <w:r>
        <w:tab/>
        <w:t>Session-Priority AVP</w:t>
      </w:r>
      <w:bookmarkEnd w:id="716"/>
      <w:bookmarkEnd w:id="717"/>
      <w:bookmarkEnd w:id="718"/>
      <w:bookmarkEnd w:id="719"/>
      <w:bookmarkEnd w:id="720"/>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1"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1"/>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2" w:name="_Toc20208938"/>
      <w:bookmarkStart w:id="723" w:name="_Toc27259944"/>
      <w:bookmarkStart w:id="724" w:name="_Toc44864200"/>
      <w:bookmarkStart w:id="725" w:name="_Toc90294278"/>
      <w:bookmarkStart w:id="726" w:name="_Toc98145772"/>
      <w:r w:rsidRPr="003B5446">
        <w:t>6.3.</w:t>
      </w:r>
      <w:r>
        <w:t>57</w:t>
      </w:r>
      <w:r w:rsidRPr="003B5446">
        <w:tab/>
      </w:r>
      <w:r>
        <w:t>Identity-with-Emergency-Registration</w:t>
      </w:r>
      <w:r w:rsidRPr="003B5446">
        <w:t xml:space="preserve"> AVP</w:t>
      </w:r>
      <w:bookmarkEnd w:id="722"/>
      <w:bookmarkEnd w:id="723"/>
      <w:bookmarkEnd w:id="724"/>
      <w:bookmarkEnd w:id="725"/>
      <w:bookmarkEnd w:id="726"/>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27"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28" w:name="_PERM_MCCTEMPBM_CRPT84570098___2"/>
      <w:bookmarkEnd w:id="727"/>
      <w:r>
        <w:t>{</w:t>
      </w:r>
      <w:r w:rsidRPr="003B5446">
        <w:t xml:space="preserve"> User-Name </w:t>
      </w:r>
      <w:r>
        <w:t>}</w:t>
      </w:r>
    </w:p>
    <w:p w14:paraId="786EB279" w14:textId="77777777" w:rsidR="00771BC5" w:rsidRDefault="00771BC5" w:rsidP="00771BC5">
      <w:pPr>
        <w:ind w:left="2434" w:firstLine="284"/>
      </w:pPr>
      <w:bookmarkStart w:id="729" w:name="_PERM_MCCTEMPBM_CRPT84570099___2"/>
      <w:bookmarkEnd w:id="728"/>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0" w:name="_Toc20208939"/>
      <w:bookmarkStart w:id="731" w:name="_Toc27259945"/>
      <w:bookmarkStart w:id="732" w:name="_Toc44864201"/>
      <w:bookmarkStart w:id="733" w:name="_Toc90294279"/>
      <w:bookmarkStart w:id="734" w:name="_Toc98145773"/>
      <w:bookmarkEnd w:id="729"/>
      <w:r w:rsidRPr="00D774BF">
        <w:t>6.3.58</w:t>
      </w:r>
      <w:r w:rsidRPr="00D774BF">
        <w:tab/>
        <w:t>Priviledged-Sender-Indication AVP</w:t>
      </w:r>
      <w:bookmarkEnd w:id="730"/>
      <w:bookmarkEnd w:id="731"/>
      <w:bookmarkEnd w:id="732"/>
      <w:bookmarkEnd w:id="733"/>
      <w:bookmarkEnd w:id="734"/>
    </w:p>
    <w:p w14:paraId="6E6238D4" w14:textId="77777777" w:rsidR="00771BC5" w:rsidRDefault="00771BC5" w:rsidP="00771BC5">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14:paraId="492B0EFB" w14:textId="77777777" w:rsidR="00771BC5" w:rsidRDefault="00771BC5" w:rsidP="00771BC5">
      <w:r>
        <w:lastRenderedPageBreak/>
        <w:t>NOT_PRIVILEDGED_SENDER (0)PRIVILEDGED_SENDER (1)</w:t>
      </w:r>
    </w:p>
    <w:p w14:paraId="13EA97AA" w14:textId="77777777" w:rsidR="00771BC5" w:rsidRDefault="00771BC5" w:rsidP="00AE5F36">
      <w:pPr>
        <w:pStyle w:val="Heading3"/>
      </w:pPr>
      <w:bookmarkStart w:id="735" w:name="_Toc20208940"/>
      <w:bookmarkStart w:id="736" w:name="_Toc27259946"/>
      <w:bookmarkStart w:id="737" w:name="_Toc44864202"/>
      <w:bookmarkStart w:id="738" w:name="_Toc90294280"/>
      <w:bookmarkStart w:id="739" w:name="_Toc98145774"/>
      <w:r>
        <w:t>6.3.59</w:t>
      </w:r>
      <w:r>
        <w:tab/>
        <w:t>LIA-Flags</w:t>
      </w:r>
      <w:bookmarkEnd w:id="735"/>
      <w:bookmarkEnd w:id="736"/>
      <w:bookmarkEnd w:id="737"/>
      <w:bookmarkEnd w:id="738"/>
      <w:bookmarkEnd w:id="739"/>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0" w:name="_Toc20208941"/>
      <w:bookmarkStart w:id="741" w:name="_Toc27259947"/>
      <w:bookmarkStart w:id="742" w:name="_Toc44864203"/>
      <w:bookmarkStart w:id="743" w:name="_Toc90294281"/>
      <w:bookmarkStart w:id="744" w:name="_Toc98145775"/>
      <w:r>
        <w:rPr>
          <w:rFonts w:hint="eastAsia"/>
          <w:lang w:eastAsia="zh-CN"/>
        </w:rPr>
        <w:t>6</w:t>
      </w:r>
      <w:r>
        <w:t>.3.60</w:t>
      </w:r>
      <w:r>
        <w:tab/>
        <w:t>OC-Supported-Features</w:t>
      </w:r>
      <w:bookmarkEnd w:id="740"/>
      <w:bookmarkEnd w:id="741"/>
      <w:bookmarkEnd w:id="742"/>
      <w:bookmarkEnd w:id="743"/>
      <w:bookmarkEnd w:id="744"/>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7A7AD33" w14:textId="77777777" w:rsidR="00771BC5" w:rsidRPr="00A53959" w:rsidRDefault="00771BC5" w:rsidP="00AE5F36">
      <w:pPr>
        <w:pStyle w:val="Heading3"/>
      </w:pPr>
      <w:bookmarkStart w:id="745" w:name="_Toc20208942"/>
      <w:bookmarkStart w:id="746" w:name="_Toc27259948"/>
      <w:bookmarkStart w:id="747" w:name="_Toc44864204"/>
      <w:bookmarkStart w:id="748" w:name="_Toc90294282"/>
      <w:bookmarkStart w:id="749" w:name="_Toc98145776"/>
      <w:r>
        <w:rPr>
          <w:rFonts w:hint="eastAsia"/>
          <w:lang w:eastAsia="zh-CN"/>
        </w:rPr>
        <w:t>6</w:t>
      </w:r>
      <w:r>
        <w:t>.3.61</w:t>
      </w:r>
      <w:r>
        <w:tab/>
        <w:t>OC-OLR</w:t>
      </w:r>
      <w:bookmarkEnd w:id="745"/>
      <w:bookmarkEnd w:id="746"/>
      <w:bookmarkEnd w:id="747"/>
      <w:bookmarkEnd w:id="748"/>
      <w:bookmarkEnd w:id="749"/>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2CB781CA" w14:textId="77777777" w:rsidR="00771BC5" w:rsidRPr="003B5446" w:rsidRDefault="00771BC5" w:rsidP="00AE5F36">
      <w:pPr>
        <w:pStyle w:val="Heading3"/>
      </w:pPr>
      <w:bookmarkStart w:id="750" w:name="_Toc20208943"/>
      <w:bookmarkStart w:id="751" w:name="_Toc27259949"/>
      <w:bookmarkStart w:id="752" w:name="_Toc44864205"/>
      <w:bookmarkStart w:id="753" w:name="_Toc90294283"/>
      <w:bookmarkStart w:id="754" w:name="_Toc98145777"/>
      <w:r w:rsidRPr="003B5446">
        <w:t>6.3.</w:t>
      </w:r>
      <w:r>
        <w:t>62</w:t>
      </w:r>
      <w:r w:rsidRPr="003B5446">
        <w:tab/>
      </w:r>
      <w:r>
        <w:t>Initial-CSeq-Sequence-Number</w:t>
      </w:r>
      <w:r w:rsidRPr="003B5446">
        <w:t xml:space="preserve"> AVP</w:t>
      </w:r>
      <w:bookmarkEnd w:id="750"/>
      <w:bookmarkEnd w:id="751"/>
      <w:bookmarkEnd w:id="752"/>
      <w:bookmarkEnd w:id="753"/>
      <w:bookmarkEnd w:id="754"/>
    </w:p>
    <w:p w14:paraId="16FADACF" w14:textId="77777777" w:rsidR="00771BC5" w:rsidRDefault="00771BC5" w:rsidP="00771BC5">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5" w:name="_Toc20208944"/>
      <w:bookmarkStart w:id="756" w:name="_Toc27259950"/>
      <w:bookmarkStart w:id="757" w:name="_Toc44864206"/>
      <w:bookmarkStart w:id="758" w:name="_Toc90294284"/>
      <w:bookmarkStart w:id="759" w:name="_Toc98145778"/>
      <w:r>
        <w:rPr>
          <w:lang w:val="en-US"/>
        </w:rPr>
        <w:t>6.3.63</w:t>
      </w:r>
      <w:r w:rsidRPr="008140CD">
        <w:rPr>
          <w:lang w:val="en-US"/>
        </w:rPr>
        <w:tab/>
      </w:r>
      <w:r>
        <w:rPr>
          <w:lang w:val="en-US"/>
        </w:rPr>
        <w:t>SAR-</w:t>
      </w:r>
      <w:r w:rsidRPr="008140CD">
        <w:rPr>
          <w:lang w:val="en-US"/>
        </w:rPr>
        <w:t>Flags</w:t>
      </w:r>
      <w:bookmarkEnd w:id="755"/>
      <w:bookmarkEnd w:id="756"/>
      <w:bookmarkEnd w:id="757"/>
      <w:bookmarkEnd w:id="758"/>
      <w:bookmarkEnd w:id="759"/>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0" w:name="_Toc20208945"/>
      <w:bookmarkStart w:id="761" w:name="_Toc27259951"/>
      <w:bookmarkStart w:id="762" w:name="_Toc44864207"/>
      <w:bookmarkStart w:id="763" w:name="_Toc90294285"/>
      <w:bookmarkStart w:id="764" w:name="_Toc98145779"/>
      <w:r w:rsidRPr="003B5446">
        <w:t>6.3</w:t>
      </w:r>
      <w:r>
        <w:t>.64</w:t>
      </w:r>
      <w:r w:rsidRPr="003B5446">
        <w:tab/>
      </w:r>
      <w:r>
        <w:t>Allowed-WAF-WWSF-Identities</w:t>
      </w:r>
      <w:r w:rsidRPr="003B5446">
        <w:t xml:space="preserve"> AVP</w:t>
      </w:r>
      <w:bookmarkEnd w:id="760"/>
      <w:bookmarkEnd w:id="761"/>
      <w:bookmarkEnd w:id="762"/>
      <w:bookmarkEnd w:id="763"/>
      <w:bookmarkEnd w:id="764"/>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5"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6" w:name="_PERM_MCCTEMPBM_CRPT84570102___2"/>
      <w:bookmarkEnd w:id="765"/>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67" w:name="_Toc20208946"/>
      <w:bookmarkStart w:id="768" w:name="_Toc27259952"/>
      <w:bookmarkStart w:id="769" w:name="_Toc44864208"/>
      <w:bookmarkStart w:id="770" w:name="_Toc90294286"/>
      <w:bookmarkStart w:id="771" w:name="_Toc98145780"/>
      <w:bookmarkEnd w:id="766"/>
      <w:r w:rsidRPr="003B5446">
        <w:lastRenderedPageBreak/>
        <w:t>6.3</w:t>
      </w:r>
      <w:r>
        <w:t>.65</w:t>
      </w:r>
      <w:r w:rsidRPr="003B5446">
        <w:tab/>
      </w:r>
      <w:r>
        <w:t>WebRTC-Authentication-Function-Name</w:t>
      </w:r>
      <w:r w:rsidRPr="003B5446">
        <w:t xml:space="preserve"> AVP</w:t>
      </w:r>
      <w:bookmarkEnd w:id="767"/>
      <w:bookmarkEnd w:id="768"/>
      <w:bookmarkEnd w:id="769"/>
      <w:bookmarkEnd w:id="770"/>
      <w:bookmarkEnd w:id="771"/>
    </w:p>
    <w:p w14:paraId="621F3B18" w14:textId="77777777"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r>
        <w:t xml:space="preserve"> For the format of the string see IETF </w:t>
      </w:r>
      <w:r w:rsidRPr="00EE2F2F">
        <w:t>draft-holmberg-sipcore-auth-id-01</w:t>
      </w:r>
      <w:r>
        <w:t> [25].</w:t>
      </w:r>
    </w:p>
    <w:p w14:paraId="632AE899" w14:textId="77777777" w:rsidR="00771BC5" w:rsidRPr="003B5446" w:rsidRDefault="00771BC5" w:rsidP="00AE5F36">
      <w:pPr>
        <w:pStyle w:val="Heading3"/>
      </w:pPr>
      <w:bookmarkStart w:id="772" w:name="_Toc20208947"/>
      <w:bookmarkStart w:id="773" w:name="_Toc27259953"/>
      <w:bookmarkStart w:id="774" w:name="_Toc44864209"/>
      <w:bookmarkStart w:id="775" w:name="_Toc90294287"/>
      <w:bookmarkStart w:id="776" w:name="_Toc98145781"/>
      <w:r w:rsidRPr="003B5446">
        <w:t>6.3</w:t>
      </w:r>
      <w:r>
        <w:t>.66</w:t>
      </w:r>
      <w:r w:rsidRPr="003B5446">
        <w:tab/>
      </w:r>
      <w:r>
        <w:t>WebRTC-Web-Server-Function-Name</w:t>
      </w:r>
      <w:r w:rsidRPr="003B5446">
        <w:t xml:space="preserve"> AVP</w:t>
      </w:r>
      <w:bookmarkEnd w:id="772"/>
      <w:bookmarkEnd w:id="773"/>
      <w:bookmarkEnd w:id="774"/>
      <w:bookmarkEnd w:id="775"/>
      <w:bookmarkEnd w:id="776"/>
    </w:p>
    <w:p w14:paraId="002A3078" w14:textId="77777777"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r w:rsidRPr="00EE2F2F">
        <w:t xml:space="preserve"> </w:t>
      </w:r>
      <w:r>
        <w:t xml:space="preserve">For the format of the string see IETF </w:t>
      </w:r>
      <w:r w:rsidRPr="00EE2F2F">
        <w:t>draft-holmberg-sipcore-auth-id-01</w:t>
      </w:r>
      <w:r>
        <w:t> [25].</w:t>
      </w:r>
    </w:p>
    <w:p w14:paraId="6D921ADF" w14:textId="77777777" w:rsidR="00771BC5" w:rsidRDefault="00771BC5" w:rsidP="00AE5F36">
      <w:pPr>
        <w:pStyle w:val="Heading3"/>
      </w:pPr>
      <w:bookmarkStart w:id="777" w:name="_Toc20208948"/>
      <w:bookmarkStart w:id="778" w:name="_Toc27259954"/>
      <w:bookmarkStart w:id="779" w:name="_Toc44864210"/>
      <w:bookmarkStart w:id="780" w:name="_Toc90294288"/>
      <w:bookmarkStart w:id="781" w:name="_Toc98145782"/>
      <w:r>
        <w:t>6.3.67</w:t>
      </w:r>
      <w:r>
        <w:tab/>
        <w:t>DRMP AVP</w:t>
      </w:r>
      <w:bookmarkEnd w:id="777"/>
      <w:bookmarkEnd w:id="778"/>
      <w:bookmarkEnd w:id="779"/>
      <w:bookmarkEnd w:id="780"/>
      <w:bookmarkEnd w:id="781"/>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2" w:name="_Toc20208949"/>
      <w:bookmarkStart w:id="783" w:name="_Toc27259955"/>
      <w:bookmarkStart w:id="784" w:name="_Toc44864211"/>
      <w:bookmarkStart w:id="785" w:name="_Toc90294289"/>
      <w:bookmarkStart w:id="786" w:name="_Toc98145783"/>
      <w:r>
        <w:rPr>
          <w:rFonts w:hint="eastAsia"/>
          <w:lang w:eastAsia="zh-CN"/>
        </w:rPr>
        <w:t>6</w:t>
      </w:r>
      <w:r>
        <w:t>.3.68</w:t>
      </w:r>
      <w:r>
        <w:tab/>
        <w:t>Load</w:t>
      </w:r>
      <w:bookmarkEnd w:id="782"/>
      <w:bookmarkEnd w:id="783"/>
      <w:bookmarkEnd w:id="784"/>
      <w:bookmarkEnd w:id="785"/>
      <w:bookmarkEnd w:id="786"/>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87" w:name="_Toc20208950"/>
      <w:bookmarkStart w:id="788" w:name="_Toc27259956"/>
      <w:bookmarkStart w:id="789" w:name="_Toc44864212"/>
      <w:bookmarkStart w:id="790" w:name="_Toc90294290"/>
      <w:bookmarkStart w:id="791" w:name="_Toc98145784"/>
      <w:r>
        <w:t>6.3.69</w:t>
      </w:r>
      <w:r>
        <w:tab/>
        <w:t>RTR-Flags</w:t>
      </w:r>
      <w:bookmarkEnd w:id="787"/>
      <w:bookmarkEnd w:id="788"/>
      <w:bookmarkEnd w:id="789"/>
      <w:bookmarkEnd w:id="790"/>
      <w:bookmarkEnd w:id="791"/>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2" w:name="_Toc20208951"/>
      <w:bookmarkStart w:id="793" w:name="_Toc27259957"/>
      <w:bookmarkStart w:id="794" w:name="_Toc44864213"/>
      <w:bookmarkStart w:id="795" w:name="_Toc90294291"/>
      <w:bookmarkStart w:id="796" w:name="_Toc98145785"/>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2"/>
      <w:bookmarkEnd w:id="793"/>
      <w:bookmarkEnd w:id="794"/>
      <w:bookmarkEnd w:id="795"/>
      <w:bookmarkEnd w:id="796"/>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797"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798" w:name="_PERM_MCCTEMPBM_CRPT84570104___2"/>
      <w:bookmarkEnd w:id="797"/>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799" w:name="_Toc27259958"/>
      <w:bookmarkStart w:id="800" w:name="_Toc44864214"/>
      <w:bookmarkStart w:id="801" w:name="_Toc90294292"/>
      <w:bookmarkStart w:id="802" w:name="_Toc98145786"/>
      <w:bookmarkEnd w:id="798"/>
      <w:r>
        <w:t>6</w:t>
      </w:r>
      <w:r w:rsidRPr="00C139B4">
        <w:t>.3</w:t>
      </w:r>
      <w:r>
        <w:t>.71</w:t>
      </w:r>
      <w:r w:rsidRPr="00C139B4">
        <w:tab/>
      </w:r>
      <w:r>
        <w:t>Registration-Time-Out</w:t>
      </w:r>
      <w:bookmarkEnd w:id="799"/>
      <w:bookmarkEnd w:id="800"/>
      <w:bookmarkEnd w:id="801"/>
      <w:bookmarkEnd w:id="802"/>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3" w:name="_Toc98145787"/>
      <w:r>
        <w:lastRenderedPageBreak/>
        <w:t>6.3.</w:t>
      </w:r>
      <w:r>
        <w:t>72</w:t>
      </w:r>
      <w:r>
        <w:tab/>
        <w:t>Alternate-Digest-Algorithm AVP</w:t>
      </w:r>
      <w:bookmarkEnd w:id="803"/>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4" w:name="_Toc98145788"/>
      <w:r>
        <w:t>6.3.</w:t>
      </w:r>
      <w:r>
        <w:t>73</w:t>
      </w:r>
      <w:r>
        <w:tab/>
        <w:t>Alternate-Digest-HA1 AVP</w:t>
      </w:r>
      <w:bookmarkEnd w:id="804"/>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5" w:name="_Toc98145789"/>
      <w:r>
        <w:t>6</w:t>
      </w:r>
      <w:r w:rsidRPr="00C139B4">
        <w:t>.3</w:t>
      </w:r>
      <w:r>
        <w:t>.</w:t>
      </w:r>
      <w:r>
        <w:t>74</w:t>
      </w:r>
      <w:r w:rsidRPr="00C139B4">
        <w:tab/>
      </w:r>
      <w:r>
        <w:t>Failed-PCSCF</w:t>
      </w:r>
      <w:bookmarkEnd w:id="805"/>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6" w:name="_PERM_MCCTEMPBM_CRPT71670063___2"/>
      <w:r>
        <w:rPr>
          <w:lang w:val="en-US" w:eastAsia="zh-CN"/>
        </w:rPr>
        <w:t>Failed-PCSCF</w:t>
      </w:r>
      <w:r>
        <w:t xml:space="preserve"> ::= &lt; AVP Header: </w:t>
      </w:r>
      <w:r>
        <w:t>664</w:t>
      </w:r>
      <w:r>
        <w:t>, 10415&gt;</w:t>
      </w:r>
    </w:p>
    <w:p w14:paraId="46A4028E" w14:textId="77777777" w:rsidR="009A6CA1" w:rsidRPr="00186E6E" w:rsidRDefault="009A6CA1" w:rsidP="009A6CA1">
      <w:pPr>
        <w:ind w:left="2434" w:firstLine="284"/>
      </w:pPr>
      <w:bookmarkStart w:id="807" w:name="_PERM_MCCTEMPBM_CRPT71670064___2"/>
      <w:bookmarkEnd w:id="806"/>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08" w:name="_Toc98145790"/>
      <w:bookmarkEnd w:id="807"/>
      <w:r>
        <w:t>6</w:t>
      </w:r>
      <w:r w:rsidRPr="00C139B4">
        <w:t>.3</w:t>
      </w:r>
      <w:r>
        <w:t>.</w:t>
      </w:r>
      <w:r>
        <w:t>75</w:t>
      </w:r>
      <w:r w:rsidRPr="00C139B4">
        <w:tab/>
      </w:r>
      <w:r>
        <w:t>PCSCF-FQDN</w:t>
      </w:r>
      <w:bookmarkEnd w:id="808"/>
    </w:p>
    <w:p w14:paraId="3227092F" w14:textId="77777777" w:rsidR="009A6CA1" w:rsidRDefault="009A6CA1" w:rsidP="009A6CA1">
      <w:r w:rsidRPr="00C139B4">
        <w:t xml:space="preserve">The </w:t>
      </w:r>
      <w:r>
        <w:t>PCSCF-FQDN</w:t>
      </w:r>
      <w:r w:rsidRPr="00C139B4">
        <w:t xml:space="preserve"> AVP is of type </w:t>
      </w:r>
      <w:r>
        <w:t>DiameterIdentity</w:t>
      </w:r>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09" w:name="_Toc98145791"/>
      <w:r>
        <w:t>6</w:t>
      </w:r>
      <w:r w:rsidRPr="00C139B4">
        <w:t>.3</w:t>
      </w:r>
      <w:r>
        <w:t>.</w:t>
      </w:r>
      <w:r>
        <w:t>76</w:t>
      </w:r>
      <w:r w:rsidRPr="00C139B4">
        <w:tab/>
      </w:r>
      <w:r>
        <w:t>PCSCF-IP-Address</w:t>
      </w:r>
      <w:bookmarkEnd w:id="809"/>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2FF341AA" w14:textId="77777777" w:rsidR="00771BC5" w:rsidRPr="003B5446" w:rsidRDefault="00771BC5" w:rsidP="00AE5F36">
      <w:pPr>
        <w:pStyle w:val="Heading2"/>
      </w:pPr>
      <w:bookmarkStart w:id="810" w:name="_Toc20208952"/>
      <w:bookmarkStart w:id="811" w:name="_Toc27259959"/>
      <w:bookmarkStart w:id="812" w:name="_Toc44864215"/>
      <w:bookmarkStart w:id="813" w:name="_Toc90294293"/>
      <w:bookmarkStart w:id="814" w:name="_Toc98145792"/>
      <w:r w:rsidRPr="003B5446">
        <w:t>6.4</w:t>
      </w:r>
      <w:r w:rsidRPr="003B5446">
        <w:tab/>
        <w:t>Use of namespaces</w:t>
      </w:r>
      <w:bookmarkEnd w:id="810"/>
      <w:bookmarkEnd w:id="811"/>
      <w:bookmarkEnd w:id="812"/>
      <w:bookmarkEnd w:id="813"/>
      <w:bookmarkEnd w:id="814"/>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5" w:name="_Toc20208953"/>
      <w:bookmarkStart w:id="816" w:name="_Toc27259960"/>
      <w:bookmarkStart w:id="817" w:name="_Toc44864216"/>
      <w:bookmarkStart w:id="818" w:name="_Toc90294294"/>
      <w:bookmarkStart w:id="819" w:name="_Toc98145793"/>
      <w:r w:rsidRPr="003B5446">
        <w:t>6.4.1</w:t>
      </w:r>
      <w:r w:rsidRPr="003B5446">
        <w:tab/>
        <w:t>AVP codes</w:t>
      </w:r>
      <w:bookmarkEnd w:id="815"/>
      <w:bookmarkEnd w:id="816"/>
      <w:bookmarkEnd w:id="817"/>
      <w:bookmarkEnd w:id="818"/>
      <w:bookmarkEnd w:id="819"/>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0" w:name="_Toc20208954"/>
      <w:bookmarkStart w:id="821" w:name="_Toc27259961"/>
      <w:bookmarkStart w:id="822" w:name="_Toc44864217"/>
      <w:bookmarkStart w:id="823" w:name="_Toc90294295"/>
      <w:bookmarkStart w:id="824" w:name="_Toc98145794"/>
      <w:r w:rsidRPr="003B5446">
        <w:t>6.4.2</w:t>
      </w:r>
      <w:r w:rsidRPr="003B5446">
        <w:tab/>
        <w:t>Experimental-Result-Code AVP values</w:t>
      </w:r>
      <w:bookmarkEnd w:id="820"/>
      <w:bookmarkEnd w:id="821"/>
      <w:bookmarkEnd w:id="822"/>
      <w:bookmarkEnd w:id="823"/>
      <w:bookmarkEnd w:id="824"/>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5" w:name="_Toc20208955"/>
      <w:bookmarkStart w:id="826" w:name="_Toc27259962"/>
      <w:bookmarkStart w:id="827" w:name="_Toc44864218"/>
      <w:bookmarkStart w:id="828" w:name="_Toc90294296"/>
      <w:bookmarkStart w:id="829" w:name="_Toc98145795"/>
      <w:r w:rsidRPr="003B5446">
        <w:t>6.4.3</w:t>
      </w:r>
      <w:r w:rsidRPr="003B5446">
        <w:tab/>
        <w:t>Command Code values</w:t>
      </w:r>
      <w:bookmarkEnd w:id="825"/>
      <w:bookmarkEnd w:id="826"/>
      <w:bookmarkEnd w:id="827"/>
      <w:bookmarkEnd w:id="828"/>
      <w:bookmarkEnd w:id="829"/>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0" w:name="_Toc20208956"/>
      <w:bookmarkStart w:id="831" w:name="_Toc27259963"/>
      <w:bookmarkStart w:id="832" w:name="_Toc44864219"/>
      <w:bookmarkStart w:id="833" w:name="_Toc90294297"/>
      <w:bookmarkStart w:id="834" w:name="_Toc98145796"/>
      <w:r w:rsidRPr="003B5446">
        <w:t>6.4.4</w:t>
      </w:r>
      <w:r w:rsidRPr="003B5446">
        <w:tab/>
        <w:t>Application-ID value</w:t>
      </w:r>
      <w:bookmarkEnd w:id="830"/>
      <w:bookmarkEnd w:id="831"/>
      <w:bookmarkEnd w:id="832"/>
      <w:bookmarkEnd w:id="833"/>
      <w:bookmarkEnd w:id="834"/>
    </w:p>
    <w:p w14:paraId="349C3D11" w14:textId="77777777" w:rsidR="00771BC5" w:rsidRPr="003B5446" w:rsidRDefault="00771BC5" w:rsidP="00771BC5">
      <w:r w:rsidRPr="003B5446">
        <w:t>IANA has allocated the value 16777216 for the 3GPP Cx interface application.</w:t>
      </w:r>
    </w:p>
    <w:p w14:paraId="68DF9049" w14:textId="77777777" w:rsidR="00771BC5" w:rsidRPr="003B5446" w:rsidRDefault="00771BC5" w:rsidP="00AE5F36">
      <w:pPr>
        <w:pStyle w:val="Heading1"/>
      </w:pPr>
      <w:r>
        <w:br w:type="page"/>
      </w:r>
      <w:bookmarkStart w:id="835" w:name="_Toc20208957"/>
      <w:bookmarkStart w:id="836" w:name="_Toc27259964"/>
      <w:bookmarkStart w:id="837" w:name="_Toc44864220"/>
      <w:bookmarkStart w:id="838" w:name="_Toc90294298"/>
      <w:bookmarkStart w:id="839" w:name="_Toc98145797"/>
      <w:r w:rsidRPr="003B5446">
        <w:lastRenderedPageBreak/>
        <w:t>7</w:t>
      </w:r>
      <w:r w:rsidRPr="003B5446">
        <w:tab/>
        <w:t>Special Requirements</w:t>
      </w:r>
      <w:bookmarkEnd w:id="835"/>
      <w:bookmarkEnd w:id="836"/>
      <w:bookmarkEnd w:id="837"/>
      <w:bookmarkEnd w:id="838"/>
      <w:bookmarkEnd w:id="839"/>
    </w:p>
    <w:p w14:paraId="63AF3BED" w14:textId="77777777" w:rsidR="00771BC5" w:rsidRPr="003B5446" w:rsidRDefault="00771BC5" w:rsidP="00AE5F36">
      <w:pPr>
        <w:pStyle w:val="Heading2"/>
      </w:pPr>
      <w:bookmarkStart w:id="840" w:name="_Toc20208958"/>
      <w:bookmarkStart w:id="841" w:name="_Toc27259965"/>
      <w:bookmarkStart w:id="842" w:name="_Toc44864221"/>
      <w:bookmarkStart w:id="843" w:name="_Toc90294299"/>
      <w:bookmarkStart w:id="844" w:name="_Toc98145798"/>
      <w:r w:rsidRPr="00D774BF">
        <w:t>7.1</w:t>
      </w:r>
      <w:r w:rsidRPr="00D774BF">
        <w:tab/>
        <w:t>Version Control</w:t>
      </w:r>
      <w:bookmarkEnd w:id="840"/>
      <w:bookmarkEnd w:id="841"/>
      <w:bookmarkEnd w:id="842"/>
      <w:bookmarkEnd w:id="843"/>
      <w:bookmarkEnd w:id="844"/>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5" w:name="_Toc20208959"/>
      <w:bookmarkStart w:id="846" w:name="_Toc27259966"/>
      <w:bookmarkStart w:id="847" w:name="_Toc44864222"/>
      <w:bookmarkStart w:id="848" w:name="_Toc90294300"/>
      <w:bookmarkStart w:id="849" w:name="_Toc98145799"/>
      <w:r w:rsidRPr="003B5446">
        <w:t>7.1.1</w:t>
      </w:r>
      <w:r w:rsidRPr="003B5446">
        <w:tab/>
        <w:t>Defining a new feature</w:t>
      </w:r>
      <w:bookmarkEnd w:id="845"/>
      <w:bookmarkEnd w:id="846"/>
      <w:bookmarkEnd w:id="847"/>
      <w:bookmarkEnd w:id="848"/>
      <w:bookmarkEnd w:id="849"/>
    </w:p>
    <w:p w14:paraId="1373A06E" w14:textId="77777777" w:rsidR="00771BC5" w:rsidRPr="003B5446" w:rsidRDefault="00771BC5" w:rsidP="00771BC5">
      <w:r w:rsidRPr="003B5446">
        <w:t>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The following table of features shall apply to the Cx interface.</w:t>
      </w:r>
    </w:p>
    <w:p w14:paraId="79F63152" w14:textId="77777777" w:rsidR="00771BC5" w:rsidRPr="003B5446" w:rsidRDefault="00771BC5" w:rsidP="00771BC5">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r w:rsidRPr="00791FAC">
              <w:t>SiFC</w:t>
            </w:r>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Shared iFC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[16], is also active with the shared iFC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14:paraId="075D2507" w14:textId="77777777" w:rsidR="00771BC5" w:rsidRPr="00955AAB" w:rsidRDefault="00771BC5" w:rsidP="00AF4688">
            <w:pPr>
              <w:pStyle w:val="TAL"/>
              <w:rPr>
                <w:lang w:eastAsia="zh-CN"/>
              </w:rPr>
            </w:pPr>
            <w:r w:rsidRPr="00955AAB">
              <w:t>-</w:t>
            </w:r>
            <w:r w:rsidRPr="00955AAB">
              <w:tab/>
              <w:t>download a combination of identifiers of shared iFC sets and explicit iFCs which cover exactly the remaining non masked iFCs.</w:t>
            </w:r>
          </w:p>
          <w:p w14:paraId="1B6230E9" w14:textId="77777777" w:rsidR="00771BC5" w:rsidRPr="00955AAB" w:rsidRDefault="00771BC5" w:rsidP="00AF4688">
            <w:pPr>
              <w:pStyle w:val="TAL"/>
            </w:pPr>
            <w:r w:rsidRPr="00955AAB">
              <w:t>If the S-CSCF does not support this feature, the HSS shall not download identifiers of shared iFC sets. Instead as a default behavior the HSS shall (by means of a locally administered database) download the iFCs of a shared iFC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r>
              <w:t>AliasInd</w:t>
            </w:r>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r>
              <w:rPr>
                <w:rFonts w:hint="eastAsia"/>
                <w:lang w:eastAsia="zh-CN"/>
              </w:rPr>
              <w:t>IMSRestoration</w:t>
            </w:r>
            <w:r>
              <w:t>Ind</w:t>
            </w:r>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0" w:name="_Toc20208960"/>
      <w:bookmarkStart w:id="851" w:name="_Toc27259967"/>
      <w:bookmarkStart w:id="852" w:name="_Toc44864223"/>
      <w:bookmarkStart w:id="853" w:name="_Toc90294301"/>
      <w:bookmarkStart w:id="854" w:name="_Toc98145800"/>
      <w:r w:rsidRPr="003B5446">
        <w:t>7.1.2</w:t>
      </w:r>
      <w:r w:rsidRPr="003B5446">
        <w:tab/>
        <w:t>Changing the version of the interface</w:t>
      </w:r>
      <w:bookmarkEnd w:id="850"/>
      <w:bookmarkEnd w:id="851"/>
      <w:bookmarkEnd w:id="852"/>
      <w:bookmarkEnd w:id="853"/>
      <w:bookmarkEnd w:id="854"/>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The following table shall apply to the Cx interface, column Application identifier lists the used application identifiers on Cx and 3GPP.</w:t>
      </w:r>
    </w:p>
    <w:p w14:paraId="2169963A" w14:textId="77777777" w:rsidR="00771BC5" w:rsidRPr="003B5446" w:rsidRDefault="00771BC5" w:rsidP="00771BC5">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5" w:name="_Toc20208961"/>
      <w:bookmarkStart w:id="856" w:name="_Toc27259968"/>
      <w:bookmarkStart w:id="857" w:name="_Toc44864224"/>
      <w:bookmarkStart w:id="858" w:name="_Toc90294302"/>
    </w:p>
    <w:p w14:paraId="1BC482DE" w14:textId="77777777" w:rsidR="00771BC5" w:rsidRPr="003B5446" w:rsidRDefault="00771BC5" w:rsidP="00AE5F36">
      <w:pPr>
        <w:pStyle w:val="Heading2"/>
      </w:pPr>
      <w:bookmarkStart w:id="859" w:name="_Toc98145801"/>
      <w:r w:rsidRPr="00D774BF">
        <w:t>7.2</w:t>
      </w:r>
      <w:r w:rsidRPr="00D774BF">
        <w:tab/>
        <w:t>Supported features</w:t>
      </w:r>
      <w:bookmarkEnd w:id="855"/>
      <w:bookmarkEnd w:id="856"/>
      <w:bookmarkEnd w:id="857"/>
      <w:bookmarkEnd w:id="858"/>
      <w:bookmarkEnd w:id="859"/>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0" w:name="_Toc20208962"/>
      <w:bookmarkStart w:id="861" w:name="_Toc27259969"/>
      <w:bookmarkStart w:id="862" w:name="_Toc44864225"/>
      <w:bookmarkStart w:id="863" w:name="_Toc90294303"/>
      <w:bookmarkStart w:id="864" w:name="_Toc98145802"/>
      <w:r w:rsidRPr="003B5446">
        <w:t>7.2.1</w:t>
      </w:r>
      <w:r w:rsidRPr="003B5446">
        <w:tab/>
        <w:t>Dynamic discovery of supported features</w:t>
      </w:r>
      <w:bookmarkEnd w:id="860"/>
      <w:bookmarkEnd w:id="861"/>
      <w:bookmarkEnd w:id="862"/>
      <w:bookmarkEnd w:id="863"/>
      <w:bookmarkEnd w:id="864"/>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5" w:name="_Toc20208963"/>
      <w:bookmarkStart w:id="866" w:name="_Toc27259970"/>
      <w:bookmarkStart w:id="867" w:name="_Toc44864226"/>
      <w:bookmarkStart w:id="868" w:name="_Toc90294304"/>
    </w:p>
    <w:p w14:paraId="74A0C1F7" w14:textId="77777777" w:rsidR="00771BC5" w:rsidRPr="003B5446" w:rsidRDefault="00771BC5" w:rsidP="00AE5F36">
      <w:pPr>
        <w:pStyle w:val="Heading2"/>
      </w:pPr>
      <w:bookmarkStart w:id="869" w:name="_Toc98145803"/>
      <w:r w:rsidRPr="00D774BF">
        <w:t>7.3</w:t>
      </w:r>
      <w:r w:rsidRPr="00D774BF">
        <w:tab/>
        <w:t>Interface versions</w:t>
      </w:r>
      <w:bookmarkEnd w:id="865"/>
      <w:bookmarkEnd w:id="866"/>
      <w:bookmarkEnd w:id="867"/>
      <w:bookmarkEnd w:id="868"/>
      <w:bookmarkEnd w:id="869"/>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0" w:name="_Toc20208964"/>
      <w:bookmarkStart w:id="871" w:name="_Toc27259971"/>
      <w:bookmarkStart w:id="872" w:name="_Toc44864227"/>
      <w:bookmarkStart w:id="873" w:name="_Toc90294305"/>
    </w:p>
    <w:p w14:paraId="2434B90F" w14:textId="77777777" w:rsidR="00771BC5" w:rsidRPr="003B5446" w:rsidRDefault="00771BC5" w:rsidP="00AE5F36">
      <w:pPr>
        <w:pStyle w:val="Heading3"/>
      </w:pPr>
      <w:bookmarkStart w:id="874" w:name="_Toc98145804"/>
      <w:r w:rsidRPr="003B5446">
        <w:t>7.3.1</w:t>
      </w:r>
      <w:r w:rsidRPr="003B5446">
        <w:tab/>
        <w:t>Discovery of supported interface versions</w:t>
      </w:r>
      <w:bookmarkEnd w:id="870"/>
      <w:bookmarkEnd w:id="871"/>
      <w:bookmarkEnd w:id="872"/>
      <w:bookmarkEnd w:id="873"/>
      <w:bookmarkEnd w:id="874"/>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5"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6" w:name="_PERM_MCCTEMPBM_CRPT84570112___2"/>
      <w:bookmarkEnd w:id="875"/>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77" w:name="_PERM_MCCTEMPBM_CRPT84570113___2"/>
      <w:bookmarkEnd w:id="876"/>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78" w:name="_PERM_MCCTEMPBM_CRPT84570114___2"/>
      <w:bookmarkEnd w:id="877"/>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79" w:name="_PERM_MCCTEMPBM_CRPT84570115___2"/>
      <w:bookmarkStart w:id="880" w:name="_PERM_MCCTEMPBM_CRPT71670069___2"/>
      <w:bookmarkEnd w:id="878"/>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79"/>
    </w:p>
    <w:p w14:paraId="1D2CCE2B" w14:textId="77777777" w:rsidR="00771BC5" w:rsidRPr="00D774BF" w:rsidRDefault="00771BC5" w:rsidP="00771BC5">
      <w:pPr>
        <w:spacing w:after="0"/>
        <w:ind w:left="1988" w:firstLine="284"/>
        <w:rPr>
          <w:rFonts w:eastAsia="MS Mincho"/>
        </w:rPr>
      </w:pPr>
    </w:p>
    <w:bookmarkEnd w:id="880"/>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1" w:name="_Toc20208965"/>
      <w:bookmarkStart w:id="882" w:name="_Toc27259972"/>
      <w:bookmarkStart w:id="883" w:name="_Toc44864228"/>
      <w:bookmarkStart w:id="884" w:name="_Toc90294306"/>
      <w:bookmarkStart w:id="885" w:name="historyclause"/>
      <w:bookmarkStart w:id="886" w:name="_Toc98145805"/>
      <w:r w:rsidRPr="003B5446">
        <w:lastRenderedPageBreak/>
        <w:t>Annex A (informative):</w:t>
      </w:r>
      <w:r w:rsidRPr="003B5446">
        <w:br/>
        <w:t>Change history</w:t>
      </w:r>
      <w:bookmarkEnd w:id="881"/>
      <w:bookmarkEnd w:id="882"/>
      <w:bookmarkEnd w:id="883"/>
      <w:bookmarkEnd w:id="884"/>
      <w:bookmarkEnd w:id="886"/>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423"/>
        <w:gridCol w:w="425"/>
        <w:gridCol w:w="347"/>
        <w:gridCol w:w="4763"/>
        <w:gridCol w:w="708"/>
        <w:tblGridChange w:id="887">
          <w:tblGrid>
            <w:gridCol w:w="953"/>
            <w:gridCol w:w="751"/>
            <w:gridCol w:w="992"/>
            <w:gridCol w:w="423"/>
            <w:gridCol w:w="425"/>
            <w:gridCol w:w="347"/>
            <w:gridCol w:w="4763"/>
            <w:gridCol w:w="708"/>
          </w:tblGrid>
        </w:tblGridChange>
      </w:tblGrid>
      <w:tr w:rsidR="00771BC5" w:rsidRPr="003B5446" w14:paraId="4BA1A2B1" w14:textId="77777777" w:rsidTr="009A6CA1">
        <w:trPr>
          <w:jc w:val="center"/>
        </w:trPr>
        <w:tc>
          <w:tcPr>
            <w:tcW w:w="953" w:type="dxa"/>
            <w:shd w:val="pct10" w:color="auto" w:fill="FFFFFF"/>
          </w:tcPr>
          <w:bookmarkEnd w:id="885"/>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423"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425"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347" w:type="dxa"/>
            <w:shd w:val="pct10" w:color="auto" w:fill="FFFFFF"/>
          </w:tcPr>
          <w:p w14:paraId="0A448DC5" w14:textId="77777777" w:rsidR="00771BC5" w:rsidRPr="003B5446" w:rsidRDefault="00771BC5" w:rsidP="00AF4688">
            <w:pPr>
              <w:pStyle w:val="TAL"/>
              <w:rPr>
                <w:b/>
                <w:sz w:val="16"/>
              </w:rPr>
            </w:pPr>
            <w:r>
              <w:rPr>
                <w:b/>
                <w:sz w:val="16"/>
              </w:rPr>
              <w:t>Cat</w:t>
            </w:r>
          </w:p>
        </w:tc>
        <w:tc>
          <w:tcPr>
            <w:tcW w:w="4763"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A6CA1">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423" w:type="dxa"/>
            <w:shd w:val="solid" w:color="FFFFFF" w:fill="auto"/>
          </w:tcPr>
          <w:p w14:paraId="59DFA2BF" w14:textId="77777777" w:rsidR="00771BC5" w:rsidRPr="003B5446" w:rsidRDefault="00771BC5" w:rsidP="00AF4688">
            <w:pPr>
              <w:pStyle w:val="TAL"/>
              <w:rPr>
                <w:sz w:val="16"/>
              </w:rPr>
            </w:pPr>
          </w:p>
        </w:tc>
        <w:tc>
          <w:tcPr>
            <w:tcW w:w="425" w:type="dxa"/>
            <w:shd w:val="solid" w:color="FFFFFF" w:fill="auto"/>
          </w:tcPr>
          <w:p w14:paraId="73734E0E" w14:textId="77777777" w:rsidR="00771BC5" w:rsidRPr="003B5446" w:rsidRDefault="00771BC5" w:rsidP="00AF4688">
            <w:pPr>
              <w:pStyle w:val="TAL"/>
              <w:rPr>
                <w:sz w:val="16"/>
              </w:rPr>
            </w:pPr>
          </w:p>
        </w:tc>
        <w:tc>
          <w:tcPr>
            <w:tcW w:w="347" w:type="dxa"/>
            <w:shd w:val="solid" w:color="FFFFFF" w:fill="auto"/>
          </w:tcPr>
          <w:p w14:paraId="298652AB" w14:textId="77777777" w:rsidR="00771BC5" w:rsidRPr="003B5446" w:rsidRDefault="00771BC5" w:rsidP="00AF4688">
            <w:pPr>
              <w:pStyle w:val="TAL"/>
              <w:rPr>
                <w:sz w:val="16"/>
              </w:rPr>
            </w:pPr>
          </w:p>
        </w:tc>
        <w:tc>
          <w:tcPr>
            <w:tcW w:w="4763"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A6CA1">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425" w:type="dxa"/>
            <w:shd w:val="solid" w:color="FFFFFF" w:fill="auto"/>
          </w:tcPr>
          <w:p w14:paraId="10A7F81E" w14:textId="77777777" w:rsidR="00771BC5" w:rsidRPr="003B5446" w:rsidRDefault="00771BC5" w:rsidP="00AF4688">
            <w:pPr>
              <w:pStyle w:val="TAL"/>
              <w:rPr>
                <w:sz w:val="16"/>
              </w:rPr>
            </w:pPr>
            <w:r>
              <w:rPr>
                <w:sz w:val="16"/>
              </w:rPr>
              <w:t>-</w:t>
            </w:r>
          </w:p>
        </w:tc>
        <w:tc>
          <w:tcPr>
            <w:tcW w:w="347" w:type="dxa"/>
            <w:shd w:val="solid" w:color="FFFFFF" w:fill="auto"/>
          </w:tcPr>
          <w:p w14:paraId="16E66401" w14:textId="77777777" w:rsidR="00771BC5" w:rsidRPr="003B5446" w:rsidRDefault="00771BC5" w:rsidP="00AF4688">
            <w:pPr>
              <w:pStyle w:val="TAL"/>
              <w:rPr>
                <w:sz w:val="16"/>
              </w:rPr>
            </w:pPr>
          </w:p>
        </w:tc>
        <w:tc>
          <w:tcPr>
            <w:tcW w:w="4763"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A6CA1">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425" w:type="dxa"/>
            <w:shd w:val="solid" w:color="FFFFFF" w:fill="auto"/>
          </w:tcPr>
          <w:p w14:paraId="2B1B89A9" w14:textId="77777777" w:rsidR="00771BC5" w:rsidRPr="003B5446" w:rsidRDefault="00771BC5" w:rsidP="00AF4688">
            <w:pPr>
              <w:pStyle w:val="TAL"/>
              <w:rPr>
                <w:sz w:val="16"/>
              </w:rPr>
            </w:pPr>
            <w:r>
              <w:rPr>
                <w:sz w:val="16"/>
              </w:rPr>
              <w:t>-</w:t>
            </w:r>
          </w:p>
        </w:tc>
        <w:tc>
          <w:tcPr>
            <w:tcW w:w="347" w:type="dxa"/>
            <w:shd w:val="solid" w:color="FFFFFF" w:fill="auto"/>
          </w:tcPr>
          <w:p w14:paraId="5A7CD024" w14:textId="77777777" w:rsidR="00771BC5" w:rsidRPr="003B5446" w:rsidRDefault="00771BC5" w:rsidP="00AF4688">
            <w:pPr>
              <w:pStyle w:val="TAL"/>
              <w:rPr>
                <w:sz w:val="16"/>
              </w:rPr>
            </w:pPr>
          </w:p>
        </w:tc>
        <w:tc>
          <w:tcPr>
            <w:tcW w:w="4763"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A6CA1">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425" w:type="dxa"/>
            <w:shd w:val="solid" w:color="FFFFFF" w:fill="auto"/>
          </w:tcPr>
          <w:p w14:paraId="288C4930" w14:textId="77777777" w:rsidR="00771BC5" w:rsidRPr="003B5446" w:rsidRDefault="00771BC5" w:rsidP="00AF4688">
            <w:pPr>
              <w:pStyle w:val="TAL"/>
              <w:rPr>
                <w:sz w:val="16"/>
              </w:rPr>
            </w:pPr>
            <w:r>
              <w:rPr>
                <w:sz w:val="16"/>
              </w:rPr>
              <w:t>-</w:t>
            </w:r>
          </w:p>
        </w:tc>
        <w:tc>
          <w:tcPr>
            <w:tcW w:w="347" w:type="dxa"/>
            <w:shd w:val="solid" w:color="FFFFFF" w:fill="auto"/>
          </w:tcPr>
          <w:p w14:paraId="28E0821E" w14:textId="77777777" w:rsidR="00771BC5" w:rsidRPr="003B5446" w:rsidRDefault="00771BC5" w:rsidP="00AF4688">
            <w:pPr>
              <w:pStyle w:val="TAL"/>
              <w:rPr>
                <w:sz w:val="16"/>
              </w:rPr>
            </w:pPr>
          </w:p>
        </w:tc>
        <w:tc>
          <w:tcPr>
            <w:tcW w:w="4763"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A6CA1">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425"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347" w:type="dxa"/>
            <w:shd w:val="solid" w:color="FFFFFF" w:fill="auto"/>
          </w:tcPr>
          <w:p w14:paraId="3775F97E" w14:textId="77777777" w:rsidR="00771BC5" w:rsidRPr="003B5446" w:rsidRDefault="00771BC5" w:rsidP="00AF4688">
            <w:pPr>
              <w:pStyle w:val="TAL"/>
              <w:rPr>
                <w:sz w:val="16"/>
              </w:rPr>
            </w:pPr>
          </w:p>
        </w:tc>
        <w:tc>
          <w:tcPr>
            <w:tcW w:w="4763"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A6CA1">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425"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347" w:type="dxa"/>
            <w:shd w:val="solid" w:color="FFFFFF" w:fill="auto"/>
          </w:tcPr>
          <w:p w14:paraId="1BCA37A6" w14:textId="77777777" w:rsidR="00771BC5" w:rsidRPr="003B5446" w:rsidRDefault="00771BC5" w:rsidP="00AF4688">
            <w:pPr>
              <w:pStyle w:val="TAL"/>
              <w:rPr>
                <w:sz w:val="16"/>
              </w:rPr>
            </w:pPr>
          </w:p>
        </w:tc>
        <w:tc>
          <w:tcPr>
            <w:tcW w:w="4763"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A6CA1">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423"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425"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347" w:type="dxa"/>
            <w:shd w:val="solid" w:color="FFFFFF" w:fill="auto"/>
          </w:tcPr>
          <w:p w14:paraId="6A6544CB" w14:textId="77777777" w:rsidR="00771BC5" w:rsidRPr="003B5446" w:rsidRDefault="00771BC5" w:rsidP="00AF4688">
            <w:pPr>
              <w:pStyle w:val="TAL"/>
              <w:rPr>
                <w:sz w:val="16"/>
              </w:rPr>
            </w:pPr>
          </w:p>
        </w:tc>
        <w:tc>
          <w:tcPr>
            <w:tcW w:w="4763"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A6CA1">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423"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425"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347" w:type="dxa"/>
            <w:shd w:val="solid" w:color="FFFFFF" w:fill="auto"/>
          </w:tcPr>
          <w:p w14:paraId="524AA989" w14:textId="77777777" w:rsidR="00771BC5" w:rsidRPr="003B5446" w:rsidRDefault="00771BC5" w:rsidP="00AF4688">
            <w:pPr>
              <w:pStyle w:val="TAL"/>
              <w:rPr>
                <w:sz w:val="16"/>
              </w:rPr>
            </w:pPr>
          </w:p>
        </w:tc>
        <w:tc>
          <w:tcPr>
            <w:tcW w:w="4763"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A6CA1">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423"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425"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347" w:type="dxa"/>
            <w:shd w:val="solid" w:color="FFFFFF" w:fill="auto"/>
          </w:tcPr>
          <w:p w14:paraId="4DAA4EF9" w14:textId="77777777" w:rsidR="00771BC5" w:rsidRPr="003B5446" w:rsidRDefault="00771BC5" w:rsidP="00AF4688">
            <w:pPr>
              <w:pStyle w:val="TAL"/>
              <w:rPr>
                <w:sz w:val="16"/>
              </w:rPr>
            </w:pPr>
          </w:p>
        </w:tc>
        <w:tc>
          <w:tcPr>
            <w:tcW w:w="4763"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A6CA1">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425"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9EF855B" w14:textId="77777777" w:rsidR="00771BC5" w:rsidRPr="003B5446" w:rsidRDefault="00771BC5" w:rsidP="00AF4688">
            <w:pPr>
              <w:pStyle w:val="TAL"/>
              <w:rPr>
                <w:noProof/>
                <w:sz w:val="16"/>
              </w:rPr>
            </w:pPr>
          </w:p>
        </w:tc>
        <w:tc>
          <w:tcPr>
            <w:tcW w:w="4763"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A6CA1">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425"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347" w:type="dxa"/>
            <w:shd w:val="solid" w:color="FFFFFF" w:fill="auto"/>
          </w:tcPr>
          <w:p w14:paraId="4AA22F16" w14:textId="77777777" w:rsidR="00771BC5" w:rsidRPr="003B5446" w:rsidRDefault="00771BC5" w:rsidP="00AF4688">
            <w:pPr>
              <w:pStyle w:val="TAL"/>
              <w:rPr>
                <w:noProof/>
                <w:sz w:val="16"/>
              </w:rPr>
            </w:pPr>
          </w:p>
        </w:tc>
        <w:tc>
          <w:tcPr>
            <w:tcW w:w="4763"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A6CA1">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425"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347" w:type="dxa"/>
            <w:shd w:val="solid" w:color="FFFFFF" w:fill="auto"/>
          </w:tcPr>
          <w:p w14:paraId="3640D0C2" w14:textId="77777777" w:rsidR="00771BC5" w:rsidRPr="003B5446" w:rsidRDefault="00771BC5" w:rsidP="00AF4688">
            <w:pPr>
              <w:pStyle w:val="TAL"/>
              <w:rPr>
                <w:noProof/>
                <w:sz w:val="16"/>
              </w:rPr>
            </w:pPr>
          </w:p>
        </w:tc>
        <w:tc>
          <w:tcPr>
            <w:tcW w:w="4763"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A6CA1">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425"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347" w:type="dxa"/>
            <w:shd w:val="solid" w:color="FFFFFF" w:fill="auto"/>
          </w:tcPr>
          <w:p w14:paraId="38A80A36" w14:textId="77777777" w:rsidR="00771BC5" w:rsidRPr="003B5446" w:rsidRDefault="00771BC5" w:rsidP="00AF4688">
            <w:pPr>
              <w:pStyle w:val="TAL"/>
              <w:rPr>
                <w:noProof/>
                <w:sz w:val="16"/>
              </w:rPr>
            </w:pPr>
          </w:p>
        </w:tc>
        <w:tc>
          <w:tcPr>
            <w:tcW w:w="4763"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A6CA1">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425"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347" w:type="dxa"/>
            <w:shd w:val="solid" w:color="FFFFFF" w:fill="auto"/>
          </w:tcPr>
          <w:p w14:paraId="33794590" w14:textId="77777777" w:rsidR="00771BC5" w:rsidRPr="003B5446" w:rsidRDefault="00771BC5" w:rsidP="00AF4688">
            <w:pPr>
              <w:pStyle w:val="TAL"/>
              <w:rPr>
                <w:noProof/>
                <w:sz w:val="16"/>
              </w:rPr>
            </w:pPr>
          </w:p>
        </w:tc>
        <w:tc>
          <w:tcPr>
            <w:tcW w:w="4763"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A6CA1">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423"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425"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347" w:type="dxa"/>
            <w:shd w:val="solid" w:color="FFFFFF" w:fill="auto"/>
          </w:tcPr>
          <w:p w14:paraId="4CCF5FA3" w14:textId="77777777" w:rsidR="00771BC5" w:rsidRPr="003B5446" w:rsidRDefault="00771BC5" w:rsidP="00AF4688">
            <w:pPr>
              <w:pStyle w:val="TAL"/>
              <w:rPr>
                <w:noProof/>
                <w:sz w:val="16"/>
              </w:rPr>
            </w:pPr>
          </w:p>
        </w:tc>
        <w:tc>
          <w:tcPr>
            <w:tcW w:w="4763"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A6CA1">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423"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425"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347" w:type="dxa"/>
            <w:shd w:val="solid" w:color="FFFFFF" w:fill="auto"/>
          </w:tcPr>
          <w:p w14:paraId="3A3C797F" w14:textId="77777777" w:rsidR="00771BC5" w:rsidRPr="003B5446" w:rsidRDefault="00771BC5" w:rsidP="00AF4688">
            <w:pPr>
              <w:pStyle w:val="TAL"/>
              <w:rPr>
                <w:noProof/>
                <w:sz w:val="16"/>
              </w:rPr>
            </w:pPr>
          </w:p>
        </w:tc>
        <w:tc>
          <w:tcPr>
            <w:tcW w:w="4763"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A6CA1">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425"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347" w:type="dxa"/>
            <w:shd w:val="solid" w:color="FFFFFF" w:fill="auto"/>
          </w:tcPr>
          <w:p w14:paraId="1F71FF7E" w14:textId="77777777" w:rsidR="00771BC5" w:rsidRPr="003B5446" w:rsidRDefault="00771BC5" w:rsidP="00AF4688">
            <w:pPr>
              <w:pStyle w:val="TAL"/>
              <w:rPr>
                <w:noProof/>
                <w:sz w:val="16"/>
              </w:rPr>
            </w:pPr>
          </w:p>
        </w:tc>
        <w:tc>
          <w:tcPr>
            <w:tcW w:w="4763"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A6CA1">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425"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347" w:type="dxa"/>
            <w:shd w:val="solid" w:color="FFFFFF" w:fill="auto"/>
          </w:tcPr>
          <w:p w14:paraId="77371742" w14:textId="77777777" w:rsidR="00771BC5" w:rsidRPr="003B5446" w:rsidRDefault="00771BC5" w:rsidP="00AF4688">
            <w:pPr>
              <w:pStyle w:val="TAL"/>
              <w:rPr>
                <w:sz w:val="16"/>
              </w:rPr>
            </w:pPr>
          </w:p>
        </w:tc>
        <w:tc>
          <w:tcPr>
            <w:tcW w:w="4763"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A6CA1">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423"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425"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347" w:type="dxa"/>
            <w:shd w:val="solid" w:color="FFFFFF" w:fill="auto"/>
          </w:tcPr>
          <w:p w14:paraId="1A3624C1" w14:textId="77777777" w:rsidR="00771BC5" w:rsidRPr="003B5446" w:rsidRDefault="00771BC5" w:rsidP="00AF4688">
            <w:pPr>
              <w:pStyle w:val="TAL"/>
              <w:rPr>
                <w:noProof/>
                <w:sz w:val="16"/>
              </w:rPr>
            </w:pPr>
          </w:p>
        </w:tc>
        <w:tc>
          <w:tcPr>
            <w:tcW w:w="4763"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A6CA1">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423" w:type="dxa"/>
            <w:shd w:val="solid" w:color="FFFFFF" w:fill="auto"/>
          </w:tcPr>
          <w:p w14:paraId="5AF63D0C" w14:textId="77777777" w:rsidR="00771BC5" w:rsidRPr="003B5446" w:rsidRDefault="00771BC5" w:rsidP="00AF4688">
            <w:pPr>
              <w:pStyle w:val="TAL"/>
              <w:rPr>
                <w:rFonts w:cs="Arial"/>
                <w:noProof/>
                <w:sz w:val="16"/>
              </w:rPr>
            </w:pPr>
          </w:p>
        </w:tc>
        <w:tc>
          <w:tcPr>
            <w:tcW w:w="425" w:type="dxa"/>
            <w:shd w:val="solid" w:color="FFFFFF" w:fill="auto"/>
          </w:tcPr>
          <w:p w14:paraId="3390E441" w14:textId="77777777" w:rsidR="00771BC5" w:rsidRPr="003B5446" w:rsidRDefault="00771BC5" w:rsidP="00AF4688">
            <w:pPr>
              <w:pStyle w:val="TAL"/>
              <w:rPr>
                <w:sz w:val="16"/>
              </w:rPr>
            </w:pPr>
          </w:p>
        </w:tc>
        <w:tc>
          <w:tcPr>
            <w:tcW w:w="347" w:type="dxa"/>
            <w:shd w:val="solid" w:color="FFFFFF" w:fill="auto"/>
          </w:tcPr>
          <w:p w14:paraId="589164DC" w14:textId="77777777" w:rsidR="00771BC5" w:rsidRPr="003B5446" w:rsidRDefault="00771BC5" w:rsidP="00AF4688">
            <w:pPr>
              <w:pStyle w:val="TAL"/>
              <w:rPr>
                <w:noProof/>
                <w:sz w:val="16"/>
              </w:rPr>
            </w:pPr>
          </w:p>
        </w:tc>
        <w:tc>
          <w:tcPr>
            <w:tcW w:w="4763"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A6CA1">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423"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425" w:type="dxa"/>
            <w:shd w:val="solid" w:color="FFFFFF" w:fill="auto"/>
          </w:tcPr>
          <w:p w14:paraId="5B8E3A2B" w14:textId="77777777" w:rsidR="00771BC5" w:rsidRPr="003B5446" w:rsidRDefault="00771BC5" w:rsidP="00AF4688">
            <w:pPr>
              <w:pStyle w:val="TAL"/>
              <w:rPr>
                <w:sz w:val="16"/>
              </w:rPr>
            </w:pPr>
            <w:r>
              <w:rPr>
                <w:sz w:val="16"/>
              </w:rPr>
              <w:t>-</w:t>
            </w:r>
          </w:p>
        </w:tc>
        <w:tc>
          <w:tcPr>
            <w:tcW w:w="347" w:type="dxa"/>
            <w:shd w:val="solid" w:color="FFFFFF" w:fill="auto"/>
          </w:tcPr>
          <w:p w14:paraId="7A5A628D" w14:textId="77777777" w:rsidR="00771BC5" w:rsidRPr="003B5446" w:rsidRDefault="00771BC5" w:rsidP="00AF4688">
            <w:pPr>
              <w:pStyle w:val="TAL"/>
              <w:rPr>
                <w:noProof/>
                <w:sz w:val="16"/>
              </w:rPr>
            </w:pPr>
          </w:p>
        </w:tc>
        <w:tc>
          <w:tcPr>
            <w:tcW w:w="4763"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A6CA1">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425"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347" w:type="dxa"/>
            <w:shd w:val="solid" w:color="FFFFFF" w:fill="auto"/>
          </w:tcPr>
          <w:p w14:paraId="5CE35502" w14:textId="77777777" w:rsidR="00771BC5" w:rsidRPr="003B5446" w:rsidRDefault="00771BC5" w:rsidP="00AF4688">
            <w:pPr>
              <w:pStyle w:val="TAL"/>
              <w:rPr>
                <w:snapToGrid w:val="0"/>
                <w:sz w:val="16"/>
              </w:rPr>
            </w:pPr>
          </w:p>
        </w:tc>
        <w:tc>
          <w:tcPr>
            <w:tcW w:w="4763"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A6CA1">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425" w:type="dxa"/>
            <w:shd w:val="solid" w:color="FFFFFF" w:fill="auto"/>
          </w:tcPr>
          <w:p w14:paraId="5E78CF12" w14:textId="77777777" w:rsidR="00771BC5" w:rsidRPr="003B5446" w:rsidRDefault="00771BC5" w:rsidP="00AF4688">
            <w:pPr>
              <w:pStyle w:val="TAL"/>
              <w:rPr>
                <w:sz w:val="16"/>
              </w:rPr>
            </w:pPr>
            <w:r>
              <w:rPr>
                <w:sz w:val="16"/>
              </w:rPr>
              <w:t>-</w:t>
            </w:r>
          </w:p>
        </w:tc>
        <w:tc>
          <w:tcPr>
            <w:tcW w:w="347" w:type="dxa"/>
            <w:shd w:val="solid" w:color="FFFFFF" w:fill="auto"/>
          </w:tcPr>
          <w:p w14:paraId="5BACDB06" w14:textId="77777777" w:rsidR="00771BC5" w:rsidRPr="003B5446" w:rsidRDefault="00771BC5" w:rsidP="00AF4688">
            <w:pPr>
              <w:pStyle w:val="TAL"/>
              <w:rPr>
                <w:snapToGrid w:val="0"/>
                <w:sz w:val="16"/>
              </w:rPr>
            </w:pPr>
          </w:p>
        </w:tc>
        <w:tc>
          <w:tcPr>
            <w:tcW w:w="4763"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A6CA1">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425"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347" w:type="dxa"/>
            <w:shd w:val="solid" w:color="FFFFFF" w:fill="auto"/>
          </w:tcPr>
          <w:p w14:paraId="563C5D5F" w14:textId="77777777" w:rsidR="00771BC5" w:rsidRPr="003B5446" w:rsidRDefault="00771BC5" w:rsidP="00AF4688">
            <w:pPr>
              <w:pStyle w:val="TAL"/>
              <w:rPr>
                <w:snapToGrid w:val="0"/>
                <w:sz w:val="16"/>
              </w:rPr>
            </w:pPr>
          </w:p>
        </w:tc>
        <w:tc>
          <w:tcPr>
            <w:tcW w:w="4763"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A6CA1">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423"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425"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347" w:type="dxa"/>
            <w:shd w:val="solid" w:color="FFFFFF" w:fill="auto"/>
          </w:tcPr>
          <w:p w14:paraId="2D98E68A" w14:textId="77777777" w:rsidR="00771BC5" w:rsidRPr="003B5446" w:rsidRDefault="00771BC5" w:rsidP="00AF4688">
            <w:pPr>
              <w:pStyle w:val="TAL"/>
              <w:rPr>
                <w:rFonts w:cs="Arial"/>
                <w:noProof/>
                <w:sz w:val="16"/>
              </w:rPr>
            </w:pPr>
          </w:p>
        </w:tc>
        <w:tc>
          <w:tcPr>
            <w:tcW w:w="4763"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A6CA1">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425"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347" w:type="dxa"/>
            <w:shd w:val="solid" w:color="FFFFFF" w:fill="auto"/>
          </w:tcPr>
          <w:p w14:paraId="7531C7E6" w14:textId="77777777" w:rsidR="00771BC5" w:rsidRPr="003B5446" w:rsidRDefault="00771BC5" w:rsidP="00AF4688">
            <w:pPr>
              <w:pStyle w:val="TAL"/>
              <w:rPr>
                <w:noProof/>
                <w:sz w:val="16"/>
              </w:rPr>
            </w:pPr>
          </w:p>
        </w:tc>
        <w:tc>
          <w:tcPr>
            <w:tcW w:w="4763"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A6CA1">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423"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425"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D6074FE" w14:textId="77777777" w:rsidR="00771BC5" w:rsidRPr="003B5446" w:rsidRDefault="00771BC5" w:rsidP="00AF4688">
            <w:pPr>
              <w:pStyle w:val="TAL"/>
              <w:rPr>
                <w:noProof/>
                <w:sz w:val="16"/>
              </w:rPr>
            </w:pPr>
          </w:p>
        </w:tc>
        <w:tc>
          <w:tcPr>
            <w:tcW w:w="4763"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A6CA1">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425"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347" w:type="dxa"/>
            <w:shd w:val="solid" w:color="FFFFFF" w:fill="auto"/>
          </w:tcPr>
          <w:p w14:paraId="52141144" w14:textId="77777777" w:rsidR="00771BC5" w:rsidRPr="003B5446" w:rsidRDefault="00771BC5" w:rsidP="00AF4688">
            <w:pPr>
              <w:pStyle w:val="TAL"/>
              <w:rPr>
                <w:sz w:val="16"/>
              </w:rPr>
            </w:pPr>
          </w:p>
        </w:tc>
        <w:tc>
          <w:tcPr>
            <w:tcW w:w="4763"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A6CA1">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423"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425"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347" w:type="dxa"/>
            <w:shd w:val="solid" w:color="FFFFFF" w:fill="auto"/>
          </w:tcPr>
          <w:p w14:paraId="3DFC1B72" w14:textId="77777777" w:rsidR="00771BC5" w:rsidRPr="003B5446" w:rsidRDefault="00771BC5" w:rsidP="00AF4688">
            <w:pPr>
              <w:pStyle w:val="TAL"/>
              <w:rPr>
                <w:noProof/>
                <w:sz w:val="16"/>
              </w:rPr>
            </w:pPr>
          </w:p>
        </w:tc>
        <w:tc>
          <w:tcPr>
            <w:tcW w:w="4763"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A6CA1">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423"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425"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347" w:type="dxa"/>
            <w:shd w:val="solid" w:color="FFFFFF" w:fill="auto"/>
          </w:tcPr>
          <w:p w14:paraId="5A16CE20" w14:textId="77777777" w:rsidR="00771BC5" w:rsidRPr="003B5446" w:rsidRDefault="00771BC5" w:rsidP="00AF4688">
            <w:pPr>
              <w:pStyle w:val="TAL"/>
              <w:rPr>
                <w:noProof/>
                <w:sz w:val="16"/>
              </w:rPr>
            </w:pPr>
          </w:p>
        </w:tc>
        <w:tc>
          <w:tcPr>
            <w:tcW w:w="4763"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A6CA1">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425"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347" w:type="dxa"/>
            <w:shd w:val="solid" w:color="FFFFFF" w:fill="auto"/>
          </w:tcPr>
          <w:p w14:paraId="7FA941BD" w14:textId="77777777" w:rsidR="00771BC5" w:rsidRPr="003B5446" w:rsidRDefault="00771BC5" w:rsidP="00AF4688">
            <w:pPr>
              <w:pStyle w:val="TAL"/>
              <w:rPr>
                <w:noProof/>
                <w:sz w:val="16"/>
              </w:rPr>
            </w:pPr>
          </w:p>
        </w:tc>
        <w:tc>
          <w:tcPr>
            <w:tcW w:w="4763"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A6CA1">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423"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425"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347" w:type="dxa"/>
            <w:shd w:val="solid" w:color="FFFFFF" w:fill="auto"/>
          </w:tcPr>
          <w:p w14:paraId="16F77CA1" w14:textId="77777777" w:rsidR="00771BC5" w:rsidRPr="003B5446" w:rsidRDefault="00771BC5" w:rsidP="00AF4688">
            <w:pPr>
              <w:pStyle w:val="TAL"/>
              <w:rPr>
                <w:noProof/>
                <w:sz w:val="16"/>
              </w:rPr>
            </w:pPr>
          </w:p>
        </w:tc>
        <w:tc>
          <w:tcPr>
            <w:tcW w:w="4763"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A6CA1">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425"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D9BC8C2" w14:textId="77777777" w:rsidR="00771BC5" w:rsidRPr="003B5446" w:rsidRDefault="00771BC5" w:rsidP="00AF4688">
            <w:pPr>
              <w:pStyle w:val="TAL"/>
              <w:rPr>
                <w:noProof/>
                <w:sz w:val="16"/>
              </w:rPr>
            </w:pPr>
          </w:p>
        </w:tc>
        <w:tc>
          <w:tcPr>
            <w:tcW w:w="4763"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A6CA1">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425"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8549949" w14:textId="77777777" w:rsidR="00771BC5" w:rsidRPr="003B5446" w:rsidRDefault="00771BC5" w:rsidP="00AF4688">
            <w:pPr>
              <w:pStyle w:val="TAL"/>
              <w:rPr>
                <w:noProof/>
                <w:sz w:val="16"/>
              </w:rPr>
            </w:pPr>
          </w:p>
        </w:tc>
        <w:tc>
          <w:tcPr>
            <w:tcW w:w="4763"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A6CA1">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425"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347" w:type="dxa"/>
            <w:shd w:val="solid" w:color="FFFFFF" w:fill="auto"/>
          </w:tcPr>
          <w:p w14:paraId="69B97277" w14:textId="77777777" w:rsidR="00771BC5" w:rsidRPr="003B5446" w:rsidRDefault="00771BC5" w:rsidP="00AF4688">
            <w:pPr>
              <w:pStyle w:val="TAL"/>
              <w:rPr>
                <w:noProof/>
                <w:sz w:val="16"/>
              </w:rPr>
            </w:pPr>
          </w:p>
        </w:tc>
        <w:tc>
          <w:tcPr>
            <w:tcW w:w="4763"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A6CA1">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425"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347" w:type="dxa"/>
            <w:shd w:val="solid" w:color="FFFFFF" w:fill="auto"/>
          </w:tcPr>
          <w:p w14:paraId="04EA7AC2" w14:textId="77777777" w:rsidR="00771BC5" w:rsidRPr="003B5446" w:rsidRDefault="00771BC5" w:rsidP="00AF4688">
            <w:pPr>
              <w:pStyle w:val="TAL"/>
              <w:rPr>
                <w:noProof/>
                <w:sz w:val="16"/>
              </w:rPr>
            </w:pPr>
          </w:p>
        </w:tc>
        <w:tc>
          <w:tcPr>
            <w:tcW w:w="4763"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A6CA1">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423"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425"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347" w:type="dxa"/>
            <w:shd w:val="solid" w:color="FFFFFF" w:fill="auto"/>
          </w:tcPr>
          <w:p w14:paraId="48926AD3" w14:textId="77777777" w:rsidR="00771BC5" w:rsidRPr="003B5446" w:rsidRDefault="00771BC5" w:rsidP="00AF4688">
            <w:pPr>
              <w:pStyle w:val="TAL"/>
              <w:rPr>
                <w:noProof/>
                <w:sz w:val="16"/>
              </w:rPr>
            </w:pPr>
          </w:p>
        </w:tc>
        <w:tc>
          <w:tcPr>
            <w:tcW w:w="4763"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A6CA1">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423"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425"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347" w:type="dxa"/>
            <w:shd w:val="solid" w:color="FFFFFF" w:fill="auto"/>
          </w:tcPr>
          <w:p w14:paraId="7533ADFE" w14:textId="77777777" w:rsidR="00771BC5" w:rsidRPr="003B5446" w:rsidRDefault="00771BC5" w:rsidP="00AF4688">
            <w:pPr>
              <w:pStyle w:val="TAL"/>
              <w:rPr>
                <w:noProof/>
                <w:sz w:val="16"/>
              </w:rPr>
            </w:pPr>
          </w:p>
        </w:tc>
        <w:tc>
          <w:tcPr>
            <w:tcW w:w="4763"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A6CA1">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423"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425"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347" w:type="dxa"/>
            <w:shd w:val="solid" w:color="FFFFFF" w:fill="auto"/>
          </w:tcPr>
          <w:p w14:paraId="3269D366" w14:textId="77777777" w:rsidR="00771BC5" w:rsidRPr="003B5446" w:rsidRDefault="00771BC5" w:rsidP="00AF4688">
            <w:pPr>
              <w:pStyle w:val="TAL"/>
              <w:rPr>
                <w:noProof/>
                <w:sz w:val="16"/>
              </w:rPr>
            </w:pPr>
          </w:p>
        </w:tc>
        <w:tc>
          <w:tcPr>
            <w:tcW w:w="4763"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A6CA1">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423"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Pr>
                <w:noProof/>
                <w:sz w:val="16"/>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Default="00836170" w:rsidP="00AF4688">
            <w:pPr>
              <w:pStyle w:val="TAL"/>
              <w:rPr>
                <w:noProof/>
                <w:sz w:val="16"/>
              </w:rPr>
            </w:pPr>
            <w:r>
              <w:rPr>
                <w:noProof/>
                <w:sz w:val="16"/>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Default="00836170" w:rsidP="00AF4688">
            <w:pPr>
              <w:pStyle w:val="TAL"/>
              <w:rPr>
                <w:noProof/>
                <w:sz w:val="16"/>
              </w:rPr>
            </w:pPr>
            <w:r>
              <w:rPr>
                <w:noProof/>
                <w:sz w:val="16"/>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D39F735" w14:textId="64E404CD" w:rsidR="009A6CA1" w:rsidRDefault="009A6CA1" w:rsidP="00AF4688">
            <w:pPr>
              <w:pStyle w:val="TAL"/>
              <w:rPr>
                <w:noProof/>
                <w:sz w:val="16"/>
              </w:rPr>
            </w:pPr>
            <w:r>
              <w:rPr>
                <w:noProof/>
                <w:sz w:val="16"/>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bl>
    <w:p w14:paraId="6AE5F0B0" w14:textId="77777777" w:rsidR="00080512" w:rsidRDefault="00080512" w:rsidP="00771BC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58EB" w14:textId="77777777" w:rsidR="007F6CDA" w:rsidRDefault="007F6CDA">
      <w:r>
        <w:separator/>
      </w:r>
    </w:p>
  </w:endnote>
  <w:endnote w:type="continuationSeparator" w:id="0">
    <w:p w14:paraId="3F37D103" w14:textId="77777777" w:rsidR="007F6CDA" w:rsidRDefault="007F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5FA75" w14:textId="77777777" w:rsidR="007F6CDA" w:rsidRDefault="007F6CDA">
      <w:r>
        <w:separator/>
      </w:r>
    </w:p>
  </w:footnote>
  <w:footnote w:type="continuationSeparator" w:id="0">
    <w:p w14:paraId="6BA056A3" w14:textId="77777777" w:rsidR="007F6CDA" w:rsidRDefault="007F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6027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032">
      <w:rPr>
        <w:rFonts w:ascii="Arial" w:hAnsi="Arial" w:cs="Arial"/>
        <w:b/>
        <w:noProof/>
        <w:sz w:val="18"/>
        <w:szCs w:val="18"/>
      </w:rPr>
      <w:t>3GPP TS 29.229 V17.1.0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5D36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03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FEF2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80B8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AE59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F0F4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E3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2E86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64C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A9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3CBA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28C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3"/>
  </w:num>
  <w:num w:numId="6">
    <w:abstractNumId w:val="21"/>
  </w:num>
  <w:num w:numId="7">
    <w:abstractNumId w:val="19"/>
  </w:num>
  <w:num w:numId="8">
    <w:abstractNumId w:val="14"/>
  </w:num>
  <w:num w:numId="9">
    <w:abstractNumId w:val="25"/>
  </w:num>
  <w:num w:numId="10">
    <w:abstractNumId w:val="12"/>
  </w:num>
  <w:num w:numId="11">
    <w:abstractNumId w:val="17"/>
  </w:num>
  <w:num w:numId="12">
    <w:abstractNumId w:val="20"/>
  </w:num>
  <w:num w:numId="13">
    <w:abstractNumId w:val="18"/>
  </w:num>
  <w:num w:numId="14">
    <w:abstractNumId w:val="15"/>
  </w:num>
  <w:num w:numId="15">
    <w:abstractNumId w:val="24"/>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B600E"/>
    <w:rsid w:val="007F0F4A"/>
    <w:rsid w:val="007F6CDA"/>
    <w:rsid w:val="008028A4"/>
    <w:rsid w:val="00830747"/>
    <w:rsid w:val="00836170"/>
    <w:rsid w:val="008768CA"/>
    <w:rsid w:val="008C384C"/>
    <w:rsid w:val="008D1BC4"/>
    <w:rsid w:val="008E2D68"/>
    <w:rsid w:val="008E6756"/>
    <w:rsid w:val="0090271F"/>
    <w:rsid w:val="00902E23"/>
    <w:rsid w:val="009114D7"/>
    <w:rsid w:val="0091348E"/>
    <w:rsid w:val="00917CCB"/>
    <w:rsid w:val="00933FB0"/>
    <w:rsid w:val="00942EC2"/>
    <w:rsid w:val="009A6CA1"/>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759E1"/>
    <w:rsid w:val="00B93086"/>
    <w:rsid w:val="00B93A25"/>
    <w:rsid w:val="00B95DA6"/>
    <w:rsid w:val="00B97EC5"/>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E5F36"/>
    <w:pPr>
      <w:keepLines/>
      <w:tabs>
        <w:tab w:val="center" w:pos="4536"/>
        <w:tab w:val="right" w:pos="9072"/>
      </w:tabs>
    </w:pPr>
    <w:rPr>
      <w:noProof/>
    </w:r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rPr>
      <w:lang w:eastAsia="en-US"/>
    </w:rPr>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15000</Words>
  <Characters>85505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29.229_CR0298_(Rel-17)_TEI17</cp:lastModifiedBy>
  <cp:revision>8</cp:revision>
  <cp:lastPrinted>2019-02-25T14:05:00Z</cp:lastPrinted>
  <dcterms:created xsi:type="dcterms:W3CDTF">2022-03-14T08:35:00Z</dcterms:created>
  <dcterms:modified xsi:type="dcterms:W3CDTF">2022-03-14T09:29:00Z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