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029D4D39"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FB0440">
              <w:rPr>
                <w:lang w:val="fr-FR"/>
              </w:rPr>
              <w:t>3</w:t>
            </w:r>
            <w:r w:rsidR="00F009D4" w:rsidRPr="0087027E">
              <w:rPr>
                <w:lang w:val="fr-FR"/>
              </w:rPr>
              <w:t>.</w:t>
            </w:r>
            <w:bookmarkEnd w:id="3"/>
            <w:r w:rsidR="00FB0440">
              <w:rPr>
                <w:lang w:val="fr-FR"/>
              </w:rPr>
              <w:t>0</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w:t>
            </w:r>
            <w:r w:rsidR="00E06424">
              <w:rPr>
                <w:sz w:val="32"/>
                <w:lang w:val="fr-FR"/>
              </w:rPr>
              <w:t>8</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6"/>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585592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858559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1A7B993" w14:textId="2C9B8708" w:rsidR="00F7472A" w:rsidRPr="00B102D1"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F7472A">
        <w:rPr>
          <w:noProof/>
        </w:rPr>
        <w:t>Foreword</w:t>
      </w:r>
      <w:r w:rsidR="00F7472A">
        <w:rPr>
          <w:noProof/>
        </w:rPr>
        <w:tab/>
      </w:r>
      <w:r w:rsidR="00F7472A">
        <w:rPr>
          <w:noProof/>
        </w:rPr>
        <w:fldChar w:fldCharType="begin"/>
      </w:r>
      <w:r w:rsidR="00F7472A">
        <w:rPr>
          <w:noProof/>
        </w:rPr>
        <w:instrText xml:space="preserve"> PAGEREF _Toc175242837 \h </w:instrText>
      </w:r>
      <w:r w:rsidR="00F7472A">
        <w:rPr>
          <w:noProof/>
        </w:rPr>
      </w:r>
      <w:r w:rsidR="00F7472A">
        <w:rPr>
          <w:noProof/>
        </w:rPr>
        <w:fldChar w:fldCharType="separate"/>
      </w:r>
      <w:r w:rsidR="00F7472A">
        <w:rPr>
          <w:noProof/>
        </w:rPr>
        <w:t>5</w:t>
      </w:r>
      <w:r w:rsidR="00F7472A">
        <w:rPr>
          <w:noProof/>
        </w:rPr>
        <w:fldChar w:fldCharType="end"/>
      </w:r>
    </w:p>
    <w:p w14:paraId="5A87169D" w14:textId="60C39203"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_Toc175242838 \h </w:instrText>
      </w:r>
      <w:r>
        <w:rPr>
          <w:noProof/>
        </w:rPr>
      </w:r>
      <w:r>
        <w:rPr>
          <w:noProof/>
        </w:rPr>
        <w:fldChar w:fldCharType="separate"/>
      </w:r>
      <w:r>
        <w:rPr>
          <w:noProof/>
        </w:rPr>
        <w:t>6</w:t>
      </w:r>
      <w:r>
        <w:rPr>
          <w:noProof/>
        </w:rPr>
        <w:fldChar w:fldCharType="end"/>
      </w:r>
    </w:p>
    <w:p w14:paraId="0B7B798D" w14:textId="179B58A4"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B102D1">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_Toc175242839 \h </w:instrText>
      </w:r>
      <w:r>
        <w:rPr>
          <w:noProof/>
        </w:rPr>
      </w:r>
      <w:r>
        <w:rPr>
          <w:noProof/>
        </w:rPr>
        <w:fldChar w:fldCharType="separate"/>
      </w:r>
      <w:r>
        <w:rPr>
          <w:noProof/>
        </w:rPr>
        <w:t>7</w:t>
      </w:r>
      <w:r>
        <w:rPr>
          <w:noProof/>
        </w:rPr>
        <w:fldChar w:fldCharType="end"/>
      </w:r>
    </w:p>
    <w:p w14:paraId="1AF2DB02" w14:textId="2DC0A849"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B102D1">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_Toc175242840 \h </w:instrText>
      </w:r>
      <w:r>
        <w:rPr>
          <w:noProof/>
        </w:rPr>
      </w:r>
      <w:r>
        <w:rPr>
          <w:noProof/>
        </w:rPr>
        <w:fldChar w:fldCharType="separate"/>
      </w:r>
      <w:r>
        <w:rPr>
          <w:noProof/>
        </w:rPr>
        <w:t>7</w:t>
      </w:r>
      <w:r>
        <w:rPr>
          <w:noProof/>
        </w:rPr>
        <w:fldChar w:fldCharType="end"/>
      </w:r>
    </w:p>
    <w:p w14:paraId="71C8ABD2" w14:textId="3D467F16"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B102D1">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_Toc175242841 \h </w:instrText>
      </w:r>
      <w:r>
        <w:rPr>
          <w:noProof/>
        </w:rPr>
      </w:r>
      <w:r>
        <w:rPr>
          <w:noProof/>
        </w:rPr>
        <w:fldChar w:fldCharType="separate"/>
      </w:r>
      <w:r>
        <w:rPr>
          <w:noProof/>
        </w:rPr>
        <w:t>10</w:t>
      </w:r>
      <w:r>
        <w:rPr>
          <w:noProof/>
        </w:rPr>
        <w:fldChar w:fldCharType="end"/>
      </w:r>
    </w:p>
    <w:p w14:paraId="3A749E29" w14:textId="418BBBFB"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B102D1">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_Toc175242842 \h </w:instrText>
      </w:r>
      <w:r>
        <w:rPr>
          <w:noProof/>
        </w:rPr>
      </w:r>
      <w:r>
        <w:rPr>
          <w:noProof/>
        </w:rPr>
        <w:fldChar w:fldCharType="separate"/>
      </w:r>
      <w:r>
        <w:rPr>
          <w:noProof/>
        </w:rPr>
        <w:t>10</w:t>
      </w:r>
      <w:r>
        <w:rPr>
          <w:noProof/>
        </w:rPr>
        <w:fldChar w:fldCharType="end"/>
      </w:r>
    </w:p>
    <w:p w14:paraId="26E462F0" w14:textId="5A9C42EB"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B102D1">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_Toc175242843 \h </w:instrText>
      </w:r>
      <w:r>
        <w:rPr>
          <w:noProof/>
        </w:rPr>
      </w:r>
      <w:r>
        <w:rPr>
          <w:noProof/>
        </w:rPr>
        <w:fldChar w:fldCharType="separate"/>
      </w:r>
      <w:r>
        <w:rPr>
          <w:noProof/>
        </w:rPr>
        <w:t>10</w:t>
      </w:r>
      <w:r>
        <w:rPr>
          <w:noProof/>
        </w:rPr>
        <w:fldChar w:fldCharType="end"/>
      </w:r>
    </w:p>
    <w:p w14:paraId="22B45513" w14:textId="0FA535E1"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B102D1">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_Toc175242844 \h </w:instrText>
      </w:r>
      <w:r>
        <w:rPr>
          <w:noProof/>
        </w:rPr>
      </w:r>
      <w:r>
        <w:rPr>
          <w:noProof/>
        </w:rPr>
        <w:fldChar w:fldCharType="separate"/>
      </w:r>
      <w:r>
        <w:rPr>
          <w:noProof/>
        </w:rPr>
        <w:t>10</w:t>
      </w:r>
      <w:r>
        <w:rPr>
          <w:noProof/>
        </w:rPr>
        <w:fldChar w:fldCharType="end"/>
      </w:r>
    </w:p>
    <w:p w14:paraId="7B30831B" w14:textId="7622A5FC"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B102D1">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_Toc175242845 \h </w:instrText>
      </w:r>
      <w:r>
        <w:rPr>
          <w:noProof/>
        </w:rPr>
      </w:r>
      <w:r>
        <w:rPr>
          <w:noProof/>
        </w:rPr>
        <w:fldChar w:fldCharType="separate"/>
      </w:r>
      <w:r>
        <w:rPr>
          <w:noProof/>
        </w:rPr>
        <w:t>11</w:t>
      </w:r>
      <w:r>
        <w:rPr>
          <w:noProof/>
        </w:rPr>
        <w:fldChar w:fldCharType="end"/>
      </w:r>
    </w:p>
    <w:p w14:paraId="0F228E69" w14:textId="6BF1CD0D"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B102D1">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_Toc175242846 \h </w:instrText>
      </w:r>
      <w:r>
        <w:rPr>
          <w:noProof/>
        </w:rPr>
      </w:r>
      <w:r>
        <w:rPr>
          <w:noProof/>
        </w:rPr>
        <w:fldChar w:fldCharType="separate"/>
      </w:r>
      <w:r>
        <w:rPr>
          <w:noProof/>
        </w:rPr>
        <w:t>11</w:t>
      </w:r>
      <w:r>
        <w:rPr>
          <w:noProof/>
        </w:rPr>
        <w:fldChar w:fldCharType="end"/>
      </w:r>
    </w:p>
    <w:p w14:paraId="3BBDFF54" w14:textId="59B66D60"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B102D1">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_Toc175242847 \h </w:instrText>
      </w:r>
      <w:r>
        <w:rPr>
          <w:noProof/>
        </w:rPr>
      </w:r>
      <w:r>
        <w:rPr>
          <w:noProof/>
        </w:rPr>
        <w:fldChar w:fldCharType="separate"/>
      </w:r>
      <w:r>
        <w:rPr>
          <w:noProof/>
        </w:rPr>
        <w:t>11</w:t>
      </w:r>
      <w:r>
        <w:rPr>
          <w:noProof/>
        </w:rPr>
        <w:fldChar w:fldCharType="end"/>
      </w:r>
    </w:p>
    <w:p w14:paraId="02F9014D" w14:textId="59422C59"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B102D1">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_Toc175242848 \h </w:instrText>
      </w:r>
      <w:r>
        <w:rPr>
          <w:noProof/>
        </w:rPr>
      </w:r>
      <w:r>
        <w:rPr>
          <w:noProof/>
        </w:rPr>
        <w:fldChar w:fldCharType="separate"/>
      </w:r>
      <w:r>
        <w:rPr>
          <w:noProof/>
        </w:rPr>
        <w:t>11</w:t>
      </w:r>
      <w:r>
        <w:rPr>
          <w:noProof/>
        </w:rPr>
        <w:fldChar w:fldCharType="end"/>
      </w:r>
    </w:p>
    <w:p w14:paraId="25B39AE6" w14:textId="33420B2D"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B102D1">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_Toc175242849 \h </w:instrText>
      </w:r>
      <w:r>
        <w:rPr>
          <w:noProof/>
        </w:rPr>
      </w:r>
      <w:r>
        <w:rPr>
          <w:noProof/>
        </w:rPr>
        <w:fldChar w:fldCharType="separate"/>
      </w:r>
      <w:r>
        <w:rPr>
          <w:noProof/>
        </w:rPr>
        <w:t>12</w:t>
      </w:r>
      <w:r>
        <w:rPr>
          <w:noProof/>
        </w:rPr>
        <w:fldChar w:fldCharType="end"/>
      </w:r>
    </w:p>
    <w:p w14:paraId="764A3EAC" w14:textId="1DD66F43"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B102D1">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_Toc175242850 \h </w:instrText>
      </w:r>
      <w:r>
        <w:rPr>
          <w:noProof/>
        </w:rPr>
      </w:r>
      <w:r>
        <w:rPr>
          <w:noProof/>
        </w:rPr>
        <w:fldChar w:fldCharType="separate"/>
      </w:r>
      <w:r>
        <w:rPr>
          <w:noProof/>
        </w:rPr>
        <w:t>12</w:t>
      </w:r>
      <w:r>
        <w:rPr>
          <w:noProof/>
        </w:rPr>
        <w:fldChar w:fldCharType="end"/>
      </w:r>
    </w:p>
    <w:p w14:paraId="19534A84" w14:textId="11883575"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B102D1">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_Toc175242851 \h </w:instrText>
      </w:r>
      <w:r>
        <w:rPr>
          <w:noProof/>
        </w:rPr>
      </w:r>
      <w:r>
        <w:rPr>
          <w:noProof/>
        </w:rPr>
        <w:fldChar w:fldCharType="separate"/>
      </w:r>
      <w:r>
        <w:rPr>
          <w:noProof/>
        </w:rPr>
        <w:t>12</w:t>
      </w:r>
      <w:r>
        <w:rPr>
          <w:noProof/>
        </w:rPr>
        <w:fldChar w:fldCharType="end"/>
      </w:r>
    </w:p>
    <w:p w14:paraId="2B5E7183" w14:textId="7E694D3E"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B102D1">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_Toc175242852 \h </w:instrText>
      </w:r>
      <w:r>
        <w:rPr>
          <w:noProof/>
        </w:rPr>
      </w:r>
      <w:r>
        <w:rPr>
          <w:noProof/>
        </w:rPr>
        <w:fldChar w:fldCharType="separate"/>
      </w:r>
      <w:r>
        <w:rPr>
          <w:noProof/>
        </w:rPr>
        <w:t>12</w:t>
      </w:r>
      <w:r>
        <w:rPr>
          <w:noProof/>
        </w:rPr>
        <w:fldChar w:fldCharType="end"/>
      </w:r>
    </w:p>
    <w:p w14:paraId="613573F9" w14:textId="25FC6037"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B102D1">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_Toc175242853 \h </w:instrText>
      </w:r>
      <w:r>
        <w:rPr>
          <w:noProof/>
        </w:rPr>
      </w:r>
      <w:r>
        <w:rPr>
          <w:noProof/>
        </w:rPr>
        <w:fldChar w:fldCharType="separate"/>
      </w:r>
      <w:r>
        <w:rPr>
          <w:noProof/>
        </w:rPr>
        <w:t>13</w:t>
      </w:r>
      <w:r>
        <w:rPr>
          <w:noProof/>
        </w:rPr>
        <w:fldChar w:fldCharType="end"/>
      </w:r>
    </w:p>
    <w:p w14:paraId="5AAEF8F0" w14:textId="3AE923E5"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B102D1">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_Toc175242854 \h </w:instrText>
      </w:r>
      <w:r>
        <w:rPr>
          <w:noProof/>
        </w:rPr>
      </w:r>
      <w:r>
        <w:rPr>
          <w:noProof/>
        </w:rPr>
        <w:fldChar w:fldCharType="separate"/>
      </w:r>
      <w:r>
        <w:rPr>
          <w:noProof/>
        </w:rPr>
        <w:t>13</w:t>
      </w:r>
      <w:r>
        <w:rPr>
          <w:noProof/>
        </w:rPr>
        <w:fldChar w:fldCharType="end"/>
      </w:r>
    </w:p>
    <w:p w14:paraId="0590F518" w14:textId="219F95E4"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B102D1">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_Toc175242855 \h </w:instrText>
      </w:r>
      <w:r>
        <w:rPr>
          <w:noProof/>
        </w:rPr>
      </w:r>
      <w:r>
        <w:rPr>
          <w:noProof/>
        </w:rPr>
        <w:fldChar w:fldCharType="separate"/>
      </w:r>
      <w:r>
        <w:rPr>
          <w:noProof/>
        </w:rPr>
        <w:t>13</w:t>
      </w:r>
      <w:r>
        <w:rPr>
          <w:noProof/>
        </w:rPr>
        <w:fldChar w:fldCharType="end"/>
      </w:r>
    </w:p>
    <w:p w14:paraId="25174E65" w14:textId="3D488DC1"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B102D1">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_Toc175242856 \h </w:instrText>
      </w:r>
      <w:r>
        <w:rPr>
          <w:noProof/>
        </w:rPr>
      </w:r>
      <w:r>
        <w:rPr>
          <w:noProof/>
        </w:rPr>
        <w:fldChar w:fldCharType="separate"/>
      </w:r>
      <w:r>
        <w:rPr>
          <w:noProof/>
        </w:rPr>
        <w:t>13</w:t>
      </w:r>
      <w:r>
        <w:rPr>
          <w:noProof/>
        </w:rPr>
        <w:fldChar w:fldCharType="end"/>
      </w:r>
    </w:p>
    <w:p w14:paraId="0A2746C5" w14:textId="0FC836F2"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sidRPr="009D1057">
        <w:rPr>
          <w:rFonts w:eastAsiaTheme="minorEastAsia"/>
          <w:noProof/>
          <w:lang w:val="en-US"/>
        </w:rPr>
        <w:t>4.2.2.1.1</w:t>
      </w:r>
      <w:r w:rsidRPr="00B102D1">
        <w:rPr>
          <w:rFonts w:asciiTheme="minorHAnsi" w:eastAsiaTheme="minorEastAsia" w:hAnsiTheme="minorHAnsi" w:cstheme="minorBidi"/>
          <w:noProof/>
          <w:kern w:val="2"/>
          <w:sz w:val="22"/>
          <w:szCs w:val="22"/>
          <w:lang w:val="en-US" w:eastAsia="fr-FR"/>
          <w14:ligatures w14:val="standardContextual"/>
        </w:rPr>
        <w:tab/>
      </w:r>
      <w:r w:rsidRPr="009D1057">
        <w:rPr>
          <w:rFonts w:eastAsiaTheme="minorEastAsia"/>
          <w:noProof/>
          <w:lang w:val="en-US"/>
        </w:rPr>
        <w:t>Introduction</w:t>
      </w:r>
      <w:r>
        <w:rPr>
          <w:noProof/>
        </w:rPr>
        <w:tab/>
      </w:r>
      <w:r>
        <w:rPr>
          <w:noProof/>
        </w:rPr>
        <w:fldChar w:fldCharType="begin"/>
      </w:r>
      <w:r>
        <w:rPr>
          <w:noProof/>
        </w:rPr>
        <w:instrText xml:space="preserve"> PAGEREF _Toc175242857 \h </w:instrText>
      </w:r>
      <w:r>
        <w:rPr>
          <w:noProof/>
        </w:rPr>
      </w:r>
      <w:r>
        <w:rPr>
          <w:noProof/>
        </w:rPr>
        <w:fldChar w:fldCharType="separate"/>
      </w:r>
      <w:r>
        <w:rPr>
          <w:noProof/>
        </w:rPr>
        <w:t>13</w:t>
      </w:r>
      <w:r>
        <w:rPr>
          <w:noProof/>
        </w:rPr>
        <w:fldChar w:fldCharType="end"/>
      </w:r>
    </w:p>
    <w:p w14:paraId="1FD2B162" w14:textId="066AA1DB"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sidRPr="009D1057">
        <w:rPr>
          <w:rFonts w:eastAsiaTheme="minorEastAsia"/>
          <w:noProof/>
          <w:lang w:val="en-US"/>
        </w:rPr>
        <w:t>4.2.2.1.2</w:t>
      </w:r>
      <w:r w:rsidRPr="00B102D1">
        <w:rPr>
          <w:rFonts w:asciiTheme="minorHAnsi" w:eastAsiaTheme="minorEastAsia" w:hAnsiTheme="minorHAnsi" w:cstheme="minorBidi"/>
          <w:noProof/>
          <w:kern w:val="2"/>
          <w:sz w:val="22"/>
          <w:szCs w:val="22"/>
          <w:lang w:val="en-US" w:eastAsia="fr-FR"/>
          <w14:ligatures w14:val="standardContextual"/>
        </w:rPr>
        <w:tab/>
      </w:r>
      <w:r w:rsidRPr="009D1057">
        <w:rPr>
          <w:rFonts w:eastAsiaTheme="minorEastAsia"/>
          <w:noProof/>
        </w:rPr>
        <w:t>Collection of network energy information by OAM</w:t>
      </w:r>
      <w:r>
        <w:rPr>
          <w:noProof/>
        </w:rPr>
        <w:tab/>
      </w:r>
      <w:r>
        <w:rPr>
          <w:noProof/>
        </w:rPr>
        <w:fldChar w:fldCharType="begin"/>
      </w:r>
      <w:r>
        <w:rPr>
          <w:noProof/>
        </w:rPr>
        <w:instrText xml:space="preserve"> PAGEREF _Toc175242858 \h </w:instrText>
      </w:r>
      <w:r>
        <w:rPr>
          <w:noProof/>
        </w:rPr>
      </w:r>
      <w:r>
        <w:rPr>
          <w:noProof/>
        </w:rPr>
        <w:fldChar w:fldCharType="separate"/>
      </w:r>
      <w:r>
        <w:rPr>
          <w:noProof/>
        </w:rPr>
        <w:t>13</w:t>
      </w:r>
      <w:r>
        <w:rPr>
          <w:noProof/>
        </w:rPr>
        <w:fldChar w:fldCharType="end"/>
      </w:r>
    </w:p>
    <w:p w14:paraId="70EBD0D1" w14:textId="1E05E92B"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sidRPr="009D1057">
        <w:rPr>
          <w:rFonts w:eastAsiaTheme="minorEastAsia"/>
          <w:noProof/>
          <w:lang w:val="en-US"/>
        </w:rPr>
        <w:t>4.2.2.1.3</w:t>
      </w:r>
      <w:r w:rsidRPr="00B102D1">
        <w:rPr>
          <w:rFonts w:asciiTheme="minorHAnsi" w:eastAsiaTheme="minorEastAsia" w:hAnsiTheme="minorHAnsi" w:cstheme="minorBidi"/>
          <w:noProof/>
          <w:kern w:val="2"/>
          <w:sz w:val="22"/>
          <w:szCs w:val="22"/>
          <w:lang w:val="en-US" w:eastAsia="fr-FR"/>
          <w14:ligatures w14:val="standardContextual"/>
        </w:rPr>
        <w:tab/>
      </w:r>
      <w:r w:rsidRPr="009D1057">
        <w:rPr>
          <w:rFonts w:eastAsiaTheme="minorEastAsia"/>
          <w:noProof/>
          <w:lang w:val="en-US"/>
        </w:rPr>
        <w:t>Exposure of network energy information by OAM</w:t>
      </w:r>
      <w:r>
        <w:rPr>
          <w:noProof/>
        </w:rPr>
        <w:tab/>
      </w:r>
      <w:r>
        <w:rPr>
          <w:noProof/>
        </w:rPr>
        <w:fldChar w:fldCharType="begin"/>
      </w:r>
      <w:r>
        <w:rPr>
          <w:noProof/>
        </w:rPr>
        <w:instrText xml:space="preserve"> PAGEREF _Toc175242859 \h </w:instrText>
      </w:r>
      <w:r>
        <w:rPr>
          <w:noProof/>
        </w:rPr>
      </w:r>
      <w:r>
        <w:rPr>
          <w:noProof/>
        </w:rPr>
        <w:fldChar w:fldCharType="separate"/>
      </w:r>
      <w:r>
        <w:rPr>
          <w:noProof/>
        </w:rPr>
        <w:t>14</w:t>
      </w:r>
      <w:r>
        <w:rPr>
          <w:noProof/>
        </w:rPr>
        <w:fldChar w:fldCharType="end"/>
      </w:r>
    </w:p>
    <w:p w14:paraId="21B6E86D" w14:textId="33DF618D"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B102D1">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_Toc175242860 \h </w:instrText>
      </w:r>
      <w:r>
        <w:rPr>
          <w:noProof/>
        </w:rPr>
      </w:r>
      <w:r>
        <w:rPr>
          <w:noProof/>
        </w:rPr>
        <w:fldChar w:fldCharType="separate"/>
      </w:r>
      <w:r>
        <w:rPr>
          <w:noProof/>
        </w:rPr>
        <w:t>14</w:t>
      </w:r>
      <w:r>
        <w:rPr>
          <w:noProof/>
        </w:rPr>
        <w:fldChar w:fldCharType="end"/>
      </w:r>
    </w:p>
    <w:p w14:paraId="00FF52E0" w14:textId="5F6DBE9C"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B102D1">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_Toc175242861 \h </w:instrText>
      </w:r>
      <w:r>
        <w:rPr>
          <w:noProof/>
        </w:rPr>
      </w:r>
      <w:r>
        <w:rPr>
          <w:noProof/>
        </w:rPr>
        <w:fldChar w:fldCharType="separate"/>
      </w:r>
      <w:r>
        <w:rPr>
          <w:noProof/>
        </w:rPr>
        <w:t>15</w:t>
      </w:r>
      <w:r>
        <w:rPr>
          <w:noProof/>
        </w:rPr>
        <w:fldChar w:fldCharType="end"/>
      </w:r>
    </w:p>
    <w:p w14:paraId="5E1B1478" w14:textId="755337EC"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B102D1">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_Toc175242862 \h </w:instrText>
      </w:r>
      <w:r>
        <w:rPr>
          <w:noProof/>
        </w:rPr>
      </w:r>
      <w:r>
        <w:rPr>
          <w:noProof/>
        </w:rPr>
        <w:fldChar w:fldCharType="separate"/>
      </w:r>
      <w:r>
        <w:rPr>
          <w:noProof/>
        </w:rPr>
        <w:t>15</w:t>
      </w:r>
      <w:r>
        <w:rPr>
          <w:noProof/>
        </w:rPr>
        <w:fldChar w:fldCharType="end"/>
      </w:r>
    </w:p>
    <w:p w14:paraId="4FED292B" w14:textId="5AFA9981"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B102D1">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_Toc175242863 \h </w:instrText>
      </w:r>
      <w:r>
        <w:rPr>
          <w:noProof/>
        </w:rPr>
      </w:r>
      <w:r>
        <w:rPr>
          <w:noProof/>
        </w:rPr>
        <w:fldChar w:fldCharType="separate"/>
      </w:r>
      <w:r>
        <w:rPr>
          <w:noProof/>
        </w:rPr>
        <w:t>17</w:t>
      </w:r>
      <w:r>
        <w:rPr>
          <w:noProof/>
        </w:rPr>
        <w:fldChar w:fldCharType="end"/>
      </w:r>
    </w:p>
    <w:p w14:paraId="5851394D" w14:textId="12F87D30"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B102D1">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_Toc175242864 \h </w:instrText>
      </w:r>
      <w:r>
        <w:rPr>
          <w:noProof/>
        </w:rPr>
      </w:r>
      <w:r>
        <w:rPr>
          <w:noProof/>
        </w:rPr>
        <w:fldChar w:fldCharType="separate"/>
      </w:r>
      <w:r>
        <w:rPr>
          <w:noProof/>
        </w:rPr>
        <w:t>18</w:t>
      </w:r>
      <w:r>
        <w:rPr>
          <w:noProof/>
        </w:rPr>
        <w:fldChar w:fldCharType="end"/>
      </w:r>
    </w:p>
    <w:p w14:paraId="3F102147" w14:textId="0CC7FA68" w:rsidR="00F7472A" w:rsidRPr="00B102D1" w:rsidRDefault="00F7472A">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B102D1">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_Toc175242865 \h </w:instrText>
      </w:r>
      <w:r>
        <w:rPr>
          <w:noProof/>
        </w:rPr>
      </w:r>
      <w:r>
        <w:rPr>
          <w:noProof/>
        </w:rPr>
        <w:fldChar w:fldCharType="separate"/>
      </w:r>
      <w:r>
        <w:rPr>
          <w:noProof/>
        </w:rPr>
        <w:t>18</w:t>
      </w:r>
      <w:r>
        <w:rPr>
          <w:noProof/>
        </w:rPr>
        <w:fldChar w:fldCharType="end"/>
      </w:r>
    </w:p>
    <w:p w14:paraId="68D9869E" w14:textId="0FBB5EFF"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B102D1">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_Toc175242866 \h </w:instrText>
      </w:r>
      <w:r>
        <w:rPr>
          <w:noProof/>
        </w:rPr>
      </w:r>
      <w:r>
        <w:rPr>
          <w:noProof/>
        </w:rPr>
        <w:fldChar w:fldCharType="separate"/>
      </w:r>
      <w:r>
        <w:rPr>
          <w:noProof/>
        </w:rPr>
        <w:t>19</w:t>
      </w:r>
      <w:r>
        <w:rPr>
          <w:noProof/>
        </w:rPr>
        <w:fldChar w:fldCharType="end"/>
      </w:r>
    </w:p>
    <w:p w14:paraId="7C0E55D4" w14:textId="7528D7F9"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B102D1">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_Toc175242867 \h </w:instrText>
      </w:r>
      <w:r>
        <w:rPr>
          <w:noProof/>
        </w:rPr>
      </w:r>
      <w:r>
        <w:rPr>
          <w:noProof/>
        </w:rPr>
        <w:fldChar w:fldCharType="separate"/>
      </w:r>
      <w:r>
        <w:rPr>
          <w:noProof/>
        </w:rPr>
        <w:t>19</w:t>
      </w:r>
      <w:r>
        <w:rPr>
          <w:noProof/>
        </w:rPr>
        <w:fldChar w:fldCharType="end"/>
      </w:r>
    </w:p>
    <w:p w14:paraId="4CFF9E93" w14:textId="482EFD04"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B102D1">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_Toc175242868 \h </w:instrText>
      </w:r>
      <w:r>
        <w:rPr>
          <w:noProof/>
        </w:rPr>
      </w:r>
      <w:r>
        <w:rPr>
          <w:noProof/>
        </w:rPr>
        <w:fldChar w:fldCharType="separate"/>
      </w:r>
      <w:r>
        <w:rPr>
          <w:noProof/>
        </w:rPr>
        <w:t>19</w:t>
      </w:r>
      <w:r>
        <w:rPr>
          <w:noProof/>
        </w:rPr>
        <w:fldChar w:fldCharType="end"/>
      </w:r>
    </w:p>
    <w:p w14:paraId="05735149" w14:textId="32BDF7B3"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B102D1">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_Toc175242869 \h </w:instrText>
      </w:r>
      <w:r>
        <w:rPr>
          <w:noProof/>
        </w:rPr>
      </w:r>
      <w:r>
        <w:rPr>
          <w:noProof/>
        </w:rPr>
        <w:fldChar w:fldCharType="separate"/>
      </w:r>
      <w:r>
        <w:rPr>
          <w:noProof/>
        </w:rPr>
        <w:t>19</w:t>
      </w:r>
      <w:r>
        <w:rPr>
          <w:noProof/>
        </w:rPr>
        <w:fldChar w:fldCharType="end"/>
      </w:r>
    </w:p>
    <w:p w14:paraId="340215DE" w14:textId="47CACBD2"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B102D1">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_Toc175242870 \h </w:instrText>
      </w:r>
      <w:r>
        <w:rPr>
          <w:noProof/>
        </w:rPr>
      </w:r>
      <w:r>
        <w:rPr>
          <w:noProof/>
        </w:rPr>
        <w:fldChar w:fldCharType="separate"/>
      </w:r>
      <w:r>
        <w:rPr>
          <w:noProof/>
        </w:rPr>
        <w:t>19</w:t>
      </w:r>
      <w:r>
        <w:rPr>
          <w:noProof/>
        </w:rPr>
        <w:fldChar w:fldCharType="end"/>
      </w:r>
    </w:p>
    <w:p w14:paraId="4F0DAFE7" w14:textId="632D39EE"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B102D1">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_Toc175242871 \h </w:instrText>
      </w:r>
      <w:r>
        <w:rPr>
          <w:noProof/>
        </w:rPr>
      </w:r>
      <w:r>
        <w:rPr>
          <w:noProof/>
        </w:rPr>
        <w:fldChar w:fldCharType="separate"/>
      </w:r>
      <w:r>
        <w:rPr>
          <w:noProof/>
        </w:rPr>
        <w:t>20</w:t>
      </w:r>
      <w:r>
        <w:rPr>
          <w:noProof/>
        </w:rPr>
        <w:fldChar w:fldCharType="end"/>
      </w:r>
    </w:p>
    <w:p w14:paraId="5B220AFB" w14:textId="77FFF012"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B102D1">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_Toc175242872 \h </w:instrText>
      </w:r>
      <w:r>
        <w:rPr>
          <w:noProof/>
        </w:rPr>
      </w:r>
      <w:r>
        <w:rPr>
          <w:noProof/>
        </w:rPr>
        <w:fldChar w:fldCharType="separate"/>
      </w:r>
      <w:r>
        <w:rPr>
          <w:noProof/>
        </w:rPr>
        <w:t>20</w:t>
      </w:r>
      <w:r>
        <w:rPr>
          <w:noProof/>
        </w:rPr>
        <w:fldChar w:fldCharType="end"/>
      </w:r>
    </w:p>
    <w:p w14:paraId="440C25C3" w14:textId="02C8CC8D"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B102D1">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_Toc175242873 \h </w:instrText>
      </w:r>
      <w:r>
        <w:rPr>
          <w:noProof/>
        </w:rPr>
      </w:r>
      <w:r>
        <w:rPr>
          <w:noProof/>
        </w:rPr>
        <w:fldChar w:fldCharType="separate"/>
      </w:r>
      <w:r>
        <w:rPr>
          <w:noProof/>
        </w:rPr>
        <w:t>20</w:t>
      </w:r>
      <w:r>
        <w:rPr>
          <w:noProof/>
        </w:rPr>
        <w:fldChar w:fldCharType="end"/>
      </w:r>
    </w:p>
    <w:p w14:paraId="211176DE" w14:textId="477C6CBF"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B102D1">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_Toc175242874 \h </w:instrText>
      </w:r>
      <w:r>
        <w:rPr>
          <w:noProof/>
        </w:rPr>
      </w:r>
      <w:r>
        <w:rPr>
          <w:noProof/>
        </w:rPr>
        <w:fldChar w:fldCharType="separate"/>
      </w:r>
      <w:r>
        <w:rPr>
          <w:noProof/>
        </w:rPr>
        <w:t>20</w:t>
      </w:r>
      <w:r>
        <w:rPr>
          <w:noProof/>
        </w:rPr>
        <w:fldChar w:fldCharType="end"/>
      </w:r>
    </w:p>
    <w:p w14:paraId="3609F200" w14:textId="6DF3BF7E"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B102D1">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_Toc175242875 \h </w:instrText>
      </w:r>
      <w:r>
        <w:rPr>
          <w:noProof/>
        </w:rPr>
      </w:r>
      <w:r>
        <w:rPr>
          <w:noProof/>
        </w:rPr>
        <w:fldChar w:fldCharType="separate"/>
      </w:r>
      <w:r>
        <w:rPr>
          <w:noProof/>
        </w:rPr>
        <w:t>20</w:t>
      </w:r>
      <w:r>
        <w:rPr>
          <w:noProof/>
        </w:rPr>
        <w:fldChar w:fldCharType="end"/>
      </w:r>
    </w:p>
    <w:p w14:paraId="3695AB30" w14:textId="19A7B060"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4.2.5</w:t>
      </w:r>
      <w:r w:rsidRPr="00B102D1">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_Toc175242876 \h </w:instrText>
      </w:r>
      <w:r>
        <w:rPr>
          <w:noProof/>
        </w:rPr>
      </w:r>
      <w:r>
        <w:rPr>
          <w:noProof/>
        </w:rPr>
        <w:fldChar w:fldCharType="separate"/>
      </w:r>
      <w:r>
        <w:rPr>
          <w:noProof/>
        </w:rPr>
        <w:t>20</w:t>
      </w:r>
      <w:r>
        <w:rPr>
          <w:noProof/>
        </w:rPr>
        <w:fldChar w:fldCharType="end"/>
      </w:r>
    </w:p>
    <w:p w14:paraId="26D52B54" w14:textId="7EA25D3B"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B102D1">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_Toc175242877 \h </w:instrText>
      </w:r>
      <w:r>
        <w:rPr>
          <w:noProof/>
        </w:rPr>
      </w:r>
      <w:r>
        <w:rPr>
          <w:noProof/>
        </w:rPr>
        <w:fldChar w:fldCharType="separate"/>
      </w:r>
      <w:r>
        <w:rPr>
          <w:noProof/>
        </w:rPr>
        <w:t>21</w:t>
      </w:r>
      <w:r>
        <w:rPr>
          <w:noProof/>
        </w:rPr>
        <w:fldChar w:fldCharType="end"/>
      </w:r>
    </w:p>
    <w:p w14:paraId="5AEBF5A7" w14:textId="46E33F3D"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B102D1">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_Toc175242878 \h </w:instrText>
      </w:r>
      <w:r>
        <w:rPr>
          <w:noProof/>
        </w:rPr>
      </w:r>
      <w:r>
        <w:rPr>
          <w:noProof/>
        </w:rPr>
        <w:fldChar w:fldCharType="separate"/>
      </w:r>
      <w:r>
        <w:rPr>
          <w:noProof/>
        </w:rPr>
        <w:t>21</w:t>
      </w:r>
      <w:r>
        <w:rPr>
          <w:noProof/>
        </w:rPr>
        <w:fldChar w:fldCharType="end"/>
      </w:r>
    </w:p>
    <w:p w14:paraId="293BF417" w14:textId="11A1D1C9" w:rsidR="00F7472A" w:rsidRPr="00B102D1" w:rsidRDefault="00F7472A">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B102D1">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_Toc175242879 \h </w:instrText>
      </w:r>
      <w:r>
        <w:rPr>
          <w:noProof/>
        </w:rPr>
      </w:r>
      <w:r>
        <w:rPr>
          <w:noProof/>
        </w:rPr>
        <w:fldChar w:fldCharType="separate"/>
      </w:r>
      <w:r>
        <w:rPr>
          <w:noProof/>
        </w:rPr>
        <w:t>21</w:t>
      </w:r>
      <w:r>
        <w:rPr>
          <w:noProof/>
        </w:rPr>
        <w:fldChar w:fldCharType="end"/>
      </w:r>
    </w:p>
    <w:p w14:paraId="7C0FE9D2" w14:textId="73309914"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B102D1">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_Toc175242880 \h </w:instrText>
      </w:r>
      <w:r>
        <w:rPr>
          <w:noProof/>
        </w:rPr>
      </w:r>
      <w:r>
        <w:rPr>
          <w:noProof/>
        </w:rPr>
        <w:fldChar w:fldCharType="separate"/>
      </w:r>
      <w:r>
        <w:rPr>
          <w:noProof/>
        </w:rPr>
        <w:t>22</w:t>
      </w:r>
      <w:r>
        <w:rPr>
          <w:noProof/>
        </w:rPr>
        <w:fldChar w:fldCharType="end"/>
      </w:r>
    </w:p>
    <w:p w14:paraId="098A2AD5" w14:textId="5D6A9255"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B102D1">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_Toc175242881 \h </w:instrText>
      </w:r>
      <w:r>
        <w:rPr>
          <w:noProof/>
        </w:rPr>
      </w:r>
      <w:r>
        <w:rPr>
          <w:noProof/>
        </w:rPr>
        <w:fldChar w:fldCharType="separate"/>
      </w:r>
      <w:r>
        <w:rPr>
          <w:noProof/>
        </w:rPr>
        <w:t>22</w:t>
      </w:r>
      <w:r>
        <w:rPr>
          <w:noProof/>
        </w:rPr>
        <w:fldChar w:fldCharType="end"/>
      </w:r>
    </w:p>
    <w:p w14:paraId="1499E581" w14:textId="1C7C3133"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B102D1">
        <w:rPr>
          <w:rFonts w:asciiTheme="minorHAnsi" w:eastAsiaTheme="minorEastAsia" w:hAnsiTheme="minorHAnsi" w:cstheme="minorBidi"/>
          <w:noProof/>
          <w:kern w:val="2"/>
          <w:sz w:val="22"/>
          <w:szCs w:val="22"/>
          <w:lang w:val="en-US"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_Toc175242882 \h </w:instrText>
      </w:r>
      <w:r>
        <w:rPr>
          <w:noProof/>
        </w:rPr>
      </w:r>
      <w:r>
        <w:rPr>
          <w:noProof/>
        </w:rPr>
        <w:fldChar w:fldCharType="separate"/>
      </w:r>
      <w:r>
        <w:rPr>
          <w:noProof/>
        </w:rPr>
        <w:t>22</w:t>
      </w:r>
      <w:r>
        <w:rPr>
          <w:noProof/>
        </w:rPr>
        <w:fldChar w:fldCharType="end"/>
      </w:r>
    </w:p>
    <w:p w14:paraId="6F063B36" w14:textId="1D44B5D8"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B102D1">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_Toc175242883 \h </w:instrText>
      </w:r>
      <w:r>
        <w:rPr>
          <w:noProof/>
        </w:rPr>
      </w:r>
      <w:r>
        <w:rPr>
          <w:noProof/>
        </w:rPr>
        <w:fldChar w:fldCharType="separate"/>
      </w:r>
      <w:r>
        <w:rPr>
          <w:noProof/>
        </w:rPr>
        <w:t>22</w:t>
      </w:r>
      <w:r>
        <w:rPr>
          <w:noProof/>
        </w:rPr>
        <w:fldChar w:fldCharType="end"/>
      </w:r>
    </w:p>
    <w:p w14:paraId="5D1A6D0B" w14:textId="62AF00DA"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B102D1">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_Toc175242884 \h </w:instrText>
      </w:r>
      <w:r>
        <w:rPr>
          <w:noProof/>
        </w:rPr>
      </w:r>
      <w:r>
        <w:rPr>
          <w:noProof/>
        </w:rPr>
        <w:fldChar w:fldCharType="separate"/>
      </w:r>
      <w:r>
        <w:rPr>
          <w:noProof/>
        </w:rPr>
        <w:t>23</w:t>
      </w:r>
      <w:r>
        <w:rPr>
          <w:noProof/>
        </w:rPr>
        <w:fldChar w:fldCharType="end"/>
      </w:r>
    </w:p>
    <w:p w14:paraId="59D62486" w14:textId="7EA423AA"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B102D1">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_Toc175242885 \h </w:instrText>
      </w:r>
      <w:r>
        <w:rPr>
          <w:noProof/>
        </w:rPr>
      </w:r>
      <w:r>
        <w:rPr>
          <w:noProof/>
        </w:rPr>
        <w:fldChar w:fldCharType="separate"/>
      </w:r>
      <w:r>
        <w:rPr>
          <w:noProof/>
        </w:rPr>
        <w:t>23</w:t>
      </w:r>
      <w:r>
        <w:rPr>
          <w:noProof/>
        </w:rPr>
        <w:fldChar w:fldCharType="end"/>
      </w:r>
    </w:p>
    <w:p w14:paraId="0744073E" w14:textId="2C470C47"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B102D1">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_Toc175242886 \h </w:instrText>
      </w:r>
      <w:r>
        <w:rPr>
          <w:noProof/>
        </w:rPr>
      </w:r>
      <w:r>
        <w:rPr>
          <w:noProof/>
        </w:rPr>
        <w:fldChar w:fldCharType="separate"/>
      </w:r>
      <w:r>
        <w:rPr>
          <w:noProof/>
        </w:rPr>
        <w:t>23</w:t>
      </w:r>
      <w:r>
        <w:rPr>
          <w:noProof/>
        </w:rPr>
        <w:fldChar w:fldCharType="end"/>
      </w:r>
    </w:p>
    <w:p w14:paraId="57D691D7" w14:textId="11C83B6F"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B102D1">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_Toc175242887 \h </w:instrText>
      </w:r>
      <w:r>
        <w:rPr>
          <w:noProof/>
        </w:rPr>
      </w:r>
      <w:r>
        <w:rPr>
          <w:noProof/>
        </w:rPr>
        <w:fldChar w:fldCharType="separate"/>
      </w:r>
      <w:r>
        <w:rPr>
          <w:noProof/>
        </w:rPr>
        <w:t>24</w:t>
      </w:r>
      <w:r>
        <w:rPr>
          <w:noProof/>
        </w:rPr>
        <w:fldChar w:fldCharType="end"/>
      </w:r>
    </w:p>
    <w:p w14:paraId="5DA5C769" w14:textId="3F285394"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B102D1">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_Toc175242888 \h </w:instrText>
      </w:r>
      <w:r>
        <w:rPr>
          <w:noProof/>
        </w:rPr>
      </w:r>
      <w:r>
        <w:rPr>
          <w:noProof/>
        </w:rPr>
        <w:fldChar w:fldCharType="separate"/>
      </w:r>
      <w:r>
        <w:rPr>
          <w:noProof/>
        </w:rPr>
        <w:t>24</w:t>
      </w:r>
      <w:r>
        <w:rPr>
          <w:noProof/>
        </w:rPr>
        <w:fldChar w:fldCharType="end"/>
      </w:r>
    </w:p>
    <w:p w14:paraId="3BDFECF9" w14:textId="5465CA46"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B102D1">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_Toc175242889 \h </w:instrText>
      </w:r>
      <w:r>
        <w:rPr>
          <w:noProof/>
        </w:rPr>
      </w:r>
      <w:r>
        <w:rPr>
          <w:noProof/>
        </w:rPr>
        <w:fldChar w:fldCharType="separate"/>
      </w:r>
      <w:r>
        <w:rPr>
          <w:noProof/>
        </w:rPr>
        <w:t>24</w:t>
      </w:r>
      <w:r>
        <w:rPr>
          <w:noProof/>
        </w:rPr>
        <w:fldChar w:fldCharType="end"/>
      </w:r>
    </w:p>
    <w:p w14:paraId="1892E088" w14:textId="7D79854D"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lastRenderedPageBreak/>
        <w:t>6.2.2</w:t>
      </w:r>
      <w:r w:rsidRPr="00B102D1">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_Toc175242890 \h </w:instrText>
      </w:r>
      <w:r>
        <w:rPr>
          <w:noProof/>
        </w:rPr>
      </w:r>
      <w:r>
        <w:rPr>
          <w:noProof/>
        </w:rPr>
        <w:fldChar w:fldCharType="separate"/>
      </w:r>
      <w:r>
        <w:rPr>
          <w:noProof/>
        </w:rPr>
        <w:t>25</w:t>
      </w:r>
      <w:r>
        <w:rPr>
          <w:noProof/>
        </w:rPr>
        <w:fldChar w:fldCharType="end"/>
      </w:r>
    </w:p>
    <w:p w14:paraId="55BC6D3D" w14:textId="098AC86A"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B102D1">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_Toc175242891 \h </w:instrText>
      </w:r>
      <w:r>
        <w:rPr>
          <w:noProof/>
        </w:rPr>
      </w:r>
      <w:r>
        <w:rPr>
          <w:noProof/>
        </w:rPr>
        <w:fldChar w:fldCharType="separate"/>
      </w:r>
      <w:r>
        <w:rPr>
          <w:noProof/>
        </w:rPr>
        <w:t>25</w:t>
      </w:r>
      <w:r>
        <w:rPr>
          <w:noProof/>
        </w:rPr>
        <w:fldChar w:fldCharType="end"/>
      </w:r>
    </w:p>
    <w:p w14:paraId="38B7A0F7" w14:textId="633CC3B4"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B102D1">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_Toc175242892 \h </w:instrText>
      </w:r>
      <w:r>
        <w:rPr>
          <w:noProof/>
        </w:rPr>
      </w:r>
      <w:r>
        <w:rPr>
          <w:noProof/>
        </w:rPr>
        <w:fldChar w:fldCharType="separate"/>
      </w:r>
      <w:r>
        <w:rPr>
          <w:noProof/>
        </w:rPr>
        <w:t>25</w:t>
      </w:r>
      <w:r>
        <w:rPr>
          <w:noProof/>
        </w:rPr>
        <w:fldChar w:fldCharType="end"/>
      </w:r>
    </w:p>
    <w:p w14:paraId="77A6FB78" w14:textId="173E2703"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B102D1">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_Toc175242893 \h </w:instrText>
      </w:r>
      <w:r>
        <w:rPr>
          <w:noProof/>
        </w:rPr>
      </w:r>
      <w:r>
        <w:rPr>
          <w:noProof/>
        </w:rPr>
        <w:fldChar w:fldCharType="separate"/>
      </w:r>
      <w:r>
        <w:rPr>
          <w:noProof/>
        </w:rPr>
        <w:t>25</w:t>
      </w:r>
      <w:r>
        <w:rPr>
          <w:noProof/>
        </w:rPr>
        <w:fldChar w:fldCharType="end"/>
      </w:r>
    </w:p>
    <w:p w14:paraId="5C0A1F55" w14:textId="619C1DAB"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B102D1">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_Toc175242894 \h </w:instrText>
      </w:r>
      <w:r>
        <w:rPr>
          <w:noProof/>
        </w:rPr>
      </w:r>
      <w:r>
        <w:rPr>
          <w:noProof/>
        </w:rPr>
        <w:fldChar w:fldCharType="separate"/>
      </w:r>
      <w:r>
        <w:rPr>
          <w:noProof/>
        </w:rPr>
        <w:t>25</w:t>
      </w:r>
      <w:r>
        <w:rPr>
          <w:noProof/>
        </w:rPr>
        <w:fldChar w:fldCharType="end"/>
      </w:r>
    </w:p>
    <w:p w14:paraId="0B60D9B9" w14:textId="719D2DAB"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B102D1">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_Toc175242895 \h </w:instrText>
      </w:r>
      <w:r>
        <w:rPr>
          <w:noProof/>
        </w:rPr>
      </w:r>
      <w:r>
        <w:rPr>
          <w:noProof/>
        </w:rPr>
        <w:fldChar w:fldCharType="separate"/>
      </w:r>
      <w:r>
        <w:rPr>
          <w:noProof/>
        </w:rPr>
        <w:t>26</w:t>
      </w:r>
      <w:r>
        <w:rPr>
          <w:noProof/>
        </w:rPr>
        <w:fldChar w:fldCharType="end"/>
      </w:r>
    </w:p>
    <w:p w14:paraId="1D8D3985" w14:textId="35D63712" w:rsidR="00F7472A" w:rsidRPr="00B102D1" w:rsidRDefault="00F7472A">
      <w:pPr>
        <w:pStyle w:val="TM2"/>
        <w:rPr>
          <w:rFonts w:asciiTheme="minorHAnsi" w:eastAsiaTheme="minorEastAsia" w:hAnsiTheme="minorHAnsi" w:cstheme="minorBidi"/>
          <w:noProof/>
          <w:kern w:val="2"/>
          <w:sz w:val="22"/>
          <w:szCs w:val="22"/>
          <w:lang w:val="en-US" w:eastAsia="fr-FR"/>
          <w14:ligatures w14:val="standardContextual"/>
        </w:rPr>
      </w:pPr>
      <w:r>
        <w:rPr>
          <w:noProof/>
        </w:rPr>
        <w:t>7.X</w:t>
      </w:r>
      <w:r w:rsidRPr="00B102D1">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_Toc175242896 \h </w:instrText>
      </w:r>
      <w:r>
        <w:rPr>
          <w:noProof/>
        </w:rPr>
      </w:r>
      <w:r>
        <w:rPr>
          <w:noProof/>
        </w:rPr>
        <w:fldChar w:fldCharType="separate"/>
      </w:r>
      <w:r>
        <w:rPr>
          <w:noProof/>
        </w:rPr>
        <w:t>26</w:t>
      </w:r>
      <w:r>
        <w:rPr>
          <w:noProof/>
        </w:rPr>
        <w:fldChar w:fldCharType="end"/>
      </w:r>
    </w:p>
    <w:p w14:paraId="4DE45658" w14:textId="78325DED"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Pr>
          <w:noProof/>
        </w:rPr>
        <w:t>7.X.1</w:t>
      </w:r>
      <w:r w:rsidRPr="00B102D1">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_Toc175242897 \h </w:instrText>
      </w:r>
      <w:r>
        <w:rPr>
          <w:noProof/>
        </w:rPr>
      </w:r>
      <w:r>
        <w:rPr>
          <w:noProof/>
        </w:rPr>
        <w:fldChar w:fldCharType="separate"/>
      </w:r>
      <w:r>
        <w:rPr>
          <w:noProof/>
        </w:rPr>
        <w:t>26</w:t>
      </w:r>
      <w:r>
        <w:rPr>
          <w:noProof/>
        </w:rPr>
        <w:fldChar w:fldCharType="end"/>
      </w:r>
    </w:p>
    <w:p w14:paraId="4BD13C32" w14:textId="290AFD70"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sidRPr="009D1057">
        <w:rPr>
          <w:noProof/>
          <w:lang w:val="en-US"/>
        </w:rPr>
        <w:t>7.X.2</w:t>
      </w:r>
      <w:r w:rsidRPr="00B102D1">
        <w:rPr>
          <w:rFonts w:asciiTheme="minorHAnsi" w:eastAsiaTheme="minorEastAsia" w:hAnsiTheme="minorHAnsi" w:cstheme="minorBidi"/>
          <w:noProof/>
          <w:kern w:val="2"/>
          <w:sz w:val="22"/>
          <w:szCs w:val="22"/>
          <w:lang w:val="en-US" w:eastAsia="fr-FR"/>
          <w14:ligatures w14:val="standardContextual"/>
        </w:rPr>
        <w:tab/>
      </w:r>
      <w:r w:rsidRPr="009D1057">
        <w:rPr>
          <w:noProof/>
          <w:lang w:val="en-US"/>
        </w:rPr>
        <w:t>Functional Description</w:t>
      </w:r>
      <w:r>
        <w:rPr>
          <w:noProof/>
        </w:rPr>
        <w:tab/>
      </w:r>
      <w:r>
        <w:rPr>
          <w:noProof/>
        </w:rPr>
        <w:fldChar w:fldCharType="begin"/>
      </w:r>
      <w:r>
        <w:rPr>
          <w:noProof/>
        </w:rPr>
        <w:instrText xml:space="preserve"> PAGEREF _Toc175242898 \h </w:instrText>
      </w:r>
      <w:r>
        <w:rPr>
          <w:noProof/>
        </w:rPr>
      </w:r>
      <w:r>
        <w:rPr>
          <w:noProof/>
        </w:rPr>
        <w:fldChar w:fldCharType="separate"/>
      </w:r>
      <w:r>
        <w:rPr>
          <w:noProof/>
        </w:rPr>
        <w:t>26</w:t>
      </w:r>
      <w:r>
        <w:rPr>
          <w:noProof/>
        </w:rPr>
        <w:fldChar w:fldCharType="end"/>
      </w:r>
    </w:p>
    <w:p w14:paraId="34FF15EB" w14:textId="1BA11FA7"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sidRPr="009D1057">
        <w:rPr>
          <w:noProof/>
          <w:lang w:val="en-US"/>
        </w:rPr>
        <w:t>7.X.3</w:t>
      </w:r>
      <w:r w:rsidRPr="00B102D1">
        <w:rPr>
          <w:rFonts w:asciiTheme="minorHAnsi" w:eastAsiaTheme="minorEastAsia" w:hAnsiTheme="minorHAnsi" w:cstheme="minorBidi"/>
          <w:noProof/>
          <w:kern w:val="2"/>
          <w:sz w:val="22"/>
          <w:szCs w:val="22"/>
          <w:lang w:val="en-US" w:eastAsia="fr-FR"/>
          <w14:ligatures w14:val="standardContextual"/>
        </w:rPr>
        <w:tab/>
      </w:r>
      <w:r w:rsidRPr="009D1057">
        <w:rPr>
          <w:noProof/>
          <w:lang w:val="en-US"/>
        </w:rPr>
        <w:t>Procedures</w:t>
      </w:r>
      <w:r>
        <w:rPr>
          <w:noProof/>
        </w:rPr>
        <w:tab/>
      </w:r>
      <w:r>
        <w:rPr>
          <w:noProof/>
        </w:rPr>
        <w:fldChar w:fldCharType="begin"/>
      </w:r>
      <w:r>
        <w:rPr>
          <w:noProof/>
        </w:rPr>
        <w:instrText xml:space="preserve"> PAGEREF _Toc175242899 \h </w:instrText>
      </w:r>
      <w:r>
        <w:rPr>
          <w:noProof/>
        </w:rPr>
      </w:r>
      <w:r>
        <w:rPr>
          <w:noProof/>
        </w:rPr>
        <w:fldChar w:fldCharType="separate"/>
      </w:r>
      <w:r>
        <w:rPr>
          <w:noProof/>
        </w:rPr>
        <w:t>26</w:t>
      </w:r>
      <w:r>
        <w:rPr>
          <w:noProof/>
        </w:rPr>
        <w:fldChar w:fldCharType="end"/>
      </w:r>
    </w:p>
    <w:p w14:paraId="38F8A459" w14:textId="400D7AAD" w:rsidR="00F7472A" w:rsidRPr="00B102D1" w:rsidRDefault="00F7472A">
      <w:pPr>
        <w:pStyle w:val="TM3"/>
        <w:rPr>
          <w:rFonts w:asciiTheme="minorHAnsi" w:eastAsiaTheme="minorEastAsia" w:hAnsiTheme="minorHAnsi" w:cstheme="minorBidi"/>
          <w:noProof/>
          <w:kern w:val="2"/>
          <w:sz w:val="22"/>
          <w:szCs w:val="22"/>
          <w:lang w:val="en-US" w:eastAsia="fr-FR"/>
          <w14:ligatures w14:val="standardContextual"/>
        </w:rPr>
      </w:pPr>
      <w:r w:rsidRPr="009D1057">
        <w:rPr>
          <w:noProof/>
          <w:lang w:val="en-US"/>
        </w:rPr>
        <w:t>7.X.4</w:t>
      </w:r>
      <w:r w:rsidRPr="00B102D1">
        <w:rPr>
          <w:rFonts w:asciiTheme="minorHAnsi" w:eastAsiaTheme="minorEastAsia" w:hAnsiTheme="minorHAnsi" w:cstheme="minorBidi"/>
          <w:noProof/>
          <w:kern w:val="2"/>
          <w:sz w:val="22"/>
          <w:szCs w:val="22"/>
          <w:lang w:val="en-US" w:eastAsia="fr-FR"/>
          <w14:ligatures w14:val="standardContextual"/>
        </w:rPr>
        <w:tab/>
      </w:r>
      <w:r w:rsidRPr="009D1057">
        <w:rPr>
          <w:noProof/>
          <w:lang w:val="en-US"/>
        </w:rPr>
        <w:t>Impacts on existing services, entities and interfaces</w:t>
      </w:r>
      <w:r>
        <w:rPr>
          <w:noProof/>
        </w:rPr>
        <w:tab/>
      </w:r>
      <w:r>
        <w:rPr>
          <w:noProof/>
        </w:rPr>
        <w:fldChar w:fldCharType="begin"/>
      </w:r>
      <w:r>
        <w:rPr>
          <w:noProof/>
        </w:rPr>
        <w:instrText xml:space="preserve"> PAGEREF _Toc175242900 \h </w:instrText>
      </w:r>
      <w:r>
        <w:rPr>
          <w:noProof/>
        </w:rPr>
      </w:r>
      <w:r>
        <w:rPr>
          <w:noProof/>
        </w:rPr>
        <w:fldChar w:fldCharType="separate"/>
      </w:r>
      <w:r>
        <w:rPr>
          <w:noProof/>
        </w:rPr>
        <w:t>26</w:t>
      </w:r>
      <w:r>
        <w:rPr>
          <w:noProof/>
        </w:rPr>
        <w:fldChar w:fldCharType="end"/>
      </w:r>
    </w:p>
    <w:p w14:paraId="35C5CB37" w14:textId="683B07C4" w:rsidR="00F7472A" w:rsidRPr="00B102D1" w:rsidRDefault="00F7472A">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B102D1">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_Toc175242901 \h </w:instrText>
      </w:r>
      <w:r>
        <w:rPr>
          <w:noProof/>
        </w:rPr>
      </w:r>
      <w:r>
        <w:rPr>
          <w:noProof/>
        </w:rPr>
        <w:fldChar w:fldCharType="separate"/>
      </w:r>
      <w:r>
        <w:rPr>
          <w:noProof/>
        </w:rPr>
        <w:t>26</w:t>
      </w:r>
      <w:r>
        <w:rPr>
          <w:noProof/>
        </w:rPr>
        <w:fldChar w:fldCharType="end"/>
      </w:r>
    </w:p>
    <w:p w14:paraId="0011D181" w14:textId="32BD1AC6" w:rsidR="00F7472A" w:rsidRPr="00B102D1" w:rsidRDefault="00F7472A">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_Toc175242902 \h </w:instrText>
      </w:r>
      <w:r>
        <w:rPr>
          <w:noProof/>
        </w:rPr>
      </w:r>
      <w:r>
        <w:rPr>
          <w:noProof/>
        </w:rPr>
        <w:fldChar w:fldCharType="separate"/>
      </w:r>
      <w:r>
        <w:rPr>
          <w:noProof/>
        </w:rPr>
        <w:t>27</w:t>
      </w:r>
      <w:r>
        <w:rPr>
          <w:noProof/>
        </w:rPr>
        <w:fldChar w:fldCharType="end"/>
      </w:r>
    </w:p>
    <w:p w14:paraId="469EF125" w14:textId="48EB9DBD" w:rsidR="00F7472A" w:rsidRPr="00B102D1" w:rsidRDefault="00F7472A">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_Toc175242903 \h </w:instrText>
      </w:r>
      <w:r>
        <w:rPr>
          <w:noProof/>
        </w:rPr>
      </w:r>
      <w:r>
        <w:rPr>
          <w:noProof/>
        </w:rPr>
        <w:fldChar w:fldCharType="separate"/>
      </w:r>
      <w:r>
        <w:rPr>
          <w:noProof/>
        </w:rPr>
        <w:t>28</w:t>
      </w:r>
      <w:r>
        <w:rPr>
          <w:noProof/>
        </w:rPr>
        <w:fldChar w:fldCharType="end"/>
      </w:r>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75242837"/>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75242838"/>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75242839"/>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75242840"/>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30"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30"/>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192D065C" w14:textId="77777777" w:rsidR="00646D42" w:rsidRDefault="00646D42" w:rsidP="00646D42">
      <w:pPr>
        <w:pStyle w:val="EX"/>
      </w:pPr>
      <w:r w:rsidRPr="002776D5">
        <w:t>[23700-66]</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0CD42928" w14:textId="70135746" w:rsidR="00E90D75" w:rsidRPr="004D3578" w:rsidRDefault="00646D42" w:rsidP="00646D42">
      <w:pPr>
        <w:pStyle w:val="EX"/>
      </w:pPr>
      <w:r>
        <w:lastRenderedPageBreak/>
        <w:t>[28.310]</w:t>
      </w:r>
      <w:r>
        <w:tab/>
        <w:t xml:space="preserve">3GPP </w:t>
      </w:r>
      <w:r w:rsidRPr="004E23F2">
        <w:t>TS 28.310</w:t>
      </w:r>
      <w:r>
        <w:t xml:space="preserve">: </w:t>
      </w:r>
      <w:r w:rsidRPr="00C75270">
        <w:t>"Management and orchestration; Energy efficiency of 5G".</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lastRenderedPageBreak/>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5C2043FA" w:rsidR="003850DF" w:rsidRDefault="00492B29" w:rsidP="00492B29">
      <w:pPr>
        <w:pStyle w:val="EX"/>
      </w:pPr>
      <w:r>
        <w:t>[BT2540]</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7" w:history="1">
        <w:r w:rsidRPr="00EE508C">
          <w:rPr>
            <w:rStyle w:val="Lienhypertexte"/>
            <w:lang w:val="fr-FR"/>
          </w:rPr>
          <w:t>https://dimpact.org/</w:t>
        </w:r>
      </w:hyperlink>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hyperlink r:id="rId18" w:history="1">
        <w:r w:rsidRPr="00C93203">
          <w:rPr>
            <w:rStyle w:val="Lienhypertexte"/>
            <w:lang w:val="fr-FR"/>
          </w:rPr>
          <w:t>https://ultrahdforum.org/ibc2023-press-release-ultra-hd-forum-to-showcase-efficient-hdr-sdr-sustainability-demos/</w:t>
        </w:r>
      </w:hyperlink>
    </w:p>
    <w:p w14:paraId="1ABEBFF8" w14:textId="77777777" w:rsidR="00687DE4" w:rsidRDefault="00687DE4" w:rsidP="00687DE4">
      <w:pPr>
        <w:pStyle w:val="EX"/>
      </w:pPr>
      <w:r>
        <w:t>[</w:t>
      </w:r>
      <w:r w:rsidRPr="00DB62AA">
        <w:rPr>
          <w:highlight w:val="yellow"/>
        </w:rPr>
        <w:t>22282</w:t>
      </w:r>
      <w:r>
        <w:t>]</w:t>
      </w:r>
      <w:r>
        <w:tab/>
        <w:t>3GPP TR 22.882: "</w:t>
      </w:r>
      <w:r w:rsidRPr="00D172E2">
        <w:t>Study on Energy Efficiency as a service criteria</w:t>
      </w:r>
      <w:r>
        <w:t>".</w:t>
      </w:r>
    </w:p>
    <w:p w14:paraId="78FABDA6" w14:textId="21423B27" w:rsidR="00C67A55" w:rsidRPr="000C5A90" w:rsidRDefault="00A629EB" w:rsidP="00687DE4">
      <w:pPr>
        <w:pStyle w:val="EX"/>
        <w:rPr>
          <w:lang w:val="en-US"/>
        </w:rPr>
      </w:pPr>
      <w:r w:rsidRPr="006D43A4">
        <w:t>[ARCEP]</w:t>
      </w:r>
      <w:r w:rsidRPr="006D43A4">
        <w:tab/>
      </w:r>
      <w:r>
        <w:t>ARCEP, "Arcep publishes a draft decision for public consultation, with a view to enhancing its annual “Achieving digital sustainability” survey",</w:t>
      </w:r>
      <w:r>
        <w:br/>
      </w:r>
      <w:hyperlink r:id="rId19" w:history="1">
        <w:r w:rsidRPr="009740C5">
          <w:rPr>
            <w:rStyle w:val="Lienhypertexte"/>
          </w:rPr>
          <w:t>https://en.arcep.fr/fileadmin/cru-1714402758/user_upload/41-24-english-version.pdf</w:t>
        </w:r>
      </w:hyperlink>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pPr>
      <w:r>
        <w:t>[26506]</w:t>
      </w:r>
      <w:r>
        <w:tab/>
        <w:t>3GPP TS 26.506: "5G Real-time Media Communication Architecture".</w:t>
      </w:r>
    </w:p>
    <w:p w14:paraId="6D3FCDBC" w14:textId="4B0F0C49" w:rsidR="006D1FEE" w:rsidRDefault="007D209F" w:rsidP="00687DE4">
      <w:pPr>
        <w:pStyle w:val="EX"/>
      </w:pPr>
      <w:r>
        <w:t>[</w:t>
      </w:r>
      <w:r w:rsidR="006D1FEE" w:rsidRPr="00FC4F74">
        <w:t>EmpCo</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r w:rsidR="006D1FEE" w:rsidRPr="00B71E2D">
        <w:t>https://eur-lex.europa.eu/legal-content/EN/TXT/?uri=CELEX:32024L0825</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lastRenderedPageBreak/>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1" w:name="definitions"/>
      <w:bookmarkStart w:id="32" w:name="_Toc129708870"/>
      <w:bookmarkStart w:id="33" w:name="_Toc175242841"/>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4" w:name="_Toc129708871"/>
      <w:bookmarkStart w:id="35" w:name="_Toc175242842"/>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6" w:name="_Toc129708872"/>
      <w:bookmarkStart w:id="37" w:name="_Toc175242843"/>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8" w:name="_Toc129708873"/>
      <w:bookmarkStart w:id="39" w:name="_Toc175242844"/>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0" w:name="clause4"/>
      <w:bookmarkStart w:id="41" w:name="_Toc129708874"/>
      <w:bookmarkStart w:id="42" w:name="_Toc175242845"/>
      <w:bookmarkEnd w:id="40"/>
      <w:r w:rsidRPr="004D3578">
        <w:t>4</w:t>
      </w:r>
      <w:r w:rsidRPr="004D3578">
        <w:tab/>
      </w:r>
      <w:bookmarkEnd w:id="41"/>
      <w:r w:rsidR="007B1D88">
        <w:t xml:space="preserve">Introduction to </w:t>
      </w:r>
      <w:r w:rsidR="00C17437">
        <w:t xml:space="preserve">energy efficiency for </w:t>
      </w:r>
      <w:r w:rsidR="00E4121F">
        <w:t>media</w:t>
      </w:r>
      <w:bookmarkEnd w:id="42"/>
    </w:p>
    <w:p w14:paraId="480FB05A" w14:textId="6D996289" w:rsidR="00080512" w:rsidRPr="004D3578" w:rsidRDefault="00080512">
      <w:pPr>
        <w:pStyle w:val="Titre2"/>
      </w:pPr>
      <w:bookmarkStart w:id="43" w:name="_Toc129708875"/>
      <w:bookmarkStart w:id="44" w:name="_Toc175242846"/>
      <w:r w:rsidRPr="004D3578">
        <w:t>4.1</w:t>
      </w:r>
      <w:r w:rsidRPr="004D3578">
        <w:tab/>
      </w:r>
      <w:bookmarkEnd w:id="43"/>
      <w:r w:rsidR="006F329F">
        <w:t>General</w:t>
      </w:r>
      <w:bookmarkEnd w:id="44"/>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5" w:name="_Toc175242847"/>
      <w:r>
        <w:t>4.1.1</w:t>
      </w:r>
      <w:r>
        <w:tab/>
        <w:t>Motivation</w:t>
      </w:r>
      <w:bookmarkEnd w:id="45"/>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Considering the 5G System, energy efficiency of each of its components as well as the system as a whole is required.In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6" w:name="_Toc175242848"/>
      <w:r>
        <w:t>4.1.2</w:t>
      </w:r>
      <w:r>
        <w:tab/>
        <w:t>Energy and power in mobile networks</w:t>
      </w:r>
      <w:bookmarkEnd w:id="46"/>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47" w:name="_Toc175242849"/>
      <w:r>
        <w:t>4.1.3</w:t>
      </w:r>
      <w:r>
        <w:tab/>
        <w:t>Energy and power in mobile device</w:t>
      </w:r>
      <w:bookmarkEnd w:id="47"/>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48" w:name="_Toc175242850"/>
      <w:r>
        <w:rPr>
          <w:lang w:eastAsia="ko-KR"/>
        </w:rPr>
        <w:t>4.1.</w:t>
      </w:r>
      <w:r w:rsidR="00DA629A">
        <w:rPr>
          <w:lang w:eastAsia="ko-KR"/>
        </w:rPr>
        <w:t>4</w:t>
      </w:r>
      <w:r>
        <w:rPr>
          <w:lang w:eastAsia="ko-KR"/>
        </w:rPr>
        <w:tab/>
        <w:t>Greenhouse gas emissions reporting and energy measurement</w:t>
      </w:r>
      <w:bookmarkEnd w:id="48"/>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49" w:name="_Toc175242851"/>
      <w:r>
        <w:rPr>
          <w:lang w:eastAsia="ko-KR"/>
        </w:rPr>
        <w:t>4.1.</w:t>
      </w:r>
      <w:r w:rsidR="006E2640">
        <w:rPr>
          <w:lang w:eastAsia="ko-KR"/>
        </w:rPr>
        <w:t>5</w:t>
      </w:r>
      <w:r>
        <w:rPr>
          <w:lang w:eastAsia="ko-KR"/>
        </w:rPr>
        <w:tab/>
        <w:t>Legislative frameworks for greenhouse gas reporting</w:t>
      </w:r>
      <w:bookmarkEnd w:id="49"/>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0" w:name="_Toc129708876"/>
      <w:bookmarkStart w:id="51" w:name="_Toc175242852"/>
      <w:r w:rsidRPr="004D3578">
        <w:t>4.2</w:t>
      </w:r>
      <w:r w:rsidRPr="004D3578">
        <w:tab/>
      </w:r>
      <w:bookmarkEnd w:id="50"/>
      <w:r w:rsidR="0035595E">
        <w:t>Related work</w:t>
      </w:r>
      <w:bookmarkEnd w:id="51"/>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2" w:name="_Toc175242853"/>
      <w:r>
        <w:t>4.2.1</w:t>
      </w:r>
      <w:r>
        <w:tab/>
      </w:r>
      <w:r w:rsidR="00773FC9">
        <w:t>Introduction</w:t>
      </w:r>
      <w:bookmarkEnd w:id="52"/>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3" w:name="_Toc175242854"/>
      <w:r>
        <w:t>4.2.2</w:t>
      </w:r>
      <w:r>
        <w:tab/>
        <w:t>3GPP</w:t>
      </w:r>
      <w:bookmarkEnd w:id="53"/>
    </w:p>
    <w:p w14:paraId="75E541B1" w14:textId="77777777" w:rsidR="009A5620" w:rsidRDefault="009A5620" w:rsidP="009A5620">
      <w:pPr>
        <w:pStyle w:val="Titre4"/>
      </w:pPr>
      <w:bookmarkStart w:id="54" w:name="_Toc175242855"/>
      <w:r>
        <w:t>4.2.2.1</w:t>
      </w:r>
      <w:r>
        <w:tab/>
        <w:t>Introduction</w:t>
      </w:r>
      <w:bookmarkEnd w:id="54"/>
    </w:p>
    <w:p w14:paraId="771623CD" w14:textId="77777777" w:rsidR="009A5620" w:rsidRDefault="009A5620" w:rsidP="009A5620">
      <w:pPr>
        <w:pStyle w:val="Titre4"/>
      </w:pPr>
      <w:bookmarkStart w:id="55" w:name="_Toc175242856"/>
      <w:r>
        <w:t>4.2.2.2</w:t>
      </w:r>
      <w:r>
        <w:tab/>
      </w:r>
      <w:r w:rsidRPr="00D63FDC">
        <w:t xml:space="preserve">Collection and exposure of energy consumption information </w:t>
      </w:r>
      <w:r>
        <w:t>at</w:t>
      </w:r>
      <w:r w:rsidRPr="00D63FDC">
        <w:t xml:space="preserve"> OAM</w:t>
      </w:r>
      <w:bookmarkEnd w:id="55"/>
    </w:p>
    <w:p w14:paraId="40AA624E" w14:textId="77777777" w:rsidR="0077215C" w:rsidRDefault="0077215C" w:rsidP="00DC30CC">
      <w:pPr>
        <w:pStyle w:val="Titre5"/>
        <w:rPr>
          <w:rFonts w:eastAsiaTheme="minorEastAsia"/>
          <w:lang w:val="en-US"/>
        </w:rPr>
      </w:pPr>
      <w:bookmarkStart w:id="56" w:name="_Toc175242857"/>
      <w:r>
        <w:rPr>
          <w:rFonts w:eastAsiaTheme="minorEastAsia"/>
          <w:lang w:val="en-US"/>
        </w:rPr>
        <w:t>4.2.2.1.1</w:t>
      </w:r>
      <w:r>
        <w:rPr>
          <w:rFonts w:eastAsiaTheme="minorEastAsia"/>
          <w:lang w:val="en-US"/>
        </w:rPr>
        <w:tab/>
        <w:t>Introduction</w:t>
      </w:r>
      <w:bookmarkEnd w:id="56"/>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57" w:name="_Toc157674394"/>
      <w:bookmarkStart w:id="58" w:name="_Toc161043348"/>
      <w:bookmarkStart w:id="59" w:name="_Toc175242858"/>
      <w:r>
        <w:rPr>
          <w:rFonts w:eastAsiaTheme="minorEastAsia"/>
          <w:lang w:val="en-US"/>
        </w:rPr>
        <w:t>4.2.2.1.2</w:t>
      </w:r>
      <w:r>
        <w:rPr>
          <w:rFonts w:eastAsiaTheme="minorEastAsia"/>
          <w:lang w:val="en-US"/>
        </w:rPr>
        <w:tab/>
      </w:r>
      <w:r>
        <w:rPr>
          <w:rFonts w:eastAsiaTheme="minorEastAsia"/>
        </w:rPr>
        <w:t>Collection of network energy information</w:t>
      </w:r>
      <w:bookmarkEnd w:id="57"/>
      <w:bookmarkEnd w:id="58"/>
      <w:r>
        <w:rPr>
          <w:rFonts w:eastAsiaTheme="minorEastAsia"/>
        </w:rPr>
        <w:t xml:space="preserve"> by OAM</w:t>
      </w:r>
      <w:bookmarkEnd w:id="59"/>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60" w:name="_CRTable5_2_2_11"/>
      <w:r>
        <w:t xml:space="preserve">Table </w:t>
      </w:r>
      <w:bookmarkEnd w:id="60"/>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61" w:name="_Toc175242859"/>
      <w:r>
        <w:rPr>
          <w:rFonts w:eastAsiaTheme="minorEastAsia"/>
          <w:lang w:val="en-US"/>
        </w:rPr>
        <w:t>4.2.2.1</w:t>
      </w:r>
      <w:bookmarkStart w:id="62" w:name="_Toc157674395"/>
      <w:bookmarkStart w:id="63" w:name="_Toc161043349"/>
      <w:r>
        <w:rPr>
          <w:rFonts w:eastAsiaTheme="minorEastAsia"/>
          <w:lang w:val="en-US"/>
        </w:rPr>
        <w:t>.3</w:t>
      </w:r>
      <w:r>
        <w:rPr>
          <w:rFonts w:eastAsiaTheme="minorEastAsia"/>
          <w:lang w:val="en-US"/>
        </w:rPr>
        <w:tab/>
        <w:t>Exposure of network energy information</w:t>
      </w:r>
      <w:bookmarkEnd w:id="62"/>
      <w:bookmarkEnd w:id="63"/>
      <w:r>
        <w:rPr>
          <w:rFonts w:eastAsiaTheme="minorEastAsia"/>
          <w:lang w:val="en-US"/>
        </w:rPr>
        <w:t xml:space="preserve"> by OAM</w:t>
      </w:r>
      <w:bookmarkEnd w:id="61"/>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64" w:name="_Toc175242860"/>
      <w:r>
        <w:t>4.2.2.3</w:t>
      </w:r>
      <w:r>
        <w:tab/>
      </w:r>
      <w:r>
        <w:tab/>
      </w:r>
      <w:r w:rsidRPr="00D63FDC">
        <w:t xml:space="preserve">Collection and exposure of energy consumption information </w:t>
      </w:r>
      <w:r>
        <w:t>at</w:t>
      </w:r>
      <w:r w:rsidRPr="00D63FDC">
        <w:t xml:space="preserve"> </w:t>
      </w:r>
      <w:r>
        <w:t>NF</w:t>
      </w:r>
      <w:bookmarkEnd w:id="64"/>
    </w:p>
    <w:p w14:paraId="687F845D" w14:textId="6C819950" w:rsidR="004254FD" w:rsidRDefault="004254FD" w:rsidP="004254FD">
      <w:r>
        <w:rPr>
          <w:highlight w:val="yellow"/>
        </w:rPr>
        <w:t>[</w:t>
      </w:r>
      <w:r w:rsidRPr="00812518">
        <w:rPr>
          <w:highlight w:val="yellow"/>
        </w:rPr>
        <w:t xml:space="preserve">Editor’s note: </w:t>
      </w:r>
      <w:r w:rsidR="00E96421" w:rsidRPr="00B102D1">
        <w:rPr>
          <w:highlight w:val="yellow"/>
        </w:rPr>
        <w:t>TR 23.700-66 v1.0.0 has been approved by SA but additional studies are still in progress in SA2. Conclusions of TR 23.700-66 could be updated based on the progress of SA2</w:t>
      </w:r>
      <w:r w:rsidRPr="00812518">
        <w:rPr>
          <w:highlight w:val="yellow"/>
        </w:rPr>
        <w:t>.</w:t>
      </w:r>
      <w:r>
        <w:rPr>
          <w:highlight w:val="yellow"/>
        </w:rPr>
        <w:t>]</w:t>
      </w:r>
    </w:p>
    <w:p w14:paraId="4486E12A" w14:textId="77777777" w:rsidR="009134C8" w:rsidRDefault="009134C8" w:rsidP="009134C8">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77777777" w:rsidR="009134C8" w:rsidRDefault="009134C8" w:rsidP="009134C8">
      <w:r>
        <w:t xml:space="preserve">The conclusions and the normative work following </w:t>
      </w:r>
      <w:r w:rsidRPr="00955B79">
        <w:t>TR</w:t>
      </w:r>
      <w:r>
        <w:t> </w:t>
      </w:r>
      <w:r w:rsidRPr="00955B79">
        <w:t>23.700-66</w:t>
      </w:r>
      <w:r>
        <w:t> </w:t>
      </w:r>
      <w:r w:rsidRPr="00955B79">
        <w:t>[</w:t>
      </w:r>
      <w:r w:rsidRPr="002776D5">
        <w:rPr>
          <w:highlight w:val="yellow"/>
        </w:rPr>
        <w:t>23700-66</w:t>
      </w:r>
      <w:r w:rsidRPr="00955B79">
        <w:t>]</w:t>
      </w:r>
      <w:r>
        <w:t xml:space="preserve"> will be used for c</w:t>
      </w:r>
      <w:r w:rsidRPr="00117B6A">
        <w:t>ollection and exposure of energy consumption information at N</w:t>
      </w:r>
      <w:r>
        <w:t xml:space="preserve">etwork </w:t>
      </w:r>
      <w:r w:rsidRPr="00117B6A">
        <w:t>F</w:t>
      </w:r>
      <w:r>
        <w:t>unctions and are summarised as follows:</w:t>
      </w:r>
    </w:p>
    <w:p w14:paraId="6A532DE4" w14:textId="77777777" w:rsidR="009134C8" w:rsidRDefault="009134C8" w:rsidP="009134C8">
      <w:pPr>
        <w:pStyle w:val="B1"/>
        <w:keepNext/>
      </w:pPr>
      <w:r>
        <w:t>1.</w:t>
      </w:r>
      <w:r>
        <w:tab/>
        <w:t>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 The granularity of energy information exposed will depend on the authorised consumer:</w:t>
      </w:r>
    </w:p>
    <w:p w14:paraId="14146683" w14:textId="77777777"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 xml:space="preserve">unction: </w:t>
      </w:r>
      <w:r w:rsidRPr="00135B6D">
        <w:t xml:space="preserve">per application, per Network Slice, per UE, per-UE-per-QoS </w:t>
      </w:r>
      <w:r>
        <w:t>F</w:t>
      </w:r>
      <w:r w:rsidRPr="00135B6D">
        <w:t>low</w:t>
      </w:r>
      <w:r>
        <w:t>.</w:t>
      </w:r>
    </w:p>
    <w:p w14:paraId="6DAD6B88" w14:textId="77777777" w:rsidR="009134C8" w:rsidRDefault="009134C8" w:rsidP="009134C8">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Pr="009F464B">
        <w:t>: per</w:t>
      </w:r>
      <w:r w:rsidRPr="00135B6D">
        <w:t xml:space="preserve"> </w:t>
      </w:r>
      <w:r w:rsidRPr="009F464B">
        <w:t>application corresponding to the AF</w:t>
      </w:r>
      <w:r>
        <w:t xml:space="preserve"> in question</w:t>
      </w:r>
      <w:r w:rsidRPr="009F464B">
        <w:t>, per Network Slice, per UE, and per UE per AF</w:t>
      </w:r>
      <w:r>
        <w:t>.</w:t>
      </w:r>
    </w:p>
    <w:p w14:paraId="3103263C" w14:textId="77777777" w:rsidR="009134C8" w:rsidRDefault="009134C8" w:rsidP="009134C8">
      <w:pPr>
        <w:pStyle w:val="B1"/>
        <w:keepNext/>
      </w:pPr>
      <w:r>
        <w:t>2.</w:t>
      </w:r>
      <w:r>
        <w:tab/>
        <w:t>The energy-related information will include Energy Consumption information and renewable energy information.</w:t>
      </w:r>
    </w:p>
    <w:p w14:paraId="60DE9FF1" w14:textId="77777777" w:rsidR="009134C8" w:rsidRDefault="009134C8" w:rsidP="009134C8">
      <w:pPr>
        <w:pStyle w:val="B2"/>
      </w:pPr>
      <w:r>
        <w:t>-</w:t>
      </w:r>
      <w:r>
        <w:tab/>
        <w:t xml:space="preserve">Energy Consumption information is defined in </w:t>
      </w:r>
      <w:r w:rsidRPr="00121DB3">
        <w:t>the TS</w:t>
      </w:r>
      <w:r>
        <w:t> </w:t>
      </w:r>
      <w:r w:rsidRPr="00121DB3">
        <w:t>28.310</w:t>
      </w:r>
      <w:r>
        <w:t> [</w:t>
      </w:r>
      <w:r w:rsidRPr="0053591B">
        <w:rPr>
          <w:highlight w:val="yellow"/>
        </w:rPr>
        <w:t>28310</w:t>
      </w:r>
      <w:r>
        <w:t>].</w:t>
      </w:r>
    </w:p>
    <w:p w14:paraId="57AAB9B7" w14:textId="77777777" w:rsidR="009134C8" w:rsidRDefault="009134C8" w:rsidP="009134C8">
      <w:pPr>
        <w:pStyle w:val="B2"/>
      </w:pPr>
      <w:r>
        <w:t>-</w:t>
      </w:r>
      <w:r>
        <w:tab/>
        <w:t xml:space="preserve">Renewable energy information </w:t>
      </w:r>
      <w:r w:rsidRPr="00A84CA0">
        <w:t>means energy from renewable non-fossil sources. For example (but not limited to) wind, solar, aerothermal, geothermal, hydrothermal.</w:t>
      </w:r>
    </w:p>
    <w:p w14:paraId="4BA3812A" w14:textId="09506DE0" w:rsidR="009134C8" w:rsidRDefault="009134C8" w:rsidP="009134C8">
      <w:pPr>
        <w:pStyle w:val="B1"/>
      </w:pPr>
      <w:r>
        <w:t>3.</w:t>
      </w:r>
      <w:r>
        <w:tab/>
        <w:t>Authorised consumers</w:t>
      </w:r>
      <w:r w:rsidRPr="000527D7">
        <w:t xml:space="preserve"> may </w:t>
      </w:r>
      <w:r w:rsidR="00B64D1E">
        <w:t>subscribe</w:t>
      </w:r>
      <w:r>
        <w:t xml:space="preserve"> to</w:t>
      </w:r>
      <w:r w:rsidRPr="000527D7">
        <w:t xml:space="preserve"> </w:t>
      </w:r>
      <w:r>
        <w:t xml:space="preserve">periodic or threshold-based </w:t>
      </w:r>
      <w:r w:rsidRPr="000527D7">
        <w:t>exposure</w:t>
      </w:r>
      <w:r>
        <w:t xml:space="preserve"> of E</w:t>
      </w:r>
      <w:r w:rsidRPr="000527D7">
        <w:t xml:space="preserve">nergy </w:t>
      </w:r>
      <w:r>
        <w:t>C</w:t>
      </w:r>
      <w:r w:rsidRPr="000527D7">
        <w:t xml:space="preserve">onsumption information </w:t>
      </w:r>
      <w:r>
        <w:t>by the new network functionality.</w:t>
      </w:r>
    </w:p>
    <w:p w14:paraId="5A9F005F" w14:textId="77777777" w:rsidR="009134C8" w:rsidRDefault="009134C8" w:rsidP="009134C8">
      <w:pPr>
        <w:pStyle w:val="B1"/>
      </w:pPr>
      <w:r>
        <w:t>4.</w:t>
      </w:r>
      <w:r>
        <w:tab/>
        <w:t>The information for the calculation of the Energy Consumption information is obtained from the following sources:</w:t>
      </w:r>
    </w:p>
    <w:p w14:paraId="20DE2DBB" w14:textId="77777777" w:rsidR="009134C8" w:rsidRDefault="009134C8" w:rsidP="009134C8">
      <w:pPr>
        <w:pStyle w:val="B2"/>
      </w:pPr>
      <w:r>
        <w:t>-</w:t>
      </w:r>
      <w:r>
        <w:tab/>
        <w:t>OAM: provides Energy Consumption information from the gNodeB(s) and UPF(s) serving the UE, or the Network Slice serving the UE;</w:t>
      </w:r>
    </w:p>
    <w:p w14:paraId="068D2405" w14:textId="77777777" w:rsidR="009134C8" w:rsidRDefault="009134C8" w:rsidP="009134C8">
      <w:pPr>
        <w:pStyle w:val="B2"/>
      </w:pPr>
      <w:r>
        <w:t>-</w:t>
      </w:r>
      <w:r>
        <w:tab/>
        <w:t>OAM: provides the overall data volume of the gNodeB;</w:t>
      </w:r>
    </w:p>
    <w:p w14:paraId="6FAB996C" w14:textId="77777777" w:rsidR="009134C8" w:rsidRDefault="009134C8" w:rsidP="009134C8">
      <w:pPr>
        <w:pStyle w:val="B2"/>
      </w:pPr>
      <w:r>
        <w:t>-</w:t>
      </w:r>
      <w:r>
        <w:tab/>
        <w:t>UPF: provides the overall data volume of the UPF;</w:t>
      </w:r>
    </w:p>
    <w:p w14:paraId="2529BA9F" w14:textId="77777777" w:rsidR="009134C8" w:rsidRDefault="009134C8" w:rsidP="009134C8">
      <w:pPr>
        <w:pStyle w:val="B2"/>
      </w:pPr>
      <w:r>
        <w:t>-</w:t>
      </w:r>
      <w:r>
        <w:tab/>
        <w:t>UPF: provides the data volume for the QoS Flow or the Service Data Flow (SDF).</w:t>
      </w:r>
    </w:p>
    <w:p w14:paraId="4CE93F4D" w14:textId="77777777" w:rsidR="009134C8" w:rsidRDefault="009134C8" w:rsidP="009134C8">
      <w:pPr>
        <w:pStyle w:val="B1"/>
      </w:pPr>
      <w:r>
        <w:t>5.</w:t>
      </w:r>
      <w:r>
        <w:tab/>
      </w:r>
      <w:r w:rsidRPr="00CD5E94">
        <w:t xml:space="preserve">The new 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17472E55" w14:textId="5EB773B1" w:rsidR="00E96421" w:rsidRDefault="009134C8" w:rsidP="00B102D1">
      <w:pPr>
        <w:pStyle w:val="B1"/>
      </w:pPr>
      <w:r>
        <w:t>7.</w:t>
      </w:r>
      <w:r>
        <w:tab/>
        <w:t>To support</w:t>
      </w:r>
      <w:r w:rsidRPr="00496B3F">
        <w:t xml:space="preserve"> Enhancements on NF discovery and (re-)selection based on energy</w:t>
      </w:r>
      <w:r>
        <w:t>-</w:t>
      </w:r>
      <w:r w:rsidRPr="00496B3F">
        <w:t>related information</w:t>
      </w:r>
      <w:r>
        <w:t xml:space="preserve">, the </w:t>
      </w:r>
      <w:r w:rsidRPr="00355EB1">
        <w:t xml:space="preserve">NF profile may be extended (e.g. </w:t>
      </w:r>
      <w:r>
        <w:t xml:space="preserve">by </w:t>
      </w:r>
      <w:r w:rsidRPr="00355EB1">
        <w:t>includ</w:t>
      </w:r>
      <w:r>
        <w:t>ing</w:t>
      </w:r>
      <w:r w:rsidRPr="00355EB1">
        <w:t xml:space="preserve"> the new energy</w:t>
      </w:r>
      <w:r>
        <w:t>-</w:t>
      </w:r>
      <w:r w:rsidRPr="00355EB1">
        <w:t xml:space="preserve">related information or </w:t>
      </w:r>
      <w:r>
        <w:t xml:space="preserve">by </w:t>
      </w:r>
      <w:r w:rsidRPr="00355EB1">
        <w:t>reus</w:t>
      </w:r>
      <w:r>
        <w:t>ing</w:t>
      </w:r>
      <w:r w:rsidRPr="00355EB1">
        <w:t xml:space="preserve"> existing NF profile parameters) to allow an operator to influence NF discovery and selection based on </w:t>
      </w:r>
      <w:r>
        <w:t>its</w:t>
      </w:r>
      <w:r w:rsidRPr="00355EB1">
        <w:t xml:space="preserve"> energy strategy</w:t>
      </w:r>
      <w:r>
        <w:t xml:space="preserve">. In addition, </w:t>
      </w:r>
      <w:r w:rsidRPr="00AF3FB1">
        <w:t>NF discovery and (re</w:t>
      </w:r>
      <w:r>
        <w:t>-</w:t>
      </w:r>
      <w:r w:rsidRPr="00AF3FB1">
        <w:t>)</w:t>
      </w:r>
      <w:r>
        <w:t xml:space="preserve"> </w:t>
      </w:r>
      <w:r w:rsidRPr="00AF3FB1">
        <w:t xml:space="preserve">selection </w:t>
      </w:r>
      <w:r>
        <w:t>will be</w:t>
      </w:r>
      <w:r w:rsidRPr="00AF3FB1">
        <w:t xml:space="preserve"> enhanced to consider the energy</w:t>
      </w:r>
      <w:r>
        <w:t>-</w:t>
      </w:r>
      <w:r w:rsidRPr="00AF3FB1">
        <w:t>related information from the NF profiles and/or discovery request</w:t>
      </w:r>
      <w:r>
        <w:t>s</w:t>
      </w:r>
      <w:r w:rsidRPr="00AF3FB1">
        <w:t xml:space="preserve"> from the NF consumer</w:t>
      </w:r>
      <w:r>
        <w:t>.</w:t>
      </w:r>
      <w:r w:rsidR="00B64D1E">
        <w:t xml:space="preserve"> </w:t>
      </w:r>
      <w:r>
        <w:t xml:space="preserve">The recommendations of the present document focusing on media services will need to be aligned with the conclusions 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p w14:paraId="7F05DF7D" w14:textId="77777777" w:rsidR="004254FD" w:rsidRDefault="004254FD" w:rsidP="004254FD">
      <w:pPr>
        <w:pStyle w:val="Titre4"/>
      </w:pPr>
      <w:bookmarkStart w:id="65" w:name="_Toc175242861"/>
      <w:r>
        <w:t>4.2.2.4</w:t>
      </w:r>
      <w:r>
        <w:tab/>
        <w:t>UE data collection, reporting and event exposure</w:t>
      </w:r>
      <w:bookmarkEnd w:id="65"/>
    </w:p>
    <w:p w14:paraId="1F5BBA58" w14:textId="77777777" w:rsidR="004254FD" w:rsidRPr="00D4136A" w:rsidRDefault="004254FD" w:rsidP="004254FD">
      <w:pPr>
        <w:pStyle w:val="Titre5"/>
      </w:pPr>
      <w:bookmarkStart w:id="66" w:name="_Toc175242862"/>
      <w:r>
        <w:t>4.2.2.4.1</w:t>
      </w:r>
      <w:r>
        <w:tab/>
        <w:t>UE data collection, reporting and event exposure architecture</w:t>
      </w:r>
      <w:bookmarkEnd w:id="66"/>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20" o:title=""/>
          </v:shape>
          <o:OLEObject Type="Embed" ProgID="Visio.Drawing.15" ShapeID="_x0000_i1027" DrawAspect="Content" ObjectID="_1785855926" r:id="rId21"/>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67" w:name="_Toc175242863"/>
      <w:r>
        <w:t>4.2.2.4.2</w:t>
      </w:r>
      <w:r>
        <w:tab/>
        <w:t>UE data collection, reporting and event exposure for 5G Media Streaming</w:t>
      </w:r>
      <w:bookmarkEnd w:id="67"/>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5pt;height:354pt" o:ole="">
            <v:imagedata r:id="rId22" o:title=""/>
          </v:shape>
          <o:OLEObject Type="Embed" ProgID="Visio.Drawing.15" ShapeID="_x0000_i1028" DrawAspect="Content" ObjectID="_1785855927" r:id="rId23"/>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68" w:name="_Toc175242864"/>
      <w:r>
        <w:t>4.2.2.4.3</w:t>
      </w:r>
      <w:r>
        <w:tab/>
      </w:r>
      <w:r>
        <w:tab/>
      </w:r>
      <w:r w:rsidR="009A0D3E" w:rsidRPr="009A0D3E">
        <w:t>QoE Measurement Collection (QMC) functionality</w:t>
      </w:r>
      <w:bookmarkEnd w:id="68"/>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69"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69"/>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70" w:name="_Toc175242865"/>
      <w:r>
        <w:t>4.2.2.4.4</w:t>
      </w:r>
      <w:r>
        <w:tab/>
      </w:r>
      <w:r w:rsidR="004254FD">
        <w:t>Potential use of UE data collection, reporting and event exposure architecture for c</w:t>
      </w:r>
      <w:r w:rsidR="004254FD" w:rsidRPr="00D63FDC">
        <w:t>ollection and exposure of energy consumption information</w:t>
      </w:r>
      <w:bookmarkEnd w:id="70"/>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71" w:name="_Hlk163565958"/>
      <w:bookmarkStart w:id="72" w:name="_Toc175242866"/>
      <w:r>
        <w:t>4.2.3</w:t>
      </w:r>
      <w:r>
        <w:tab/>
        <w:t xml:space="preserve">Other </w:t>
      </w:r>
      <w:bookmarkEnd w:id="71"/>
      <w:r>
        <w:t>Standards Development Organisations</w:t>
      </w:r>
      <w:bookmarkEnd w:id="72"/>
    </w:p>
    <w:p w14:paraId="7369636C" w14:textId="77777777" w:rsidR="00773FC9" w:rsidRDefault="00773FC9" w:rsidP="00773FC9">
      <w:pPr>
        <w:pStyle w:val="Titre4"/>
      </w:pPr>
      <w:bookmarkStart w:id="73" w:name="_Toc175242867"/>
      <w:r>
        <w:t>4.2.3.1</w:t>
      </w:r>
      <w:r>
        <w:tab/>
        <w:t>ITU-T</w:t>
      </w:r>
      <w:bookmarkEnd w:id="73"/>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74" w:name="_Toc175242868"/>
      <w:r>
        <w:t>4.2.3.2</w:t>
      </w:r>
      <w:r>
        <w:tab/>
        <w:t>ITU-R</w:t>
      </w:r>
      <w:bookmarkEnd w:id="74"/>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582B259C"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7906DA">
        <w:t>BT2521</w:t>
      </w:r>
      <w:r>
        <w:t>]. This report is based on a webinar held in March 2022.</w:t>
      </w:r>
    </w:p>
    <w:p w14:paraId="261D368D" w14:textId="3B83203D" w:rsidR="00461CEB" w:rsidRDefault="00461CEB" w:rsidP="00773FC9">
      <w:pPr>
        <w:pStyle w:val="B1"/>
      </w:pPr>
      <w:r>
        <w:t xml:space="preserve">- </w:t>
      </w:r>
      <w:r>
        <w:tab/>
        <w:t>ITU-R Report BT.2540, "Display energy reduction through image signal processing" [BT2540]. This document describes techniques for producing, transmitting and using metadata which enables display devices to use less energy.</w:t>
      </w:r>
    </w:p>
    <w:p w14:paraId="01CC5435" w14:textId="77777777" w:rsidR="00773FC9" w:rsidRDefault="00773FC9" w:rsidP="00773FC9">
      <w:pPr>
        <w:pStyle w:val="Titre4"/>
      </w:pPr>
      <w:bookmarkStart w:id="75" w:name="_Toc175242869"/>
      <w:r>
        <w:t>4.2.3.3</w:t>
      </w:r>
      <w:r>
        <w:tab/>
        <w:t>MPEG</w:t>
      </w:r>
      <w:bookmarkEnd w:id="75"/>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76" w:name="_Toc175242870"/>
      <w:r>
        <w:t>4.2.3.4</w:t>
      </w:r>
      <w:r>
        <w:tab/>
        <w:t>DVB</w:t>
      </w:r>
      <w:bookmarkEnd w:id="76"/>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77" w:name="_Toc175242871"/>
      <w:r>
        <w:t>4.2.3.5</w:t>
      </w:r>
      <w:r>
        <w:tab/>
        <w:t>ATSC</w:t>
      </w:r>
      <w:bookmarkEnd w:id="77"/>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78" w:name="_Toc175242872"/>
      <w:r>
        <w:t>4.2.4</w:t>
      </w:r>
      <w:r>
        <w:tab/>
        <w:t>Industry Fora</w:t>
      </w:r>
      <w:bookmarkEnd w:id="78"/>
    </w:p>
    <w:p w14:paraId="7B28706F" w14:textId="77777777" w:rsidR="00773FC9" w:rsidRDefault="00773FC9" w:rsidP="00773FC9">
      <w:pPr>
        <w:pStyle w:val="Titre4"/>
      </w:pPr>
      <w:bookmarkStart w:id="79" w:name="_Toc175242873"/>
      <w:r>
        <w:t>4.2.4.1</w:t>
      </w:r>
      <w:r>
        <w:tab/>
        <w:t>Greening of Streaming</w:t>
      </w:r>
      <w:bookmarkEnd w:id="79"/>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80" w:name="_Toc175242874"/>
      <w:r>
        <w:t>4.2.4.2</w:t>
      </w:r>
      <w:r>
        <w:tab/>
        <w:t>DIMPACT</w:t>
      </w:r>
      <w:bookmarkEnd w:id="80"/>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81" w:name="_Toc175242875"/>
      <w:r>
        <w:t>4.2.4.3</w:t>
      </w:r>
      <w:r>
        <w:tab/>
        <w:t>Ultra HD Forum</w:t>
      </w:r>
      <w:bookmarkEnd w:id="81"/>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82" w:name="_Toc175242876"/>
      <w:r>
        <w:rPr>
          <w:lang w:eastAsia="ko-KR"/>
        </w:rPr>
        <w:t>4.2.</w:t>
      </w:r>
      <w:r w:rsidR="00B627E5">
        <w:rPr>
          <w:lang w:eastAsia="ko-KR"/>
        </w:rPr>
        <w:t>5</w:t>
      </w:r>
      <w:r>
        <w:rPr>
          <w:lang w:eastAsia="ko-KR"/>
        </w:rPr>
        <w:tab/>
        <w:t>Greenhouse Gas Protocol</w:t>
      </w:r>
      <w:bookmarkEnd w:id="82"/>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83" w:name="_Toc175242877"/>
      <w:r>
        <w:rPr>
          <w:lang w:eastAsia="ko-KR"/>
        </w:rPr>
        <w:t>4.</w:t>
      </w:r>
      <w:r w:rsidR="00B627E5">
        <w:rPr>
          <w:lang w:eastAsia="ko-KR"/>
        </w:rPr>
        <w:t>2.5.1</w:t>
      </w:r>
      <w:r>
        <w:rPr>
          <w:lang w:eastAsia="ko-KR"/>
        </w:rPr>
        <w:tab/>
        <w:t>Scope 1</w:t>
      </w:r>
      <w:bookmarkEnd w:id="83"/>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84" w:name="_Toc175242878"/>
      <w:r>
        <w:rPr>
          <w:lang w:eastAsia="ko-KR"/>
        </w:rPr>
        <w:t>4.</w:t>
      </w:r>
      <w:r w:rsidR="00B627E5">
        <w:rPr>
          <w:lang w:eastAsia="ko-KR"/>
        </w:rPr>
        <w:t>2.5.2</w:t>
      </w:r>
      <w:r>
        <w:rPr>
          <w:lang w:eastAsia="ko-KR"/>
        </w:rPr>
        <w:tab/>
        <w:t>Scope 2</w:t>
      </w:r>
      <w:bookmarkEnd w:id="84"/>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85" w:name="_Toc175242879"/>
      <w:r>
        <w:rPr>
          <w:lang w:eastAsia="ko-KR"/>
        </w:rPr>
        <w:t>4.</w:t>
      </w:r>
      <w:r w:rsidR="00B627E5">
        <w:rPr>
          <w:lang w:eastAsia="ko-KR"/>
        </w:rPr>
        <w:t>2.5.</w:t>
      </w:r>
      <w:r w:rsidR="0068179A">
        <w:rPr>
          <w:lang w:eastAsia="ko-KR"/>
        </w:rPr>
        <w:t>3</w:t>
      </w:r>
      <w:r>
        <w:rPr>
          <w:lang w:eastAsia="ko-KR"/>
        </w:rPr>
        <w:tab/>
        <w:t>Scope 3</w:t>
      </w:r>
      <w:bookmarkEnd w:id="85"/>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86" w:name="_Toc175242880"/>
      <w:r>
        <w:t>5</w:t>
      </w:r>
      <w:r w:rsidR="0035595E">
        <w:tab/>
      </w:r>
      <w:r w:rsidR="004849CD">
        <w:t>Use cases</w:t>
      </w:r>
      <w:bookmarkEnd w:id="86"/>
    </w:p>
    <w:p w14:paraId="260CD2BD" w14:textId="77777777" w:rsidR="004849CD" w:rsidRDefault="004849CD" w:rsidP="004849CD">
      <w:pPr>
        <w:pStyle w:val="Titre2"/>
      </w:pPr>
      <w:bookmarkStart w:id="87" w:name="_Toc175242881"/>
      <w:r>
        <w:t>5.1</w:t>
      </w:r>
      <w:r>
        <w:tab/>
        <w:t>Baseline use cases defined by SA1</w:t>
      </w:r>
      <w:bookmarkEnd w:id="87"/>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88" w:name="_Toc175242882"/>
      <w:r>
        <w:t>5.2</w:t>
      </w:r>
      <w:r>
        <w:tab/>
      </w:r>
      <w:r w:rsidR="00522492">
        <w:t>Refineme</w:t>
      </w:r>
      <w:r w:rsidR="00243D37">
        <w:t>nt of relevant use cases defined by</w:t>
      </w:r>
      <w:r w:rsidR="000B776D">
        <w:t xml:space="preserve"> 3GPP</w:t>
      </w:r>
      <w:r w:rsidR="00243D37">
        <w:t xml:space="preserve"> SA1</w:t>
      </w:r>
      <w:r w:rsidR="000B776D">
        <w:t xml:space="preserve"> in 3GPP SA4 context</w:t>
      </w:r>
      <w:bookmarkEnd w:id="88"/>
    </w:p>
    <w:p w14:paraId="26F2F27F" w14:textId="44E7C7B2" w:rsidR="00F41F01" w:rsidRDefault="00A629EB" w:rsidP="00223726">
      <w:pPr>
        <w:pStyle w:val="Titre2"/>
      </w:pPr>
      <w:bookmarkStart w:id="89" w:name="_Toc175242883"/>
      <w:r>
        <w:t>5.3</w:t>
      </w:r>
      <w:r>
        <w:tab/>
      </w:r>
      <w:r w:rsidR="004849CD">
        <w:t xml:space="preserve">Additional use cases defined by </w:t>
      </w:r>
      <w:r w:rsidR="000B776D">
        <w:t xml:space="preserve">3GPP </w:t>
      </w:r>
      <w:r w:rsidR="004849CD">
        <w:t>SA4</w:t>
      </w:r>
      <w:bookmarkEnd w:id="89"/>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77777777" w:rsidR="00EC3737" w:rsidRDefault="00EC3737" w:rsidP="00EC3737">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Pr="00E03EFD">
        <w:rPr>
          <w:highlight w:val="yellow"/>
        </w:rPr>
        <w:t>ARCEP</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7777777" w:rsidR="00EC3737" w:rsidRDefault="00EC3737" w:rsidP="00EC3737">
      <w:r>
        <w:t xml:space="preserve">Regulators </w:t>
      </w:r>
      <w:r w:rsidRPr="00F063C3">
        <w:t xml:space="preserve">like ARCOM </w:t>
      </w:r>
      <w:r>
        <w:t xml:space="preserve">also encourage TV services, VOD services, video sharing plaforms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90" w:name="_Toc175242884"/>
      <w:r>
        <w:t>6</w:t>
      </w:r>
      <w:r>
        <w:tab/>
      </w:r>
      <w:r w:rsidR="00787763">
        <w:t>Key issues</w:t>
      </w:r>
      <w:bookmarkEnd w:id="90"/>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91" w:name="_Toc175242885"/>
      <w:r>
        <w:t>6</w:t>
      </w:r>
      <w:r w:rsidR="00E40F28">
        <w:t>.</w:t>
      </w:r>
      <w:r w:rsidR="00E13A1A">
        <w:t>1</w:t>
      </w:r>
      <w:r w:rsidR="00E40F28">
        <w:tab/>
      </w:r>
      <w:r w:rsidR="002D5E8C">
        <w:t xml:space="preserve">Key Issue #1: </w:t>
      </w:r>
      <w:r w:rsidR="00FA4EDA">
        <w:t>Information exposure</w:t>
      </w:r>
      <w:bookmarkEnd w:id="91"/>
    </w:p>
    <w:p w14:paraId="39A3EC4B" w14:textId="19F209E8" w:rsidR="009120CC" w:rsidRDefault="00D477AF" w:rsidP="00434CAA">
      <w:pPr>
        <w:pStyle w:val="Titre3"/>
      </w:pPr>
      <w:bookmarkStart w:id="92" w:name="_Toc175242886"/>
      <w:r>
        <w:t>6</w:t>
      </w:r>
      <w:r w:rsidR="004F1F04">
        <w:t xml:space="preserve">.1.1 </w:t>
      </w:r>
      <w:r w:rsidR="004F1F04">
        <w:tab/>
        <w:t>Description</w:t>
      </w:r>
      <w:bookmarkEnd w:id="92"/>
    </w:p>
    <w:p w14:paraId="4C05562E" w14:textId="421E9007"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6E98CC61"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p>
    <w:p w14:paraId="3F013665" w14:textId="10F5D9E0"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93" w:name="_Toc175242887"/>
      <w:r>
        <w:t>6</w:t>
      </w:r>
      <w:r w:rsidR="004F1F04">
        <w:t>.1.2</w:t>
      </w:r>
      <w:r w:rsidR="004F1F04">
        <w:tab/>
        <w:t>Potential requirements</w:t>
      </w:r>
      <w:bookmarkEnd w:id="93"/>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328282C"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r w:rsidR="00737C40">
              <w:rPr>
                <w:lang w:val="en-US"/>
              </w:rPr>
              <w:t xml:space="preserve">is </w:t>
            </w:r>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94" w:name="_Toc175242888"/>
      <w:r>
        <w:t>6</w:t>
      </w:r>
      <w:r w:rsidR="009120CC">
        <w:t>.</w:t>
      </w:r>
      <w:r w:rsidR="00E13A1A">
        <w:t>2</w:t>
      </w:r>
      <w:r w:rsidR="009120CC">
        <w:tab/>
      </w:r>
      <w:r w:rsidR="00FA4EDA">
        <w:t xml:space="preserve">Key Issue #2: </w:t>
      </w:r>
      <w:r w:rsidR="00690274" w:rsidRPr="00690274">
        <w:t>Monitoring and measurement</w:t>
      </w:r>
      <w:bookmarkEnd w:id="94"/>
    </w:p>
    <w:p w14:paraId="2E46739D" w14:textId="0935FD6B" w:rsidR="00EA3BB0" w:rsidRDefault="00D477AF" w:rsidP="00EA3BB0">
      <w:pPr>
        <w:pStyle w:val="Titre3"/>
      </w:pPr>
      <w:bookmarkStart w:id="95" w:name="_Toc175242889"/>
      <w:r>
        <w:t>6</w:t>
      </w:r>
      <w:r w:rsidR="00EA3BB0">
        <w:t>.</w:t>
      </w:r>
      <w:r w:rsidR="004E5DD9">
        <w:t>2</w:t>
      </w:r>
      <w:r w:rsidR="00EA3BB0">
        <w:t xml:space="preserve">.1 </w:t>
      </w:r>
      <w:r w:rsidR="00EA3BB0">
        <w:tab/>
        <w:t>Description</w:t>
      </w:r>
      <w:bookmarkEnd w:id="95"/>
    </w:p>
    <w:p w14:paraId="5BF6246F" w14:textId="77777777" w:rsidR="001D0D62" w:rsidRPr="00935209" w:rsidRDefault="001D0D62" w:rsidP="001D0D62">
      <w:pPr>
        <w:rPr>
          <w:color w:val="000000"/>
          <w:lang w:eastAsia="zh-CN"/>
        </w:rPr>
      </w:pPr>
      <w:r>
        <w:t>Advanced media services such as XR services, Split Rendered media services, etc. are expected to incur substantial energy consumption both at the device and network levels, presenting significant challenges for operators and service providers.</w:t>
      </w:r>
    </w:p>
    <w:p w14:paraId="0CE09D81" w14:textId="73C14A33"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minimises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Pr="001D0D62" w:rsidRDefault="001D0D62" w:rsidP="00C0568A">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2BF1E6AD" w14:textId="726BC37F" w:rsidR="00EA3BB0" w:rsidRDefault="00D477AF" w:rsidP="00EA3BB0">
      <w:pPr>
        <w:pStyle w:val="Titre3"/>
      </w:pPr>
      <w:bookmarkStart w:id="96" w:name="_Toc175242890"/>
      <w:r>
        <w:t>6</w:t>
      </w:r>
      <w:r w:rsidR="00EA3BB0">
        <w:t>.</w:t>
      </w:r>
      <w:r w:rsidR="004E5DD9">
        <w:t>2</w:t>
      </w:r>
      <w:r w:rsidR="00EA3BB0">
        <w:t>.2</w:t>
      </w:r>
      <w:r w:rsidR="00EA3BB0">
        <w:tab/>
        <w:t>Potential requirements</w:t>
      </w:r>
      <w:bookmarkEnd w:id="96"/>
      <w:r w:rsidR="00EA3BB0">
        <w:t xml:space="preserve"> </w:t>
      </w:r>
    </w:p>
    <w:p w14:paraId="279CDB98" w14:textId="7777777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 the following potential requirements need to be considered in this Key Issue:</w:t>
      </w:r>
    </w:p>
    <w:p w14:paraId="52865376" w14:textId="3E1DC413" w:rsidR="00C3706E" w:rsidRDefault="00751C12" w:rsidP="00C0568A">
      <w:pPr>
        <w:pStyle w:val="B1"/>
        <w:pBdr>
          <w:top w:val="single" w:sz="4" w:space="1" w:color="auto"/>
          <w:left w:val="single" w:sz="4" w:space="4" w:color="auto"/>
          <w:bottom w:val="single" w:sz="4" w:space="1" w:color="auto"/>
          <w:right w:val="single" w:sz="4" w:space="4" w:color="auto"/>
        </w:pBdr>
        <w:ind w:left="0" w:firstLine="0"/>
      </w:pPr>
      <w:r>
        <w:t xml:space="preserve">[PR </w:t>
      </w:r>
      <w:r w:rsidR="006510AB">
        <w:t>2</w:t>
      </w:r>
      <w:r>
        <w:t>-</w:t>
      </w:r>
      <w:r w:rsidR="006510AB">
        <w:t>1</w:t>
      </w:r>
      <w:r>
        <w:t>]</w:t>
      </w:r>
      <w:r>
        <w:tab/>
      </w:r>
      <w:r w:rsidR="005F3487">
        <w:rPr>
          <w:lang w:eastAsia="zh-CN"/>
        </w:rPr>
        <w:t xml:space="preserve">Based on the collected and/or </w:t>
      </w:r>
      <w:r w:rsidR="005F3487" w:rsidRPr="00935209">
        <w:t>predict</w:t>
      </w:r>
      <w:r w:rsidR="005F3487">
        <w:t>ed</w:t>
      </w:r>
      <w:r w:rsidR="005F3487" w:rsidRPr="00935209">
        <w:t xml:space="preserve"> energy efficiency information </w:t>
      </w:r>
      <w:r w:rsidR="005F3487">
        <w:rPr>
          <w:lang w:eastAsia="zh-CN"/>
        </w:rPr>
        <w:t>exposed</w:t>
      </w:r>
      <w:r w:rsidR="005F3487">
        <w:rPr>
          <w:rFonts w:eastAsia="Yu Mincho"/>
          <w:lang w:eastAsia="ja-JP"/>
        </w:rPr>
        <w:t xml:space="preserve"> from the 5G System</w:t>
      </w:r>
      <w:r w:rsidR="005F3487">
        <w:t xml:space="preserve">, </w:t>
      </w:r>
      <w:r w:rsidR="005F3487" w:rsidRPr="00935209">
        <w:t xml:space="preserve">the </w:t>
      </w:r>
      <w:r w:rsidR="005F3487">
        <w:t>A</w:t>
      </w:r>
      <w:r w:rsidR="005F3487" w:rsidRPr="00935209">
        <w:t xml:space="preserve">pplication </w:t>
      </w:r>
      <w:r w:rsidR="005F3487">
        <w:t>S</w:t>
      </w:r>
      <w:r w:rsidR="005F3487" w:rsidRPr="00935209">
        <w:t xml:space="preserve">ervice </w:t>
      </w:r>
      <w:r w:rsidR="005F3487">
        <w:t>P</w:t>
      </w:r>
      <w:r w:rsidR="005F3487" w:rsidRPr="00935209">
        <w:t>rovider</w:t>
      </w:r>
      <w:r w:rsidR="005F3487">
        <w:t xml:space="preserve"> is able to </w:t>
      </w:r>
      <w:r w:rsidR="005F3487" w:rsidRPr="00935209">
        <w:t xml:space="preserve">adapt the application service parameters based on the </w:t>
      </w:r>
      <w:r w:rsidR="005F3487">
        <w:t>5GS</w:t>
      </w:r>
      <w:r w:rsidR="005F3487" w:rsidRPr="00935209">
        <w:t xml:space="preserve"> feedback.</w:t>
      </w:r>
      <w:r w:rsidR="00D66049">
        <w:t xml:space="preserve"> M</w:t>
      </w:r>
      <w:r w:rsidR="005F3487">
        <w:t>onitoring of application energy consumption may occur periodically or may be event-triggered, depending on the ASP's requirements, which are typically outlined in the Service Level Agreement (SLA).</w:t>
      </w:r>
      <w:r w:rsidR="001E1652">
        <w:t xml:space="preserve"> </w:t>
      </w:r>
      <w:r w:rsidR="00305EC2">
        <w:t xml:space="preserve">In order to perform such operations, the Application Service Provider requires relevant APIs to be exposed by participating entities related to the usage of media applications in order to expose Energy efficiency related information. For example, in the case of the </w:t>
      </w:r>
      <w:r w:rsidR="00305EC2">
        <w:rPr>
          <w:noProof/>
        </w:rPr>
        <w:t>5G Media Streaming collaboration described in clause A.2 of TS 26.501 [</w:t>
      </w:r>
      <w:r w:rsidR="00305EC2" w:rsidRPr="00D646D6">
        <w:rPr>
          <w:noProof/>
          <w:highlight w:val="yellow"/>
        </w:rPr>
        <w:t>26501</w:t>
      </w:r>
      <w:r w:rsidR="00305EC2">
        <w:rPr>
          <w:noProof/>
        </w:rPr>
        <w:t>],</w:t>
      </w:r>
      <w:r w:rsidR="00305EC2">
        <w:t xml:space="preserve"> this </w:t>
      </w:r>
      <w:r w:rsidR="00305EC2" w:rsidRPr="00CA7246">
        <w:t>depend</w:t>
      </w:r>
      <w:r w:rsidR="00305EC2">
        <w:t>s</w:t>
      </w:r>
      <w:r w:rsidR="00305EC2" w:rsidRPr="00CA7246">
        <w:t xml:space="preserve"> on the relationship between </w:t>
      </w:r>
      <w:r w:rsidR="00305EC2">
        <w:rPr>
          <w:noProof/>
        </w:rPr>
        <w:t>5GMS Application Provider, 5GMSd-Aware Application, 5GMSd Client, 5GMSd AF, and 5GMSd AS.</w:t>
      </w:r>
    </w:p>
    <w:p w14:paraId="56CF437A" w14:textId="2C71CE6E" w:rsidR="000E0D05" w:rsidRDefault="00D477AF" w:rsidP="00EA3BB0">
      <w:pPr>
        <w:pStyle w:val="Titre2"/>
      </w:pPr>
      <w:bookmarkStart w:id="97" w:name="_Toc175242891"/>
      <w:r>
        <w:t>6</w:t>
      </w:r>
      <w:r w:rsidR="000E0D05">
        <w:t>.</w:t>
      </w:r>
      <w:r w:rsidR="00E13A1A">
        <w:t>3</w:t>
      </w:r>
      <w:r w:rsidR="000E0D05">
        <w:tab/>
      </w:r>
      <w:r w:rsidR="00690274">
        <w:t xml:space="preserve">Key Issue #3: </w:t>
      </w:r>
      <w:r w:rsidR="00A375C7">
        <w:t>Evaluation framework</w:t>
      </w:r>
      <w:bookmarkEnd w:id="97"/>
    </w:p>
    <w:p w14:paraId="7B48EDDD" w14:textId="3778EB28" w:rsidR="00EA3BB0" w:rsidRDefault="00D477AF" w:rsidP="00EA3BB0">
      <w:pPr>
        <w:pStyle w:val="Titre3"/>
      </w:pPr>
      <w:bookmarkStart w:id="98" w:name="_Toc175242892"/>
      <w:r>
        <w:t>6</w:t>
      </w:r>
      <w:r w:rsidR="00EA3BB0">
        <w:t>.</w:t>
      </w:r>
      <w:r w:rsidR="004E5DD9">
        <w:t>3</w:t>
      </w:r>
      <w:r w:rsidR="00EA3BB0">
        <w:t xml:space="preserve">.1 </w:t>
      </w:r>
      <w:r w:rsidR="00EA3BB0">
        <w:tab/>
        <w:t>Description</w:t>
      </w:r>
      <w:bookmarkEnd w:id="98"/>
    </w:p>
    <w:p w14:paraId="118526A5" w14:textId="77777777"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Pr="00B71E2D">
        <w:rPr>
          <w:highlight w:val="yellow"/>
        </w:rPr>
        <w:t>EmpCo</w:t>
      </w:r>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on a particular implementation of the 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99" w:name="_Toc175242893"/>
      <w:r>
        <w:t>6</w:t>
      </w:r>
      <w:r w:rsidR="00EA3BB0">
        <w:t>.</w:t>
      </w:r>
      <w:r w:rsidR="004E5DD9">
        <w:t>3</w:t>
      </w:r>
      <w:r w:rsidR="00EA3BB0">
        <w:t>.2</w:t>
      </w:r>
      <w:r w:rsidR="00EA3BB0">
        <w:tab/>
        <w:t>Potential requirements</w:t>
      </w:r>
      <w:bookmarkEnd w:id="99"/>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100" w:name="_Toc175242894"/>
      <w:r>
        <w:t>7</w:t>
      </w:r>
      <w:r w:rsidR="002A4D7B">
        <w:tab/>
      </w:r>
      <w:r w:rsidR="000D3262">
        <w:t xml:space="preserve">Potential </w:t>
      </w:r>
      <w:r w:rsidR="00F1737E">
        <w:t>Solutions</w:t>
      </w:r>
      <w:bookmarkEnd w:id="100"/>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101" w:name="_Toc175242895"/>
      <w:r>
        <w:t>7</w:t>
      </w:r>
      <w:r w:rsidR="00E86D7E">
        <w:t>.</w:t>
      </w:r>
      <w:r w:rsidR="009C0961">
        <w:t>1</w:t>
      </w:r>
      <w:r w:rsidR="00E86D7E">
        <w:t xml:space="preserve"> </w:t>
      </w:r>
      <w:r w:rsidR="00E86D7E">
        <w:tab/>
      </w:r>
      <w:r w:rsidR="00380EB8" w:rsidRPr="00380EB8">
        <w:t xml:space="preserve">Mapping of Solutions to </w:t>
      </w:r>
      <w:r w:rsidR="00684F99">
        <w:t>Key issues</w:t>
      </w:r>
      <w:bookmarkEnd w:id="101"/>
    </w:p>
    <w:p w14:paraId="37A5C859" w14:textId="77777777" w:rsidR="008C7F4E" w:rsidRPr="008C7F4E" w:rsidRDefault="008C7F4E" w:rsidP="008C7F4E"/>
    <w:p w14:paraId="6068694E" w14:textId="5D75D05E" w:rsidR="002A4D7B" w:rsidRDefault="009C0961" w:rsidP="00E86D7E">
      <w:pPr>
        <w:pStyle w:val="Titre2"/>
      </w:pPr>
      <w:bookmarkStart w:id="102" w:name="_Toc175242896"/>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02"/>
    </w:p>
    <w:p w14:paraId="493D010F" w14:textId="45F72BC9" w:rsidR="000434F0" w:rsidRDefault="009C0961" w:rsidP="000434F0">
      <w:pPr>
        <w:pStyle w:val="Titre3"/>
      </w:pPr>
      <w:bookmarkStart w:id="103" w:name="_Toc175242897"/>
      <w:r>
        <w:t>7</w:t>
      </w:r>
      <w:r w:rsidR="000434F0">
        <w:t>.</w:t>
      </w:r>
      <w:r w:rsidR="001D5F6D">
        <w:t>X</w:t>
      </w:r>
      <w:r w:rsidR="000434F0">
        <w:t>.</w:t>
      </w:r>
      <w:r w:rsidR="001D5F6D">
        <w:t>1</w:t>
      </w:r>
      <w:r w:rsidR="000434F0">
        <w:tab/>
      </w:r>
      <w:r w:rsidR="001D5F6D">
        <w:t>Key issue mapping</w:t>
      </w:r>
      <w:bookmarkEnd w:id="103"/>
    </w:p>
    <w:p w14:paraId="746B2942" w14:textId="6B40602A" w:rsidR="003E75C5" w:rsidRPr="00222CEA" w:rsidRDefault="009C0961" w:rsidP="001D5F6D">
      <w:pPr>
        <w:pStyle w:val="Titre3"/>
        <w:rPr>
          <w:lang w:val="en-US"/>
        </w:rPr>
      </w:pPr>
      <w:bookmarkStart w:id="104" w:name="_Toc175242898"/>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04"/>
    </w:p>
    <w:p w14:paraId="602A46E0" w14:textId="5E6033A9" w:rsidR="003E75C5" w:rsidRPr="00222CEA" w:rsidRDefault="009C0961" w:rsidP="00D619C7">
      <w:pPr>
        <w:pStyle w:val="Titre3"/>
        <w:rPr>
          <w:lang w:val="en-US"/>
        </w:rPr>
      </w:pPr>
      <w:bookmarkStart w:id="105" w:name="_Toc175242899"/>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05"/>
    </w:p>
    <w:p w14:paraId="53C92E06" w14:textId="50D81E65" w:rsidR="008C7F4E" w:rsidRPr="008C7F4E" w:rsidRDefault="009C0961" w:rsidP="00EF3400">
      <w:pPr>
        <w:pStyle w:val="Titre3"/>
      </w:pPr>
      <w:bookmarkStart w:id="106" w:name="_Toc175242900"/>
      <w:r>
        <w:rPr>
          <w:lang w:val="en-US"/>
        </w:rPr>
        <w:t>7</w:t>
      </w:r>
      <w:r w:rsidR="00EF3400" w:rsidRPr="00222CEA">
        <w:rPr>
          <w:lang w:val="en-US"/>
        </w:rPr>
        <w:t>.X.4</w:t>
      </w:r>
      <w:r w:rsidR="00EF3400" w:rsidRPr="00222CEA">
        <w:rPr>
          <w:lang w:val="en-US"/>
        </w:rPr>
        <w:tab/>
        <w:t>Impacts on existing services, entities and interfaces</w:t>
      </w:r>
      <w:bookmarkEnd w:id="106"/>
    </w:p>
    <w:p w14:paraId="5268F4EA" w14:textId="77777777" w:rsidR="00C12A1C" w:rsidRDefault="00C12A1C" w:rsidP="00C12A1C"/>
    <w:p w14:paraId="75169781" w14:textId="4F567606" w:rsidR="00C12A1C" w:rsidRDefault="009C0961" w:rsidP="00C12A1C">
      <w:pPr>
        <w:pStyle w:val="Titre1"/>
      </w:pPr>
      <w:bookmarkStart w:id="107" w:name="_Toc175242901"/>
      <w:r>
        <w:t>8</w:t>
      </w:r>
      <w:r w:rsidR="00C12A1C">
        <w:tab/>
      </w:r>
      <w:r w:rsidR="007C56FD" w:rsidRPr="007C56FD">
        <w:t>Conclusions and proposed next steps</w:t>
      </w:r>
      <w:bookmarkEnd w:id="107"/>
    </w:p>
    <w:p w14:paraId="6B019D9C" w14:textId="7A781906" w:rsid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77777777" w:rsidR="007151DA" w:rsidRPr="00B102D1" w:rsidRDefault="006235BD" w:rsidP="006235BD">
      <w:pPr>
        <w:rPr>
          <w:highlight w:val="yellow"/>
        </w:rPr>
      </w:pPr>
      <w:r w:rsidRPr="007151DA">
        <w:rPr>
          <w:highlight w:val="yellow"/>
        </w:rPr>
        <w:t xml:space="preserve">[Editor’s note: </w:t>
      </w:r>
      <w:r w:rsidR="003C77E5" w:rsidRPr="00B102D1">
        <w:rPr>
          <w:highlight w:val="yellow"/>
        </w:rPr>
        <w:t>Potential TR Conclusions</w:t>
      </w:r>
      <w:r w:rsidR="007151DA" w:rsidRPr="00B102D1">
        <w:rPr>
          <w:highlight w:val="yellow"/>
        </w:rPr>
        <w:t xml:space="preserve"> proposed by Qualcomm for KI#3:</w:t>
      </w:r>
    </w:p>
    <w:p w14:paraId="07092719" w14:textId="7CDC6406" w:rsidR="006235BD" w:rsidRPr="00CB0081" w:rsidRDefault="007151DA" w:rsidP="006235BD">
      <w:r w:rsidRPr="00B102D1">
        <w:rPr>
          <w:highlight w:val="yellow"/>
          <w:lang w:val="en-US"/>
        </w:rPr>
        <w:t>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conclusions, it would be more appropriate to recommend that more study is needed to develop a good evaluation framework</w:t>
      </w:r>
      <w:r w:rsidR="006235BD" w:rsidRPr="007151DA">
        <w:rPr>
          <w:highlight w:val="yellow"/>
        </w:rPr>
        <w:t>.]</w:t>
      </w:r>
    </w:p>
    <w:p w14:paraId="27D2DBED" w14:textId="77777777" w:rsidR="006235BD" w:rsidRPr="00CB0081" w:rsidRDefault="006235BD" w:rsidP="00CB0081"/>
    <w:p w14:paraId="114D24FF" w14:textId="0D34C7AC" w:rsidR="006B30D0" w:rsidRPr="004D3578" w:rsidRDefault="00D9134D" w:rsidP="000D3EF2">
      <w:pPr>
        <w:pStyle w:val="Titre8"/>
      </w:pPr>
      <w:bookmarkStart w:id="108" w:name="startOfAnnexes"/>
      <w:bookmarkEnd w:id="108"/>
      <w:r>
        <w:br w:type="page"/>
      </w:r>
      <w:bookmarkStart w:id="109" w:name="_Toc129708889"/>
      <w:bookmarkStart w:id="110" w:name="_Toc175242902"/>
      <w:r w:rsidR="006B30D0" w:rsidRPr="004D3578">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09"/>
      <w:bookmarkEnd w:id="11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11" w:name="_Toc129708892"/>
      <w:bookmarkStart w:id="112" w:name="_Toc175242903"/>
      <w:r w:rsidRPr="004D3578">
        <w:t>Annex &lt;</w:t>
      </w:r>
      <w:r w:rsidR="000D3EF2">
        <w:t>B</w:t>
      </w:r>
      <w:r w:rsidRPr="004D3578">
        <w:t>&gt; (informative):</w:t>
      </w:r>
      <w:r w:rsidRPr="004D3578">
        <w:br/>
        <w:t>Change history</w:t>
      </w:r>
      <w:bookmarkEnd w:id="111"/>
      <w:bookmarkEnd w:id="11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 w:name="historyclause"/>
            <w:bookmarkEnd w:id="113"/>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B102D1">
        <w:tc>
          <w:tcPr>
            <w:tcW w:w="800" w:type="dxa"/>
            <w:tcBorders>
              <w:top w:val="single" w:sz="6" w:space="0" w:color="auto"/>
            </w:tcBorders>
            <w:shd w:val="solid" w:color="FFFFFF" w:fill="auto"/>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tcBorders>
            <w:shd w:val="solid" w:color="FFFFFF" w:fill="auto"/>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tcBorders>
            <w:shd w:val="solid" w:color="FFFFFF" w:fill="auto"/>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tcBorders>
            <w:shd w:val="solid" w:color="FFFFFF" w:fill="auto"/>
          </w:tcPr>
          <w:p w14:paraId="05054CC0" w14:textId="77777777" w:rsidR="009F1B01" w:rsidRPr="00315B85" w:rsidRDefault="009F1B01" w:rsidP="00005A3F">
            <w:pPr>
              <w:pStyle w:val="TAC"/>
              <w:rPr>
                <w:sz w:val="16"/>
                <w:szCs w:val="16"/>
              </w:rPr>
            </w:pPr>
          </w:p>
        </w:tc>
        <w:tc>
          <w:tcPr>
            <w:tcW w:w="426" w:type="dxa"/>
            <w:tcBorders>
              <w:top w:val="single" w:sz="6" w:space="0" w:color="auto"/>
            </w:tcBorders>
            <w:shd w:val="solid" w:color="FFFFFF" w:fill="auto"/>
          </w:tcPr>
          <w:p w14:paraId="375E1959" w14:textId="77777777" w:rsidR="009F1B01" w:rsidRPr="00315B85" w:rsidRDefault="009F1B01" w:rsidP="00005A3F">
            <w:pPr>
              <w:pStyle w:val="TAC"/>
              <w:rPr>
                <w:sz w:val="16"/>
                <w:szCs w:val="16"/>
              </w:rPr>
            </w:pPr>
          </w:p>
        </w:tc>
        <w:tc>
          <w:tcPr>
            <w:tcW w:w="425" w:type="dxa"/>
            <w:tcBorders>
              <w:top w:val="single" w:sz="6" w:space="0" w:color="auto"/>
            </w:tcBorders>
            <w:shd w:val="solid" w:color="FFFFFF" w:fill="auto"/>
          </w:tcPr>
          <w:p w14:paraId="2FFF3CA1" w14:textId="77777777" w:rsidR="009F1B01" w:rsidRPr="00315B85" w:rsidRDefault="009F1B01" w:rsidP="00005A3F">
            <w:pPr>
              <w:pStyle w:val="TAC"/>
              <w:rPr>
                <w:sz w:val="16"/>
                <w:szCs w:val="16"/>
              </w:rPr>
            </w:pPr>
          </w:p>
        </w:tc>
        <w:tc>
          <w:tcPr>
            <w:tcW w:w="4678" w:type="dxa"/>
            <w:tcBorders>
              <w:top w:val="single" w:sz="6" w:space="0" w:color="auto"/>
            </w:tcBorders>
            <w:shd w:val="solid" w:color="FFFFFF" w:fill="auto"/>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tcBorders>
            <w:shd w:val="solid" w:color="FFFFFF" w:fill="auto"/>
          </w:tcPr>
          <w:p w14:paraId="57CC30E2" w14:textId="762B15A5" w:rsidR="009F1B01" w:rsidRDefault="0063159D" w:rsidP="00005A3F">
            <w:pPr>
              <w:pStyle w:val="TAC"/>
              <w:rPr>
                <w:sz w:val="16"/>
                <w:szCs w:val="16"/>
              </w:rPr>
            </w:pPr>
            <w:r>
              <w:rPr>
                <w:sz w:val="16"/>
                <w:szCs w:val="16"/>
              </w:rPr>
              <w:t>0.3.0</w:t>
            </w:r>
          </w:p>
        </w:tc>
      </w:tr>
    </w:tbl>
    <w:p w14:paraId="6AE5F0B0" w14:textId="77777777" w:rsidR="00080512" w:rsidRDefault="00080512" w:rsidP="00C0568A">
      <w:pPr>
        <w:pStyle w:val="Guidance"/>
      </w:pPr>
    </w:p>
    <w:sectPr w:rsidR="00080512">
      <w:headerReference w:type="default" r:id="rId24"/>
      <w:footerReference w:type="even" r:id="rId25"/>
      <w:footerReference w:type="defaul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D9E46" w14:textId="77777777" w:rsidR="00E12FE8" w:rsidRDefault="00E12FE8">
      <w:r>
        <w:separator/>
      </w:r>
    </w:p>
  </w:endnote>
  <w:endnote w:type="continuationSeparator" w:id="0">
    <w:p w14:paraId="16274E02" w14:textId="77777777" w:rsidR="00E12FE8" w:rsidRDefault="00E1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06C14" w14:textId="77777777" w:rsidR="00E12FE8" w:rsidRDefault="00E12FE8">
      <w:r>
        <w:separator/>
      </w:r>
    </w:p>
  </w:footnote>
  <w:footnote w:type="continuationSeparator" w:id="0">
    <w:p w14:paraId="30FE6693" w14:textId="77777777" w:rsidR="00E12FE8" w:rsidRDefault="00E1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94B2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2D1">
      <w:rPr>
        <w:rFonts w:ascii="Arial" w:hAnsi="Arial" w:cs="Arial"/>
        <w:b/>
        <w:noProof/>
        <w:sz w:val="18"/>
        <w:szCs w:val="18"/>
      </w:rPr>
      <w:t>3GPP TR 26.942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9B79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2D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4"/>
  </w:num>
  <w:num w:numId="16" w16cid:durableId="921571304">
    <w:abstractNumId w:val="20"/>
  </w:num>
  <w:num w:numId="17" w16cid:durableId="124205090">
    <w:abstractNumId w:val="15"/>
  </w:num>
  <w:num w:numId="18" w16cid:durableId="1215199540">
    <w:abstractNumId w:val="13"/>
  </w:num>
  <w:num w:numId="19" w16cid:durableId="2099060583">
    <w:abstractNumId w:val="19"/>
  </w:num>
  <w:num w:numId="20" w16cid:durableId="1620069285">
    <w:abstractNumId w:val="16"/>
  </w:num>
  <w:num w:numId="21" w16cid:durableId="1655797636">
    <w:abstractNumId w:val="17"/>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77F9E"/>
    <w:rsid w:val="00080512"/>
    <w:rsid w:val="00090D16"/>
    <w:rsid w:val="000A3055"/>
    <w:rsid w:val="000B4EAC"/>
    <w:rsid w:val="000B7483"/>
    <w:rsid w:val="000B776D"/>
    <w:rsid w:val="000C47C3"/>
    <w:rsid w:val="000D21BB"/>
    <w:rsid w:val="000D3262"/>
    <w:rsid w:val="000D3EF2"/>
    <w:rsid w:val="000D58AB"/>
    <w:rsid w:val="000E0D05"/>
    <w:rsid w:val="000F09C1"/>
    <w:rsid w:val="000F5C59"/>
    <w:rsid w:val="00100826"/>
    <w:rsid w:val="00110B0C"/>
    <w:rsid w:val="00116309"/>
    <w:rsid w:val="00116A3F"/>
    <w:rsid w:val="00126DB4"/>
    <w:rsid w:val="00133525"/>
    <w:rsid w:val="00134DCD"/>
    <w:rsid w:val="00141122"/>
    <w:rsid w:val="001503A2"/>
    <w:rsid w:val="0016586B"/>
    <w:rsid w:val="00173E3B"/>
    <w:rsid w:val="00174B52"/>
    <w:rsid w:val="00174E78"/>
    <w:rsid w:val="00177432"/>
    <w:rsid w:val="00177C3F"/>
    <w:rsid w:val="00181C10"/>
    <w:rsid w:val="00190210"/>
    <w:rsid w:val="00191D16"/>
    <w:rsid w:val="001A4C42"/>
    <w:rsid w:val="001A5F01"/>
    <w:rsid w:val="001A7420"/>
    <w:rsid w:val="001A7461"/>
    <w:rsid w:val="001B3FFA"/>
    <w:rsid w:val="001B6637"/>
    <w:rsid w:val="001C21C3"/>
    <w:rsid w:val="001C5698"/>
    <w:rsid w:val="001C68DC"/>
    <w:rsid w:val="001D02C2"/>
    <w:rsid w:val="001D0D62"/>
    <w:rsid w:val="001D1950"/>
    <w:rsid w:val="001D5F6D"/>
    <w:rsid w:val="001E1652"/>
    <w:rsid w:val="001E7F2A"/>
    <w:rsid w:val="001E7FF5"/>
    <w:rsid w:val="001F0C1D"/>
    <w:rsid w:val="001F1132"/>
    <w:rsid w:val="001F168B"/>
    <w:rsid w:val="001F1A2C"/>
    <w:rsid w:val="00204680"/>
    <w:rsid w:val="00222CEA"/>
    <w:rsid w:val="00223726"/>
    <w:rsid w:val="002347A2"/>
    <w:rsid w:val="00237A3A"/>
    <w:rsid w:val="00240E08"/>
    <w:rsid w:val="00243D37"/>
    <w:rsid w:val="002456F7"/>
    <w:rsid w:val="00257A3F"/>
    <w:rsid w:val="002675F0"/>
    <w:rsid w:val="002760EE"/>
    <w:rsid w:val="00276B67"/>
    <w:rsid w:val="00286DA3"/>
    <w:rsid w:val="002900C6"/>
    <w:rsid w:val="00291385"/>
    <w:rsid w:val="0029586C"/>
    <w:rsid w:val="002A373B"/>
    <w:rsid w:val="002A4D7B"/>
    <w:rsid w:val="002B6339"/>
    <w:rsid w:val="002D5E8C"/>
    <w:rsid w:val="002D6421"/>
    <w:rsid w:val="002D7C6B"/>
    <w:rsid w:val="002E001A"/>
    <w:rsid w:val="002E00EE"/>
    <w:rsid w:val="002E11D9"/>
    <w:rsid w:val="002E26BC"/>
    <w:rsid w:val="002F4459"/>
    <w:rsid w:val="003048F7"/>
    <w:rsid w:val="00305EC2"/>
    <w:rsid w:val="00312CD0"/>
    <w:rsid w:val="00314973"/>
    <w:rsid w:val="00315B85"/>
    <w:rsid w:val="003172DC"/>
    <w:rsid w:val="003309E4"/>
    <w:rsid w:val="0033483C"/>
    <w:rsid w:val="0035462D"/>
    <w:rsid w:val="0035595E"/>
    <w:rsid w:val="00356555"/>
    <w:rsid w:val="003765B8"/>
    <w:rsid w:val="00380EB8"/>
    <w:rsid w:val="003850DF"/>
    <w:rsid w:val="00394366"/>
    <w:rsid w:val="003A2FC8"/>
    <w:rsid w:val="003B2B7C"/>
    <w:rsid w:val="003C3971"/>
    <w:rsid w:val="003C77E5"/>
    <w:rsid w:val="003D0C3C"/>
    <w:rsid w:val="003D0EEE"/>
    <w:rsid w:val="003E01D1"/>
    <w:rsid w:val="003E68D1"/>
    <w:rsid w:val="003E75C5"/>
    <w:rsid w:val="003F022A"/>
    <w:rsid w:val="00405F0E"/>
    <w:rsid w:val="0040727F"/>
    <w:rsid w:val="00423334"/>
    <w:rsid w:val="00423EB5"/>
    <w:rsid w:val="00424D46"/>
    <w:rsid w:val="004254FD"/>
    <w:rsid w:val="004345EC"/>
    <w:rsid w:val="00434CAA"/>
    <w:rsid w:val="004604FE"/>
    <w:rsid w:val="00461CEB"/>
    <w:rsid w:val="00465515"/>
    <w:rsid w:val="004849CD"/>
    <w:rsid w:val="00492B29"/>
    <w:rsid w:val="00496864"/>
    <w:rsid w:val="0049751D"/>
    <w:rsid w:val="004A1A8E"/>
    <w:rsid w:val="004A6262"/>
    <w:rsid w:val="004B0B62"/>
    <w:rsid w:val="004C30AC"/>
    <w:rsid w:val="004D3578"/>
    <w:rsid w:val="004D5456"/>
    <w:rsid w:val="004E207D"/>
    <w:rsid w:val="004E213A"/>
    <w:rsid w:val="004E5DD9"/>
    <w:rsid w:val="004E73FB"/>
    <w:rsid w:val="004F0988"/>
    <w:rsid w:val="004F1F04"/>
    <w:rsid w:val="004F3340"/>
    <w:rsid w:val="004F5639"/>
    <w:rsid w:val="004F6241"/>
    <w:rsid w:val="00504796"/>
    <w:rsid w:val="00505307"/>
    <w:rsid w:val="00517430"/>
    <w:rsid w:val="00522492"/>
    <w:rsid w:val="0053388B"/>
    <w:rsid w:val="00535773"/>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35BD"/>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179A"/>
    <w:rsid w:val="00684F99"/>
    <w:rsid w:val="00685F62"/>
    <w:rsid w:val="00687DE4"/>
    <w:rsid w:val="00690274"/>
    <w:rsid w:val="006912E9"/>
    <w:rsid w:val="006A323F"/>
    <w:rsid w:val="006A6C5F"/>
    <w:rsid w:val="006B2922"/>
    <w:rsid w:val="006B30D0"/>
    <w:rsid w:val="006C2AEE"/>
    <w:rsid w:val="006C3D95"/>
    <w:rsid w:val="006D1FEE"/>
    <w:rsid w:val="006E1516"/>
    <w:rsid w:val="006E2640"/>
    <w:rsid w:val="006E5C86"/>
    <w:rsid w:val="006E770F"/>
    <w:rsid w:val="006F329F"/>
    <w:rsid w:val="007000D6"/>
    <w:rsid w:val="00701116"/>
    <w:rsid w:val="00701442"/>
    <w:rsid w:val="00705108"/>
    <w:rsid w:val="0071138F"/>
    <w:rsid w:val="0071174C"/>
    <w:rsid w:val="00713C44"/>
    <w:rsid w:val="007151DA"/>
    <w:rsid w:val="00723DDC"/>
    <w:rsid w:val="0073110D"/>
    <w:rsid w:val="00732AB9"/>
    <w:rsid w:val="00734A5B"/>
    <w:rsid w:val="00737C40"/>
    <w:rsid w:val="0074026F"/>
    <w:rsid w:val="0074185A"/>
    <w:rsid w:val="007429F6"/>
    <w:rsid w:val="00744E76"/>
    <w:rsid w:val="00751C12"/>
    <w:rsid w:val="00765EA3"/>
    <w:rsid w:val="00771E2E"/>
    <w:rsid w:val="0077215C"/>
    <w:rsid w:val="00773FC9"/>
    <w:rsid w:val="00774DA4"/>
    <w:rsid w:val="00781533"/>
    <w:rsid w:val="00781F0F"/>
    <w:rsid w:val="00787763"/>
    <w:rsid w:val="007906DA"/>
    <w:rsid w:val="007A385A"/>
    <w:rsid w:val="007B1D88"/>
    <w:rsid w:val="007B600E"/>
    <w:rsid w:val="007C56FD"/>
    <w:rsid w:val="007D1B56"/>
    <w:rsid w:val="007D209F"/>
    <w:rsid w:val="007D6EA1"/>
    <w:rsid w:val="007F0F4A"/>
    <w:rsid w:val="007F238F"/>
    <w:rsid w:val="007F2532"/>
    <w:rsid w:val="008028A4"/>
    <w:rsid w:val="00817B9C"/>
    <w:rsid w:val="008219B3"/>
    <w:rsid w:val="00823348"/>
    <w:rsid w:val="008303EA"/>
    <w:rsid w:val="00830747"/>
    <w:rsid w:val="00830904"/>
    <w:rsid w:val="0087027E"/>
    <w:rsid w:val="00873E57"/>
    <w:rsid w:val="008768CA"/>
    <w:rsid w:val="0089004B"/>
    <w:rsid w:val="008957A7"/>
    <w:rsid w:val="008A3287"/>
    <w:rsid w:val="008A37B9"/>
    <w:rsid w:val="008A4A0B"/>
    <w:rsid w:val="008A57AE"/>
    <w:rsid w:val="008A79CD"/>
    <w:rsid w:val="008B4AA0"/>
    <w:rsid w:val="008B78A9"/>
    <w:rsid w:val="008C384C"/>
    <w:rsid w:val="008C6418"/>
    <w:rsid w:val="008C7B64"/>
    <w:rsid w:val="008C7F4E"/>
    <w:rsid w:val="008E252F"/>
    <w:rsid w:val="008E2D68"/>
    <w:rsid w:val="008E44ED"/>
    <w:rsid w:val="008E6756"/>
    <w:rsid w:val="008F0537"/>
    <w:rsid w:val="008F2CDF"/>
    <w:rsid w:val="008F6341"/>
    <w:rsid w:val="008F7FD1"/>
    <w:rsid w:val="0090271F"/>
    <w:rsid w:val="00902E23"/>
    <w:rsid w:val="009114D7"/>
    <w:rsid w:val="009120CC"/>
    <w:rsid w:val="0091348E"/>
    <w:rsid w:val="009134C8"/>
    <w:rsid w:val="00917CCB"/>
    <w:rsid w:val="00921D0E"/>
    <w:rsid w:val="00921D27"/>
    <w:rsid w:val="00922459"/>
    <w:rsid w:val="00932880"/>
    <w:rsid w:val="00933FB0"/>
    <w:rsid w:val="00942EC2"/>
    <w:rsid w:val="0095124D"/>
    <w:rsid w:val="00955467"/>
    <w:rsid w:val="00955EF5"/>
    <w:rsid w:val="00973E8A"/>
    <w:rsid w:val="00975DAE"/>
    <w:rsid w:val="00984815"/>
    <w:rsid w:val="00991524"/>
    <w:rsid w:val="009A0D3E"/>
    <w:rsid w:val="009A369A"/>
    <w:rsid w:val="009A5620"/>
    <w:rsid w:val="009B3AB4"/>
    <w:rsid w:val="009C0961"/>
    <w:rsid w:val="009D02E6"/>
    <w:rsid w:val="009E2532"/>
    <w:rsid w:val="009E347F"/>
    <w:rsid w:val="009F1B01"/>
    <w:rsid w:val="009F1EC8"/>
    <w:rsid w:val="009F37B7"/>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6066"/>
    <w:rsid w:val="00A629EB"/>
    <w:rsid w:val="00A71313"/>
    <w:rsid w:val="00A714C1"/>
    <w:rsid w:val="00A73129"/>
    <w:rsid w:val="00A7520C"/>
    <w:rsid w:val="00A774C6"/>
    <w:rsid w:val="00A82346"/>
    <w:rsid w:val="00A92BA1"/>
    <w:rsid w:val="00A95A32"/>
    <w:rsid w:val="00AB4809"/>
    <w:rsid w:val="00AB4A5D"/>
    <w:rsid w:val="00AC6BC6"/>
    <w:rsid w:val="00AD45A1"/>
    <w:rsid w:val="00AE6164"/>
    <w:rsid w:val="00AE65E2"/>
    <w:rsid w:val="00AF1460"/>
    <w:rsid w:val="00B102D1"/>
    <w:rsid w:val="00B11544"/>
    <w:rsid w:val="00B15449"/>
    <w:rsid w:val="00B24386"/>
    <w:rsid w:val="00B255B3"/>
    <w:rsid w:val="00B378A2"/>
    <w:rsid w:val="00B4245E"/>
    <w:rsid w:val="00B572AE"/>
    <w:rsid w:val="00B627E5"/>
    <w:rsid w:val="00B64D1E"/>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470"/>
    <w:rsid w:val="00C6688B"/>
    <w:rsid w:val="00C67A55"/>
    <w:rsid w:val="00C72833"/>
    <w:rsid w:val="00C80F1D"/>
    <w:rsid w:val="00C872E3"/>
    <w:rsid w:val="00C91962"/>
    <w:rsid w:val="00C93F40"/>
    <w:rsid w:val="00CA081E"/>
    <w:rsid w:val="00CA1BC2"/>
    <w:rsid w:val="00CA3D0C"/>
    <w:rsid w:val="00CB0081"/>
    <w:rsid w:val="00CB0D14"/>
    <w:rsid w:val="00CB38BA"/>
    <w:rsid w:val="00CC4F64"/>
    <w:rsid w:val="00CD1EB2"/>
    <w:rsid w:val="00CF5DB3"/>
    <w:rsid w:val="00D03FA0"/>
    <w:rsid w:val="00D11B7F"/>
    <w:rsid w:val="00D12116"/>
    <w:rsid w:val="00D153CE"/>
    <w:rsid w:val="00D16A2A"/>
    <w:rsid w:val="00D23929"/>
    <w:rsid w:val="00D27CC1"/>
    <w:rsid w:val="00D3151C"/>
    <w:rsid w:val="00D40A86"/>
    <w:rsid w:val="00D41A2E"/>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2FE8"/>
    <w:rsid w:val="00E13178"/>
    <w:rsid w:val="00E13A1A"/>
    <w:rsid w:val="00E16509"/>
    <w:rsid w:val="00E2253C"/>
    <w:rsid w:val="00E31385"/>
    <w:rsid w:val="00E32293"/>
    <w:rsid w:val="00E40F28"/>
    <w:rsid w:val="00E4121F"/>
    <w:rsid w:val="00E44582"/>
    <w:rsid w:val="00E44FFC"/>
    <w:rsid w:val="00E602D6"/>
    <w:rsid w:val="00E706A3"/>
    <w:rsid w:val="00E72D89"/>
    <w:rsid w:val="00E767C8"/>
    <w:rsid w:val="00E77645"/>
    <w:rsid w:val="00E84B6F"/>
    <w:rsid w:val="00E86D7E"/>
    <w:rsid w:val="00E90D75"/>
    <w:rsid w:val="00E9247F"/>
    <w:rsid w:val="00E96421"/>
    <w:rsid w:val="00EA000A"/>
    <w:rsid w:val="00EA15B0"/>
    <w:rsid w:val="00EA3BB0"/>
    <w:rsid w:val="00EA5EA7"/>
    <w:rsid w:val="00EA66BD"/>
    <w:rsid w:val="00EC0225"/>
    <w:rsid w:val="00EC3737"/>
    <w:rsid w:val="00EC4A25"/>
    <w:rsid w:val="00EC727B"/>
    <w:rsid w:val="00EC7E7C"/>
    <w:rsid w:val="00ED4271"/>
    <w:rsid w:val="00EE3A1B"/>
    <w:rsid w:val="00EE508C"/>
    <w:rsid w:val="00EE77FC"/>
    <w:rsid w:val="00EF28D4"/>
    <w:rsid w:val="00EF3400"/>
    <w:rsid w:val="00EF608C"/>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472A"/>
    <w:rsid w:val="00F77680"/>
    <w:rsid w:val="00F817DE"/>
    <w:rsid w:val="00F82D5B"/>
    <w:rsid w:val="00F85C4B"/>
    <w:rsid w:val="00F9008D"/>
    <w:rsid w:val="00FA1266"/>
    <w:rsid w:val="00FA4EDA"/>
    <w:rsid w:val="00FB0440"/>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hyperlink" Target="https://ultrahdforum.org/ibc2023-press-release-ultra-hd-forum-to-showcase-efficient-hdr-sdr-sustainability-demos/"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dimpact.org/"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en.arcep.fr/fileadmin/cru-1714402758/user_upload/41-24-english-version.pdf"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image" Target="media/image4.emf"/><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34</TotalTime>
  <Pages>10</Pages>
  <Words>11827</Words>
  <Characters>65054</Characters>
  <Application>Microsoft Office Word</Application>
  <DocSecurity>0</DocSecurity>
  <Lines>542</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44</cp:revision>
  <cp:lastPrinted>2019-02-25T14:05:00Z</cp:lastPrinted>
  <dcterms:created xsi:type="dcterms:W3CDTF">2024-08-22T15:23:00Z</dcterms:created>
  <dcterms:modified xsi:type="dcterms:W3CDTF">2024-08-22T16:14:00Z</dcterms:modified>
</cp:coreProperties>
</file>