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1F3018F4"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w:t>
            </w:r>
            <w:bookmarkEnd w:id="3"/>
            <w:r w:rsidR="006F6009">
              <w:t>18.</w:t>
            </w:r>
            <w:r w:rsidR="005269E2">
              <w:t>1</w:t>
            </w:r>
            <w:r w:rsidR="006F6009">
              <w:t>.</w:t>
            </w:r>
            <w:r w:rsidR="005269E2">
              <w:t>0</w:t>
            </w:r>
            <w:r w:rsidRPr="001B367A">
              <w:t xml:space="preserve"> </w:t>
            </w:r>
            <w:r w:rsidRPr="001B367A">
              <w:rPr>
                <w:sz w:val="32"/>
              </w:rPr>
              <w:t>(</w:t>
            </w:r>
            <w:r w:rsidR="006F6009">
              <w:rPr>
                <w:sz w:val="32"/>
              </w:rPr>
              <w:t>2024-0</w:t>
            </w:r>
            <w:r w:rsidR="005269E2">
              <w:rPr>
                <w:sz w:val="32"/>
              </w:rPr>
              <w:t>6</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4" w:name="spectype2"/>
            <w:r w:rsidRPr="001B367A">
              <w:t>Specification</w:t>
            </w:r>
            <w:bookmarkEnd w:id="4"/>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421B0B66" w:rsidR="00B61108" w:rsidRPr="001B367A" w:rsidRDefault="00B61108" w:rsidP="00DD6402">
            <w:pPr>
              <w:pStyle w:val="ZT"/>
              <w:framePr w:wrap="auto" w:hAnchor="text" w:yAlign="inline"/>
              <w:rPr>
                <w:i/>
                <w:sz w:val="28"/>
              </w:rPr>
            </w:pPr>
            <w:r w:rsidRPr="001B367A">
              <w:t>(</w:t>
            </w:r>
            <w:r w:rsidRPr="001B367A">
              <w:rPr>
                <w:rStyle w:val="ZGSM"/>
              </w:rPr>
              <w:t>Release</w:t>
            </w:r>
            <w:r w:rsidR="006F6009">
              <w:rPr>
                <w:rStyle w:val="ZGSM"/>
              </w:rPr>
              <w:t xml:space="preserve"> 18</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5" w:name="_MON_1684549432"/>
      <w:bookmarkEnd w:id="5"/>
      <w:tr w:rsidR="00B61108" w:rsidRPr="001B367A" w14:paraId="4A73CDD4" w14:textId="77777777" w:rsidTr="00DD6402">
        <w:trPr>
          <w:cantSplit/>
          <w:trHeight w:hRule="exact" w:val="1531"/>
        </w:trPr>
        <w:tc>
          <w:tcPr>
            <w:tcW w:w="4883" w:type="dxa"/>
            <w:shd w:val="clear" w:color="auto" w:fill="auto"/>
          </w:tcPr>
          <w:p w14:paraId="2FDFA707" w14:textId="6BAF2E21" w:rsidR="00B61108" w:rsidRPr="001B367A" w:rsidRDefault="006F6009" w:rsidP="00DD6402">
            <w:pPr>
              <w:rPr>
                <w:i/>
              </w:rPr>
            </w:pPr>
            <w:r w:rsidRPr="006F6009">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pt" o:ole="">
                  <v:imagedata r:id="rId10" o:title=""/>
                </v:shape>
                <o:OLEObject Type="Embed" ProgID="Word.Picture.8" ShapeID="_x0000_i1025" DrawAspect="Content" ObjectID="_1782285645" r:id="rId11"/>
              </w:object>
            </w:r>
          </w:p>
        </w:tc>
        <w:bookmarkStart w:id="6" w:name="_MON_1710316168"/>
        <w:bookmarkEnd w:id="6"/>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9.05pt;height:74.85pt" o:ole="">
                  <v:imagedata r:id="rId12" o:title=""/>
                </v:shape>
                <o:OLEObject Type="Embed" ProgID="Word.Picture.8" ShapeID="_x0000_i1026" DrawAspect="Content" ObjectID="_1782285646"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7"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7"/>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8"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9"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9"/>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0"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6A5B97E1" w:rsidR="00B61108" w:rsidRPr="001B367A" w:rsidRDefault="00B61108" w:rsidP="00DD6402">
            <w:pPr>
              <w:pStyle w:val="FP"/>
              <w:jc w:val="center"/>
              <w:rPr>
                <w:noProof/>
                <w:sz w:val="18"/>
              </w:rPr>
            </w:pPr>
            <w:r w:rsidRPr="001B367A">
              <w:rPr>
                <w:noProof/>
                <w:sz w:val="18"/>
              </w:rPr>
              <w:t>©</w:t>
            </w:r>
            <w:r w:rsidR="006F6009">
              <w:rPr>
                <w:noProof/>
                <w:sz w:val="18"/>
              </w:rPr>
              <w:t xml:space="preserve"> 2024</w:t>
            </w:r>
            <w:r w:rsidRPr="001B367A">
              <w:rPr>
                <w:noProof/>
                <w:sz w:val="18"/>
              </w:rPr>
              <w:t>, 3GPP Organizational Partners (ARIB, ATIS, CCSA, ETSI, TSDSI, TTA, TTC).</w:t>
            </w:r>
            <w:bookmarkStart w:id="11" w:name="copyrightaddon"/>
            <w:bookmarkEnd w:id="11"/>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0"/>
          </w:p>
          <w:p w14:paraId="45BDFB44" w14:textId="77777777" w:rsidR="00B61108" w:rsidRPr="001B367A" w:rsidRDefault="00B61108" w:rsidP="00DD6402"/>
        </w:tc>
      </w:tr>
      <w:bookmarkEnd w:id="8"/>
    </w:tbl>
    <w:p w14:paraId="29AC419C" w14:textId="24A99B5F" w:rsidR="00080512" w:rsidRPr="001B367A" w:rsidRDefault="00B61108">
      <w:pPr>
        <w:pStyle w:val="TT"/>
      </w:pPr>
      <w:r w:rsidRPr="001B367A">
        <w:br w:type="page"/>
      </w:r>
      <w:r w:rsidR="00080512" w:rsidRPr="001B367A">
        <w:t>Contents</w:t>
      </w:r>
    </w:p>
    <w:p w14:paraId="3F1579BE" w14:textId="09F25C4F" w:rsidR="00E56FB7" w:rsidRDefault="004D3578">
      <w:pPr>
        <w:pStyle w:val="TOC1"/>
        <w:rPr>
          <w:rFonts w:asciiTheme="minorHAnsi" w:eastAsiaTheme="minorEastAsia" w:hAnsiTheme="minorHAnsi" w:cstheme="minorBidi"/>
          <w:noProof/>
          <w:kern w:val="2"/>
          <w:sz w:val="24"/>
          <w:szCs w:val="24"/>
          <w14:ligatures w14:val="standardContextual"/>
        </w:rPr>
      </w:pPr>
      <w:r w:rsidRPr="001B367A">
        <w:fldChar w:fldCharType="begin" w:fldLock="1"/>
      </w:r>
      <w:r w:rsidRPr="001B367A">
        <w:instrText xml:space="preserve"> TOC \o "1-9" </w:instrText>
      </w:r>
      <w:r w:rsidRPr="001B367A">
        <w:fldChar w:fldCharType="separate"/>
      </w:r>
      <w:r w:rsidR="00E56FB7">
        <w:rPr>
          <w:noProof/>
        </w:rPr>
        <w:t>Foreword</w:t>
      </w:r>
      <w:r w:rsidR="00E56FB7">
        <w:rPr>
          <w:noProof/>
        </w:rPr>
        <w:tab/>
      </w:r>
      <w:r w:rsidR="00E56FB7">
        <w:rPr>
          <w:noProof/>
        </w:rPr>
        <w:fldChar w:fldCharType="begin" w:fldLock="1"/>
      </w:r>
      <w:r w:rsidR="00E56FB7">
        <w:rPr>
          <w:noProof/>
        </w:rPr>
        <w:instrText xml:space="preserve"> PAGEREF _Toc171672840 \h </w:instrText>
      </w:r>
      <w:r w:rsidR="00E56FB7">
        <w:rPr>
          <w:noProof/>
        </w:rPr>
      </w:r>
      <w:r w:rsidR="00E56FB7">
        <w:rPr>
          <w:noProof/>
        </w:rPr>
        <w:fldChar w:fldCharType="separate"/>
      </w:r>
      <w:r w:rsidR="00E56FB7">
        <w:rPr>
          <w:noProof/>
        </w:rPr>
        <w:t>6</w:t>
      </w:r>
      <w:r w:rsidR="00E56FB7">
        <w:rPr>
          <w:noProof/>
        </w:rPr>
        <w:fldChar w:fldCharType="end"/>
      </w:r>
    </w:p>
    <w:p w14:paraId="35EC4B76" w14:textId="218830E4"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_Toc171672841 \h </w:instrText>
      </w:r>
      <w:r>
        <w:rPr>
          <w:noProof/>
        </w:rPr>
      </w:r>
      <w:r>
        <w:rPr>
          <w:noProof/>
        </w:rPr>
        <w:fldChar w:fldCharType="separate"/>
      </w:r>
      <w:r>
        <w:rPr>
          <w:noProof/>
        </w:rPr>
        <w:t>8</w:t>
      </w:r>
      <w:r>
        <w:rPr>
          <w:noProof/>
        </w:rPr>
        <w:fldChar w:fldCharType="end"/>
      </w:r>
    </w:p>
    <w:p w14:paraId="4517B4C0" w14:textId="3F03996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_Toc171672842 \h </w:instrText>
      </w:r>
      <w:r>
        <w:rPr>
          <w:noProof/>
        </w:rPr>
      </w:r>
      <w:r>
        <w:rPr>
          <w:noProof/>
        </w:rPr>
        <w:fldChar w:fldCharType="separate"/>
      </w:r>
      <w:r>
        <w:rPr>
          <w:noProof/>
        </w:rPr>
        <w:t>8</w:t>
      </w:r>
      <w:r>
        <w:rPr>
          <w:noProof/>
        </w:rPr>
        <w:fldChar w:fldCharType="end"/>
      </w:r>
    </w:p>
    <w:p w14:paraId="397DFD25" w14:textId="24DF1AA5"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_Toc171672843 \h </w:instrText>
      </w:r>
      <w:r>
        <w:rPr>
          <w:noProof/>
        </w:rPr>
      </w:r>
      <w:r>
        <w:rPr>
          <w:noProof/>
        </w:rPr>
        <w:fldChar w:fldCharType="separate"/>
      </w:r>
      <w:r>
        <w:rPr>
          <w:noProof/>
        </w:rPr>
        <w:t>9</w:t>
      </w:r>
      <w:r>
        <w:rPr>
          <w:noProof/>
        </w:rPr>
        <w:fldChar w:fldCharType="end"/>
      </w:r>
    </w:p>
    <w:p w14:paraId="316554A7" w14:textId="094CA67C"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_Toc171672844 \h </w:instrText>
      </w:r>
      <w:r>
        <w:rPr>
          <w:noProof/>
        </w:rPr>
      </w:r>
      <w:r>
        <w:rPr>
          <w:noProof/>
        </w:rPr>
        <w:fldChar w:fldCharType="separate"/>
      </w:r>
      <w:r>
        <w:rPr>
          <w:noProof/>
        </w:rPr>
        <w:t>9</w:t>
      </w:r>
      <w:r>
        <w:rPr>
          <w:noProof/>
        </w:rPr>
        <w:fldChar w:fldCharType="end"/>
      </w:r>
    </w:p>
    <w:p w14:paraId="176D46D7" w14:textId="4626DAEF"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_Toc171672845 \h </w:instrText>
      </w:r>
      <w:r>
        <w:rPr>
          <w:noProof/>
        </w:rPr>
      </w:r>
      <w:r>
        <w:rPr>
          <w:noProof/>
        </w:rPr>
        <w:fldChar w:fldCharType="separate"/>
      </w:r>
      <w:r>
        <w:rPr>
          <w:noProof/>
        </w:rPr>
        <w:t>9</w:t>
      </w:r>
      <w:r>
        <w:rPr>
          <w:noProof/>
        </w:rPr>
        <w:fldChar w:fldCharType="end"/>
      </w:r>
    </w:p>
    <w:p w14:paraId="5643541C" w14:textId="09C35F85"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_Toc171672846 \h </w:instrText>
      </w:r>
      <w:r>
        <w:rPr>
          <w:noProof/>
        </w:rPr>
      </w:r>
      <w:r>
        <w:rPr>
          <w:noProof/>
        </w:rPr>
        <w:fldChar w:fldCharType="separate"/>
      </w:r>
      <w:r>
        <w:rPr>
          <w:noProof/>
        </w:rPr>
        <w:t>10</w:t>
      </w:r>
      <w:r>
        <w:rPr>
          <w:noProof/>
        </w:rPr>
        <w:fldChar w:fldCharType="end"/>
      </w:r>
    </w:p>
    <w:p w14:paraId="6FFEA43D" w14:textId="367F0E14"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fldLock="1"/>
      </w:r>
      <w:r>
        <w:rPr>
          <w:noProof/>
        </w:rPr>
        <w:instrText xml:space="preserve"> PAGEREF _Toc171672847 \h </w:instrText>
      </w:r>
      <w:r>
        <w:rPr>
          <w:noProof/>
        </w:rPr>
      </w:r>
      <w:r>
        <w:rPr>
          <w:noProof/>
        </w:rPr>
        <w:fldChar w:fldCharType="separate"/>
      </w:r>
      <w:r>
        <w:rPr>
          <w:noProof/>
        </w:rPr>
        <w:t>10</w:t>
      </w:r>
      <w:r>
        <w:rPr>
          <w:noProof/>
        </w:rPr>
        <w:fldChar w:fldCharType="end"/>
      </w:r>
    </w:p>
    <w:p w14:paraId="16EFB1D9" w14:textId="422F0D14"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fldLock="1"/>
      </w:r>
      <w:r>
        <w:rPr>
          <w:noProof/>
        </w:rPr>
        <w:instrText xml:space="preserve"> PAGEREF _Toc171672848 \h </w:instrText>
      </w:r>
      <w:r>
        <w:rPr>
          <w:noProof/>
        </w:rPr>
      </w:r>
      <w:r>
        <w:rPr>
          <w:noProof/>
        </w:rPr>
        <w:fldChar w:fldCharType="separate"/>
      </w:r>
      <w:r>
        <w:rPr>
          <w:noProof/>
        </w:rPr>
        <w:t>10</w:t>
      </w:r>
      <w:r>
        <w:rPr>
          <w:noProof/>
        </w:rPr>
        <w:fldChar w:fldCharType="end"/>
      </w:r>
    </w:p>
    <w:p w14:paraId="048684B6" w14:textId="72EF971B"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fldLock="1"/>
      </w:r>
      <w:r>
        <w:rPr>
          <w:noProof/>
        </w:rPr>
        <w:instrText xml:space="preserve"> PAGEREF _Toc171672849 \h </w:instrText>
      </w:r>
      <w:r>
        <w:rPr>
          <w:noProof/>
        </w:rPr>
      </w:r>
      <w:r>
        <w:rPr>
          <w:noProof/>
        </w:rPr>
        <w:fldChar w:fldCharType="separate"/>
      </w:r>
      <w:r>
        <w:rPr>
          <w:noProof/>
        </w:rPr>
        <w:t>11</w:t>
      </w:r>
      <w:r>
        <w:rPr>
          <w:noProof/>
        </w:rPr>
        <w:fldChar w:fldCharType="end"/>
      </w:r>
    </w:p>
    <w:p w14:paraId="379DFA68" w14:textId="3651F42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_Toc171672850 \h </w:instrText>
      </w:r>
      <w:r>
        <w:rPr>
          <w:noProof/>
        </w:rPr>
      </w:r>
      <w:r>
        <w:rPr>
          <w:noProof/>
        </w:rPr>
        <w:fldChar w:fldCharType="separate"/>
      </w:r>
      <w:r>
        <w:rPr>
          <w:noProof/>
        </w:rPr>
        <w:t>11</w:t>
      </w:r>
      <w:r>
        <w:rPr>
          <w:noProof/>
        </w:rPr>
        <w:fldChar w:fldCharType="end"/>
      </w:r>
    </w:p>
    <w:p w14:paraId="429C3BC7" w14:textId="16CE7CD5"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fldLock="1"/>
      </w:r>
      <w:r>
        <w:rPr>
          <w:noProof/>
        </w:rPr>
        <w:instrText xml:space="preserve"> PAGEREF _Toc171672851 \h </w:instrText>
      </w:r>
      <w:r>
        <w:rPr>
          <w:noProof/>
        </w:rPr>
      </w:r>
      <w:r>
        <w:rPr>
          <w:noProof/>
        </w:rPr>
        <w:fldChar w:fldCharType="separate"/>
      </w:r>
      <w:r>
        <w:rPr>
          <w:noProof/>
        </w:rPr>
        <w:t>11</w:t>
      </w:r>
      <w:r>
        <w:rPr>
          <w:noProof/>
        </w:rPr>
        <w:fldChar w:fldCharType="end"/>
      </w:r>
    </w:p>
    <w:p w14:paraId="7EAE0C84" w14:textId="6401EFBC"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_Toc171672852 \h </w:instrText>
      </w:r>
      <w:r>
        <w:rPr>
          <w:noProof/>
        </w:rPr>
      </w:r>
      <w:r>
        <w:rPr>
          <w:noProof/>
        </w:rPr>
        <w:fldChar w:fldCharType="separate"/>
      </w:r>
      <w:r>
        <w:rPr>
          <w:noProof/>
        </w:rPr>
        <w:t>11</w:t>
      </w:r>
      <w:r>
        <w:rPr>
          <w:noProof/>
        </w:rPr>
        <w:fldChar w:fldCharType="end"/>
      </w:r>
    </w:p>
    <w:p w14:paraId="7623323D" w14:textId="580F2AB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fldLock="1"/>
      </w:r>
      <w:r>
        <w:rPr>
          <w:noProof/>
        </w:rPr>
        <w:instrText xml:space="preserve"> PAGEREF _Toc171672853 \h </w:instrText>
      </w:r>
      <w:r>
        <w:rPr>
          <w:noProof/>
        </w:rPr>
      </w:r>
      <w:r>
        <w:rPr>
          <w:noProof/>
        </w:rPr>
        <w:fldChar w:fldCharType="separate"/>
      </w:r>
      <w:r>
        <w:rPr>
          <w:noProof/>
        </w:rPr>
        <w:t>13</w:t>
      </w:r>
      <w:r>
        <w:rPr>
          <w:noProof/>
        </w:rPr>
        <w:fldChar w:fldCharType="end"/>
      </w:r>
    </w:p>
    <w:p w14:paraId="3F4B4BF7" w14:textId="7C6C9638"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fldLock="1"/>
      </w:r>
      <w:r>
        <w:rPr>
          <w:noProof/>
        </w:rPr>
        <w:instrText xml:space="preserve"> PAGEREF _Toc171672854 \h </w:instrText>
      </w:r>
      <w:r>
        <w:rPr>
          <w:noProof/>
        </w:rPr>
      </w:r>
      <w:r>
        <w:rPr>
          <w:noProof/>
        </w:rPr>
        <w:fldChar w:fldCharType="separate"/>
      </w:r>
      <w:r>
        <w:rPr>
          <w:noProof/>
        </w:rPr>
        <w:t>13</w:t>
      </w:r>
      <w:r>
        <w:rPr>
          <w:noProof/>
        </w:rPr>
        <w:fldChar w:fldCharType="end"/>
      </w:r>
    </w:p>
    <w:p w14:paraId="46AE1BAC" w14:textId="3BE185D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_Toc171672855 \h </w:instrText>
      </w:r>
      <w:r>
        <w:rPr>
          <w:noProof/>
        </w:rPr>
      </w:r>
      <w:r>
        <w:rPr>
          <w:noProof/>
        </w:rPr>
        <w:fldChar w:fldCharType="separate"/>
      </w:r>
      <w:r>
        <w:rPr>
          <w:noProof/>
        </w:rPr>
        <w:t>13</w:t>
      </w:r>
      <w:r>
        <w:rPr>
          <w:noProof/>
        </w:rPr>
        <w:fldChar w:fldCharType="end"/>
      </w:r>
    </w:p>
    <w:p w14:paraId="20686044" w14:textId="0D920B2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fldLock="1"/>
      </w:r>
      <w:r>
        <w:rPr>
          <w:noProof/>
        </w:rPr>
        <w:instrText xml:space="preserve"> PAGEREF _Toc171672856 \h </w:instrText>
      </w:r>
      <w:r>
        <w:rPr>
          <w:noProof/>
        </w:rPr>
      </w:r>
      <w:r>
        <w:rPr>
          <w:noProof/>
        </w:rPr>
        <w:fldChar w:fldCharType="separate"/>
      </w:r>
      <w:r>
        <w:rPr>
          <w:noProof/>
        </w:rPr>
        <w:t>14</w:t>
      </w:r>
      <w:r>
        <w:rPr>
          <w:noProof/>
        </w:rPr>
        <w:fldChar w:fldCharType="end"/>
      </w:r>
    </w:p>
    <w:p w14:paraId="5F41CED1" w14:textId="6A99D191"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fldLock="1"/>
      </w:r>
      <w:r>
        <w:rPr>
          <w:noProof/>
        </w:rPr>
        <w:instrText xml:space="preserve"> PAGEREF _Toc171672857 \h </w:instrText>
      </w:r>
      <w:r>
        <w:rPr>
          <w:noProof/>
        </w:rPr>
      </w:r>
      <w:r>
        <w:rPr>
          <w:noProof/>
        </w:rPr>
        <w:fldChar w:fldCharType="separate"/>
      </w:r>
      <w:r>
        <w:rPr>
          <w:noProof/>
        </w:rPr>
        <w:t>14</w:t>
      </w:r>
      <w:r>
        <w:rPr>
          <w:noProof/>
        </w:rPr>
        <w:fldChar w:fldCharType="end"/>
      </w:r>
    </w:p>
    <w:p w14:paraId="7AA81804" w14:textId="1459ADE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fldLock="1"/>
      </w:r>
      <w:r>
        <w:rPr>
          <w:noProof/>
        </w:rPr>
        <w:instrText xml:space="preserve"> PAGEREF _Toc171672858 \h </w:instrText>
      </w:r>
      <w:r>
        <w:rPr>
          <w:noProof/>
        </w:rPr>
      </w:r>
      <w:r>
        <w:rPr>
          <w:noProof/>
        </w:rPr>
        <w:fldChar w:fldCharType="separate"/>
      </w:r>
      <w:r>
        <w:rPr>
          <w:noProof/>
        </w:rPr>
        <w:t>15</w:t>
      </w:r>
      <w:r>
        <w:rPr>
          <w:noProof/>
        </w:rPr>
        <w:fldChar w:fldCharType="end"/>
      </w:r>
    </w:p>
    <w:p w14:paraId="1DAE4778" w14:textId="598187E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fldLock="1"/>
      </w:r>
      <w:r>
        <w:rPr>
          <w:noProof/>
        </w:rPr>
        <w:instrText xml:space="preserve"> PAGEREF _Toc171672859 \h </w:instrText>
      </w:r>
      <w:r>
        <w:rPr>
          <w:noProof/>
        </w:rPr>
      </w:r>
      <w:r>
        <w:rPr>
          <w:noProof/>
        </w:rPr>
        <w:fldChar w:fldCharType="separate"/>
      </w:r>
      <w:r>
        <w:rPr>
          <w:noProof/>
        </w:rPr>
        <w:t>16</w:t>
      </w:r>
      <w:r>
        <w:rPr>
          <w:noProof/>
        </w:rPr>
        <w:fldChar w:fldCharType="end"/>
      </w:r>
    </w:p>
    <w:p w14:paraId="41F87D5E" w14:textId="0D6DA7E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fldLock="1"/>
      </w:r>
      <w:r>
        <w:rPr>
          <w:noProof/>
        </w:rPr>
        <w:instrText xml:space="preserve"> PAGEREF _Toc171672860 \h </w:instrText>
      </w:r>
      <w:r>
        <w:rPr>
          <w:noProof/>
        </w:rPr>
      </w:r>
      <w:r>
        <w:rPr>
          <w:noProof/>
        </w:rPr>
        <w:fldChar w:fldCharType="separate"/>
      </w:r>
      <w:r>
        <w:rPr>
          <w:noProof/>
        </w:rPr>
        <w:t>16</w:t>
      </w:r>
      <w:r>
        <w:rPr>
          <w:noProof/>
        </w:rPr>
        <w:fldChar w:fldCharType="end"/>
      </w:r>
    </w:p>
    <w:p w14:paraId="74EE5085" w14:textId="01453DA2"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fldLock="1"/>
      </w:r>
      <w:r>
        <w:rPr>
          <w:noProof/>
        </w:rPr>
        <w:instrText xml:space="preserve"> PAGEREF _Toc171672861 \h </w:instrText>
      </w:r>
      <w:r>
        <w:rPr>
          <w:noProof/>
        </w:rPr>
      </w:r>
      <w:r>
        <w:rPr>
          <w:noProof/>
        </w:rPr>
        <w:fldChar w:fldCharType="separate"/>
      </w:r>
      <w:r>
        <w:rPr>
          <w:noProof/>
        </w:rPr>
        <w:t>16</w:t>
      </w:r>
      <w:r>
        <w:rPr>
          <w:noProof/>
        </w:rPr>
        <w:fldChar w:fldCharType="end"/>
      </w:r>
    </w:p>
    <w:p w14:paraId="7593E231" w14:textId="462F229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fldLock="1"/>
      </w:r>
      <w:r>
        <w:rPr>
          <w:noProof/>
        </w:rPr>
        <w:instrText xml:space="preserve"> PAGEREF _Toc171672862 \h </w:instrText>
      </w:r>
      <w:r>
        <w:rPr>
          <w:noProof/>
        </w:rPr>
      </w:r>
      <w:r>
        <w:rPr>
          <w:noProof/>
        </w:rPr>
        <w:fldChar w:fldCharType="separate"/>
      </w:r>
      <w:r>
        <w:rPr>
          <w:noProof/>
        </w:rPr>
        <w:t>17</w:t>
      </w:r>
      <w:r>
        <w:rPr>
          <w:noProof/>
        </w:rPr>
        <w:fldChar w:fldCharType="end"/>
      </w:r>
    </w:p>
    <w:p w14:paraId="455976F3" w14:textId="53A185C5"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fldLock="1"/>
      </w:r>
      <w:r>
        <w:rPr>
          <w:noProof/>
        </w:rPr>
        <w:instrText xml:space="preserve"> PAGEREF _Toc171672863 \h </w:instrText>
      </w:r>
      <w:r>
        <w:rPr>
          <w:noProof/>
        </w:rPr>
      </w:r>
      <w:r>
        <w:rPr>
          <w:noProof/>
        </w:rPr>
        <w:fldChar w:fldCharType="separate"/>
      </w:r>
      <w:r>
        <w:rPr>
          <w:noProof/>
        </w:rPr>
        <w:t>18</w:t>
      </w:r>
      <w:r>
        <w:rPr>
          <w:noProof/>
        </w:rPr>
        <w:fldChar w:fldCharType="end"/>
      </w:r>
    </w:p>
    <w:p w14:paraId="14351994" w14:textId="044C212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fldLock="1"/>
      </w:r>
      <w:r>
        <w:rPr>
          <w:noProof/>
        </w:rPr>
        <w:instrText xml:space="preserve"> PAGEREF _Toc171672864 \h </w:instrText>
      </w:r>
      <w:r>
        <w:rPr>
          <w:noProof/>
        </w:rPr>
      </w:r>
      <w:r>
        <w:rPr>
          <w:noProof/>
        </w:rPr>
        <w:fldChar w:fldCharType="separate"/>
      </w:r>
      <w:r>
        <w:rPr>
          <w:noProof/>
        </w:rPr>
        <w:t>18</w:t>
      </w:r>
      <w:r>
        <w:rPr>
          <w:noProof/>
        </w:rPr>
        <w:fldChar w:fldCharType="end"/>
      </w:r>
    </w:p>
    <w:p w14:paraId="5422F950" w14:textId="7A4DAE29"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fldLock="1"/>
      </w:r>
      <w:r>
        <w:rPr>
          <w:noProof/>
        </w:rPr>
        <w:instrText xml:space="preserve"> PAGEREF _Toc171672865 \h </w:instrText>
      </w:r>
      <w:r>
        <w:rPr>
          <w:noProof/>
        </w:rPr>
      </w:r>
      <w:r>
        <w:rPr>
          <w:noProof/>
        </w:rPr>
        <w:fldChar w:fldCharType="separate"/>
      </w:r>
      <w:r>
        <w:rPr>
          <w:noProof/>
        </w:rPr>
        <w:t>19</w:t>
      </w:r>
      <w:r>
        <w:rPr>
          <w:noProof/>
        </w:rPr>
        <w:fldChar w:fldCharType="end"/>
      </w:r>
    </w:p>
    <w:p w14:paraId="5CC354E4" w14:textId="01A39547"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fldLock="1"/>
      </w:r>
      <w:r>
        <w:rPr>
          <w:noProof/>
        </w:rPr>
        <w:instrText xml:space="preserve"> PAGEREF _Toc171672866 \h </w:instrText>
      </w:r>
      <w:r>
        <w:rPr>
          <w:noProof/>
        </w:rPr>
      </w:r>
      <w:r>
        <w:rPr>
          <w:noProof/>
        </w:rPr>
        <w:fldChar w:fldCharType="separate"/>
      </w:r>
      <w:r>
        <w:rPr>
          <w:noProof/>
        </w:rPr>
        <w:t>20</w:t>
      </w:r>
      <w:r>
        <w:rPr>
          <w:noProof/>
        </w:rPr>
        <w:fldChar w:fldCharType="end"/>
      </w:r>
    </w:p>
    <w:p w14:paraId="4C9C9F12" w14:textId="172A262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_Toc171672867 \h </w:instrText>
      </w:r>
      <w:r>
        <w:rPr>
          <w:noProof/>
        </w:rPr>
      </w:r>
      <w:r>
        <w:rPr>
          <w:noProof/>
        </w:rPr>
        <w:fldChar w:fldCharType="separate"/>
      </w:r>
      <w:r>
        <w:rPr>
          <w:noProof/>
        </w:rPr>
        <w:t>20</w:t>
      </w:r>
      <w:r>
        <w:rPr>
          <w:noProof/>
        </w:rPr>
        <w:fldChar w:fldCharType="end"/>
      </w:r>
    </w:p>
    <w:p w14:paraId="2F8F5320" w14:textId="6AEE89B9"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fldLock="1"/>
      </w:r>
      <w:r>
        <w:rPr>
          <w:noProof/>
        </w:rPr>
        <w:instrText xml:space="preserve"> PAGEREF _Toc171672868 \h </w:instrText>
      </w:r>
      <w:r>
        <w:rPr>
          <w:noProof/>
        </w:rPr>
      </w:r>
      <w:r>
        <w:rPr>
          <w:noProof/>
        </w:rPr>
        <w:fldChar w:fldCharType="separate"/>
      </w:r>
      <w:r>
        <w:rPr>
          <w:noProof/>
        </w:rPr>
        <w:t>20</w:t>
      </w:r>
      <w:r>
        <w:rPr>
          <w:noProof/>
        </w:rPr>
        <w:fldChar w:fldCharType="end"/>
      </w:r>
    </w:p>
    <w:p w14:paraId="2874C772" w14:textId="44683B9B"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fldLock="1"/>
      </w:r>
      <w:r>
        <w:rPr>
          <w:noProof/>
        </w:rPr>
        <w:instrText xml:space="preserve"> PAGEREF _Toc171672869 \h </w:instrText>
      </w:r>
      <w:r>
        <w:rPr>
          <w:noProof/>
        </w:rPr>
      </w:r>
      <w:r>
        <w:rPr>
          <w:noProof/>
        </w:rPr>
        <w:fldChar w:fldCharType="separate"/>
      </w:r>
      <w:r>
        <w:rPr>
          <w:noProof/>
        </w:rPr>
        <w:t>21</w:t>
      </w:r>
      <w:r>
        <w:rPr>
          <w:noProof/>
        </w:rPr>
        <w:fldChar w:fldCharType="end"/>
      </w:r>
    </w:p>
    <w:p w14:paraId="23142B92" w14:textId="3844CDDF"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fldLock="1"/>
      </w:r>
      <w:r>
        <w:rPr>
          <w:noProof/>
        </w:rPr>
        <w:instrText xml:space="preserve"> PAGEREF _Toc171672870 \h </w:instrText>
      </w:r>
      <w:r>
        <w:rPr>
          <w:noProof/>
        </w:rPr>
      </w:r>
      <w:r>
        <w:rPr>
          <w:noProof/>
        </w:rPr>
        <w:fldChar w:fldCharType="separate"/>
      </w:r>
      <w:r>
        <w:rPr>
          <w:noProof/>
        </w:rPr>
        <w:t>21</w:t>
      </w:r>
      <w:r>
        <w:rPr>
          <w:noProof/>
        </w:rPr>
        <w:fldChar w:fldCharType="end"/>
      </w:r>
    </w:p>
    <w:p w14:paraId="57D83AA2" w14:textId="4F2B98FA"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fldLock="1"/>
      </w:r>
      <w:r>
        <w:rPr>
          <w:noProof/>
        </w:rPr>
        <w:instrText xml:space="preserve"> PAGEREF _Toc171672871 \h </w:instrText>
      </w:r>
      <w:r>
        <w:rPr>
          <w:noProof/>
        </w:rPr>
      </w:r>
      <w:r>
        <w:rPr>
          <w:noProof/>
        </w:rPr>
        <w:fldChar w:fldCharType="separate"/>
      </w:r>
      <w:r>
        <w:rPr>
          <w:noProof/>
        </w:rPr>
        <w:t>22</w:t>
      </w:r>
      <w:r>
        <w:rPr>
          <w:noProof/>
        </w:rPr>
        <w:fldChar w:fldCharType="end"/>
      </w:r>
    </w:p>
    <w:p w14:paraId="1D4E3457" w14:textId="25A7D096"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_Toc171672872 \h </w:instrText>
      </w:r>
      <w:r>
        <w:rPr>
          <w:noProof/>
        </w:rPr>
      </w:r>
      <w:r>
        <w:rPr>
          <w:noProof/>
        </w:rPr>
        <w:fldChar w:fldCharType="separate"/>
      </w:r>
      <w:r>
        <w:rPr>
          <w:noProof/>
        </w:rPr>
        <w:t>22</w:t>
      </w:r>
      <w:r>
        <w:rPr>
          <w:noProof/>
        </w:rPr>
        <w:fldChar w:fldCharType="end"/>
      </w:r>
    </w:p>
    <w:p w14:paraId="5C3ABF20" w14:textId="7DF5A9A1"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fldLock="1"/>
      </w:r>
      <w:r>
        <w:rPr>
          <w:noProof/>
        </w:rPr>
        <w:instrText xml:space="preserve"> PAGEREF _Toc171672873 \h </w:instrText>
      </w:r>
      <w:r>
        <w:rPr>
          <w:noProof/>
        </w:rPr>
      </w:r>
      <w:r>
        <w:rPr>
          <w:noProof/>
        </w:rPr>
        <w:fldChar w:fldCharType="separate"/>
      </w:r>
      <w:r>
        <w:rPr>
          <w:noProof/>
        </w:rPr>
        <w:t>22</w:t>
      </w:r>
      <w:r>
        <w:rPr>
          <w:noProof/>
        </w:rPr>
        <w:fldChar w:fldCharType="end"/>
      </w:r>
    </w:p>
    <w:p w14:paraId="54C32071" w14:textId="038B95B2"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fldLock="1"/>
      </w:r>
      <w:r>
        <w:rPr>
          <w:noProof/>
        </w:rPr>
        <w:instrText xml:space="preserve"> PAGEREF _Toc171672874 \h </w:instrText>
      </w:r>
      <w:r>
        <w:rPr>
          <w:noProof/>
        </w:rPr>
      </w:r>
      <w:r>
        <w:rPr>
          <w:noProof/>
        </w:rPr>
        <w:fldChar w:fldCharType="separate"/>
      </w:r>
      <w:r>
        <w:rPr>
          <w:noProof/>
        </w:rPr>
        <w:t>22</w:t>
      </w:r>
      <w:r>
        <w:rPr>
          <w:noProof/>
        </w:rPr>
        <w:fldChar w:fldCharType="end"/>
      </w:r>
    </w:p>
    <w:p w14:paraId="5CC06584" w14:textId="3112ADAD"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fldLock="1"/>
      </w:r>
      <w:r>
        <w:rPr>
          <w:noProof/>
        </w:rPr>
        <w:instrText xml:space="preserve"> PAGEREF _Toc171672875 \h </w:instrText>
      </w:r>
      <w:r>
        <w:rPr>
          <w:noProof/>
        </w:rPr>
      </w:r>
      <w:r>
        <w:rPr>
          <w:noProof/>
        </w:rPr>
        <w:fldChar w:fldCharType="separate"/>
      </w:r>
      <w:r>
        <w:rPr>
          <w:noProof/>
        </w:rPr>
        <w:t>23</w:t>
      </w:r>
      <w:r>
        <w:rPr>
          <w:noProof/>
        </w:rPr>
        <w:fldChar w:fldCharType="end"/>
      </w:r>
    </w:p>
    <w:p w14:paraId="5C036A51" w14:textId="501DBEAB"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_Toc171672876 \h </w:instrText>
      </w:r>
      <w:r>
        <w:rPr>
          <w:noProof/>
        </w:rPr>
      </w:r>
      <w:r>
        <w:rPr>
          <w:noProof/>
        </w:rPr>
        <w:fldChar w:fldCharType="separate"/>
      </w:r>
      <w:r>
        <w:rPr>
          <w:noProof/>
        </w:rPr>
        <w:t>23</w:t>
      </w:r>
      <w:r>
        <w:rPr>
          <w:noProof/>
        </w:rPr>
        <w:fldChar w:fldCharType="end"/>
      </w:r>
    </w:p>
    <w:p w14:paraId="0A129ED0" w14:textId="1F6EB105"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fldLock="1"/>
      </w:r>
      <w:r>
        <w:rPr>
          <w:noProof/>
        </w:rPr>
        <w:instrText xml:space="preserve"> PAGEREF _Toc171672877 \h </w:instrText>
      </w:r>
      <w:r>
        <w:rPr>
          <w:noProof/>
        </w:rPr>
      </w:r>
      <w:r>
        <w:rPr>
          <w:noProof/>
        </w:rPr>
        <w:fldChar w:fldCharType="separate"/>
      </w:r>
      <w:r>
        <w:rPr>
          <w:noProof/>
        </w:rPr>
        <w:t>23</w:t>
      </w:r>
      <w:r>
        <w:rPr>
          <w:noProof/>
        </w:rPr>
        <w:fldChar w:fldCharType="end"/>
      </w:r>
    </w:p>
    <w:p w14:paraId="07634EEF" w14:textId="1CE59FCD"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_Toc171672878 \h </w:instrText>
      </w:r>
      <w:r>
        <w:rPr>
          <w:noProof/>
        </w:rPr>
      </w:r>
      <w:r>
        <w:rPr>
          <w:noProof/>
        </w:rPr>
        <w:fldChar w:fldCharType="separate"/>
      </w:r>
      <w:r>
        <w:rPr>
          <w:noProof/>
        </w:rPr>
        <w:t>23</w:t>
      </w:r>
      <w:r>
        <w:rPr>
          <w:noProof/>
        </w:rPr>
        <w:fldChar w:fldCharType="end"/>
      </w:r>
    </w:p>
    <w:p w14:paraId="07D7D13D" w14:textId="6EDA383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fldLock="1"/>
      </w:r>
      <w:r>
        <w:rPr>
          <w:noProof/>
        </w:rPr>
        <w:instrText xml:space="preserve"> PAGEREF _Toc171672879 \h </w:instrText>
      </w:r>
      <w:r>
        <w:rPr>
          <w:noProof/>
        </w:rPr>
      </w:r>
      <w:r>
        <w:rPr>
          <w:noProof/>
        </w:rPr>
        <w:fldChar w:fldCharType="separate"/>
      </w:r>
      <w:r>
        <w:rPr>
          <w:noProof/>
        </w:rPr>
        <w:t>24</w:t>
      </w:r>
      <w:r>
        <w:rPr>
          <w:noProof/>
        </w:rPr>
        <w:fldChar w:fldCharType="end"/>
      </w:r>
    </w:p>
    <w:p w14:paraId="7D82BD4A" w14:textId="28302B52"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fldLock="1"/>
      </w:r>
      <w:r>
        <w:rPr>
          <w:noProof/>
        </w:rPr>
        <w:instrText xml:space="preserve"> PAGEREF _Toc171672880 \h </w:instrText>
      </w:r>
      <w:r>
        <w:rPr>
          <w:noProof/>
        </w:rPr>
      </w:r>
      <w:r>
        <w:rPr>
          <w:noProof/>
        </w:rPr>
        <w:fldChar w:fldCharType="separate"/>
      </w:r>
      <w:r>
        <w:rPr>
          <w:noProof/>
        </w:rPr>
        <w:t>25</w:t>
      </w:r>
      <w:r>
        <w:rPr>
          <w:noProof/>
        </w:rPr>
        <w:fldChar w:fldCharType="end"/>
      </w:r>
    </w:p>
    <w:p w14:paraId="1BA4BF90" w14:textId="49335CC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fldLock="1"/>
      </w:r>
      <w:r>
        <w:rPr>
          <w:noProof/>
        </w:rPr>
        <w:instrText xml:space="preserve"> PAGEREF _Toc171672881 \h </w:instrText>
      </w:r>
      <w:r>
        <w:rPr>
          <w:noProof/>
        </w:rPr>
      </w:r>
      <w:r>
        <w:rPr>
          <w:noProof/>
        </w:rPr>
        <w:fldChar w:fldCharType="separate"/>
      </w:r>
      <w:r>
        <w:rPr>
          <w:noProof/>
        </w:rPr>
        <w:t>25</w:t>
      </w:r>
      <w:r>
        <w:rPr>
          <w:noProof/>
        </w:rPr>
        <w:fldChar w:fldCharType="end"/>
      </w:r>
    </w:p>
    <w:p w14:paraId="1A55BE92" w14:textId="67DF9B2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_Toc171672882 \h </w:instrText>
      </w:r>
      <w:r>
        <w:rPr>
          <w:noProof/>
        </w:rPr>
      </w:r>
      <w:r>
        <w:rPr>
          <w:noProof/>
        </w:rPr>
        <w:fldChar w:fldCharType="separate"/>
      </w:r>
      <w:r>
        <w:rPr>
          <w:noProof/>
        </w:rPr>
        <w:t>25</w:t>
      </w:r>
      <w:r>
        <w:rPr>
          <w:noProof/>
        </w:rPr>
        <w:fldChar w:fldCharType="end"/>
      </w:r>
    </w:p>
    <w:p w14:paraId="667CB6E9" w14:textId="3D967DA3"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fldLock="1"/>
      </w:r>
      <w:r>
        <w:rPr>
          <w:noProof/>
        </w:rPr>
        <w:instrText xml:space="preserve"> PAGEREF _Toc171672883 \h </w:instrText>
      </w:r>
      <w:r>
        <w:rPr>
          <w:noProof/>
        </w:rPr>
      </w:r>
      <w:r>
        <w:rPr>
          <w:noProof/>
        </w:rPr>
        <w:fldChar w:fldCharType="separate"/>
      </w:r>
      <w:r>
        <w:rPr>
          <w:noProof/>
        </w:rPr>
        <w:t>26</w:t>
      </w:r>
      <w:r>
        <w:rPr>
          <w:noProof/>
        </w:rPr>
        <w:fldChar w:fldCharType="end"/>
      </w:r>
    </w:p>
    <w:p w14:paraId="5981FA9C" w14:textId="0E6261F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fldLock="1"/>
      </w:r>
      <w:r>
        <w:rPr>
          <w:noProof/>
        </w:rPr>
        <w:instrText xml:space="preserve"> PAGEREF _Toc171672884 \h </w:instrText>
      </w:r>
      <w:r>
        <w:rPr>
          <w:noProof/>
        </w:rPr>
      </w:r>
      <w:r>
        <w:rPr>
          <w:noProof/>
        </w:rPr>
        <w:fldChar w:fldCharType="separate"/>
      </w:r>
      <w:r>
        <w:rPr>
          <w:noProof/>
        </w:rPr>
        <w:t>26</w:t>
      </w:r>
      <w:r>
        <w:rPr>
          <w:noProof/>
        </w:rPr>
        <w:fldChar w:fldCharType="end"/>
      </w:r>
    </w:p>
    <w:p w14:paraId="6A781713" w14:textId="7E38C06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fldLock="1"/>
      </w:r>
      <w:r>
        <w:rPr>
          <w:noProof/>
        </w:rPr>
        <w:instrText xml:space="preserve"> PAGEREF _Toc171672885 \h </w:instrText>
      </w:r>
      <w:r>
        <w:rPr>
          <w:noProof/>
        </w:rPr>
      </w:r>
      <w:r>
        <w:rPr>
          <w:noProof/>
        </w:rPr>
        <w:fldChar w:fldCharType="separate"/>
      </w:r>
      <w:r>
        <w:rPr>
          <w:noProof/>
        </w:rPr>
        <w:t>26</w:t>
      </w:r>
      <w:r>
        <w:rPr>
          <w:noProof/>
        </w:rPr>
        <w:fldChar w:fldCharType="end"/>
      </w:r>
    </w:p>
    <w:p w14:paraId="1C1A1D07" w14:textId="2F95F65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fldLock="1"/>
      </w:r>
      <w:r>
        <w:rPr>
          <w:noProof/>
        </w:rPr>
        <w:instrText xml:space="preserve"> PAGEREF _Toc171672886 \h </w:instrText>
      </w:r>
      <w:r>
        <w:rPr>
          <w:noProof/>
        </w:rPr>
      </w:r>
      <w:r>
        <w:rPr>
          <w:noProof/>
        </w:rPr>
        <w:fldChar w:fldCharType="separate"/>
      </w:r>
      <w:r>
        <w:rPr>
          <w:noProof/>
        </w:rPr>
        <w:t>26</w:t>
      </w:r>
      <w:r>
        <w:rPr>
          <w:noProof/>
        </w:rPr>
        <w:fldChar w:fldCharType="end"/>
      </w:r>
    </w:p>
    <w:p w14:paraId="30D86950" w14:textId="32D04A2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fldLock="1"/>
      </w:r>
      <w:r>
        <w:rPr>
          <w:noProof/>
        </w:rPr>
        <w:instrText xml:space="preserve"> PAGEREF _Toc171672887 \h </w:instrText>
      </w:r>
      <w:r>
        <w:rPr>
          <w:noProof/>
        </w:rPr>
      </w:r>
      <w:r>
        <w:rPr>
          <w:noProof/>
        </w:rPr>
        <w:fldChar w:fldCharType="separate"/>
      </w:r>
      <w:r>
        <w:rPr>
          <w:noProof/>
        </w:rPr>
        <w:t>27</w:t>
      </w:r>
      <w:r>
        <w:rPr>
          <w:noProof/>
        </w:rPr>
        <w:fldChar w:fldCharType="end"/>
      </w:r>
    </w:p>
    <w:p w14:paraId="794CFEBF" w14:textId="4B42D575"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_Toc171672888 \h </w:instrText>
      </w:r>
      <w:r>
        <w:rPr>
          <w:noProof/>
        </w:rPr>
      </w:r>
      <w:r>
        <w:rPr>
          <w:noProof/>
        </w:rPr>
        <w:fldChar w:fldCharType="separate"/>
      </w:r>
      <w:r>
        <w:rPr>
          <w:noProof/>
        </w:rPr>
        <w:t>27</w:t>
      </w:r>
      <w:r>
        <w:rPr>
          <w:noProof/>
        </w:rPr>
        <w:fldChar w:fldCharType="end"/>
      </w:r>
    </w:p>
    <w:p w14:paraId="19D5D9AE" w14:textId="7DFE0B54"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fldLock="1"/>
      </w:r>
      <w:r>
        <w:rPr>
          <w:noProof/>
        </w:rPr>
        <w:instrText xml:space="preserve"> PAGEREF _Toc171672889 \h </w:instrText>
      </w:r>
      <w:r>
        <w:rPr>
          <w:noProof/>
        </w:rPr>
      </w:r>
      <w:r>
        <w:rPr>
          <w:noProof/>
        </w:rPr>
        <w:fldChar w:fldCharType="separate"/>
      </w:r>
      <w:r>
        <w:rPr>
          <w:noProof/>
        </w:rPr>
        <w:t>28</w:t>
      </w:r>
      <w:r>
        <w:rPr>
          <w:noProof/>
        </w:rPr>
        <w:fldChar w:fldCharType="end"/>
      </w:r>
    </w:p>
    <w:p w14:paraId="3C0C9817" w14:textId="393EACF7"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fldLock="1"/>
      </w:r>
      <w:r>
        <w:rPr>
          <w:noProof/>
        </w:rPr>
        <w:instrText xml:space="preserve"> PAGEREF _Toc171672890 \h </w:instrText>
      </w:r>
      <w:r>
        <w:rPr>
          <w:noProof/>
        </w:rPr>
      </w:r>
      <w:r>
        <w:rPr>
          <w:noProof/>
        </w:rPr>
        <w:fldChar w:fldCharType="separate"/>
      </w:r>
      <w:r>
        <w:rPr>
          <w:noProof/>
        </w:rPr>
        <w:t>29</w:t>
      </w:r>
      <w:r>
        <w:rPr>
          <w:noProof/>
        </w:rPr>
        <w:fldChar w:fldCharType="end"/>
      </w:r>
    </w:p>
    <w:p w14:paraId="4A3386D1" w14:textId="4BE4E702"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fldLock="1"/>
      </w:r>
      <w:r>
        <w:rPr>
          <w:noProof/>
        </w:rPr>
        <w:instrText xml:space="preserve"> PAGEREF _Toc171672891 \h </w:instrText>
      </w:r>
      <w:r>
        <w:rPr>
          <w:noProof/>
        </w:rPr>
      </w:r>
      <w:r>
        <w:rPr>
          <w:noProof/>
        </w:rPr>
        <w:fldChar w:fldCharType="separate"/>
      </w:r>
      <w:r>
        <w:rPr>
          <w:noProof/>
        </w:rPr>
        <w:t>29</w:t>
      </w:r>
      <w:r>
        <w:rPr>
          <w:noProof/>
        </w:rPr>
        <w:fldChar w:fldCharType="end"/>
      </w:r>
    </w:p>
    <w:p w14:paraId="35C7DF4F" w14:textId="2E66E011"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fldLock="1"/>
      </w:r>
      <w:r>
        <w:rPr>
          <w:noProof/>
        </w:rPr>
        <w:instrText xml:space="preserve"> PAGEREF _Toc171672892 \h </w:instrText>
      </w:r>
      <w:r>
        <w:rPr>
          <w:noProof/>
        </w:rPr>
      </w:r>
      <w:r>
        <w:rPr>
          <w:noProof/>
        </w:rPr>
        <w:fldChar w:fldCharType="separate"/>
      </w:r>
      <w:r>
        <w:rPr>
          <w:noProof/>
        </w:rPr>
        <w:t>29</w:t>
      </w:r>
      <w:r>
        <w:rPr>
          <w:noProof/>
        </w:rPr>
        <w:fldChar w:fldCharType="end"/>
      </w:r>
    </w:p>
    <w:p w14:paraId="4FCEBC4E" w14:textId="32D945AF"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fldLock="1"/>
      </w:r>
      <w:r>
        <w:rPr>
          <w:noProof/>
        </w:rPr>
        <w:instrText xml:space="preserve"> PAGEREF _Toc171672893 \h </w:instrText>
      </w:r>
      <w:r>
        <w:rPr>
          <w:noProof/>
        </w:rPr>
      </w:r>
      <w:r>
        <w:rPr>
          <w:noProof/>
        </w:rPr>
        <w:fldChar w:fldCharType="separate"/>
      </w:r>
      <w:r>
        <w:rPr>
          <w:noProof/>
        </w:rPr>
        <w:t>30</w:t>
      </w:r>
      <w:r>
        <w:rPr>
          <w:noProof/>
        </w:rPr>
        <w:fldChar w:fldCharType="end"/>
      </w:r>
    </w:p>
    <w:p w14:paraId="491AD7AC" w14:textId="385D8B67"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fldLock="1"/>
      </w:r>
      <w:r>
        <w:rPr>
          <w:noProof/>
        </w:rPr>
        <w:instrText xml:space="preserve"> PAGEREF _Toc171672894 \h </w:instrText>
      </w:r>
      <w:r>
        <w:rPr>
          <w:noProof/>
        </w:rPr>
      </w:r>
      <w:r>
        <w:rPr>
          <w:noProof/>
        </w:rPr>
        <w:fldChar w:fldCharType="separate"/>
      </w:r>
      <w:r>
        <w:rPr>
          <w:noProof/>
        </w:rPr>
        <w:t>31</w:t>
      </w:r>
      <w:r>
        <w:rPr>
          <w:noProof/>
        </w:rPr>
        <w:fldChar w:fldCharType="end"/>
      </w:r>
    </w:p>
    <w:p w14:paraId="25D0CB6F" w14:textId="5C10784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_Toc171672895 \h </w:instrText>
      </w:r>
      <w:r>
        <w:rPr>
          <w:noProof/>
        </w:rPr>
      </w:r>
      <w:r>
        <w:rPr>
          <w:noProof/>
        </w:rPr>
        <w:fldChar w:fldCharType="separate"/>
      </w:r>
      <w:r>
        <w:rPr>
          <w:noProof/>
        </w:rPr>
        <w:t>31</w:t>
      </w:r>
      <w:r>
        <w:rPr>
          <w:noProof/>
        </w:rPr>
        <w:fldChar w:fldCharType="end"/>
      </w:r>
    </w:p>
    <w:p w14:paraId="56193505" w14:textId="1DF3D98D"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_Toc171672896 \h </w:instrText>
      </w:r>
      <w:r>
        <w:rPr>
          <w:noProof/>
        </w:rPr>
      </w:r>
      <w:r>
        <w:rPr>
          <w:noProof/>
        </w:rPr>
        <w:fldChar w:fldCharType="separate"/>
      </w:r>
      <w:r>
        <w:rPr>
          <w:noProof/>
        </w:rPr>
        <w:t>31</w:t>
      </w:r>
      <w:r>
        <w:rPr>
          <w:noProof/>
        </w:rPr>
        <w:fldChar w:fldCharType="end"/>
      </w:r>
    </w:p>
    <w:p w14:paraId="2013D689" w14:textId="6B53ADE3"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_Toc171672897 \h </w:instrText>
      </w:r>
      <w:r>
        <w:rPr>
          <w:noProof/>
        </w:rPr>
      </w:r>
      <w:r>
        <w:rPr>
          <w:noProof/>
        </w:rPr>
        <w:fldChar w:fldCharType="separate"/>
      </w:r>
      <w:r>
        <w:rPr>
          <w:noProof/>
        </w:rPr>
        <w:t>31</w:t>
      </w:r>
      <w:r>
        <w:rPr>
          <w:noProof/>
        </w:rPr>
        <w:fldChar w:fldCharType="end"/>
      </w:r>
    </w:p>
    <w:p w14:paraId="341A17D1" w14:textId="39ADEA32"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_Toc171672898 \h </w:instrText>
      </w:r>
      <w:r>
        <w:rPr>
          <w:noProof/>
        </w:rPr>
      </w:r>
      <w:r>
        <w:rPr>
          <w:noProof/>
        </w:rPr>
        <w:fldChar w:fldCharType="separate"/>
      </w:r>
      <w:r>
        <w:rPr>
          <w:noProof/>
        </w:rPr>
        <w:t>31</w:t>
      </w:r>
      <w:r>
        <w:rPr>
          <w:noProof/>
        </w:rPr>
        <w:fldChar w:fldCharType="end"/>
      </w:r>
    </w:p>
    <w:p w14:paraId="681082CB" w14:textId="777B1790"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fldLock="1"/>
      </w:r>
      <w:r>
        <w:rPr>
          <w:noProof/>
        </w:rPr>
        <w:instrText xml:space="preserve"> PAGEREF _Toc171672899 \h </w:instrText>
      </w:r>
      <w:r>
        <w:rPr>
          <w:noProof/>
        </w:rPr>
      </w:r>
      <w:r>
        <w:rPr>
          <w:noProof/>
        </w:rPr>
        <w:fldChar w:fldCharType="separate"/>
      </w:r>
      <w:r>
        <w:rPr>
          <w:noProof/>
        </w:rPr>
        <w:t>31</w:t>
      </w:r>
      <w:r>
        <w:rPr>
          <w:noProof/>
        </w:rPr>
        <w:fldChar w:fldCharType="end"/>
      </w:r>
    </w:p>
    <w:p w14:paraId="5C7685BA" w14:textId="47A060BC"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_Toc171672900 \h </w:instrText>
      </w:r>
      <w:r>
        <w:rPr>
          <w:noProof/>
        </w:rPr>
      </w:r>
      <w:r>
        <w:rPr>
          <w:noProof/>
        </w:rPr>
        <w:fldChar w:fldCharType="separate"/>
      </w:r>
      <w:r>
        <w:rPr>
          <w:noProof/>
        </w:rPr>
        <w:t>31</w:t>
      </w:r>
      <w:r>
        <w:rPr>
          <w:noProof/>
        </w:rPr>
        <w:fldChar w:fldCharType="end"/>
      </w:r>
    </w:p>
    <w:p w14:paraId="49F5248F" w14:textId="2FBAB3B4"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_Toc171672901 \h </w:instrText>
      </w:r>
      <w:r>
        <w:rPr>
          <w:noProof/>
        </w:rPr>
      </w:r>
      <w:r>
        <w:rPr>
          <w:noProof/>
        </w:rPr>
        <w:fldChar w:fldCharType="separate"/>
      </w:r>
      <w:r>
        <w:rPr>
          <w:noProof/>
        </w:rPr>
        <w:t>32</w:t>
      </w:r>
      <w:r>
        <w:rPr>
          <w:noProof/>
        </w:rPr>
        <w:fldChar w:fldCharType="end"/>
      </w:r>
    </w:p>
    <w:p w14:paraId="5C8862AE" w14:textId="232A05BC"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_Toc171672902 \h </w:instrText>
      </w:r>
      <w:r>
        <w:rPr>
          <w:noProof/>
        </w:rPr>
      </w:r>
      <w:r>
        <w:rPr>
          <w:noProof/>
        </w:rPr>
        <w:fldChar w:fldCharType="separate"/>
      </w:r>
      <w:r>
        <w:rPr>
          <w:noProof/>
        </w:rPr>
        <w:t>33</w:t>
      </w:r>
      <w:r>
        <w:rPr>
          <w:noProof/>
        </w:rPr>
        <w:fldChar w:fldCharType="end"/>
      </w:r>
    </w:p>
    <w:p w14:paraId="773E9A27" w14:textId="3D4C6108"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8.1</w:t>
      </w:r>
      <w:r>
        <w:rPr>
          <w:rFonts w:asciiTheme="minorHAnsi" w:eastAsiaTheme="minorEastAsia" w:hAnsiTheme="minorHAnsi" w:cstheme="minorBidi"/>
          <w:noProof/>
          <w:kern w:val="2"/>
          <w:sz w:val="24"/>
          <w:szCs w:val="24"/>
          <w14:ligatures w14:val="standardContextual"/>
        </w:rPr>
        <w:tab/>
      </w:r>
      <w:r w:rsidRPr="0069085E">
        <w:rPr>
          <w:rFonts w:eastAsia="Calibri"/>
          <w:noProof/>
        </w:rPr>
        <w:t>HTTP resource URIs and paths</w:t>
      </w:r>
      <w:r>
        <w:rPr>
          <w:noProof/>
        </w:rPr>
        <w:tab/>
      </w:r>
      <w:r>
        <w:rPr>
          <w:noProof/>
        </w:rPr>
        <w:fldChar w:fldCharType="begin" w:fldLock="1"/>
      </w:r>
      <w:r>
        <w:rPr>
          <w:noProof/>
        </w:rPr>
        <w:instrText xml:space="preserve"> PAGEREF _Toc171672903 \h </w:instrText>
      </w:r>
      <w:r>
        <w:rPr>
          <w:noProof/>
        </w:rPr>
      </w:r>
      <w:r>
        <w:rPr>
          <w:noProof/>
        </w:rPr>
        <w:fldChar w:fldCharType="separate"/>
      </w:r>
      <w:r>
        <w:rPr>
          <w:noProof/>
        </w:rPr>
        <w:t>33</w:t>
      </w:r>
      <w:r>
        <w:rPr>
          <w:noProof/>
        </w:rPr>
        <w:fldChar w:fldCharType="end"/>
      </w:r>
    </w:p>
    <w:p w14:paraId="37ACCE6B" w14:textId="5C550F3C"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8.2</w:t>
      </w:r>
      <w:r>
        <w:rPr>
          <w:rFonts w:asciiTheme="minorHAnsi" w:eastAsiaTheme="minorEastAsia" w:hAnsiTheme="minorHAnsi" w:cstheme="minorBidi"/>
          <w:noProof/>
          <w:kern w:val="2"/>
          <w:sz w:val="24"/>
          <w:szCs w:val="24"/>
          <w14:ligatures w14:val="standardContextual"/>
        </w:rPr>
        <w:tab/>
      </w:r>
      <w:r w:rsidRPr="0069085E">
        <w:rPr>
          <w:rFonts w:eastAsia="Calibri"/>
          <w:noProof/>
        </w:rPr>
        <w:t>Usage of HTTP</w:t>
      </w:r>
      <w:r>
        <w:rPr>
          <w:noProof/>
        </w:rPr>
        <w:tab/>
      </w:r>
      <w:r>
        <w:rPr>
          <w:noProof/>
        </w:rPr>
        <w:fldChar w:fldCharType="begin" w:fldLock="1"/>
      </w:r>
      <w:r>
        <w:rPr>
          <w:noProof/>
        </w:rPr>
        <w:instrText xml:space="preserve"> PAGEREF _Toc171672904 \h </w:instrText>
      </w:r>
      <w:r>
        <w:rPr>
          <w:noProof/>
        </w:rPr>
      </w:r>
      <w:r>
        <w:rPr>
          <w:noProof/>
        </w:rPr>
        <w:fldChar w:fldCharType="separate"/>
      </w:r>
      <w:r>
        <w:rPr>
          <w:noProof/>
        </w:rPr>
        <w:t>33</w:t>
      </w:r>
      <w:r>
        <w:rPr>
          <w:noProof/>
        </w:rPr>
        <w:fldChar w:fldCharType="end"/>
      </w:r>
    </w:p>
    <w:p w14:paraId="7B77A946" w14:textId="5C2192C4"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fldLock="1"/>
      </w:r>
      <w:r>
        <w:rPr>
          <w:noProof/>
        </w:rPr>
        <w:instrText xml:space="preserve"> PAGEREF _Toc171672905 \h </w:instrText>
      </w:r>
      <w:r>
        <w:rPr>
          <w:noProof/>
        </w:rPr>
      </w:r>
      <w:r>
        <w:rPr>
          <w:noProof/>
        </w:rPr>
        <w:fldChar w:fldCharType="separate"/>
      </w:r>
      <w:r>
        <w:rPr>
          <w:noProof/>
        </w:rPr>
        <w:t>33</w:t>
      </w:r>
      <w:r>
        <w:rPr>
          <w:noProof/>
        </w:rPr>
        <w:fldChar w:fldCharType="end"/>
      </w:r>
    </w:p>
    <w:p w14:paraId="38A5CA6E" w14:textId="6158D2FE"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_Toc171672906 \h </w:instrText>
      </w:r>
      <w:r>
        <w:rPr>
          <w:noProof/>
        </w:rPr>
      </w:r>
      <w:r>
        <w:rPr>
          <w:noProof/>
        </w:rPr>
        <w:fldChar w:fldCharType="separate"/>
      </w:r>
      <w:r>
        <w:rPr>
          <w:noProof/>
        </w:rPr>
        <w:t>33</w:t>
      </w:r>
      <w:r>
        <w:rPr>
          <w:noProof/>
        </w:rPr>
        <w:fldChar w:fldCharType="end"/>
      </w:r>
    </w:p>
    <w:p w14:paraId="4B53BC4C" w14:textId="36E81D0A"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fldLock="1"/>
      </w:r>
      <w:r>
        <w:rPr>
          <w:noProof/>
        </w:rPr>
        <w:instrText xml:space="preserve"> PAGEREF _Toc171672907 \h </w:instrText>
      </w:r>
      <w:r>
        <w:rPr>
          <w:noProof/>
        </w:rPr>
      </w:r>
      <w:r>
        <w:rPr>
          <w:noProof/>
        </w:rPr>
        <w:fldChar w:fldCharType="separate"/>
      </w:r>
      <w:r>
        <w:rPr>
          <w:noProof/>
        </w:rPr>
        <w:t>33</w:t>
      </w:r>
      <w:r>
        <w:rPr>
          <w:noProof/>
        </w:rPr>
        <w:fldChar w:fldCharType="end"/>
      </w:r>
    </w:p>
    <w:p w14:paraId="666B7D62" w14:textId="2EF9DBB2"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fldLock="1"/>
      </w:r>
      <w:r>
        <w:rPr>
          <w:noProof/>
        </w:rPr>
        <w:instrText xml:space="preserve"> PAGEREF _Toc171672908 \h </w:instrText>
      </w:r>
      <w:r>
        <w:rPr>
          <w:noProof/>
        </w:rPr>
      </w:r>
      <w:r>
        <w:rPr>
          <w:noProof/>
        </w:rPr>
        <w:fldChar w:fldCharType="separate"/>
      </w:r>
      <w:r>
        <w:rPr>
          <w:noProof/>
        </w:rPr>
        <w:t>33</w:t>
      </w:r>
      <w:r>
        <w:rPr>
          <w:noProof/>
        </w:rPr>
        <w:fldChar w:fldCharType="end"/>
      </w:r>
    </w:p>
    <w:p w14:paraId="44B60745" w14:textId="5A74AFAC"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fldLock="1"/>
      </w:r>
      <w:r>
        <w:rPr>
          <w:noProof/>
        </w:rPr>
        <w:instrText xml:space="preserve"> PAGEREF _Toc171672909 \h </w:instrText>
      </w:r>
      <w:r>
        <w:rPr>
          <w:noProof/>
        </w:rPr>
      </w:r>
      <w:r>
        <w:rPr>
          <w:noProof/>
        </w:rPr>
        <w:fldChar w:fldCharType="separate"/>
      </w:r>
      <w:r>
        <w:rPr>
          <w:noProof/>
        </w:rPr>
        <w:t>33</w:t>
      </w:r>
      <w:r>
        <w:rPr>
          <w:noProof/>
        </w:rPr>
        <w:fldChar w:fldCharType="end"/>
      </w:r>
    </w:p>
    <w:p w14:paraId="1641C6C6" w14:textId="78FDDC91"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fldLock="1"/>
      </w:r>
      <w:r>
        <w:rPr>
          <w:noProof/>
        </w:rPr>
        <w:instrText xml:space="preserve"> PAGEREF _Toc171672910 \h </w:instrText>
      </w:r>
      <w:r>
        <w:rPr>
          <w:noProof/>
        </w:rPr>
      </w:r>
      <w:r>
        <w:rPr>
          <w:noProof/>
        </w:rPr>
        <w:fldChar w:fldCharType="separate"/>
      </w:r>
      <w:r>
        <w:rPr>
          <w:noProof/>
        </w:rPr>
        <w:t>34</w:t>
      </w:r>
      <w:r>
        <w:rPr>
          <w:noProof/>
        </w:rPr>
        <w:fldChar w:fldCharType="end"/>
      </w:r>
    </w:p>
    <w:p w14:paraId="74735233" w14:textId="56FB53E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fldLock="1"/>
      </w:r>
      <w:r>
        <w:rPr>
          <w:noProof/>
        </w:rPr>
        <w:instrText xml:space="preserve"> PAGEREF _Toc171672911 \h </w:instrText>
      </w:r>
      <w:r>
        <w:rPr>
          <w:noProof/>
        </w:rPr>
      </w:r>
      <w:r>
        <w:rPr>
          <w:noProof/>
        </w:rPr>
        <w:fldChar w:fldCharType="separate"/>
      </w:r>
      <w:r>
        <w:rPr>
          <w:noProof/>
        </w:rPr>
        <w:t>34</w:t>
      </w:r>
      <w:r>
        <w:rPr>
          <w:noProof/>
        </w:rPr>
        <w:fldChar w:fldCharType="end"/>
      </w:r>
    </w:p>
    <w:p w14:paraId="0725582E" w14:textId="7D1129AB"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fldLock="1"/>
      </w:r>
      <w:r>
        <w:rPr>
          <w:noProof/>
        </w:rPr>
        <w:instrText xml:space="preserve"> PAGEREF _Toc171672912 \h </w:instrText>
      </w:r>
      <w:r>
        <w:rPr>
          <w:noProof/>
        </w:rPr>
      </w:r>
      <w:r>
        <w:rPr>
          <w:noProof/>
        </w:rPr>
        <w:fldChar w:fldCharType="separate"/>
      </w:r>
      <w:r>
        <w:rPr>
          <w:noProof/>
        </w:rPr>
        <w:t>34</w:t>
      </w:r>
      <w:r>
        <w:rPr>
          <w:noProof/>
        </w:rPr>
        <w:fldChar w:fldCharType="end"/>
      </w:r>
    </w:p>
    <w:p w14:paraId="3EB494AF" w14:textId="44445FA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fldLock="1"/>
      </w:r>
      <w:r>
        <w:rPr>
          <w:noProof/>
        </w:rPr>
        <w:instrText xml:space="preserve"> PAGEREF _Toc171672913 \h </w:instrText>
      </w:r>
      <w:r>
        <w:rPr>
          <w:noProof/>
        </w:rPr>
      </w:r>
      <w:r>
        <w:rPr>
          <w:noProof/>
        </w:rPr>
        <w:fldChar w:fldCharType="separate"/>
      </w:r>
      <w:r>
        <w:rPr>
          <w:noProof/>
        </w:rPr>
        <w:t>34</w:t>
      </w:r>
      <w:r>
        <w:rPr>
          <w:noProof/>
        </w:rPr>
        <w:fldChar w:fldCharType="end"/>
      </w:r>
    </w:p>
    <w:p w14:paraId="30B8CB5A" w14:textId="142CD76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_Toc171672914 \h </w:instrText>
      </w:r>
      <w:r>
        <w:rPr>
          <w:noProof/>
        </w:rPr>
      </w:r>
      <w:r>
        <w:rPr>
          <w:noProof/>
        </w:rPr>
        <w:fldChar w:fldCharType="separate"/>
      </w:r>
      <w:r>
        <w:rPr>
          <w:noProof/>
        </w:rPr>
        <w:t>34</w:t>
      </w:r>
      <w:r>
        <w:rPr>
          <w:noProof/>
        </w:rPr>
        <w:fldChar w:fldCharType="end"/>
      </w:r>
    </w:p>
    <w:p w14:paraId="3C5E0400" w14:textId="0775E74D"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fldLock="1"/>
      </w:r>
      <w:r>
        <w:rPr>
          <w:noProof/>
        </w:rPr>
        <w:instrText xml:space="preserve"> PAGEREF _Toc171672915 \h </w:instrText>
      </w:r>
      <w:r>
        <w:rPr>
          <w:noProof/>
        </w:rPr>
      </w:r>
      <w:r>
        <w:rPr>
          <w:noProof/>
        </w:rPr>
        <w:fldChar w:fldCharType="separate"/>
      </w:r>
      <w:r>
        <w:rPr>
          <w:noProof/>
        </w:rPr>
        <w:t>34</w:t>
      </w:r>
      <w:r>
        <w:rPr>
          <w:noProof/>
        </w:rPr>
        <w:fldChar w:fldCharType="end"/>
      </w:r>
    </w:p>
    <w:p w14:paraId="7DCC58B3" w14:textId="512974F4"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_Toc171672916 \h </w:instrText>
      </w:r>
      <w:r>
        <w:rPr>
          <w:noProof/>
        </w:rPr>
      </w:r>
      <w:r>
        <w:rPr>
          <w:noProof/>
        </w:rPr>
        <w:fldChar w:fldCharType="separate"/>
      </w:r>
      <w:r>
        <w:rPr>
          <w:noProof/>
        </w:rPr>
        <w:t>34</w:t>
      </w:r>
      <w:r>
        <w:rPr>
          <w:noProof/>
        </w:rPr>
        <w:fldChar w:fldCharType="end"/>
      </w:r>
    </w:p>
    <w:p w14:paraId="2373D007" w14:textId="1DC98F52"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_Toc171672917 \h </w:instrText>
      </w:r>
      <w:r>
        <w:rPr>
          <w:noProof/>
        </w:rPr>
      </w:r>
      <w:r>
        <w:rPr>
          <w:noProof/>
        </w:rPr>
        <w:fldChar w:fldCharType="separate"/>
      </w:r>
      <w:r>
        <w:rPr>
          <w:noProof/>
        </w:rPr>
        <w:t>35</w:t>
      </w:r>
      <w:r>
        <w:rPr>
          <w:noProof/>
        </w:rPr>
        <w:fldChar w:fldCharType="end"/>
      </w:r>
    </w:p>
    <w:p w14:paraId="2D005FE8" w14:textId="7F3D6186"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_Toc171672918 \h </w:instrText>
      </w:r>
      <w:r>
        <w:rPr>
          <w:noProof/>
        </w:rPr>
      </w:r>
      <w:r>
        <w:rPr>
          <w:noProof/>
        </w:rPr>
        <w:fldChar w:fldCharType="separate"/>
      </w:r>
      <w:r>
        <w:rPr>
          <w:noProof/>
        </w:rPr>
        <w:t>35</w:t>
      </w:r>
      <w:r>
        <w:rPr>
          <w:noProof/>
        </w:rPr>
        <w:fldChar w:fldCharType="end"/>
      </w:r>
    </w:p>
    <w:p w14:paraId="026C0613" w14:textId="33CB249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fldLock="1"/>
      </w:r>
      <w:r>
        <w:rPr>
          <w:noProof/>
        </w:rPr>
        <w:instrText xml:space="preserve"> PAGEREF _Toc171672919 \h </w:instrText>
      </w:r>
      <w:r>
        <w:rPr>
          <w:noProof/>
        </w:rPr>
      </w:r>
      <w:r>
        <w:rPr>
          <w:noProof/>
        </w:rPr>
        <w:fldChar w:fldCharType="separate"/>
      </w:r>
      <w:r>
        <w:rPr>
          <w:noProof/>
        </w:rPr>
        <w:t>35</w:t>
      </w:r>
      <w:r>
        <w:rPr>
          <w:noProof/>
        </w:rPr>
        <w:fldChar w:fldCharType="end"/>
      </w:r>
    </w:p>
    <w:p w14:paraId="0531C2A0" w14:textId="5FEA955A"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fldLock="1"/>
      </w:r>
      <w:r>
        <w:rPr>
          <w:noProof/>
        </w:rPr>
        <w:instrText xml:space="preserve"> PAGEREF _Toc171672920 \h </w:instrText>
      </w:r>
      <w:r>
        <w:rPr>
          <w:noProof/>
        </w:rPr>
      </w:r>
      <w:r>
        <w:rPr>
          <w:noProof/>
        </w:rPr>
        <w:fldChar w:fldCharType="separate"/>
      </w:r>
      <w:r>
        <w:rPr>
          <w:noProof/>
        </w:rPr>
        <w:t>35</w:t>
      </w:r>
      <w:r>
        <w:rPr>
          <w:noProof/>
        </w:rPr>
        <w:fldChar w:fldCharType="end"/>
      </w:r>
    </w:p>
    <w:p w14:paraId="61041EAF" w14:textId="3D1716D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fldLock="1"/>
      </w:r>
      <w:r>
        <w:rPr>
          <w:noProof/>
        </w:rPr>
        <w:instrText xml:space="preserve"> PAGEREF _Toc171672921 \h </w:instrText>
      </w:r>
      <w:r>
        <w:rPr>
          <w:noProof/>
        </w:rPr>
      </w:r>
      <w:r>
        <w:rPr>
          <w:noProof/>
        </w:rPr>
        <w:fldChar w:fldCharType="separate"/>
      </w:r>
      <w:r>
        <w:rPr>
          <w:noProof/>
        </w:rPr>
        <w:t>35</w:t>
      </w:r>
      <w:r>
        <w:rPr>
          <w:noProof/>
        </w:rPr>
        <w:fldChar w:fldCharType="end"/>
      </w:r>
    </w:p>
    <w:p w14:paraId="761A16FF" w14:textId="01D2C2CD"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_Toc171672922 \h </w:instrText>
      </w:r>
      <w:r>
        <w:rPr>
          <w:noProof/>
        </w:rPr>
      </w:r>
      <w:r>
        <w:rPr>
          <w:noProof/>
        </w:rPr>
        <w:fldChar w:fldCharType="separate"/>
      </w:r>
      <w:r>
        <w:rPr>
          <w:noProof/>
        </w:rPr>
        <w:t>35</w:t>
      </w:r>
      <w:r>
        <w:rPr>
          <w:noProof/>
        </w:rPr>
        <w:fldChar w:fldCharType="end"/>
      </w:r>
    </w:p>
    <w:p w14:paraId="61F13A15" w14:textId="25220C2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_Toc171672923 \h </w:instrText>
      </w:r>
      <w:r>
        <w:rPr>
          <w:noProof/>
        </w:rPr>
      </w:r>
      <w:r>
        <w:rPr>
          <w:noProof/>
        </w:rPr>
        <w:fldChar w:fldCharType="separate"/>
      </w:r>
      <w:r>
        <w:rPr>
          <w:noProof/>
        </w:rPr>
        <w:t>35</w:t>
      </w:r>
      <w:r>
        <w:rPr>
          <w:noProof/>
        </w:rPr>
        <w:fldChar w:fldCharType="end"/>
      </w:r>
    </w:p>
    <w:p w14:paraId="7E4E24CC" w14:textId="5809F017"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_Toc171672924 \h </w:instrText>
      </w:r>
      <w:r>
        <w:rPr>
          <w:noProof/>
        </w:rPr>
      </w:r>
      <w:r>
        <w:rPr>
          <w:noProof/>
        </w:rPr>
        <w:fldChar w:fldCharType="separate"/>
      </w:r>
      <w:r>
        <w:rPr>
          <w:noProof/>
        </w:rPr>
        <w:t>35</w:t>
      </w:r>
      <w:r>
        <w:rPr>
          <w:noProof/>
        </w:rPr>
        <w:fldChar w:fldCharType="end"/>
      </w:r>
    </w:p>
    <w:p w14:paraId="16E698E7" w14:textId="7368315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fldLock="1"/>
      </w:r>
      <w:r>
        <w:rPr>
          <w:noProof/>
        </w:rPr>
        <w:instrText xml:space="preserve"> PAGEREF _Toc171672925 \h </w:instrText>
      </w:r>
      <w:r>
        <w:rPr>
          <w:noProof/>
        </w:rPr>
      </w:r>
      <w:r>
        <w:rPr>
          <w:noProof/>
        </w:rPr>
        <w:fldChar w:fldCharType="separate"/>
      </w:r>
      <w:r>
        <w:rPr>
          <w:noProof/>
        </w:rPr>
        <w:t>36</w:t>
      </w:r>
      <w:r>
        <w:rPr>
          <w:noProof/>
        </w:rPr>
        <w:fldChar w:fldCharType="end"/>
      </w:r>
    </w:p>
    <w:p w14:paraId="278493E3" w14:textId="7E316CBB"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fldLock="1"/>
      </w:r>
      <w:r>
        <w:rPr>
          <w:noProof/>
        </w:rPr>
        <w:instrText xml:space="preserve"> PAGEREF _Toc171672926 \h </w:instrText>
      </w:r>
      <w:r>
        <w:rPr>
          <w:noProof/>
        </w:rPr>
      </w:r>
      <w:r>
        <w:rPr>
          <w:noProof/>
        </w:rPr>
        <w:fldChar w:fldCharType="separate"/>
      </w:r>
      <w:r>
        <w:rPr>
          <w:noProof/>
        </w:rPr>
        <w:t>36</w:t>
      </w:r>
      <w:r>
        <w:rPr>
          <w:noProof/>
        </w:rPr>
        <w:fldChar w:fldCharType="end"/>
      </w:r>
    </w:p>
    <w:p w14:paraId="242A2742" w14:textId="0C9233A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fldLock="1"/>
      </w:r>
      <w:r>
        <w:rPr>
          <w:noProof/>
        </w:rPr>
        <w:instrText xml:space="preserve"> PAGEREF _Toc171672927 \h </w:instrText>
      </w:r>
      <w:r>
        <w:rPr>
          <w:noProof/>
        </w:rPr>
      </w:r>
      <w:r>
        <w:rPr>
          <w:noProof/>
        </w:rPr>
        <w:fldChar w:fldCharType="separate"/>
      </w:r>
      <w:r>
        <w:rPr>
          <w:noProof/>
        </w:rPr>
        <w:t>36</w:t>
      </w:r>
      <w:r>
        <w:rPr>
          <w:noProof/>
        </w:rPr>
        <w:fldChar w:fldCharType="end"/>
      </w:r>
    </w:p>
    <w:p w14:paraId="0030E6DF" w14:textId="2FCA12C9"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_Toc171672928 \h </w:instrText>
      </w:r>
      <w:r>
        <w:rPr>
          <w:noProof/>
        </w:rPr>
      </w:r>
      <w:r>
        <w:rPr>
          <w:noProof/>
        </w:rPr>
        <w:fldChar w:fldCharType="separate"/>
      </w:r>
      <w:r>
        <w:rPr>
          <w:noProof/>
        </w:rPr>
        <w:t>36</w:t>
      </w:r>
      <w:r>
        <w:rPr>
          <w:noProof/>
        </w:rPr>
        <w:fldChar w:fldCharType="end"/>
      </w:r>
    </w:p>
    <w:p w14:paraId="6F15AEF5" w14:textId="6FA005A3"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fldLock="1"/>
      </w:r>
      <w:r>
        <w:rPr>
          <w:noProof/>
        </w:rPr>
        <w:instrText xml:space="preserve"> PAGEREF _Toc171672929 \h </w:instrText>
      </w:r>
      <w:r>
        <w:rPr>
          <w:noProof/>
        </w:rPr>
      </w:r>
      <w:r>
        <w:rPr>
          <w:noProof/>
        </w:rPr>
        <w:fldChar w:fldCharType="separate"/>
      </w:r>
      <w:r>
        <w:rPr>
          <w:noProof/>
        </w:rPr>
        <w:t>36</w:t>
      </w:r>
      <w:r>
        <w:rPr>
          <w:noProof/>
        </w:rPr>
        <w:fldChar w:fldCharType="end"/>
      </w:r>
    </w:p>
    <w:p w14:paraId="2DE5E4D1" w14:textId="3026F02E"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8.3</w:t>
      </w:r>
      <w:r>
        <w:rPr>
          <w:rFonts w:asciiTheme="minorHAnsi" w:eastAsiaTheme="minorEastAsia" w:hAnsiTheme="minorHAnsi" w:cstheme="minorBidi"/>
          <w:noProof/>
          <w:kern w:val="2"/>
          <w:sz w:val="24"/>
          <w:szCs w:val="24"/>
          <w14:ligatures w14:val="standardContextual"/>
        </w:rPr>
        <w:tab/>
      </w:r>
      <w:r w:rsidRPr="0069085E">
        <w:rPr>
          <w:rFonts w:eastAsia="Calibri"/>
          <w:noProof/>
        </w:rPr>
        <w:t>HTTP response codes</w:t>
      </w:r>
      <w:r>
        <w:rPr>
          <w:noProof/>
        </w:rPr>
        <w:tab/>
      </w:r>
      <w:r>
        <w:rPr>
          <w:noProof/>
        </w:rPr>
        <w:fldChar w:fldCharType="begin" w:fldLock="1"/>
      </w:r>
      <w:r>
        <w:rPr>
          <w:noProof/>
        </w:rPr>
        <w:instrText xml:space="preserve"> PAGEREF _Toc171672930 \h </w:instrText>
      </w:r>
      <w:r>
        <w:rPr>
          <w:noProof/>
        </w:rPr>
      </w:r>
      <w:r>
        <w:rPr>
          <w:noProof/>
        </w:rPr>
        <w:fldChar w:fldCharType="separate"/>
      </w:r>
      <w:r>
        <w:rPr>
          <w:noProof/>
        </w:rPr>
        <w:t>37</w:t>
      </w:r>
      <w:r>
        <w:rPr>
          <w:noProof/>
        </w:rPr>
        <w:fldChar w:fldCharType="end"/>
      </w:r>
    </w:p>
    <w:p w14:paraId="6787F8DF" w14:textId="546AC1BB"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fldLock="1"/>
      </w:r>
      <w:r>
        <w:rPr>
          <w:noProof/>
        </w:rPr>
        <w:instrText xml:space="preserve"> PAGEREF _Toc171672931 \h </w:instrText>
      </w:r>
      <w:r>
        <w:rPr>
          <w:noProof/>
        </w:rPr>
      </w:r>
      <w:r>
        <w:rPr>
          <w:noProof/>
        </w:rPr>
        <w:fldChar w:fldCharType="separate"/>
      </w:r>
      <w:r>
        <w:rPr>
          <w:noProof/>
        </w:rPr>
        <w:t>37</w:t>
      </w:r>
      <w:r>
        <w:rPr>
          <w:noProof/>
        </w:rPr>
        <w:fldChar w:fldCharType="end"/>
      </w:r>
    </w:p>
    <w:p w14:paraId="66635FC5" w14:textId="5BBE1AF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_Toc171672932 \h </w:instrText>
      </w:r>
      <w:r>
        <w:rPr>
          <w:noProof/>
        </w:rPr>
      </w:r>
      <w:r>
        <w:rPr>
          <w:noProof/>
        </w:rPr>
        <w:fldChar w:fldCharType="separate"/>
      </w:r>
      <w:r>
        <w:rPr>
          <w:noProof/>
        </w:rPr>
        <w:t>37</w:t>
      </w:r>
      <w:r>
        <w:rPr>
          <w:noProof/>
        </w:rPr>
        <w:fldChar w:fldCharType="end"/>
      </w:r>
    </w:p>
    <w:p w14:paraId="0D5E03D4" w14:textId="752776A0"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fldLock="1"/>
      </w:r>
      <w:r>
        <w:rPr>
          <w:noProof/>
        </w:rPr>
        <w:instrText xml:space="preserve"> PAGEREF _Toc171672933 \h </w:instrText>
      </w:r>
      <w:r>
        <w:rPr>
          <w:noProof/>
        </w:rPr>
      </w:r>
      <w:r>
        <w:rPr>
          <w:noProof/>
        </w:rPr>
        <w:fldChar w:fldCharType="separate"/>
      </w:r>
      <w:r>
        <w:rPr>
          <w:noProof/>
        </w:rPr>
        <w:t>37</w:t>
      </w:r>
      <w:r>
        <w:rPr>
          <w:noProof/>
        </w:rPr>
        <w:fldChar w:fldCharType="end"/>
      </w:r>
    </w:p>
    <w:p w14:paraId="6AC587C5" w14:textId="2DC2D40A"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_Toc171672934 \h </w:instrText>
      </w:r>
      <w:r>
        <w:rPr>
          <w:noProof/>
        </w:rPr>
      </w:r>
      <w:r>
        <w:rPr>
          <w:noProof/>
        </w:rPr>
        <w:fldChar w:fldCharType="separate"/>
      </w:r>
      <w:r>
        <w:rPr>
          <w:noProof/>
        </w:rPr>
        <w:t>37</w:t>
      </w:r>
      <w:r>
        <w:rPr>
          <w:noProof/>
        </w:rPr>
        <w:fldChar w:fldCharType="end"/>
      </w:r>
    </w:p>
    <w:p w14:paraId="36F693C4" w14:textId="7424DF8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_Toc171672935 \h </w:instrText>
      </w:r>
      <w:r>
        <w:rPr>
          <w:noProof/>
        </w:rPr>
      </w:r>
      <w:r>
        <w:rPr>
          <w:noProof/>
        </w:rPr>
        <w:fldChar w:fldCharType="separate"/>
      </w:r>
      <w:r>
        <w:rPr>
          <w:noProof/>
        </w:rPr>
        <w:t>37</w:t>
      </w:r>
      <w:r>
        <w:rPr>
          <w:noProof/>
        </w:rPr>
        <w:fldChar w:fldCharType="end"/>
      </w:r>
    </w:p>
    <w:p w14:paraId="2C8FA224" w14:textId="381F249A"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fldLock="1"/>
      </w:r>
      <w:r>
        <w:rPr>
          <w:noProof/>
        </w:rPr>
        <w:instrText xml:space="preserve"> PAGEREF _Toc171672936 \h </w:instrText>
      </w:r>
      <w:r>
        <w:rPr>
          <w:noProof/>
        </w:rPr>
      </w:r>
      <w:r>
        <w:rPr>
          <w:noProof/>
        </w:rPr>
        <w:fldChar w:fldCharType="separate"/>
      </w:r>
      <w:r>
        <w:rPr>
          <w:noProof/>
        </w:rPr>
        <w:t>38</w:t>
      </w:r>
      <w:r>
        <w:rPr>
          <w:noProof/>
        </w:rPr>
        <w:fldChar w:fldCharType="end"/>
      </w:r>
    </w:p>
    <w:p w14:paraId="1D4C140D" w14:textId="70E4461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fldLock="1"/>
      </w:r>
      <w:r>
        <w:rPr>
          <w:noProof/>
        </w:rPr>
        <w:instrText xml:space="preserve"> PAGEREF _Toc171672937 \h </w:instrText>
      </w:r>
      <w:r>
        <w:rPr>
          <w:noProof/>
        </w:rPr>
      </w:r>
      <w:r>
        <w:rPr>
          <w:noProof/>
        </w:rPr>
        <w:fldChar w:fldCharType="separate"/>
      </w:r>
      <w:r>
        <w:rPr>
          <w:noProof/>
        </w:rPr>
        <w:t>38</w:t>
      </w:r>
      <w:r>
        <w:rPr>
          <w:noProof/>
        </w:rPr>
        <w:fldChar w:fldCharType="end"/>
      </w:r>
    </w:p>
    <w:p w14:paraId="0AA9E974" w14:textId="4DBD7DD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fldLock="1"/>
      </w:r>
      <w:r>
        <w:rPr>
          <w:noProof/>
        </w:rPr>
        <w:instrText xml:space="preserve"> PAGEREF _Toc171672938 \h </w:instrText>
      </w:r>
      <w:r>
        <w:rPr>
          <w:noProof/>
        </w:rPr>
      </w:r>
      <w:r>
        <w:rPr>
          <w:noProof/>
        </w:rPr>
        <w:fldChar w:fldCharType="separate"/>
      </w:r>
      <w:r>
        <w:rPr>
          <w:noProof/>
        </w:rPr>
        <w:t>39</w:t>
      </w:r>
      <w:r>
        <w:rPr>
          <w:noProof/>
        </w:rPr>
        <w:fldChar w:fldCharType="end"/>
      </w:r>
    </w:p>
    <w:p w14:paraId="336DB97E" w14:textId="403F71FD"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fldLock="1"/>
      </w:r>
      <w:r>
        <w:rPr>
          <w:noProof/>
        </w:rPr>
        <w:instrText xml:space="preserve"> PAGEREF _Toc171672939 \h </w:instrText>
      </w:r>
      <w:r>
        <w:rPr>
          <w:noProof/>
        </w:rPr>
      </w:r>
      <w:r>
        <w:rPr>
          <w:noProof/>
        </w:rPr>
        <w:fldChar w:fldCharType="separate"/>
      </w:r>
      <w:r>
        <w:rPr>
          <w:noProof/>
        </w:rPr>
        <w:t>39</w:t>
      </w:r>
      <w:r>
        <w:rPr>
          <w:noProof/>
        </w:rPr>
        <w:fldChar w:fldCharType="end"/>
      </w:r>
    </w:p>
    <w:p w14:paraId="1371F303" w14:textId="07363E0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_Toc171672940 \h </w:instrText>
      </w:r>
      <w:r>
        <w:rPr>
          <w:noProof/>
        </w:rPr>
      </w:r>
      <w:r>
        <w:rPr>
          <w:noProof/>
        </w:rPr>
        <w:fldChar w:fldCharType="separate"/>
      </w:r>
      <w:r>
        <w:rPr>
          <w:noProof/>
        </w:rPr>
        <w:t>39</w:t>
      </w:r>
      <w:r>
        <w:rPr>
          <w:noProof/>
        </w:rPr>
        <w:fldChar w:fldCharType="end"/>
      </w:r>
    </w:p>
    <w:p w14:paraId="15848492" w14:textId="461EFF02"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fldLock="1"/>
      </w:r>
      <w:r>
        <w:rPr>
          <w:noProof/>
        </w:rPr>
        <w:instrText xml:space="preserve"> PAGEREF _Toc171672941 \h </w:instrText>
      </w:r>
      <w:r>
        <w:rPr>
          <w:noProof/>
        </w:rPr>
      </w:r>
      <w:r>
        <w:rPr>
          <w:noProof/>
        </w:rPr>
        <w:fldChar w:fldCharType="separate"/>
      </w:r>
      <w:r>
        <w:rPr>
          <w:noProof/>
        </w:rPr>
        <w:t>39</w:t>
      </w:r>
      <w:r>
        <w:rPr>
          <w:noProof/>
        </w:rPr>
        <w:fldChar w:fldCharType="end"/>
      </w:r>
    </w:p>
    <w:p w14:paraId="17DE9DA6" w14:textId="59E8BAFC"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_Toc171672942 \h </w:instrText>
      </w:r>
      <w:r>
        <w:rPr>
          <w:noProof/>
        </w:rPr>
      </w:r>
      <w:r>
        <w:rPr>
          <w:noProof/>
        </w:rPr>
        <w:fldChar w:fldCharType="separate"/>
      </w:r>
      <w:r>
        <w:rPr>
          <w:noProof/>
        </w:rPr>
        <w:t>39</w:t>
      </w:r>
      <w:r>
        <w:rPr>
          <w:noProof/>
        </w:rPr>
        <w:fldChar w:fldCharType="end"/>
      </w:r>
    </w:p>
    <w:p w14:paraId="52529D27" w14:textId="140BDAE5"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fldLock="1"/>
      </w:r>
      <w:r>
        <w:rPr>
          <w:noProof/>
        </w:rPr>
        <w:instrText xml:space="preserve"> PAGEREF _Toc171672943 \h </w:instrText>
      </w:r>
      <w:r>
        <w:rPr>
          <w:noProof/>
        </w:rPr>
      </w:r>
      <w:r>
        <w:rPr>
          <w:noProof/>
        </w:rPr>
        <w:fldChar w:fldCharType="separate"/>
      </w:r>
      <w:r>
        <w:rPr>
          <w:noProof/>
        </w:rPr>
        <w:t>39</w:t>
      </w:r>
      <w:r>
        <w:rPr>
          <w:noProof/>
        </w:rPr>
        <w:fldChar w:fldCharType="end"/>
      </w:r>
    </w:p>
    <w:p w14:paraId="4663D5AE" w14:textId="24A6DE81"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_Toc171672944 \h </w:instrText>
      </w:r>
      <w:r>
        <w:rPr>
          <w:noProof/>
        </w:rPr>
      </w:r>
      <w:r>
        <w:rPr>
          <w:noProof/>
        </w:rPr>
        <w:fldChar w:fldCharType="separate"/>
      </w:r>
      <w:r>
        <w:rPr>
          <w:noProof/>
        </w:rPr>
        <w:t>39</w:t>
      </w:r>
      <w:r>
        <w:rPr>
          <w:noProof/>
        </w:rPr>
        <w:fldChar w:fldCharType="end"/>
      </w:r>
    </w:p>
    <w:p w14:paraId="7F095F5B" w14:textId="6FF284EF"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fldLock="1"/>
      </w:r>
      <w:r>
        <w:rPr>
          <w:noProof/>
        </w:rPr>
        <w:instrText xml:space="preserve"> PAGEREF _Toc171672945 \h </w:instrText>
      </w:r>
      <w:r>
        <w:rPr>
          <w:noProof/>
        </w:rPr>
      </w:r>
      <w:r>
        <w:rPr>
          <w:noProof/>
        </w:rPr>
        <w:fldChar w:fldCharType="separate"/>
      </w:r>
      <w:r>
        <w:rPr>
          <w:noProof/>
        </w:rPr>
        <w:t>40</w:t>
      </w:r>
      <w:r>
        <w:rPr>
          <w:noProof/>
        </w:rPr>
        <w:fldChar w:fldCharType="end"/>
      </w:r>
    </w:p>
    <w:p w14:paraId="259C1C86" w14:textId="541DCB0E"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fldLock="1"/>
      </w:r>
      <w:r>
        <w:rPr>
          <w:noProof/>
        </w:rPr>
        <w:instrText xml:space="preserve"> PAGEREF _Toc171672946 \h </w:instrText>
      </w:r>
      <w:r>
        <w:rPr>
          <w:noProof/>
        </w:rPr>
      </w:r>
      <w:r>
        <w:rPr>
          <w:noProof/>
        </w:rPr>
        <w:fldChar w:fldCharType="separate"/>
      </w:r>
      <w:r>
        <w:rPr>
          <w:noProof/>
        </w:rPr>
        <w:t>40</w:t>
      </w:r>
      <w:r>
        <w:rPr>
          <w:noProof/>
        </w:rPr>
        <w:fldChar w:fldCharType="end"/>
      </w:r>
    </w:p>
    <w:p w14:paraId="70FEFAE5" w14:textId="082DE77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fldLock="1"/>
      </w:r>
      <w:r>
        <w:rPr>
          <w:noProof/>
        </w:rPr>
        <w:instrText xml:space="preserve"> PAGEREF _Toc171672947 \h </w:instrText>
      </w:r>
      <w:r>
        <w:rPr>
          <w:noProof/>
        </w:rPr>
      </w:r>
      <w:r>
        <w:rPr>
          <w:noProof/>
        </w:rPr>
        <w:fldChar w:fldCharType="separate"/>
      </w:r>
      <w:r>
        <w:rPr>
          <w:noProof/>
        </w:rPr>
        <w:t>40</w:t>
      </w:r>
      <w:r>
        <w:rPr>
          <w:noProof/>
        </w:rPr>
        <w:fldChar w:fldCharType="end"/>
      </w:r>
    </w:p>
    <w:p w14:paraId="00EC2891" w14:textId="6D624A2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fldLock="1"/>
      </w:r>
      <w:r>
        <w:rPr>
          <w:noProof/>
        </w:rPr>
        <w:instrText xml:space="preserve"> PAGEREF _Toc171672948 \h </w:instrText>
      </w:r>
      <w:r>
        <w:rPr>
          <w:noProof/>
        </w:rPr>
      </w:r>
      <w:r>
        <w:rPr>
          <w:noProof/>
        </w:rPr>
        <w:fldChar w:fldCharType="separate"/>
      </w:r>
      <w:r>
        <w:rPr>
          <w:noProof/>
        </w:rPr>
        <w:t>41</w:t>
      </w:r>
      <w:r>
        <w:rPr>
          <w:noProof/>
        </w:rPr>
        <w:fldChar w:fldCharType="end"/>
      </w:r>
    </w:p>
    <w:p w14:paraId="7EDD0270" w14:textId="24DFDFD6"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fldLock="1"/>
      </w:r>
      <w:r>
        <w:rPr>
          <w:noProof/>
        </w:rPr>
        <w:instrText xml:space="preserve"> PAGEREF _Toc171672949 \h </w:instrText>
      </w:r>
      <w:r>
        <w:rPr>
          <w:noProof/>
        </w:rPr>
      </w:r>
      <w:r>
        <w:rPr>
          <w:noProof/>
        </w:rPr>
        <w:fldChar w:fldCharType="separate"/>
      </w:r>
      <w:r>
        <w:rPr>
          <w:noProof/>
        </w:rPr>
        <w:t>41</w:t>
      </w:r>
      <w:r>
        <w:rPr>
          <w:noProof/>
        </w:rPr>
        <w:fldChar w:fldCharType="end"/>
      </w:r>
    </w:p>
    <w:p w14:paraId="7FB372A1" w14:textId="597FBCD6"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_Toc171672950 \h </w:instrText>
      </w:r>
      <w:r>
        <w:rPr>
          <w:noProof/>
        </w:rPr>
      </w:r>
      <w:r>
        <w:rPr>
          <w:noProof/>
        </w:rPr>
        <w:fldChar w:fldCharType="separate"/>
      </w:r>
      <w:r>
        <w:rPr>
          <w:noProof/>
        </w:rPr>
        <w:t>41</w:t>
      </w:r>
      <w:r>
        <w:rPr>
          <w:noProof/>
        </w:rPr>
        <w:fldChar w:fldCharType="end"/>
      </w:r>
    </w:p>
    <w:p w14:paraId="22417E1B" w14:textId="78FBB8C0"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fldLock="1"/>
      </w:r>
      <w:r>
        <w:rPr>
          <w:noProof/>
        </w:rPr>
        <w:instrText xml:space="preserve"> PAGEREF _Toc171672951 \h </w:instrText>
      </w:r>
      <w:r>
        <w:rPr>
          <w:noProof/>
        </w:rPr>
      </w:r>
      <w:r>
        <w:rPr>
          <w:noProof/>
        </w:rPr>
        <w:fldChar w:fldCharType="separate"/>
      </w:r>
      <w:r>
        <w:rPr>
          <w:noProof/>
        </w:rPr>
        <w:t>41</w:t>
      </w:r>
      <w:r>
        <w:rPr>
          <w:noProof/>
        </w:rPr>
        <w:fldChar w:fldCharType="end"/>
      </w:r>
    </w:p>
    <w:p w14:paraId="458F8FC6" w14:textId="015FC6EE"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_Toc171672952 \h </w:instrText>
      </w:r>
      <w:r>
        <w:rPr>
          <w:noProof/>
        </w:rPr>
      </w:r>
      <w:r>
        <w:rPr>
          <w:noProof/>
        </w:rPr>
        <w:fldChar w:fldCharType="separate"/>
      </w:r>
      <w:r>
        <w:rPr>
          <w:noProof/>
        </w:rPr>
        <w:t>41</w:t>
      </w:r>
      <w:r>
        <w:rPr>
          <w:noProof/>
        </w:rPr>
        <w:fldChar w:fldCharType="end"/>
      </w:r>
    </w:p>
    <w:p w14:paraId="2F8B8116" w14:textId="455BDF9B"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fldLock="1"/>
      </w:r>
      <w:r>
        <w:rPr>
          <w:noProof/>
        </w:rPr>
        <w:instrText xml:space="preserve"> PAGEREF _Toc171672953 \h </w:instrText>
      </w:r>
      <w:r>
        <w:rPr>
          <w:noProof/>
        </w:rPr>
      </w:r>
      <w:r>
        <w:rPr>
          <w:noProof/>
        </w:rPr>
        <w:fldChar w:fldCharType="separate"/>
      </w:r>
      <w:r>
        <w:rPr>
          <w:noProof/>
        </w:rPr>
        <w:t>41</w:t>
      </w:r>
      <w:r>
        <w:rPr>
          <w:noProof/>
        </w:rPr>
        <w:fldChar w:fldCharType="end"/>
      </w:r>
    </w:p>
    <w:p w14:paraId="15E400E3" w14:textId="6E3BBF96"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fldLock="1"/>
      </w:r>
      <w:r>
        <w:rPr>
          <w:noProof/>
        </w:rPr>
        <w:instrText xml:space="preserve"> PAGEREF _Toc171672954 \h </w:instrText>
      </w:r>
      <w:r>
        <w:rPr>
          <w:noProof/>
        </w:rPr>
      </w:r>
      <w:r>
        <w:rPr>
          <w:noProof/>
        </w:rPr>
        <w:fldChar w:fldCharType="separate"/>
      </w:r>
      <w:r>
        <w:rPr>
          <w:noProof/>
        </w:rPr>
        <w:t>41</w:t>
      </w:r>
      <w:r>
        <w:rPr>
          <w:noProof/>
        </w:rPr>
        <w:fldChar w:fldCharType="end"/>
      </w:r>
    </w:p>
    <w:p w14:paraId="6702BA69" w14:textId="7537F327"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fldLock="1"/>
      </w:r>
      <w:r>
        <w:rPr>
          <w:noProof/>
        </w:rPr>
        <w:instrText xml:space="preserve"> PAGEREF _Toc171672955 \h </w:instrText>
      </w:r>
      <w:r>
        <w:rPr>
          <w:noProof/>
        </w:rPr>
      </w:r>
      <w:r>
        <w:rPr>
          <w:noProof/>
        </w:rPr>
        <w:fldChar w:fldCharType="separate"/>
      </w:r>
      <w:r>
        <w:rPr>
          <w:noProof/>
        </w:rPr>
        <w:t>42</w:t>
      </w:r>
      <w:r>
        <w:rPr>
          <w:noProof/>
        </w:rPr>
        <w:fldChar w:fldCharType="end"/>
      </w:r>
    </w:p>
    <w:p w14:paraId="6EB645F4" w14:textId="66FE56A8"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fldLock="1"/>
      </w:r>
      <w:r>
        <w:rPr>
          <w:noProof/>
        </w:rPr>
        <w:instrText xml:space="preserve"> PAGEREF _Toc171672956 \h </w:instrText>
      </w:r>
      <w:r>
        <w:rPr>
          <w:noProof/>
        </w:rPr>
      </w:r>
      <w:r>
        <w:rPr>
          <w:noProof/>
        </w:rPr>
        <w:fldChar w:fldCharType="separate"/>
      </w:r>
      <w:r>
        <w:rPr>
          <w:noProof/>
        </w:rPr>
        <w:t>42</w:t>
      </w:r>
      <w:r>
        <w:rPr>
          <w:noProof/>
        </w:rPr>
        <w:fldChar w:fldCharType="end"/>
      </w:r>
    </w:p>
    <w:p w14:paraId="61A68C7D" w14:textId="11ED6005"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fldLock="1"/>
      </w:r>
      <w:r>
        <w:rPr>
          <w:noProof/>
        </w:rPr>
        <w:instrText xml:space="preserve"> PAGEREF _Toc171672957 \h </w:instrText>
      </w:r>
      <w:r>
        <w:rPr>
          <w:noProof/>
        </w:rPr>
      </w:r>
      <w:r>
        <w:rPr>
          <w:noProof/>
        </w:rPr>
        <w:fldChar w:fldCharType="separate"/>
      </w:r>
      <w:r>
        <w:rPr>
          <w:noProof/>
        </w:rPr>
        <w:t>42</w:t>
      </w:r>
      <w:r>
        <w:rPr>
          <w:noProof/>
        </w:rPr>
        <w:fldChar w:fldCharType="end"/>
      </w:r>
    </w:p>
    <w:p w14:paraId="4D687226" w14:textId="6FCEFDF3"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fldLock="1"/>
      </w:r>
      <w:r>
        <w:rPr>
          <w:noProof/>
        </w:rPr>
        <w:instrText xml:space="preserve"> PAGEREF _Toc171672958 \h </w:instrText>
      </w:r>
      <w:r>
        <w:rPr>
          <w:noProof/>
        </w:rPr>
      </w:r>
      <w:r>
        <w:rPr>
          <w:noProof/>
        </w:rPr>
        <w:fldChar w:fldCharType="separate"/>
      </w:r>
      <w:r>
        <w:rPr>
          <w:noProof/>
        </w:rPr>
        <w:t>42</w:t>
      </w:r>
      <w:r>
        <w:rPr>
          <w:noProof/>
        </w:rPr>
        <w:fldChar w:fldCharType="end"/>
      </w:r>
    </w:p>
    <w:p w14:paraId="3AEFF45F" w14:textId="3AC75F69"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fldLock="1"/>
      </w:r>
      <w:r>
        <w:rPr>
          <w:noProof/>
        </w:rPr>
        <w:instrText xml:space="preserve"> PAGEREF _Toc171672959 \h </w:instrText>
      </w:r>
      <w:r>
        <w:rPr>
          <w:noProof/>
        </w:rPr>
      </w:r>
      <w:r>
        <w:rPr>
          <w:noProof/>
        </w:rPr>
        <w:fldChar w:fldCharType="separate"/>
      </w:r>
      <w:r>
        <w:rPr>
          <w:noProof/>
        </w:rPr>
        <w:t>43</w:t>
      </w:r>
      <w:r>
        <w:rPr>
          <w:noProof/>
        </w:rPr>
        <w:fldChar w:fldCharType="end"/>
      </w:r>
    </w:p>
    <w:p w14:paraId="227EAED0" w14:textId="113FB0F7"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fldLock="1"/>
      </w:r>
      <w:r>
        <w:rPr>
          <w:noProof/>
        </w:rPr>
        <w:instrText xml:space="preserve"> PAGEREF _Toc171672960 \h </w:instrText>
      </w:r>
      <w:r>
        <w:rPr>
          <w:noProof/>
        </w:rPr>
      </w:r>
      <w:r>
        <w:rPr>
          <w:noProof/>
        </w:rPr>
        <w:fldChar w:fldCharType="separate"/>
      </w:r>
      <w:r>
        <w:rPr>
          <w:noProof/>
        </w:rPr>
        <w:t>43</w:t>
      </w:r>
      <w:r>
        <w:rPr>
          <w:noProof/>
        </w:rPr>
        <w:fldChar w:fldCharType="end"/>
      </w:r>
    </w:p>
    <w:p w14:paraId="71053448" w14:textId="6F87A7F2"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fldLock="1"/>
      </w:r>
      <w:r>
        <w:rPr>
          <w:noProof/>
        </w:rPr>
        <w:instrText xml:space="preserve"> PAGEREF _Toc171672961 \h </w:instrText>
      </w:r>
      <w:r>
        <w:rPr>
          <w:noProof/>
        </w:rPr>
      </w:r>
      <w:r>
        <w:rPr>
          <w:noProof/>
        </w:rPr>
        <w:fldChar w:fldCharType="separate"/>
      </w:r>
      <w:r>
        <w:rPr>
          <w:noProof/>
        </w:rPr>
        <w:t>44</w:t>
      </w:r>
      <w:r>
        <w:rPr>
          <w:noProof/>
        </w:rPr>
        <w:fldChar w:fldCharType="end"/>
      </w:r>
    </w:p>
    <w:p w14:paraId="6FB39C60" w14:textId="0FCD0A50"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_Toc171672962 \h </w:instrText>
      </w:r>
      <w:r>
        <w:rPr>
          <w:noProof/>
        </w:rPr>
      </w:r>
      <w:r>
        <w:rPr>
          <w:noProof/>
        </w:rPr>
        <w:fldChar w:fldCharType="separate"/>
      </w:r>
      <w:r>
        <w:rPr>
          <w:noProof/>
        </w:rPr>
        <w:t>44</w:t>
      </w:r>
      <w:r>
        <w:rPr>
          <w:noProof/>
        </w:rPr>
        <w:fldChar w:fldCharType="end"/>
      </w:r>
    </w:p>
    <w:p w14:paraId="5882F035" w14:textId="0F976015"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_Toc171672963 \h </w:instrText>
      </w:r>
      <w:r>
        <w:rPr>
          <w:noProof/>
        </w:rPr>
      </w:r>
      <w:r>
        <w:rPr>
          <w:noProof/>
        </w:rPr>
        <w:fldChar w:fldCharType="separate"/>
      </w:r>
      <w:r>
        <w:rPr>
          <w:noProof/>
        </w:rPr>
        <w:t>44</w:t>
      </w:r>
      <w:r>
        <w:rPr>
          <w:noProof/>
        </w:rPr>
        <w:fldChar w:fldCharType="end"/>
      </w:r>
    </w:p>
    <w:p w14:paraId="3245F94C" w14:textId="7DAED33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fldLock="1"/>
      </w:r>
      <w:r>
        <w:rPr>
          <w:noProof/>
        </w:rPr>
        <w:instrText xml:space="preserve"> PAGEREF _Toc171672964 \h </w:instrText>
      </w:r>
      <w:r>
        <w:rPr>
          <w:noProof/>
        </w:rPr>
      </w:r>
      <w:r>
        <w:rPr>
          <w:noProof/>
        </w:rPr>
        <w:fldChar w:fldCharType="separate"/>
      </w:r>
      <w:r>
        <w:rPr>
          <w:noProof/>
        </w:rPr>
        <w:t>44</w:t>
      </w:r>
      <w:r>
        <w:rPr>
          <w:noProof/>
        </w:rPr>
        <w:fldChar w:fldCharType="end"/>
      </w:r>
    </w:p>
    <w:p w14:paraId="41799C7F" w14:textId="1B2CF70C"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fldLock="1"/>
      </w:r>
      <w:r>
        <w:rPr>
          <w:noProof/>
        </w:rPr>
        <w:instrText xml:space="preserve"> PAGEREF _Toc171672965 \h </w:instrText>
      </w:r>
      <w:r>
        <w:rPr>
          <w:noProof/>
        </w:rPr>
      </w:r>
      <w:r>
        <w:rPr>
          <w:noProof/>
        </w:rPr>
        <w:fldChar w:fldCharType="separate"/>
      </w:r>
      <w:r>
        <w:rPr>
          <w:noProof/>
        </w:rPr>
        <w:t>49</w:t>
      </w:r>
      <w:r>
        <w:rPr>
          <w:noProof/>
        </w:rPr>
        <w:fldChar w:fldCharType="end"/>
      </w:r>
    </w:p>
    <w:p w14:paraId="71757D57" w14:textId="50259991"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fldLock="1"/>
      </w:r>
      <w:r>
        <w:rPr>
          <w:noProof/>
        </w:rPr>
        <w:instrText xml:space="preserve"> PAGEREF _Toc171672966 \h </w:instrText>
      </w:r>
      <w:r>
        <w:rPr>
          <w:noProof/>
        </w:rPr>
      </w:r>
      <w:r>
        <w:rPr>
          <w:noProof/>
        </w:rPr>
        <w:fldChar w:fldCharType="separate"/>
      </w:r>
      <w:r>
        <w:rPr>
          <w:noProof/>
        </w:rPr>
        <w:t>49</w:t>
      </w:r>
      <w:r>
        <w:rPr>
          <w:noProof/>
        </w:rPr>
        <w:fldChar w:fldCharType="end"/>
      </w:r>
    </w:p>
    <w:p w14:paraId="43565E34" w14:textId="19034232"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_Toc171672967 \h </w:instrText>
      </w:r>
      <w:r>
        <w:rPr>
          <w:noProof/>
        </w:rPr>
      </w:r>
      <w:r>
        <w:rPr>
          <w:noProof/>
        </w:rPr>
        <w:fldChar w:fldCharType="separate"/>
      </w:r>
      <w:r>
        <w:rPr>
          <w:noProof/>
        </w:rPr>
        <w:t>49</w:t>
      </w:r>
      <w:r>
        <w:rPr>
          <w:noProof/>
        </w:rPr>
        <w:fldChar w:fldCharType="end"/>
      </w:r>
    </w:p>
    <w:p w14:paraId="6368C46F" w14:textId="6994C2A9"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fldLock="1"/>
      </w:r>
      <w:r>
        <w:rPr>
          <w:noProof/>
        </w:rPr>
        <w:instrText xml:space="preserve"> PAGEREF _Toc171672968 \h </w:instrText>
      </w:r>
      <w:r>
        <w:rPr>
          <w:noProof/>
        </w:rPr>
      </w:r>
      <w:r>
        <w:rPr>
          <w:noProof/>
        </w:rPr>
        <w:fldChar w:fldCharType="separate"/>
      </w:r>
      <w:r>
        <w:rPr>
          <w:noProof/>
        </w:rPr>
        <w:t>50</w:t>
      </w:r>
      <w:r>
        <w:rPr>
          <w:noProof/>
        </w:rPr>
        <w:fldChar w:fldCharType="end"/>
      </w:r>
    </w:p>
    <w:p w14:paraId="4544C478" w14:textId="20F44B05" w:rsidR="00E56FB7" w:rsidRDefault="00E56FB7">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_Toc171672969 \h </w:instrText>
      </w:r>
      <w:r>
        <w:rPr>
          <w:noProof/>
        </w:rPr>
      </w:r>
      <w:r>
        <w:rPr>
          <w:noProof/>
        </w:rPr>
        <w:fldChar w:fldCharType="separate"/>
      </w:r>
      <w:r>
        <w:rPr>
          <w:noProof/>
        </w:rPr>
        <w:t>50</w:t>
      </w:r>
      <w:r>
        <w:rPr>
          <w:noProof/>
        </w:rPr>
        <w:fldChar w:fldCharType="end"/>
      </w:r>
    </w:p>
    <w:p w14:paraId="7A3209E1" w14:textId="6930104B" w:rsidR="00E56FB7" w:rsidRDefault="00E56FB7">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fldLock="1"/>
      </w:r>
      <w:r>
        <w:rPr>
          <w:noProof/>
        </w:rPr>
        <w:instrText xml:space="preserve"> PAGEREF _Toc171672970 \h </w:instrText>
      </w:r>
      <w:r>
        <w:rPr>
          <w:noProof/>
        </w:rPr>
      </w:r>
      <w:r>
        <w:rPr>
          <w:noProof/>
        </w:rPr>
        <w:fldChar w:fldCharType="separate"/>
      </w:r>
      <w:r>
        <w:rPr>
          <w:noProof/>
        </w:rPr>
        <w:t>50</w:t>
      </w:r>
      <w:r>
        <w:rPr>
          <w:noProof/>
        </w:rPr>
        <w:fldChar w:fldCharType="end"/>
      </w:r>
    </w:p>
    <w:p w14:paraId="6CB1F838" w14:textId="1C06FF2F"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fldLock="1"/>
      </w:r>
      <w:r>
        <w:rPr>
          <w:noProof/>
        </w:rPr>
        <w:instrText xml:space="preserve"> PAGEREF _Toc171672971 \h </w:instrText>
      </w:r>
      <w:r>
        <w:rPr>
          <w:noProof/>
        </w:rPr>
      </w:r>
      <w:r>
        <w:rPr>
          <w:noProof/>
        </w:rPr>
        <w:fldChar w:fldCharType="separate"/>
      </w:r>
      <w:r>
        <w:rPr>
          <w:noProof/>
        </w:rPr>
        <w:t>51</w:t>
      </w:r>
      <w:r>
        <w:rPr>
          <w:noProof/>
        </w:rPr>
        <w:fldChar w:fldCharType="end"/>
      </w:r>
    </w:p>
    <w:p w14:paraId="028C6360" w14:textId="6E55D2B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fldLock="1"/>
      </w:r>
      <w:r>
        <w:rPr>
          <w:noProof/>
        </w:rPr>
        <w:instrText xml:space="preserve"> PAGEREF _Toc171672972 \h </w:instrText>
      </w:r>
      <w:r>
        <w:rPr>
          <w:noProof/>
        </w:rPr>
      </w:r>
      <w:r>
        <w:rPr>
          <w:noProof/>
        </w:rPr>
        <w:fldChar w:fldCharType="separate"/>
      </w:r>
      <w:r>
        <w:rPr>
          <w:noProof/>
        </w:rPr>
        <w:t>51</w:t>
      </w:r>
      <w:r>
        <w:rPr>
          <w:noProof/>
        </w:rPr>
        <w:fldChar w:fldCharType="end"/>
      </w:r>
    </w:p>
    <w:p w14:paraId="5ECD040F" w14:textId="4E1D7A8E"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fldLock="1"/>
      </w:r>
      <w:r>
        <w:rPr>
          <w:noProof/>
        </w:rPr>
        <w:instrText xml:space="preserve"> PAGEREF _Toc171672973 \h </w:instrText>
      </w:r>
      <w:r>
        <w:rPr>
          <w:noProof/>
        </w:rPr>
      </w:r>
      <w:r>
        <w:rPr>
          <w:noProof/>
        </w:rPr>
        <w:fldChar w:fldCharType="separate"/>
      </w:r>
      <w:r>
        <w:rPr>
          <w:noProof/>
        </w:rPr>
        <w:t>53</w:t>
      </w:r>
      <w:r>
        <w:rPr>
          <w:noProof/>
        </w:rPr>
        <w:fldChar w:fldCharType="end"/>
      </w:r>
    </w:p>
    <w:p w14:paraId="7A219767" w14:textId="34D6023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_Toc171672974 \h </w:instrText>
      </w:r>
      <w:r>
        <w:rPr>
          <w:noProof/>
        </w:rPr>
      </w:r>
      <w:r>
        <w:rPr>
          <w:noProof/>
        </w:rPr>
        <w:fldChar w:fldCharType="separate"/>
      </w:r>
      <w:r>
        <w:rPr>
          <w:noProof/>
        </w:rPr>
        <w:t>53</w:t>
      </w:r>
      <w:r>
        <w:rPr>
          <w:noProof/>
        </w:rPr>
        <w:fldChar w:fldCharType="end"/>
      </w:r>
    </w:p>
    <w:p w14:paraId="75BA4718" w14:textId="1F5A4830"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"application/mbs-user-service-descriptions+json"</w:t>
      </w:r>
      <w:r>
        <w:rPr>
          <w:noProof/>
        </w:rPr>
        <w:tab/>
      </w:r>
      <w:r>
        <w:rPr>
          <w:noProof/>
        </w:rPr>
        <w:fldChar w:fldCharType="begin" w:fldLock="1"/>
      </w:r>
      <w:r>
        <w:rPr>
          <w:noProof/>
        </w:rPr>
        <w:instrText xml:space="preserve"> PAGEREF _Toc171672975 \h </w:instrText>
      </w:r>
      <w:r>
        <w:rPr>
          <w:noProof/>
        </w:rPr>
      </w:r>
      <w:r>
        <w:rPr>
          <w:noProof/>
        </w:rPr>
        <w:fldChar w:fldCharType="separate"/>
      </w:r>
      <w:r>
        <w:rPr>
          <w:noProof/>
        </w:rPr>
        <w:t>53</w:t>
      </w:r>
      <w:r>
        <w:rPr>
          <w:noProof/>
        </w:rPr>
        <w:fldChar w:fldCharType="end"/>
      </w:r>
    </w:p>
    <w:p w14:paraId="06466D84" w14:textId="06932DF6"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_Toc171672976 \h </w:instrText>
      </w:r>
      <w:r>
        <w:rPr>
          <w:noProof/>
        </w:rPr>
      </w:r>
      <w:r>
        <w:rPr>
          <w:noProof/>
        </w:rPr>
        <w:fldChar w:fldCharType="separate"/>
      </w:r>
      <w:r>
        <w:rPr>
          <w:noProof/>
        </w:rPr>
        <w:t>53</w:t>
      </w:r>
      <w:r>
        <w:rPr>
          <w:noProof/>
        </w:rPr>
        <w:fldChar w:fldCharType="end"/>
      </w:r>
    </w:p>
    <w:p w14:paraId="56E415ED" w14:textId="02ACF33A"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fldLock="1"/>
      </w:r>
      <w:r>
        <w:rPr>
          <w:noProof/>
        </w:rPr>
        <w:instrText xml:space="preserve"> PAGEREF _Toc171672977 \h </w:instrText>
      </w:r>
      <w:r>
        <w:rPr>
          <w:noProof/>
        </w:rPr>
      </w:r>
      <w:r>
        <w:rPr>
          <w:noProof/>
        </w:rPr>
        <w:fldChar w:fldCharType="separate"/>
      </w:r>
      <w:r>
        <w:rPr>
          <w:noProof/>
        </w:rPr>
        <w:t>54</w:t>
      </w:r>
      <w:r>
        <w:rPr>
          <w:noProof/>
        </w:rPr>
        <w:fldChar w:fldCharType="end"/>
      </w:r>
    </w:p>
    <w:p w14:paraId="072A0F0D" w14:textId="2723FCD0"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_Toc171672978 \h </w:instrText>
      </w:r>
      <w:r>
        <w:rPr>
          <w:noProof/>
        </w:rPr>
      </w:r>
      <w:r>
        <w:rPr>
          <w:noProof/>
        </w:rPr>
        <w:fldChar w:fldCharType="separate"/>
      </w:r>
      <w:r>
        <w:rPr>
          <w:noProof/>
        </w:rPr>
        <w:t>55</w:t>
      </w:r>
      <w:r>
        <w:rPr>
          <w:noProof/>
        </w:rPr>
        <w:fldChar w:fldCharType="end"/>
      </w:r>
    </w:p>
    <w:p w14:paraId="18AF1CEE" w14:textId="7390130D"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2" w:name="_CRForeword"/>
      <w:bookmarkEnd w:id="12"/>
      <w:r w:rsidRPr="001B367A">
        <w:br w:type="page"/>
      </w:r>
      <w:bookmarkStart w:id="13" w:name="foreword"/>
      <w:bookmarkStart w:id="14" w:name="_Toc96455518"/>
      <w:bookmarkStart w:id="15" w:name="_Toc171672840"/>
      <w:bookmarkEnd w:id="13"/>
      <w:r w:rsidRPr="001B367A">
        <w:t>Foreword</w:t>
      </w:r>
      <w:bookmarkEnd w:id="14"/>
      <w:bookmarkEnd w:id="15"/>
    </w:p>
    <w:p w14:paraId="5A354AC7" w14:textId="61497274" w:rsidR="00080512" w:rsidRPr="001B367A" w:rsidRDefault="00080512">
      <w:r w:rsidRPr="001B367A">
        <w:t xml:space="preserve">This Technical </w:t>
      </w:r>
      <w:bookmarkStart w:id="16" w:name="spectype3"/>
      <w:r w:rsidRPr="001B367A">
        <w:t>Specification</w:t>
      </w:r>
      <w:bookmarkEnd w:id="16"/>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7" w:name="introduction"/>
      <w:bookmarkStart w:id="18" w:name="_CR1"/>
      <w:bookmarkEnd w:id="17"/>
      <w:bookmarkEnd w:id="18"/>
      <w:r w:rsidRPr="001B367A">
        <w:br w:type="page"/>
      </w:r>
      <w:bookmarkStart w:id="19" w:name="scope"/>
      <w:bookmarkStart w:id="20" w:name="_Toc96455519"/>
      <w:bookmarkStart w:id="21" w:name="_Toc171672841"/>
      <w:bookmarkEnd w:id="19"/>
      <w:r w:rsidRPr="001B367A">
        <w:t>1</w:t>
      </w:r>
      <w:r w:rsidRPr="001B367A">
        <w:tab/>
        <w:t>Scope</w:t>
      </w:r>
      <w:bookmarkEnd w:id="20"/>
      <w:bookmarkEnd w:id="21"/>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2" w:name="references"/>
      <w:bookmarkStart w:id="23" w:name="_CR2"/>
      <w:bookmarkStart w:id="24" w:name="_Toc96455520"/>
      <w:bookmarkStart w:id="25" w:name="_Toc171672842"/>
      <w:bookmarkEnd w:id="22"/>
      <w:bookmarkEnd w:id="23"/>
      <w:r w:rsidRPr="001B367A">
        <w:t>2</w:t>
      </w:r>
      <w:r w:rsidRPr="001B367A">
        <w:tab/>
        <w:t>References</w:t>
      </w:r>
      <w:bookmarkEnd w:id="24"/>
      <w:bookmarkEnd w:id="25"/>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6" w:name="definitions"/>
      <w:bookmarkEnd w:id="26"/>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4"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7"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49ABDDBA" w14:textId="77777777" w:rsidR="001611DE" w:rsidRPr="001B367A" w:rsidRDefault="001611DE" w:rsidP="001611DE">
      <w:pPr>
        <w:pStyle w:val="EX"/>
      </w:pPr>
      <w:bookmarkStart w:id="28" w:name="_CR3"/>
      <w:bookmarkEnd w:id="28"/>
      <w:r w:rsidRPr="001B367A">
        <w:t>[4</w:t>
      </w:r>
      <w:r>
        <w:t>2</w:t>
      </w:r>
      <w:r w:rsidRPr="001B367A">
        <w:t>]</w:t>
      </w:r>
      <w:r w:rsidRPr="001B367A">
        <w:tab/>
      </w:r>
      <w:r>
        <w:t>3GPP TS 38.331</w:t>
      </w:r>
      <w:r w:rsidRPr="001B367A">
        <w:t>: "</w:t>
      </w:r>
      <w:r>
        <w:t>NR; Radio Resource Control (RRC) protocol specification</w:t>
      </w:r>
      <w:r w:rsidRPr="001B367A">
        <w:t>".</w:t>
      </w:r>
    </w:p>
    <w:p w14:paraId="35798998" w14:textId="0F72581C" w:rsidR="00080512" w:rsidRPr="001B367A" w:rsidRDefault="00080512">
      <w:pPr>
        <w:pStyle w:val="Heading1"/>
      </w:pPr>
      <w:bookmarkStart w:id="29" w:name="_Toc171672843"/>
      <w:r w:rsidRPr="001B367A">
        <w:t>3</w:t>
      </w:r>
      <w:r w:rsidRPr="001B367A">
        <w:tab/>
        <w:t>Definitions</w:t>
      </w:r>
      <w:r w:rsidR="00602AEA" w:rsidRPr="001B367A">
        <w:t xml:space="preserve"> of terms, symbols and abbreviations</w:t>
      </w:r>
      <w:bookmarkEnd w:id="27"/>
      <w:bookmarkEnd w:id="29"/>
    </w:p>
    <w:p w14:paraId="2B2B0525" w14:textId="77777777" w:rsidR="00080512" w:rsidRPr="001B367A" w:rsidRDefault="00080512">
      <w:pPr>
        <w:pStyle w:val="Heading2"/>
      </w:pPr>
      <w:bookmarkStart w:id="30" w:name="_CR3_1"/>
      <w:bookmarkStart w:id="31" w:name="_Toc96455522"/>
      <w:bookmarkStart w:id="32" w:name="_Toc171672844"/>
      <w:bookmarkEnd w:id="30"/>
      <w:r w:rsidRPr="001B367A">
        <w:t>3.1</w:t>
      </w:r>
      <w:r w:rsidRPr="001B367A">
        <w:tab/>
      </w:r>
      <w:r w:rsidR="002B6339" w:rsidRPr="001B367A">
        <w:t>Terms</w:t>
      </w:r>
      <w:bookmarkEnd w:id="31"/>
      <w:bookmarkEnd w:id="32"/>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3"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4" w:name="_CR3_2"/>
      <w:bookmarkStart w:id="35" w:name="_Toc171672845"/>
      <w:bookmarkEnd w:id="34"/>
      <w:r w:rsidRPr="001B367A">
        <w:t>3.2</w:t>
      </w:r>
      <w:r w:rsidRPr="001B367A">
        <w:tab/>
        <w:t>Symbols</w:t>
      </w:r>
      <w:bookmarkEnd w:id="33"/>
      <w:bookmarkEnd w:id="35"/>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6" w:name="_CR3_3"/>
      <w:bookmarkStart w:id="37" w:name="_Toc96455524"/>
      <w:bookmarkStart w:id="38" w:name="_Toc171672846"/>
      <w:bookmarkEnd w:id="36"/>
      <w:r w:rsidRPr="001B367A">
        <w:t>3.3</w:t>
      </w:r>
      <w:r w:rsidRPr="001B367A">
        <w:tab/>
        <w:t>Abbreviations</w:t>
      </w:r>
      <w:bookmarkEnd w:id="37"/>
      <w:bookmarkEnd w:id="38"/>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4FEA2FB" w:rsidR="00B14141" w:rsidRPr="001B367A" w:rsidRDefault="00B14141" w:rsidP="00836703">
      <w:pPr>
        <w:pStyle w:val="EW"/>
      </w:pPr>
      <w:r w:rsidRPr="001B367A">
        <w:t>UDP</w:t>
      </w:r>
      <w:r w:rsidRPr="001B367A">
        <w:tab/>
        <w:t>User</w:t>
      </w:r>
      <w:r w:rsidR="00030767">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39" w:name="clause4"/>
      <w:bookmarkEnd w:id="39"/>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0" w:name="_Toc96455525"/>
      <w:r w:rsidRPr="001B367A">
        <w:t>YAML</w:t>
      </w:r>
      <w:r w:rsidRPr="001B367A">
        <w:tab/>
        <w:t>Yet Another Markup Language</w:t>
      </w:r>
    </w:p>
    <w:p w14:paraId="6C080E88" w14:textId="1366343D" w:rsidR="00B14141" w:rsidRPr="001B367A" w:rsidRDefault="00B14141" w:rsidP="00B14141">
      <w:pPr>
        <w:pStyle w:val="Heading2"/>
      </w:pPr>
      <w:bookmarkStart w:id="41" w:name="_CR3_4"/>
      <w:bookmarkStart w:id="42" w:name="_Toc171672847"/>
      <w:bookmarkEnd w:id="41"/>
      <w:r w:rsidRPr="001B367A">
        <w:t>3.4</w:t>
      </w:r>
      <w:r w:rsidRPr="001B367A">
        <w:tab/>
        <w:t>Syntax documentation conventions</w:t>
      </w:r>
      <w:bookmarkEnd w:id="42"/>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3" w:name="_CR4"/>
      <w:bookmarkStart w:id="44" w:name="_Toc171672848"/>
      <w:bookmarkEnd w:id="43"/>
      <w:r w:rsidRPr="001B367A">
        <w:t>4</w:t>
      </w:r>
      <w:r w:rsidRPr="001B367A">
        <w:tab/>
      </w:r>
      <w:r w:rsidR="004C5243" w:rsidRPr="001B367A">
        <w:t>System overview</w:t>
      </w:r>
      <w:bookmarkEnd w:id="40"/>
      <w:bookmarkEnd w:id="44"/>
    </w:p>
    <w:p w14:paraId="7EF55CDF" w14:textId="77777777" w:rsidR="00B14141" w:rsidRPr="001B367A" w:rsidRDefault="00B14141" w:rsidP="00B14141">
      <w:bookmarkStart w:id="45" w:name="tsgNames"/>
      <w:bookmarkStart w:id="46" w:name="_Toc96455526"/>
      <w:bookmarkEnd w:id="45"/>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7" w:name="_CR5"/>
      <w:bookmarkStart w:id="48" w:name="_Toc171672849"/>
      <w:bookmarkEnd w:id="47"/>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6"/>
      <w:bookmarkEnd w:id="48"/>
    </w:p>
    <w:p w14:paraId="2AC94413" w14:textId="77777777" w:rsidR="00D71214" w:rsidRPr="001B367A" w:rsidRDefault="00D71214" w:rsidP="00D71214">
      <w:pPr>
        <w:pStyle w:val="Heading2"/>
      </w:pPr>
      <w:bookmarkStart w:id="49" w:name="_CR5_0"/>
      <w:bookmarkStart w:id="50" w:name="_Toc96455527"/>
      <w:bookmarkStart w:id="51" w:name="_Toc171672850"/>
      <w:bookmarkEnd w:id="49"/>
      <w:r w:rsidRPr="001B367A">
        <w:t>5.0</w:t>
      </w:r>
      <w:r w:rsidRPr="001B367A">
        <w:tab/>
        <w:t>Overview</w:t>
      </w:r>
      <w:bookmarkEnd w:id="51"/>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2" w:name="_CR5_1"/>
      <w:bookmarkStart w:id="53" w:name="_Toc171672851"/>
      <w:bookmarkEnd w:id="52"/>
      <w:r w:rsidRPr="001B367A">
        <w:t>5.1</w:t>
      </w:r>
      <w:r w:rsidRPr="001B367A">
        <w:tab/>
      </w:r>
      <w:r w:rsidR="00D71214" w:rsidRPr="001B367A">
        <w:t>User Service Description d</w:t>
      </w:r>
      <w:r w:rsidRPr="001B367A">
        <w:t>ata model</w:t>
      </w:r>
      <w:bookmarkEnd w:id="50"/>
      <w:bookmarkEnd w:id="53"/>
    </w:p>
    <w:p w14:paraId="44C37F40" w14:textId="07153DBB" w:rsidR="00B93215" w:rsidRPr="001B367A" w:rsidRDefault="00B93215" w:rsidP="00B93215">
      <w:pPr>
        <w:pStyle w:val="Heading3"/>
      </w:pPr>
      <w:bookmarkStart w:id="54" w:name="_CR5_1_1"/>
      <w:bookmarkStart w:id="55" w:name="_Toc96455528"/>
      <w:bookmarkStart w:id="56" w:name="_Toc171672852"/>
      <w:bookmarkEnd w:id="54"/>
      <w:r w:rsidRPr="001B367A">
        <w:t>5.1.1</w:t>
      </w:r>
      <w:r w:rsidRPr="001B367A">
        <w:tab/>
      </w:r>
      <w:bookmarkEnd w:id="55"/>
      <w:r w:rsidRPr="001B367A">
        <w:t>General</w:t>
      </w:r>
      <w:bookmarkEnd w:id="56"/>
    </w:p>
    <w:p w14:paraId="1AF5960A" w14:textId="2848725A" w:rsidR="00B93215" w:rsidRPr="001B367A" w:rsidRDefault="00D71214" w:rsidP="00B93215">
      <w:bookmarkStart w:id="57"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651B5382"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t>Figure 5.1 1 illustrates the relationships between these metadata entities using UML for a User Service Descriptions document.</w:t>
      </w:r>
    </w:p>
    <w:p w14:paraId="0F8372B6" w14:textId="0F06F393" w:rsidR="00B14141" w:rsidRPr="001B367A" w:rsidRDefault="00B14141" w:rsidP="001B367A">
      <w:pPr>
        <w:pStyle w:val="TH"/>
        <w:rPr>
          <w:lang w:eastAsia="ja-JP"/>
        </w:rPr>
      </w:pPr>
      <w:r w:rsidRPr="001B367A">
        <w:object w:dxaOrig="6416" w:dyaOrig="3602" w14:anchorId="4EF458FE">
          <v:shape id="_x0000_i1027" type="#_x0000_t75" style="width:347.75pt;height:394.6pt" o:ole="">
            <v:imagedata r:id="rId15" o:title="" croptop="309f" cropbottom="7839f" cropleft="8165f" cropright="28955f"/>
          </v:shape>
          <o:OLEObject Type="Embed" ProgID="PowerPoint.Slide.12" ShapeID="_x0000_i1027" DrawAspect="Content" ObjectID="_1782285647" r:id="rId16"/>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8" w:name="_CRFigure5_11"/>
      <w:r w:rsidRPr="001B367A">
        <w:t xml:space="preserve">Figure </w:t>
      </w:r>
      <w:bookmarkEnd w:id="5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59" w:name="_CR5_1A"/>
      <w:bookmarkStart w:id="60" w:name="_Toc171672853"/>
      <w:bookmarkEnd w:id="59"/>
      <w:r w:rsidRPr="001B367A">
        <w:t>5.1A</w:t>
      </w:r>
      <w:r w:rsidRPr="001B367A">
        <w:tab/>
        <w:t>Encoding</w:t>
      </w:r>
      <w:bookmarkEnd w:id="60"/>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1" w:name="_CR5_2"/>
      <w:bookmarkStart w:id="62" w:name="_Toc171672854"/>
      <w:bookmarkEnd w:id="61"/>
      <w:r w:rsidRPr="001B367A">
        <w:t>5.2</w:t>
      </w:r>
      <w:r w:rsidRPr="001B367A">
        <w:tab/>
        <w:t>S</w:t>
      </w:r>
      <w:r w:rsidR="00B14141" w:rsidRPr="001B367A">
        <w:t>yntax and associated s</w:t>
      </w:r>
      <w:r w:rsidRPr="001B367A">
        <w:t>emantics</w:t>
      </w:r>
      <w:bookmarkEnd w:id="62"/>
    </w:p>
    <w:p w14:paraId="56F06FA4" w14:textId="5F4265C7" w:rsidR="00B719E3" w:rsidRPr="001B367A" w:rsidRDefault="00B719E3" w:rsidP="00B719E3">
      <w:pPr>
        <w:pStyle w:val="Heading3"/>
      </w:pPr>
      <w:bookmarkStart w:id="63" w:name="_CR5_2_1"/>
      <w:bookmarkStart w:id="64" w:name="_Toc96455536"/>
      <w:bookmarkStart w:id="65" w:name="_Toc171672855"/>
      <w:bookmarkEnd w:id="57"/>
      <w:bookmarkEnd w:id="63"/>
      <w:r w:rsidRPr="001B367A">
        <w:t>5.2.1</w:t>
      </w:r>
      <w:r w:rsidRPr="001B367A">
        <w:tab/>
        <w:t>General</w:t>
      </w:r>
      <w:bookmarkEnd w:id="65"/>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6" w:name="_CRTable5_2_11"/>
      <w:r w:rsidRPr="001B367A">
        <w:t xml:space="preserve">Table </w:t>
      </w:r>
      <w:bookmarkEnd w:id="66"/>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7" w:name="_CRTable5_2_12"/>
      <w:r w:rsidRPr="001B367A">
        <w:t xml:space="preserve">Table </w:t>
      </w:r>
      <w:bookmarkEnd w:id="67"/>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1611DE" w:rsidRPr="001B367A" w14:paraId="0DA27988" w14:textId="77777777" w:rsidTr="006A5272">
        <w:trPr>
          <w:cantSplit/>
          <w:jc w:val="center"/>
        </w:trPr>
        <w:tc>
          <w:tcPr>
            <w:tcW w:w="3256" w:type="dxa"/>
          </w:tcPr>
          <w:p w14:paraId="3C02B2A9" w14:textId="77777777" w:rsidR="001611DE" w:rsidRPr="001B367A" w:rsidRDefault="001611DE" w:rsidP="006A5272">
            <w:pPr>
              <w:pStyle w:val="TAL"/>
              <w:rPr>
                <w:rStyle w:val="Codechar"/>
              </w:rPr>
            </w:pPr>
            <w:r w:rsidRPr="69FD4140">
              <w:rPr>
                <w:rStyle w:val="Codechar"/>
              </w:rPr>
              <w:t>NrParameterSet</w:t>
            </w:r>
          </w:p>
        </w:tc>
        <w:tc>
          <w:tcPr>
            <w:tcW w:w="884" w:type="dxa"/>
          </w:tcPr>
          <w:p w14:paraId="4E8CE10C" w14:textId="77777777" w:rsidR="001611DE" w:rsidRPr="001B367A" w:rsidRDefault="001611DE" w:rsidP="006A5272">
            <w:pPr>
              <w:pStyle w:val="TAC"/>
            </w:pPr>
            <w:r>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8" w:name="_CR5_2_2"/>
      <w:bookmarkStart w:id="69" w:name="_Toc171672856"/>
      <w:bookmarkEnd w:id="68"/>
      <w:r w:rsidRPr="001B367A">
        <w:t>5.2.2</w:t>
      </w:r>
      <w:r w:rsidRPr="001B367A">
        <w:tab/>
        <w:t>User Service Bundle Description</w:t>
      </w:r>
      <w:r w:rsidR="00B14141" w:rsidRPr="001B367A">
        <w:t>s document</w:t>
      </w:r>
      <w:bookmarkEnd w:id="69"/>
    </w:p>
    <w:p w14:paraId="32297118" w14:textId="77777777" w:rsidR="00B14141" w:rsidRPr="001B367A" w:rsidRDefault="00B14141" w:rsidP="00B14141">
      <w:pPr>
        <w:keepNext/>
      </w:pPr>
      <w:bookmarkStart w:id="70"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1" w:name="_Ref14697222"/>
      <w:bookmarkStart w:id="72" w:name="_CRTable5_2_21"/>
      <w:bookmarkStart w:id="73" w:name="_MCCTEMPBM_CRPT22990002___7"/>
      <w:bookmarkEnd w:id="70"/>
      <w:r w:rsidRPr="001B367A">
        <w:t xml:space="preserve">Table </w:t>
      </w:r>
      <w:bookmarkEnd w:id="71"/>
      <w:bookmarkEnd w:id="72"/>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1611DE">
            <w:pPr>
              <w:pStyle w:val="TALcontinuation"/>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4" w:name="_CR5_2_3"/>
      <w:bookmarkStart w:id="75" w:name="_Toc171672857"/>
      <w:bookmarkEnd w:id="74"/>
      <w:r w:rsidRPr="001B367A">
        <w:t>5.2.</w:t>
      </w:r>
      <w:r w:rsidR="00B719E3" w:rsidRPr="001B367A">
        <w:t>3</w:t>
      </w:r>
      <w:r w:rsidRPr="001B367A">
        <w:tab/>
        <w:t>User Service Description</w:t>
      </w:r>
      <w:r w:rsidR="005B1B7F" w:rsidRPr="001B367A">
        <w:t xml:space="preserve"> data type</w:t>
      </w:r>
      <w:bookmarkEnd w:id="75"/>
    </w:p>
    <w:p w14:paraId="47EC948E" w14:textId="77777777" w:rsidR="005B1B7F" w:rsidRPr="001B367A" w:rsidRDefault="005B1B7F" w:rsidP="005B1B7F">
      <w:pPr>
        <w:keepNext/>
        <w:keepLines/>
      </w:pPr>
      <w:bookmarkStart w:id="76"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7" w:name="_CRTable5_2_31"/>
      <w:bookmarkStart w:id="78" w:name="_MCCTEMPBM_CRPT22990004___7"/>
      <w:bookmarkEnd w:id="76"/>
      <w:r w:rsidRPr="001B367A">
        <w:t>Table </w:t>
      </w:r>
      <w:bookmarkEnd w:id="77"/>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r w:rsidRPr="001B367A">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611DE">
            <w:pPr>
              <w:pStyle w:val="TALcontinuation"/>
            </w:pPr>
            <w:bookmarkStart w:id="79"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79"/>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r w:rsidRPr="001B367A">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r w:rsidRPr="001B367A">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r w:rsidRPr="001B367A">
              <w:rPr>
                <w:rFonts w:cs="Courier New"/>
              </w:rPr>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611DE">
            <w:pPr>
              <w:pStyle w:val="TALcontinuation"/>
            </w:pPr>
            <w:r w:rsidRPr="001B367A">
              <w:t>An array of service schedules indicating when the MBS User Service is scheduled to be active (see clause 5.2.7).</w:t>
            </w:r>
          </w:p>
          <w:p w14:paraId="59F78FAC" w14:textId="77777777" w:rsidR="005B1B7F" w:rsidRPr="001B367A" w:rsidRDefault="005B1B7F" w:rsidP="001611DE">
            <w:pPr>
              <w:pStyle w:val="TALcontinuation"/>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0" w:name="_CR5_2_4"/>
      <w:bookmarkStart w:id="81" w:name="_Toc171672858"/>
      <w:bookmarkEnd w:id="80"/>
      <w:r w:rsidRPr="001B367A">
        <w:t>5.2.4</w:t>
      </w:r>
      <w:r w:rsidRPr="001B367A">
        <w:tab/>
        <w:t>Distribution Session Description</w:t>
      </w:r>
      <w:r w:rsidR="005B1B7F" w:rsidRPr="001B367A">
        <w:t xml:space="preserve"> data type</w:t>
      </w:r>
      <w:bookmarkEnd w:id="81"/>
    </w:p>
    <w:p w14:paraId="75EAB8FD" w14:textId="77777777" w:rsidR="005B1B7F" w:rsidRPr="001B367A" w:rsidRDefault="005B1B7F" w:rsidP="005B1B7F">
      <w:pPr>
        <w:keepNext/>
        <w:keepLines/>
      </w:pPr>
      <w:bookmarkStart w:id="82"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3" w:name="_CRTable5_2_41"/>
      <w:bookmarkStart w:id="84" w:name="_MCCTEMPBM_CRPT22990007___7"/>
      <w:bookmarkEnd w:id="82"/>
      <w:r w:rsidRPr="001B367A">
        <w:t xml:space="preserve">Table </w:t>
      </w:r>
      <w:bookmarkEnd w:id="83"/>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r w:rsidRPr="001B367A">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r w:rsidRPr="001B367A">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611DE">
            <w:pPr>
              <w:pStyle w:val="TALcontinuation"/>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r w:rsidRPr="001B367A">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r w:rsidRPr="001B367A">
              <w:rPr>
                <w:rFonts w:cs="Courier New"/>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r w:rsidRPr="001B367A">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r w:rsidRPr="001B367A">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611DE">
            <w:pPr>
              <w:pStyle w:val="TALcontinuation"/>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r w:rsidRPr="001B367A">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611DE">
            <w:pPr>
              <w:pStyle w:val="TALcontinuation"/>
            </w:pPr>
            <w:r w:rsidRPr="001B367A">
              <w:t>For details, refer to clause 5.2.10.</w:t>
            </w:r>
          </w:p>
        </w:tc>
      </w:tr>
    </w:tbl>
    <w:p w14:paraId="7538DA2C" w14:textId="77777777" w:rsidR="005B1B7F" w:rsidRPr="00D4361B" w:rsidRDefault="005B1B7F" w:rsidP="005B1B7F"/>
    <w:p w14:paraId="4CC3EF74" w14:textId="77777777" w:rsidR="005B1B7F" w:rsidRPr="001B367A" w:rsidRDefault="005B1B7F" w:rsidP="005B1B7F">
      <w:pPr>
        <w:pStyle w:val="TH"/>
      </w:pPr>
      <w:bookmarkStart w:id="85" w:name="_CRTable5_2_42"/>
      <w:bookmarkStart w:id="86" w:name="_MCCTEMPBM_CRPT22990008___7"/>
      <w:r w:rsidRPr="001B367A">
        <w:t xml:space="preserve">Table </w:t>
      </w:r>
      <w:bookmarkEnd w:id="85"/>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D4361B" w:rsidRDefault="005B1B7F" w:rsidP="005B1B7F"/>
    <w:p w14:paraId="7721BF5F" w14:textId="77777777" w:rsidR="005B1B7F" w:rsidRPr="001B367A" w:rsidRDefault="005B1B7F" w:rsidP="005B1B7F">
      <w:pPr>
        <w:keepNext/>
      </w:pPr>
      <w:bookmarkStart w:id="87" w:name="_MCCTEMPBM_CRPT22990009___7"/>
      <w:r w:rsidRPr="001B367A">
        <w:t xml:space="preserve">If the </w:t>
      </w:r>
      <w:r w:rsidRPr="001B367A">
        <w:rPr>
          <w:rStyle w:val="JSONpropertyChar"/>
        </w:rPr>
        <w:t>application‌Service‌Descriptions</w:t>
      </w:r>
      <w:r w:rsidRPr="001B367A">
        <w:t xml:space="preserve"> array is present:</w:t>
      </w:r>
    </w:p>
    <w:p w14:paraId="64B7917A" w14:textId="77777777" w:rsidR="005B1B7F" w:rsidRPr="001B367A" w:rsidRDefault="005B1B7F" w:rsidP="005B1B7F">
      <w:pPr>
        <w:pStyle w:val="B1"/>
        <w:keepNext/>
      </w:pPr>
      <w:bookmarkStart w:id="88" w:name="_MCCTEMPBM_CRPT22990010___7"/>
      <w:bookmarkEnd w:id="87"/>
      <w:r w:rsidRPr="001B367A">
        <w:t>1.</w:t>
      </w:r>
      <w:r w:rsidRPr="001B367A">
        <w:tab/>
        <w:t xml:space="preserve">The </w:t>
      </w:r>
      <w:r w:rsidRPr="001B367A">
        <w:rPr>
          <w:rStyle w:val="JSONpropertyChar"/>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89" w:name="_CR5_2_5"/>
      <w:bookmarkStart w:id="90" w:name="_Toc171672859"/>
      <w:bookmarkEnd w:id="88"/>
      <w:bookmarkEnd w:id="89"/>
      <w:r w:rsidRPr="001B367A">
        <w:t>5.2.</w:t>
      </w:r>
      <w:r w:rsidR="00323585" w:rsidRPr="001B367A">
        <w:t>5</w:t>
      </w:r>
      <w:r w:rsidRPr="001B367A">
        <w:tab/>
        <w:t>Session Description</w:t>
      </w:r>
      <w:r w:rsidR="005B1B7F" w:rsidRPr="001B367A">
        <w:t xml:space="preserve"> document</w:t>
      </w:r>
      <w:bookmarkEnd w:id="90"/>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1" w:name="_CR5_2_6"/>
      <w:bookmarkStart w:id="92" w:name="_Toc171672860"/>
      <w:bookmarkEnd w:id="91"/>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2"/>
    </w:p>
    <w:p w14:paraId="2E2E26D1" w14:textId="77777777" w:rsidR="005B1B7F" w:rsidRPr="001B367A" w:rsidRDefault="005B1B7F" w:rsidP="005B1B7F">
      <w:pPr>
        <w:keepNext/>
      </w:pPr>
      <w:bookmarkStart w:id="93"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4" w:name="_CRTable5_2_61"/>
      <w:bookmarkStart w:id="95" w:name="_MCCTEMPBM_CRPT22990012___7"/>
      <w:bookmarkEnd w:id="93"/>
      <w:r w:rsidRPr="001B367A">
        <w:t xml:space="preserve">Table </w:t>
      </w:r>
      <w:bookmarkEnd w:id="94"/>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r w:rsidRPr="001B367A">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r w:rsidRPr="001B367A">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6" w:name="_MCCTEMPBM_CRPT22990013___7"/>
            <w:r w:rsidRPr="001B367A">
              <w:t xml:space="preserve">Format of the document referenced by </w:t>
            </w:r>
            <w:r w:rsidRPr="001B367A">
              <w:rPr>
                <w:rStyle w:val="JSONpropertyChar"/>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6"/>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7" w:name="_Toc171672861"/>
      <w:r w:rsidRPr="001B367A">
        <w:t>5.2.6A</w:t>
      </w:r>
      <w:r w:rsidRPr="001B367A">
        <w:tab/>
        <w:t>Application Service Entry Point document</w:t>
      </w:r>
      <w:bookmarkEnd w:id="97"/>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8" w:name="_CR5_2_7"/>
      <w:bookmarkStart w:id="99" w:name="_Toc171672862"/>
      <w:bookmarkEnd w:id="98"/>
      <w:r w:rsidRPr="001B367A">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99"/>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608F7E84" w14:textId="77777777" w:rsidR="001611DE" w:rsidRDefault="00141BB1" w:rsidP="001B367A">
      <w:pPr>
        <w:pStyle w:val="B1"/>
      </w:pPr>
      <w:r w:rsidRPr="001B367A">
        <w:t>-</w:t>
      </w:r>
      <w:r w:rsidRPr="001B367A">
        <w:tab/>
        <w:t>Start/stop time point</w:t>
      </w:r>
      <w:r w:rsidR="001611DE">
        <w:t>; or</w:t>
      </w:r>
    </w:p>
    <w:p w14:paraId="0FE8C55A" w14:textId="6ADDC9E5" w:rsidR="00141BB1" w:rsidRPr="001B367A" w:rsidRDefault="001611DE" w:rsidP="001B367A">
      <w:pPr>
        <w:pStyle w:val="B1"/>
      </w:pPr>
      <w:r>
        <w:t>-</w:t>
      </w:r>
      <w:r>
        <w:tab/>
        <w:t>Start time point, time duration and periodicity</w:t>
      </w:r>
      <w:r w:rsidR="00141BB1" w:rsidRPr="001B367A">
        <w: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0" w:name="_CR5_2_8"/>
      <w:bookmarkStart w:id="101" w:name="_MCCTEMPBM_CRPT22990014___7"/>
      <w:bookmarkEnd w:id="100"/>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2" w:name="_MCCTEMPBM_CRPT22990015___7"/>
      <w:bookmarkEnd w:id="101"/>
      <w:r w:rsidRPr="001B367A">
        <w:t xml:space="preserve">Table 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2"/>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611DE">
            <w:pPr>
              <w:pStyle w:val="TALcontinuation"/>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611DE">
            <w:pPr>
              <w:pStyle w:val="TALcontinuation"/>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67B478E9" w:rsidR="00141BB1" w:rsidRPr="001B367A" w:rsidRDefault="001611DE" w:rsidP="00A946FC">
            <w:pPr>
              <w:pStyle w:val="TAC"/>
            </w:pPr>
            <w:r>
              <w:t>C</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267F4ABF" w14:textId="77777777" w:rsidR="001611DE" w:rsidRDefault="00141BB1" w:rsidP="001611DE">
            <w:pPr>
              <w:pStyle w:val="TAL"/>
            </w:pPr>
            <w:r w:rsidRPr="001B367A">
              <w:t>The start date–time of this MBS User Service Session instance.</w:t>
            </w:r>
          </w:p>
          <w:p w14:paraId="7C634951" w14:textId="77777777" w:rsidR="001611DE" w:rsidRDefault="001611DE" w:rsidP="001611DE">
            <w:pPr>
              <w:pStyle w:val="TALcontinuation"/>
            </w:pPr>
            <w:r>
              <w:t xml:space="preserve">If present, </w:t>
            </w:r>
            <w:r w:rsidRPr="00BD2FFA">
              <w:rPr>
                <w:rStyle w:val="Codechar"/>
              </w:rPr>
              <w:t>st</w:t>
            </w:r>
            <w:r>
              <w:rPr>
                <w:rStyle w:val="Codechar"/>
              </w:rPr>
              <w:t>op</w:t>
            </w:r>
            <w:r>
              <w:t xml:space="preserve"> shall also be present.</w:t>
            </w:r>
          </w:p>
          <w:p w14:paraId="1B039AA8" w14:textId="080090A8" w:rsidR="00141BB1" w:rsidRPr="001B367A" w:rsidRDefault="001611DE" w:rsidP="001611DE">
            <w:pPr>
              <w:pStyle w:val="TALcontinuation"/>
            </w:pPr>
            <w:r>
              <w:t xml:space="preserve">This property shall be mutually exclusive with </w:t>
            </w:r>
            <w:r w:rsidRPr="00BD2FFA">
              <w:rPr>
                <w:rStyle w:val="Codechar"/>
              </w:rPr>
              <w:t>repetitionRule</w:t>
            </w:r>
            <w:r>
              <w:t>.</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118F7FA1" w:rsidR="00141BB1" w:rsidRPr="001B367A" w:rsidRDefault="001611DE" w:rsidP="00A946FC">
            <w:pPr>
              <w:pStyle w:val="TAC"/>
            </w:pPr>
            <w:r>
              <w:t>C</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1D71720" w14:textId="77777777" w:rsidR="001611DE" w:rsidRDefault="00141BB1" w:rsidP="001611DE">
            <w:pPr>
              <w:pStyle w:val="TAL"/>
            </w:pPr>
            <w:r w:rsidRPr="001B367A">
              <w:t>The stop date–time of this MBS User Service Session instance.</w:t>
            </w:r>
          </w:p>
          <w:p w14:paraId="639F1119" w14:textId="77777777" w:rsidR="001611DE" w:rsidRDefault="001611DE" w:rsidP="001611DE">
            <w:pPr>
              <w:pStyle w:val="TALcontinuation"/>
            </w:pPr>
            <w:r>
              <w:t xml:space="preserve">If present, </w:t>
            </w:r>
            <w:r w:rsidRPr="00BD2FFA">
              <w:rPr>
                <w:rStyle w:val="Codechar"/>
              </w:rPr>
              <w:t>start</w:t>
            </w:r>
            <w:r>
              <w:t xml:space="preserve"> shall also be present.</w:t>
            </w:r>
          </w:p>
          <w:p w14:paraId="7305C459" w14:textId="685FCA44" w:rsidR="00141BB1" w:rsidRPr="001B367A" w:rsidRDefault="001611DE" w:rsidP="001611DE">
            <w:pPr>
              <w:pStyle w:val="TALcontinuation"/>
            </w:pPr>
            <w:r>
              <w:t xml:space="preserve">This property shall be mutually exclusive with </w:t>
            </w:r>
            <w:r w:rsidRPr="00BD2FFA">
              <w:rPr>
                <w:rStyle w:val="Codechar"/>
              </w:rPr>
              <w:t>repetitionRule</w:t>
            </w:r>
            <w:r>
              <w:t>.</w:t>
            </w:r>
          </w:p>
        </w:tc>
      </w:tr>
      <w:tr w:rsidR="001611DE" w:rsidRPr="001B367A"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1B367A" w:rsidRDefault="001611DE" w:rsidP="001611DE">
            <w:pPr>
              <w:pStyle w:val="JSONproperty"/>
              <w:rPr>
                <w:rFonts w:eastAsiaTheme="minorEastAsia"/>
              </w:rPr>
            </w:pPr>
            <w:r>
              <w:rPr>
                <w:rFonts w:eastAsiaTheme="minorEastAsia"/>
              </w:rPr>
              <w:t>repetition‌Rule</w:t>
            </w:r>
          </w:p>
        </w:tc>
        <w:tc>
          <w:tcPr>
            <w:tcW w:w="1275" w:type="dxa"/>
            <w:shd w:val="clear" w:color="auto" w:fill="FFFFFF" w:themeFill="background1"/>
          </w:tcPr>
          <w:p w14:paraId="54E9E843" w14:textId="63E5B583" w:rsidR="001611DE" w:rsidRPr="001B367A" w:rsidRDefault="001611DE" w:rsidP="001611DE">
            <w:pPr>
              <w:pStyle w:val="TAL"/>
              <w:rPr>
                <w:rStyle w:val="Codechar"/>
              </w:rPr>
            </w:pPr>
            <w:r w:rsidRPr="69FD4140">
              <w:rPr>
                <w:rStyle w:val="Codechar"/>
              </w:rPr>
              <w:t>Repetition‌Rule</w:t>
            </w:r>
          </w:p>
        </w:tc>
        <w:tc>
          <w:tcPr>
            <w:tcW w:w="426" w:type="dxa"/>
            <w:shd w:val="clear" w:color="auto" w:fill="FFFFFF" w:themeFill="background1"/>
          </w:tcPr>
          <w:p w14:paraId="2C8026A3" w14:textId="7E71456B" w:rsidR="001611DE" w:rsidRPr="001B367A" w:rsidDel="001611DE" w:rsidRDefault="001611DE" w:rsidP="001611DE">
            <w:pPr>
              <w:pStyle w:val="TAC"/>
            </w:pPr>
            <w:r>
              <w:rPr>
                <w:lang w:eastAsia="zh-CN"/>
              </w:rPr>
              <w:t>C</w:t>
            </w:r>
          </w:p>
        </w:tc>
        <w:tc>
          <w:tcPr>
            <w:tcW w:w="1275" w:type="dxa"/>
            <w:shd w:val="clear" w:color="auto" w:fill="FFFFFF" w:themeFill="background1"/>
          </w:tcPr>
          <w:p w14:paraId="4B56FBF4" w14:textId="5A810A1D" w:rsidR="001611DE" w:rsidRPr="001B367A" w:rsidRDefault="001611DE" w:rsidP="001611DE">
            <w:pPr>
              <w:pStyle w:val="TAC"/>
            </w:pPr>
            <w:r>
              <w:rPr>
                <w:rFonts w:hint="eastAsia"/>
                <w:lang w:eastAsia="zh-CN"/>
              </w:rPr>
              <w:t>1</w:t>
            </w:r>
          </w:p>
        </w:tc>
        <w:tc>
          <w:tcPr>
            <w:tcW w:w="5100" w:type="dxa"/>
            <w:shd w:val="clear" w:color="auto" w:fill="FFFFFF" w:themeFill="background1"/>
          </w:tcPr>
          <w:p w14:paraId="236DD846" w14:textId="77777777" w:rsidR="001611DE" w:rsidRDefault="001611DE" w:rsidP="001611DE">
            <w:pPr>
              <w:pStyle w:val="TAL"/>
            </w:pPr>
            <w:r>
              <w:t>A rule describing the periodic active time(s) of this MBS User Service Session instance.</w:t>
            </w:r>
          </w:p>
          <w:p w14:paraId="630C9715" w14:textId="480EB1D2" w:rsidR="001611DE" w:rsidRPr="001B367A" w:rsidRDefault="001611DE" w:rsidP="001611DE">
            <w:pPr>
              <w:pStyle w:val="TALcontinuation"/>
            </w:pPr>
            <w:r>
              <w:t xml:space="preserve">This property shall be mutually exclusive with </w:t>
            </w:r>
            <w:r w:rsidRPr="00BD2FFA">
              <w:rPr>
                <w:rStyle w:val="Codechar"/>
              </w:rPr>
              <w:t>start</w:t>
            </w:r>
            <w:r>
              <w:t xml:space="preserve"> and </w:t>
            </w:r>
            <w:r w:rsidRPr="00BD2FFA">
              <w:rPr>
                <w:rStyle w:val="Codechar"/>
              </w:rPr>
              <w:t>stop</w:t>
            </w:r>
            <w:r>
              <w:t>.</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611DE">
            <w:pPr>
              <w:pStyle w:val="TALcontinuation"/>
            </w:pPr>
            <w:r w:rsidRPr="001B367A">
              <w:t>The MBS Client shall not attempt to join an MBS User Service Session that is marked as cancelled.</w:t>
            </w:r>
          </w:p>
          <w:p w14:paraId="387580C5" w14:textId="77777777" w:rsidR="00141BB1" w:rsidRPr="001B367A" w:rsidRDefault="00141BB1" w:rsidP="001611DE">
            <w:pPr>
              <w:pStyle w:val="TALcontinuation"/>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3AC6BDAC" w14:textId="77777777" w:rsidR="001611DE" w:rsidRPr="001B367A" w:rsidRDefault="001611DE" w:rsidP="001611DE">
      <w:pPr>
        <w:pStyle w:val="TH"/>
        <w:rPr>
          <w:b w:val="0"/>
        </w:rPr>
      </w:pPr>
      <w:r w:rsidRPr="001B367A">
        <w:t>Table 5.2.7-</w:t>
      </w:r>
      <w:r>
        <w:t>2</w:t>
      </w:r>
      <w:r w:rsidRPr="001B367A">
        <w:t xml:space="preserve">: Semantics of </w:t>
      </w:r>
      <w:r>
        <w:rPr>
          <w:rStyle w:val="JSONinformationelementChar"/>
        </w:rPr>
        <w:t>RepetitionRule</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1B367A"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1B367A" w:rsidRDefault="001611DE" w:rsidP="006A5272">
            <w:pPr>
              <w:pStyle w:val="TAH"/>
            </w:pPr>
            <w:r w:rsidRPr="001B367A">
              <w:t>Property name</w:t>
            </w:r>
          </w:p>
        </w:tc>
        <w:tc>
          <w:tcPr>
            <w:tcW w:w="1275" w:type="dxa"/>
            <w:shd w:val="clear" w:color="auto" w:fill="BFBFBF" w:themeFill="background1" w:themeFillShade="BF"/>
          </w:tcPr>
          <w:p w14:paraId="17C7F791" w14:textId="77777777" w:rsidR="001611DE" w:rsidRPr="001B367A" w:rsidRDefault="001611DE" w:rsidP="006A5272">
            <w:pPr>
              <w:pStyle w:val="TAH"/>
            </w:pPr>
            <w:r w:rsidRPr="001B367A">
              <w:t>Type</w:t>
            </w:r>
          </w:p>
        </w:tc>
        <w:tc>
          <w:tcPr>
            <w:tcW w:w="426" w:type="dxa"/>
            <w:shd w:val="clear" w:color="auto" w:fill="BFBFBF" w:themeFill="background1" w:themeFillShade="BF"/>
          </w:tcPr>
          <w:p w14:paraId="6D713523" w14:textId="77777777" w:rsidR="001611DE" w:rsidRPr="001B367A" w:rsidRDefault="001611DE" w:rsidP="006A5272">
            <w:pPr>
              <w:pStyle w:val="TAH"/>
            </w:pPr>
            <w:r w:rsidRPr="001B367A">
              <w:t>P</w:t>
            </w:r>
          </w:p>
        </w:tc>
        <w:tc>
          <w:tcPr>
            <w:tcW w:w="1275" w:type="dxa"/>
            <w:shd w:val="clear" w:color="auto" w:fill="BFBFBF" w:themeFill="background1" w:themeFillShade="BF"/>
          </w:tcPr>
          <w:p w14:paraId="2B107A26" w14:textId="77777777" w:rsidR="001611DE" w:rsidRPr="001B367A" w:rsidRDefault="001611DE" w:rsidP="006A5272">
            <w:pPr>
              <w:pStyle w:val="TAH"/>
            </w:pPr>
            <w:r w:rsidRPr="001B367A">
              <w:t>Cardinality</w:t>
            </w:r>
          </w:p>
        </w:tc>
        <w:tc>
          <w:tcPr>
            <w:tcW w:w="4533" w:type="dxa"/>
            <w:shd w:val="clear" w:color="auto" w:fill="BFBFBF" w:themeFill="background1" w:themeFillShade="BF"/>
          </w:tcPr>
          <w:p w14:paraId="322AD627" w14:textId="77777777" w:rsidR="001611DE" w:rsidRPr="001B367A" w:rsidRDefault="001611DE" w:rsidP="006A5272">
            <w:pPr>
              <w:pStyle w:val="TAH"/>
            </w:pPr>
            <w:r w:rsidRPr="001B367A">
              <w:t>Description</w:t>
            </w:r>
          </w:p>
        </w:tc>
      </w:tr>
      <w:tr w:rsidR="001611DE" w:rsidRPr="001B367A"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1B367A" w:rsidRDefault="001611DE" w:rsidP="006A5272">
            <w:pPr>
              <w:pStyle w:val="JSONproperty"/>
              <w:keepNext/>
              <w:rPr>
                <w:rFonts w:eastAsiaTheme="minorEastAsia"/>
              </w:rPr>
            </w:pPr>
            <w:r>
              <w:rPr>
                <w:rFonts w:eastAsiaTheme="minorEastAsia"/>
                <w:lang w:eastAsia="zh-CN"/>
              </w:rPr>
              <w:t>startTime</w:t>
            </w:r>
          </w:p>
        </w:tc>
        <w:tc>
          <w:tcPr>
            <w:tcW w:w="1275" w:type="dxa"/>
            <w:shd w:val="clear" w:color="auto" w:fill="FFFFFF" w:themeFill="background1"/>
          </w:tcPr>
          <w:p w14:paraId="6F5C238B" w14:textId="77777777" w:rsidR="001611DE" w:rsidRPr="001B367A" w:rsidRDefault="001611DE" w:rsidP="006A5272">
            <w:pPr>
              <w:pStyle w:val="TAL"/>
              <w:rPr>
                <w:rStyle w:val="Codechar"/>
              </w:rPr>
            </w:pPr>
            <w:r w:rsidRPr="69FD4140">
              <w:rPr>
                <w:rStyle w:val="Codechar"/>
              </w:rPr>
              <w:t>DateTime</w:t>
            </w:r>
          </w:p>
        </w:tc>
        <w:tc>
          <w:tcPr>
            <w:tcW w:w="426" w:type="dxa"/>
            <w:shd w:val="clear" w:color="auto" w:fill="FFFFFF" w:themeFill="background1"/>
          </w:tcPr>
          <w:p w14:paraId="3CCC8481" w14:textId="77777777" w:rsidR="001611DE" w:rsidRPr="001B367A" w:rsidRDefault="001611DE" w:rsidP="006A5272">
            <w:pPr>
              <w:pStyle w:val="TAC"/>
            </w:pPr>
            <w:r w:rsidRPr="001B367A">
              <w:t>M</w:t>
            </w:r>
          </w:p>
        </w:tc>
        <w:tc>
          <w:tcPr>
            <w:tcW w:w="1275" w:type="dxa"/>
            <w:shd w:val="clear" w:color="auto" w:fill="FFFFFF" w:themeFill="background1"/>
          </w:tcPr>
          <w:p w14:paraId="0D043031" w14:textId="77777777" w:rsidR="001611DE" w:rsidRPr="001B367A" w:rsidRDefault="001611DE" w:rsidP="006A5272">
            <w:pPr>
              <w:pStyle w:val="TAC"/>
            </w:pPr>
            <w:r w:rsidRPr="001B367A">
              <w:t>1</w:t>
            </w:r>
          </w:p>
        </w:tc>
        <w:tc>
          <w:tcPr>
            <w:tcW w:w="4533" w:type="dxa"/>
            <w:shd w:val="clear" w:color="auto" w:fill="FFFFFF" w:themeFill="background1"/>
          </w:tcPr>
          <w:p w14:paraId="74B98DC8" w14:textId="77777777" w:rsidR="001611DE" w:rsidRPr="001B367A" w:rsidRDefault="001611DE" w:rsidP="006A5272">
            <w:pPr>
              <w:pStyle w:val="TAL"/>
            </w:pPr>
            <w:r w:rsidRPr="001B367A">
              <w:t xml:space="preserve">The </w:t>
            </w:r>
            <w:r>
              <w:t xml:space="preserve">absolute </w:t>
            </w:r>
            <w:r w:rsidRPr="001B367A">
              <w:t xml:space="preserve">start date–time of </w:t>
            </w:r>
            <w:r>
              <w:t>the first occurrence of this period</w:t>
            </w:r>
            <w:r w:rsidRPr="001B367A">
              <w:t>.</w:t>
            </w:r>
          </w:p>
        </w:tc>
      </w:tr>
      <w:tr w:rsidR="001611DE" w:rsidRPr="001B367A"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1B367A" w:rsidRDefault="001611DE" w:rsidP="006A5272">
            <w:pPr>
              <w:pStyle w:val="JSONproperty"/>
              <w:keepNext/>
              <w:rPr>
                <w:rFonts w:eastAsiaTheme="minorEastAsia"/>
              </w:rPr>
            </w:pPr>
            <w:r>
              <w:rPr>
                <w:rFonts w:eastAsiaTheme="minorEastAsia"/>
              </w:rPr>
              <w:t>duration</w:t>
            </w:r>
          </w:p>
        </w:tc>
        <w:tc>
          <w:tcPr>
            <w:tcW w:w="1275" w:type="dxa"/>
            <w:shd w:val="clear" w:color="auto" w:fill="FFFFFF" w:themeFill="background1"/>
          </w:tcPr>
          <w:p w14:paraId="24455DF1" w14:textId="77777777" w:rsidR="001611DE" w:rsidRPr="001B367A" w:rsidRDefault="001611DE" w:rsidP="006A5272">
            <w:pPr>
              <w:pStyle w:val="TAL"/>
              <w:rPr>
                <w:rStyle w:val="Codechar"/>
              </w:rPr>
            </w:pPr>
            <w:r w:rsidRPr="69FD4140">
              <w:rPr>
                <w:rStyle w:val="Codechar"/>
              </w:rPr>
              <w:t>DurationSec</w:t>
            </w:r>
          </w:p>
        </w:tc>
        <w:tc>
          <w:tcPr>
            <w:tcW w:w="426" w:type="dxa"/>
            <w:shd w:val="clear" w:color="auto" w:fill="FFFFFF" w:themeFill="background1"/>
          </w:tcPr>
          <w:p w14:paraId="1431BAB3" w14:textId="77777777" w:rsidR="001611DE" w:rsidRPr="001B367A" w:rsidRDefault="001611DE" w:rsidP="006A5272">
            <w:pPr>
              <w:pStyle w:val="TAC"/>
            </w:pPr>
            <w:r>
              <w:t>M</w:t>
            </w:r>
          </w:p>
        </w:tc>
        <w:tc>
          <w:tcPr>
            <w:tcW w:w="1275" w:type="dxa"/>
            <w:shd w:val="clear" w:color="auto" w:fill="FFFFFF" w:themeFill="background1"/>
          </w:tcPr>
          <w:p w14:paraId="52D417D4" w14:textId="77777777" w:rsidR="001611DE" w:rsidRPr="001B367A" w:rsidRDefault="001611DE" w:rsidP="006A5272">
            <w:pPr>
              <w:pStyle w:val="TAC"/>
            </w:pPr>
            <w:r w:rsidRPr="001B367A">
              <w:t>1</w:t>
            </w:r>
          </w:p>
        </w:tc>
        <w:tc>
          <w:tcPr>
            <w:tcW w:w="4533" w:type="dxa"/>
            <w:shd w:val="clear" w:color="auto" w:fill="FFFFFF" w:themeFill="background1"/>
          </w:tcPr>
          <w:p w14:paraId="2DA2FFB3" w14:textId="77777777" w:rsidR="001611DE" w:rsidRPr="001B367A" w:rsidRDefault="001611DE" w:rsidP="006A5272">
            <w:pPr>
              <w:pStyle w:val="TAL"/>
            </w:pPr>
            <w:r w:rsidRPr="001B367A">
              <w:t xml:space="preserve">The </w:t>
            </w:r>
            <w:r>
              <w:t>duration</w:t>
            </w:r>
            <w:r w:rsidRPr="001B367A">
              <w:t xml:space="preserve"> of </w:t>
            </w:r>
            <w:r>
              <w:t>each occurrence of this period</w:t>
            </w:r>
            <w:r w:rsidRPr="001B367A">
              <w:t>.</w:t>
            </w:r>
          </w:p>
        </w:tc>
      </w:tr>
      <w:tr w:rsidR="001611DE" w:rsidRPr="001B367A"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536457" w:rsidRDefault="001611DE" w:rsidP="006A5272">
            <w:pPr>
              <w:pStyle w:val="JSONproperty"/>
              <w:keepNext/>
              <w:rPr>
                <w:highlight w:val="yellow"/>
              </w:rPr>
            </w:pPr>
            <w:r w:rsidRPr="00536457">
              <w:t>repetition‌Interval</w:t>
            </w:r>
          </w:p>
        </w:tc>
        <w:tc>
          <w:tcPr>
            <w:tcW w:w="1275" w:type="dxa"/>
            <w:shd w:val="clear" w:color="auto" w:fill="FFFFFF" w:themeFill="background1"/>
          </w:tcPr>
          <w:p w14:paraId="4250A4B2" w14:textId="77777777" w:rsidR="001611DE" w:rsidRPr="001B367A" w:rsidRDefault="001611DE" w:rsidP="006A5272">
            <w:pPr>
              <w:pStyle w:val="TAL"/>
              <w:rPr>
                <w:rStyle w:val="Codechar"/>
              </w:rPr>
            </w:pPr>
            <w:r w:rsidRPr="69FD4140">
              <w:rPr>
                <w:rStyle w:val="Codechar"/>
              </w:rPr>
              <w:t>DurationSec</w:t>
            </w:r>
          </w:p>
        </w:tc>
        <w:tc>
          <w:tcPr>
            <w:tcW w:w="426" w:type="dxa"/>
            <w:shd w:val="clear" w:color="auto" w:fill="FFFFFF" w:themeFill="background1"/>
          </w:tcPr>
          <w:p w14:paraId="2ACB0646" w14:textId="77777777" w:rsidR="001611DE" w:rsidRPr="001B367A" w:rsidRDefault="001611DE" w:rsidP="006A5272">
            <w:pPr>
              <w:pStyle w:val="TAC"/>
            </w:pPr>
            <w:r>
              <w:t>M</w:t>
            </w:r>
          </w:p>
        </w:tc>
        <w:tc>
          <w:tcPr>
            <w:tcW w:w="1275" w:type="dxa"/>
            <w:shd w:val="clear" w:color="auto" w:fill="FFFFFF" w:themeFill="background1"/>
          </w:tcPr>
          <w:p w14:paraId="49BC7B74" w14:textId="77777777" w:rsidR="001611DE" w:rsidRPr="001B367A" w:rsidRDefault="001611DE" w:rsidP="006A5272">
            <w:pPr>
              <w:pStyle w:val="TAC"/>
            </w:pPr>
            <w:r>
              <w:t>1</w:t>
            </w:r>
          </w:p>
        </w:tc>
        <w:tc>
          <w:tcPr>
            <w:tcW w:w="4533" w:type="dxa"/>
            <w:shd w:val="clear" w:color="auto" w:fill="FFFFFF" w:themeFill="background1"/>
          </w:tcPr>
          <w:p w14:paraId="5ED8EAAE" w14:textId="13CFC22E" w:rsidR="001611DE" w:rsidRPr="001B367A" w:rsidRDefault="001611DE" w:rsidP="006A5272">
            <w:pPr>
              <w:pStyle w:val="TAL"/>
            </w:pPr>
            <w:r w:rsidRPr="001B367A">
              <w:t xml:space="preserve">The </w:t>
            </w:r>
            <w:r>
              <w:t>time between occurrences of the period</w:t>
            </w:r>
            <w:r w:rsidRPr="001B367A">
              <w:t>.</w:t>
            </w:r>
          </w:p>
        </w:tc>
      </w:tr>
    </w:tbl>
    <w:p w14:paraId="72CBB362" w14:textId="77777777" w:rsidR="001611DE" w:rsidRDefault="001611DE" w:rsidP="001611DE">
      <w:pPr>
        <w:rPr>
          <w:lang w:val="en-US"/>
        </w:rPr>
      </w:pPr>
    </w:p>
    <w:p w14:paraId="11C5768D" w14:textId="35B76CF2" w:rsidR="007E1B8E" w:rsidRPr="001B367A" w:rsidRDefault="007E1B8E" w:rsidP="007E1B8E">
      <w:pPr>
        <w:pStyle w:val="Heading3"/>
      </w:pPr>
      <w:bookmarkStart w:id="103" w:name="_Toc171672863"/>
      <w:r w:rsidRPr="001B367A">
        <w:t>5.2.8</w:t>
      </w:r>
      <w:r w:rsidRPr="001B367A">
        <w:tab/>
        <w:t>Object Repair Parameters</w:t>
      </w:r>
      <w:r w:rsidR="00141BB1" w:rsidRPr="001B367A">
        <w:t xml:space="preserve"> data type</w:t>
      </w:r>
      <w:bookmarkEnd w:id="103"/>
    </w:p>
    <w:p w14:paraId="22F7A2E7" w14:textId="77777777" w:rsidR="00141BB1" w:rsidRPr="001B367A" w:rsidRDefault="00141BB1" w:rsidP="00141BB1">
      <w:pPr>
        <w:keepNext/>
      </w:pPr>
      <w:bookmarkStart w:id="104" w:name="_CR5_3"/>
      <w:bookmarkStart w:id="105" w:name="_Toc123801326"/>
      <w:bookmarkStart w:id="106" w:name="_Toc123558702"/>
      <w:bookmarkEnd w:id="104"/>
      <w:r w:rsidRPr="001B367A">
        <w:t>Object Repair Parameters configure the Object Repair as defined in clause 6.2.4.</w:t>
      </w:r>
    </w:p>
    <w:p w14:paraId="11313896" w14:textId="77777777" w:rsidR="00141BB1" w:rsidRPr="001B367A" w:rsidRDefault="00141BB1" w:rsidP="00141BB1">
      <w:pPr>
        <w:keepNext/>
      </w:pPr>
      <w:bookmarkStart w:id="107"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08" w:name="_MCCTEMPBM_CRPT22990017___7"/>
      <w:bookmarkEnd w:id="107"/>
      <w:r w:rsidRPr="001B367A">
        <w:t>Table 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08"/>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r w:rsidRPr="001B367A">
              <w:rPr>
                <w:lang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611DE">
            <w:pPr>
              <w:pStyle w:val="TALcontinuation"/>
            </w:pPr>
            <w:r w:rsidRPr="001B367A">
              <w:t>If present, at least one of the contained parameters shall be present.</w:t>
            </w:r>
          </w:p>
          <w:p w14:paraId="2779E561" w14:textId="77777777" w:rsidR="00141BB1" w:rsidRPr="001B367A" w:rsidRDefault="00141BB1" w:rsidP="001611DE">
            <w:pPr>
              <w:pStyle w:val="TALcontinuation"/>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r w:rsidRPr="001B367A">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611DE">
            <w:pPr>
              <w:pStyle w:val="TALcontinuation"/>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r w:rsidRPr="001B367A">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611DE">
            <w:pPr>
              <w:pStyle w:val="TALcontinuation"/>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r w:rsidRPr="001B367A">
              <w:rPr>
                <w:rFonts w:eastAsiaTheme="minorEastAsia"/>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r w:rsidRPr="001B367A">
              <w:rPr>
                <w:rFonts w:eastAsiaTheme="minorEastAsia"/>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D4361B" w:rsidRDefault="00141BB1" w:rsidP="00141BB1"/>
    <w:p w14:paraId="74196A39" w14:textId="139D6309" w:rsidR="00141BB1" w:rsidRPr="001B367A" w:rsidRDefault="00141BB1" w:rsidP="00141BB1">
      <w:pPr>
        <w:pStyle w:val="Heading3"/>
      </w:pPr>
      <w:bookmarkStart w:id="109" w:name="_Toc171672864"/>
      <w:r w:rsidRPr="001B367A">
        <w:t>5.2.9</w:t>
      </w:r>
      <w:r w:rsidRPr="001B367A">
        <w:tab/>
        <w:t>Availability Information data type</w:t>
      </w:r>
      <w:bookmarkEnd w:id="109"/>
    </w:p>
    <w:p w14:paraId="7B908BD6" w14:textId="77777777" w:rsidR="00141BB1" w:rsidRPr="001B367A" w:rsidDel="00B70F95" w:rsidRDefault="00141BB1" w:rsidP="00141BB1">
      <w:pPr>
        <w:keepNext/>
        <w:keepLines/>
      </w:pPr>
      <w:bookmarkStart w:id="110"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1" w:name="_MCCTEMPBM_CRPT22990019___7"/>
      <w:bookmarkEnd w:id="110"/>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2153DD10" w14:textId="2A639E83" w:rsidR="00505D24" w:rsidRDefault="00141BB1" w:rsidP="00141BB1">
      <w:pPr>
        <w:pStyle w:val="B1"/>
        <w:keepNext/>
        <w:rPr>
          <w:lang w:eastAsia="zh-CN"/>
        </w:rPr>
      </w:pPr>
      <w:r w:rsidRPr="001B367A" w:rsidDel="00B70F95">
        <w:rPr>
          <w:lang w:eastAsia="zh-CN"/>
        </w:rPr>
        <w:t>-</w:t>
      </w:r>
      <w:r w:rsidRPr="001B367A" w:rsidDel="00B70F95">
        <w:rPr>
          <w:lang w:eastAsia="zh-CN"/>
        </w:rPr>
        <w:tab/>
        <w:t>In the case of a broadcast MBS Session corresponding to this MBS Distribution Session</w:t>
      </w:r>
      <w:r w:rsidR="00505D24">
        <w:rPr>
          <w:lang w:eastAsia="zh-CN"/>
        </w:rPr>
        <w:t>:</w:t>
      </w:r>
    </w:p>
    <w:p w14:paraId="1A01B35F" w14:textId="4AC4D870" w:rsidR="00141BB1" w:rsidRPr="001B367A" w:rsidDel="00B70F95" w:rsidRDefault="00505D24" w:rsidP="005F011B">
      <w:pPr>
        <w:pStyle w:val="B2"/>
        <w:keepNext/>
        <w:rPr>
          <w:lang w:eastAsia="zh-CN"/>
        </w:rPr>
      </w:pPr>
      <w:r>
        <w:rPr>
          <w:lang w:eastAsia="zh-CN"/>
        </w:rPr>
        <w:t>-</w:t>
      </w:r>
      <w:r>
        <w:rPr>
          <w:lang w:eastAsia="zh-CN"/>
        </w:rPr>
        <w:tab/>
        <w:t>T</w:t>
      </w:r>
      <w:r w:rsidR="00141BB1" w:rsidRPr="001B367A" w:rsidDel="00B70F95">
        <w:rPr>
          <w:lang w:eastAsia="zh-CN"/>
        </w:rPr>
        <w:t xml:space="preserve">he </w:t>
      </w:r>
      <w:r w:rsidR="00141BB1" w:rsidRPr="001B367A" w:rsidDel="00B70F95">
        <w:rPr>
          <w:rStyle w:val="JSONpropertyChar"/>
        </w:rPr>
        <w:t>mbsFSAId</w:t>
      </w:r>
      <w:r w:rsidR="00141BB1" w:rsidRPr="001B367A" w:rsidDel="00B70F95">
        <w:rPr>
          <w:lang w:eastAsia="zh-CN"/>
        </w:rPr>
        <w:t xml:space="preserve"> </w:t>
      </w:r>
      <w:r w:rsidR="00141BB1" w:rsidRPr="001B367A">
        <w:rPr>
          <w:lang w:eastAsia="zh-CN"/>
        </w:rPr>
        <w:t>property</w:t>
      </w:r>
      <w:r w:rsidR="00141BB1" w:rsidRPr="001B367A" w:rsidDel="00B70F95">
        <w:rPr>
          <w:lang w:eastAsia="zh-CN"/>
        </w:rPr>
        <w:t xml:space="preserve"> identifies a preconfigured area within which, and in proximity to, the cell(s) announce the MBS </w:t>
      </w:r>
      <w:r w:rsidR="00141BB1" w:rsidRPr="001B367A">
        <w:rPr>
          <w:lang w:eastAsia="zh-CN"/>
        </w:rPr>
        <w:t>Frequency Selection Area (</w:t>
      </w:r>
      <w:r w:rsidR="00141BB1" w:rsidRPr="001B367A" w:rsidDel="00B70F95">
        <w:rPr>
          <w:lang w:eastAsia="zh-CN"/>
        </w:rPr>
        <w:t>FSA</w:t>
      </w:r>
      <w:r w:rsidR="00141BB1" w:rsidRPr="001B367A">
        <w:rPr>
          <w:lang w:eastAsia="zh-CN"/>
        </w:rPr>
        <w:t>)</w:t>
      </w:r>
      <w:r w:rsidR="00141BB1" w:rsidRPr="001B367A" w:rsidDel="00B70F95">
        <w:rPr>
          <w:lang w:eastAsia="zh-CN"/>
        </w:rPr>
        <w:t xml:space="preserve"> ID and its associated frequency.</w:t>
      </w:r>
    </w:p>
    <w:bookmarkEnd w:id="111"/>
    <w:p w14:paraId="3BD15F4C" w14:textId="77777777" w:rsidR="00505D24" w:rsidRDefault="00505D24" w:rsidP="00505D24">
      <w:pPr>
        <w:pStyle w:val="B2"/>
        <w:rPr>
          <w:lang w:eastAsia="zh-CN"/>
        </w:rPr>
      </w:pPr>
      <w:r>
        <w:rPr>
          <w:lang w:eastAsia="zh-CN"/>
        </w:rPr>
        <w:t>-</w:t>
      </w:r>
      <w:r>
        <w:rPr>
          <w:lang w:eastAsia="zh-CN"/>
        </w:rPr>
        <w:tab/>
        <w:t xml:space="preserve">The </w:t>
      </w:r>
      <w:r w:rsidRPr="00300CAB">
        <w:rPr>
          <w:rStyle w:val="JSONpropertyChar"/>
        </w:rPr>
        <w:t>nrRedCapUEInfo</w:t>
      </w:r>
      <w:r>
        <w:rPr>
          <w:lang w:eastAsia="zh-CN"/>
        </w:rPr>
        <w:t xml:space="preserve"> property indicates which classes of UE</w:t>
      </w:r>
      <w:r>
        <w:t xml:space="preserve"> the MBS Distribution Session is suitable for consumption by.</w:t>
      </w:r>
    </w:p>
    <w:p w14:paraId="4E4B0C6B" w14:textId="77777777" w:rsidR="00141BB1" w:rsidRPr="001B367A" w:rsidDel="00B70F95" w:rsidRDefault="00141BB1" w:rsidP="00141BB1">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0E704FAA" w:rsidR="00141BB1" w:rsidRPr="001B367A" w:rsidRDefault="00141BB1" w:rsidP="00141BB1">
      <w:pPr>
        <w:pStyle w:val="B1"/>
        <w:rPr>
          <w:lang w:eastAsia="ja-JP"/>
        </w:rPr>
      </w:pPr>
      <w:bookmarkStart w:id="112" w:name="_MCCTEMPBM_CRPT22990020___7"/>
      <w:r w:rsidRPr="001B367A" w:rsidDel="00B70F95">
        <w:t>-</w:t>
      </w:r>
      <w:r w:rsidRPr="001B367A" w:rsidDel="00B70F95">
        <w:rPr>
          <w:lang w:eastAsia="ja-JP"/>
        </w:rPr>
        <w:tab/>
        <w:t xml:space="preserve">The </w:t>
      </w:r>
      <w:r w:rsidR="00505D24">
        <w:rPr>
          <w:rStyle w:val="JSONpropertyChar"/>
        </w:rPr>
        <w:t>nrParameters</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11768F40" w14:textId="77777777" w:rsidR="00141BB1" w:rsidRPr="001B367A" w:rsidDel="00B70F95" w:rsidRDefault="00141BB1" w:rsidP="00141BB1">
      <w:pPr>
        <w:keepNext/>
      </w:pPr>
      <w:bookmarkStart w:id="113" w:name="_MCCTEMPBM_CRPT22990021___7"/>
      <w:bookmarkEnd w:id="112"/>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4" w:name="_MCCTEMPBM_CRPT22990022___7"/>
      <w:bookmarkEnd w:id="113"/>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1B367A" w14:paraId="2A8C962E" w14:textId="77777777" w:rsidTr="00505D24">
        <w:trPr>
          <w:cantSplit/>
          <w:tblHeader/>
          <w:jc w:val="center"/>
        </w:trPr>
        <w:tc>
          <w:tcPr>
            <w:tcW w:w="1838" w:type="dxa"/>
            <w:shd w:val="clear" w:color="auto" w:fill="BFBFBF" w:themeFill="background1" w:themeFillShade="BF"/>
          </w:tcPr>
          <w:bookmarkEnd w:id="114"/>
          <w:p w14:paraId="32B859C8" w14:textId="77777777" w:rsidR="00141BB1" w:rsidRPr="001B367A" w:rsidRDefault="00141BB1" w:rsidP="00A946FC">
            <w:pPr>
              <w:pStyle w:val="TAH"/>
            </w:pPr>
            <w:r w:rsidRPr="001B367A">
              <w:t>Property name</w:t>
            </w:r>
          </w:p>
        </w:tc>
        <w:tc>
          <w:tcPr>
            <w:tcW w:w="1701"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391"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1B367A" w:rsidRDefault="00141BB1" w:rsidP="00A946FC">
            <w:pPr>
              <w:pStyle w:val="JSONproperty"/>
              <w:keepNext/>
              <w:rPr>
                <w:rFonts w:cs="Courier New"/>
                <w:highlight w:val="yellow"/>
              </w:rPr>
            </w:pPr>
            <w:r w:rsidRPr="001B367A">
              <w:rPr>
                <w:rFonts w:eastAsiaTheme="minorEastAsia"/>
              </w:rPr>
              <w:t>mbsService‌Area</w:t>
            </w:r>
            <w:r w:rsidR="00505D24">
              <w:rPr>
                <w:rFonts w:eastAsiaTheme="minorEastAsia"/>
              </w:rPr>
              <w:t>s</w:t>
            </w:r>
          </w:p>
        </w:tc>
        <w:tc>
          <w:tcPr>
            <w:tcW w:w="1701"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391"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1B367A" w:rsidRDefault="00141BB1" w:rsidP="00A946FC">
            <w:pPr>
              <w:pStyle w:val="JSONproperty"/>
              <w:rPr>
                <w:rFonts w:eastAsiaTheme="minorEastAsia"/>
              </w:rPr>
            </w:pPr>
            <w:r w:rsidRPr="001B367A">
              <w:t>mbs‌FSA‌Id</w:t>
            </w:r>
          </w:p>
        </w:tc>
        <w:tc>
          <w:tcPr>
            <w:tcW w:w="1701"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77777777" w:rsidR="00141BB1" w:rsidRPr="001B367A" w:rsidRDefault="00141BB1" w:rsidP="00A946FC">
            <w:pPr>
              <w:pStyle w:val="TAC"/>
            </w:pPr>
            <w:r w:rsidRPr="001B367A">
              <w:t>O</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391" w:type="dxa"/>
            <w:shd w:val="clear" w:color="auto" w:fill="FFFFFF" w:themeFill="background1"/>
          </w:tcPr>
          <w:p w14:paraId="509EDFCC" w14:textId="77777777" w:rsidR="00505D24" w:rsidRDefault="00505D24" w:rsidP="00505D24">
            <w:pPr>
              <w:pStyle w:val="TAL"/>
            </w:pPr>
            <w:r>
              <w:t>(Broadcast MBS Distribution Session only.)</w:t>
            </w:r>
          </w:p>
          <w:p w14:paraId="44E43F1B" w14:textId="77777777" w:rsidR="00141BB1" w:rsidRPr="001B367A" w:rsidRDefault="00141BB1" w:rsidP="00505D24">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141BB1" w:rsidRPr="001B367A" w14:paraId="6A329324" w14:textId="77777777" w:rsidTr="00505D24">
        <w:tblPrEx>
          <w:shd w:val="clear" w:color="auto" w:fill="A6A6A6" w:themeFill="background1" w:themeFillShade="A6"/>
        </w:tblPrEx>
        <w:trPr>
          <w:cantSplit/>
          <w:jc w:val="center"/>
        </w:trPr>
        <w:tc>
          <w:tcPr>
            <w:tcW w:w="1838" w:type="dxa"/>
            <w:shd w:val="clear" w:color="auto" w:fill="FFFFFF" w:themeFill="background1"/>
          </w:tcPr>
          <w:p w14:paraId="0E584A76" w14:textId="77777777" w:rsidR="00141BB1" w:rsidRPr="001B367A" w:rsidRDefault="00141BB1" w:rsidP="00A946FC">
            <w:pPr>
              <w:pStyle w:val="JSONproperty"/>
              <w:rPr>
                <w:rFonts w:eastAsiaTheme="minorEastAsia"/>
              </w:rPr>
            </w:pPr>
            <w:r w:rsidRPr="001B367A">
              <w:t>radio‌Frequency</w:t>
            </w:r>
          </w:p>
        </w:tc>
        <w:tc>
          <w:tcPr>
            <w:tcW w:w="1701" w:type="dxa"/>
            <w:shd w:val="clear" w:color="auto" w:fill="FFFFFF" w:themeFill="background1"/>
          </w:tcPr>
          <w:p w14:paraId="6C2D4816" w14:textId="77777777" w:rsidR="00141BB1" w:rsidRPr="001B367A" w:rsidRDefault="00141BB1" w:rsidP="00A946FC">
            <w:pPr>
              <w:pStyle w:val="TAL"/>
              <w:rPr>
                <w:rStyle w:val="Codechar"/>
              </w:rPr>
            </w:pPr>
            <w:r w:rsidRPr="001B367A">
              <w:rPr>
                <w:rStyle w:val="Codechar"/>
              </w:rPr>
              <w:t>array(Uinteger)</w:t>
            </w:r>
          </w:p>
        </w:tc>
        <w:tc>
          <w:tcPr>
            <w:tcW w:w="425" w:type="dxa"/>
            <w:shd w:val="clear" w:color="auto" w:fill="FFFFFF" w:themeFill="background1"/>
          </w:tcPr>
          <w:p w14:paraId="20336F2D" w14:textId="77777777" w:rsidR="00141BB1" w:rsidRPr="001B367A" w:rsidRDefault="00141BB1" w:rsidP="00A946FC">
            <w:pPr>
              <w:pStyle w:val="TAC"/>
            </w:pPr>
            <w:r w:rsidRPr="001B367A">
              <w:t>M</w:t>
            </w:r>
          </w:p>
        </w:tc>
        <w:tc>
          <w:tcPr>
            <w:tcW w:w="1276" w:type="dxa"/>
            <w:shd w:val="clear" w:color="auto" w:fill="FFFFFF" w:themeFill="background1"/>
          </w:tcPr>
          <w:p w14:paraId="703CDC80" w14:textId="77777777" w:rsidR="00141BB1" w:rsidRPr="001B367A" w:rsidRDefault="00141BB1" w:rsidP="00A946FC">
            <w:pPr>
              <w:pStyle w:val="TAC"/>
            </w:pPr>
            <w:r w:rsidRPr="001B367A">
              <w:t>1..N</w:t>
            </w:r>
          </w:p>
        </w:tc>
        <w:tc>
          <w:tcPr>
            <w:tcW w:w="4391" w:type="dxa"/>
            <w:shd w:val="clear" w:color="auto" w:fill="FFFFFF" w:themeFill="background1"/>
          </w:tcPr>
          <w:p w14:paraId="69E3FB74" w14:textId="77777777" w:rsidR="00141BB1" w:rsidRPr="001B367A" w:rsidRDefault="00141BB1" w:rsidP="00A946FC">
            <w:pPr>
              <w:pStyle w:val="TAL"/>
            </w:pPr>
            <w:r w:rsidRPr="001B367A">
              <w:t xml:space="preserve">The transmission frequency (expressed in Hertz) associated with the </w:t>
            </w:r>
            <w:r w:rsidRPr="001B367A">
              <w:rPr>
                <w:i/>
                <w:iCs/>
              </w:rPr>
              <w:t>MBS Frequency Selection Area (FSA) Identifier</w:t>
            </w:r>
            <w:r w:rsidRPr="001B367A">
              <w:t xml:space="preserve"> in the parent service area.</w:t>
            </w:r>
          </w:p>
        </w:tc>
      </w:tr>
      <w:tr w:rsidR="00505D24" w:rsidRPr="001B367A"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1B367A" w:rsidRDefault="00505D24" w:rsidP="00505D24">
            <w:pPr>
              <w:pStyle w:val="JSONproperty"/>
            </w:pPr>
            <w:r>
              <w:t>nrParameters</w:t>
            </w:r>
          </w:p>
        </w:tc>
        <w:tc>
          <w:tcPr>
            <w:tcW w:w="1701" w:type="dxa"/>
            <w:shd w:val="clear" w:color="auto" w:fill="FFFFFF" w:themeFill="background1"/>
          </w:tcPr>
          <w:p w14:paraId="4BC100CF" w14:textId="2A219B43" w:rsidR="00505D24" w:rsidRPr="001B367A" w:rsidRDefault="00505D24" w:rsidP="00505D24">
            <w:pPr>
              <w:pStyle w:val="TAL"/>
              <w:rPr>
                <w:rStyle w:val="Codechar"/>
              </w:rPr>
            </w:pPr>
            <w:r w:rsidRPr="69FD4140">
              <w:rPr>
                <w:rStyle w:val="Codechar"/>
              </w:rPr>
              <w:t>array(Nr‌ParameterSet)</w:t>
            </w:r>
          </w:p>
        </w:tc>
        <w:tc>
          <w:tcPr>
            <w:tcW w:w="425" w:type="dxa"/>
            <w:shd w:val="clear" w:color="auto" w:fill="FFFFFF" w:themeFill="background1"/>
          </w:tcPr>
          <w:p w14:paraId="4648E914" w14:textId="664E2E9B" w:rsidR="00505D24" w:rsidRPr="001B367A" w:rsidRDefault="00505D24" w:rsidP="00505D24">
            <w:pPr>
              <w:pStyle w:val="TAC"/>
            </w:pPr>
            <w:r>
              <w:t>M</w:t>
            </w:r>
          </w:p>
        </w:tc>
        <w:tc>
          <w:tcPr>
            <w:tcW w:w="1276" w:type="dxa"/>
            <w:shd w:val="clear" w:color="auto" w:fill="FFFFFF" w:themeFill="background1"/>
          </w:tcPr>
          <w:p w14:paraId="762282F9" w14:textId="605EE545" w:rsidR="00505D24" w:rsidRPr="001B367A" w:rsidRDefault="00505D24" w:rsidP="00505D24">
            <w:pPr>
              <w:pStyle w:val="TAC"/>
            </w:pPr>
            <w:r>
              <w:t>1..N</w:t>
            </w:r>
          </w:p>
        </w:tc>
        <w:tc>
          <w:tcPr>
            <w:tcW w:w="4391" w:type="dxa"/>
            <w:shd w:val="clear" w:color="auto" w:fill="FFFFFF" w:themeFill="background1"/>
          </w:tcPr>
          <w:p w14:paraId="25077B14" w14:textId="338E76A9" w:rsidR="00505D24" w:rsidRPr="001B367A" w:rsidRDefault="00505D24" w:rsidP="00505D24">
            <w:pPr>
              <w:pStyle w:val="TAL"/>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505D24" w:rsidRPr="001B367A"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1B367A" w:rsidRDefault="00505D24" w:rsidP="00505D24">
            <w:pPr>
              <w:pStyle w:val="JSONproperty"/>
            </w:pPr>
            <w:r>
              <w:rPr>
                <w:rFonts w:cs="Courier New"/>
                <w:lang w:eastAsia="zh-CN"/>
              </w:rPr>
              <w:t>nr</w:t>
            </w:r>
            <w:r w:rsidRPr="004942AC">
              <w:rPr>
                <w:rFonts w:cs="Courier New"/>
                <w:lang w:eastAsia="zh-CN"/>
              </w:rPr>
              <w:t>RedCapUEInfo</w:t>
            </w:r>
          </w:p>
        </w:tc>
        <w:tc>
          <w:tcPr>
            <w:tcW w:w="1701" w:type="dxa"/>
            <w:shd w:val="clear" w:color="auto" w:fill="FFFFFF" w:themeFill="background1"/>
          </w:tcPr>
          <w:p w14:paraId="0FC51EE0" w14:textId="553047BE" w:rsidR="00505D24" w:rsidRPr="001B367A" w:rsidRDefault="00505D24" w:rsidP="00505D24">
            <w:pPr>
              <w:pStyle w:val="TAL"/>
              <w:rPr>
                <w:rStyle w:val="Codechar"/>
              </w:rPr>
            </w:pPr>
            <w:r w:rsidRPr="69FD4140">
              <w:rPr>
                <w:rStyle w:val="Codechar"/>
              </w:rPr>
              <w:t>NrRedCapUeInfo</w:t>
            </w:r>
          </w:p>
        </w:tc>
        <w:tc>
          <w:tcPr>
            <w:tcW w:w="425" w:type="dxa"/>
            <w:shd w:val="clear" w:color="auto" w:fill="FFFFFF" w:themeFill="background1"/>
          </w:tcPr>
          <w:p w14:paraId="183E308C" w14:textId="383D2D73" w:rsidR="00505D24" w:rsidRPr="001B367A" w:rsidRDefault="00505D24" w:rsidP="00505D24">
            <w:pPr>
              <w:pStyle w:val="TAC"/>
            </w:pPr>
            <w:r>
              <w:t>O</w:t>
            </w:r>
          </w:p>
        </w:tc>
        <w:tc>
          <w:tcPr>
            <w:tcW w:w="1276" w:type="dxa"/>
            <w:shd w:val="clear" w:color="auto" w:fill="FFFFFF" w:themeFill="background1"/>
          </w:tcPr>
          <w:p w14:paraId="24D9350A" w14:textId="1E055E0F" w:rsidR="00505D24" w:rsidRPr="001B367A" w:rsidRDefault="00505D24" w:rsidP="00505D24">
            <w:pPr>
              <w:pStyle w:val="TAC"/>
            </w:pPr>
            <w:r>
              <w:t>0..1</w:t>
            </w:r>
          </w:p>
        </w:tc>
        <w:tc>
          <w:tcPr>
            <w:tcW w:w="4391" w:type="dxa"/>
            <w:shd w:val="clear" w:color="auto" w:fill="FFFFFF" w:themeFill="background1"/>
          </w:tcPr>
          <w:p w14:paraId="4EF631A7" w14:textId="77777777" w:rsidR="00505D24" w:rsidRDefault="00505D24" w:rsidP="00505D24">
            <w:pPr>
              <w:pStyle w:val="TAL"/>
            </w:pPr>
            <w:r>
              <w:t>(Broadcast MBS Distribution Session only.)</w:t>
            </w:r>
          </w:p>
          <w:p w14:paraId="55DBA317" w14:textId="77777777" w:rsidR="00505D24" w:rsidRDefault="00505D24" w:rsidP="00505D24">
            <w:pPr>
              <w:pStyle w:val="TALcontinuation"/>
            </w:pPr>
            <w:r>
              <w:t xml:space="preserve">Indicates whether the MBS session is suitable for consumption by NR RedCap UEs and/or non-RedCap UEs as defined by </w:t>
            </w:r>
            <w:r w:rsidRPr="00300CAB">
              <w:rPr>
                <w:i/>
                <w:iCs/>
              </w:rPr>
              <w:t>Target UE classes</w:t>
            </w:r>
            <w:r>
              <w:t xml:space="preserve"> in TS 26.502 [6]. The data type and its enumerated values are specified in TS 29.571 [30].</w:t>
            </w:r>
          </w:p>
          <w:p w14:paraId="3BD493BB" w14:textId="660C97DF" w:rsidR="00505D24" w:rsidRPr="001B367A" w:rsidRDefault="00505D24" w:rsidP="00505D24">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1B367A" w:rsidRDefault="00141BB1" w:rsidP="00141BB1"/>
    <w:p w14:paraId="4E8A4F1E" w14:textId="77777777" w:rsidR="00505D24" w:rsidRPr="001B367A" w:rsidDel="00B70F95" w:rsidRDefault="00505D24" w:rsidP="00505D24">
      <w:pPr>
        <w:keepNext/>
      </w:pPr>
      <w:r w:rsidRPr="001B367A">
        <w:t>Table 5.2.9-</w:t>
      </w:r>
      <w:r>
        <w:t>2</w:t>
      </w:r>
      <w:r w:rsidRPr="001B367A">
        <w:t xml:space="preserve"> provides the detailed semantics for the</w:t>
      </w:r>
      <w:r>
        <w:t xml:space="preserve"> </w:t>
      </w:r>
      <w:r>
        <w:rPr>
          <w:rStyle w:val="JSONinformationelementChar"/>
          <w:rFonts w:eastAsiaTheme="minorEastAsia"/>
        </w:rPr>
        <w:t>NrParameterSet</w:t>
      </w:r>
      <w:r w:rsidRPr="001B367A">
        <w:t xml:space="preserve"> data type.</w:t>
      </w:r>
    </w:p>
    <w:p w14:paraId="2B0A0093" w14:textId="77777777" w:rsidR="00505D24" w:rsidRPr="001B367A" w:rsidRDefault="00505D24" w:rsidP="00505D24">
      <w:pPr>
        <w:pStyle w:val="TH"/>
      </w:pPr>
      <w:r w:rsidRPr="001B367A">
        <w:t>Table 5.2.9-</w:t>
      </w:r>
      <w:r>
        <w:t>2</w:t>
      </w:r>
      <w:r w:rsidRPr="001B367A">
        <w:t xml:space="preserve">: Semantics of </w:t>
      </w:r>
      <w:r w:rsidRPr="00FB54CB">
        <w:rPr>
          <w:rStyle w:val="JSONinformationelementChar"/>
          <w:rFonts w:eastAsiaTheme="minorEastAsia"/>
        </w:rPr>
        <w:t>N</w:t>
      </w:r>
      <w:r>
        <w:rPr>
          <w:rStyle w:val="JSONinformationelementChar"/>
          <w:rFonts w:eastAsiaTheme="minorEastAsia"/>
        </w:rPr>
        <w:t>r</w:t>
      </w:r>
      <w:r w:rsidRPr="00FB54CB">
        <w:rPr>
          <w:rStyle w:val="JSONinformationelementChar"/>
          <w:rFonts w:eastAsiaTheme="minorEastAsia"/>
        </w:rPr>
        <w:t>Parameter</w:t>
      </w:r>
      <w:r>
        <w:rPr>
          <w:rStyle w:val="JSONinformationelementChar"/>
          <w:rFonts w:eastAsiaTheme="minorEastAsia"/>
        </w:rPr>
        <w:t>Set</w:t>
      </w:r>
      <w:r w:rsidRPr="00FB54CB">
        <w:rPr>
          <w:rStyle w:val="JSONinformationelementChar"/>
          <w:rFonts w:eastAsiaTheme="minorEastAsia"/>
        </w:rPr>
        <w:t xml:space="preserve"> </w:t>
      </w:r>
      <w:r w:rsidRPr="001B367A">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1B367A"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1B367A" w:rsidRDefault="00505D24" w:rsidP="006A5272">
            <w:pPr>
              <w:pStyle w:val="TAH"/>
            </w:pPr>
            <w:r w:rsidRPr="001B367A">
              <w:t>Property name</w:t>
            </w:r>
          </w:p>
        </w:tc>
        <w:tc>
          <w:tcPr>
            <w:tcW w:w="990" w:type="dxa"/>
            <w:shd w:val="clear" w:color="auto" w:fill="BFBFBF" w:themeFill="background1" w:themeFillShade="BF"/>
          </w:tcPr>
          <w:p w14:paraId="4F69AB8F" w14:textId="77777777" w:rsidR="00505D24" w:rsidRPr="001B367A" w:rsidRDefault="00505D24" w:rsidP="006A5272">
            <w:pPr>
              <w:pStyle w:val="TAH"/>
            </w:pPr>
            <w:r w:rsidRPr="001B367A">
              <w:t>Type</w:t>
            </w:r>
          </w:p>
        </w:tc>
        <w:tc>
          <w:tcPr>
            <w:tcW w:w="450" w:type="dxa"/>
            <w:shd w:val="clear" w:color="auto" w:fill="BFBFBF" w:themeFill="background1" w:themeFillShade="BF"/>
          </w:tcPr>
          <w:p w14:paraId="23E77015" w14:textId="77777777" w:rsidR="00505D24" w:rsidRPr="001B367A" w:rsidRDefault="00505D24" w:rsidP="006A5272">
            <w:pPr>
              <w:pStyle w:val="TAH"/>
            </w:pPr>
            <w:r w:rsidRPr="001B367A">
              <w:t>P</w:t>
            </w:r>
          </w:p>
        </w:tc>
        <w:tc>
          <w:tcPr>
            <w:tcW w:w="1170" w:type="dxa"/>
            <w:shd w:val="clear" w:color="auto" w:fill="BFBFBF" w:themeFill="background1" w:themeFillShade="BF"/>
          </w:tcPr>
          <w:p w14:paraId="00C39506" w14:textId="77777777" w:rsidR="00505D24" w:rsidRPr="001B367A" w:rsidRDefault="00505D24" w:rsidP="006A5272">
            <w:pPr>
              <w:pStyle w:val="TAH"/>
            </w:pPr>
            <w:r w:rsidRPr="001B367A">
              <w:t>Cardinality</w:t>
            </w:r>
          </w:p>
        </w:tc>
        <w:tc>
          <w:tcPr>
            <w:tcW w:w="4866" w:type="dxa"/>
            <w:shd w:val="clear" w:color="auto" w:fill="BFBFBF" w:themeFill="background1" w:themeFillShade="BF"/>
          </w:tcPr>
          <w:p w14:paraId="6A38ADEA" w14:textId="77777777" w:rsidR="00505D24" w:rsidRPr="001B367A" w:rsidRDefault="00505D24" w:rsidP="006A5272">
            <w:pPr>
              <w:pStyle w:val="TAH"/>
            </w:pPr>
            <w:r w:rsidRPr="001B367A">
              <w:t>Description</w:t>
            </w:r>
          </w:p>
        </w:tc>
      </w:tr>
      <w:tr w:rsidR="00505D24" w:rsidRPr="001B367A"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FB54CB" w:rsidRDefault="00505D24" w:rsidP="006A5272">
            <w:pPr>
              <w:pStyle w:val="JSONproperty"/>
            </w:pPr>
            <w:r>
              <w:t>f</w:t>
            </w:r>
            <w:r w:rsidRPr="00FB54CB">
              <w:t>reqBandIndicator</w:t>
            </w:r>
          </w:p>
        </w:tc>
        <w:tc>
          <w:tcPr>
            <w:tcW w:w="990" w:type="dxa"/>
            <w:shd w:val="clear" w:color="auto" w:fill="FFFFFF" w:themeFill="background1"/>
          </w:tcPr>
          <w:p w14:paraId="449EAAA0" w14:textId="77777777" w:rsidR="00505D24" w:rsidRPr="001B367A" w:rsidRDefault="00505D24" w:rsidP="006A5272">
            <w:pPr>
              <w:pStyle w:val="TAL"/>
            </w:pPr>
            <w:r w:rsidRPr="69FD4140">
              <w:rPr>
                <w:rStyle w:val="Codechar"/>
              </w:rPr>
              <w:t>Uinteger</w:t>
            </w:r>
          </w:p>
        </w:tc>
        <w:tc>
          <w:tcPr>
            <w:tcW w:w="450" w:type="dxa"/>
            <w:shd w:val="clear" w:color="auto" w:fill="FFFFFF" w:themeFill="background1"/>
          </w:tcPr>
          <w:p w14:paraId="16048E79" w14:textId="77777777" w:rsidR="00505D24" w:rsidRPr="001B367A" w:rsidRDefault="00505D24" w:rsidP="006A5272">
            <w:pPr>
              <w:pStyle w:val="TAC"/>
            </w:pPr>
            <w:r>
              <w:t>M</w:t>
            </w:r>
          </w:p>
        </w:tc>
        <w:tc>
          <w:tcPr>
            <w:tcW w:w="1170" w:type="dxa"/>
            <w:shd w:val="clear" w:color="auto" w:fill="FFFFFF" w:themeFill="background1"/>
          </w:tcPr>
          <w:p w14:paraId="47DA8356" w14:textId="77777777" w:rsidR="00505D24" w:rsidRPr="001B367A" w:rsidRDefault="00505D24" w:rsidP="006A5272">
            <w:pPr>
              <w:pStyle w:val="TAC"/>
            </w:pPr>
            <w:r w:rsidRPr="001B367A">
              <w:t>1</w:t>
            </w:r>
          </w:p>
        </w:tc>
        <w:tc>
          <w:tcPr>
            <w:tcW w:w="4866" w:type="dxa"/>
            <w:shd w:val="clear" w:color="auto" w:fill="FFFFFF" w:themeFill="background1"/>
          </w:tcPr>
          <w:p w14:paraId="24ED49BE" w14:textId="77777777" w:rsidR="00505D24" w:rsidRPr="001B367A" w:rsidRDefault="00505D24" w:rsidP="006A5272">
            <w:pPr>
              <w:pStyle w:val="TAL"/>
            </w:pPr>
            <w:r w:rsidRPr="0035111B">
              <w:t>NR frequency band number</w:t>
            </w:r>
            <w:r>
              <w:t xml:space="preserve">, corresponding to the </w:t>
            </w:r>
            <w:r w:rsidRPr="00EE3ABB">
              <w:rPr>
                <w:rStyle w:val="Codechar"/>
              </w:rPr>
              <w:t>FreqBandIndicatorNR</w:t>
            </w:r>
            <w:r w:rsidRPr="0035111B">
              <w:t xml:space="preserve"> </w:t>
            </w:r>
            <w:r>
              <w:t>parameter in clause 6.3.2 of TS 38.331 [42].</w:t>
            </w:r>
          </w:p>
        </w:tc>
      </w:tr>
      <w:tr w:rsidR="00505D24" w:rsidRPr="001B367A"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FB54CB" w:rsidRDefault="00505D24" w:rsidP="006A5272">
            <w:pPr>
              <w:pStyle w:val="JSONproperty"/>
            </w:pPr>
            <w:r>
              <w:t>a</w:t>
            </w:r>
            <w:r w:rsidRPr="00FB54CB">
              <w:t>RFCNValue</w:t>
            </w:r>
          </w:p>
        </w:tc>
        <w:tc>
          <w:tcPr>
            <w:tcW w:w="990" w:type="dxa"/>
            <w:shd w:val="clear" w:color="auto" w:fill="FFFFFF" w:themeFill="background1"/>
          </w:tcPr>
          <w:p w14:paraId="7AAC0C06" w14:textId="77777777" w:rsidR="00505D24" w:rsidRPr="001B367A" w:rsidRDefault="00505D24" w:rsidP="006A5272">
            <w:pPr>
              <w:pStyle w:val="TAL"/>
              <w:rPr>
                <w:rStyle w:val="Codechar"/>
              </w:rPr>
            </w:pPr>
            <w:r w:rsidRPr="69FD4140">
              <w:rPr>
                <w:rStyle w:val="Codechar"/>
              </w:rPr>
              <w:t>Uinteger</w:t>
            </w:r>
          </w:p>
        </w:tc>
        <w:tc>
          <w:tcPr>
            <w:tcW w:w="450" w:type="dxa"/>
            <w:shd w:val="clear" w:color="auto" w:fill="FFFFFF" w:themeFill="background1"/>
          </w:tcPr>
          <w:p w14:paraId="35564DEC" w14:textId="77777777" w:rsidR="00505D24" w:rsidRPr="001B367A" w:rsidRDefault="00505D24" w:rsidP="006A5272">
            <w:pPr>
              <w:pStyle w:val="TAC"/>
            </w:pPr>
            <w:r>
              <w:t>M</w:t>
            </w:r>
          </w:p>
        </w:tc>
        <w:tc>
          <w:tcPr>
            <w:tcW w:w="1170" w:type="dxa"/>
            <w:shd w:val="clear" w:color="auto" w:fill="FFFFFF" w:themeFill="background1"/>
          </w:tcPr>
          <w:p w14:paraId="4AF8276F" w14:textId="77777777" w:rsidR="00505D24" w:rsidRPr="001B367A" w:rsidRDefault="00505D24" w:rsidP="006A5272">
            <w:pPr>
              <w:pStyle w:val="TAC"/>
            </w:pPr>
            <w:r>
              <w:t>1</w:t>
            </w:r>
          </w:p>
        </w:tc>
        <w:tc>
          <w:tcPr>
            <w:tcW w:w="4866" w:type="dxa"/>
            <w:shd w:val="clear" w:color="auto" w:fill="FFFFFF" w:themeFill="background1"/>
          </w:tcPr>
          <w:p w14:paraId="2D0D98DA" w14:textId="77777777" w:rsidR="00505D24" w:rsidRPr="001B367A" w:rsidRDefault="00505D24" w:rsidP="006A5272">
            <w:pPr>
              <w:pStyle w:val="TAL"/>
            </w:pPr>
            <w:r w:rsidRPr="008326BF">
              <w:rPr>
                <w:iCs/>
              </w:rPr>
              <w:t xml:space="preserve">ARFCN applicable </w:t>
            </w:r>
            <w:r>
              <w:rPr>
                <w:iCs/>
              </w:rPr>
              <w:t>to a</w:t>
            </w:r>
            <w:r w:rsidRPr="008326BF">
              <w:rPr>
                <w:iCs/>
              </w:rPr>
              <w:t xml:space="preserve"> downlink</w:t>
            </w:r>
            <w:r>
              <w:rPr>
                <w:iCs/>
              </w:rPr>
              <w:t xml:space="preserve"> </w:t>
            </w:r>
            <w:r w:rsidRPr="008326BF">
              <w:rPr>
                <w:iCs/>
              </w:rPr>
              <w:t>NR global frequency raster</w:t>
            </w:r>
            <w:r>
              <w:rPr>
                <w:iCs/>
              </w:rPr>
              <w:t>, corresponding to t</w:t>
            </w:r>
            <w:r>
              <w:t xml:space="preserve">he </w:t>
            </w:r>
            <w:r w:rsidRPr="00EE3ABB">
              <w:rPr>
                <w:rStyle w:val="Codechar"/>
              </w:rPr>
              <w:t>ARFCN-ValueNR</w:t>
            </w:r>
            <w:r>
              <w:t xml:space="preserve"> parameter</w:t>
            </w:r>
            <w:r w:rsidRPr="00237A41">
              <w:t xml:space="preserve"> </w:t>
            </w:r>
            <w:r>
              <w:t>specified in clause 6.3.2 of TS 38.331 [42]</w:t>
            </w:r>
            <w:r w:rsidRPr="008326BF">
              <w:rPr>
                <w:iCs/>
              </w:rPr>
              <w:t>.</w:t>
            </w:r>
          </w:p>
        </w:tc>
      </w:tr>
    </w:tbl>
    <w:p w14:paraId="0DC3CDBD" w14:textId="77777777" w:rsidR="00505D24" w:rsidRPr="00D4361B" w:rsidRDefault="00505D24" w:rsidP="00505D24"/>
    <w:p w14:paraId="0AB6023B" w14:textId="69563FBA" w:rsidR="00141BB1" w:rsidRPr="001B367A" w:rsidRDefault="00141BB1" w:rsidP="00141BB1">
      <w:pPr>
        <w:pStyle w:val="Heading3"/>
      </w:pPr>
      <w:bookmarkStart w:id="115" w:name="_Toc171672865"/>
      <w:r w:rsidRPr="001B367A">
        <w:t>5.2.10</w:t>
      </w:r>
      <w:r w:rsidRPr="001B367A">
        <w:tab/>
        <w:t>Security Description data type</w:t>
      </w:r>
      <w:bookmarkEnd w:id="115"/>
    </w:p>
    <w:p w14:paraId="6B6CBF73" w14:textId="77777777" w:rsidR="00141BB1" w:rsidRPr="001B367A" w:rsidRDefault="00141BB1" w:rsidP="00141BB1">
      <w:pPr>
        <w:keepNext/>
        <w:keepLines/>
        <w:rPr>
          <w:rFonts w:ascii="Arial" w:hAnsi="Arial"/>
          <w:sz w:val="28"/>
        </w:rPr>
      </w:pPr>
      <w:bookmarkStart w:id="116"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17" w:name="_MCCTEMPBM_CRPT22990024___7"/>
      <w:bookmarkEnd w:id="116"/>
      <w:r w:rsidRPr="001B367A">
        <w:t xml:space="preserve">Table 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17"/>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r w:rsidRPr="001B367A">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611DE">
            <w:pPr>
              <w:pStyle w:val="TALcontinuation"/>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r w:rsidRPr="001B367A">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r w:rsidRPr="001B367A">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r w:rsidRPr="001B367A">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r w:rsidRPr="001B367A">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611DE">
            <w:pPr>
              <w:pStyle w:val="TALcontinuation"/>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611DE">
            <w:pPr>
              <w:pStyle w:val="TALcontinuation"/>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r w:rsidRPr="001B367A">
              <w:rPr>
                <w:lang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611DE">
            <w:pPr>
              <w:pStyle w:val="TALcontinuation"/>
            </w:pPr>
            <w:r w:rsidRPr="001B367A">
              <w:t>If present, at least one of the contained parameters shall be present.</w:t>
            </w:r>
          </w:p>
          <w:p w14:paraId="1D28A72C" w14:textId="77777777" w:rsidR="00141BB1" w:rsidRPr="001B367A" w:rsidRDefault="00141BB1" w:rsidP="001611DE">
            <w:pPr>
              <w:pStyle w:val="TALcontinuation"/>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r w:rsidRPr="001B367A">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r w:rsidRPr="001B367A">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18" w:name="_Toc171672866"/>
      <w:r w:rsidRPr="001B367A">
        <w:t>5.3</w:t>
      </w:r>
      <w:r w:rsidRPr="001B367A">
        <w:tab/>
        <w:t>Delivery of User Service Description</w:t>
      </w:r>
      <w:bookmarkEnd w:id="105"/>
      <w:r w:rsidR="00141BB1" w:rsidRPr="001B367A">
        <w:t>s</w:t>
      </w:r>
      <w:bookmarkEnd w:id="118"/>
    </w:p>
    <w:p w14:paraId="65F85D9E" w14:textId="77777777" w:rsidR="00155D5E" w:rsidRPr="001B367A" w:rsidRDefault="00155D5E" w:rsidP="00155D5E">
      <w:pPr>
        <w:pStyle w:val="Heading3"/>
      </w:pPr>
      <w:bookmarkStart w:id="119" w:name="_CR5_3_1"/>
      <w:bookmarkStart w:id="120" w:name="_Toc171672867"/>
      <w:bookmarkEnd w:id="106"/>
      <w:bookmarkEnd w:id="119"/>
      <w:r w:rsidRPr="001B367A">
        <w:t>5.3.1</w:t>
      </w:r>
      <w:r w:rsidRPr="001B367A">
        <w:tab/>
        <w:t>General</w:t>
      </w:r>
      <w:bookmarkEnd w:id="120"/>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21" w:name="_CR5_3_2"/>
      <w:bookmarkStart w:id="122" w:name="_Toc171672868"/>
      <w:bookmarkEnd w:id="121"/>
      <w:r w:rsidRPr="001B367A">
        <w:t>5.3.1A</w:t>
      </w:r>
      <w:r w:rsidRPr="001B367A">
        <w:tab/>
        <w:t>User Service Descriptions Bundle</w:t>
      </w:r>
      <w:bookmarkEnd w:id="122"/>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23"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23"/>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24"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25" w:name="_MCCTEMPBM_CRPT22990027___7"/>
      <w:bookmarkEnd w:id="124"/>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25"/>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26" w:name="_Toc171672869"/>
      <w:r w:rsidRPr="001B367A">
        <w:t>5.3.2</w:t>
      </w:r>
      <w:r w:rsidRPr="001B367A">
        <w:tab/>
        <w:t>Delivery of User Service Description</w:t>
      </w:r>
      <w:r w:rsidR="00141BB1" w:rsidRPr="001B367A">
        <w:t>s Bundle Entity</w:t>
      </w:r>
      <w:r w:rsidRPr="001B367A">
        <w:t xml:space="preserve"> in object carousel</w:t>
      </w:r>
      <w:bookmarkEnd w:id="126"/>
    </w:p>
    <w:p w14:paraId="536ECE84" w14:textId="77777777" w:rsidR="00141BB1" w:rsidRPr="001B367A" w:rsidRDefault="00141BB1" w:rsidP="00141BB1">
      <w:bookmarkStart w:id="127"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505D24">
        <w:rPr>
          <w:rStyle w:val="Codechar"/>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27"/>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28" w:name="_CR5_3_3"/>
      <w:bookmarkStart w:id="129" w:name="_Toc171672870"/>
      <w:bookmarkEnd w:id="128"/>
      <w:r w:rsidRPr="001B367A">
        <w:t>5.3.3</w:t>
      </w:r>
      <w:r w:rsidRPr="001B367A">
        <w:tab/>
        <w:t>Delivery of User Service Description</w:t>
      </w:r>
      <w:r w:rsidR="00141BB1" w:rsidRPr="001B367A">
        <w:t>s Bundle Entity</w:t>
      </w:r>
      <w:r w:rsidRPr="001B367A">
        <w:t xml:space="preserve"> via unicast PDU Session</w:t>
      </w:r>
      <w:bookmarkEnd w:id="129"/>
    </w:p>
    <w:p w14:paraId="06C7930D" w14:textId="77777777" w:rsidR="00141BB1" w:rsidRPr="001B367A" w:rsidRDefault="00141BB1" w:rsidP="00141BB1">
      <w:pPr>
        <w:keepNext/>
      </w:pPr>
      <w:bookmarkStart w:id="130" w:name="_CR6"/>
      <w:bookmarkEnd w:id="130"/>
      <w:r w:rsidRPr="001B367A">
        <w:t>In this case, a result set of one or more User Service Descriptions Bundle Entities is retrieved by the MBSF Client from the MBS AF at reference point MBS</w:t>
      </w:r>
      <w:r w:rsidRPr="001B367A">
        <w:noBreakHyphen/>
        <w:t>5 via a regular unicast PDU Session.</w:t>
      </w:r>
    </w:p>
    <w:p w14:paraId="5E70CFDE" w14:textId="7E7A404F" w:rsidR="00505D24" w:rsidRDefault="00141BB1" w:rsidP="00505D24">
      <w:r w:rsidRPr="001B367A">
        <w:t>The API at this reference point is specified in clause 9.2 and the format of the response is specified in clause 9.2.3. The OpenAPI [14] specification of the User Service Description retrieval API can be found in clause A.2.</w:t>
      </w:r>
      <w:r w:rsidR="00505D24">
        <w:br w:type="page"/>
      </w:r>
    </w:p>
    <w:p w14:paraId="6BF61E30" w14:textId="342161B2" w:rsidR="004C5243" w:rsidRPr="001B367A" w:rsidRDefault="004C5243" w:rsidP="004C5243">
      <w:pPr>
        <w:pStyle w:val="Heading1"/>
      </w:pPr>
      <w:bookmarkStart w:id="131" w:name="_Toc171672871"/>
      <w:r w:rsidRPr="001B367A">
        <w:t>6</w:t>
      </w:r>
      <w:r w:rsidRPr="001B367A">
        <w:tab/>
        <w:t xml:space="preserve">Object </w:t>
      </w:r>
      <w:r w:rsidR="006C0F3B" w:rsidRPr="001B367A">
        <w:t>Distribution</w:t>
      </w:r>
      <w:r w:rsidRPr="001B367A">
        <w:t xml:space="preserve"> Method</w:t>
      </w:r>
      <w:bookmarkEnd w:id="131"/>
    </w:p>
    <w:p w14:paraId="08A7D9CC" w14:textId="09F293ED" w:rsidR="006761E8" w:rsidRPr="001B367A" w:rsidRDefault="006761E8" w:rsidP="006761E8">
      <w:pPr>
        <w:pStyle w:val="Heading2"/>
        <w:rPr>
          <w:lang w:eastAsia="ja-JP"/>
        </w:rPr>
      </w:pPr>
      <w:bookmarkStart w:id="132" w:name="_CR6_1"/>
      <w:bookmarkStart w:id="133" w:name="_Toc26286423"/>
      <w:bookmarkStart w:id="134" w:name="_Toc72952338"/>
      <w:bookmarkStart w:id="135" w:name="_Toc171672872"/>
      <w:bookmarkEnd w:id="132"/>
      <w:r w:rsidRPr="001B367A">
        <w:rPr>
          <w:lang w:eastAsia="ja-JP"/>
        </w:rPr>
        <w:t>6.1</w:t>
      </w:r>
      <w:r w:rsidRPr="001B367A">
        <w:rPr>
          <w:lang w:eastAsia="ja-JP"/>
        </w:rPr>
        <w:tab/>
        <w:t>General</w:t>
      </w:r>
      <w:bookmarkEnd w:id="135"/>
    </w:p>
    <w:p w14:paraId="11EA605A" w14:textId="77777777" w:rsidR="00034142" w:rsidRPr="001B367A" w:rsidRDefault="00034142" w:rsidP="00034142">
      <w:pPr>
        <w:pStyle w:val="Heading3"/>
        <w:rPr>
          <w:lang w:eastAsia="ja-JP"/>
        </w:rPr>
      </w:pPr>
      <w:bookmarkStart w:id="136" w:name="_CR6_1_1"/>
      <w:bookmarkStart w:id="137" w:name="_Toc171672873"/>
      <w:bookmarkEnd w:id="136"/>
      <w:r w:rsidRPr="001B367A">
        <w:rPr>
          <w:lang w:eastAsia="ja-JP"/>
        </w:rPr>
        <w:t>6.1.1</w:t>
      </w:r>
      <w:r w:rsidRPr="001B367A">
        <w:rPr>
          <w:lang w:eastAsia="ja-JP"/>
        </w:rPr>
        <w:tab/>
        <w:t>Overview</w:t>
      </w:r>
      <w:bookmarkEnd w:id="137"/>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38" w:name="_CR6_1_2"/>
      <w:bookmarkStart w:id="139" w:name="_Toc171672874"/>
      <w:bookmarkEnd w:id="138"/>
      <w:r w:rsidRPr="001B367A">
        <w:t>6.1.2</w:t>
      </w:r>
      <w:r w:rsidRPr="001B367A">
        <w:tab/>
        <w:t>Object manifest</w:t>
      </w:r>
      <w:bookmarkEnd w:id="139"/>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40"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41" w:name="_CRTable6_1_21"/>
      <w:bookmarkEnd w:id="140"/>
      <w:r w:rsidRPr="001B367A">
        <w:t>Table </w:t>
      </w:r>
      <w:bookmarkEnd w:id="141"/>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1B367A" w14:paraId="5CD3E737" w14:textId="77777777" w:rsidTr="00505D24">
        <w:tc>
          <w:tcPr>
            <w:tcW w:w="1838"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515"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505D24">
        <w:tc>
          <w:tcPr>
            <w:tcW w:w="1838" w:type="dxa"/>
          </w:tcPr>
          <w:p w14:paraId="485A1866" w14:textId="77777777" w:rsidR="00034142" w:rsidRPr="00505D24" w:rsidRDefault="00034142" w:rsidP="00030767">
            <w:pPr>
              <w:pStyle w:val="JSONproperty"/>
              <w:rPr>
                <w:rStyle w:val="Codechar"/>
              </w:rPr>
            </w:pPr>
            <w:r w:rsidRPr="00505D24">
              <w:rPr>
                <w:rStyle w:val="Codechar"/>
              </w:rPr>
              <w:t>updateInterval</w:t>
            </w:r>
          </w:p>
        </w:tc>
        <w:tc>
          <w:tcPr>
            <w:tcW w:w="1276" w:type="dxa"/>
          </w:tcPr>
          <w:p w14:paraId="4366DEB7" w14:textId="77777777" w:rsidR="00034142" w:rsidRPr="001B367A" w:rsidRDefault="00034142" w:rsidP="009574E5">
            <w:pPr>
              <w:pStyle w:val="TAC"/>
            </w:pPr>
            <w:r w:rsidRPr="001B367A">
              <w:t>Optional</w:t>
            </w:r>
          </w:p>
        </w:tc>
        <w:tc>
          <w:tcPr>
            <w:tcW w:w="6515"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611DE">
            <w:pPr>
              <w:pStyle w:val="TALcontinuation"/>
            </w:pPr>
            <w:r w:rsidRPr="001B367A">
              <w:t>Ignored by the MBSTF for push-based object acquisition.</w:t>
            </w:r>
          </w:p>
        </w:tc>
      </w:tr>
      <w:tr w:rsidR="00034142" w:rsidRPr="001B367A" w14:paraId="35D89079" w14:textId="77777777" w:rsidTr="00505D24">
        <w:tc>
          <w:tcPr>
            <w:tcW w:w="1838" w:type="dxa"/>
          </w:tcPr>
          <w:p w14:paraId="228A0E8D" w14:textId="77777777" w:rsidR="00034142" w:rsidRPr="00505D24" w:rsidRDefault="00034142" w:rsidP="00030767">
            <w:pPr>
              <w:pStyle w:val="JSONproperty"/>
              <w:rPr>
                <w:rStyle w:val="Codechar"/>
              </w:rPr>
            </w:pPr>
            <w:r w:rsidRPr="00505D24">
              <w:rPr>
                <w:rStyle w:val="Codechar"/>
              </w:rPr>
              <w:t>objects</w:t>
            </w:r>
          </w:p>
        </w:tc>
        <w:tc>
          <w:tcPr>
            <w:tcW w:w="1276" w:type="dxa"/>
          </w:tcPr>
          <w:p w14:paraId="255CFB1C" w14:textId="77777777" w:rsidR="00034142" w:rsidRPr="001B367A" w:rsidRDefault="00034142" w:rsidP="009574E5">
            <w:pPr>
              <w:pStyle w:val="TAC"/>
            </w:pPr>
            <w:r w:rsidRPr="001B367A">
              <w:t>Mandatory</w:t>
            </w:r>
          </w:p>
        </w:tc>
        <w:tc>
          <w:tcPr>
            <w:tcW w:w="6515"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505D24">
        <w:tc>
          <w:tcPr>
            <w:tcW w:w="1838" w:type="dxa"/>
          </w:tcPr>
          <w:p w14:paraId="502B4580" w14:textId="77777777" w:rsidR="00034142" w:rsidRPr="00505D24" w:rsidRDefault="00034142" w:rsidP="00030767">
            <w:pPr>
              <w:pStyle w:val="JSONproperty"/>
              <w:rPr>
                <w:rStyle w:val="Codechar"/>
              </w:rPr>
            </w:pPr>
            <w:r w:rsidRPr="00505D24">
              <w:rPr>
                <w:rStyle w:val="Codechar"/>
              </w:rPr>
              <w:t>locator</w:t>
            </w:r>
          </w:p>
        </w:tc>
        <w:tc>
          <w:tcPr>
            <w:tcW w:w="1276" w:type="dxa"/>
          </w:tcPr>
          <w:p w14:paraId="27162DA5" w14:textId="77777777" w:rsidR="00034142" w:rsidRPr="001B367A" w:rsidRDefault="00034142" w:rsidP="009574E5">
            <w:pPr>
              <w:pStyle w:val="TAC"/>
            </w:pPr>
            <w:r w:rsidRPr="001B367A">
              <w:t>Mandatory</w:t>
            </w:r>
          </w:p>
        </w:tc>
        <w:tc>
          <w:tcPr>
            <w:tcW w:w="6515"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505D24">
        <w:tc>
          <w:tcPr>
            <w:tcW w:w="1838" w:type="dxa"/>
          </w:tcPr>
          <w:p w14:paraId="51E59940" w14:textId="77777777" w:rsidR="00034142" w:rsidRPr="00505D24" w:rsidRDefault="00034142" w:rsidP="00030767">
            <w:pPr>
              <w:pStyle w:val="JSONproperty"/>
              <w:rPr>
                <w:rStyle w:val="Codechar"/>
              </w:rPr>
            </w:pPr>
            <w:r w:rsidRPr="00505D24">
              <w:rPr>
                <w:rStyle w:val="Codechar"/>
              </w:rPr>
              <w:t>repetitionInterval</w:t>
            </w:r>
          </w:p>
        </w:tc>
        <w:tc>
          <w:tcPr>
            <w:tcW w:w="1276" w:type="dxa"/>
          </w:tcPr>
          <w:p w14:paraId="7034FCB8" w14:textId="77777777" w:rsidR="00034142" w:rsidRPr="001B367A" w:rsidRDefault="00034142" w:rsidP="009574E5">
            <w:pPr>
              <w:pStyle w:val="TAC"/>
            </w:pPr>
            <w:r w:rsidRPr="001B367A">
              <w:t>Optional</w:t>
            </w:r>
          </w:p>
        </w:tc>
        <w:tc>
          <w:tcPr>
            <w:tcW w:w="6515"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611DE">
            <w:pPr>
              <w:pStyle w:val="TALcontinuation"/>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505D24">
        <w:tc>
          <w:tcPr>
            <w:tcW w:w="1838" w:type="dxa"/>
          </w:tcPr>
          <w:p w14:paraId="52EB2145" w14:textId="77777777" w:rsidR="00034142" w:rsidRPr="00505D24" w:rsidRDefault="00034142" w:rsidP="00030767">
            <w:pPr>
              <w:pStyle w:val="JSONproperty"/>
              <w:rPr>
                <w:rStyle w:val="Codechar"/>
              </w:rPr>
            </w:pPr>
            <w:r w:rsidRPr="00505D24">
              <w:rPr>
                <w:rStyle w:val="Codechar"/>
              </w:rPr>
              <w:t>keepUpdatedInterval</w:t>
            </w:r>
          </w:p>
        </w:tc>
        <w:tc>
          <w:tcPr>
            <w:tcW w:w="1276" w:type="dxa"/>
          </w:tcPr>
          <w:p w14:paraId="2168346D" w14:textId="77777777" w:rsidR="00034142" w:rsidRPr="001B367A" w:rsidRDefault="00034142" w:rsidP="009574E5">
            <w:pPr>
              <w:pStyle w:val="TAC"/>
            </w:pPr>
            <w:r w:rsidRPr="001B367A">
              <w:t>Optional</w:t>
            </w:r>
          </w:p>
        </w:tc>
        <w:tc>
          <w:tcPr>
            <w:tcW w:w="6515"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611DE">
            <w:pPr>
              <w:pStyle w:val="TALcontinuation"/>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611DE">
            <w:pPr>
              <w:pStyle w:val="TALcontinuation"/>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611DE">
            <w:pPr>
              <w:pStyle w:val="TALcontinuation"/>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505D24">
        <w:tc>
          <w:tcPr>
            <w:tcW w:w="1838" w:type="dxa"/>
          </w:tcPr>
          <w:p w14:paraId="5BFA64BE" w14:textId="77777777" w:rsidR="00034142" w:rsidRPr="00505D24" w:rsidRDefault="00034142" w:rsidP="00030767">
            <w:pPr>
              <w:pStyle w:val="JSONproperty"/>
              <w:rPr>
                <w:rStyle w:val="Codechar"/>
              </w:rPr>
            </w:pPr>
            <w:r w:rsidRPr="00505D24">
              <w:rPr>
                <w:rStyle w:val="Codechar"/>
              </w:rPr>
              <w:t>earliestFetchTime</w:t>
            </w:r>
          </w:p>
        </w:tc>
        <w:tc>
          <w:tcPr>
            <w:tcW w:w="1276" w:type="dxa"/>
          </w:tcPr>
          <w:p w14:paraId="2FF7C609" w14:textId="77777777" w:rsidR="00034142" w:rsidRPr="001B367A" w:rsidRDefault="00034142" w:rsidP="009574E5">
            <w:pPr>
              <w:pStyle w:val="TAC"/>
            </w:pPr>
            <w:r w:rsidRPr="001B367A">
              <w:t>Optional</w:t>
            </w:r>
          </w:p>
        </w:tc>
        <w:tc>
          <w:tcPr>
            <w:tcW w:w="6515"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505D24">
        <w:tc>
          <w:tcPr>
            <w:tcW w:w="1838" w:type="dxa"/>
          </w:tcPr>
          <w:p w14:paraId="00897A46" w14:textId="77777777" w:rsidR="00034142" w:rsidRPr="00505D24" w:rsidRDefault="00034142" w:rsidP="00030767">
            <w:pPr>
              <w:pStyle w:val="JSONproperty"/>
              <w:rPr>
                <w:rStyle w:val="Codechar"/>
              </w:rPr>
            </w:pPr>
            <w:r w:rsidRPr="00505D24">
              <w:rPr>
                <w:rStyle w:val="Codechar"/>
              </w:rPr>
              <w:t>latestFetchTime</w:t>
            </w:r>
          </w:p>
        </w:tc>
        <w:tc>
          <w:tcPr>
            <w:tcW w:w="1276" w:type="dxa"/>
          </w:tcPr>
          <w:p w14:paraId="35246DA0" w14:textId="77777777" w:rsidR="00034142" w:rsidRPr="001B367A" w:rsidRDefault="00034142" w:rsidP="009574E5">
            <w:pPr>
              <w:pStyle w:val="TAC"/>
            </w:pPr>
            <w:r w:rsidRPr="001B367A">
              <w:t>Optional</w:t>
            </w:r>
          </w:p>
        </w:tc>
        <w:tc>
          <w:tcPr>
            <w:tcW w:w="6515"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175A9F"/>
    <w:p w14:paraId="2A5B187D" w14:textId="0724134E" w:rsidR="006761E8" w:rsidRPr="001B367A" w:rsidRDefault="006761E8" w:rsidP="006761E8">
      <w:pPr>
        <w:pStyle w:val="Heading2"/>
        <w:rPr>
          <w:lang w:eastAsia="ja-JP"/>
        </w:rPr>
      </w:pPr>
      <w:bookmarkStart w:id="142" w:name="_CR6_2"/>
      <w:bookmarkStart w:id="143" w:name="_Toc171672875"/>
      <w:bookmarkEnd w:id="142"/>
      <w:r w:rsidRPr="001B367A">
        <w:rPr>
          <w:lang w:eastAsia="ja-JP"/>
        </w:rPr>
        <w:t>6.2</w:t>
      </w:r>
      <w:r w:rsidRPr="001B367A">
        <w:rPr>
          <w:lang w:eastAsia="ja-JP"/>
        </w:rPr>
        <w:tab/>
        <w:t>Usage of FLUTE for Object Distribution Method</w:t>
      </w:r>
      <w:bookmarkEnd w:id="143"/>
    </w:p>
    <w:p w14:paraId="03C741CA" w14:textId="77777777" w:rsidR="006761E8" w:rsidRPr="001B367A" w:rsidRDefault="006761E8" w:rsidP="006761E8">
      <w:pPr>
        <w:pStyle w:val="Heading3"/>
        <w:rPr>
          <w:lang w:eastAsia="ja-JP"/>
        </w:rPr>
      </w:pPr>
      <w:bookmarkStart w:id="144" w:name="_CR6_2_1"/>
      <w:bookmarkStart w:id="145" w:name="_Toc171672876"/>
      <w:bookmarkEnd w:id="144"/>
      <w:r w:rsidRPr="001B367A">
        <w:rPr>
          <w:lang w:eastAsia="ja-JP"/>
        </w:rPr>
        <w:t>6.2.1</w:t>
      </w:r>
      <w:r w:rsidRPr="001B367A">
        <w:rPr>
          <w:lang w:eastAsia="ja-JP"/>
        </w:rPr>
        <w:tab/>
      </w:r>
      <w:bookmarkEnd w:id="133"/>
      <w:bookmarkEnd w:id="134"/>
      <w:r w:rsidRPr="001B367A">
        <w:rPr>
          <w:lang w:eastAsia="ja-JP"/>
        </w:rPr>
        <w:t>General</w:t>
      </w:r>
      <w:bookmarkEnd w:id="145"/>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46"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46"/>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47"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505D24">
        <w:rPr>
          <w:rStyle w:val="Codechar"/>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47"/>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48" w:name="_CR6_2_2"/>
      <w:bookmarkStart w:id="149" w:name="_Toc171672877"/>
      <w:bookmarkEnd w:id="148"/>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49"/>
    </w:p>
    <w:p w14:paraId="310E3AA0" w14:textId="0BA75B05" w:rsidR="006761E8" w:rsidRPr="001B367A" w:rsidRDefault="006761E8" w:rsidP="006761E8">
      <w:pPr>
        <w:pStyle w:val="Heading4"/>
        <w:rPr>
          <w:lang w:eastAsia="ja-JP"/>
        </w:rPr>
      </w:pPr>
      <w:bookmarkStart w:id="150" w:name="_CR6_2_2_1"/>
      <w:bookmarkStart w:id="151" w:name="_Toc171672878"/>
      <w:bookmarkEnd w:id="150"/>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51"/>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6ACCCD53" w:rsidR="00474DDB" w:rsidRPr="001B367A" w:rsidRDefault="00474DDB" w:rsidP="00474DDB">
      <w:pPr>
        <w:pStyle w:val="B1"/>
        <w:rPr>
          <w:lang w:eastAsia="ja-JP"/>
        </w:rPr>
      </w:pPr>
      <w:bookmarkStart w:id="152"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505D24">
        <w:rPr>
          <w:rStyle w:val="Codechar"/>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w:t>
      </w:r>
      <w:r w:rsidRPr="001B367A">
        <w:t xml:space="preserve">the MBS Schedule Description </w:t>
      </w:r>
      <w:r w:rsidR="00917832" w:rsidRPr="001B367A">
        <w:t>metadata unit</w:t>
      </w:r>
      <w:r w:rsidR="00505D24">
        <w:t xml:space="preserve"> in the service schedule descriptions of the MBS Distribution Session (see clause 5.2.7)</w:t>
      </w:r>
      <w:r w:rsidRPr="001B367A">
        <w:t xml:space="preserve">, if present. If there is no </w:t>
      </w:r>
      <w:r w:rsidR="00505D24">
        <w:t xml:space="preserve">service </w:t>
      </w:r>
      <w:r w:rsidRPr="001B367A">
        <w:t xml:space="preserve">schedule </w:t>
      </w:r>
      <w:r w:rsidR="00917832" w:rsidRPr="001B367A">
        <w:t>specified,</w:t>
      </w:r>
      <w:r w:rsidRPr="001B367A">
        <w:t xml:space="preserve"> both values</w:t>
      </w:r>
      <w:r w:rsidR="00505D24" w:rsidRPr="001B367A">
        <w:t xml:space="preserve"> </w:t>
      </w:r>
      <w:r w:rsidR="00505D24">
        <w:t xml:space="preserve">of the </w:t>
      </w:r>
      <w:r w:rsidR="00505D24" w:rsidRPr="001B367A">
        <w:t xml:space="preserve">SDP </w:t>
      </w:r>
      <w:r w:rsidR="00505D24" w:rsidRPr="00BD2FFA">
        <w:rPr>
          <w:rStyle w:val="Codechar"/>
        </w:rPr>
        <w:t>t</w:t>
      </w:r>
      <w:r w:rsidR="00505D24" w:rsidRPr="001B367A">
        <w:t>-line</w:t>
      </w:r>
      <w:r w:rsidRPr="001B367A">
        <w:t xml:space="preserve"> should be set to zero indicating undefined times.</w:t>
      </w:r>
    </w:p>
    <w:bookmarkEnd w:id="152"/>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53" w:name="_CR6_2_2_2"/>
      <w:bookmarkStart w:id="154" w:name="_Toc171672879"/>
      <w:bookmarkEnd w:id="153"/>
      <w:r w:rsidRPr="001B367A">
        <w:t>6.2.</w:t>
      </w:r>
      <w:r w:rsidR="00ED083E" w:rsidRPr="001B367A">
        <w:t>2</w:t>
      </w:r>
      <w:r w:rsidRPr="001B367A">
        <w:t>.2</w:t>
      </w:r>
      <w:r w:rsidRPr="001B367A">
        <w:tab/>
        <w:t>MBS service type of MBS Session</w:t>
      </w:r>
      <w:bookmarkEnd w:id="154"/>
    </w:p>
    <w:p w14:paraId="77882249" w14:textId="5CD930D5" w:rsidR="006761E8" w:rsidRPr="001B367A" w:rsidRDefault="006761E8" w:rsidP="000F7875">
      <w:pPr>
        <w:keepNext/>
      </w:pPr>
      <w:bookmarkStart w:id="155" w:name="_MCCTEMPBM_CRPT22990033___7"/>
      <w:r w:rsidRPr="001B367A">
        <w:t>A new MBS service type declaration attribute</w:t>
      </w:r>
      <w:r w:rsidR="002D7A32" w:rsidRPr="001B367A">
        <w:t xml:space="preserve"> </w:t>
      </w:r>
      <w:r w:rsidR="002D7A32" w:rsidRPr="00505D24">
        <w:rPr>
          <w:rStyle w:val="Codechar"/>
        </w:rPr>
        <w:t>mbs-servicetype</w:t>
      </w:r>
      <w:r w:rsidRPr="001B367A">
        <w:t xml:space="preserve"> is defined which results in, e.g.:</w:t>
      </w:r>
    </w:p>
    <w:p w14:paraId="3C98360B" w14:textId="77777777" w:rsidR="006761E8" w:rsidRPr="001B367A" w:rsidRDefault="006761E8" w:rsidP="000F7875">
      <w:pPr>
        <w:pStyle w:val="B1"/>
        <w:keepNext/>
      </w:pPr>
      <w:bookmarkStart w:id="156" w:name="_MCCTEMPBM_CRPT22990034___7"/>
      <w:bookmarkEnd w:id="155"/>
      <w:r w:rsidRPr="001B367A">
        <w:t>-</w:t>
      </w:r>
      <w:r w:rsidRPr="001B367A">
        <w:tab/>
      </w:r>
      <w:r w:rsidRPr="00505D24">
        <w:rPr>
          <w:rStyle w:val="Codechar"/>
        </w:rPr>
        <w:t>a=mbs-servicetype:broadcast 123869108302929</w:t>
      </w:r>
    </w:p>
    <w:bookmarkEnd w:id="156"/>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57" w:name="_MCCTEMPBM_CRPT22990035___7"/>
      <w:r w:rsidRPr="001B367A">
        <w:t>-</w:t>
      </w:r>
      <w:r w:rsidRPr="001B367A">
        <w:tab/>
      </w:r>
      <w:r w:rsidRPr="00505D24">
        <w:rPr>
          <w:rStyle w:val="Codechar"/>
        </w:rPr>
        <w:t>a=mbs-servicetype:multicast 123869108302929</w:t>
      </w:r>
    </w:p>
    <w:bookmarkEnd w:id="157"/>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58" w:name="_CRTable6_2_2_21"/>
      <w:r w:rsidRPr="001B367A">
        <w:t>Table </w:t>
      </w:r>
      <w:bookmarkEnd w:id="158"/>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175A9F"/>
    <w:p w14:paraId="483DDD18" w14:textId="14CD8421" w:rsidR="006761E8" w:rsidRPr="001B367A" w:rsidRDefault="006761E8" w:rsidP="006761E8">
      <w:bookmarkStart w:id="159"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59"/>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60" w:name="_MCCTEMPBM_CRPT22990037___7"/>
      <w:r w:rsidRPr="001B367A">
        <w:t>-</w:t>
      </w:r>
      <w:r w:rsidRPr="001B367A">
        <w:tab/>
      </w:r>
      <w:r w:rsidRPr="00505D24">
        <w:rPr>
          <w:rStyle w:val="Codechar"/>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505D24">
        <w:rPr>
          <w:rStyle w:val="Codechar"/>
        </w:rPr>
        <w:t>tmgi = 1*15DIGIT</w:t>
      </w:r>
    </w:p>
    <w:bookmarkEnd w:id="160"/>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61"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62" w:name="_CR6_2_2_3"/>
      <w:bookmarkStart w:id="163" w:name="_Toc171672880"/>
      <w:bookmarkEnd w:id="161"/>
      <w:bookmarkEnd w:id="162"/>
      <w:r w:rsidRPr="001B367A">
        <w:t>6.2.</w:t>
      </w:r>
      <w:r w:rsidR="00ED083E" w:rsidRPr="001B367A">
        <w:t>2</w:t>
      </w:r>
      <w:r w:rsidRPr="001B367A">
        <w:t>.3</w:t>
      </w:r>
      <w:r w:rsidRPr="001B367A">
        <w:tab/>
        <w:t xml:space="preserve">SDP </w:t>
      </w:r>
      <w:r w:rsidR="00592D02" w:rsidRPr="001B367A">
        <w:t>e</w:t>
      </w:r>
      <w:r w:rsidRPr="001B367A">
        <w:t>xamples for FLUTE Session</w:t>
      </w:r>
      <w:bookmarkEnd w:id="163"/>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175A9F">
        <w:tc>
          <w:tcPr>
            <w:tcW w:w="9631" w:type="dxa"/>
            <w:shd w:val="clear" w:color="auto" w:fill="D9D9D9" w:themeFill="background1" w:themeFillShade="D9"/>
          </w:tcPr>
          <w:p w14:paraId="1B088957" w14:textId="77777777" w:rsidR="006761E8" w:rsidRPr="001B367A" w:rsidRDefault="006761E8" w:rsidP="006761E8">
            <w:pPr>
              <w:pStyle w:val="PL"/>
              <w:keepNext/>
              <w:keepLines/>
              <w:rPr>
                <w:iCs/>
              </w:rPr>
            </w:pPr>
            <w:r w:rsidRPr="001B367A">
              <w:rPr>
                <w:iCs/>
              </w:rPr>
              <w:t>v=0</w:t>
            </w:r>
          </w:p>
          <w:p w14:paraId="31898B4C" w14:textId="77777777" w:rsidR="006761E8" w:rsidRPr="001B367A" w:rsidRDefault="006761E8" w:rsidP="006761E8">
            <w:pPr>
              <w:pStyle w:val="PL"/>
              <w:keepNext/>
              <w:keepLines/>
              <w:rPr>
                <w:iCs/>
              </w:rPr>
            </w:pPr>
            <w:r w:rsidRPr="001B367A">
              <w:rPr>
                <w:iCs/>
              </w:rPr>
              <w:t>o=user123 2890844526 2890842807 IN IP6 2201:056D::112E:144A:1E24</w:t>
            </w:r>
          </w:p>
          <w:p w14:paraId="04B1C166" w14:textId="77777777" w:rsidR="006761E8" w:rsidRPr="001B367A" w:rsidRDefault="006761E8" w:rsidP="006761E8">
            <w:pPr>
              <w:pStyle w:val="PL"/>
              <w:keepNext/>
              <w:keepLines/>
              <w:rPr>
                <w:iCs/>
              </w:rPr>
            </w:pPr>
            <w:r w:rsidRPr="001B367A">
              <w:rPr>
                <w:iCs/>
              </w:rPr>
              <w:t>s=Object Distribution session example</w:t>
            </w:r>
          </w:p>
          <w:p w14:paraId="325510EA" w14:textId="77777777" w:rsidR="006761E8" w:rsidRPr="001B367A" w:rsidRDefault="006761E8" w:rsidP="006761E8">
            <w:pPr>
              <w:pStyle w:val="PL"/>
              <w:keepNext/>
              <w:keepLines/>
              <w:rPr>
                <w:iCs/>
              </w:rPr>
            </w:pPr>
            <w:r w:rsidRPr="001B367A">
              <w:rPr>
                <w:iCs/>
              </w:rPr>
              <w:t>i=More information</w:t>
            </w:r>
          </w:p>
          <w:p w14:paraId="0476B6F4" w14:textId="77777777" w:rsidR="006761E8" w:rsidRPr="001B367A" w:rsidRDefault="006761E8" w:rsidP="006761E8">
            <w:pPr>
              <w:pStyle w:val="PL"/>
              <w:keepNext/>
              <w:keepLines/>
              <w:rPr>
                <w:iCs/>
              </w:rPr>
            </w:pPr>
            <w:r w:rsidRPr="001B367A">
              <w:rPr>
                <w:iCs/>
              </w:rPr>
              <w:t>t=2873397496 2873404696</w:t>
            </w:r>
          </w:p>
          <w:p w14:paraId="59556F3A" w14:textId="77777777" w:rsidR="006761E8" w:rsidRPr="001B367A" w:rsidRDefault="006761E8" w:rsidP="006761E8">
            <w:pPr>
              <w:pStyle w:val="PL"/>
              <w:keepNext/>
              <w:keepLines/>
              <w:rPr>
                <w:iCs/>
              </w:rPr>
            </w:pPr>
            <w:r w:rsidRPr="001B367A">
              <w:rPr>
                <w:iCs/>
              </w:rPr>
              <w:t>a=mbs-servicetype:broadcast 123869108302929</w:t>
            </w:r>
          </w:p>
          <w:p w14:paraId="3D98F3F0" w14:textId="77777777" w:rsidR="006761E8" w:rsidRPr="001B367A" w:rsidRDefault="006761E8" w:rsidP="006761E8">
            <w:pPr>
              <w:pStyle w:val="PL"/>
              <w:keepNext/>
              <w:keepLines/>
              <w:rPr>
                <w:iCs/>
              </w:rPr>
            </w:pPr>
            <w:r w:rsidRPr="001B367A">
              <w:rPr>
                <w:iCs/>
              </w:rPr>
              <w:t>a=FEC-declaration:0 encoding-id=1</w:t>
            </w:r>
          </w:p>
          <w:p w14:paraId="2FD31F4C" w14:textId="77777777" w:rsidR="006761E8" w:rsidRPr="001B367A" w:rsidRDefault="006761E8" w:rsidP="006761E8">
            <w:pPr>
              <w:pStyle w:val="PL"/>
              <w:keepNext/>
              <w:keepLines/>
              <w:rPr>
                <w:iCs/>
              </w:rPr>
            </w:pPr>
            <w:r w:rsidRPr="001B367A">
              <w:rPr>
                <w:iCs/>
              </w:rPr>
              <w:t>a=source-filter: incl IN IP6 * 2001:210:1:2:240:96FF:FE25:8EC9</w:t>
            </w:r>
          </w:p>
          <w:p w14:paraId="516469AB" w14:textId="77777777" w:rsidR="006761E8" w:rsidRPr="001B367A" w:rsidRDefault="006761E8" w:rsidP="006761E8">
            <w:pPr>
              <w:pStyle w:val="PL"/>
              <w:keepNext/>
              <w:keepLines/>
              <w:rPr>
                <w:iCs/>
              </w:rPr>
            </w:pPr>
            <w:r w:rsidRPr="001B367A">
              <w:rPr>
                <w:iCs/>
              </w:rPr>
              <w:t>a=flute-tsi:3</w:t>
            </w:r>
          </w:p>
          <w:p w14:paraId="1436B4C4" w14:textId="77777777" w:rsidR="006761E8" w:rsidRPr="001B367A" w:rsidRDefault="006761E8" w:rsidP="006761E8">
            <w:pPr>
              <w:pStyle w:val="PL"/>
              <w:keepNext/>
              <w:keepLines/>
              <w:rPr>
                <w:iCs/>
              </w:rPr>
            </w:pPr>
            <w:r w:rsidRPr="001B367A">
              <w:rPr>
                <w:iCs/>
              </w:rPr>
              <w:t>m=application 12345 FLUTE/UDP 0</w:t>
            </w:r>
          </w:p>
          <w:p w14:paraId="11C18F69" w14:textId="77777777" w:rsidR="006761E8" w:rsidRPr="001B367A" w:rsidRDefault="006761E8" w:rsidP="006761E8">
            <w:pPr>
              <w:pStyle w:val="PL"/>
              <w:keepNext/>
              <w:keepLines/>
              <w:rPr>
                <w:iCs/>
              </w:rPr>
            </w:pPr>
            <w:r w:rsidRPr="001B367A">
              <w:rPr>
                <w:iCs/>
              </w:rPr>
              <w:t>c=IN IP6 FF1E:03AD::7F2E:172A:1E24/1</w:t>
            </w:r>
          </w:p>
          <w:p w14:paraId="49A75834" w14:textId="77777777" w:rsidR="006761E8" w:rsidRPr="001B367A" w:rsidRDefault="006761E8" w:rsidP="006761E8">
            <w:pPr>
              <w:pStyle w:val="PL"/>
              <w:keepNext/>
              <w:keepLines/>
              <w:rPr>
                <w:iCs/>
              </w:rPr>
            </w:pPr>
            <w:r w:rsidRPr="001B367A">
              <w:rPr>
                <w:iCs/>
              </w:rPr>
              <w:t>b=1000</w:t>
            </w:r>
          </w:p>
          <w:p w14:paraId="33EFB169" w14:textId="77777777" w:rsidR="006761E8" w:rsidRPr="001B367A" w:rsidRDefault="006761E8" w:rsidP="006761E8">
            <w:pPr>
              <w:pStyle w:val="PL"/>
              <w:rPr>
                <w:iCs/>
              </w:rPr>
            </w:pPr>
            <w:r w:rsidRPr="001B367A">
              <w:rPr>
                <w:iCs/>
              </w:rPr>
              <w:t>a=lang:EN</w:t>
            </w:r>
          </w:p>
          <w:p w14:paraId="01F147D6" w14:textId="505328F4" w:rsidR="006761E8" w:rsidRPr="001B367A" w:rsidRDefault="006761E8" w:rsidP="006761E8">
            <w:pPr>
              <w:pStyle w:val="PL"/>
              <w:rPr>
                <w:i/>
              </w:rPr>
            </w:pPr>
            <w:r w:rsidRPr="001B367A">
              <w:rPr>
                <w:iCs/>
              </w:rPr>
              <w:t>a=FEC:0</w:t>
            </w:r>
          </w:p>
        </w:tc>
      </w:tr>
    </w:tbl>
    <w:p w14:paraId="535B7292" w14:textId="77777777" w:rsidR="006761E8" w:rsidRPr="001B367A" w:rsidRDefault="006761E8" w:rsidP="006761E8">
      <w:pPr>
        <w:pStyle w:val="TAN"/>
        <w:keepNext w:val="0"/>
      </w:pPr>
    </w:p>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175A9F">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6761E8">
      <w:pPr>
        <w:pStyle w:val="TAN"/>
        <w:keepNext w:val="0"/>
      </w:pPr>
    </w:p>
    <w:p w14:paraId="2E9E3ECD" w14:textId="1BDEDBFE" w:rsidR="006761E8" w:rsidRPr="001B367A" w:rsidRDefault="006761E8" w:rsidP="006761E8">
      <w:pPr>
        <w:pStyle w:val="Heading3"/>
      </w:pPr>
      <w:bookmarkStart w:id="164" w:name="_CR6_2_3"/>
      <w:bookmarkStart w:id="165" w:name="_Toc171672881"/>
      <w:bookmarkEnd w:id="164"/>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65"/>
    </w:p>
    <w:p w14:paraId="07DC086E" w14:textId="584208F7" w:rsidR="006761E8" w:rsidRPr="001B367A" w:rsidRDefault="006761E8" w:rsidP="006761E8">
      <w:pPr>
        <w:pStyle w:val="Heading4"/>
      </w:pPr>
      <w:bookmarkStart w:id="166" w:name="_CR6_2_3_1"/>
      <w:bookmarkStart w:id="167" w:name="_Toc171672882"/>
      <w:bookmarkEnd w:id="166"/>
      <w:r w:rsidRPr="001B367A">
        <w:t>6.2.</w:t>
      </w:r>
      <w:r w:rsidR="00ED083E" w:rsidRPr="001B367A">
        <w:t>3</w:t>
      </w:r>
      <w:r w:rsidRPr="001B367A">
        <w:t>.1</w:t>
      </w:r>
      <w:r w:rsidRPr="001B367A">
        <w:tab/>
        <w:t>Introduction</w:t>
      </w:r>
      <w:bookmarkEnd w:id="167"/>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bookmarkStart w:id="168" w:name="_CR6_2_3_2"/>
      <w:bookmarkEnd w:id="168"/>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69" w:name="_MCCTEMPBM_CRPT22990039___7"/>
      <w:r w:rsidRPr="001B367A">
        <w:t>-</w:t>
      </w:r>
      <w:r w:rsidRPr="001B367A">
        <w:tab/>
      </w:r>
      <w:r w:rsidRPr="00505D24">
        <w:rPr>
          <w:rStyle w:val="Codechar"/>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505D24">
        <w:rPr>
          <w:rStyle w:val="Codechar"/>
        </w:rPr>
        <w:t>OBJECT_COLLECTION</w:t>
      </w:r>
      <w:r w:rsidRPr="001B367A">
        <w:t>, as specified in clause 6.2.3.3; or</w:t>
      </w:r>
    </w:p>
    <w:p w14:paraId="445A530E" w14:textId="77777777" w:rsidR="002D7A32" w:rsidRPr="00505D24" w:rsidRDefault="002D7A32" w:rsidP="002D7A32">
      <w:pPr>
        <w:pStyle w:val="B1"/>
        <w:rPr>
          <w:rStyle w:val="Codechar"/>
        </w:rPr>
      </w:pPr>
      <w:r w:rsidRPr="001B367A">
        <w:t>-</w:t>
      </w:r>
      <w:r w:rsidRPr="001B367A">
        <w:tab/>
      </w:r>
      <w:r w:rsidRPr="00505D24">
        <w:rPr>
          <w:rStyle w:val="Codechar"/>
        </w:rPr>
        <w:t>OBJECT_CAROUSEL</w:t>
      </w:r>
      <w:r w:rsidRPr="001B367A">
        <w:t>, as specified in clause 6.2.3.4.</w:t>
      </w:r>
    </w:p>
    <w:p w14:paraId="583112CE" w14:textId="4688EF18" w:rsidR="002D7A32" w:rsidRPr="001B367A" w:rsidRDefault="002D7A32" w:rsidP="002D7A32">
      <w:bookmarkStart w:id="170" w:name="_MCCTEMPBM_CRPT22990040___7"/>
      <w:bookmarkEnd w:id="169"/>
      <w:r w:rsidRPr="001B367A">
        <w:t xml:space="preserve">The Object Repair mechanism for FLUTE shall not be used with the </w:t>
      </w:r>
      <w:r w:rsidRPr="00505D24">
        <w:rPr>
          <w:rStyle w:val="Codechar"/>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71" w:name="_Toc171672883"/>
      <w:bookmarkEnd w:id="170"/>
      <w:r w:rsidRPr="001B367A">
        <w:t>6.2.</w:t>
      </w:r>
      <w:r w:rsidR="00ED083E" w:rsidRPr="001B367A">
        <w:t>3</w:t>
      </w:r>
      <w:r w:rsidRPr="001B367A">
        <w:t>.2</w:t>
      </w:r>
      <w:r w:rsidRPr="001B367A">
        <w:tab/>
        <w:t xml:space="preserve">Single object </w:t>
      </w:r>
      <w:r w:rsidR="003C19E7" w:rsidRPr="001B367A">
        <w:t>operating</w:t>
      </w:r>
      <w:r w:rsidRPr="001B367A">
        <w:t xml:space="preserve"> mode</w:t>
      </w:r>
      <w:bookmarkEnd w:id="171"/>
    </w:p>
    <w:p w14:paraId="3EDBB6EC" w14:textId="41AFE51F" w:rsidR="003C19E7" w:rsidRPr="001B367A" w:rsidRDefault="003C19E7" w:rsidP="003C19E7">
      <w:pPr>
        <w:keepNext/>
        <w:rPr>
          <w:lang w:eastAsia="zh-CN"/>
        </w:rPr>
      </w:pPr>
      <w:bookmarkStart w:id="172" w:name="_MCCTEMPBM_CRPT22990041___7"/>
      <w:r w:rsidRPr="001B367A">
        <w:t>Single object operating mode (</w:t>
      </w:r>
      <w:r w:rsidRPr="00505D24">
        <w:rPr>
          <w:rStyle w:val="Codechar"/>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72"/>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73" w:name="_CR6_2_3_3"/>
      <w:bookmarkStart w:id="174" w:name="_Toc171672884"/>
      <w:bookmarkEnd w:id="173"/>
      <w:r w:rsidRPr="001B367A">
        <w:t>6.2.3.3</w:t>
      </w:r>
      <w:r w:rsidRPr="001B367A">
        <w:tab/>
        <w:t>Object collection operating mode</w:t>
      </w:r>
      <w:bookmarkEnd w:id="174"/>
    </w:p>
    <w:p w14:paraId="62BC8B5F" w14:textId="77777777" w:rsidR="00462BFF" w:rsidRPr="001B367A" w:rsidRDefault="00462BFF" w:rsidP="00462BFF">
      <w:pPr>
        <w:keepNext/>
        <w:rPr>
          <w:lang w:eastAsia="zh-CN"/>
        </w:rPr>
      </w:pPr>
      <w:bookmarkStart w:id="175" w:name="_MCCTEMPBM_CRPT22990042___7"/>
      <w:r w:rsidRPr="001B367A">
        <w:t>Object collection operating mode (</w:t>
      </w:r>
      <w:r w:rsidRPr="00505D24">
        <w:rPr>
          <w:rStyle w:val="Codechar"/>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75"/>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76" w:name="_CR6_2_3_4"/>
      <w:bookmarkStart w:id="177" w:name="_Toc123801339"/>
      <w:bookmarkStart w:id="178" w:name="_Toc171672885"/>
      <w:bookmarkEnd w:id="176"/>
      <w:r w:rsidRPr="001B367A">
        <w:t>6.2.3.4</w:t>
      </w:r>
      <w:r w:rsidRPr="001B367A">
        <w:tab/>
        <w:t>Object carousel operating mode</w:t>
      </w:r>
      <w:bookmarkEnd w:id="177"/>
      <w:bookmarkEnd w:id="178"/>
    </w:p>
    <w:p w14:paraId="16965C15" w14:textId="77777777" w:rsidR="00462BFF" w:rsidRPr="001B367A" w:rsidRDefault="00462BFF" w:rsidP="00462BFF">
      <w:pPr>
        <w:keepNext/>
        <w:rPr>
          <w:lang w:eastAsia="zh-CN"/>
        </w:rPr>
      </w:pPr>
      <w:bookmarkStart w:id="179" w:name="_MCCTEMPBM_CRPT22990043___7"/>
      <w:r w:rsidRPr="001B367A">
        <w:t>Object carousel operating mode (</w:t>
      </w:r>
      <w:r w:rsidRPr="00505D24">
        <w:rPr>
          <w:rStyle w:val="Codechar"/>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79"/>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80" w:name="_CR6_2_3_5"/>
      <w:bookmarkStart w:id="181" w:name="_Toc171672886"/>
      <w:bookmarkEnd w:id="180"/>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81"/>
    </w:p>
    <w:p w14:paraId="11A6BB24" w14:textId="32CDE535" w:rsidR="009C2A87" w:rsidRPr="001B367A" w:rsidRDefault="009C2A87" w:rsidP="009C2A87">
      <w:bookmarkStart w:id="182" w:name="_MCCTEMPBM_CRPT22990044___7"/>
      <w:r w:rsidRPr="001B367A">
        <w:t>Segment streaming operating mode (</w:t>
      </w:r>
      <w:r w:rsidRPr="00505D24">
        <w:rPr>
          <w:rStyle w:val="Codechar"/>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82"/>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83"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83"/>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84"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85" w:name="_CR7"/>
      <w:bookmarkStart w:id="186" w:name="_Toc171672887"/>
      <w:bookmarkEnd w:id="184"/>
      <w:bookmarkEnd w:id="185"/>
      <w:r w:rsidRPr="001B367A">
        <w:t>6.2.4</w:t>
      </w:r>
      <w:r w:rsidRPr="001B367A">
        <w:tab/>
        <w:t>Object Repair mechanism for FLUTE</w:t>
      </w:r>
      <w:bookmarkEnd w:id="186"/>
    </w:p>
    <w:p w14:paraId="5096BA44" w14:textId="77777777" w:rsidR="002D7A32" w:rsidRPr="001B367A" w:rsidRDefault="002D7A32" w:rsidP="001B367A">
      <w:pPr>
        <w:pStyle w:val="Heading4"/>
      </w:pPr>
      <w:bookmarkStart w:id="187" w:name="_Toc171672888"/>
      <w:r w:rsidRPr="001B367A">
        <w:t>6.2.4.1</w:t>
      </w:r>
      <w:r w:rsidRPr="001B367A">
        <w:tab/>
        <w:t>General</w:t>
      </w:r>
      <w:bookmarkEnd w:id="187"/>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88"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189" w:name="_Toc171672889"/>
      <w:bookmarkEnd w:id="188"/>
      <w:r w:rsidRPr="001B367A">
        <w:t>6.2.4.2</w:t>
      </w:r>
      <w:r w:rsidRPr="001B367A">
        <w:tab/>
        <w:t>Post-session Object Repair procedure</w:t>
      </w:r>
      <w:bookmarkEnd w:id="189"/>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190"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191" w:name="_MCCTEMPBM_CRPT22990049___7"/>
      <w:bookmarkEnd w:id="190"/>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191"/>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192"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192"/>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193"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194" w:name="_MCCTEMPBM_CRPT22990052___7"/>
      <w:bookmarkEnd w:id="193"/>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505D24">
        <w:rPr>
          <w:rStyle w:val="Codechar"/>
        </w:rPr>
        <w:t>Range[M]</w:t>
      </w:r>
      <w:r w:rsidRPr="001B367A">
        <w:t xml:space="preserve"> with </w:t>
      </w:r>
      <w:r w:rsidRPr="00505D24">
        <w:rPr>
          <w:rStyle w:val="Codechar"/>
        </w:rPr>
        <w:t>M</w:t>
      </w:r>
      <w:r w:rsidRPr="001B367A">
        <w:t xml:space="preserve"> the number of independent ranges and </w:t>
      </w:r>
      <w:r w:rsidRPr="00505D24">
        <w:rPr>
          <w:rStyle w:val="Codechar"/>
        </w:rPr>
        <w:t>Range[m].start</w:t>
      </w:r>
      <w:r w:rsidRPr="001B367A">
        <w:t xml:space="preserve"> the start of the </w:t>
      </w:r>
      <w:r w:rsidRPr="001B367A">
        <w:rPr>
          <w:rStyle w:val="Codechar"/>
        </w:rPr>
        <w:t>m</w:t>
      </w:r>
      <w:r w:rsidRPr="001B367A">
        <w:t xml:space="preserve">th range and </w:t>
      </w:r>
      <w:r w:rsidRPr="00505D24">
        <w:rPr>
          <w:rStyle w:val="Codechar"/>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194"/>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195" w:name="_MCCTEMPBM_CRPT22990053___7"/>
      <w:r w:rsidRPr="001B367A">
        <w:t>-</w:t>
      </w:r>
      <w:r w:rsidRPr="001B367A">
        <w:tab/>
        <w:t xml:space="preserve">The </w:t>
      </w:r>
      <w:r w:rsidRPr="001B367A">
        <w:rPr>
          <w:rStyle w:val="JSONpropertyChar"/>
        </w:rPr>
        <w:t>offsetTime</w:t>
      </w:r>
      <w:r w:rsidRPr="001B367A">
        <w:t xml:space="preserve"> and </w:t>
      </w:r>
      <w:r w:rsidRPr="001B367A">
        <w:rPr>
          <w:rStyle w:val="JSONpropertyChar"/>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505D24">
        <w:rPr>
          <w:rStyle w:val="Codechar"/>
        </w:rPr>
        <w:t>Range[M]</w:t>
      </w:r>
      <w:r w:rsidRPr="001B367A">
        <w:t xml:space="preserve"> determined in step 4b.</w:t>
      </w:r>
    </w:p>
    <w:bookmarkEnd w:id="195"/>
    <w:p w14:paraId="7BA2D0F5" w14:textId="77777777" w:rsidR="002D7A32" w:rsidRPr="001B367A" w:rsidRDefault="002D7A32" w:rsidP="002D7A32">
      <w:pPr>
        <w:pStyle w:val="B1"/>
      </w:pPr>
      <w:r w:rsidRPr="001B367A">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196" w:name="_Toc171672890"/>
      <w:r w:rsidRPr="001B367A">
        <w:rPr>
          <w:lang w:eastAsia="ja-JP"/>
        </w:rPr>
        <w:t>6.2.4.3</w:t>
      </w:r>
      <w:r w:rsidRPr="001B367A">
        <w:rPr>
          <w:lang w:eastAsia="ja-JP"/>
        </w:rPr>
        <w:tab/>
        <w:t>In-session object repair procedure</w:t>
      </w:r>
      <w:bookmarkEnd w:id="196"/>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197" w:name="_Toc171672891"/>
      <w:r w:rsidRPr="001B367A">
        <w:rPr>
          <w:lang w:eastAsia="ja-JP"/>
        </w:rPr>
        <w:t>6.2.4.4</w:t>
      </w:r>
      <w:r w:rsidRPr="001B367A">
        <w:rPr>
          <w:lang w:eastAsia="ja-JP"/>
        </w:rPr>
        <w:tab/>
        <w:t>Network location of repair object</w:t>
      </w:r>
      <w:bookmarkEnd w:id="197"/>
    </w:p>
    <w:p w14:paraId="26AD8E78" w14:textId="77777777" w:rsidR="002D7A32" w:rsidRPr="001B367A" w:rsidRDefault="002D7A32" w:rsidP="002D7A32">
      <w:pPr>
        <w:keepNext/>
      </w:pPr>
      <w:bookmarkStart w:id="198"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199" w:name="_MCCTEMPBM_CRPT22990055___7"/>
      <w:bookmarkEnd w:id="198"/>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00" w:name="_MCCTEMPBM_CRPT22990056___7"/>
      <w:bookmarkEnd w:id="199"/>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01" w:name="_Toc171672892"/>
      <w:bookmarkEnd w:id="200"/>
      <w:r w:rsidRPr="001B367A">
        <w:rPr>
          <w:lang w:eastAsia="ja-JP"/>
        </w:rPr>
        <w:t>6.2.4.5</w:t>
      </w:r>
      <w:r w:rsidRPr="001B367A">
        <w:rPr>
          <w:lang w:eastAsia="ja-JP"/>
        </w:rPr>
        <w:tab/>
        <w:t>Byte range determination</w:t>
      </w:r>
      <w:bookmarkEnd w:id="201"/>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02"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02"/>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03" w:name="_MCCTEMPBM_CRPT22990058___7"/>
      <w:r w:rsidRPr="001B367A">
        <w:t xml:space="preserve">Once a minimal set of sufficient source symbols for recovery is determined as an ordered list of ESIs, </w:t>
      </w:r>
      <w:r w:rsidRPr="001B367A">
        <w:rPr>
          <w:rStyle w:val="Codechar"/>
        </w:rPr>
        <w:t>SS[0], …</w:t>
      </w:r>
      <w:r w:rsidRPr="00505D24">
        <w:rPr>
          <w:rStyle w:val="Codechar"/>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03"/>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04"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05" w:name="_MCCTEMPBM_CRPT22990060___7"/>
      <w:bookmarkEnd w:id="204"/>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505D24">
        <w:rPr>
          <w:rStyle w:val="Codechar"/>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06" w:name="_Toc171672893"/>
      <w:bookmarkEnd w:id="205"/>
      <w:r w:rsidRPr="001B367A">
        <w:rPr>
          <w:lang w:eastAsia="ja-JP"/>
        </w:rPr>
        <w:t>6.2.4.6</w:t>
      </w:r>
      <w:r w:rsidRPr="001B367A">
        <w:rPr>
          <w:lang w:eastAsia="ja-JP"/>
        </w:rPr>
        <w:tab/>
        <w:t>Object recovery procedure</w:t>
      </w:r>
      <w:bookmarkEnd w:id="206"/>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07" w:name="_Toc171672894"/>
      <w:r w:rsidRPr="001B367A">
        <w:t>7</w:t>
      </w:r>
      <w:r w:rsidRPr="001B367A">
        <w:tab/>
        <w:t xml:space="preserve">Packet </w:t>
      </w:r>
      <w:r w:rsidR="006C0F3B" w:rsidRPr="001B367A">
        <w:t>Distribution</w:t>
      </w:r>
      <w:r w:rsidRPr="001B367A">
        <w:t xml:space="preserve"> Method</w:t>
      </w:r>
      <w:bookmarkEnd w:id="207"/>
    </w:p>
    <w:p w14:paraId="5C2BBA35" w14:textId="2045F584" w:rsidR="00392066" w:rsidRPr="001B367A" w:rsidRDefault="00392066" w:rsidP="00392066">
      <w:pPr>
        <w:pStyle w:val="Heading2"/>
      </w:pPr>
      <w:bookmarkStart w:id="208" w:name="_CR7_1"/>
      <w:bookmarkStart w:id="209" w:name="_Toc171672895"/>
      <w:bookmarkEnd w:id="208"/>
      <w:r w:rsidRPr="001B367A">
        <w:t>7.1</w:t>
      </w:r>
      <w:r w:rsidRPr="001B367A">
        <w:tab/>
        <w:t>General</w:t>
      </w:r>
      <w:bookmarkEnd w:id="209"/>
    </w:p>
    <w:p w14:paraId="14935933" w14:textId="0AB652D7" w:rsidR="00392066" w:rsidRPr="001B367A" w:rsidRDefault="00392066" w:rsidP="00175A9F">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10" w:name="_CR7_2"/>
      <w:bookmarkStart w:id="211" w:name="_Toc171672896"/>
      <w:bookmarkEnd w:id="210"/>
      <w:r w:rsidRPr="001B367A">
        <w:t>7.2</w:t>
      </w:r>
      <w:r w:rsidRPr="001B367A">
        <w:tab/>
        <w:t xml:space="preserve">Re-using MBMS Delivery </w:t>
      </w:r>
      <w:r w:rsidR="007F33C6" w:rsidRPr="001B367A">
        <w:t xml:space="preserve">Method </w:t>
      </w:r>
      <w:r w:rsidRPr="001B367A">
        <w:t>as Packet Distribution Method</w:t>
      </w:r>
      <w:bookmarkEnd w:id="211"/>
    </w:p>
    <w:p w14:paraId="4FDDDA67" w14:textId="77777777" w:rsidR="00392066" w:rsidRPr="001B367A" w:rsidRDefault="00392066" w:rsidP="00392066">
      <w:pPr>
        <w:pStyle w:val="Heading3"/>
      </w:pPr>
      <w:bookmarkStart w:id="212" w:name="_CR7_2_1"/>
      <w:bookmarkStart w:id="213" w:name="_Toc171672897"/>
      <w:bookmarkEnd w:id="212"/>
      <w:r w:rsidRPr="001B367A">
        <w:t>7.2.1</w:t>
      </w:r>
      <w:r w:rsidRPr="001B367A">
        <w:tab/>
        <w:t>General</w:t>
      </w:r>
      <w:bookmarkEnd w:id="213"/>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bookmarkStart w:id="214" w:name="_CR7_2_3"/>
      <w:bookmarkEnd w:id="214"/>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15" w:name="_Toc171672898"/>
      <w:r w:rsidRPr="001B367A">
        <w:rPr>
          <w:lang w:eastAsia="ja-JP"/>
        </w:rPr>
        <w:t>7.2.2</w:t>
      </w:r>
      <w:r w:rsidRPr="001B367A">
        <w:rPr>
          <w:lang w:eastAsia="ja-JP"/>
        </w:rPr>
        <w:tab/>
        <w:t>Void</w:t>
      </w:r>
      <w:bookmarkEnd w:id="215"/>
    </w:p>
    <w:p w14:paraId="502425F0" w14:textId="4B7590F5" w:rsidR="00392066" w:rsidRPr="001B367A" w:rsidRDefault="00392066" w:rsidP="00392066">
      <w:pPr>
        <w:pStyle w:val="Heading3"/>
        <w:rPr>
          <w:lang w:eastAsia="ja-JP"/>
        </w:rPr>
      </w:pPr>
      <w:bookmarkStart w:id="216" w:name="_Toc171672899"/>
      <w:r w:rsidRPr="001B367A">
        <w:rPr>
          <w:lang w:eastAsia="ja-JP"/>
        </w:rPr>
        <w:t>7.2.3</w:t>
      </w:r>
      <w:r w:rsidRPr="001B367A">
        <w:rPr>
          <w:lang w:eastAsia="ja-JP"/>
        </w:rPr>
        <w:tab/>
        <w:t>Session Description</w:t>
      </w:r>
      <w:bookmarkEnd w:id="216"/>
    </w:p>
    <w:p w14:paraId="15D040D5" w14:textId="77777777" w:rsidR="00392066" w:rsidRPr="001B367A" w:rsidRDefault="00392066" w:rsidP="00392066">
      <w:pPr>
        <w:pStyle w:val="Heading4"/>
        <w:rPr>
          <w:lang w:eastAsia="ja-JP"/>
        </w:rPr>
      </w:pPr>
      <w:bookmarkStart w:id="217" w:name="_CR7_2_3_1"/>
      <w:bookmarkStart w:id="218" w:name="_Toc171672900"/>
      <w:bookmarkEnd w:id="217"/>
      <w:r w:rsidRPr="001B367A">
        <w:rPr>
          <w:lang w:eastAsia="ja-JP"/>
        </w:rPr>
        <w:t>7.2.3.1</w:t>
      </w:r>
      <w:r w:rsidRPr="001B367A">
        <w:rPr>
          <w:lang w:eastAsia="ja-JP"/>
        </w:rPr>
        <w:tab/>
        <w:t>General</w:t>
      </w:r>
      <w:bookmarkEnd w:id="218"/>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07C14E30" w:rsidR="007F33C6" w:rsidRPr="001B367A" w:rsidRDefault="007F33C6" w:rsidP="007F33C6">
      <w:pPr>
        <w:pStyle w:val="B1"/>
      </w:pPr>
      <w:bookmarkStart w:id="219"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505D24">
        <w:rPr>
          <w:rStyle w:val="Codechar"/>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if present</w:t>
      </w:r>
      <w:r w:rsidR="00505D24">
        <w:t xml:space="preserve"> in the service schedule descriptions of the MBS Distribution Session (see clause 5.2.7)</w:t>
      </w:r>
      <w:r w:rsidRPr="001B367A">
        <w:t xml:space="preserve">. If there is no </w:t>
      </w:r>
      <w:r w:rsidR="00505D24">
        <w:t xml:space="preserve">service </w:t>
      </w:r>
      <w:r w:rsidRPr="001B367A">
        <w:t xml:space="preserve">schedule </w:t>
      </w:r>
      <w:r w:rsidR="00474DDB" w:rsidRPr="001B367A">
        <w:t>specified</w:t>
      </w:r>
      <w:r w:rsidR="00917832" w:rsidRPr="001B367A">
        <w:t>,</w:t>
      </w:r>
      <w:r w:rsidRPr="001B367A">
        <w:t xml:space="preserve"> both values</w:t>
      </w:r>
      <w:r w:rsidR="00505D24" w:rsidRPr="001B367A">
        <w:t xml:space="preserve"> </w:t>
      </w:r>
      <w:r w:rsidR="00505D24">
        <w:t xml:space="preserve">of the </w:t>
      </w:r>
      <w:r w:rsidR="00505D24" w:rsidRPr="001B367A">
        <w:t xml:space="preserve">SDP </w:t>
      </w:r>
      <w:r w:rsidR="00505D24" w:rsidRPr="00BD2FFA">
        <w:rPr>
          <w:rStyle w:val="Codechar"/>
        </w:rPr>
        <w:t>t</w:t>
      </w:r>
      <w:r w:rsidR="00505D24" w:rsidRPr="001B367A">
        <w:t>-line</w:t>
      </w:r>
      <w:r w:rsidRPr="001B367A">
        <w:t xml:space="preserve"> should be set to zero indicating undefined times.</w:t>
      </w:r>
    </w:p>
    <w:bookmarkEnd w:id="219"/>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20" w:name="_CR7_2_3_2"/>
      <w:bookmarkStart w:id="221" w:name="_Toc171672901"/>
      <w:bookmarkEnd w:id="220"/>
      <w:r w:rsidRPr="001B367A">
        <w:t>7.2.3.2</w:t>
      </w:r>
      <w:r w:rsidRPr="001B367A">
        <w:tab/>
        <w:t xml:space="preserve">SDP </w:t>
      </w:r>
      <w:r w:rsidR="0039571F" w:rsidRPr="001B367A">
        <w:t>e</w:t>
      </w:r>
      <w:r w:rsidRPr="001B367A">
        <w:t>xamples for Packet Distribution</w:t>
      </w:r>
      <w:r w:rsidR="0039571F" w:rsidRPr="001B367A">
        <w:t xml:space="preserve"> Method</w:t>
      </w:r>
      <w:bookmarkEnd w:id="221"/>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175A9F">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175A9F"/>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175A9F">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175A9F"/>
    <w:p w14:paraId="2892E69D" w14:textId="77777777" w:rsidR="00155D5E" w:rsidRPr="001B367A" w:rsidRDefault="00155D5E" w:rsidP="00155D5E">
      <w:pPr>
        <w:pStyle w:val="Heading1"/>
      </w:pPr>
      <w:bookmarkStart w:id="222" w:name="_CR8"/>
      <w:bookmarkStart w:id="223" w:name="_Toc68899552"/>
      <w:bookmarkStart w:id="224" w:name="_Toc71214303"/>
      <w:bookmarkStart w:id="225" w:name="_Toc71721977"/>
      <w:bookmarkStart w:id="226" w:name="_Toc74859029"/>
      <w:bookmarkStart w:id="227" w:name="_Toc123800758"/>
      <w:bookmarkStart w:id="228" w:name="_Toc171672902"/>
      <w:bookmarkEnd w:id="222"/>
      <w:r w:rsidRPr="001B367A">
        <w:t>8</w:t>
      </w:r>
      <w:r w:rsidRPr="001B367A">
        <w:tab/>
      </w:r>
      <w:bookmarkEnd w:id="223"/>
      <w:bookmarkEnd w:id="224"/>
      <w:bookmarkEnd w:id="225"/>
      <w:bookmarkEnd w:id="226"/>
      <w:bookmarkEnd w:id="227"/>
      <w:r w:rsidRPr="001B367A">
        <w:t>General aspects of APIs for MBS User Services</w:t>
      </w:r>
      <w:bookmarkEnd w:id="228"/>
    </w:p>
    <w:p w14:paraId="26A5E549" w14:textId="77777777" w:rsidR="00155D5E" w:rsidRPr="001B367A" w:rsidRDefault="00155D5E" w:rsidP="00155D5E">
      <w:pPr>
        <w:pStyle w:val="Heading2"/>
        <w:rPr>
          <w:rFonts w:eastAsia="Calibri"/>
        </w:rPr>
      </w:pPr>
      <w:bookmarkStart w:id="229" w:name="_CR8_1"/>
      <w:bookmarkStart w:id="230" w:name="_Toc68899553"/>
      <w:bookmarkStart w:id="231" w:name="_Toc71214304"/>
      <w:bookmarkStart w:id="232" w:name="_Toc71721978"/>
      <w:bookmarkStart w:id="233" w:name="_Toc74859030"/>
      <w:bookmarkStart w:id="234" w:name="_Toc123800759"/>
      <w:bookmarkStart w:id="235" w:name="_Toc171672903"/>
      <w:bookmarkEnd w:id="229"/>
      <w:r w:rsidRPr="001B367A">
        <w:rPr>
          <w:rFonts w:eastAsia="Calibri"/>
        </w:rPr>
        <w:t>8.1</w:t>
      </w:r>
      <w:r w:rsidRPr="001B367A">
        <w:rPr>
          <w:rFonts w:eastAsia="Calibri"/>
        </w:rPr>
        <w:tab/>
        <w:t>HTTP resource URIs and paths</w:t>
      </w:r>
      <w:bookmarkEnd w:id="230"/>
      <w:bookmarkEnd w:id="231"/>
      <w:bookmarkEnd w:id="232"/>
      <w:bookmarkEnd w:id="233"/>
      <w:bookmarkEnd w:id="234"/>
      <w:bookmarkEnd w:id="235"/>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505D24" w:rsidRDefault="00155D5E" w:rsidP="00155D5E">
      <w:pPr>
        <w:pStyle w:val="URLdisplay"/>
        <w:keepNext/>
        <w:rPr>
          <w:rStyle w:val="Codechar"/>
        </w:rPr>
      </w:pPr>
      <w:r w:rsidRPr="00505D24">
        <w:rPr>
          <w:rStyle w:val="Codechar"/>
        </w:rPr>
        <w:t>{apiRoot}</w:t>
      </w:r>
      <w:r w:rsidRPr="001B367A">
        <w:t>/</w:t>
      </w:r>
      <w:r w:rsidRPr="00505D24">
        <w:rPr>
          <w:rStyle w:val="Codechar"/>
        </w:rPr>
        <w:t>{apiName}</w:t>
      </w:r>
      <w:r w:rsidRPr="001B367A">
        <w:t>/</w:t>
      </w:r>
      <w:r w:rsidRPr="00505D24">
        <w:rPr>
          <w:rStyle w:val="Codechar"/>
        </w:rPr>
        <w:t>{apiVersion}</w:t>
      </w:r>
      <w:r w:rsidRPr="001B367A">
        <w:t>/</w:t>
      </w:r>
      <w:r w:rsidRPr="00505D24">
        <w:rPr>
          <w:rStyle w:val="Codechar"/>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36" w:name="_MCCTEMPBM_CRPT22990062___7"/>
      <w:r w:rsidRPr="001B367A">
        <w:rPr>
          <w:lang w:eastAsia="zh-CN"/>
        </w:rPr>
        <w:t>-</w:t>
      </w:r>
      <w:r w:rsidRPr="001B367A">
        <w:rPr>
          <w:lang w:eastAsia="zh-CN"/>
        </w:rPr>
        <w:tab/>
      </w:r>
      <w:r w:rsidRPr="00505D24">
        <w:rPr>
          <w:rStyle w:val="Codechar"/>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505D24">
        <w:rPr>
          <w:rStyle w:val="Codechar"/>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505D24">
        <w:rPr>
          <w:rStyle w:val="Codechar"/>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505D24">
        <w:rPr>
          <w:rStyle w:val="Codechar"/>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37" w:name="_CR8_2"/>
      <w:bookmarkStart w:id="238" w:name="_Toc68899554"/>
      <w:bookmarkStart w:id="239" w:name="_Toc71214305"/>
      <w:bookmarkStart w:id="240" w:name="_Toc71721979"/>
      <w:bookmarkStart w:id="241" w:name="_Toc74859031"/>
      <w:bookmarkStart w:id="242" w:name="_Toc123800760"/>
      <w:bookmarkStart w:id="243" w:name="_Toc171672904"/>
      <w:bookmarkEnd w:id="236"/>
      <w:bookmarkEnd w:id="237"/>
      <w:r w:rsidRPr="001B367A">
        <w:rPr>
          <w:rFonts w:eastAsia="Calibri"/>
        </w:rPr>
        <w:t>8.2</w:t>
      </w:r>
      <w:r w:rsidRPr="001B367A">
        <w:rPr>
          <w:rFonts w:eastAsia="Calibri"/>
        </w:rPr>
        <w:tab/>
        <w:t>Usage of HTTP</w:t>
      </w:r>
      <w:bookmarkEnd w:id="238"/>
      <w:bookmarkEnd w:id="239"/>
      <w:bookmarkEnd w:id="240"/>
      <w:bookmarkEnd w:id="241"/>
      <w:bookmarkEnd w:id="242"/>
      <w:bookmarkEnd w:id="243"/>
    </w:p>
    <w:p w14:paraId="7A9FE2D7" w14:textId="77777777" w:rsidR="00155D5E" w:rsidRPr="001B367A" w:rsidRDefault="00155D5E" w:rsidP="00155D5E">
      <w:pPr>
        <w:pStyle w:val="Heading3"/>
      </w:pPr>
      <w:bookmarkStart w:id="244" w:name="_CR8_2_1"/>
      <w:bookmarkStart w:id="245" w:name="_Toc68899555"/>
      <w:bookmarkStart w:id="246" w:name="_Toc71214306"/>
      <w:bookmarkStart w:id="247" w:name="_Toc71721980"/>
      <w:bookmarkStart w:id="248" w:name="_Toc74859032"/>
      <w:bookmarkStart w:id="249" w:name="_Toc123800761"/>
      <w:bookmarkStart w:id="250" w:name="_Toc171672905"/>
      <w:bookmarkEnd w:id="244"/>
      <w:r w:rsidRPr="001B367A">
        <w:t>8.2.1</w:t>
      </w:r>
      <w:r w:rsidRPr="001B367A">
        <w:tab/>
        <w:t>HTTP protocol version</w:t>
      </w:r>
      <w:bookmarkEnd w:id="245"/>
      <w:bookmarkEnd w:id="246"/>
      <w:bookmarkEnd w:id="247"/>
      <w:bookmarkEnd w:id="248"/>
      <w:bookmarkEnd w:id="249"/>
      <w:bookmarkEnd w:id="250"/>
    </w:p>
    <w:p w14:paraId="62CE5E12" w14:textId="77777777" w:rsidR="00155D5E" w:rsidRPr="001B367A" w:rsidRDefault="00155D5E" w:rsidP="00155D5E">
      <w:pPr>
        <w:pStyle w:val="Heading4"/>
      </w:pPr>
      <w:bookmarkStart w:id="251" w:name="_CR8_2_1_1"/>
      <w:bookmarkStart w:id="252" w:name="_Toc68899556"/>
      <w:bookmarkStart w:id="253" w:name="_Toc71214307"/>
      <w:bookmarkStart w:id="254" w:name="_Toc71721981"/>
      <w:bookmarkStart w:id="255" w:name="_Toc74859033"/>
      <w:bookmarkStart w:id="256" w:name="_Toc123800762"/>
      <w:bookmarkStart w:id="257" w:name="_Toc171672906"/>
      <w:bookmarkEnd w:id="251"/>
      <w:r w:rsidRPr="001B367A">
        <w:t>8.2.1.1</w:t>
      </w:r>
      <w:r w:rsidRPr="001B367A">
        <w:tab/>
        <w:t>General</w:t>
      </w:r>
      <w:bookmarkEnd w:id="257"/>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58" w:name="_CR8_2_1_2"/>
      <w:bookmarkStart w:id="259" w:name="_Toc171672907"/>
      <w:bookmarkEnd w:id="258"/>
      <w:r w:rsidRPr="001B367A">
        <w:t>8.2.1.2</w:t>
      </w:r>
      <w:r w:rsidRPr="001B367A">
        <w:tab/>
        <w:t>MBSF</w:t>
      </w:r>
      <w:bookmarkEnd w:id="259"/>
    </w:p>
    <w:p w14:paraId="056CBEFB" w14:textId="337639D1" w:rsidR="00155D5E" w:rsidRPr="001B367A" w:rsidRDefault="00155D5E" w:rsidP="00155D5E">
      <w:bookmarkStart w:id="260" w:name="_MCCTEMPBM_CRPT22990063___7"/>
      <w:r w:rsidRPr="001B367A">
        <w:t xml:space="preserve">The HTTP protocol version used to invoke </w:t>
      </w:r>
      <w:r w:rsidRPr="00505D24">
        <w:rPr>
          <w:rStyle w:val="Codechar"/>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61" w:name="_CR8_2_1_3"/>
      <w:bookmarkStart w:id="262" w:name="_Toc171672908"/>
      <w:bookmarkEnd w:id="260"/>
      <w:bookmarkEnd w:id="261"/>
      <w:r w:rsidRPr="001B367A">
        <w:t>8.2.1.3</w:t>
      </w:r>
      <w:r w:rsidRPr="001B367A">
        <w:tab/>
        <w:t>MBSTF</w:t>
      </w:r>
      <w:bookmarkEnd w:id="262"/>
    </w:p>
    <w:p w14:paraId="42393474" w14:textId="438D4D2F" w:rsidR="00155D5E" w:rsidRPr="001B367A" w:rsidRDefault="00155D5E" w:rsidP="00155D5E">
      <w:pPr>
        <w:keepNext/>
      </w:pPr>
      <w:bookmarkStart w:id="263" w:name="_MCCTEMPBM_CRPT22990064___7"/>
      <w:r w:rsidRPr="001B367A">
        <w:t xml:space="preserve">The HTTP protocol version used to invoke </w:t>
      </w:r>
      <w:r w:rsidRPr="00505D24">
        <w:rPr>
          <w:rStyle w:val="Codechar"/>
        </w:rPr>
        <w:t>Nmbstf</w:t>
      </w:r>
      <w:r w:rsidRPr="001B367A">
        <w:t xml:space="preserve"> service operations on the MBSTF at reference point Nmb2 is specified in clause 6.1.2.1 of TS 29.581 </w:t>
      </w:r>
      <w:r w:rsidR="00ED4A53" w:rsidRPr="001B367A">
        <w:t>[18]</w:t>
      </w:r>
      <w:r w:rsidRPr="001B367A">
        <w:t>.</w:t>
      </w:r>
    </w:p>
    <w:bookmarkEnd w:id="263"/>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64" w:name="_CR8_2_1_4"/>
      <w:bookmarkStart w:id="265" w:name="_Toc171672909"/>
      <w:bookmarkEnd w:id="264"/>
      <w:r w:rsidRPr="001B367A">
        <w:t>8.2.1.4</w:t>
      </w:r>
      <w:r w:rsidRPr="001B367A">
        <w:tab/>
        <w:t>MBS AF</w:t>
      </w:r>
      <w:bookmarkEnd w:id="252"/>
      <w:bookmarkEnd w:id="253"/>
      <w:bookmarkEnd w:id="254"/>
      <w:bookmarkEnd w:id="255"/>
      <w:bookmarkEnd w:id="256"/>
      <w:bookmarkEnd w:id="265"/>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66"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67" w:name="_CR8_2_1_5"/>
      <w:bookmarkStart w:id="268" w:name="_Toc68899557"/>
      <w:bookmarkStart w:id="269" w:name="_Toc71214308"/>
      <w:bookmarkStart w:id="270" w:name="_Toc71721982"/>
      <w:bookmarkStart w:id="271" w:name="_Toc74859034"/>
      <w:bookmarkStart w:id="272" w:name="_Toc123800763"/>
      <w:bookmarkStart w:id="273" w:name="_Toc171672910"/>
      <w:bookmarkEnd w:id="266"/>
      <w:bookmarkEnd w:id="267"/>
      <w:r w:rsidRPr="001B367A">
        <w:t>8.2.1.5</w:t>
      </w:r>
      <w:r w:rsidRPr="001B367A">
        <w:tab/>
        <w:t>MBS</w:t>
      </w:r>
      <w:r w:rsidR="00B760E2" w:rsidRPr="001B367A">
        <w:t xml:space="preserve"> </w:t>
      </w:r>
      <w:r w:rsidRPr="001B367A">
        <w:t>AS</w:t>
      </w:r>
      <w:bookmarkEnd w:id="268"/>
      <w:bookmarkEnd w:id="269"/>
      <w:bookmarkEnd w:id="270"/>
      <w:bookmarkEnd w:id="271"/>
      <w:bookmarkEnd w:id="272"/>
      <w:bookmarkEnd w:id="273"/>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74" w:name="_CR8_2_2"/>
      <w:bookmarkStart w:id="275" w:name="_Toc68899558"/>
      <w:bookmarkStart w:id="276" w:name="_Toc71214309"/>
      <w:bookmarkStart w:id="277" w:name="_Toc71721983"/>
      <w:bookmarkStart w:id="278" w:name="_Toc74859035"/>
      <w:bookmarkStart w:id="279" w:name="_Toc123800764"/>
      <w:bookmarkStart w:id="280" w:name="_Toc171672911"/>
      <w:bookmarkEnd w:id="274"/>
      <w:r w:rsidRPr="001B367A">
        <w:t>8.2.1.6</w:t>
      </w:r>
      <w:r w:rsidRPr="001B367A">
        <w:tab/>
        <w:t>MBSSF</w:t>
      </w:r>
      <w:bookmarkEnd w:id="280"/>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81" w:name="_Toc171672912"/>
      <w:r w:rsidRPr="001B367A">
        <w:t>8.2.2</w:t>
      </w:r>
      <w:r w:rsidRPr="001B367A">
        <w:tab/>
        <w:t>HTTP message bodies for API resources</w:t>
      </w:r>
      <w:bookmarkEnd w:id="275"/>
      <w:bookmarkEnd w:id="276"/>
      <w:bookmarkEnd w:id="277"/>
      <w:bookmarkEnd w:id="278"/>
      <w:bookmarkEnd w:id="279"/>
      <w:bookmarkEnd w:id="281"/>
    </w:p>
    <w:p w14:paraId="6516A855" w14:textId="77777777" w:rsidR="00155D5E" w:rsidRPr="001B367A" w:rsidRDefault="00155D5E" w:rsidP="00155D5E">
      <w:bookmarkStart w:id="282" w:name="_Toc68899559"/>
      <w:bookmarkStart w:id="283" w:name="_Toc71214310"/>
      <w:bookmarkStart w:id="284" w:name="_Toc71721984"/>
      <w:bookmarkStart w:id="285" w:name="_Toc74859036"/>
      <w:bookmarkStart w:id="286"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bookmarkStart w:id="287" w:name="_CR8_2_3"/>
      <w:bookmarkEnd w:id="287"/>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288" w:name="_Toc171672913"/>
      <w:r w:rsidRPr="001B367A">
        <w:t>8.2.3</w:t>
      </w:r>
      <w:r w:rsidRPr="001B367A">
        <w:tab/>
        <w:t>Usage of HTTP headers</w:t>
      </w:r>
      <w:bookmarkEnd w:id="282"/>
      <w:bookmarkEnd w:id="283"/>
      <w:bookmarkEnd w:id="284"/>
      <w:bookmarkEnd w:id="285"/>
      <w:bookmarkEnd w:id="286"/>
      <w:bookmarkEnd w:id="288"/>
    </w:p>
    <w:p w14:paraId="32081951" w14:textId="77777777" w:rsidR="00155D5E" w:rsidRPr="001B367A" w:rsidRDefault="00155D5E" w:rsidP="00155D5E">
      <w:pPr>
        <w:pStyle w:val="Heading4"/>
        <w:rPr>
          <w:lang w:eastAsia="zh-CN"/>
        </w:rPr>
      </w:pPr>
      <w:bookmarkStart w:id="289" w:name="_CR8_2_3_1"/>
      <w:bookmarkStart w:id="290" w:name="_Toc68899560"/>
      <w:bookmarkStart w:id="291" w:name="_Toc71214311"/>
      <w:bookmarkStart w:id="292" w:name="_Toc71721985"/>
      <w:bookmarkStart w:id="293" w:name="_Toc74859037"/>
      <w:bookmarkStart w:id="294" w:name="_Toc123800766"/>
      <w:bookmarkStart w:id="295" w:name="_Toc171672914"/>
      <w:bookmarkEnd w:id="289"/>
      <w:r w:rsidRPr="001B367A">
        <w:t>8.2.3.1</w:t>
      </w:r>
      <w:r w:rsidRPr="001B367A">
        <w:tab/>
        <w:t>General</w:t>
      </w:r>
      <w:bookmarkEnd w:id="290"/>
      <w:bookmarkEnd w:id="291"/>
      <w:bookmarkEnd w:id="292"/>
      <w:bookmarkEnd w:id="293"/>
      <w:bookmarkEnd w:id="294"/>
      <w:bookmarkEnd w:id="295"/>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296" w:name="_CR8_2_3_2"/>
      <w:bookmarkStart w:id="297" w:name="_Toc68899561"/>
      <w:bookmarkStart w:id="298" w:name="_Toc71214312"/>
      <w:bookmarkStart w:id="299" w:name="_Toc71721986"/>
      <w:bookmarkStart w:id="300" w:name="_Toc74859038"/>
      <w:bookmarkStart w:id="301" w:name="_Toc123800767"/>
      <w:bookmarkStart w:id="302" w:name="_Toc171672915"/>
      <w:bookmarkEnd w:id="296"/>
      <w:r w:rsidRPr="001B367A">
        <w:t>8.2.3.2</w:t>
      </w:r>
      <w:r w:rsidRPr="001B367A">
        <w:tab/>
        <w:t>User Agent identification</w:t>
      </w:r>
      <w:bookmarkEnd w:id="297"/>
      <w:bookmarkEnd w:id="298"/>
      <w:bookmarkEnd w:id="299"/>
      <w:bookmarkEnd w:id="300"/>
      <w:bookmarkEnd w:id="301"/>
      <w:bookmarkEnd w:id="302"/>
    </w:p>
    <w:p w14:paraId="59C5CF11" w14:textId="77777777" w:rsidR="00155D5E" w:rsidRPr="001B367A" w:rsidRDefault="00155D5E" w:rsidP="00155D5E">
      <w:pPr>
        <w:pStyle w:val="Heading5"/>
      </w:pPr>
      <w:bookmarkStart w:id="303" w:name="_CR8_2_3_2_1"/>
      <w:bookmarkStart w:id="304" w:name="_Toc68899562"/>
      <w:bookmarkStart w:id="305" w:name="_Toc71214313"/>
      <w:bookmarkStart w:id="306" w:name="_Toc71721987"/>
      <w:bookmarkStart w:id="307" w:name="_Toc74859039"/>
      <w:bookmarkStart w:id="308" w:name="_Toc123800768"/>
      <w:bookmarkStart w:id="309" w:name="_Toc68899564"/>
      <w:bookmarkStart w:id="310" w:name="_Toc71214315"/>
      <w:bookmarkStart w:id="311" w:name="_Toc71721989"/>
      <w:bookmarkStart w:id="312" w:name="_Toc74859041"/>
      <w:bookmarkStart w:id="313" w:name="_Toc123800770"/>
      <w:bookmarkStart w:id="314" w:name="_Toc171672916"/>
      <w:bookmarkEnd w:id="303"/>
      <w:r w:rsidRPr="001B367A">
        <w:t>8.2.3.2.1</w:t>
      </w:r>
      <w:r w:rsidRPr="001B367A">
        <w:tab/>
        <w:t>General</w:t>
      </w:r>
      <w:bookmarkEnd w:id="314"/>
    </w:p>
    <w:p w14:paraId="14A5A7C7" w14:textId="0966301D" w:rsidR="00155D5E" w:rsidRPr="001B367A" w:rsidRDefault="00155D5E" w:rsidP="00155D5E">
      <w:pPr>
        <w:keepNext/>
        <w:keepLines/>
      </w:pPr>
      <w:bookmarkStart w:id="315"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505D24">
        <w:rPr>
          <w:rStyle w:val="Codechar"/>
        </w:rPr>
        <w:t>product</w:t>
      </w:r>
      <w:r w:rsidRPr="001B367A">
        <w:t xml:space="preserve"> identifier indicating the type of client function making the request in its </w:t>
      </w:r>
      <w:r w:rsidRPr="00505D24">
        <w:rPr>
          <w:rStyle w:val="Codechar"/>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505D24">
        <w:rPr>
          <w:rStyle w:val="Codechar"/>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505D24">
        <w:rPr>
          <w:rStyle w:val="Codechar"/>
        </w:rPr>
        <w:t>comment</w:t>
      </w:r>
      <w:r w:rsidRPr="001B367A">
        <w:t xml:space="preserve"> elements (see section 5.6.5 of RFC 9110 </w:t>
      </w:r>
      <w:r w:rsidR="00ED4A53" w:rsidRPr="001B367A">
        <w:t>[19]</w:t>
      </w:r>
      <w:r w:rsidRPr="001B367A">
        <w:t xml:space="preserve">) following the above specified </w:t>
      </w:r>
      <w:r w:rsidRPr="00505D24">
        <w:rPr>
          <w:rStyle w:val="Codechar"/>
        </w:rPr>
        <w:t>product</w:t>
      </w:r>
      <w:r w:rsidRPr="001B367A">
        <w:t xml:space="preserve"> identifier, as well as additional vendor-specific </w:t>
      </w:r>
      <w:r w:rsidRPr="00505D24">
        <w:rPr>
          <w:rStyle w:val="Codechar"/>
        </w:rPr>
        <w:t>product</w:t>
      </w:r>
      <w:r w:rsidRPr="001B367A">
        <w:t xml:space="preserve"> identifiers and </w:t>
      </w:r>
      <w:r w:rsidRPr="00505D24">
        <w:rPr>
          <w:rStyle w:val="Codechar"/>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16" w:name="_MCCTEMPBM_CRPT22990067___7"/>
      <w:bookmarkEnd w:id="315"/>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17" w:name="_CR8_2_3_2_2"/>
      <w:bookmarkStart w:id="318" w:name="_Toc171672917"/>
      <w:bookmarkEnd w:id="316"/>
      <w:bookmarkEnd w:id="317"/>
      <w:r w:rsidRPr="001B367A">
        <w:t>8.2.3.2.2</w:t>
      </w:r>
      <w:r w:rsidRPr="001B367A">
        <w:tab/>
        <w:t>MBSF identification</w:t>
      </w:r>
      <w:bookmarkEnd w:id="318"/>
    </w:p>
    <w:p w14:paraId="225E1811" w14:textId="07B8013F" w:rsidR="00155D5E" w:rsidRPr="001B367A" w:rsidRDefault="00155D5E" w:rsidP="00155D5E">
      <w:bookmarkStart w:id="319" w:name="_MCCTEMPBM_CRPT22990068___7"/>
      <w:r w:rsidRPr="001B367A">
        <w:t xml:space="preserve">When invoking the </w:t>
      </w:r>
      <w:r w:rsidRPr="00505D24">
        <w:rPr>
          <w:rStyle w:val="Codechar"/>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20" w:name="_CR8_2_3_2_3"/>
      <w:bookmarkStart w:id="321" w:name="_Toc171672918"/>
      <w:bookmarkEnd w:id="319"/>
      <w:bookmarkEnd w:id="320"/>
      <w:r w:rsidRPr="001B367A">
        <w:t>8.2.3.2.3</w:t>
      </w:r>
      <w:r w:rsidRPr="001B367A">
        <w:tab/>
        <w:t>MBSTF identification</w:t>
      </w:r>
      <w:bookmarkEnd w:id="321"/>
    </w:p>
    <w:p w14:paraId="112C361E" w14:textId="77777777" w:rsidR="00155D5E" w:rsidRPr="001B367A" w:rsidRDefault="00155D5E" w:rsidP="00155D5E">
      <w:bookmarkStart w:id="322"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23" w:name="_CR8_2_3_2_4"/>
      <w:bookmarkStart w:id="324" w:name="_Toc171672919"/>
      <w:bookmarkEnd w:id="322"/>
      <w:bookmarkEnd w:id="323"/>
      <w:r w:rsidRPr="001B367A">
        <w:t>8.2.3.2.4</w:t>
      </w:r>
      <w:r w:rsidRPr="001B367A">
        <w:tab/>
        <w:t>MBSF Client identification</w:t>
      </w:r>
      <w:bookmarkEnd w:id="304"/>
      <w:bookmarkEnd w:id="305"/>
      <w:bookmarkEnd w:id="306"/>
      <w:bookmarkEnd w:id="307"/>
      <w:bookmarkEnd w:id="308"/>
      <w:bookmarkEnd w:id="324"/>
    </w:p>
    <w:p w14:paraId="65B157AF" w14:textId="77777777" w:rsidR="00155D5E" w:rsidRPr="001B367A" w:rsidRDefault="00155D5E" w:rsidP="00155D5E">
      <w:bookmarkStart w:id="325"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26" w:name="_CR8_2_3_2_5"/>
      <w:bookmarkStart w:id="327" w:name="_Toc171672920"/>
      <w:bookmarkEnd w:id="325"/>
      <w:bookmarkEnd w:id="326"/>
      <w:r w:rsidRPr="001B367A">
        <w:t>8.2.3.2.5</w:t>
      </w:r>
      <w:r w:rsidRPr="001B367A">
        <w:tab/>
        <w:t>MBSTF Client identification</w:t>
      </w:r>
      <w:bookmarkEnd w:id="327"/>
    </w:p>
    <w:p w14:paraId="78B1EF76" w14:textId="77777777" w:rsidR="00155D5E" w:rsidRPr="001B367A" w:rsidRDefault="00155D5E" w:rsidP="00155D5E">
      <w:bookmarkStart w:id="328"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29" w:name="_CR8_2_3_3"/>
      <w:bookmarkStart w:id="330" w:name="_Toc171672921"/>
      <w:bookmarkEnd w:id="328"/>
      <w:bookmarkEnd w:id="329"/>
      <w:r w:rsidRPr="001B367A">
        <w:t>8.2.3.3</w:t>
      </w:r>
      <w:r w:rsidRPr="001B367A">
        <w:tab/>
        <w:t>Server identification</w:t>
      </w:r>
      <w:bookmarkEnd w:id="309"/>
      <w:bookmarkEnd w:id="310"/>
      <w:bookmarkEnd w:id="311"/>
      <w:bookmarkEnd w:id="312"/>
      <w:bookmarkEnd w:id="313"/>
      <w:bookmarkEnd w:id="330"/>
    </w:p>
    <w:p w14:paraId="7698AFCC" w14:textId="77777777" w:rsidR="00155D5E" w:rsidRPr="001B367A" w:rsidRDefault="00155D5E" w:rsidP="00155D5E">
      <w:pPr>
        <w:pStyle w:val="Heading5"/>
      </w:pPr>
      <w:bookmarkStart w:id="331" w:name="_CR8_2_3_3_1"/>
      <w:bookmarkStart w:id="332" w:name="_Toc68899565"/>
      <w:bookmarkStart w:id="333" w:name="_Toc71214316"/>
      <w:bookmarkStart w:id="334" w:name="_Toc71721990"/>
      <w:bookmarkStart w:id="335" w:name="_Toc74859042"/>
      <w:bookmarkStart w:id="336" w:name="_Toc123800771"/>
      <w:bookmarkStart w:id="337" w:name="_Toc68899566"/>
      <w:bookmarkStart w:id="338" w:name="_Toc71214317"/>
      <w:bookmarkStart w:id="339" w:name="_Toc71721991"/>
      <w:bookmarkStart w:id="340" w:name="_Toc74859043"/>
      <w:bookmarkStart w:id="341" w:name="_Toc123800772"/>
      <w:bookmarkStart w:id="342" w:name="_Toc171672922"/>
      <w:bookmarkEnd w:id="331"/>
      <w:r w:rsidRPr="001B367A">
        <w:t>8.2.3.3.1</w:t>
      </w:r>
      <w:r w:rsidRPr="001B367A">
        <w:tab/>
        <w:t>General</w:t>
      </w:r>
      <w:bookmarkEnd w:id="342"/>
    </w:p>
    <w:p w14:paraId="5A9D2AA1" w14:textId="085D7911" w:rsidR="00155D5E" w:rsidRPr="001B367A" w:rsidRDefault="00155D5E" w:rsidP="00155D5E">
      <w:pPr>
        <w:keepNext/>
        <w:keepLines/>
      </w:pPr>
      <w:bookmarkStart w:id="343"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505D24">
        <w:rPr>
          <w:rStyle w:val="Codechar"/>
        </w:rPr>
        <w:t>product</w:t>
      </w:r>
      <w:r w:rsidRPr="001B367A">
        <w:t xml:space="preserve"> identifier indicating the type and host name of the responding server in its </w:t>
      </w:r>
      <w:r w:rsidRPr="00505D24">
        <w:rPr>
          <w:rStyle w:val="Codechar"/>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505D24">
        <w:rPr>
          <w:rStyle w:val="Codechar"/>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505D24">
        <w:rPr>
          <w:rStyle w:val="Codechar"/>
        </w:rPr>
        <w:t>comment</w:t>
      </w:r>
      <w:r w:rsidRPr="001B367A">
        <w:t xml:space="preserve"> elements (see section 5.6.5 of RFC 9110 </w:t>
      </w:r>
      <w:r w:rsidR="00ED4A53" w:rsidRPr="001B367A">
        <w:t>[19]</w:t>
      </w:r>
      <w:r w:rsidRPr="001B367A">
        <w:t xml:space="preserve">) following the above specified </w:t>
      </w:r>
      <w:r w:rsidRPr="00505D24">
        <w:rPr>
          <w:rStyle w:val="Codechar"/>
        </w:rPr>
        <w:t>product</w:t>
      </w:r>
      <w:r w:rsidRPr="001B367A">
        <w:t xml:space="preserve"> identifier, as well as additional vendor-specific </w:t>
      </w:r>
      <w:r w:rsidRPr="00505D24">
        <w:rPr>
          <w:rStyle w:val="Codechar"/>
        </w:rPr>
        <w:t>product</w:t>
      </w:r>
      <w:r w:rsidRPr="001B367A">
        <w:t xml:space="preserve"> identifiers and </w:t>
      </w:r>
      <w:r w:rsidRPr="00505D24">
        <w:rPr>
          <w:rStyle w:val="Codechar"/>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44" w:name="_MCCTEMPBM_CRPT22990073___7"/>
      <w:bookmarkEnd w:id="343"/>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45" w:name="_CR8_2_3_3_2"/>
      <w:bookmarkStart w:id="346" w:name="_Toc171672923"/>
      <w:bookmarkEnd w:id="344"/>
      <w:bookmarkEnd w:id="345"/>
      <w:r w:rsidRPr="001B367A">
        <w:t>8.2.3.3.2</w:t>
      </w:r>
      <w:r w:rsidRPr="001B367A">
        <w:tab/>
        <w:t>MBSF identification</w:t>
      </w:r>
      <w:bookmarkEnd w:id="332"/>
      <w:bookmarkEnd w:id="333"/>
      <w:bookmarkEnd w:id="334"/>
      <w:bookmarkEnd w:id="335"/>
      <w:bookmarkEnd w:id="336"/>
      <w:bookmarkEnd w:id="346"/>
    </w:p>
    <w:p w14:paraId="77E0E7BA" w14:textId="51AA624C" w:rsidR="00155D5E" w:rsidRPr="001B367A" w:rsidRDefault="00155D5E" w:rsidP="00155D5E">
      <w:pPr>
        <w:keepNext/>
      </w:pPr>
      <w:bookmarkStart w:id="347" w:name="_MCCTEMPBM_CRPT22990074___7"/>
      <w:r w:rsidRPr="001B367A">
        <w:t xml:space="preserve">When responding to </w:t>
      </w:r>
      <w:r w:rsidRPr="00505D24">
        <w:rPr>
          <w:rStyle w:val="Codechar"/>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48" w:name="_CR8_2_3_3_3"/>
      <w:bookmarkStart w:id="349" w:name="_Toc171672924"/>
      <w:bookmarkEnd w:id="347"/>
      <w:bookmarkEnd w:id="348"/>
      <w:r w:rsidRPr="001B367A">
        <w:t>8.2.3.3.3</w:t>
      </w:r>
      <w:r w:rsidRPr="001B367A">
        <w:tab/>
        <w:t>MBSTF identification</w:t>
      </w:r>
      <w:bookmarkEnd w:id="349"/>
    </w:p>
    <w:p w14:paraId="09B1888C" w14:textId="69BBF042" w:rsidR="00155D5E" w:rsidRPr="001B367A" w:rsidRDefault="00155D5E" w:rsidP="00155D5E">
      <w:pPr>
        <w:keepNext/>
      </w:pPr>
      <w:bookmarkStart w:id="350" w:name="_MCCTEMPBM_CRPT22990075___7"/>
      <w:r w:rsidRPr="001B367A">
        <w:t xml:space="preserve">When responding to </w:t>
      </w:r>
      <w:r w:rsidRPr="00505D24">
        <w:rPr>
          <w:rStyle w:val="Codechar"/>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51" w:name="_CR8_2_3_3_4"/>
      <w:bookmarkStart w:id="352" w:name="_Toc171672925"/>
      <w:bookmarkEnd w:id="350"/>
      <w:bookmarkEnd w:id="351"/>
      <w:r w:rsidRPr="001B367A">
        <w:t>8.2.3.3.4</w:t>
      </w:r>
      <w:r w:rsidRPr="001B367A">
        <w:tab/>
        <w:t>MBS AF identification</w:t>
      </w:r>
      <w:bookmarkEnd w:id="352"/>
    </w:p>
    <w:p w14:paraId="2617FC06" w14:textId="77777777" w:rsidR="00155D5E" w:rsidRPr="001B367A" w:rsidRDefault="00155D5E" w:rsidP="00155D5E">
      <w:pPr>
        <w:keepNext/>
      </w:pPr>
      <w:bookmarkStart w:id="353"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54" w:name="_CR8_2_3_3_5"/>
      <w:bookmarkStart w:id="355" w:name="_Toc171672926"/>
      <w:bookmarkEnd w:id="353"/>
      <w:bookmarkEnd w:id="354"/>
      <w:r w:rsidRPr="001B367A">
        <w:t>8.2.3.3.5</w:t>
      </w:r>
      <w:r w:rsidRPr="001B367A">
        <w:tab/>
        <w:t>MBS AS identification</w:t>
      </w:r>
      <w:bookmarkEnd w:id="355"/>
    </w:p>
    <w:p w14:paraId="184B3193" w14:textId="4EBE12DE" w:rsidR="00155D5E" w:rsidRPr="001B367A" w:rsidRDefault="00155D5E" w:rsidP="00155D5E">
      <w:pPr>
        <w:keepNext/>
      </w:pPr>
      <w:bookmarkStart w:id="356"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57" w:name="_CR8_2_3_4"/>
      <w:bookmarkStart w:id="358" w:name="_Toc171672927"/>
      <w:bookmarkEnd w:id="356"/>
      <w:bookmarkEnd w:id="357"/>
      <w:r w:rsidRPr="001B367A">
        <w:t>8.2.3.4</w:t>
      </w:r>
      <w:r w:rsidRPr="001B367A">
        <w:tab/>
        <w:t>Support for conditional HTTP GET requests</w:t>
      </w:r>
      <w:bookmarkEnd w:id="337"/>
      <w:bookmarkEnd w:id="338"/>
      <w:bookmarkEnd w:id="339"/>
      <w:bookmarkEnd w:id="340"/>
      <w:bookmarkEnd w:id="341"/>
      <w:bookmarkEnd w:id="358"/>
    </w:p>
    <w:p w14:paraId="436242A1" w14:textId="01DB9224" w:rsidR="00155D5E" w:rsidRPr="001B367A" w:rsidRDefault="00155D5E" w:rsidP="00155D5E">
      <w:pPr>
        <w:keepNext/>
      </w:pPr>
      <w:bookmarkStart w:id="359"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60" w:name="_MCCTEMPBM_CRPT22990079___7"/>
      <w:bookmarkEnd w:id="359"/>
      <w:r w:rsidRPr="001B367A">
        <w:t>-</w:t>
      </w:r>
      <w:r w:rsidRPr="001B367A">
        <w:tab/>
        <w:t xml:space="preserve">This is specified for invocations of the </w:t>
      </w:r>
      <w:r w:rsidRPr="00505D24">
        <w:rPr>
          <w:rStyle w:val="Codechar"/>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505D24">
        <w:rPr>
          <w:rStyle w:val="Codechar"/>
        </w:rPr>
        <w:t>Nmbstf</w:t>
      </w:r>
      <w:r w:rsidRPr="001B367A">
        <w:t xml:space="preserve"> service at reference point Nmb2 in clause 6.1.2.2.1 of TS 29.581 </w:t>
      </w:r>
      <w:r w:rsidR="00ED4A53" w:rsidRPr="001B367A">
        <w:t>[18]</w:t>
      </w:r>
      <w:r w:rsidRPr="001B367A">
        <w:t>.</w:t>
      </w:r>
    </w:p>
    <w:bookmarkEnd w:id="360"/>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61"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62" w:name="_MCCTEMPBM_CRPT22990081___7"/>
      <w:bookmarkEnd w:id="361"/>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63" w:name="_CR8_2_3_5"/>
      <w:bookmarkStart w:id="364" w:name="_Toc68899567"/>
      <w:bookmarkStart w:id="365" w:name="_Toc71214318"/>
      <w:bookmarkStart w:id="366" w:name="_Toc71721992"/>
      <w:bookmarkStart w:id="367" w:name="_Toc74859044"/>
      <w:bookmarkStart w:id="368" w:name="_Toc123800773"/>
      <w:bookmarkStart w:id="369" w:name="_Toc171672928"/>
      <w:bookmarkEnd w:id="362"/>
      <w:bookmarkEnd w:id="363"/>
      <w:r w:rsidRPr="001B367A">
        <w:t>8.2.3.5</w:t>
      </w:r>
      <w:r w:rsidRPr="001B367A">
        <w:tab/>
        <w:t>Support for conditional HTTP POST, PUT, PATCH and DELETE requests</w:t>
      </w:r>
      <w:bookmarkEnd w:id="364"/>
      <w:bookmarkEnd w:id="365"/>
      <w:bookmarkEnd w:id="366"/>
      <w:bookmarkEnd w:id="367"/>
      <w:bookmarkEnd w:id="368"/>
      <w:bookmarkEnd w:id="369"/>
    </w:p>
    <w:p w14:paraId="5BDB90A8" w14:textId="13F0CBF5" w:rsidR="00155D5E" w:rsidRPr="001B367A" w:rsidRDefault="00155D5E" w:rsidP="00155D5E">
      <w:pPr>
        <w:keepNext/>
      </w:pPr>
      <w:bookmarkStart w:id="370" w:name="_MCCTEMPBM_CRPT22990082___7"/>
      <w:bookmarkStart w:id="371" w:name="_Toc68899568"/>
      <w:bookmarkStart w:id="372" w:name="_Toc71214319"/>
      <w:bookmarkStart w:id="373" w:name="_Toc71721993"/>
      <w:bookmarkStart w:id="374" w:name="_Toc74859045"/>
      <w:bookmarkStart w:id="375"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76" w:name="_MCCTEMPBM_CRPT22990083___7"/>
      <w:bookmarkEnd w:id="370"/>
      <w:r w:rsidRPr="001B367A">
        <w:t>-</w:t>
      </w:r>
      <w:r w:rsidRPr="001B367A">
        <w:tab/>
        <w:t xml:space="preserve">This is specified for invocations of the </w:t>
      </w:r>
      <w:r w:rsidRPr="00505D24">
        <w:rPr>
          <w:rStyle w:val="Codechar"/>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505D24">
        <w:rPr>
          <w:rStyle w:val="Codechar"/>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D4361B">
      <w:pPr>
        <w:pStyle w:val="Heading5"/>
      </w:pPr>
      <w:bookmarkStart w:id="377" w:name="_CR8_3"/>
      <w:bookmarkStart w:id="378" w:name="_Toc171672929"/>
      <w:bookmarkEnd w:id="376"/>
      <w:bookmarkEnd w:id="377"/>
      <w:r w:rsidRPr="001B367A">
        <w:t>8.2.3.3.6</w:t>
      </w:r>
      <w:r w:rsidRPr="001B367A">
        <w:tab/>
        <w:t>MBSSF identification</w:t>
      </w:r>
      <w:bookmarkEnd w:id="378"/>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79" w:name="_Toc171672930"/>
      <w:r w:rsidRPr="001B367A">
        <w:rPr>
          <w:rFonts w:eastAsia="Calibri"/>
        </w:rPr>
        <w:t>8.3</w:t>
      </w:r>
      <w:r w:rsidRPr="001B367A">
        <w:rPr>
          <w:rFonts w:eastAsia="Calibri"/>
        </w:rPr>
        <w:tab/>
        <w:t>HTTP response codes</w:t>
      </w:r>
      <w:bookmarkEnd w:id="371"/>
      <w:bookmarkEnd w:id="372"/>
      <w:bookmarkEnd w:id="373"/>
      <w:bookmarkEnd w:id="374"/>
      <w:bookmarkEnd w:id="375"/>
      <w:bookmarkEnd w:id="379"/>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380" w:name="_CR9"/>
      <w:bookmarkStart w:id="381" w:name="_Toc171672931"/>
      <w:bookmarkEnd w:id="380"/>
      <w:r w:rsidRPr="001B367A">
        <w:t>9</w:t>
      </w:r>
      <w:r w:rsidRPr="001B367A">
        <w:tab/>
        <w:t>MBS AF APIs</w:t>
      </w:r>
      <w:r w:rsidR="00B760E2" w:rsidRPr="001B367A">
        <w:t xml:space="preserve"> (MBS-5)</w:t>
      </w:r>
      <w:bookmarkEnd w:id="381"/>
    </w:p>
    <w:p w14:paraId="74A2366F" w14:textId="77777777" w:rsidR="00155D5E" w:rsidRPr="001B367A" w:rsidRDefault="00155D5E" w:rsidP="00155D5E">
      <w:pPr>
        <w:pStyle w:val="Heading2"/>
      </w:pPr>
      <w:bookmarkStart w:id="382" w:name="_CR9_1"/>
      <w:bookmarkStart w:id="383" w:name="_Toc171672932"/>
      <w:bookmarkEnd w:id="382"/>
      <w:r w:rsidRPr="001B367A">
        <w:t>9.1</w:t>
      </w:r>
      <w:r w:rsidRPr="001B367A">
        <w:tab/>
        <w:t>General</w:t>
      </w:r>
      <w:bookmarkEnd w:id="383"/>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384" w:name="_CR9_2"/>
      <w:bookmarkStart w:id="385" w:name="_Toc171672933"/>
      <w:bookmarkEnd w:id="384"/>
      <w:r w:rsidRPr="001B367A">
        <w:t>9.2</w:t>
      </w:r>
      <w:r w:rsidRPr="001B367A">
        <w:tab/>
        <w:t>User Service Description retrieval API</w:t>
      </w:r>
      <w:bookmarkEnd w:id="385"/>
    </w:p>
    <w:p w14:paraId="2B5F6DFD" w14:textId="77777777" w:rsidR="00155D5E" w:rsidRPr="001B367A" w:rsidRDefault="00155D5E" w:rsidP="00155D5E">
      <w:pPr>
        <w:pStyle w:val="Heading3"/>
      </w:pPr>
      <w:bookmarkStart w:id="386" w:name="_CR9_2_1"/>
      <w:bookmarkStart w:id="387" w:name="_Toc68899648"/>
      <w:bookmarkStart w:id="388" w:name="_Toc71214399"/>
      <w:bookmarkStart w:id="389" w:name="_Toc71722073"/>
      <w:bookmarkStart w:id="390" w:name="_Toc74859125"/>
      <w:bookmarkStart w:id="391" w:name="_Toc123800873"/>
      <w:bookmarkStart w:id="392" w:name="_Toc171672934"/>
      <w:bookmarkEnd w:id="386"/>
      <w:r w:rsidRPr="001B367A">
        <w:t>9.2.1</w:t>
      </w:r>
      <w:r w:rsidRPr="001B367A">
        <w:tab/>
        <w:t>General</w:t>
      </w:r>
      <w:bookmarkEnd w:id="387"/>
      <w:bookmarkEnd w:id="388"/>
      <w:bookmarkEnd w:id="389"/>
      <w:bookmarkEnd w:id="390"/>
      <w:bookmarkEnd w:id="391"/>
      <w:bookmarkEnd w:id="392"/>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393" w:name="_CR9_2_2"/>
      <w:bookmarkStart w:id="394" w:name="_Toc68899649"/>
      <w:bookmarkStart w:id="395" w:name="_Toc71214400"/>
      <w:bookmarkStart w:id="396" w:name="_Toc71722074"/>
      <w:bookmarkStart w:id="397" w:name="_Toc74859126"/>
      <w:bookmarkStart w:id="398" w:name="_Toc123800874"/>
      <w:bookmarkStart w:id="399" w:name="_Toc171672935"/>
      <w:bookmarkEnd w:id="393"/>
      <w:r w:rsidRPr="001B367A">
        <w:t>9.2.2</w:t>
      </w:r>
      <w:r w:rsidRPr="001B367A">
        <w:tab/>
        <w:t>Resource structure</w:t>
      </w:r>
      <w:bookmarkEnd w:id="394"/>
      <w:bookmarkEnd w:id="395"/>
      <w:bookmarkEnd w:id="396"/>
      <w:bookmarkEnd w:id="397"/>
      <w:bookmarkEnd w:id="398"/>
      <w:bookmarkEnd w:id="399"/>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505D24">
        <w:rPr>
          <w:rStyle w:val="Codechar"/>
        </w:rPr>
        <w:t>{apiRoot}</w:t>
      </w:r>
      <w:r w:rsidRPr="001B367A">
        <w:t>/3gpp-mbs-user-service-discovery/</w:t>
      </w:r>
      <w:r w:rsidRPr="00505D24">
        <w:rPr>
          <w:rStyle w:val="Codechar"/>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00" w:name="_CRTable9_2_21"/>
      <w:r w:rsidRPr="001B367A">
        <w:t>Table </w:t>
      </w:r>
      <w:bookmarkEnd w:id="400"/>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01" w:name="_MCCTEMPBM_CRPT22990084___7"/>
            <w:r w:rsidRPr="001B367A">
              <w:rPr>
                <w:rStyle w:val="URLchar"/>
              </w:rPr>
              <w:t>user-service-descriptions?‌</w:t>
            </w:r>
            <w:r w:rsidRPr="00505D24">
              <w:rPr>
                <w:rStyle w:val="Codechar"/>
              </w:rPr>
              <w:t>{queryParameters}</w:t>
            </w:r>
            <w:bookmarkEnd w:id="401"/>
          </w:p>
        </w:tc>
        <w:tc>
          <w:tcPr>
            <w:tcW w:w="1134" w:type="dxa"/>
            <w:shd w:val="clear" w:color="auto" w:fill="auto"/>
          </w:tcPr>
          <w:p w14:paraId="150DB217" w14:textId="77777777" w:rsidR="00155D5E" w:rsidRPr="001B367A" w:rsidRDefault="00155D5E" w:rsidP="0031534A">
            <w:pPr>
              <w:pStyle w:val="TAL"/>
            </w:pPr>
            <w:bookmarkStart w:id="402" w:name="_MCCTEMPBM_CRPT22990085___7"/>
            <w:r w:rsidRPr="001B367A">
              <w:rPr>
                <w:rStyle w:val="HTTPMethod"/>
              </w:rPr>
              <w:t>GET</w:t>
            </w:r>
            <w:bookmarkEnd w:id="402"/>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611DE">
            <w:pPr>
              <w:pStyle w:val="TALcontinuation"/>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611DE">
            <w:pPr>
              <w:pStyle w:val="TALcontinuation"/>
            </w:pPr>
            <w:r w:rsidRPr="001B367A">
              <w:t>It is an error to invoke this operation with no query parameters.</w:t>
            </w:r>
          </w:p>
          <w:p w14:paraId="5259ADEE" w14:textId="208E066F" w:rsidR="00155D5E" w:rsidRPr="001B367A" w:rsidRDefault="009D27F3" w:rsidP="001611DE">
            <w:pPr>
              <w:pStyle w:val="TALcontinuation"/>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03" w:name="_MCCTEMPBM_CRPT22990086___7"/>
            <w:r w:rsidRPr="001B367A">
              <w:rPr>
                <w:rStyle w:val="URLchar"/>
              </w:rPr>
              <w:t>user-service-descriptions/‌</w:t>
            </w:r>
            <w:r w:rsidRPr="00505D24">
              <w:rPr>
                <w:rStyle w:val="Codechar"/>
              </w:rPr>
              <w:t>{externalServiceId}</w:t>
            </w:r>
            <w:bookmarkEnd w:id="403"/>
          </w:p>
        </w:tc>
        <w:tc>
          <w:tcPr>
            <w:tcW w:w="1134" w:type="dxa"/>
            <w:shd w:val="clear" w:color="auto" w:fill="auto"/>
          </w:tcPr>
          <w:p w14:paraId="140A18FC" w14:textId="77777777" w:rsidR="00155D5E" w:rsidRPr="001B367A" w:rsidRDefault="00155D5E" w:rsidP="0031534A">
            <w:pPr>
              <w:pStyle w:val="TAL"/>
              <w:rPr>
                <w:rStyle w:val="HTTPMethod"/>
              </w:rPr>
            </w:pPr>
            <w:bookmarkStart w:id="404" w:name="_MCCTEMPBM_CRPT22990087___7"/>
            <w:r w:rsidRPr="001B367A">
              <w:rPr>
                <w:rStyle w:val="HTTPMethod"/>
              </w:rPr>
              <w:t>GET</w:t>
            </w:r>
            <w:bookmarkEnd w:id="404"/>
          </w:p>
        </w:tc>
        <w:tc>
          <w:tcPr>
            <w:tcW w:w="4956" w:type="dxa"/>
            <w:shd w:val="clear" w:color="auto" w:fill="auto"/>
          </w:tcPr>
          <w:p w14:paraId="626D2907" w14:textId="77777777" w:rsidR="00155D5E" w:rsidRPr="001B367A" w:rsidRDefault="00155D5E" w:rsidP="0031534A">
            <w:pPr>
              <w:pStyle w:val="TAL"/>
            </w:pPr>
            <w:r w:rsidRPr="001B367A">
              <w:t xml:space="preserve">The </w:t>
            </w:r>
            <w:r w:rsidRPr="00505D24">
              <w:rPr>
                <w:rStyle w:val="Codechar"/>
              </w:rPr>
              <w:t>{externalServiceId}</w:t>
            </w:r>
            <w:r w:rsidRPr="001B367A">
              <w:t xml:space="preserve"> uniquely identifies a single User Service Description resource in the MBS AF.</w:t>
            </w:r>
          </w:p>
          <w:p w14:paraId="10CBD533" w14:textId="0080D215" w:rsidR="00155D5E" w:rsidRPr="001B367A" w:rsidRDefault="00155D5E" w:rsidP="001611DE">
            <w:pPr>
              <w:pStyle w:val="TALcontinuation"/>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05" w:name="_CRTable9_2_22"/>
      <w:bookmarkStart w:id="406" w:name="_Toc68899650"/>
      <w:bookmarkStart w:id="407" w:name="_Toc71214401"/>
      <w:bookmarkStart w:id="408" w:name="_Toc71722075"/>
      <w:bookmarkStart w:id="409" w:name="_Toc74859127"/>
      <w:bookmarkStart w:id="410" w:name="_Toc123800875"/>
      <w:r w:rsidRPr="001B367A">
        <w:t>Table </w:t>
      </w:r>
      <w:bookmarkEnd w:id="405"/>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175A9F" w:rsidRDefault="00155D5E" w:rsidP="0031534A">
            <w:pPr>
              <w:pStyle w:val="TAL"/>
            </w:pPr>
            <w:bookmarkStart w:id="411" w:name="_MCCTEMPBM_CRPT22990088___7"/>
            <w:r w:rsidRPr="00175A9F">
              <w:t>Service class</w:t>
            </w:r>
            <w:bookmarkEnd w:id="411"/>
          </w:p>
        </w:tc>
        <w:tc>
          <w:tcPr>
            <w:tcW w:w="1102" w:type="pct"/>
          </w:tcPr>
          <w:p w14:paraId="761A25EE" w14:textId="77777777" w:rsidR="00155D5E" w:rsidRPr="001B367A" w:rsidRDefault="00155D5E" w:rsidP="0031534A">
            <w:pPr>
              <w:pStyle w:val="TAL"/>
            </w:pPr>
            <w:bookmarkStart w:id="412" w:name="_MCCTEMPBM_CRPT22990089___7"/>
            <w:r w:rsidRPr="001B367A">
              <w:rPr>
                <w:rStyle w:val="URLchar"/>
              </w:rPr>
              <w:t>service-class=</w:t>
            </w:r>
            <w:r w:rsidRPr="001B367A">
              <w:t>‌</w:t>
            </w:r>
            <w:r w:rsidRPr="00505D24">
              <w:rPr>
                <w:rStyle w:val="Codechar"/>
              </w:rPr>
              <w:t>{serviceClassTermId}</w:t>
            </w:r>
            <w:bookmarkEnd w:id="412"/>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13" w:name="_MCCTEMPBM_CRPT22990090___7"/>
            <w:r w:rsidRPr="001B367A">
              <w:rPr>
                <w:rStyle w:val="URLchar"/>
                <w:rFonts w:eastAsiaTheme="minorEastAsia"/>
              </w:rPr>
              <w:t>profile=</w:t>
            </w:r>
            <w:r w:rsidRPr="001B367A">
              <w:t>‌</w:t>
            </w:r>
            <w:r w:rsidRPr="00505D24">
              <w:rPr>
                <w:rStyle w:val="Codechar"/>
              </w:rPr>
              <w:t>{conformance‌Profile‌TermId}</w:t>
            </w:r>
            <w:bookmarkEnd w:id="413"/>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14" w:name="_CR9_2_3"/>
      <w:bookmarkStart w:id="415" w:name="_Toc171672936"/>
      <w:bookmarkEnd w:id="414"/>
      <w:r w:rsidRPr="001B367A">
        <w:t>9.2.3</w:t>
      </w:r>
      <w:r w:rsidR="009D27F3" w:rsidRPr="001B367A">
        <w:tab/>
        <w:t>Response format</w:t>
      </w:r>
      <w:bookmarkEnd w:id="406"/>
      <w:bookmarkEnd w:id="407"/>
      <w:bookmarkEnd w:id="408"/>
      <w:bookmarkEnd w:id="409"/>
      <w:bookmarkEnd w:id="410"/>
      <w:bookmarkEnd w:id="415"/>
    </w:p>
    <w:p w14:paraId="4A124364" w14:textId="5FA9CBDE" w:rsidR="00155D5E" w:rsidRPr="001B367A" w:rsidRDefault="00155D5E" w:rsidP="00155D5E">
      <w:pPr>
        <w:pStyle w:val="Heading4"/>
      </w:pPr>
      <w:bookmarkStart w:id="416" w:name="_CR9_2_3_1"/>
      <w:bookmarkStart w:id="417" w:name="_Toc68899651"/>
      <w:bookmarkStart w:id="418" w:name="_Toc71214402"/>
      <w:bookmarkStart w:id="419" w:name="_Toc71722076"/>
      <w:bookmarkStart w:id="420" w:name="_Toc74859128"/>
      <w:bookmarkStart w:id="421" w:name="_Toc123800876"/>
      <w:bookmarkStart w:id="422" w:name="_Toc171672937"/>
      <w:bookmarkEnd w:id="416"/>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17"/>
      <w:bookmarkEnd w:id="418"/>
      <w:bookmarkEnd w:id="419"/>
      <w:bookmarkEnd w:id="420"/>
      <w:bookmarkEnd w:id="421"/>
      <w:bookmarkEnd w:id="422"/>
    </w:p>
    <w:p w14:paraId="615BB846" w14:textId="77777777" w:rsidR="00505412" w:rsidRPr="001B367A" w:rsidRDefault="00505412" w:rsidP="001B367A">
      <w:bookmarkStart w:id="423" w:name="_CR9_2_3_2"/>
      <w:bookmarkEnd w:id="423"/>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24" w:name="_Toc171672938"/>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24"/>
    </w:p>
    <w:p w14:paraId="7278EF87" w14:textId="77777777" w:rsidR="00505412" w:rsidRPr="001B367A" w:rsidRDefault="00505412" w:rsidP="001B367A">
      <w:bookmarkStart w:id="425" w:name="_CRAnnexAnormative"/>
      <w:bookmarkEnd w:id="425"/>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26" w:name="_Toc171672939"/>
      <w:r w:rsidRPr="001B367A">
        <w:t>10</w:t>
      </w:r>
      <w:r w:rsidRPr="001B367A">
        <w:tab/>
        <w:t>MBS AS protocols (MBS-4-UC)</w:t>
      </w:r>
      <w:bookmarkEnd w:id="426"/>
    </w:p>
    <w:p w14:paraId="3D8B1527" w14:textId="77777777" w:rsidR="00505412" w:rsidRPr="001B367A" w:rsidRDefault="00505412" w:rsidP="00505412">
      <w:pPr>
        <w:pStyle w:val="Heading2"/>
      </w:pPr>
      <w:bookmarkStart w:id="427" w:name="_Toc171672940"/>
      <w:r w:rsidRPr="001B367A">
        <w:t>10.1</w:t>
      </w:r>
      <w:r w:rsidRPr="001B367A">
        <w:tab/>
        <w:t>General</w:t>
      </w:r>
      <w:bookmarkEnd w:id="427"/>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28" w:name="_Toc171672941"/>
      <w:r w:rsidRPr="001B367A">
        <w:t>10.2</w:t>
      </w:r>
      <w:r w:rsidRPr="001B367A">
        <w:tab/>
        <w:t>Unicast Object Repair protocol</w:t>
      </w:r>
      <w:bookmarkEnd w:id="428"/>
    </w:p>
    <w:p w14:paraId="24D82ADD" w14:textId="77777777" w:rsidR="00505412" w:rsidRPr="001B367A" w:rsidRDefault="00505412" w:rsidP="00505412">
      <w:pPr>
        <w:pStyle w:val="Heading3"/>
      </w:pPr>
      <w:bookmarkStart w:id="429" w:name="_Toc171672942"/>
      <w:r w:rsidRPr="001B367A">
        <w:t>10.2.1</w:t>
      </w:r>
      <w:r w:rsidRPr="001B367A">
        <w:tab/>
        <w:t>Overview</w:t>
      </w:r>
      <w:bookmarkEnd w:id="429"/>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30" w:name="_Toc171672943"/>
      <w:r w:rsidRPr="001B367A">
        <w:t>10.2.2</w:t>
      </w:r>
      <w:r w:rsidRPr="001B367A">
        <w:tab/>
        <w:t>MBSTF Client procedures</w:t>
      </w:r>
      <w:bookmarkEnd w:id="430"/>
    </w:p>
    <w:p w14:paraId="32811FB8" w14:textId="77777777" w:rsidR="00505412" w:rsidRPr="001B367A" w:rsidRDefault="00505412" w:rsidP="00505412">
      <w:pPr>
        <w:pStyle w:val="Heading4"/>
      </w:pPr>
      <w:bookmarkStart w:id="431" w:name="_Toc171672944"/>
      <w:r w:rsidRPr="001B367A">
        <w:t>10.2.2.1</w:t>
      </w:r>
      <w:r w:rsidRPr="001B367A">
        <w:tab/>
        <w:t>General</w:t>
      </w:r>
      <w:bookmarkEnd w:id="431"/>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32"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rPr>
        <w:t>offsetTime</w:t>
      </w:r>
      <w:r w:rsidRPr="001B367A">
        <w:t xml:space="preserve"> and </w:t>
      </w:r>
      <w:r w:rsidRPr="001B367A">
        <w:rPr>
          <w:rStyle w:val="JSONpropertyChar"/>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33" w:name="_Toc171672945"/>
      <w:bookmarkEnd w:id="432"/>
      <w:r w:rsidRPr="001B367A">
        <w:t>10.2.2.2</w:t>
      </w:r>
      <w:r w:rsidRPr="001B367A">
        <w:tab/>
        <w:t>Parameters</w:t>
      </w:r>
      <w:bookmarkEnd w:id="433"/>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34"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34"/>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35"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505D24">
        <w:rPr>
          <w:rStyle w:val="Codechar"/>
        </w:rPr>
        <w:t>Range[M]</w:t>
      </w:r>
      <w:r w:rsidRPr="001B367A">
        <w:t xml:space="preserve"> with </w:t>
      </w:r>
      <w:r w:rsidRPr="00505D24">
        <w:rPr>
          <w:rStyle w:val="Codechar"/>
        </w:rPr>
        <w:t>M</w:t>
      </w:r>
      <w:r w:rsidRPr="001B367A">
        <w:t xml:space="preserve"> the number of independent ranges and </w:t>
      </w:r>
      <w:r w:rsidRPr="00505D24">
        <w:rPr>
          <w:rStyle w:val="Codechar"/>
        </w:rPr>
        <w:t>Range[m].start</w:t>
      </w:r>
      <w:r w:rsidRPr="001B367A">
        <w:t xml:space="preserve"> the start of the range and </w:t>
      </w:r>
      <w:r w:rsidRPr="00505D24">
        <w:rPr>
          <w:rStyle w:val="Codechar"/>
        </w:rPr>
        <w:t>Range[m].end</w:t>
      </w:r>
      <w:r w:rsidRPr="001B367A">
        <w:t xml:space="preserve"> the end of the range from the repair object.</w:t>
      </w:r>
    </w:p>
    <w:p w14:paraId="388793B7" w14:textId="77777777" w:rsidR="00505412" w:rsidRPr="001B367A" w:rsidRDefault="00505412" w:rsidP="00505412">
      <w:pPr>
        <w:pStyle w:val="Heading4"/>
      </w:pPr>
      <w:bookmarkStart w:id="436" w:name="_Toc171672946"/>
      <w:bookmarkEnd w:id="435"/>
      <w:r w:rsidRPr="001B367A">
        <w:t>10.2.2.3</w:t>
      </w:r>
      <w:r w:rsidRPr="001B367A">
        <w:tab/>
        <w:t>Back-off time computation</w:t>
      </w:r>
      <w:bookmarkEnd w:id="436"/>
    </w:p>
    <w:p w14:paraId="443AB171" w14:textId="77777777" w:rsidR="00505412" w:rsidRPr="001B367A" w:rsidRDefault="00505412" w:rsidP="00505412">
      <w:pPr>
        <w:keepNext/>
        <w:rPr>
          <w:lang w:eastAsia="ja-JP"/>
        </w:rPr>
      </w:pPr>
      <w:bookmarkStart w:id="437"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rPr>
        <w:t>offsetTime</w:t>
      </w:r>
      <w:r w:rsidRPr="001B367A">
        <w:t xml:space="preserve"> parameter and the </w:t>
      </w:r>
      <w:r w:rsidRPr="001B367A">
        <w:rPr>
          <w:rStyle w:val="JSONpropertyChar"/>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38" w:name="_MCCTEMPBM_CRPT22990095___7"/>
      <w:bookmarkEnd w:id="437"/>
      <w:r w:rsidRPr="001B367A">
        <w:rPr>
          <w:lang w:eastAsia="ja-JP"/>
        </w:rPr>
        <w:t>-</w:t>
      </w:r>
      <w:r w:rsidRPr="001B367A">
        <w:rPr>
          <w:lang w:eastAsia="ja-JP"/>
        </w:rPr>
        <w:tab/>
        <w:t xml:space="preserve">The value of the </w:t>
      </w:r>
      <w:r w:rsidRPr="001B367A">
        <w:rPr>
          <w:rStyle w:val="JSONpropertyChar"/>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38"/>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39" w:name="_Toc171672947"/>
      <w:r w:rsidRPr="001B367A">
        <w:t>10.2.2.4</w:t>
      </w:r>
      <w:r w:rsidRPr="001B367A">
        <w:tab/>
        <w:t>MBSTF Client unicast repair request</w:t>
      </w:r>
      <w:bookmarkEnd w:id="439"/>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40"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40"/>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41"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505D24">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42" w:name="_MCCTEMPBM_CRPT22990098___7"/>
      <w:bookmarkEnd w:id="441"/>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43" w:name="_MCCTEMPBM_CRPT22990099___7"/>
      <w:bookmarkEnd w:id="442"/>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44" w:name="_MCCTEMPBM_CRPT22990100___7"/>
      <w:bookmarkEnd w:id="443"/>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45" w:name="_Toc171672948"/>
      <w:bookmarkEnd w:id="444"/>
      <w:r w:rsidRPr="001B367A">
        <w:t>10.2.3</w:t>
      </w:r>
      <w:r w:rsidRPr="001B367A">
        <w:tab/>
        <w:t>MBS AS requirements</w:t>
      </w:r>
      <w:bookmarkEnd w:id="445"/>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46" w:name="_Toc171672949"/>
      <w:r w:rsidRPr="001B367A">
        <w:t>11</w:t>
      </w:r>
      <w:r w:rsidRPr="001B367A">
        <w:tab/>
        <w:t>MBSSF security protocols (MBS-10)</w:t>
      </w:r>
      <w:bookmarkEnd w:id="446"/>
    </w:p>
    <w:p w14:paraId="4A31825A" w14:textId="77777777" w:rsidR="00505412" w:rsidRPr="001B367A" w:rsidRDefault="00505412" w:rsidP="00505412">
      <w:pPr>
        <w:pStyle w:val="Heading2"/>
        <w:rPr>
          <w:lang w:eastAsia="zh-CN"/>
        </w:rPr>
      </w:pPr>
      <w:bookmarkStart w:id="447" w:name="_Toc171672950"/>
      <w:r w:rsidRPr="001B367A">
        <w:rPr>
          <w:lang w:eastAsia="zh-CN"/>
        </w:rPr>
        <w:t>11.1</w:t>
      </w:r>
      <w:r w:rsidRPr="001B367A">
        <w:rPr>
          <w:lang w:eastAsia="zh-CN"/>
        </w:rPr>
        <w:tab/>
        <w:t>General</w:t>
      </w:r>
      <w:bookmarkEnd w:id="447"/>
    </w:p>
    <w:p w14:paraId="68629DDF" w14:textId="77777777" w:rsidR="00505412" w:rsidRPr="001B367A" w:rsidRDefault="00505412" w:rsidP="00175A9F">
      <w:pPr>
        <w:keepNext/>
        <w:keepLines/>
        <w:rPr>
          <w:lang w:eastAsia="zh-CN"/>
        </w:rPr>
      </w:pPr>
      <w:bookmarkStart w:id="448"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49" w:name="_Toc171672951"/>
      <w:bookmarkEnd w:id="448"/>
      <w:r w:rsidRPr="001B367A">
        <w:rPr>
          <w:lang w:eastAsia="zh-CN"/>
        </w:rPr>
        <w:t>11.2</w:t>
      </w:r>
      <w:r w:rsidRPr="001B367A">
        <w:rPr>
          <w:lang w:eastAsia="zh-CN"/>
        </w:rPr>
        <w:tab/>
        <w:t>MBS Service Key retrieval from MBSSF</w:t>
      </w:r>
      <w:bookmarkEnd w:id="449"/>
    </w:p>
    <w:p w14:paraId="4019CDFB" w14:textId="77777777" w:rsidR="00505412" w:rsidRPr="001B367A" w:rsidRDefault="00505412" w:rsidP="00505412">
      <w:pPr>
        <w:pStyle w:val="Heading3"/>
        <w:rPr>
          <w:lang w:eastAsia="zh-CN"/>
        </w:rPr>
      </w:pPr>
      <w:bookmarkStart w:id="450" w:name="_Toc171672952"/>
      <w:r w:rsidRPr="001B367A">
        <w:rPr>
          <w:lang w:eastAsia="zh-CN"/>
        </w:rPr>
        <w:t>11.2.1</w:t>
      </w:r>
      <w:r w:rsidRPr="001B367A">
        <w:rPr>
          <w:lang w:eastAsia="zh-CN"/>
        </w:rPr>
        <w:tab/>
        <w:t>Overview</w:t>
      </w:r>
      <w:bookmarkEnd w:id="450"/>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51" w:name="_Toc171672953"/>
      <w:r w:rsidRPr="001B367A">
        <w:rPr>
          <w:lang w:eastAsia="zh-CN"/>
        </w:rPr>
        <w:t>11.2.2</w:t>
      </w:r>
      <w:r w:rsidRPr="001B367A">
        <w:rPr>
          <w:lang w:eastAsia="zh-CN"/>
        </w:rPr>
        <w:tab/>
        <w:t>MBSF Client procedures</w:t>
      </w:r>
      <w:bookmarkEnd w:id="451"/>
    </w:p>
    <w:p w14:paraId="3FF8E52F" w14:textId="77777777" w:rsidR="00505412" w:rsidRPr="001B367A" w:rsidRDefault="00505412" w:rsidP="00505412">
      <w:pPr>
        <w:pStyle w:val="Heading4"/>
        <w:rPr>
          <w:lang w:eastAsia="zh-CN"/>
        </w:rPr>
      </w:pPr>
      <w:bookmarkStart w:id="452" w:name="_Toc171672954"/>
      <w:r w:rsidRPr="001B367A">
        <w:rPr>
          <w:lang w:eastAsia="zh-CN"/>
        </w:rPr>
        <w:t>11.2.2.1</w:t>
      </w:r>
      <w:r w:rsidRPr="001B367A">
        <w:rPr>
          <w:lang w:eastAsia="zh-CN"/>
        </w:rPr>
        <w:tab/>
        <w:t>MBSSF endpoint selection by MBSF Client</w:t>
      </w:r>
      <w:bookmarkEnd w:id="452"/>
    </w:p>
    <w:p w14:paraId="4A7D111E" w14:textId="77777777" w:rsidR="00505412" w:rsidRPr="001B367A" w:rsidRDefault="00505412" w:rsidP="00505412">
      <w:bookmarkStart w:id="453"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53"/>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54" w:name="_Toc171672955"/>
      <w:r w:rsidRPr="001B367A">
        <w:rPr>
          <w:lang w:eastAsia="zh-CN"/>
        </w:rPr>
        <w:t>11.2.2.2</w:t>
      </w:r>
      <w:r w:rsidRPr="001B367A">
        <w:rPr>
          <w:lang w:eastAsia="zh-CN"/>
        </w:rPr>
        <w:tab/>
        <w:t>Back-off time computation</w:t>
      </w:r>
      <w:bookmarkEnd w:id="454"/>
    </w:p>
    <w:p w14:paraId="38876C32" w14:textId="77777777" w:rsidR="00505412" w:rsidRPr="001B367A" w:rsidRDefault="00505412" w:rsidP="00505412">
      <w:pPr>
        <w:keepNext/>
        <w:rPr>
          <w:lang w:eastAsia="zh-CN"/>
        </w:rPr>
      </w:pPr>
      <w:bookmarkStart w:id="455"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56" w:name="_Toc171672956"/>
      <w:bookmarkEnd w:id="455"/>
      <w:r w:rsidRPr="001B367A">
        <w:t>12</w:t>
      </w:r>
      <w:r w:rsidRPr="001B367A">
        <w:tab/>
        <w:t>Conformance profiles for MBS Distribution Sessions</w:t>
      </w:r>
      <w:bookmarkEnd w:id="456"/>
    </w:p>
    <w:p w14:paraId="7CBCA86F" w14:textId="77777777" w:rsidR="00505412" w:rsidRPr="001B367A" w:rsidRDefault="00505412" w:rsidP="00505412">
      <w:pPr>
        <w:pStyle w:val="Heading2"/>
        <w:rPr>
          <w:lang w:eastAsia="zh-CN"/>
        </w:rPr>
      </w:pPr>
      <w:bookmarkStart w:id="457" w:name="_Toc171672957"/>
      <w:r w:rsidRPr="001B367A">
        <w:rPr>
          <w:lang w:eastAsia="zh-CN"/>
        </w:rPr>
        <w:t>12.1</w:t>
      </w:r>
      <w:r w:rsidRPr="001B367A">
        <w:rPr>
          <w:lang w:eastAsia="zh-CN"/>
        </w:rPr>
        <w:tab/>
        <w:t>Definition</w:t>
      </w:r>
      <w:bookmarkEnd w:id="457"/>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175A9F">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58" w:name="_Toc171672958"/>
      <w:r w:rsidRPr="001B367A">
        <w:rPr>
          <w:lang w:eastAsia="zh-CN"/>
        </w:rPr>
        <w:t>12.2</w:t>
      </w:r>
      <w:r w:rsidRPr="001B367A">
        <w:rPr>
          <w:lang w:eastAsia="zh-CN"/>
        </w:rPr>
        <w:tab/>
        <w:t>Identification of conformance profile</w:t>
      </w:r>
      <w:bookmarkEnd w:id="458"/>
    </w:p>
    <w:p w14:paraId="32D56163" w14:textId="77777777" w:rsidR="00505412" w:rsidRPr="001B367A" w:rsidRDefault="00505412" w:rsidP="00505412">
      <w:pPr>
        <w:keepNext/>
        <w:rPr>
          <w:lang w:eastAsia="zh-CN"/>
        </w:rPr>
      </w:pPr>
      <w:bookmarkStart w:id="459"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59"/>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60"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461" w:name="_Toc171672959"/>
      <w:bookmarkEnd w:id="460"/>
      <w:r w:rsidRPr="001B367A">
        <w:rPr>
          <w:lang w:eastAsia="zh-CN"/>
        </w:rPr>
        <w:t>12.3</w:t>
      </w:r>
      <w:r w:rsidRPr="001B367A">
        <w:rPr>
          <w:lang w:eastAsia="zh-CN"/>
        </w:rPr>
        <w:tab/>
        <w:t>Semantics of conformance signalling in User Service Description</w:t>
      </w:r>
      <w:bookmarkEnd w:id="461"/>
    </w:p>
    <w:p w14:paraId="77A76C72" w14:textId="77777777" w:rsidR="00505412" w:rsidRPr="001B367A" w:rsidRDefault="00505412" w:rsidP="00175A9F">
      <w:pPr>
        <w:keepNext/>
        <w:rPr>
          <w:lang w:eastAsia="zh-CN"/>
        </w:rPr>
      </w:pPr>
      <w:bookmarkStart w:id="462" w:name="_MCCTEMPBM_CRPT22990106___7"/>
      <w:r w:rsidRPr="001B367A">
        <w:rPr>
          <w:lang w:eastAsia="zh-CN"/>
        </w:rPr>
        <w:t xml:space="preserve">The </w:t>
      </w:r>
      <w:r w:rsidRPr="001B367A">
        <w:rPr>
          <w:rStyle w:val="JSONpropertyChar"/>
        </w:rPr>
        <w:t>conformanceProfiles</w:t>
      </w:r>
      <w:r w:rsidRPr="001B367A">
        <w:rPr>
          <w:lang w:eastAsia="zh-CN"/>
        </w:rPr>
        <w:t xml:space="preserve"> property as defined in clause 5.2.4 indicates a list of profiles to which an MBS Distribution Session conforms.</w:t>
      </w:r>
    </w:p>
    <w:bookmarkEnd w:id="462"/>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463"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464" w:name="_Toc171672960"/>
      <w:bookmarkEnd w:id="463"/>
      <w:r w:rsidRPr="001B367A">
        <w:rPr>
          <w:lang w:eastAsia="zh-CN"/>
        </w:rPr>
        <w:t>12.4</w:t>
      </w:r>
      <w:r w:rsidRPr="001B367A">
        <w:rPr>
          <w:lang w:eastAsia="zh-CN"/>
        </w:rPr>
        <w:tab/>
        <w:t>Baseline MBS Distribution Session Profile</w:t>
      </w:r>
      <w:bookmarkEnd w:id="464"/>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25FE5EEF"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001611DE">
        <w:t>,</w:t>
      </w:r>
      <w:r w:rsidRPr="001B367A">
        <w:rPr>
          <w:lang w:eastAsia="zh-CN"/>
        </w:rPr>
        <w:t xml:space="preserve"> then the MBS Distribution Session shall conform to the requirements in clause 6.</w:t>
      </w:r>
    </w:p>
    <w:p w14:paraId="62B07059" w14:textId="75C6713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001611DE">
        <w:t>,</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465"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bookmarkEnd w:id="465"/>
    <w:p w14:paraId="6B59B8FD" w14:textId="16AE4120" w:rsidR="009F7AA3" w:rsidRPr="001B367A" w:rsidRDefault="006B30D0" w:rsidP="006E7418">
      <w:pPr>
        <w:pStyle w:val="Heading8"/>
      </w:pPr>
      <w:r w:rsidRPr="001B367A">
        <w:br w:type="page"/>
      </w:r>
      <w:bookmarkStart w:id="466" w:name="_Toc171672961"/>
      <w:r w:rsidR="009F7AA3" w:rsidRPr="001B367A">
        <w:rPr>
          <w:lang w:eastAsia="ja-JP"/>
        </w:rPr>
        <w:t>Annex</w:t>
      </w:r>
      <w:r w:rsidR="009F7AA3" w:rsidRPr="001B367A">
        <w:t xml:space="preserve"> A (normative)</w:t>
      </w:r>
      <w:r w:rsidR="0031628D" w:rsidRPr="001B367A">
        <w:t>:</w:t>
      </w:r>
      <w:r w:rsidR="009F7AA3" w:rsidRPr="001B367A">
        <w:br/>
        <w:t>Syntax for Service Announcement</w:t>
      </w:r>
      <w:bookmarkEnd w:id="466"/>
    </w:p>
    <w:p w14:paraId="6C1AA244" w14:textId="25DDECE8" w:rsidR="009F7AA3" w:rsidRPr="001B367A" w:rsidRDefault="009F7AA3" w:rsidP="00BB3A79">
      <w:pPr>
        <w:pStyle w:val="Heading1"/>
      </w:pPr>
      <w:bookmarkStart w:id="467" w:name="_CRA_1"/>
      <w:bookmarkStart w:id="468" w:name="_Toc171672962"/>
      <w:bookmarkEnd w:id="467"/>
      <w:r w:rsidRPr="001B367A">
        <w:t>A.1</w:t>
      </w:r>
      <w:r w:rsidR="00505412" w:rsidRPr="001B367A">
        <w:tab/>
        <w:t>Void</w:t>
      </w:r>
      <w:bookmarkEnd w:id="64"/>
      <w:bookmarkEnd w:id="468"/>
    </w:p>
    <w:p w14:paraId="7E504C6D" w14:textId="7513513C" w:rsidR="00D71214" w:rsidRPr="001B367A" w:rsidRDefault="00D71214" w:rsidP="009943C9">
      <w:pPr>
        <w:keepNext/>
      </w:pPr>
      <w:bookmarkStart w:id="469" w:name="_CRA_1_1"/>
      <w:bookmarkStart w:id="470" w:name="_Toc96455537"/>
      <w:bookmarkEnd w:id="469"/>
    </w:p>
    <w:p w14:paraId="70E39A89" w14:textId="4A4A622B" w:rsidR="009F7AA3" w:rsidRPr="001B367A" w:rsidRDefault="009F7AA3" w:rsidP="00F43314">
      <w:pPr>
        <w:pStyle w:val="Heading1"/>
      </w:pPr>
      <w:bookmarkStart w:id="471" w:name="_CRA_1_2"/>
      <w:bookmarkStart w:id="472" w:name="_CRA_1_3"/>
      <w:bookmarkStart w:id="473" w:name="_CRA_2"/>
      <w:bookmarkStart w:id="474" w:name="_Toc171672963"/>
      <w:bookmarkEnd w:id="471"/>
      <w:bookmarkEnd w:id="472"/>
      <w:bookmarkEnd w:id="473"/>
      <w:r w:rsidRPr="001B367A">
        <w:t>A.2</w:t>
      </w:r>
      <w:r w:rsidRPr="001B367A">
        <w:tab/>
        <w:t>JSON-based representation</w:t>
      </w:r>
      <w:bookmarkEnd w:id="470"/>
      <w:bookmarkEnd w:id="474"/>
    </w:p>
    <w:p w14:paraId="66AC7241" w14:textId="6EF96809" w:rsidR="009F7AA3" w:rsidRPr="001B367A" w:rsidRDefault="009F7AA3" w:rsidP="00F43314">
      <w:pPr>
        <w:pStyle w:val="Heading2"/>
      </w:pPr>
      <w:bookmarkStart w:id="475" w:name="_CRA_2_1"/>
      <w:bookmarkStart w:id="476" w:name="_Toc171672964"/>
      <w:bookmarkEnd w:id="475"/>
      <w:r w:rsidRPr="001B367A">
        <w:t>A.2.1</w:t>
      </w:r>
      <w:r w:rsidRPr="001B367A">
        <w:tab/>
        <w:t xml:space="preserve">MBS User Service </w:t>
      </w:r>
      <w:r w:rsidR="007D38A4" w:rsidRPr="001B367A">
        <w:t xml:space="preserve">Announcement </w:t>
      </w:r>
      <w:r w:rsidRPr="001B367A">
        <w:t>schema</w:t>
      </w:r>
      <w:bookmarkEnd w:id="476"/>
    </w:p>
    <w:p w14:paraId="0DF6649D" w14:textId="77777777" w:rsidR="00505412" w:rsidRPr="001B367A" w:rsidRDefault="00505412" w:rsidP="00505412">
      <w:pPr>
        <w:keepNext/>
      </w:pPr>
      <w:bookmarkStart w:id="477"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477"/>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4950F4D1" w:rsidR="00C47FB3" w:rsidRPr="001B367A" w:rsidRDefault="00C47FB3" w:rsidP="008E60D3">
            <w:pPr>
              <w:pStyle w:val="PL"/>
            </w:pPr>
            <w:r w:rsidRPr="001B367A">
              <w:t xml:space="preserve">  version: </w:t>
            </w:r>
            <w:r w:rsidR="00505D24">
              <w:t>2.0.0</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1DC6619A" w:rsidR="00C47FB3" w:rsidRPr="001B367A" w:rsidRDefault="00C47FB3" w:rsidP="008E60D3">
            <w:pPr>
              <w:pStyle w:val="PL"/>
            </w:pPr>
            <w:r w:rsidRPr="001B367A">
              <w:t xml:space="preserve">  description: 3GPP TS 26.517 V</w:t>
            </w:r>
            <w:r w:rsidR="00505D24">
              <w:t>18.1.0</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0381014A" w:rsidR="00C47FB3" w:rsidRPr="001B367A" w:rsidRDefault="00D52D8E"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16F34688" w:rsidR="00C47FB3" w:rsidRPr="001B367A" w:rsidRDefault="00C47FB3" w:rsidP="008E60D3">
            <w:pPr>
              <w:pStyle w:val="PL"/>
            </w:pPr>
            <w:r w:rsidRPr="001B367A">
              <w:t xml:space="preserve">        mbsServiceArea</w:t>
            </w:r>
            <w:r w:rsidR="00F31979">
              <w:t>s</w:t>
            </w:r>
            <w:r w:rsidRPr="001B367A">
              <w:t>:</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1FA1F357" w14:textId="77777777" w:rsidR="00505D24" w:rsidRPr="001B367A" w:rsidRDefault="00505D24" w:rsidP="00505D24">
            <w:pPr>
              <w:pStyle w:val="PL"/>
            </w:pPr>
            <w:r w:rsidRPr="001B367A">
              <w:t xml:space="preserve">        </w:t>
            </w:r>
            <w:r>
              <w:t>nrParameters</w:t>
            </w:r>
            <w:r w:rsidRPr="001B367A">
              <w:t>:</w:t>
            </w:r>
          </w:p>
          <w:p w14:paraId="230125E0" w14:textId="77777777" w:rsidR="00505D24" w:rsidRPr="001B367A" w:rsidRDefault="00505D24" w:rsidP="00505D24">
            <w:pPr>
              <w:pStyle w:val="PL"/>
            </w:pPr>
            <w:r w:rsidRPr="001B367A">
              <w:t xml:space="preserve">          type: array</w:t>
            </w:r>
          </w:p>
          <w:p w14:paraId="7E16D0F9" w14:textId="77777777" w:rsidR="00505D24" w:rsidRPr="001B367A" w:rsidRDefault="00505D24" w:rsidP="00505D24">
            <w:pPr>
              <w:pStyle w:val="PL"/>
            </w:pPr>
            <w:r w:rsidRPr="001B367A">
              <w:t xml:space="preserve">          items:</w:t>
            </w:r>
          </w:p>
          <w:p w14:paraId="4C5BCF0D" w14:textId="77777777" w:rsidR="00505D24" w:rsidRPr="001B367A" w:rsidRDefault="00505D24" w:rsidP="00505D24">
            <w:pPr>
              <w:pStyle w:val="PL"/>
            </w:pPr>
            <w:r w:rsidRPr="001B367A">
              <w:t xml:space="preserve">            $ref: '#/components/schemas/</w:t>
            </w:r>
            <w:r w:rsidRPr="00171030">
              <w:t>N</w:t>
            </w:r>
            <w:r>
              <w:t>r</w:t>
            </w:r>
            <w:r w:rsidRPr="00171030">
              <w:t>Parameter</w:t>
            </w:r>
            <w:r>
              <w:t>Set</w:t>
            </w:r>
            <w:r w:rsidRPr="001B367A">
              <w:t>'</w:t>
            </w:r>
          </w:p>
          <w:p w14:paraId="79230374" w14:textId="77777777" w:rsidR="00505D24" w:rsidRPr="001B367A" w:rsidRDefault="00505D24" w:rsidP="00505D24">
            <w:pPr>
              <w:pStyle w:val="PL"/>
              <w:rPr>
                <w:lang w:eastAsia="zh-CN"/>
              </w:rPr>
            </w:pPr>
            <w:r w:rsidRPr="001B367A">
              <w:rPr>
                <w:lang w:eastAsia="zh-CN"/>
              </w:rPr>
              <w:t xml:space="preserve">          minItems: 1</w:t>
            </w:r>
          </w:p>
          <w:p w14:paraId="4F488242" w14:textId="77777777" w:rsidR="00505D24" w:rsidRPr="001B367A" w:rsidRDefault="00505D24" w:rsidP="00505D24">
            <w:pPr>
              <w:pStyle w:val="PL"/>
            </w:pPr>
            <w:r w:rsidRPr="001B367A">
              <w:rPr>
                <w:lang w:eastAsia="zh-CN"/>
              </w:rPr>
              <w:t xml:space="preserve">        </w:t>
            </w:r>
            <w:r>
              <w:rPr>
                <w:lang w:eastAsia="zh-CN"/>
              </w:rPr>
              <w:t>nrRedCapUEInfo</w:t>
            </w:r>
            <w:r w:rsidRPr="001B367A">
              <w:t>:</w:t>
            </w:r>
          </w:p>
          <w:p w14:paraId="2BBA0767" w14:textId="77777777" w:rsidR="00505D24" w:rsidRPr="001B367A" w:rsidRDefault="00505D24" w:rsidP="00505D24">
            <w:pPr>
              <w:pStyle w:val="PL"/>
            </w:pPr>
            <w:r w:rsidRPr="001B367A">
              <w:t xml:space="preserve">          $ref: 'TS29571_CommonData.yaml#/components/schemas/</w:t>
            </w:r>
            <w:r w:rsidRPr="00FD0492">
              <w:t>NrRedCapUeInfo</w:t>
            </w:r>
            <w:r w:rsidRPr="001B367A">
              <w:t>'</w:t>
            </w:r>
          </w:p>
          <w:p w14:paraId="59C7B686" w14:textId="77777777" w:rsidR="00C47FB3" w:rsidRPr="001B367A" w:rsidRDefault="00C47FB3" w:rsidP="008E60D3">
            <w:pPr>
              <w:pStyle w:val="PL"/>
            </w:pPr>
            <w:r w:rsidRPr="001B367A">
              <w:t xml:space="preserve">      required:</w:t>
            </w:r>
          </w:p>
          <w:p w14:paraId="5DB21B21" w14:textId="46C0B2F4" w:rsidR="00C47FB3" w:rsidRPr="001B367A" w:rsidRDefault="00C47FB3" w:rsidP="008E60D3">
            <w:pPr>
              <w:pStyle w:val="PL"/>
            </w:pPr>
            <w:r w:rsidRPr="001B367A">
              <w:t xml:space="preserve">        - </w:t>
            </w:r>
            <w:r w:rsidR="00505D24">
              <w:t>nrParameters</w:t>
            </w:r>
          </w:p>
          <w:p w14:paraId="14C7A2C6" w14:textId="77777777" w:rsidR="00C47FB3" w:rsidRPr="001B367A" w:rsidRDefault="00C47FB3" w:rsidP="008E60D3">
            <w:pPr>
              <w:pStyle w:val="PL"/>
            </w:pPr>
          </w:p>
          <w:p w14:paraId="7284EE59" w14:textId="77777777" w:rsidR="00505D24" w:rsidRPr="001B367A" w:rsidRDefault="00505D24" w:rsidP="00505D24">
            <w:pPr>
              <w:pStyle w:val="PL"/>
            </w:pPr>
            <w:r w:rsidRPr="001B367A">
              <w:t xml:space="preserve">    </w:t>
            </w:r>
            <w:r w:rsidRPr="00171030">
              <w:t>N</w:t>
            </w:r>
            <w:r>
              <w:t>r</w:t>
            </w:r>
            <w:r w:rsidRPr="00171030">
              <w:t>Parameter</w:t>
            </w:r>
            <w:r>
              <w:t>Set</w:t>
            </w:r>
            <w:r w:rsidRPr="001B367A">
              <w:t>:</w:t>
            </w:r>
          </w:p>
          <w:p w14:paraId="70B8C291" w14:textId="77777777" w:rsidR="00505D24" w:rsidRPr="001B367A" w:rsidRDefault="00505D24" w:rsidP="00505D24">
            <w:pPr>
              <w:pStyle w:val="PL"/>
            </w:pPr>
            <w:r w:rsidRPr="001B367A">
              <w:t xml:space="preserve">      type: object</w:t>
            </w:r>
          </w:p>
          <w:p w14:paraId="7B0D26CA" w14:textId="77777777" w:rsidR="00505D24" w:rsidRPr="001B367A" w:rsidRDefault="00505D24" w:rsidP="00505D24">
            <w:pPr>
              <w:pStyle w:val="PL"/>
            </w:pPr>
            <w:r w:rsidRPr="001B367A">
              <w:t xml:space="preserve">      properties:</w:t>
            </w:r>
          </w:p>
          <w:p w14:paraId="429605CC" w14:textId="77777777" w:rsidR="00505D24" w:rsidRPr="001B367A" w:rsidRDefault="00505D24" w:rsidP="00505D24">
            <w:pPr>
              <w:pStyle w:val="PL"/>
            </w:pPr>
            <w:r w:rsidRPr="001B367A">
              <w:t xml:space="preserve">        </w:t>
            </w:r>
            <w:r>
              <w:t>f</w:t>
            </w:r>
            <w:r w:rsidRPr="00FB54CB">
              <w:rPr>
                <w:rFonts w:cs="Arial"/>
              </w:rPr>
              <w:t>reqBandIndicator</w:t>
            </w:r>
            <w:r w:rsidRPr="001B367A">
              <w:t>:</w:t>
            </w:r>
          </w:p>
          <w:p w14:paraId="10694B0A" w14:textId="77777777" w:rsidR="00505D24" w:rsidRPr="001B367A" w:rsidRDefault="00505D24" w:rsidP="00505D24">
            <w:pPr>
              <w:pStyle w:val="PL"/>
            </w:pPr>
            <w:r w:rsidRPr="001B367A">
              <w:t xml:space="preserve">          $ref: 'TS29571_CommonData.yaml#/components/schemas/</w:t>
            </w:r>
            <w:r>
              <w:t>Uinteger</w:t>
            </w:r>
            <w:r w:rsidRPr="001B367A">
              <w:t>'</w:t>
            </w:r>
          </w:p>
          <w:p w14:paraId="32706FA3" w14:textId="77777777" w:rsidR="00505D24" w:rsidRPr="001B367A" w:rsidRDefault="00505D24" w:rsidP="00505D24">
            <w:pPr>
              <w:pStyle w:val="PL"/>
            </w:pPr>
            <w:r w:rsidRPr="001B367A">
              <w:t xml:space="preserve">        </w:t>
            </w:r>
            <w:r>
              <w:t>a</w:t>
            </w:r>
            <w:r w:rsidRPr="00FB54CB">
              <w:rPr>
                <w:rFonts w:cs="Arial"/>
              </w:rPr>
              <w:t>RFCNValue</w:t>
            </w:r>
            <w:r w:rsidRPr="001B367A">
              <w:t>:</w:t>
            </w:r>
          </w:p>
          <w:p w14:paraId="1E77921D" w14:textId="77777777" w:rsidR="00505D24" w:rsidRPr="001B367A" w:rsidRDefault="00505D24" w:rsidP="00505D24">
            <w:pPr>
              <w:pStyle w:val="PL"/>
            </w:pPr>
            <w:r w:rsidRPr="001B367A">
              <w:t xml:space="preserve">          $ref: 'TS29571_CommonData.yaml#/components/schemas/</w:t>
            </w:r>
            <w:r>
              <w:t>Uinteger</w:t>
            </w:r>
            <w:r w:rsidRPr="001B367A">
              <w:t>'</w:t>
            </w:r>
          </w:p>
          <w:p w14:paraId="6C2D2A77" w14:textId="77777777" w:rsidR="00505D24" w:rsidRPr="001B367A" w:rsidRDefault="00505D24" w:rsidP="00505D24">
            <w:pPr>
              <w:pStyle w:val="PL"/>
            </w:pPr>
            <w:r w:rsidRPr="001B367A">
              <w:t xml:space="preserve">      required:</w:t>
            </w:r>
          </w:p>
          <w:p w14:paraId="1BC2FF75" w14:textId="77777777" w:rsidR="00505D24" w:rsidRPr="001B367A" w:rsidRDefault="00505D24" w:rsidP="00505D24">
            <w:pPr>
              <w:pStyle w:val="PL"/>
            </w:pPr>
            <w:r w:rsidRPr="001B367A">
              <w:t xml:space="preserve">        - </w:t>
            </w:r>
            <w:r>
              <w:t>f</w:t>
            </w:r>
            <w:r w:rsidRPr="00FB54CB">
              <w:rPr>
                <w:rFonts w:cs="Arial"/>
              </w:rPr>
              <w:t>reqBandIndicator</w:t>
            </w:r>
          </w:p>
          <w:p w14:paraId="22CEF875" w14:textId="77777777" w:rsidR="00505D24" w:rsidRPr="001B367A" w:rsidRDefault="00505D24" w:rsidP="00505D24">
            <w:pPr>
              <w:pStyle w:val="PL"/>
            </w:pPr>
            <w:r w:rsidRPr="001B367A">
              <w:t xml:space="preserve">        - </w:t>
            </w:r>
            <w:r>
              <w:t>a</w:t>
            </w:r>
            <w:r w:rsidRPr="00FB54CB">
              <w:rPr>
                <w:rFonts w:cs="Arial"/>
              </w:rPr>
              <w:t>RFCNValue</w:t>
            </w: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4DE18A39" w:rsidR="00C47FB3" w:rsidRPr="001B367A" w:rsidRDefault="00C47FB3" w:rsidP="008E60D3">
            <w:pPr>
              <w:pStyle w:val="PL"/>
            </w:pPr>
            <w:r w:rsidRPr="001B367A">
              <w:t xml:space="preserve">          $ref: 'TS26</w:t>
            </w:r>
            <w:r w:rsidR="00505D24">
              <w:t>510</w:t>
            </w:r>
            <w:r w:rsidRPr="001B367A">
              <w:t>_CommonData.yaml#/components/schemas/AbsoluteUrl'</w:t>
            </w:r>
          </w:p>
          <w:p w14:paraId="207ADE5D" w14:textId="77777777" w:rsidR="00DE6112" w:rsidRDefault="00DE6112" w:rsidP="008E60D3">
            <w:pPr>
              <w:pStyle w:val="PL"/>
            </w:pPr>
          </w:p>
          <w:p w14:paraId="704DEAB0" w14:textId="46B4C874"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67511170" w14:textId="77777777" w:rsidR="00505D24" w:rsidRDefault="00505D24" w:rsidP="00505D24">
            <w:pPr>
              <w:pStyle w:val="PL"/>
            </w:pPr>
            <w:r>
              <w:rPr>
                <w:rFonts w:hint="eastAsia"/>
                <w:lang w:eastAsia="zh-CN"/>
              </w:rPr>
              <w:t xml:space="preserve"> </w:t>
            </w:r>
            <w:r>
              <w:rPr>
                <w:lang w:eastAsia="zh-CN"/>
              </w:rPr>
              <w:t xml:space="preserve">        repetitionRule</w:t>
            </w:r>
            <w:r w:rsidRPr="001B367A">
              <w:t>:</w:t>
            </w:r>
          </w:p>
          <w:p w14:paraId="2C16EB54" w14:textId="77777777" w:rsidR="00505D24" w:rsidRDefault="00505D24" w:rsidP="00505D24">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0005B6ED" w14:textId="77777777" w:rsidR="00505D24" w:rsidRDefault="00505D24" w:rsidP="00505D24">
            <w:pPr>
              <w:pStyle w:val="PL"/>
            </w:pPr>
            <w:r w:rsidRPr="00302A57">
              <w:t xml:space="preserve">      oneOf:</w:t>
            </w:r>
          </w:p>
          <w:p w14:paraId="264FCD73" w14:textId="4C978C55" w:rsidR="00C47FB3" w:rsidRPr="001B367A" w:rsidRDefault="00C47FB3" w:rsidP="008E60D3">
            <w:pPr>
              <w:pStyle w:val="PL"/>
            </w:pPr>
            <w:r w:rsidRPr="001B367A">
              <w:t xml:space="preserve">        - </w:t>
            </w:r>
            <w:r w:rsidR="00505D24">
              <w:t>required: [</w:t>
            </w:r>
            <w:r w:rsidRPr="001B367A">
              <w:t>start</w:t>
            </w:r>
            <w:r w:rsidR="00505D24">
              <w:t>,</w:t>
            </w:r>
            <w:r w:rsidRPr="001B367A">
              <w:t xml:space="preserve"> stop</w:t>
            </w:r>
            <w:r w:rsidR="00505D24">
              <w:t>]</w:t>
            </w:r>
          </w:p>
          <w:p w14:paraId="42380467" w14:textId="77777777" w:rsidR="00505D24" w:rsidRDefault="00505D24" w:rsidP="00505D24">
            <w:pPr>
              <w:pStyle w:val="PL"/>
            </w:pPr>
            <w:r>
              <w:t xml:space="preserve">        - required: [repetitionRule]</w:t>
            </w:r>
          </w:p>
          <w:p w14:paraId="7A0DBA08" w14:textId="77777777" w:rsidR="00505D24" w:rsidRDefault="00505D24" w:rsidP="00505D24">
            <w:pPr>
              <w:pStyle w:val="PL"/>
            </w:pPr>
          </w:p>
          <w:p w14:paraId="7BA6C435" w14:textId="77777777" w:rsidR="00505D24" w:rsidRDefault="00505D24" w:rsidP="00505D24">
            <w:pPr>
              <w:pStyle w:val="PL"/>
              <w:rPr>
                <w:lang w:eastAsia="zh-CN"/>
              </w:rPr>
            </w:pPr>
            <w:r>
              <w:rPr>
                <w:rFonts w:hint="eastAsia"/>
                <w:lang w:eastAsia="zh-CN"/>
              </w:rPr>
              <w:t xml:space="preserve"> </w:t>
            </w:r>
            <w:r>
              <w:rPr>
                <w:lang w:eastAsia="zh-CN"/>
              </w:rPr>
              <w:t xml:space="preserve">   RepetitionRule:</w:t>
            </w:r>
          </w:p>
          <w:p w14:paraId="47C21678" w14:textId="77777777" w:rsidR="00505D24" w:rsidRDefault="00505D24" w:rsidP="00505D24">
            <w:pPr>
              <w:pStyle w:val="PL"/>
              <w:rPr>
                <w:lang w:eastAsia="zh-CN"/>
              </w:rPr>
            </w:pPr>
            <w:r>
              <w:rPr>
                <w:rFonts w:hint="eastAsia"/>
                <w:lang w:eastAsia="zh-CN"/>
              </w:rPr>
              <w:t xml:space="preserve"> </w:t>
            </w:r>
            <w:r>
              <w:rPr>
                <w:lang w:eastAsia="zh-CN"/>
              </w:rPr>
              <w:t xml:space="preserve">     type: object</w:t>
            </w:r>
          </w:p>
          <w:p w14:paraId="7BE4E51D" w14:textId="77777777" w:rsidR="00505D24" w:rsidRDefault="00505D24" w:rsidP="00505D24">
            <w:pPr>
              <w:pStyle w:val="PL"/>
              <w:rPr>
                <w:lang w:eastAsia="zh-CN"/>
              </w:rPr>
            </w:pPr>
            <w:r>
              <w:rPr>
                <w:rFonts w:hint="eastAsia"/>
                <w:lang w:eastAsia="zh-CN"/>
              </w:rPr>
              <w:t xml:space="preserve"> </w:t>
            </w:r>
            <w:r>
              <w:rPr>
                <w:lang w:eastAsia="zh-CN"/>
              </w:rPr>
              <w:t xml:space="preserve">     properties:</w:t>
            </w:r>
          </w:p>
          <w:p w14:paraId="17367C7A" w14:textId="77777777" w:rsidR="00505D24" w:rsidRDefault="00505D24" w:rsidP="00505D24">
            <w:pPr>
              <w:pStyle w:val="PL"/>
              <w:rPr>
                <w:lang w:eastAsia="zh-CN"/>
              </w:rPr>
            </w:pPr>
            <w:r>
              <w:rPr>
                <w:rFonts w:hint="eastAsia"/>
                <w:lang w:eastAsia="zh-CN"/>
              </w:rPr>
              <w:t xml:space="preserve"> </w:t>
            </w:r>
            <w:r>
              <w:rPr>
                <w:lang w:eastAsia="zh-CN"/>
              </w:rPr>
              <w:t xml:space="preserve">       startTime:</w:t>
            </w:r>
          </w:p>
          <w:p w14:paraId="20522060" w14:textId="77777777" w:rsidR="00505D24" w:rsidRDefault="00505D24" w:rsidP="00505D24">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09B0C45E" w14:textId="77777777" w:rsidR="00505D24" w:rsidRDefault="00505D24" w:rsidP="00505D24">
            <w:pPr>
              <w:pStyle w:val="PL"/>
              <w:rPr>
                <w:lang w:eastAsia="zh-CN"/>
              </w:rPr>
            </w:pPr>
            <w:r>
              <w:rPr>
                <w:rFonts w:hint="eastAsia"/>
                <w:lang w:eastAsia="zh-CN"/>
              </w:rPr>
              <w:t xml:space="preserve"> </w:t>
            </w:r>
            <w:r>
              <w:rPr>
                <w:lang w:eastAsia="zh-CN"/>
              </w:rPr>
              <w:t xml:space="preserve">       duration:</w:t>
            </w:r>
          </w:p>
          <w:p w14:paraId="5D69F42F" w14:textId="77777777" w:rsidR="00505D24" w:rsidRDefault="00505D24" w:rsidP="00505D24">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44C98518" w14:textId="77777777" w:rsidR="00505D24" w:rsidRDefault="00505D24" w:rsidP="00505D24">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203B148" w14:textId="77777777" w:rsidR="00505D24" w:rsidRDefault="00505D24" w:rsidP="00505D24">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62B4B62D" w14:textId="77777777" w:rsidR="00505D24" w:rsidRDefault="00505D24" w:rsidP="00505D24">
            <w:pPr>
              <w:pStyle w:val="PL"/>
              <w:rPr>
                <w:lang w:eastAsia="zh-CN"/>
              </w:rPr>
            </w:pPr>
            <w:r>
              <w:rPr>
                <w:rFonts w:hint="eastAsia"/>
                <w:lang w:eastAsia="zh-CN"/>
              </w:rPr>
              <w:t xml:space="preserve"> </w:t>
            </w:r>
            <w:r>
              <w:rPr>
                <w:lang w:eastAsia="zh-CN"/>
              </w:rPr>
              <w:t xml:space="preserve">     required:</w:t>
            </w:r>
          </w:p>
          <w:p w14:paraId="49BDBDD5" w14:textId="77777777" w:rsidR="00505D24" w:rsidRDefault="00505D24" w:rsidP="00505D24">
            <w:pPr>
              <w:pStyle w:val="PL"/>
            </w:pPr>
            <w:r>
              <w:rPr>
                <w:rFonts w:hint="eastAsia"/>
                <w:lang w:eastAsia="zh-CN"/>
              </w:rPr>
              <w:t xml:space="preserve"> </w:t>
            </w:r>
            <w:r>
              <w:rPr>
                <w:lang w:eastAsia="zh-CN"/>
              </w:rPr>
              <w:t xml:space="preserve">       - startTime</w:t>
            </w:r>
          </w:p>
          <w:p w14:paraId="0F286AED" w14:textId="77777777" w:rsidR="00505D24" w:rsidRDefault="00505D24" w:rsidP="00505D24">
            <w:pPr>
              <w:pStyle w:val="PL"/>
              <w:rPr>
                <w:lang w:eastAsia="zh-CN"/>
              </w:rPr>
            </w:pPr>
            <w:r>
              <w:rPr>
                <w:rFonts w:hint="eastAsia"/>
                <w:lang w:eastAsia="zh-CN"/>
              </w:rPr>
              <w:t xml:space="preserve"> </w:t>
            </w:r>
            <w:r>
              <w:rPr>
                <w:lang w:eastAsia="zh-CN"/>
              </w:rPr>
              <w:t xml:space="preserve">       - duration</w:t>
            </w:r>
          </w:p>
          <w:p w14:paraId="1C9AB1B5" w14:textId="77777777" w:rsidR="00505D24" w:rsidRDefault="00505D24" w:rsidP="00505D24">
            <w:pPr>
              <w:pStyle w:val="PL"/>
              <w:rPr>
                <w:lang w:eastAsia="zh-CN"/>
              </w:rPr>
            </w:pPr>
            <w:r>
              <w:rPr>
                <w:rFonts w:hint="eastAsia"/>
                <w:lang w:eastAsia="zh-CN"/>
              </w:rPr>
              <w:t xml:space="preserve"> </w:t>
            </w:r>
            <w:r>
              <w:rPr>
                <w:lang w:eastAsia="zh-CN"/>
              </w:rPr>
              <w:t xml:space="preserve">       - </w:t>
            </w:r>
            <w:r w:rsidRPr="00536457">
              <w:t>repetitionInterval</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CAE6EE1" w:rsidR="00C47FB3" w:rsidRPr="001B367A" w:rsidRDefault="00C47FB3" w:rsidP="008E60D3">
            <w:pPr>
              <w:pStyle w:val="PL"/>
            </w:pPr>
            <w:r w:rsidRPr="001B367A">
              <w:t xml:space="preserve">            $ref: 'TS26</w:t>
            </w:r>
            <w:r w:rsidR="00D5550F">
              <w:t>510</w:t>
            </w:r>
            <w:r w:rsidRPr="001B367A">
              <w:t>_CommonData.yaml#/components/</w:t>
            </w:r>
            <w:r w:rsidR="00D5550F">
              <w:t>schemas/</w:t>
            </w:r>
            <w:r w:rsidRPr="001B367A">
              <w:t>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478" w:name="_CRAnnexBinformative"/>
      <w:bookmarkStart w:id="479" w:name="_Toc171672965"/>
      <w:bookmarkEnd w:id="478"/>
      <w:r w:rsidRPr="001B367A">
        <w:rPr>
          <w:lang w:eastAsia="ja-JP"/>
        </w:rPr>
        <w:t>Annex</w:t>
      </w:r>
      <w:r w:rsidRPr="001B367A">
        <w:t xml:space="preserve"> B (informative)</w:t>
      </w:r>
      <w:r w:rsidR="0031628D" w:rsidRPr="001B367A">
        <w:t>:</w:t>
      </w:r>
      <w:r w:rsidRPr="001B367A">
        <w:br/>
        <w:t>Service Announcement examples</w:t>
      </w:r>
      <w:bookmarkEnd w:id="479"/>
    </w:p>
    <w:p w14:paraId="49E5B786" w14:textId="2C0AE144" w:rsidR="000F7875" w:rsidRPr="001B367A" w:rsidRDefault="000F7875" w:rsidP="000F7875">
      <w:pPr>
        <w:pStyle w:val="Heading1"/>
      </w:pPr>
      <w:bookmarkStart w:id="480" w:name="_CRB_1"/>
      <w:bookmarkStart w:id="481" w:name="_Toc171672966"/>
      <w:bookmarkEnd w:id="480"/>
      <w:r w:rsidRPr="001B367A">
        <w:t>B.1</w:t>
      </w:r>
      <w:r w:rsidRPr="001B367A">
        <w:tab/>
        <w:t>XML-based representation</w:t>
      </w:r>
      <w:bookmarkEnd w:id="481"/>
    </w:p>
    <w:p w14:paraId="3870CAD7" w14:textId="681772FB" w:rsidR="000F7875" w:rsidRPr="001B367A" w:rsidRDefault="000F7875" w:rsidP="000F7875">
      <w:pPr>
        <w:pStyle w:val="Heading1"/>
      </w:pPr>
      <w:bookmarkStart w:id="482" w:name="_CRB_2"/>
      <w:bookmarkStart w:id="483" w:name="_Toc171672967"/>
      <w:bookmarkEnd w:id="482"/>
      <w:r w:rsidRPr="001B367A">
        <w:t>B.2</w:t>
      </w:r>
      <w:r w:rsidRPr="001B367A">
        <w:tab/>
        <w:t>JSON-based representation</w:t>
      </w:r>
      <w:bookmarkEnd w:id="483"/>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484" w:name="_CRAnnexCnormative"/>
      <w:bookmarkStart w:id="485" w:name="_Toc171672968"/>
      <w:bookmarkEnd w:id="484"/>
      <w:r w:rsidRPr="001B367A">
        <w:rPr>
          <w:lang w:eastAsia="ja-JP"/>
        </w:rPr>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485"/>
    </w:p>
    <w:p w14:paraId="0E77F77B" w14:textId="77777777" w:rsidR="00C47FB3" w:rsidRPr="001B367A" w:rsidRDefault="00C47FB3" w:rsidP="001B367A">
      <w:pPr>
        <w:pStyle w:val="Heading1"/>
        <w:rPr>
          <w:lang w:eastAsia="ja-JP"/>
        </w:rPr>
      </w:pPr>
      <w:bookmarkStart w:id="486" w:name="_Toc171672969"/>
      <w:r w:rsidRPr="001B367A">
        <w:rPr>
          <w:lang w:eastAsia="ja-JP"/>
        </w:rPr>
        <w:t>C.1</w:t>
      </w:r>
      <w:r w:rsidRPr="001B367A">
        <w:rPr>
          <w:lang w:eastAsia="ja-JP"/>
        </w:rPr>
        <w:tab/>
        <w:t>General</w:t>
      </w:r>
      <w:bookmarkEnd w:id="486"/>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487" w:name="_Toc171672970"/>
      <w:r w:rsidRPr="001B367A">
        <w:rPr>
          <w:lang w:eastAsia="ja-JP"/>
        </w:rPr>
        <w:t>C.2</w:t>
      </w:r>
      <w:r w:rsidRPr="001B367A">
        <w:rPr>
          <w:lang w:eastAsia="ja-JP"/>
        </w:rPr>
        <w:tab/>
        <w:t>Controlled vocabulary of conformance profile identifiers</w:t>
      </w:r>
      <w:bookmarkEnd w:id="487"/>
    </w:p>
    <w:p w14:paraId="03BD6F47" w14:textId="0B4D6C15" w:rsidR="00C47FB3" w:rsidRPr="001B367A" w:rsidRDefault="00C47FB3" w:rsidP="001B367A">
      <w:pPr>
        <w:pStyle w:val="TH"/>
        <w:rPr>
          <w:lang w:eastAsia="ja-JP"/>
        </w:rPr>
      </w:pPr>
      <w:r w:rsidRPr="001B367A">
        <w:rPr>
          <w:lang w:eastAsia="ja-JP"/>
        </w:rPr>
        <w:t>Table 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000000" w:rsidP="001B367A">
            <w:pPr>
              <w:pStyle w:val="TAC"/>
            </w:pPr>
            <w:hyperlink r:id="rId17"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0C841012" w14:textId="112BB465" w:rsidR="00120562" w:rsidRPr="001B367A" w:rsidRDefault="00120562" w:rsidP="003225D3">
      <w:r w:rsidRPr="001B367A">
        <w:rPr>
          <w:lang w:eastAsia="ja-JP"/>
        </w:rPr>
        <w:br w:type="page"/>
      </w:r>
    </w:p>
    <w:p w14:paraId="43AED187" w14:textId="6318804A" w:rsidR="0018701E" w:rsidRPr="001B367A" w:rsidRDefault="0018701E" w:rsidP="0018701E">
      <w:pPr>
        <w:pStyle w:val="Heading8"/>
      </w:pPr>
      <w:bookmarkStart w:id="488" w:name="_CRAnnexDnormative"/>
      <w:bookmarkStart w:id="489" w:name="_Toc171672971"/>
      <w:bookmarkEnd w:id="488"/>
      <w:r w:rsidRPr="001B367A">
        <w:rPr>
          <w:lang w:eastAsia="ja-JP"/>
        </w:rPr>
        <w:t>Annex</w:t>
      </w:r>
      <w:r w:rsidRPr="001B367A">
        <w:t xml:space="preserve"> D (normative):</w:t>
      </w:r>
      <w:r w:rsidRPr="001B367A">
        <w:br/>
        <w:t>Syntax for object manifest</w:t>
      </w:r>
      <w:bookmarkEnd w:id="489"/>
    </w:p>
    <w:p w14:paraId="24A8F42C" w14:textId="2E3A1C29" w:rsidR="0018701E" w:rsidRPr="001B367A" w:rsidRDefault="0018701E" w:rsidP="0018701E">
      <w:pPr>
        <w:pStyle w:val="Heading1"/>
      </w:pPr>
      <w:bookmarkStart w:id="490" w:name="_CRD_1"/>
      <w:bookmarkStart w:id="491" w:name="_Toc171672972"/>
      <w:bookmarkEnd w:id="490"/>
      <w:r w:rsidRPr="001B367A">
        <w:t>D.1</w:t>
      </w:r>
      <w:r w:rsidRPr="001B367A">
        <w:tab/>
        <w:t>Object manifest schema</w:t>
      </w:r>
      <w:bookmarkEnd w:id="491"/>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576D5DD2" w:rsidR="0018701E" w:rsidRPr="001B367A" w:rsidRDefault="0018701E" w:rsidP="002B0960">
            <w:pPr>
              <w:pStyle w:val="PL"/>
            </w:pPr>
            <w:r w:rsidRPr="001B367A">
              <w:t xml:space="preserve">  version: </w:t>
            </w:r>
            <w:r w:rsidR="00B96CA4">
              <w:t>2.0.0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67E0037E" w:rsidR="0018701E" w:rsidRPr="001B367A" w:rsidRDefault="0018701E" w:rsidP="002B0960">
            <w:pPr>
              <w:pStyle w:val="PL"/>
            </w:pPr>
            <w:r w:rsidRPr="001B367A">
              <w:t xml:space="preserve">    © </w:t>
            </w:r>
            <w:r w:rsidR="00B96CA4">
              <w:t>2024</w:t>
            </w:r>
            <w:r w:rsidRPr="001B367A">
              <w:t>,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6155EEEA" w:rsidR="0018701E" w:rsidRPr="001B367A" w:rsidRDefault="0018701E" w:rsidP="002B0960">
            <w:pPr>
              <w:pStyle w:val="PL"/>
            </w:pPr>
            <w:r w:rsidRPr="001B367A">
              <w:t xml:space="preserve">  description: 'TS 26.517 V</w:t>
            </w:r>
            <w:r w:rsidR="00B96CA4">
              <w:t>18.1.0</w:t>
            </w:r>
            <w:r w:rsidRPr="001B367A">
              <w:t>;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1A6EC9C7" w:rsidR="0018701E" w:rsidRPr="001B367A" w:rsidRDefault="0018701E" w:rsidP="002B0960">
            <w:pPr>
              <w:pStyle w:val="PL"/>
            </w:pPr>
            <w:r w:rsidRPr="001B367A">
              <w:t xml:space="preserve">            $ref: 'TS26</w:t>
            </w:r>
            <w:r w:rsidR="00B96CA4">
              <w:t>510</w:t>
            </w:r>
            <w:r w:rsidRPr="001B367A">
              <w:t>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175A9F"/>
    <w:p w14:paraId="0D719F98" w14:textId="77777777" w:rsidR="00D52D8E" w:rsidRDefault="00D52D8E" w:rsidP="00175A9F">
      <w:bookmarkStart w:id="492" w:name="_CRAnnexEnormative"/>
      <w:bookmarkEnd w:id="492"/>
      <w:r>
        <w:br w:type="page"/>
      </w:r>
    </w:p>
    <w:p w14:paraId="7D3D40FC" w14:textId="19131DF9" w:rsidR="00B865D2" w:rsidRPr="001B367A" w:rsidRDefault="00B865D2" w:rsidP="00B865D2">
      <w:pPr>
        <w:pStyle w:val="Heading8"/>
        <w:rPr>
          <w:lang w:eastAsia="fr-FR"/>
        </w:rPr>
      </w:pPr>
      <w:bookmarkStart w:id="493" w:name="_Toc171672973"/>
      <w:r w:rsidRPr="001B367A">
        <w:t>Annex E (</w:t>
      </w:r>
      <w:r w:rsidRPr="001B367A">
        <w:rPr>
          <w:lang w:eastAsia="ja-JP"/>
        </w:rPr>
        <w:t>normative</w:t>
      </w:r>
      <w:r w:rsidRPr="001B367A">
        <w:t>):</w:t>
      </w:r>
      <w:r w:rsidRPr="001B367A">
        <w:br/>
      </w:r>
      <w:r w:rsidRPr="001B367A">
        <w:rPr>
          <w:lang w:eastAsia="ja-JP"/>
        </w:rPr>
        <w:t>IANA registration</w:t>
      </w:r>
      <w:bookmarkEnd w:id="493"/>
    </w:p>
    <w:p w14:paraId="31F2EF38" w14:textId="77777777" w:rsidR="00B865D2" w:rsidRPr="001B367A" w:rsidRDefault="00B865D2" w:rsidP="00B865D2">
      <w:pPr>
        <w:pStyle w:val="Heading1"/>
      </w:pPr>
      <w:bookmarkStart w:id="494" w:name="_CRE_1"/>
      <w:bookmarkStart w:id="495" w:name="_Toc26286752"/>
      <w:bookmarkStart w:id="496" w:name="_Toc106261008"/>
      <w:bookmarkStart w:id="497" w:name="_Toc171672974"/>
      <w:bookmarkEnd w:id="494"/>
      <w:r w:rsidRPr="001B367A">
        <w:t>E.1</w:t>
      </w:r>
      <w:r w:rsidRPr="001B367A">
        <w:tab/>
      </w:r>
      <w:bookmarkEnd w:id="495"/>
      <w:bookmarkEnd w:id="496"/>
      <w:r w:rsidRPr="001B367A">
        <w:t>General</w:t>
      </w:r>
      <w:bookmarkEnd w:id="497"/>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8"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498" w:name="_CRE_2"/>
      <w:bookmarkStart w:id="499" w:name="_Toc171672975"/>
      <w:bookmarkEnd w:id="498"/>
      <w:r w:rsidRPr="001B367A">
        <w:t>E.2</w:t>
      </w:r>
      <w:r w:rsidRPr="001B367A">
        <w:tab/>
        <w:t>Registration of MIME media type "application/mbs-user-service-description</w:t>
      </w:r>
      <w:r w:rsidR="00C47FB3" w:rsidRPr="001B367A">
        <w:t>s</w:t>
      </w:r>
      <w:r w:rsidRPr="001B367A">
        <w:t>+json"</w:t>
      </w:r>
      <w:bookmarkEnd w:id="499"/>
    </w:p>
    <w:p w14:paraId="28B2E0AF" w14:textId="77777777" w:rsidR="00B865D2" w:rsidRPr="001B367A" w:rsidRDefault="00B865D2" w:rsidP="00B865D2">
      <w:pPr>
        <w:pStyle w:val="Heading2"/>
      </w:pPr>
      <w:bookmarkStart w:id="500" w:name="_CRE_2_1"/>
      <w:bookmarkStart w:id="501" w:name="_Toc171672976"/>
      <w:bookmarkEnd w:id="500"/>
      <w:r w:rsidRPr="001B367A">
        <w:t>E.2.1</w:t>
      </w:r>
      <w:r w:rsidRPr="001B367A">
        <w:tab/>
        <w:t>General</w:t>
      </w:r>
      <w:bookmarkEnd w:id="501"/>
    </w:p>
    <w:p w14:paraId="71626B9E" w14:textId="55B89218" w:rsidR="00B865D2" w:rsidRPr="001B367A" w:rsidRDefault="00B865D2" w:rsidP="00B865D2">
      <w:bookmarkStart w:id="502"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03" w:name="_CRTableE_2_11"/>
      <w:bookmarkEnd w:id="502"/>
      <w:r w:rsidRPr="001B367A">
        <w:t>Table </w:t>
      </w:r>
      <w:bookmarkEnd w:id="503"/>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04"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05" w:name="_MCCTEMPBM_CRPT22990115___5" w:colFirst="0" w:colLast="0"/>
            <w:bookmarkEnd w:id="504"/>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06" w:name="_MCCTEMPBM_CRPT22990116___5" w:colFirst="0" w:colLast="0"/>
            <w:bookmarkEnd w:id="505"/>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07" w:name="_MCCTEMPBM_CRPT22990117___5" w:colFirst="0" w:colLast="0"/>
            <w:bookmarkEnd w:id="506"/>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08" w:name="_MCCTEMPBM_CRPT22990118___5" w:colFirst="0" w:colLast="0"/>
            <w:bookmarkEnd w:id="507"/>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09" w:name="_MCCTEMPBM_CRPT22990119___5" w:colFirst="0" w:colLast="0"/>
            <w:bookmarkEnd w:id="508"/>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10" w:name="_MCCTEMPBM_CRPT22990120___5" w:colFirst="0" w:colLast="0"/>
            <w:bookmarkEnd w:id="509"/>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11" w:name="_MCCTEMPBM_CRPT22990121___5" w:colFirst="0" w:colLast="0"/>
            <w:bookmarkEnd w:id="510"/>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12" w:name="_MCCTEMPBM_CRPT22990122___5" w:colFirst="0" w:colLast="0"/>
            <w:bookmarkEnd w:id="511"/>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13" w:name="_MCCTEMPBM_CRPT22990123___5" w:colFirst="0" w:colLast="1"/>
            <w:bookmarkEnd w:id="512"/>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1611DE">
            <w:pPr>
              <w:pStyle w:val="TALcontinuation"/>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14" w:name="_MCCTEMPBM_CRPT22990124___5" w:colFirst="0" w:colLast="0"/>
            <w:bookmarkEnd w:id="513"/>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15" w:name="_MCCTEMPBM_CRPT22990125___5" w:colFirst="0" w:colLast="1"/>
            <w:bookmarkEnd w:id="514"/>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16" w:name="_MCCTEMPBM_CRPT22990126___5" w:colFirst="0" w:colLast="0"/>
            <w:bookmarkEnd w:id="515"/>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17" w:name="_MCCTEMPBM_CRPT22990127___5" w:colFirst="0" w:colLast="0"/>
            <w:bookmarkEnd w:id="516"/>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17"/>
    </w:tbl>
    <w:p w14:paraId="3C3172A9" w14:textId="77777777" w:rsidR="00B865D2" w:rsidRPr="001B367A" w:rsidRDefault="00B865D2" w:rsidP="001B367A"/>
    <w:p w14:paraId="50088374" w14:textId="77777777" w:rsidR="00B865D2" w:rsidRPr="001B367A" w:rsidRDefault="00B865D2" w:rsidP="00B865D2">
      <w:pPr>
        <w:pStyle w:val="Heading2"/>
      </w:pPr>
      <w:bookmarkStart w:id="518" w:name="_CRE_2_2"/>
      <w:bookmarkStart w:id="519" w:name="_Toc171672977"/>
      <w:bookmarkEnd w:id="518"/>
      <w:r w:rsidRPr="001B367A">
        <w:t>E.2.2</w:t>
      </w:r>
      <w:r w:rsidRPr="001B367A">
        <w:tab/>
        <w:t>Profiles parameter</w:t>
      </w:r>
      <w:bookmarkEnd w:id="519"/>
    </w:p>
    <w:p w14:paraId="71A7CC9C" w14:textId="2629340F" w:rsidR="00B865D2" w:rsidRPr="001B367A" w:rsidRDefault="00B865D2" w:rsidP="00175A9F">
      <w:pPr>
        <w:keepNext/>
      </w:pPr>
      <w:bookmarkStart w:id="520"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21" w:name="_CRTableE_2_21"/>
      <w:bookmarkEnd w:id="520"/>
      <w:r w:rsidRPr="001B367A">
        <w:t>Table </w:t>
      </w:r>
      <w:bookmarkEnd w:id="521"/>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22"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23" w:name="_MCCTEMPBM_CRPT22990130___5" w:colFirst="0" w:colLast="0"/>
            <w:bookmarkEnd w:id="522"/>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24" w:name="_MCCTEMPBM_CRPT22990131___5" w:colFirst="0" w:colLast="1"/>
            <w:bookmarkEnd w:id="523"/>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611DE">
            <w:pPr>
              <w:pStyle w:val="TALcontinuation"/>
              <w:rPr>
                <w:lang w:val="en-GB"/>
              </w:rPr>
            </w:pPr>
            <w:r w:rsidRPr="001B367A">
              <w:rPr>
                <w:lang w:val="en-GB"/>
              </w:rPr>
              <w:t>The value is a fully-qualified term identifier URI from a controlled vocabulary.</w:t>
            </w:r>
          </w:p>
          <w:p w14:paraId="1161BD44" w14:textId="77777777" w:rsidR="00B865D2" w:rsidRPr="001B367A" w:rsidRDefault="00B865D2" w:rsidP="001611DE">
            <w:pPr>
              <w:pStyle w:val="TALcontinuation"/>
              <w:rPr>
                <w:lang w:val="en-GB"/>
              </w:rPr>
            </w:pPr>
            <w:r w:rsidRPr="001B367A">
              <w:rPr>
                <w:lang w:val="en-GB"/>
              </w:rPr>
              <w:t>The set of profile identifiers indicated in this parameter should match the set indicated in the profiles attribute of the corresponding User Service Description.</w:t>
            </w:r>
          </w:p>
        </w:tc>
      </w:tr>
      <w:bookmarkEnd w:id="524"/>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25"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26" w:name="_CRAnnexFinformative"/>
      <w:bookmarkEnd w:id="525"/>
      <w:bookmarkEnd w:id="526"/>
      <w:r w:rsidRPr="001B367A">
        <w:br w:type="page"/>
      </w:r>
      <w:bookmarkStart w:id="527" w:name="_Toc96455548"/>
      <w:bookmarkStart w:id="528" w:name="_Toc171672978"/>
      <w:r w:rsidR="00080512" w:rsidRPr="001B367A">
        <w:t xml:space="preserve">Annex </w:t>
      </w:r>
      <w:r w:rsidR="00B865D2" w:rsidRPr="001B367A">
        <w:t>F</w:t>
      </w:r>
      <w:r w:rsidR="00080512" w:rsidRPr="001B367A">
        <w:t xml:space="preserve"> (informative):</w:t>
      </w:r>
      <w:r w:rsidR="00080512" w:rsidRPr="001B367A">
        <w:br/>
        <w:t>Change history</w:t>
      </w:r>
      <w:bookmarkEnd w:id="527"/>
      <w:bookmarkEnd w:id="5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29" w:name="historyclause"/>
            <w:bookmarkEnd w:id="529"/>
            <w:r w:rsidRPr="001B367A">
              <w:rPr>
                <w:b/>
              </w:rPr>
              <w:t>Change history</w:t>
            </w:r>
          </w:p>
        </w:tc>
      </w:tr>
      <w:tr w:rsidR="00D52D8E" w:rsidRPr="001B367A"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D52D8E" w:rsidRPr="001B367A" w14:paraId="3AD4A166" w14:textId="77777777" w:rsidTr="00D52D8E">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D52D8E" w:rsidRPr="001B367A" w14:paraId="2C9848CE" w14:textId="77777777" w:rsidTr="00D52D8E">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D52D8E" w:rsidRPr="001B367A" w14:paraId="6CCD080E" w14:textId="77777777" w:rsidTr="00D52D8E">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D52D8E" w:rsidRPr="001B367A" w14:paraId="061E51CC" w14:textId="77777777" w:rsidTr="00D52D8E">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D52D8E" w:rsidRPr="001B367A" w14:paraId="0BEB47AF" w14:textId="77777777" w:rsidTr="00D52D8E">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D52D8E" w:rsidRPr="001B367A" w14:paraId="6A811248" w14:textId="77777777" w:rsidTr="00D52D8E">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D52D8E" w:rsidRPr="001B367A" w14:paraId="665E5E5B" w14:textId="77777777" w:rsidTr="00D52D8E">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D52D8E" w:rsidRPr="001B367A" w14:paraId="24785464" w14:textId="77777777" w:rsidTr="00D52D8E">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D52D8E" w:rsidRPr="001B367A" w14:paraId="40A201B4" w14:textId="77777777" w:rsidTr="00D52D8E">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D52D8E" w:rsidRPr="001B367A" w14:paraId="66FC7E07" w14:textId="77777777" w:rsidTr="00D52D8E">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D52D8E" w:rsidRPr="001B367A"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tcBorders>
              <w:bottom w:val="single" w:sz="4" w:space="0" w:color="auto"/>
            </w:tcBorders>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tcBorders>
              <w:bottom w:val="single" w:sz="4" w:space="0" w:color="auto"/>
            </w:tcBorders>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tcBorders>
              <w:bottom w:val="single" w:sz="4" w:space="0" w:color="auto"/>
            </w:tcBorders>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tcBorders>
              <w:bottom w:val="single" w:sz="4" w:space="0" w:color="auto"/>
            </w:tcBorders>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tcBorders>
              <w:bottom w:val="single" w:sz="4" w:space="0" w:color="auto"/>
            </w:tcBorders>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tcBorders>
              <w:bottom w:val="single" w:sz="4" w:space="0" w:color="auto"/>
            </w:tcBorders>
            <w:shd w:val="solid" w:color="FFFFFF" w:fill="auto"/>
          </w:tcPr>
          <w:p w14:paraId="3046B6F9" w14:textId="0A28D2B3" w:rsidR="006374F7" w:rsidRPr="001B367A" w:rsidRDefault="006374F7" w:rsidP="006374F7">
            <w:pPr>
              <w:pStyle w:val="TAL"/>
              <w:rPr>
                <w:sz w:val="16"/>
                <w:szCs w:val="16"/>
              </w:rPr>
            </w:pPr>
            <w:r w:rsidRPr="001B367A">
              <w:rPr>
                <w:sz w:val="16"/>
                <w:szCs w:val="16"/>
              </w:rPr>
              <w:fldChar w:fldCharType="begin"/>
            </w:r>
            <w:r w:rsidRPr="001B367A">
              <w:rPr>
                <w:sz w:val="16"/>
                <w:szCs w:val="16"/>
              </w:rPr>
              <w:instrText xml:space="preserve"> DOCPROPERTY  CrTitle  \* MERGEFORMAT </w:instrText>
            </w:r>
            <w:r w:rsidRPr="001B367A">
              <w:rPr>
                <w:sz w:val="16"/>
                <w:szCs w:val="16"/>
              </w:rPr>
              <w:fldChar w:fldCharType="separate"/>
            </w:r>
            <w:r w:rsidRPr="001B367A">
              <w:rPr>
                <w:sz w:val="16"/>
                <w:szCs w:val="16"/>
              </w:rPr>
              <w:t>[5MBP3] API for unicast retrieval of MBS User Service Announcement</w:t>
            </w:r>
            <w:r w:rsidRPr="001B367A">
              <w:rPr>
                <w:sz w:val="16"/>
                <w:szCs w:val="16"/>
              </w:rPr>
              <w:fldChar w:fldCharType="end"/>
            </w:r>
          </w:p>
        </w:tc>
        <w:tc>
          <w:tcPr>
            <w:tcW w:w="855" w:type="dxa"/>
            <w:tcBorders>
              <w:bottom w:val="single" w:sz="4" w:space="0" w:color="auto"/>
            </w:tcBorders>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D52D8E" w:rsidRPr="001B367A"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570881" w:rsidRPr="001B367A"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1B367A" w:rsidRDefault="006F6009" w:rsidP="006374F7">
            <w:pPr>
              <w:pStyle w:val="TAL"/>
              <w:rPr>
                <w:sz w:val="16"/>
                <w:szCs w:val="16"/>
              </w:rPr>
            </w:pPr>
            <w:r>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1B367A" w:rsidRDefault="006F6009" w:rsidP="006374F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1B367A" w:rsidRDefault="006F6009" w:rsidP="006374F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1B367A" w:rsidRDefault="006F6009" w:rsidP="006374F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1B367A" w:rsidRDefault="006F6009" w:rsidP="006374F7">
            <w:pPr>
              <w:pStyle w:val="TAL"/>
              <w:rPr>
                <w:sz w:val="16"/>
                <w:szCs w:val="16"/>
              </w:rPr>
            </w:pPr>
            <w:r>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8B7187" w:rsidRDefault="006F6009" w:rsidP="006374F7">
            <w:pPr>
              <w:pStyle w:val="TAC"/>
              <w:rPr>
                <w:bCs/>
                <w:sz w:val="16"/>
                <w:szCs w:val="16"/>
              </w:rPr>
            </w:pPr>
            <w:r w:rsidRPr="008B7187">
              <w:rPr>
                <w:bCs/>
                <w:sz w:val="16"/>
                <w:szCs w:val="16"/>
              </w:rPr>
              <w:t>18.0.0</w:t>
            </w:r>
          </w:p>
        </w:tc>
      </w:tr>
      <w:tr w:rsidR="00D52D8E" w:rsidRPr="001B367A"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Default="008B7187" w:rsidP="00FE47D9">
            <w:pPr>
              <w:pStyle w:val="TAL"/>
              <w:rPr>
                <w:sz w:val="16"/>
                <w:szCs w:val="16"/>
              </w:rPr>
            </w:pPr>
            <w:r>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Default="008B7187" w:rsidP="008B718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Default="008B7187" w:rsidP="008B718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Default="008B7187" w:rsidP="008B718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Default="008B7187" w:rsidP="008B718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Default="008B7187" w:rsidP="008B718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Default="008B7187" w:rsidP="008B7187">
            <w:pPr>
              <w:pStyle w:val="TAL"/>
              <w:rPr>
                <w:sz w:val="16"/>
                <w:szCs w:val="16"/>
              </w:rPr>
            </w:pPr>
            <w:r>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8B7187" w:rsidRDefault="008B7187" w:rsidP="008B7187">
            <w:pPr>
              <w:pStyle w:val="TAC"/>
              <w:rPr>
                <w:bCs/>
                <w:sz w:val="16"/>
                <w:szCs w:val="16"/>
              </w:rPr>
            </w:pPr>
            <w:r w:rsidRPr="008B7187">
              <w:rPr>
                <w:bCs/>
                <w:sz w:val="16"/>
                <w:szCs w:val="16"/>
              </w:rPr>
              <w:t>18.0.1</w:t>
            </w:r>
          </w:p>
        </w:tc>
      </w:tr>
      <w:tr w:rsidR="0076019A" w:rsidRPr="001B367A"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Default="0076019A" w:rsidP="0076019A">
            <w:pPr>
              <w:pStyle w:val="TAL"/>
              <w:keepLines w:val="0"/>
              <w:rPr>
                <w:sz w:val="16"/>
                <w:szCs w:val="16"/>
              </w:rPr>
            </w:pPr>
            <w:r>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Default="0076019A" w:rsidP="008B7187">
            <w:pPr>
              <w:pStyle w:val="TAL"/>
              <w:rPr>
                <w:sz w:val="16"/>
                <w:szCs w:val="16"/>
              </w:rPr>
            </w:pPr>
            <w:r>
              <w:rPr>
                <w:sz w:val="16"/>
                <w:szCs w:val="16"/>
              </w:rPr>
              <w:t>SA#10</w:t>
            </w:r>
            <w:r w:rsidR="00834644">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Default="0076019A" w:rsidP="008B7187">
            <w:pPr>
              <w:pStyle w:val="TAL"/>
              <w:rPr>
                <w:sz w:val="16"/>
                <w:szCs w:val="16"/>
              </w:rPr>
            </w:pPr>
            <w:r>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Default="0076019A" w:rsidP="008B7187">
            <w:pPr>
              <w:pStyle w:val="TAC"/>
              <w:rPr>
                <w:sz w:val="16"/>
                <w:szCs w:val="16"/>
              </w:rPr>
            </w:pPr>
            <w:r>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Default="0076019A" w:rsidP="008B7187">
            <w:pPr>
              <w:pStyle w:val="TAC"/>
              <w:rPr>
                <w:sz w:val="16"/>
                <w:szCs w:val="16"/>
              </w:rPr>
            </w:pPr>
            <w:r>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Default="0076019A"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Default="0076019A" w:rsidP="008B7187">
            <w:pPr>
              <w:pStyle w:val="TAL"/>
              <w:rPr>
                <w:sz w:val="16"/>
                <w:szCs w:val="16"/>
              </w:rPr>
            </w:pPr>
            <w:r w:rsidRPr="0076019A">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FE47D9" w:rsidRDefault="0076019A" w:rsidP="008B7187">
            <w:pPr>
              <w:pStyle w:val="TAC"/>
              <w:rPr>
                <w:bCs/>
                <w:sz w:val="16"/>
                <w:szCs w:val="16"/>
              </w:rPr>
            </w:pPr>
            <w:r>
              <w:rPr>
                <w:bCs/>
                <w:sz w:val="16"/>
                <w:szCs w:val="16"/>
              </w:rPr>
              <w:t>18.1.0</w:t>
            </w:r>
          </w:p>
        </w:tc>
      </w:tr>
      <w:tr w:rsidR="00834644" w:rsidRPr="001B367A" w14:paraId="733CFB2A" w14:textId="77777777" w:rsidTr="00D52D8E">
        <w:trPr>
          <w:cantSplit/>
          <w:jc w:val="center"/>
        </w:trPr>
        <w:tc>
          <w:tcPr>
            <w:tcW w:w="846" w:type="dxa"/>
            <w:tcBorders>
              <w:top w:val="single" w:sz="4" w:space="0" w:color="auto"/>
            </w:tcBorders>
            <w:shd w:val="solid" w:color="FFFFFF" w:fill="auto"/>
          </w:tcPr>
          <w:p w14:paraId="2AA29974" w14:textId="20163972" w:rsidR="00834644" w:rsidRDefault="00834644" w:rsidP="0076019A">
            <w:pPr>
              <w:pStyle w:val="TAL"/>
              <w:keepLines w:val="0"/>
              <w:rPr>
                <w:sz w:val="16"/>
                <w:szCs w:val="16"/>
              </w:rPr>
            </w:pPr>
            <w:r>
              <w:rPr>
                <w:sz w:val="16"/>
                <w:szCs w:val="16"/>
              </w:rPr>
              <w:t>2024-06</w:t>
            </w:r>
          </w:p>
        </w:tc>
        <w:tc>
          <w:tcPr>
            <w:tcW w:w="1134" w:type="dxa"/>
            <w:tcBorders>
              <w:top w:val="single" w:sz="4" w:space="0" w:color="auto"/>
            </w:tcBorders>
            <w:shd w:val="solid" w:color="FFFFFF" w:fill="auto"/>
          </w:tcPr>
          <w:p w14:paraId="3AE5BA47" w14:textId="5C0102E4" w:rsidR="00834644" w:rsidRDefault="00834644" w:rsidP="008B7187">
            <w:pPr>
              <w:pStyle w:val="TAL"/>
              <w:rPr>
                <w:sz w:val="16"/>
                <w:szCs w:val="16"/>
              </w:rPr>
            </w:pPr>
            <w:r>
              <w:rPr>
                <w:sz w:val="16"/>
                <w:szCs w:val="16"/>
              </w:rPr>
              <w:t>SA#104</w:t>
            </w:r>
          </w:p>
        </w:tc>
        <w:tc>
          <w:tcPr>
            <w:tcW w:w="1138" w:type="dxa"/>
            <w:tcBorders>
              <w:top w:val="single" w:sz="4" w:space="0" w:color="auto"/>
            </w:tcBorders>
            <w:shd w:val="solid" w:color="FFFFFF" w:fill="auto"/>
          </w:tcPr>
          <w:p w14:paraId="1A28060B" w14:textId="53424C76" w:rsidR="00834644" w:rsidRDefault="00834644" w:rsidP="008B7187">
            <w:pPr>
              <w:pStyle w:val="TAL"/>
              <w:rPr>
                <w:sz w:val="16"/>
                <w:szCs w:val="16"/>
              </w:rPr>
            </w:pPr>
            <w:r>
              <w:rPr>
                <w:sz w:val="16"/>
                <w:szCs w:val="16"/>
              </w:rPr>
              <w:t>SP-240858</w:t>
            </w:r>
          </w:p>
        </w:tc>
        <w:tc>
          <w:tcPr>
            <w:tcW w:w="705" w:type="dxa"/>
            <w:tcBorders>
              <w:top w:val="single" w:sz="4" w:space="0" w:color="auto"/>
            </w:tcBorders>
            <w:shd w:val="solid" w:color="FFFFFF" w:fill="auto"/>
          </w:tcPr>
          <w:p w14:paraId="0C7C9C15" w14:textId="57A3D5BC" w:rsidR="00834644" w:rsidRDefault="00834644" w:rsidP="008B7187">
            <w:pPr>
              <w:pStyle w:val="TAC"/>
              <w:rPr>
                <w:sz w:val="16"/>
                <w:szCs w:val="16"/>
              </w:rPr>
            </w:pPr>
            <w:r>
              <w:rPr>
                <w:sz w:val="16"/>
                <w:szCs w:val="16"/>
              </w:rPr>
              <w:t>0020</w:t>
            </w:r>
          </w:p>
        </w:tc>
        <w:tc>
          <w:tcPr>
            <w:tcW w:w="567" w:type="dxa"/>
            <w:tcBorders>
              <w:top w:val="single" w:sz="4" w:space="0" w:color="auto"/>
            </w:tcBorders>
            <w:shd w:val="solid" w:color="FFFFFF" w:fill="auto"/>
          </w:tcPr>
          <w:p w14:paraId="237C7B11" w14:textId="77777777" w:rsidR="00834644" w:rsidRDefault="00834644" w:rsidP="008B7187">
            <w:pPr>
              <w:pStyle w:val="TAC"/>
              <w:rPr>
                <w:sz w:val="16"/>
                <w:szCs w:val="16"/>
              </w:rPr>
            </w:pPr>
          </w:p>
        </w:tc>
        <w:tc>
          <w:tcPr>
            <w:tcW w:w="567" w:type="dxa"/>
            <w:tcBorders>
              <w:top w:val="single" w:sz="4" w:space="0" w:color="auto"/>
            </w:tcBorders>
            <w:shd w:val="solid" w:color="FFFFFF" w:fill="auto"/>
          </w:tcPr>
          <w:p w14:paraId="7989FFCF" w14:textId="0B6EF4A9" w:rsidR="00834644" w:rsidRDefault="00834644" w:rsidP="008B7187">
            <w:pPr>
              <w:pStyle w:val="TAC"/>
              <w:rPr>
                <w:sz w:val="16"/>
                <w:szCs w:val="16"/>
              </w:rPr>
            </w:pPr>
            <w:r>
              <w:rPr>
                <w:sz w:val="16"/>
                <w:szCs w:val="16"/>
              </w:rPr>
              <w:t>F</w:t>
            </w:r>
          </w:p>
        </w:tc>
        <w:tc>
          <w:tcPr>
            <w:tcW w:w="3827" w:type="dxa"/>
            <w:tcBorders>
              <w:top w:val="single" w:sz="4" w:space="0" w:color="auto"/>
            </w:tcBorders>
            <w:shd w:val="solid" w:color="FFFFFF" w:fill="auto"/>
          </w:tcPr>
          <w:p w14:paraId="3E2790BA" w14:textId="55548AF7" w:rsidR="00834644" w:rsidRPr="0076019A" w:rsidRDefault="00834644" w:rsidP="008B7187">
            <w:pPr>
              <w:pStyle w:val="TAL"/>
              <w:rPr>
                <w:sz w:val="16"/>
                <w:szCs w:val="16"/>
              </w:rPr>
            </w:pPr>
            <w:r w:rsidRPr="00834644">
              <w:rPr>
                <w:sz w:val="16"/>
                <w:szCs w:val="16"/>
              </w:rPr>
              <w:t>Essential object manifest schema update</w:t>
            </w:r>
          </w:p>
        </w:tc>
        <w:tc>
          <w:tcPr>
            <w:tcW w:w="855" w:type="dxa"/>
            <w:tcBorders>
              <w:top w:val="single" w:sz="4" w:space="0" w:color="auto"/>
            </w:tcBorders>
            <w:shd w:val="solid" w:color="FFFFFF" w:fill="auto"/>
          </w:tcPr>
          <w:p w14:paraId="0EE7F209" w14:textId="4453A9F7" w:rsidR="00834644" w:rsidRDefault="00834644" w:rsidP="008B7187">
            <w:pPr>
              <w:pStyle w:val="TAC"/>
              <w:rPr>
                <w:bCs/>
                <w:sz w:val="16"/>
                <w:szCs w:val="16"/>
              </w:rPr>
            </w:pPr>
            <w:r>
              <w:rPr>
                <w:bCs/>
                <w:sz w:val="16"/>
                <w:szCs w:val="16"/>
              </w:rPr>
              <w:t>18.1.0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A62C0" w14:textId="77777777" w:rsidR="00424025" w:rsidRDefault="00424025">
      <w:r>
        <w:separator/>
      </w:r>
    </w:p>
  </w:endnote>
  <w:endnote w:type="continuationSeparator" w:id="0">
    <w:p w14:paraId="476DA83C" w14:textId="77777777" w:rsidR="00424025" w:rsidRDefault="00424025">
      <w:r>
        <w:continuationSeparator/>
      </w:r>
    </w:p>
  </w:endnote>
  <w:endnote w:type="continuationNotice" w:id="1">
    <w:p w14:paraId="0F7040CD" w14:textId="77777777" w:rsidR="00424025" w:rsidRDefault="00424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BD976" w14:textId="77777777" w:rsidR="00424025" w:rsidRDefault="00424025">
      <w:r>
        <w:separator/>
      </w:r>
    </w:p>
  </w:footnote>
  <w:footnote w:type="continuationSeparator" w:id="0">
    <w:p w14:paraId="14D0307D" w14:textId="77777777" w:rsidR="00424025" w:rsidRDefault="00424025">
      <w:r>
        <w:continuationSeparator/>
      </w:r>
    </w:p>
  </w:footnote>
  <w:footnote w:type="continuationNotice" w:id="1">
    <w:p w14:paraId="7A328360" w14:textId="77777777" w:rsidR="00424025" w:rsidRDefault="00424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DECA" w14:textId="47E0ECC6"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E56FB7">
      <w:rPr>
        <w:rFonts w:ascii="Arial" w:hAnsi="Arial" w:cs="Arial"/>
        <w:b/>
        <w:noProof/>
        <w:szCs w:val="18"/>
      </w:rPr>
      <w:t>3GPP TS 26.517 V18.1.0 (2024-06)</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58DA0F23"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E56FB7">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0767"/>
    <w:rsid w:val="00033397"/>
    <w:rsid w:val="00034142"/>
    <w:rsid w:val="00040095"/>
    <w:rsid w:val="00045F64"/>
    <w:rsid w:val="00051834"/>
    <w:rsid w:val="00054A22"/>
    <w:rsid w:val="00062023"/>
    <w:rsid w:val="000655A6"/>
    <w:rsid w:val="00080512"/>
    <w:rsid w:val="00085DEF"/>
    <w:rsid w:val="000C47C3"/>
    <w:rsid w:val="000D4130"/>
    <w:rsid w:val="000D58AB"/>
    <w:rsid w:val="000E66BF"/>
    <w:rsid w:val="000F7875"/>
    <w:rsid w:val="00102A48"/>
    <w:rsid w:val="00105F04"/>
    <w:rsid w:val="00120562"/>
    <w:rsid w:val="00133525"/>
    <w:rsid w:val="00141BB1"/>
    <w:rsid w:val="00155D5E"/>
    <w:rsid w:val="001611CC"/>
    <w:rsid w:val="001611DE"/>
    <w:rsid w:val="00165FFB"/>
    <w:rsid w:val="00175A9F"/>
    <w:rsid w:val="00175E74"/>
    <w:rsid w:val="0018701E"/>
    <w:rsid w:val="001A3237"/>
    <w:rsid w:val="001A4C42"/>
    <w:rsid w:val="001A7420"/>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D7A32"/>
    <w:rsid w:val="002E00EE"/>
    <w:rsid w:val="002F0BED"/>
    <w:rsid w:val="002F4B74"/>
    <w:rsid w:val="00301C7F"/>
    <w:rsid w:val="00306515"/>
    <w:rsid w:val="0031628D"/>
    <w:rsid w:val="003172DC"/>
    <w:rsid w:val="003219B0"/>
    <w:rsid w:val="003225D3"/>
    <w:rsid w:val="00323585"/>
    <w:rsid w:val="00353685"/>
    <w:rsid w:val="0035462D"/>
    <w:rsid w:val="00360AD0"/>
    <w:rsid w:val="003765B8"/>
    <w:rsid w:val="00383EAC"/>
    <w:rsid w:val="00392066"/>
    <w:rsid w:val="0039571F"/>
    <w:rsid w:val="00396ACB"/>
    <w:rsid w:val="00396CD6"/>
    <w:rsid w:val="00396F4F"/>
    <w:rsid w:val="003A2C38"/>
    <w:rsid w:val="003C19E7"/>
    <w:rsid w:val="003C3971"/>
    <w:rsid w:val="003D6736"/>
    <w:rsid w:val="003D6AB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69E2"/>
    <w:rsid w:val="00532D4B"/>
    <w:rsid w:val="0053388B"/>
    <w:rsid w:val="00535773"/>
    <w:rsid w:val="00543E6C"/>
    <w:rsid w:val="00555775"/>
    <w:rsid w:val="00563331"/>
    <w:rsid w:val="00565087"/>
    <w:rsid w:val="00570881"/>
    <w:rsid w:val="00592D02"/>
    <w:rsid w:val="00594C38"/>
    <w:rsid w:val="00595E44"/>
    <w:rsid w:val="00595F36"/>
    <w:rsid w:val="00597B11"/>
    <w:rsid w:val="005B1AE1"/>
    <w:rsid w:val="005B1B7F"/>
    <w:rsid w:val="005D2E01"/>
    <w:rsid w:val="005D7526"/>
    <w:rsid w:val="005E19AE"/>
    <w:rsid w:val="005E2542"/>
    <w:rsid w:val="005E393F"/>
    <w:rsid w:val="005E4BB2"/>
    <w:rsid w:val="005E70B5"/>
    <w:rsid w:val="005F011B"/>
    <w:rsid w:val="005F304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6F6009"/>
    <w:rsid w:val="00701116"/>
    <w:rsid w:val="00713C44"/>
    <w:rsid w:val="00734A5B"/>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D27F3"/>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5E16"/>
    <w:rsid w:val="00AC6BC6"/>
    <w:rsid w:val="00AD51D3"/>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65D2"/>
    <w:rsid w:val="00B93086"/>
    <w:rsid w:val="00B93215"/>
    <w:rsid w:val="00B93BE1"/>
    <w:rsid w:val="00B96CA4"/>
    <w:rsid w:val="00BA19ED"/>
    <w:rsid w:val="00BA20A2"/>
    <w:rsid w:val="00BA4B8D"/>
    <w:rsid w:val="00BB31C3"/>
    <w:rsid w:val="00BB3A79"/>
    <w:rsid w:val="00BC0F7D"/>
    <w:rsid w:val="00BD7D31"/>
    <w:rsid w:val="00BE3255"/>
    <w:rsid w:val="00BF128E"/>
    <w:rsid w:val="00C02012"/>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7008"/>
    <w:rsid w:val="00D57972"/>
    <w:rsid w:val="00D663EF"/>
    <w:rsid w:val="00D675A9"/>
    <w:rsid w:val="00D71214"/>
    <w:rsid w:val="00D738D6"/>
    <w:rsid w:val="00D755EB"/>
    <w:rsid w:val="00D76048"/>
    <w:rsid w:val="00D81B09"/>
    <w:rsid w:val="00D87E00"/>
    <w:rsid w:val="00D90470"/>
    <w:rsid w:val="00D9134D"/>
    <w:rsid w:val="00D93844"/>
    <w:rsid w:val="00DA041A"/>
    <w:rsid w:val="00DA64EA"/>
    <w:rsid w:val="00DA75FA"/>
    <w:rsid w:val="00DA7A03"/>
    <w:rsid w:val="00DB1818"/>
    <w:rsid w:val="00DC1E6B"/>
    <w:rsid w:val="00DC308B"/>
    <w:rsid w:val="00DC309B"/>
    <w:rsid w:val="00DC4DA2"/>
    <w:rsid w:val="00DD4C17"/>
    <w:rsid w:val="00DD74A5"/>
    <w:rsid w:val="00DE6112"/>
    <w:rsid w:val="00DF2B1F"/>
    <w:rsid w:val="00DF62CD"/>
    <w:rsid w:val="00E13280"/>
    <w:rsid w:val="00E16509"/>
    <w:rsid w:val="00E20112"/>
    <w:rsid w:val="00E408AD"/>
    <w:rsid w:val="00E41D5E"/>
    <w:rsid w:val="00E41E43"/>
    <w:rsid w:val="00E4456F"/>
    <w:rsid w:val="00E44582"/>
    <w:rsid w:val="00E547B7"/>
    <w:rsid w:val="00E56FB7"/>
    <w:rsid w:val="00E61852"/>
    <w:rsid w:val="00E62D50"/>
    <w:rsid w:val="00E62DE1"/>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1979"/>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 w:val="00FD7582"/>
    <w:rsid w:val="00FE47D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D52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D52D8E"/>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FE47D9"/>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FE47D9"/>
    <w:rPr>
      <w:rFonts w:ascii="Courier New" w:eastAsia="SimSun" w:hAnsi="Courier New" w:cs="Arial"/>
      <w:b/>
      <w:w w:val="90"/>
      <w:sz w:val="19"/>
      <w:szCs w:val="18"/>
    </w:rPr>
  </w:style>
  <w:style w:type="paragraph" w:customStyle="1" w:styleId="JSONproperty">
    <w:name w:val="JSON property"/>
    <w:basedOn w:val="Normal"/>
    <w:link w:val="JSONpropertyChar"/>
    <w:qFormat/>
    <w:rsid w:val="00FE47D9"/>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FE47D9"/>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qFormat/>
    <w:rsid w:val="001611DE"/>
    <w:pPr>
      <w:spacing w:before="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55</Pages>
  <Words>19597</Words>
  <Characters>111703</Characters>
  <Application>Microsoft Office Word</Application>
  <DocSecurity>0</DocSecurity>
  <Lines>930</Lines>
  <Paragraphs>262</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131038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PCG52_16</cp:lastModifiedBy>
  <cp:revision>4</cp:revision>
  <cp:lastPrinted>2019-02-25T14:05:00Z</cp:lastPrinted>
  <dcterms:created xsi:type="dcterms:W3CDTF">2024-07-12T08:32:00Z</dcterms:created>
  <dcterms:modified xsi:type="dcterms:W3CDTF">2024-07-12T08:34:00Z</dcterms:modified>
</cp:coreProperties>
</file>