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153F602E"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V17.</w:t>
            </w:r>
            <w:r w:rsidR="006001F3">
              <w:t>6</w:t>
            </w:r>
            <w:r w:rsidRPr="001B367A">
              <w:t>.</w:t>
            </w:r>
            <w:bookmarkEnd w:id="3"/>
            <w:r w:rsidR="006001F3">
              <w:t>0</w:t>
            </w:r>
            <w:r w:rsidRPr="001B367A">
              <w:t xml:space="preserve"> </w:t>
            </w:r>
            <w:r w:rsidRPr="001B367A">
              <w:rPr>
                <w:sz w:val="32"/>
              </w:rPr>
              <w:t>(</w:t>
            </w:r>
            <w:bookmarkStart w:id="4" w:name="issueDate"/>
            <w:r w:rsidR="006C0F3B" w:rsidRPr="001B367A">
              <w:rPr>
                <w:sz w:val="32"/>
              </w:rPr>
              <w:t>202</w:t>
            </w:r>
            <w:r w:rsidR="006374F7" w:rsidRPr="001B367A">
              <w:rPr>
                <w:sz w:val="32"/>
              </w:rPr>
              <w:t>4</w:t>
            </w:r>
            <w:r w:rsidRPr="001B367A">
              <w:rPr>
                <w:sz w:val="32"/>
              </w:rPr>
              <w:t>-</w:t>
            </w:r>
            <w:bookmarkEnd w:id="4"/>
            <w:r w:rsidR="006C0F3B" w:rsidRPr="001B367A">
              <w:rPr>
                <w:sz w:val="32"/>
              </w:rPr>
              <w:t>0</w:t>
            </w:r>
            <w:r w:rsidR="006001F3">
              <w:rPr>
                <w:sz w:val="32"/>
              </w:rPr>
              <w:t>6</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5" w:name="spectype2"/>
            <w:r w:rsidRPr="001B367A">
              <w:t>Specification</w:t>
            </w:r>
            <w:bookmarkEnd w:id="5"/>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393CAF22" w:rsidR="00B61108" w:rsidRPr="001B367A" w:rsidRDefault="00B61108" w:rsidP="00DD6402">
            <w:pPr>
              <w:pStyle w:val="ZT"/>
              <w:framePr w:wrap="auto" w:hAnchor="text" w:yAlign="inline"/>
              <w:rPr>
                <w:i/>
                <w:sz w:val="28"/>
              </w:rPr>
            </w:pPr>
            <w:r w:rsidRPr="001B367A">
              <w:t>(</w:t>
            </w:r>
            <w:r w:rsidRPr="001B367A">
              <w:rPr>
                <w:rStyle w:val="ZGSM"/>
              </w:rPr>
              <w:t>Release</w:t>
            </w:r>
            <w:r w:rsidR="00903EEE" w:rsidRPr="001B367A">
              <w:rPr>
                <w:rStyle w:val="ZGSM"/>
              </w:rPr>
              <w:t xml:space="preserve"> </w:t>
            </w:r>
            <w:r w:rsidRPr="001B367A">
              <w:rPr>
                <w:rStyle w:val="ZGSM"/>
              </w:rPr>
              <w:t>17</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6" w:name="_MON_1710316271"/>
      <w:bookmarkEnd w:id="6"/>
      <w:tr w:rsidR="00B61108" w:rsidRPr="001B367A" w14:paraId="4A73CDD4" w14:textId="77777777" w:rsidTr="00DD6402">
        <w:trPr>
          <w:cantSplit/>
          <w:trHeight w:hRule="exact" w:val="1531"/>
        </w:trPr>
        <w:tc>
          <w:tcPr>
            <w:tcW w:w="4883" w:type="dxa"/>
            <w:shd w:val="clear" w:color="auto" w:fill="auto"/>
          </w:tcPr>
          <w:p w14:paraId="2FDFA707" w14:textId="08AB7839" w:rsidR="00B61108" w:rsidRPr="001B367A" w:rsidRDefault="006374F7" w:rsidP="00DD6402">
            <w:pPr>
              <w:rPr>
                <w:i/>
              </w:rPr>
            </w:pPr>
            <w:r w:rsidRPr="001B367A">
              <w:rPr>
                <w:i/>
                <w:noProof/>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35pt" o:ole="">
                  <v:imagedata r:id="rId10" o:title=""/>
                </v:shape>
                <o:OLEObject Type="Embed" ProgID="Word.Picture.8" ShapeID="_x0000_i1025" DrawAspect="Content" ObjectID="_1782284565" r:id="rId11"/>
              </w:object>
            </w:r>
          </w:p>
        </w:tc>
        <w:bookmarkStart w:id="7" w:name="_MON_1710316168"/>
        <w:bookmarkEnd w:id="7"/>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8.3pt;height:75.15pt" o:ole="">
                  <v:imagedata r:id="rId12" o:title=""/>
                </v:shape>
                <o:OLEObject Type="Embed" ProgID="Word.Picture.8" ShapeID="_x0000_i1026" DrawAspect="Content" ObjectID="_1782284566"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8"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8"/>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9"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10"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10"/>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1"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3E1A211F" w:rsidR="00B61108" w:rsidRPr="001B367A" w:rsidRDefault="00B61108" w:rsidP="00DD6402">
            <w:pPr>
              <w:pStyle w:val="FP"/>
              <w:jc w:val="center"/>
              <w:rPr>
                <w:noProof/>
                <w:sz w:val="18"/>
              </w:rPr>
            </w:pPr>
            <w:r w:rsidRPr="001B367A">
              <w:rPr>
                <w:noProof/>
                <w:sz w:val="18"/>
              </w:rPr>
              <w:t>© 202</w:t>
            </w:r>
            <w:r w:rsidR="006374F7" w:rsidRPr="001B367A">
              <w:rPr>
                <w:noProof/>
                <w:sz w:val="18"/>
              </w:rPr>
              <w:t>4</w:t>
            </w:r>
            <w:r w:rsidRPr="001B367A">
              <w:rPr>
                <w:noProof/>
                <w:sz w:val="18"/>
              </w:rPr>
              <w:t>, 3GPP Organizational Partners (ARIB, ATIS, CCSA, ETSI, TSDSI, TTA, TTC).</w:t>
            </w:r>
            <w:bookmarkStart w:id="12" w:name="copyrightaddon"/>
            <w:bookmarkEnd w:id="12"/>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1"/>
          </w:p>
          <w:p w14:paraId="45BDFB44" w14:textId="77777777" w:rsidR="00B61108" w:rsidRPr="001B367A" w:rsidRDefault="00B61108" w:rsidP="00DD6402"/>
        </w:tc>
      </w:tr>
      <w:bookmarkEnd w:id="9"/>
    </w:tbl>
    <w:p w14:paraId="29AC419C" w14:textId="24A99B5F" w:rsidR="00080512" w:rsidRPr="001B367A" w:rsidRDefault="00B61108">
      <w:pPr>
        <w:pStyle w:val="TT"/>
      </w:pPr>
      <w:r w:rsidRPr="001B367A">
        <w:br w:type="page"/>
      </w:r>
      <w:r w:rsidR="00080512" w:rsidRPr="001B367A">
        <w:t>Contents</w:t>
      </w:r>
    </w:p>
    <w:p w14:paraId="0ADCBFA6" w14:textId="430F2095" w:rsidR="000C1A64"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fldLock="1"/>
      </w:r>
      <w:r w:rsidRPr="001B367A">
        <w:instrText xml:space="preserve"> TOC \o "1-9" </w:instrText>
      </w:r>
      <w:r w:rsidRPr="001B367A">
        <w:fldChar w:fldCharType="separate"/>
      </w:r>
      <w:r w:rsidR="000C1A64">
        <w:rPr>
          <w:noProof/>
        </w:rPr>
        <w:t>Foreword</w:t>
      </w:r>
      <w:r w:rsidR="000C1A64">
        <w:rPr>
          <w:noProof/>
        </w:rPr>
        <w:tab/>
      </w:r>
      <w:r w:rsidR="000C1A64">
        <w:rPr>
          <w:noProof/>
        </w:rPr>
        <w:fldChar w:fldCharType="begin" w:fldLock="1"/>
      </w:r>
      <w:r w:rsidR="000C1A64">
        <w:rPr>
          <w:noProof/>
        </w:rPr>
        <w:instrText xml:space="preserve"> PAGEREF _Toc171663348 \h </w:instrText>
      </w:r>
      <w:r w:rsidR="000C1A64">
        <w:rPr>
          <w:noProof/>
        </w:rPr>
      </w:r>
      <w:r w:rsidR="000C1A64">
        <w:rPr>
          <w:noProof/>
        </w:rPr>
        <w:fldChar w:fldCharType="separate"/>
      </w:r>
      <w:r w:rsidR="000C1A64">
        <w:rPr>
          <w:noProof/>
        </w:rPr>
        <w:t>6</w:t>
      </w:r>
      <w:r w:rsidR="000C1A64">
        <w:rPr>
          <w:noProof/>
        </w:rPr>
        <w:fldChar w:fldCharType="end"/>
      </w:r>
    </w:p>
    <w:p w14:paraId="51B0EF10" w14:textId="02E908D8"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_Toc171663349 \h </w:instrText>
      </w:r>
      <w:r>
        <w:rPr>
          <w:noProof/>
        </w:rPr>
      </w:r>
      <w:r>
        <w:rPr>
          <w:noProof/>
        </w:rPr>
        <w:fldChar w:fldCharType="separate"/>
      </w:r>
      <w:r>
        <w:rPr>
          <w:noProof/>
        </w:rPr>
        <w:t>8</w:t>
      </w:r>
      <w:r>
        <w:rPr>
          <w:noProof/>
        </w:rPr>
        <w:fldChar w:fldCharType="end"/>
      </w:r>
    </w:p>
    <w:p w14:paraId="0BD015A7" w14:textId="52FC9514"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_Toc171663350 \h </w:instrText>
      </w:r>
      <w:r>
        <w:rPr>
          <w:noProof/>
        </w:rPr>
      </w:r>
      <w:r>
        <w:rPr>
          <w:noProof/>
        </w:rPr>
        <w:fldChar w:fldCharType="separate"/>
      </w:r>
      <w:r>
        <w:rPr>
          <w:noProof/>
        </w:rPr>
        <w:t>8</w:t>
      </w:r>
      <w:r>
        <w:rPr>
          <w:noProof/>
        </w:rPr>
        <w:fldChar w:fldCharType="end"/>
      </w:r>
    </w:p>
    <w:p w14:paraId="48DB5D2B" w14:textId="04B49C2E"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_Toc171663351 \h </w:instrText>
      </w:r>
      <w:r>
        <w:rPr>
          <w:noProof/>
        </w:rPr>
      </w:r>
      <w:r>
        <w:rPr>
          <w:noProof/>
        </w:rPr>
        <w:fldChar w:fldCharType="separate"/>
      </w:r>
      <w:r>
        <w:rPr>
          <w:noProof/>
        </w:rPr>
        <w:t>9</w:t>
      </w:r>
      <w:r>
        <w:rPr>
          <w:noProof/>
        </w:rPr>
        <w:fldChar w:fldCharType="end"/>
      </w:r>
    </w:p>
    <w:p w14:paraId="229208A0" w14:textId="48D09EFC"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_Toc171663352 \h </w:instrText>
      </w:r>
      <w:r>
        <w:rPr>
          <w:noProof/>
        </w:rPr>
      </w:r>
      <w:r>
        <w:rPr>
          <w:noProof/>
        </w:rPr>
        <w:fldChar w:fldCharType="separate"/>
      </w:r>
      <w:r>
        <w:rPr>
          <w:noProof/>
        </w:rPr>
        <w:t>9</w:t>
      </w:r>
      <w:r>
        <w:rPr>
          <w:noProof/>
        </w:rPr>
        <w:fldChar w:fldCharType="end"/>
      </w:r>
    </w:p>
    <w:p w14:paraId="576198F9" w14:textId="1FA5A9AC"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_Toc171663353 \h </w:instrText>
      </w:r>
      <w:r>
        <w:rPr>
          <w:noProof/>
        </w:rPr>
      </w:r>
      <w:r>
        <w:rPr>
          <w:noProof/>
        </w:rPr>
        <w:fldChar w:fldCharType="separate"/>
      </w:r>
      <w:r>
        <w:rPr>
          <w:noProof/>
        </w:rPr>
        <w:t>9</w:t>
      </w:r>
      <w:r>
        <w:rPr>
          <w:noProof/>
        </w:rPr>
        <w:fldChar w:fldCharType="end"/>
      </w:r>
    </w:p>
    <w:p w14:paraId="563660CC" w14:textId="4DC7EE4D"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_Toc171663354 \h </w:instrText>
      </w:r>
      <w:r>
        <w:rPr>
          <w:noProof/>
        </w:rPr>
      </w:r>
      <w:r>
        <w:rPr>
          <w:noProof/>
        </w:rPr>
        <w:fldChar w:fldCharType="separate"/>
      </w:r>
      <w:r>
        <w:rPr>
          <w:noProof/>
        </w:rPr>
        <w:t>10</w:t>
      </w:r>
      <w:r>
        <w:rPr>
          <w:noProof/>
        </w:rPr>
        <w:fldChar w:fldCharType="end"/>
      </w:r>
    </w:p>
    <w:p w14:paraId="7F2C51DD" w14:textId="089A0541"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_Toc171663355 \h </w:instrText>
      </w:r>
      <w:r>
        <w:rPr>
          <w:noProof/>
        </w:rPr>
      </w:r>
      <w:r>
        <w:rPr>
          <w:noProof/>
        </w:rPr>
        <w:fldChar w:fldCharType="separate"/>
      </w:r>
      <w:r>
        <w:rPr>
          <w:noProof/>
        </w:rPr>
        <w:t>10</w:t>
      </w:r>
      <w:r>
        <w:rPr>
          <w:noProof/>
        </w:rPr>
        <w:fldChar w:fldCharType="end"/>
      </w:r>
    </w:p>
    <w:p w14:paraId="624D90BB" w14:textId="61E4C33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_Toc171663356 \h </w:instrText>
      </w:r>
      <w:r>
        <w:rPr>
          <w:noProof/>
        </w:rPr>
      </w:r>
      <w:r>
        <w:rPr>
          <w:noProof/>
        </w:rPr>
        <w:fldChar w:fldCharType="separate"/>
      </w:r>
      <w:r>
        <w:rPr>
          <w:noProof/>
        </w:rPr>
        <w:t>10</w:t>
      </w:r>
      <w:r>
        <w:rPr>
          <w:noProof/>
        </w:rPr>
        <w:fldChar w:fldCharType="end"/>
      </w:r>
    </w:p>
    <w:p w14:paraId="54B6431A" w14:textId="237564BE"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_Toc171663357 \h </w:instrText>
      </w:r>
      <w:r>
        <w:rPr>
          <w:noProof/>
        </w:rPr>
      </w:r>
      <w:r>
        <w:rPr>
          <w:noProof/>
        </w:rPr>
        <w:fldChar w:fldCharType="separate"/>
      </w:r>
      <w:r>
        <w:rPr>
          <w:noProof/>
        </w:rPr>
        <w:t>11</w:t>
      </w:r>
      <w:r>
        <w:rPr>
          <w:noProof/>
        </w:rPr>
        <w:fldChar w:fldCharType="end"/>
      </w:r>
    </w:p>
    <w:p w14:paraId="6F392F3C" w14:textId="0F9DB3A7"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_Toc171663358 \h </w:instrText>
      </w:r>
      <w:r>
        <w:rPr>
          <w:noProof/>
        </w:rPr>
      </w:r>
      <w:r>
        <w:rPr>
          <w:noProof/>
        </w:rPr>
        <w:fldChar w:fldCharType="separate"/>
      </w:r>
      <w:r>
        <w:rPr>
          <w:noProof/>
        </w:rPr>
        <w:t>11</w:t>
      </w:r>
      <w:r>
        <w:rPr>
          <w:noProof/>
        </w:rPr>
        <w:fldChar w:fldCharType="end"/>
      </w:r>
    </w:p>
    <w:p w14:paraId="7FD5F51F" w14:textId="288DA234"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_Toc171663359 \h </w:instrText>
      </w:r>
      <w:r>
        <w:rPr>
          <w:noProof/>
        </w:rPr>
      </w:r>
      <w:r>
        <w:rPr>
          <w:noProof/>
        </w:rPr>
        <w:fldChar w:fldCharType="separate"/>
      </w:r>
      <w:r>
        <w:rPr>
          <w:noProof/>
        </w:rPr>
        <w:t>11</w:t>
      </w:r>
      <w:r>
        <w:rPr>
          <w:noProof/>
        </w:rPr>
        <w:fldChar w:fldCharType="end"/>
      </w:r>
    </w:p>
    <w:p w14:paraId="4E29AEDB" w14:textId="2F6C5F0E"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_Toc171663360 \h </w:instrText>
      </w:r>
      <w:r>
        <w:rPr>
          <w:noProof/>
        </w:rPr>
      </w:r>
      <w:r>
        <w:rPr>
          <w:noProof/>
        </w:rPr>
        <w:fldChar w:fldCharType="separate"/>
      </w:r>
      <w:r>
        <w:rPr>
          <w:noProof/>
        </w:rPr>
        <w:t>11</w:t>
      </w:r>
      <w:r>
        <w:rPr>
          <w:noProof/>
        </w:rPr>
        <w:fldChar w:fldCharType="end"/>
      </w:r>
    </w:p>
    <w:p w14:paraId="3025E67E" w14:textId="48DD13D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_Toc171663361 \h </w:instrText>
      </w:r>
      <w:r>
        <w:rPr>
          <w:noProof/>
        </w:rPr>
      </w:r>
      <w:r>
        <w:rPr>
          <w:noProof/>
        </w:rPr>
        <w:fldChar w:fldCharType="separate"/>
      </w:r>
      <w:r>
        <w:rPr>
          <w:noProof/>
        </w:rPr>
        <w:t>13</w:t>
      </w:r>
      <w:r>
        <w:rPr>
          <w:noProof/>
        </w:rPr>
        <w:fldChar w:fldCharType="end"/>
      </w:r>
    </w:p>
    <w:p w14:paraId="39084EEF" w14:textId="6BF67147"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_Toc171663362 \h </w:instrText>
      </w:r>
      <w:r>
        <w:rPr>
          <w:noProof/>
        </w:rPr>
      </w:r>
      <w:r>
        <w:rPr>
          <w:noProof/>
        </w:rPr>
        <w:fldChar w:fldCharType="separate"/>
      </w:r>
      <w:r>
        <w:rPr>
          <w:noProof/>
        </w:rPr>
        <w:t>13</w:t>
      </w:r>
      <w:r>
        <w:rPr>
          <w:noProof/>
        </w:rPr>
        <w:fldChar w:fldCharType="end"/>
      </w:r>
    </w:p>
    <w:p w14:paraId="0EC8F487" w14:textId="36D290B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_Toc171663363 \h </w:instrText>
      </w:r>
      <w:r>
        <w:rPr>
          <w:noProof/>
        </w:rPr>
      </w:r>
      <w:r>
        <w:rPr>
          <w:noProof/>
        </w:rPr>
        <w:fldChar w:fldCharType="separate"/>
      </w:r>
      <w:r>
        <w:rPr>
          <w:noProof/>
        </w:rPr>
        <w:t>13</w:t>
      </w:r>
      <w:r>
        <w:rPr>
          <w:noProof/>
        </w:rPr>
        <w:fldChar w:fldCharType="end"/>
      </w:r>
    </w:p>
    <w:p w14:paraId="4E59A061" w14:textId="4419D7B7"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_Toc171663364 \h </w:instrText>
      </w:r>
      <w:r>
        <w:rPr>
          <w:noProof/>
        </w:rPr>
      </w:r>
      <w:r>
        <w:rPr>
          <w:noProof/>
        </w:rPr>
        <w:fldChar w:fldCharType="separate"/>
      </w:r>
      <w:r>
        <w:rPr>
          <w:noProof/>
        </w:rPr>
        <w:t>14</w:t>
      </w:r>
      <w:r>
        <w:rPr>
          <w:noProof/>
        </w:rPr>
        <w:fldChar w:fldCharType="end"/>
      </w:r>
    </w:p>
    <w:p w14:paraId="5F6A9210" w14:textId="33309FB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_Toc171663365 \h </w:instrText>
      </w:r>
      <w:r>
        <w:rPr>
          <w:noProof/>
        </w:rPr>
      </w:r>
      <w:r>
        <w:rPr>
          <w:noProof/>
        </w:rPr>
        <w:fldChar w:fldCharType="separate"/>
      </w:r>
      <w:r>
        <w:rPr>
          <w:noProof/>
        </w:rPr>
        <w:t>14</w:t>
      </w:r>
      <w:r>
        <w:rPr>
          <w:noProof/>
        </w:rPr>
        <w:fldChar w:fldCharType="end"/>
      </w:r>
    </w:p>
    <w:p w14:paraId="16724E13" w14:textId="4219206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_Toc171663366 \h </w:instrText>
      </w:r>
      <w:r>
        <w:rPr>
          <w:noProof/>
        </w:rPr>
      </w:r>
      <w:r>
        <w:rPr>
          <w:noProof/>
        </w:rPr>
        <w:fldChar w:fldCharType="separate"/>
      </w:r>
      <w:r>
        <w:rPr>
          <w:noProof/>
        </w:rPr>
        <w:t>15</w:t>
      </w:r>
      <w:r>
        <w:rPr>
          <w:noProof/>
        </w:rPr>
        <w:fldChar w:fldCharType="end"/>
      </w:r>
    </w:p>
    <w:p w14:paraId="3A29F5B6" w14:textId="3ED9BFD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_Toc171663367 \h </w:instrText>
      </w:r>
      <w:r>
        <w:rPr>
          <w:noProof/>
        </w:rPr>
      </w:r>
      <w:r>
        <w:rPr>
          <w:noProof/>
        </w:rPr>
        <w:fldChar w:fldCharType="separate"/>
      </w:r>
      <w:r>
        <w:rPr>
          <w:noProof/>
        </w:rPr>
        <w:t>16</w:t>
      </w:r>
      <w:r>
        <w:rPr>
          <w:noProof/>
        </w:rPr>
        <w:fldChar w:fldCharType="end"/>
      </w:r>
    </w:p>
    <w:p w14:paraId="76C4138B" w14:textId="4F25082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_Toc171663368 \h </w:instrText>
      </w:r>
      <w:r>
        <w:rPr>
          <w:noProof/>
        </w:rPr>
      </w:r>
      <w:r>
        <w:rPr>
          <w:noProof/>
        </w:rPr>
        <w:fldChar w:fldCharType="separate"/>
      </w:r>
      <w:r>
        <w:rPr>
          <w:noProof/>
        </w:rPr>
        <w:t>16</w:t>
      </w:r>
      <w:r>
        <w:rPr>
          <w:noProof/>
        </w:rPr>
        <w:fldChar w:fldCharType="end"/>
      </w:r>
    </w:p>
    <w:p w14:paraId="5B2E9FD3" w14:textId="63A6697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_Toc171663369 \h </w:instrText>
      </w:r>
      <w:r>
        <w:rPr>
          <w:noProof/>
        </w:rPr>
      </w:r>
      <w:r>
        <w:rPr>
          <w:noProof/>
        </w:rPr>
        <w:fldChar w:fldCharType="separate"/>
      </w:r>
      <w:r>
        <w:rPr>
          <w:noProof/>
        </w:rPr>
        <w:t>16</w:t>
      </w:r>
      <w:r>
        <w:rPr>
          <w:noProof/>
        </w:rPr>
        <w:fldChar w:fldCharType="end"/>
      </w:r>
    </w:p>
    <w:p w14:paraId="26B643E3" w14:textId="343AC66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_Toc171663370 \h </w:instrText>
      </w:r>
      <w:r>
        <w:rPr>
          <w:noProof/>
        </w:rPr>
      </w:r>
      <w:r>
        <w:rPr>
          <w:noProof/>
        </w:rPr>
        <w:fldChar w:fldCharType="separate"/>
      </w:r>
      <w:r>
        <w:rPr>
          <w:noProof/>
        </w:rPr>
        <w:t>17</w:t>
      </w:r>
      <w:r>
        <w:rPr>
          <w:noProof/>
        </w:rPr>
        <w:fldChar w:fldCharType="end"/>
      </w:r>
    </w:p>
    <w:p w14:paraId="395713F6" w14:textId="7B38042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_Toc171663371 \h </w:instrText>
      </w:r>
      <w:r>
        <w:rPr>
          <w:noProof/>
        </w:rPr>
      </w:r>
      <w:r>
        <w:rPr>
          <w:noProof/>
        </w:rPr>
        <w:fldChar w:fldCharType="separate"/>
      </w:r>
      <w:r>
        <w:rPr>
          <w:noProof/>
        </w:rPr>
        <w:t>18</w:t>
      </w:r>
      <w:r>
        <w:rPr>
          <w:noProof/>
        </w:rPr>
        <w:fldChar w:fldCharType="end"/>
      </w:r>
    </w:p>
    <w:p w14:paraId="5CA59C8E" w14:textId="485C1D2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_Toc171663372 \h </w:instrText>
      </w:r>
      <w:r>
        <w:rPr>
          <w:noProof/>
        </w:rPr>
      </w:r>
      <w:r>
        <w:rPr>
          <w:noProof/>
        </w:rPr>
        <w:fldChar w:fldCharType="separate"/>
      </w:r>
      <w:r>
        <w:rPr>
          <w:noProof/>
        </w:rPr>
        <w:t>18</w:t>
      </w:r>
      <w:r>
        <w:rPr>
          <w:noProof/>
        </w:rPr>
        <w:fldChar w:fldCharType="end"/>
      </w:r>
    </w:p>
    <w:p w14:paraId="5873EBC5" w14:textId="7C9C215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_Toc171663373 \h </w:instrText>
      </w:r>
      <w:r>
        <w:rPr>
          <w:noProof/>
        </w:rPr>
      </w:r>
      <w:r>
        <w:rPr>
          <w:noProof/>
        </w:rPr>
        <w:fldChar w:fldCharType="separate"/>
      </w:r>
      <w:r>
        <w:rPr>
          <w:noProof/>
        </w:rPr>
        <w:t>19</w:t>
      </w:r>
      <w:r>
        <w:rPr>
          <w:noProof/>
        </w:rPr>
        <w:fldChar w:fldCharType="end"/>
      </w:r>
    </w:p>
    <w:p w14:paraId="7228CBE4" w14:textId="757FC89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_Toc171663374 \h </w:instrText>
      </w:r>
      <w:r>
        <w:rPr>
          <w:noProof/>
        </w:rPr>
      </w:r>
      <w:r>
        <w:rPr>
          <w:noProof/>
        </w:rPr>
        <w:fldChar w:fldCharType="separate"/>
      </w:r>
      <w:r>
        <w:rPr>
          <w:noProof/>
        </w:rPr>
        <w:t>20</w:t>
      </w:r>
      <w:r>
        <w:rPr>
          <w:noProof/>
        </w:rPr>
        <w:fldChar w:fldCharType="end"/>
      </w:r>
    </w:p>
    <w:p w14:paraId="2222D62D" w14:textId="71187263"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_Toc171663375 \h </w:instrText>
      </w:r>
      <w:r>
        <w:rPr>
          <w:noProof/>
        </w:rPr>
      </w:r>
      <w:r>
        <w:rPr>
          <w:noProof/>
        </w:rPr>
        <w:fldChar w:fldCharType="separate"/>
      </w:r>
      <w:r>
        <w:rPr>
          <w:noProof/>
        </w:rPr>
        <w:t>20</w:t>
      </w:r>
      <w:r>
        <w:rPr>
          <w:noProof/>
        </w:rPr>
        <w:fldChar w:fldCharType="end"/>
      </w:r>
    </w:p>
    <w:p w14:paraId="2D7F4900" w14:textId="5C61E849"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_Toc171663376 \h </w:instrText>
      </w:r>
      <w:r>
        <w:rPr>
          <w:noProof/>
        </w:rPr>
      </w:r>
      <w:r>
        <w:rPr>
          <w:noProof/>
        </w:rPr>
        <w:fldChar w:fldCharType="separate"/>
      </w:r>
      <w:r>
        <w:rPr>
          <w:noProof/>
        </w:rPr>
        <w:t>20</w:t>
      </w:r>
      <w:r>
        <w:rPr>
          <w:noProof/>
        </w:rPr>
        <w:fldChar w:fldCharType="end"/>
      </w:r>
    </w:p>
    <w:p w14:paraId="072057E0" w14:textId="038293F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_Toc171663377 \h </w:instrText>
      </w:r>
      <w:r>
        <w:rPr>
          <w:noProof/>
        </w:rPr>
      </w:r>
      <w:r>
        <w:rPr>
          <w:noProof/>
        </w:rPr>
        <w:fldChar w:fldCharType="separate"/>
      </w:r>
      <w:r>
        <w:rPr>
          <w:noProof/>
        </w:rPr>
        <w:t>21</w:t>
      </w:r>
      <w:r>
        <w:rPr>
          <w:noProof/>
        </w:rPr>
        <w:fldChar w:fldCharType="end"/>
      </w:r>
    </w:p>
    <w:p w14:paraId="7ED7DBCD" w14:textId="28636CE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_Toc171663378 \h </w:instrText>
      </w:r>
      <w:r>
        <w:rPr>
          <w:noProof/>
        </w:rPr>
      </w:r>
      <w:r>
        <w:rPr>
          <w:noProof/>
        </w:rPr>
        <w:fldChar w:fldCharType="separate"/>
      </w:r>
      <w:r>
        <w:rPr>
          <w:noProof/>
        </w:rPr>
        <w:t>21</w:t>
      </w:r>
      <w:r>
        <w:rPr>
          <w:noProof/>
        </w:rPr>
        <w:fldChar w:fldCharType="end"/>
      </w:r>
    </w:p>
    <w:p w14:paraId="3A1846DA" w14:textId="7B61C1E6"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_Toc171663379 \h </w:instrText>
      </w:r>
      <w:r>
        <w:rPr>
          <w:noProof/>
        </w:rPr>
      </w:r>
      <w:r>
        <w:rPr>
          <w:noProof/>
        </w:rPr>
        <w:fldChar w:fldCharType="separate"/>
      </w:r>
      <w:r>
        <w:rPr>
          <w:noProof/>
        </w:rPr>
        <w:t>22</w:t>
      </w:r>
      <w:r>
        <w:rPr>
          <w:noProof/>
        </w:rPr>
        <w:fldChar w:fldCharType="end"/>
      </w:r>
    </w:p>
    <w:p w14:paraId="5062EAF1" w14:textId="3262C3ED"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_Toc171663380 \h </w:instrText>
      </w:r>
      <w:r>
        <w:rPr>
          <w:noProof/>
        </w:rPr>
      </w:r>
      <w:r>
        <w:rPr>
          <w:noProof/>
        </w:rPr>
        <w:fldChar w:fldCharType="separate"/>
      </w:r>
      <w:r>
        <w:rPr>
          <w:noProof/>
        </w:rPr>
        <w:t>22</w:t>
      </w:r>
      <w:r>
        <w:rPr>
          <w:noProof/>
        </w:rPr>
        <w:fldChar w:fldCharType="end"/>
      </w:r>
    </w:p>
    <w:p w14:paraId="7DDBFFE8" w14:textId="6DEAECBB"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_Toc171663381 \h </w:instrText>
      </w:r>
      <w:r>
        <w:rPr>
          <w:noProof/>
        </w:rPr>
      </w:r>
      <w:r>
        <w:rPr>
          <w:noProof/>
        </w:rPr>
        <w:fldChar w:fldCharType="separate"/>
      </w:r>
      <w:r>
        <w:rPr>
          <w:noProof/>
        </w:rPr>
        <w:t>22</w:t>
      </w:r>
      <w:r>
        <w:rPr>
          <w:noProof/>
        </w:rPr>
        <w:fldChar w:fldCharType="end"/>
      </w:r>
    </w:p>
    <w:p w14:paraId="7BF557BF" w14:textId="2325B148"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_Toc171663382 \h </w:instrText>
      </w:r>
      <w:r>
        <w:rPr>
          <w:noProof/>
        </w:rPr>
      </w:r>
      <w:r>
        <w:rPr>
          <w:noProof/>
        </w:rPr>
        <w:fldChar w:fldCharType="separate"/>
      </w:r>
      <w:r>
        <w:rPr>
          <w:noProof/>
        </w:rPr>
        <w:t>22</w:t>
      </w:r>
      <w:r>
        <w:rPr>
          <w:noProof/>
        </w:rPr>
        <w:fldChar w:fldCharType="end"/>
      </w:r>
    </w:p>
    <w:p w14:paraId="0E342CF5" w14:textId="3812BB5C"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_Toc171663383 \h </w:instrText>
      </w:r>
      <w:r>
        <w:rPr>
          <w:noProof/>
        </w:rPr>
      </w:r>
      <w:r>
        <w:rPr>
          <w:noProof/>
        </w:rPr>
        <w:fldChar w:fldCharType="separate"/>
      </w:r>
      <w:r>
        <w:rPr>
          <w:noProof/>
        </w:rPr>
        <w:t>23</w:t>
      </w:r>
      <w:r>
        <w:rPr>
          <w:noProof/>
        </w:rPr>
        <w:fldChar w:fldCharType="end"/>
      </w:r>
    </w:p>
    <w:p w14:paraId="02AD5C25" w14:textId="1485FFBB"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_Toc171663384 \h </w:instrText>
      </w:r>
      <w:r>
        <w:rPr>
          <w:noProof/>
        </w:rPr>
      </w:r>
      <w:r>
        <w:rPr>
          <w:noProof/>
        </w:rPr>
        <w:fldChar w:fldCharType="separate"/>
      </w:r>
      <w:r>
        <w:rPr>
          <w:noProof/>
        </w:rPr>
        <w:t>23</w:t>
      </w:r>
      <w:r>
        <w:rPr>
          <w:noProof/>
        </w:rPr>
        <w:fldChar w:fldCharType="end"/>
      </w:r>
    </w:p>
    <w:p w14:paraId="4FB4A034" w14:textId="450C0599"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_Toc171663385 \h </w:instrText>
      </w:r>
      <w:r>
        <w:rPr>
          <w:noProof/>
        </w:rPr>
      </w:r>
      <w:r>
        <w:rPr>
          <w:noProof/>
        </w:rPr>
        <w:fldChar w:fldCharType="separate"/>
      </w:r>
      <w:r>
        <w:rPr>
          <w:noProof/>
        </w:rPr>
        <w:t>23</w:t>
      </w:r>
      <w:r>
        <w:rPr>
          <w:noProof/>
        </w:rPr>
        <w:fldChar w:fldCharType="end"/>
      </w:r>
    </w:p>
    <w:p w14:paraId="5F72BD8A" w14:textId="0DE5828C"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_Toc171663386 \h </w:instrText>
      </w:r>
      <w:r>
        <w:rPr>
          <w:noProof/>
        </w:rPr>
      </w:r>
      <w:r>
        <w:rPr>
          <w:noProof/>
        </w:rPr>
        <w:fldChar w:fldCharType="separate"/>
      </w:r>
      <w:r>
        <w:rPr>
          <w:noProof/>
        </w:rPr>
        <w:t>23</w:t>
      </w:r>
      <w:r>
        <w:rPr>
          <w:noProof/>
        </w:rPr>
        <w:fldChar w:fldCharType="end"/>
      </w:r>
    </w:p>
    <w:p w14:paraId="4FDE2F06" w14:textId="7644912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_Toc171663387 \h </w:instrText>
      </w:r>
      <w:r>
        <w:rPr>
          <w:noProof/>
        </w:rPr>
      </w:r>
      <w:r>
        <w:rPr>
          <w:noProof/>
        </w:rPr>
        <w:fldChar w:fldCharType="separate"/>
      </w:r>
      <w:r>
        <w:rPr>
          <w:noProof/>
        </w:rPr>
        <w:t>24</w:t>
      </w:r>
      <w:r>
        <w:rPr>
          <w:noProof/>
        </w:rPr>
        <w:fldChar w:fldCharType="end"/>
      </w:r>
    </w:p>
    <w:p w14:paraId="19BED57E" w14:textId="70464025"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_Toc171663388 \h </w:instrText>
      </w:r>
      <w:r>
        <w:rPr>
          <w:noProof/>
        </w:rPr>
      </w:r>
      <w:r>
        <w:rPr>
          <w:noProof/>
        </w:rPr>
        <w:fldChar w:fldCharType="separate"/>
      </w:r>
      <w:r>
        <w:rPr>
          <w:noProof/>
        </w:rPr>
        <w:t>25</w:t>
      </w:r>
      <w:r>
        <w:rPr>
          <w:noProof/>
        </w:rPr>
        <w:fldChar w:fldCharType="end"/>
      </w:r>
    </w:p>
    <w:p w14:paraId="49111438" w14:textId="6F91E12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_Toc171663389 \h </w:instrText>
      </w:r>
      <w:r>
        <w:rPr>
          <w:noProof/>
        </w:rPr>
      </w:r>
      <w:r>
        <w:rPr>
          <w:noProof/>
        </w:rPr>
        <w:fldChar w:fldCharType="separate"/>
      </w:r>
      <w:r>
        <w:rPr>
          <w:noProof/>
        </w:rPr>
        <w:t>25</w:t>
      </w:r>
      <w:r>
        <w:rPr>
          <w:noProof/>
        </w:rPr>
        <w:fldChar w:fldCharType="end"/>
      </w:r>
    </w:p>
    <w:p w14:paraId="2F419331" w14:textId="12F3A882"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_Toc171663390 \h </w:instrText>
      </w:r>
      <w:r>
        <w:rPr>
          <w:noProof/>
        </w:rPr>
      </w:r>
      <w:r>
        <w:rPr>
          <w:noProof/>
        </w:rPr>
        <w:fldChar w:fldCharType="separate"/>
      </w:r>
      <w:r>
        <w:rPr>
          <w:noProof/>
        </w:rPr>
        <w:t>25</w:t>
      </w:r>
      <w:r>
        <w:rPr>
          <w:noProof/>
        </w:rPr>
        <w:fldChar w:fldCharType="end"/>
      </w:r>
    </w:p>
    <w:p w14:paraId="01B89965" w14:textId="37E1D89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_Toc171663391 \h </w:instrText>
      </w:r>
      <w:r>
        <w:rPr>
          <w:noProof/>
        </w:rPr>
      </w:r>
      <w:r>
        <w:rPr>
          <w:noProof/>
        </w:rPr>
        <w:fldChar w:fldCharType="separate"/>
      </w:r>
      <w:r>
        <w:rPr>
          <w:noProof/>
        </w:rPr>
        <w:t>26</w:t>
      </w:r>
      <w:r>
        <w:rPr>
          <w:noProof/>
        </w:rPr>
        <w:fldChar w:fldCharType="end"/>
      </w:r>
    </w:p>
    <w:p w14:paraId="21E15BF5" w14:textId="591C5576"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_Toc171663392 \h </w:instrText>
      </w:r>
      <w:r>
        <w:rPr>
          <w:noProof/>
        </w:rPr>
      </w:r>
      <w:r>
        <w:rPr>
          <w:noProof/>
        </w:rPr>
        <w:fldChar w:fldCharType="separate"/>
      </w:r>
      <w:r>
        <w:rPr>
          <w:noProof/>
        </w:rPr>
        <w:t>26</w:t>
      </w:r>
      <w:r>
        <w:rPr>
          <w:noProof/>
        </w:rPr>
        <w:fldChar w:fldCharType="end"/>
      </w:r>
    </w:p>
    <w:p w14:paraId="5D919C8C" w14:textId="06C573EC"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_Toc171663393 \h </w:instrText>
      </w:r>
      <w:r>
        <w:rPr>
          <w:noProof/>
        </w:rPr>
      </w:r>
      <w:r>
        <w:rPr>
          <w:noProof/>
        </w:rPr>
        <w:fldChar w:fldCharType="separate"/>
      </w:r>
      <w:r>
        <w:rPr>
          <w:noProof/>
        </w:rPr>
        <w:t>26</w:t>
      </w:r>
      <w:r>
        <w:rPr>
          <w:noProof/>
        </w:rPr>
        <w:fldChar w:fldCharType="end"/>
      </w:r>
    </w:p>
    <w:p w14:paraId="362F8FD6" w14:textId="5328E2D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_Toc171663394 \h </w:instrText>
      </w:r>
      <w:r>
        <w:rPr>
          <w:noProof/>
        </w:rPr>
      </w:r>
      <w:r>
        <w:rPr>
          <w:noProof/>
        </w:rPr>
        <w:fldChar w:fldCharType="separate"/>
      </w:r>
      <w:r>
        <w:rPr>
          <w:noProof/>
        </w:rPr>
        <w:t>26</w:t>
      </w:r>
      <w:r>
        <w:rPr>
          <w:noProof/>
        </w:rPr>
        <w:fldChar w:fldCharType="end"/>
      </w:r>
    </w:p>
    <w:p w14:paraId="59ADCA93" w14:textId="041B2AD1"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_Toc171663395 \h </w:instrText>
      </w:r>
      <w:r>
        <w:rPr>
          <w:noProof/>
        </w:rPr>
      </w:r>
      <w:r>
        <w:rPr>
          <w:noProof/>
        </w:rPr>
        <w:fldChar w:fldCharType="separate"/>
      </w:r>
      <w:r>
        <w:rPr>
          <w:noProof/>
        </w:rPr>
        <w:t>27</w:t>
      </w:r>
      <w:r>
        <w:rPr>
          <w:noProof/>
        </w:rPr>
        <w:fldChar w:fldCharType="end"/>
      </w:r>
    </w:p>
    <w:p w14:paraId="7B414E54" w14:textId="0063B6E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_Toc171663396 \h </w:instrText>
      </w:r>
      <w:r>
        <w:rPr>
          <w:noProof/>
        </w:rPr>
      </w:r>
      <w:r>
        <w:rPr>
          <w:noProof/>
        </w:rPr>
        <w:fldChar w:fldCharType="separate"/>
      </w:r>
      <w:r>
        <w:rPr>
          <w:noProof/>
        </w:rPr>
        <w:t>27</w:t>
      </w:r>
      <w:r>
        <w:rPr>
          <w:noProof/>
        </w:rPr>
        <w:fldChar w:fldCharType="end"/>
      </w:r>
    </w:p>
    <w:p w14:paraId="1366E00F" w14:textId="1026B96E"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_Toc171663397 \h </w:instrText>
      </w:r>
      <w:r>
        <w:rPr>
          <w:noProof/>
        </w:rPr>
      </w:r>
      <w:r>
        <w:rPr>
          <w:noProof/>
        </w:rPr>
        <w:fldChar w:fldCharType="separate"/>
      </w:r>
      <w:r>
        <w:rPr>
          <w:noProof/>
        </w:rPr>
        <w:t>28</w:t>
      </w:r>
      <w:r>
        <w:rPr>
          <w:noProof/>
        </w:rPr>
        <w:fldChar w:fldCharType="end"/>
      </w:r>
    </w:p>
    <w:p w14:paraId="6CAE5685" w14:textId="01CADB25"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_Toc171663398 \h </w:instrText>
      </w:r>
      <w:r>
        <w:rPr>
          <w:noProof/>
        </w:rPr>
      </w:r>
      <w:r>
        <w:rPr>
          <w:noProof/>
        </w:rPr>
        <w:fldChar w:fldCharType="separate"/>
      </w:r>
      <w:r>
        <w:rPr>
          <w:noProof/>
        </w:rPr>
        <w:t>29</w:t>
      </w:r>
      <w:r>
        <w:rPr>
          <w:noProof/>
        </w:rPr>
        <w:fldChar w:fldCharType="end"/>
      </w:r>
    </w:p>
    <w:p w14:paraId="773A198F" w14:textId="623C7EF9"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_Toc171663399 \h </w:instrText>
      </w:r>
      <w:r>
        <w:rPr>
          <w:noProof/>
        </w:rPr>
      </w:r>
      <w:r>
        <w:rPr>
          <w:noProof/>
        </w:rPr>
        <w:fldChar w:fldCharType="separate"/>
      </w:r>
      <w:r>
        <w:rPr>
          <w:noProof/>
        </w:rPr>
        <w:t>29</w:t>
      </w:r>
      <w:r>
        <w:rPr>
          <w:noProof/>
        </w:rPr>
        <w:fldChar w:fldCharType="end"/>
      </w:r>
    </w:p>
    <w:p w14:paraId="0AF37CDC" w14:textId="6889EBB7"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_Toc171663400 \h </w:instrText>
      </w:r>
      <w:r>
        <w:rPr>
          <w:noProof/>
        </w:rPr>
      </w:r>
      <w:r>
        <w:rPr>
          <w:noProof/>
        </w:rPr>
        <w:fldChar w:fldCharType="separate"/>
      </w:r>
      <w:r>
        <w:rPr>
          <w:noProof/>
        </w:rPr>
        <w:t>29</w:t>
      </w:r>
      <w:r>
        <w:rPr>
          <w:noProof/>
        </w:rPr>
        <w:fldChar w:fldCharType="end"/>
      </w:r>
    </w:p>
    <w:p w14:paraId="3A09CBC7" w14:textId="15946302"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_Toc171663401 \h </w:instrText>
      </w:r>
      <w:r>
        <w:rPr>
          <w:noProof/>
        </w:rPr>
      </w:r>
      <w:r>
        <w:rPr>
          <w:noProof/>
        </w:rPr>
        <w:fldChar w:fldCharType="separate"/>
      </w:r>
      <w:r>
        <w:rPr>
          <w:noProof/>
        </w:rPr>
        <w:t>30</w:t>
      </w:r>
      <w:r>
        <w:rPr>
          <w:noProof/>
        </w:rPr>
        <w:fldChar w:fldCharType="end"/>
      </w:r>
    </w:p>
    <w:p w14:paraId="24DB728D" w14:textId="15D50D7C"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_Toc171663402 \h </w:instrText>
      </w:r>
      <w:r>
        <w:rPr>
          <w:noProof/>
        </w:rPr>
      </w:r>
      <w:r>
        <w:rPr>
          <w:noProof/>
        </w:rPr>
        <w:fldChar w:fldCharType="separate"/>
      </w:r>
      <w:r>
        <w:rPr>
          <w:noProof/>
        </w:rPr>
        <w:t>31</w:t>
      </w:r>
      <w:r>
        <w:rPr>
          <w:noProof/>
        </w:rPr>
        <w:fldChar w:fldCharType="end"/>
      </w:r>
    </w:p>
    <w:p w14:paraId="11C65C39" w14:textId="56F4CED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_Toc171663403 \h </w:instrText>
      </w:r>
      <w:r>
        <w:rPr>
          <w:noProof/>
        </w:rPr>
      </w:r>
      <w:r>
        <w:rPr>
          <w:noProof/>
        </w:rPr>
        <w:fldChar w:fldCharType="separate"/>
      </w:r>
      <w:r>
        <w:rPr>
          <w:noProof/>
        </w:rPr>
        <w:t>31</w:t>
      </w:r>
      <w:r>
        <w:rPr>
          <w:noProof/>
        </w:rPr>
        <w:fldChar w:fldCharType="end"/>
      </w:r>
    </w:p>
    <w:p w14:paraId="01CCB7C0" w14:textId="489AF76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_Toc171663404 \h </w:instrText>
      </w:r>
      <w:r>
        <w:rPr>
          <w:noProof/>
        </w:rPr>
      </w:r>
      <w:r>
        <w:rPr>
          <w:noProof/>
        </w:rPr>
        <w:fldChar w:fldCharType="separate"/>
      </w:r>
      <w:r>
        <w:rPr>
          <w:noProof/>
        </w:rPr>
        <w:t>31</w:t>
      </w:r>
      <w:r>
        <w:rPr>
          <w:noProof/>
        </w:rPr>
        <w:fldChar w:fldCharType="end"/>
      </w:r>
    </w:p>
    <w:p w14:paraId="25B1E757" w14:textId="0064CBE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_Toc171663405 \h </w:instrText>
      </w:r>
      <w:r>
        <w:rPr>
          <w:noProof/>
        </w:rPr>
      </w:r>
      <w:r>
        <w:rPr>
          <w:noProof/>
        </w:rPr>
        <w:fldChar w:fldCharType="separate"/>
      </w:r>
      <w:r>
        <w:rPr>
          <w:noProof/>
        </w:rPr>
        <w:t>31</w:t>
      </w:r>
      <w:r>
        <w:rPr>
          <w:noProof/>
        </w:rPr>
        <w:fldChar w:fldCharType="end"/>
      </w:r>
    </w:p>
    <w:p w14:paraId="3504BCFD" w14:textId="72581FAD"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_Toc171663406 \h </w:instrText>
      </w:r>
      <w:r>
        <w:rPr>
          <w:noProof/>
        </w:rPr>
      </w:r>
      <w:r>
        <w:rPr>
          <w:noProof/>
        </w:rPr>
        <w:fldChar w:fldCharType="separate"/>
      </w:r>
      <w:r>
        <w:rPr>
          <w:noProof/>
        </w:rPr>
        <w:t>31</w:t>
      </w:r>
      <w:r>
        <w:rPr>
          <w:noProof/>
        </w:rPr>
        <w:fldChar w:fldCharType="end"/>
      </w:r>
    </w:p>
    <w:p w14:paraId="11D3123A" w14:textId="52287EC4"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_Toc171663407 \h </w:instrText>
      </w:r>
      <w:r>
        <w:rPr>
          <w:noProof/>
        </w:rPr>
      </w:r>
      <w:r>
        <w:rPr>
          <w:noProof/>
        </w:rPr>
        <w:fldChar w:fldCharType="separate"/>
      </w:r>
      <w:r>
        <w:rPr>
          <w:noProof/>
        </w:rPr>
        <w:t>31</w:t>
      </w:r>
      <w:r>
        <w:rPr>
          <w:noProof/>
        </w:rPr>
        <w:fldChar w:fldCharType="end"/>
      </w:r>
    </w:p>
    <w:p w14:paraId="696EE627" w14:textId="294AC88D"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_Toc171663408 \h </w:instrText>
      </w:r>
      <w:r>
        <w:rPr>
          <w:noProof/>
        </w:rPr>
      </w:r>
      <w:r>
        <w:rPr>
          <w:noProof/>
        </w:rPr>
        <w:fldChar w:fldCharType="separate"/>
      </w:r>
      <w:r>
        <w:rPr>
          <w:noProof/>
        </w:rPr>
        <w:t>31</w:t>
      </w:r>
      <w:r>
        <w:rPr>
          <w:noProof/>
        </w:rPr>
        <w:fldChar w:fldCharType="end"/>
      </w:r>
    </w:p>
    <w:p w14:paraId="5E805104" w14:textId="5C08088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_Toc171663409 \h </w:instrText>
      </w:r>
      <w:r>
        <w:rPr>
          <w:noProof/>
        </w:rPr>
      </w:r>
      <w:r>
        <w:rPr>
          <w:noProof/>
        </w:rPr>
        <w:fldChar w:fldCharType="separate"/>
      </w:r>
      <w:r>
        <w:rPr>
          <w:noProof/>
        </w:rPr>
        <w:t>32</w:t>
      </w:r>
      <w:r>
        <w:rPr>
          <w:noProof/>
        </w:rPr>
        <w:fldChar w:fldCharType="end"/>
      </w:r>
    </w:p>
    <w:p w14:paraId="7BB0E10A" w14:textId="5C56F3E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_Toc171663410 \h </w:instrText>
      </w:r>
      <w:r>
        <w:rPr>
          <w:noProof/>
        </w:rPr>
      </w:r>
      <w:r>
        <w:rPr>
          <w:noProof/>
        </w:rPr>
        <w:fldChar w:fldCharType="separate"/>
      </w:r>
      <w:r>
        <w:rPr>
          <w:noProof/>
        </w:rPr>
        <w:t>33</w:t>
      </w:r>
      <w:r>
        <w:rPr>
          <w:noProof/>
        </w:rPr>
        <w:fldChar w:fldCharType="end"/>
      </w:r>
    </w:p>
    <w:p w14:paraId="4BB62DA0" w14:textId="44430591"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8.1</w:t>
      </w:r>
      <w:r>
        <w:rPr>
          <w:rFonts w:asciiTheme="minorHAnsi" w:eastAsiaTheme="minorEastAsia" w:hAnsiTheme="minorHAnsi" w:cstheme="minorBidi"/>
          <w:noProof/>
          <w:kern w:val="2"/>
          <w:sz w:val="24"/>
          <w:szCs w:val="24"/>
          <w14:ligatures w14:val="standardContextual"/>
        </w:rPr>
        <w:tab/>
      </w:r>
      <w:r w:rsidRPr="00044F4B">
        <w:rPr>
          <w:rFonts w:eastAsia="Calibri"/>
          <w:noProof/>
        </w:rPr>
        <w:t>HTTP resource URIs and paths</w:t>
      </w:r>
      <w:r>
        <w:rPr>
          <w:noProof/>
        </w:rPr>
        <w:tab/>
      </w:r>
      <w:r>
        <w:rPr>
          <w:noProof/>
        </w:rPr>
        <w:fldChar w:fldCharType="begin" w:fldLock="1"/>
      </w:r>
      <w:r>
        <w:rPr>
          <w:noProof/>
        </w:rPr>
        <w:instrText xml:space="preserve"> PAGEREF _Toc171663411 \h </w:instrText>
      </w:r>
      <w:r>
        <w:rPr>
          <w:noProof/>
        </w:rPr>
      </w:r>
      <w:r>
        <w:rPr>
          <w:noProof/>
        </w:rPr>
        <w:fldChar w:fldCharType="separate"/>
      </w:r>
      <w:r>
        <w:rPr>
          <w:noProof/>
        </w:rPr>
        <w:t>33</w:t>
      </w:r>
      <w:r>
        <w:rPr>
          <w:noProof/>
        </w:rPr>
        <w:fldChar w:fldCharType="end"/>
      </w:r>
    </w:p>
    <w:p w14:paraId="270129AB" w14:textId="6FEE2E84"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8.2</w:t>
      </w:r>
      <w:r>
        <w:rPr>
          <w:rFonts w:asciiTheme="minorHAnsi" w:eastAsiaTheme="minorEastAsia" w:hAnsiTheme="minorHAnsi" w:cstheme="minorBidi"/>
          <w:noProof/>
          <w:kern w:val="2"/>
          <w:sz w:val="24"/>
          <w:szCs w:val="24"/>
          <w14:ligatures w14:val="standardContextual"/>
        </w:rPr>
        <w:tab/>
      </w:r>
      <w:r w:rsidRPr="00044F4B">
        <w:rPr>
          <w:rFonts w:eastAsia="Calibri"/>
          <w:noProof/>
        </w:rPr>
        <w:t>Usage of HTTP</w:t>
      </w:r>
      <w:r>
        <w:rPr>
          <w:noProof/>
        </w:rPr>
        <w:tab/>
      </w:r>
      <w:r>
        <w:rPr>
          <w:noProof/>
        </w:rPr>
        <w:fldChar w:fldCharType="begin" w:fldLock="1"/>
      </w:r>
      <w:r>
        <w:rPr>
          <w:noProof/>
        </w:rPr>
        <w:instrText xml:space="preserve"> PAGEREF _Toc171663412 \h </w:instrText>
      </w:r>
      <w:r>
        <w:rPr>
          <w:noProof/>
        </w:rPr>
      </w:r>
      <w:r>
        <w:rPr>
          <w:noProof/>
        </w:rPr>
        <w:fldChar w:fldCharType="separate"/>
      </w:r>
      <w:r>
        <w:rPr>
          <w:noProof/>
        </w:rPr>
        <w:t>33</w:t>
      </w:r>
      <w:r>
        <w:rPr>
          <w:noProof/>
        </w:rPr>
        <w:fldChar w:fldCharType="end"/>
      </w:r>
    </w:p>
    <w:p w14:paraId="72A85717" w14:textId="28549A39"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_Toc171663413 \h </w:instrText>
      </w:r>
      <w:r>
        <w:rPr>
          <w:noProof/>
        </w:rPr>
      </w:r>
      <w:r>
        <w:rPr>
          <w:noProof/>
        </w:rPr>
        <w:fldChar w:fldCharType="separate"/>
      </w:r>
      <w:r>
        <w:rPr>
          <w:noProof/>
        </w:rPr>
        <w:t>33</w:t>
      </w:r>
      <w:r>
        <w:rPr>
          <w:noProof/>
        </w:rPr>
        <w:fldChar w:fldCharType="end"/>
      </w:r>
    </w:p>
    <w:p w14:paraId="3F22029E" w14:textId="77E86F7F"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_Toc171663414 \h </w:instrText>
      </w:r>
      <w:r>
        <w:rPr>
          <w:noProof/>
        </w:rPr>
      </w:r>
      <w:r>
        <w:rPr>
          <w:noProof/>
        </w:rPr>
        <w:fldChar w:fldCharType="separate"/>
      </w:r>
      <w:r>
        <w:rPr>
          <w:noProof/>
        </w:rPr>
        <w:t>33</w:t>
      </w:r>
      <w:r>
        <w:rPr>
          <w:noProof/>
        </w:rPr>
        <w:fldChar w:fldCharType="end"/>
      </w:r>
    </w:p>
    <w:p w14:paraId="16CB4B95" w14:textId="1B291F7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_Toc171663415 \h </w:instrText>
      </w:r>
      <w:r>
        <w:rPr>
          <w:noProof/>
        </w:rPr>
      </w:r>
      <w:r>
        <w:rPr>
          <w:noProof/>
        </w:rPr>
        <w:fldChar w:fldCharType="separate"/>
      </w:r>
      <w:r>
        <w:rPr>
          <w:noProof/>
        </w:rPr>
        <w:t>33</w:t>
      </w:r>
      <w:r>
        <w:rPr>
          <w:noProof/>
        </w:rPr>
        <w:fldChar w:fldCharType="end"/>
      </w:r>
    </w:p>
    <w:p w14:paraId="101F40FD" w14:textId="538C3CC7"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_Toc171663416 \h </w:instrText>
      </w:r>
      <w:r>
        <w:rPr>
          <w:noProof/>
        </w:rPr>
      </w:r>
      <w:r>
        <w:rPr>
          <w:noProof/>
        </w:rPr>
        <w:fldChar w:fldCharType="separate"/>
      </w:r>
      <w:r>
        <w:rPr>
          <w:noProof/>
        </w:rPr>
        <w:t>33</w:t>
      </w:r>
      <w:r>
        <w:rPr>
          <w:noProof/>
        </w:rPr>
        <w:fldChar w:fldCharType="end"/>
      </w:r>
    </w:p>
    <w:p w14:paraId="1A0CE3AF" w14:textId="51A0611E"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_Toc171663417 \h </w:instrText>
      </w:r>
      <w:r>
        <w:rPr>
          <w:noProof/>
        </w:rPr>
      </w:r>
      <w:r>
        <w:rPr>
          <w:noProof/>
        </w:rPr>
        <w:fldChar w:fldCharType="separate"/>
      </w:r>
      <w:r>
        <w:rPr>
          <w:noProof/>
        </w:rPr>
        <w:t>33</w:t>
      </w:r>
      <w:r>
        <w:rPr>
          <w:noProof/>
        </w:rPr>
        <w:fldChar w:fldCharType="end"/>
      </w:r>
    </w:p>
    <w:p w14:paraId="7B8765C5" w14:textId="70658FF5"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_Toc171663418 \h </w:instrText>
      </w:r>
      <w:r>
        <w:rPr>
          <w:noProof/>
        </w:rPr>
      </w:r>
      <w:r>
        <w:rPr>
          <w:noProof/>
        </w:rPr>
        <w:fldChar w:fldCharType="separate"/>
      </w:r>
      <w:r>
        <w:rPr>
          <w:noProof/>
        </w:rPr>
        <w:t>34</w:t>
      </w:r>
      <w:r>
        <w:rPr>
          <w:noProof/>
        </w:rPr>
        <w:fldChar w:fldCharType="end"/>
      </w:r>
    </w:p>
    <w:p w14:paraId="1458356C" w14:textId="3B71F7E2"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_Toc171663419 \h </w:instrText>
      </w:r>
      <w:r>
        <w:rPr>
          <w:noProof/>
        </w:rPr>
      </w:r>
      <w:r>
        <w:rPr>
          <w:noProof/>
        </w:rPr>
        <w:fldChar w:fldCharType="separate"/>
      </w:r>
      <w:r>
        <w:rPr>
          <w:noProof/>
        </w:rPr>
        <w:t>34</w:t>
      </w:r>
      <w:r>
        <w:rPr>
          <w:noProof/>
        </w:rPr>
        <w:fldChar w:fldCharType="end"/>
      </w:r>
    </w:p>
    <w:p w14:paraId="170637A5" w14:textId="64AE106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_Toc171663420 \h </w:instrText>
      </w:r>
      <w:r>
        <w:rPr>
          <w:noProof/>
        </w:rPr>
      </w:r>
      <w:r>
        <w:rPr>
          <w:noProof/>
        </w:rPr>
        <w:fldChar w:fldCharType="separate"/>
      </w:r>
      <w:r>
        <w:rPr>
          <w:noProof/>
        </w:rPr>
        <w:t>34</w:t>
      </w:r>
      <w:r>
        <w:rPr>
          <w:noProof/>
        </w:rPr>
        <w:fldChar w:fldCharType="end"/>
      </w:r>
    </w:p>
    <w:p w14:paraId="64916C63" w14:textId="23232F9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_Toc171663421 \h </w:instrText>
      </w:r>
      <w:r>
        <w:rPr>
          <w:noProof/>
        </w:rPr>
      </w:r>
      <w:r>
        <w:rPr>
          <w:noProof/>
        </w:rPr>
        <w:fldChar w:fldCharType="separate"/>
      </w:r>
      <w:r>
        <w:rPr>
          <w:noProof/>
        </w:rPr>
        <w:t>34</w:t>
      </w:r>
      <w:r>
        <w:rPr>
          <w:noProof/>
        </w:rPr>
        <w:fldChar w:fldCharType="end"/>
      </w:r>
    </w:p>
    <w:p w14:paraId="39F7FBB0" w14:textId="091412E0"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_Toc171663422 \h </w:instrText>
      </w:r>
      <w:r>
        <w:rPr>
          <w:noProof/>
        </w:rPr>
      </w:r>
      <w:r>
        <w:rPr>
          <w:noProof/>
        </w:rPr>
        <w:fldChar w:fldCharType="separate"/>
      </w:r>
      <w:r>
        <w:rPr>
          <w:noProof/>
        </w:rPr>
        <w:t>34</w:t>
      </w:r>
      <w:r>
        <w:rPr>
          <w:noProof/>
        </w:rPr>
        <w:fldChar w:fldCharType="end"/>
      </w:r>
    </w:p>
    <w:p w14:paraId="797F7416" w14:textId="2E29EB8D"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_Toc171663423 \h </w:instrText>
      </w:r>
      <w:r>
        <w:rPr>
          <w:noProof/>
        </w:rPr>
      </w:r>
      <w:r>
        <w:rPr>
          <w:noProof/>
        </w:rPr>
        <w:fldChar w:fldCharType="separate"/>
      </w:r>
      <w:r>
        <w:rPr>
          <w:noProof/>
        </w:rPr>
        <w:t>34</w:t>
      </w:r>
      <w:r>
        <w:rPr>
          <w:noProof/>
        </w:rPr>
        <w:fldChar w:fldCharType="end"/>
      </w:r>
    </w:p>
    <w:p w14:paraId="29957870" w14:textId="18C2CFF8"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_Toc171663424 \h </w:instrText>
      </w:r>
      <w:r>
        <w:rPr>
          <w:noProof/>
        </w:rPr>
      </w:r>
      <w:r>
        <w:rPr>
          <w:noProof/>
        </w:rPr>
        <w:fldChar w:fldCharType="separate"/>
      </w:r>
      <w:r>
        <w:rPr>
          <w:noProof/>
        </w:rPr>
        <w:t>34</w:t>
      </w:r>
      <w:r>
        <w:rPr>
          <w:noProof/>
        </w:rPr>
        <w:fldChar w:fldCharType="end"/>
      </w:r>
    </w:p>
    <w:p w14:paraId="663A31AF" w14:textId="3DF0B31D"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_Toc171663425 \h </w:instrText>
      </w:r>
      <w:r>
        <w:rPr>
          <w:noProof/>
        </w:rPr>
      </w:r>
      <w:r>
        <w:rPr>
          <w:noProof/>
        </w:rPr>
        <w:fldChar w:fldCharType="separate"/>
      </w:r>
      <w:r>
        <w:rPr>
          <w:noProof/>
        </w:rPr>
        <w:t>35</w:t>
      </w:r>
      <w:r>
        <w:rPr>
          <w:noProof/>
        </w:rPr>
        <w:fldChar w:fldCharType="end"/>
      </w:r>
    </w:p>
    <w:p w14:paraId="6190EDF9" w14:textId="3D80E442"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_Toc171663426 \h </w:instrText>
      </w:r>
      <w:r>
        <w:rPr>
          <w:noProof/>
        </w:rPr>
      </w:r>
      <w:r>
        <w:rPr>
          <w:noProof/>
        </w:rPr>
        <w:fldChar w:fldCharType="separate"/>
      </w:r>
      <w:r>
        <w:rPr>
          <w:noProof/>
        </w:rPr>
        <w:t>35</w:t>
      </w:r>
      <w:r>
        <w:rPr>
          <w:noProof/>
        </w:rPr>
        <w:fldChar w:fldCharType="end"/>
      </w:r>
    </w:p>
    <w:p w14:paraId="10065CC6" w14:textId="1429C0EB"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_Toc171663427 \h </w:instrText>
      </w:r>
      <w:r>
        <w:rPr>
          <w:noProof/>
        </w:rPr>
      </w:r>
      <w:r>
        <w:rPr>
          <w:noProof/>
        </w:rPr>
        <w:fldChar w:fldCharType="separate"/>
      </w:r>
      <w:r>
        <w:rPr>
          <w:noProof/>
        </w:rPr>
        <w:t>35</w:t>
      </w:r>
      <w:r>
        <w:rPr>
          <w:noProof/>
        </w:rPr>
        <w:fldChar w:fldCharType="end"/>
      </w:r>
    </w:p>
    <w:p w14:paraId="5F21E04F" w14:textId="793832FB"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_Toc171663428 \h </w:instrText>
      </w:r>
      <w:r>
        <w:rPr>
          <w:noProof/>
        </w:rPr>
      </w:r>
      <w:r>
        <w:rPr>
          <w:noProof/>
        </w:rPr>
        <w:fldChar w:fldCharType="separate"/>
      </w:r>
      <w:r>
        <w:rPr>
          <w:noProof/>
        </w:rPr>
        <w:t>35</w:t>
      </w:r>
      <w:r>
        <w:rPr>
          <w:noProof/>
        </w:rPr>
        <w:fldChar w:fldCharType="end"/>
      </w:r>
    </w:p>
    <w:p w14:paraId="31A7225F" w14:textId="7B759361"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_Toc171663429 \h </w:instrText>
      </w:r>
      <w:r>
        <w:rPr>
          <w:noProof/>
        </w:rPr>
      </w:r>
      <w:r>
        <w:rPr>
          <w:noProof/>
        </w:rPr>
        <w:fldChar w:fldCharType="separate"/>
      </w:r>
      <w:r>
        <w:rPr>
          <w:noProof/>
        </w:rPr>
        <w:t>35</w:t>
      </w:r>
      <w:r>
        <w:rPr>
          <w:noProof/>
        </w:rPr>
        <w:fldChar w:fldCharType="end"/>
      </w:r>
    </w:p>
    <w:p w14:paraId="73DE7106" w14:textId="6709C0B0"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_Toc171663430 \h </w:instrText>
      </w:r>
      <w:r>
        <w:rPr>
          <w:noProof/>
        </w:rPr>
      </w:r>
      <w:r>
        <w:rPr>
          <w:noProof/>
        </w:rPr>
        <w:fldChar w:fldCharType="separate"/>
      </w:r>
      <w:r>
        <w:rPr>
          <w:noProof/>
        </w:rPr>
        <w:t>35</w:t>
      </w:r>
      <w:r>
        <w:rPr>
          <w:noProof/>
        </w:rPr>
        <w:fldChar w:fldCharType="end"/>
      </w:r>
    </w:p>
    <w:p w14:paraId="37A2DD34" w14:textId="68784F59"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_Toc171663431 \h </w:instrText>
      </w:r>
      <w:r>
        <w:rPr>
          <w:noProof/>
        </w:rPr>
      </w:r>
      <w:r>
        <w:rPr>
          <w:noProof/>
        </w:rPr>
        <w:fldChar w:fldCharType="separate"/>
      </w:r>
      <w:r>
        <w:rPr>
          <w:noProof/>
        </w:rPr>
        <w:t>35</w:t>
      </w:r>
      <w:r>
        <w:rPr>
          <w:noProof/>
        </w:rPr>
        <w:fldChar w:fldCharType="end"/>
      </w:r>
    </w:p>
    <w:p w14:paraId="7E0CEEA0" w14:textId="25AEBB59"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_Toc171663432 \h </w:instrText>
      </w:r>
      <w:r>
        <w:rPr>
          <w:noProof/>
        </w:rPr>
      </w:r>
      <w:r>
        <w:rPr>
          <w:noProof/>
        </w:rPr>
        <w:fldChar w:fldCharType="separate"/>
      </w:r>
      <w:r>
        <w:rPr>
          <w:noProof/>
        </w:rPr>
        <w:t>35</w:t>
      </w:r>
      <w:r>
        <w:rPr>
          <w:noProof/>
        </w:rPr>
        <w:fldChar w:fldCharType="end"/>
      </w:r>
    </w:p>
    <w:p w14:paraId="512B6F0E" w14:textId="11FA45FA"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_Toc171663433 \h </w:instrText>
      </w:r>
      <w:r>
        <w:rPr>
          <w:noProof/>
        </w:rPr>
      </w:r>
      <w:r>
        <w:rPr>
          <w:noProof/>
        </w:rPr>
        <w:fldChar w:fldCharType="separate"/>
      </w:r>
      <w:r>
        <w:rPr>
          <w:noProof/>
        </w:rPr>
        <w:t>36</w:t>
      </w:r>
      <w:r>
        <w:rPr>
          <w:noProof/>
        </w:rPr>
        <w:fldChar w:fldCharType="end"/>
      </w:r>
    </w:p>
    <w:p w14:paraId="0A503A8A" w14:textId="107FAE36"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_Toc171663434 \h </w:instrText>
      </w:r>
      <w:r>
        <w:rPr>
          <w:noProof/>
        </w:rPr>
      </w:r>
      <w:r>
        <w:rPr>
          <w:noProof/>
        </w:rPr>
        <w:fldChar w:fldCharType="separate"/>
      </w:r>
      <w:r>
        <w:rPr>
          <w:noProof/>
        </w:rPr>
        <w:t>36</w:t>
      </w:r>
      <w:r>
        <w:rPr>
          <w:noProof/>
        </w:rPr>
        <w:fldChar w:fldCharType="end"/>
      </w:r>
    </w:p>
    <w:p w14:paraId="42E27A6D" w14:textId="60C18CF3"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_Toc171663435 \h </w:instrText>
      </w:r>
      <w:r>
        <w:rPr>
          <w:noProof/>
        </w:rPr>
      </w:r>
      <w:r>
        <w:rPr>
          <w:noProof/>
        </w:rPr>
        <w:fldChar w:fldCharType="separate"/>
      </w:r>
      <w:r>
        <w:rPr>
          <w:noProof/>
        </w:rPr>
        <w:t>36</w:t>
      </w:r>
      <w:r>
        <w:rPr>
          <w:noProof/>
        </w:rPr>
        <w:fldChar w:fldCharType="end"/>
      </w:r>
    </w:p>
    <w:p w14:paraId="057F8D94" w14:textId="7824B2B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_Toc171663436 \h </w:instrText>
      </w:r>
      <w:r>
        <w:rPr>
          <w:noProof/>
        </w:rPr>
      </w:r>
      <w:r>
        <w:rPr>
          <w:noProof/>
        </w:rPr>
        <w:fldChar w:fldCharType="separate"/>
      </w:r>
      <w:r>
        <w:rPr>
          <w:noProof/>
        </w:rPr>
        <w:t>36</w:t>
      </w:r>
      <w:r>
        <w:rPr>
          <w:noProof/>
        </w:rPr>
        <w:fldChar w:fldCharType="end"/>
      </w:r>
    </w:p>
    <w:p w14:paraId="0967226A" w14:textId="7669EA30"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_Toc171663437 \h </w:instrText>
      </w:r>
      <w:r>
        <w:rPr>
          <w:noProof/>
        </w:rPr>
      </w:r>
      <w:r>
        <w:rPr>
          <w:noProof/>
        </w:rPr>
        <w:fldChar w:fldCharType="separate"/>
      </w:r>
      <w:r>
        <w:rPr>
          <w:noProof/>
        </w:rPr>
        <w:t>36</w:t>
      </w:r>
      <w:r>
        <w:rPr>
          <w:noProof/>
        </w:rPr>
        <w:fldChar w:fldCharType="end"/>
      </w:r>
    </w:p>
    <w:p w14:paraId="549FE019" w14:textId="751DF7A6"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8.3</w:t>
      </w:r>
      <w:r>
        <w:rPr>
          <w:rFonts w:asciiTheme="minorHAnsi" w:eastAsiaTheme="minorEastAsia" w:hAnsiTheme="minorHAnsi" w:cstheme="minorBidi"/>
          <w:noProof/>
          <w:kern w:val="2"/>
          <w:sz w:val="24"/>
          <w:szCs w:val="24"/>
          <w14:ligatures w14:val="standardContextual"/>
        </w:rPr>
        <w:tab/>
      </w:r>
      <w:r w:rsidRPr="00044F4B">
        <w:rPr>
          <w:rFonts w:eastAsia="Calibri"/>
          <w:noProof/>
        </w:rPr>
        <w:t>HTTP response codes</w:t>
      </w:r>
      <w:r>
        <w:rPr>
          <w:noProof/>
        </w:rPr>
        <w:tab/>
      </w:r>
      <w:r>
        <w:rPr>
          <w:noProof/>
        </w:rPr>
        <w:fldChar w:fldCharType="begin" w:fldLock="1"/>
      </w:r>
      <w:r>
        <w:rPr>
          <w:noProof/>
        </w:rPr>
        <w:instrText xml:space="preserve"> PAGEREF _Toc171663438 \h </w:instrText>
      </w:r>
      <w:r>
        <w:rPr>
          <w:noProof/>
        </w:rPr>
      </w:r>
      <w:r>
        <w:rPr>
          <w:noProof/>
        </w:rPr>
        <w:fldChar w:fldCharType="separate"/>
      </w:r>
      <w:r>
        <w:rPr>
          <w:noProof/>
        </w:rPr>
        <w:t>37</w:t>
      </w:r>
      <w:r>
        <w:rPr>
          <w:noProof/>
        </w:rPr>
        <w:fldChar w:fldCharType="end"/>
      </w:r>
    </w:p>
    <w:p w14:paraId="146503A4" w14:textId="1D145A92"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_Toc171663439 \h </w:instrText>
      </w:r>
      <w:r>
        <w:rPr>
          <w:noProof/>
        </w:rPr>
      </w:r>
      <w:r>
        <w:rPr>
          <w:noProof/>
        </w:rPr>
        <w:fldChar w:fldCharType="separate"/>
      </w:r>
      <w:r>
        <w:rPr>
          <w:noProof/>
        </w:rPr>
        <w:t>37</w:t>
      </w:r>
      <w:r>
        <w:rPr>
          <w:noProof/>
        </w:rPr>
        <w:fldChar w:fldCharType="end"/>
      </w:r>
    </w:p>
    <w:p w14:paraId="024954EB" w14:textId="7C9F9B03"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_Toc171663440 \h </w:instrText>
      </w:r>
      <w:r>
        <w:rPr>
          <w:noProof/>
        </w:rPr>
      </w:r>
      <w:r>
        <w:rPr>
          <w:noProof/>
        </w:rPr>
        <w:fldChar w:fldCharType="separate"/>
      </w:r>
      <w:r>
        <w:rPr>
          <w:noProof/>
        </w:rPr>
        <w:t>37</w:t>
      </w:r>
      <w:r>
        <w:rPr>
          <w:noProof/>
        </w:rPr>
        <w:fldChar w:fldCharType="end"/>
      </w:r>
    </w:p>
    <w:p w14:paraId="524B6089" w14:textId="060D8A38"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_Toc171663441 \h </w:instrText>
      </w:r>
      <w:r>
        <w:rPr>
          <w:noProof/>
        </w:rPr>
      </w:r>
      <w:r>
        <w:rPr>
          <w:noProof/>
        </w:rPr>
        <w:fldChar w:fldCharType="separate"/>
      </w:r>
      <w:r>
        <w:rPr>
          <w:noProof/>
        </w:rPr>
        <w:t>37</w:t>
      </w:r>
      <w:r>
        <w:rPr>
          <w:noProof/>
        </w:rPr>
        <w:fldChar w:fldCharType="end"/>
      </w:r>
    </w:p>
    <w:p w14:paraId="30C34535" w14:textId="7BFA36F8"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_Toc171663442 \h </w:instrText>
      </w:r>
      <w:r>
        <w:rPr>
          <w:noProof/>
        </w:rPr>
      </w:r>
      <w:r>
        <w:rPr>
          <w:noProof/>
        </w:rPr>
        <w:fldChar w:fldCharType="separate"/>
      </w:r>
      <w:r>
        <w:rPr>
          <w:noProof/>
        </w:rPr>
        <w:t>37</w:t>
      </w:r>
      <w:r>
        <w:rPr>
          <w:noProof/>
        </w:rPr>
        <w:fldChar w:fldCharType="end"/>
      </w:r>
    </w:p>
    <w:p w14:paraId="4E42E023" w14:textId="75A77A52"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_Toc171663443 \h </w:instrText>
      </w:r>
      <w:r>
        <w:rPr>
          <w:noProof/>
        </w:rPr>
      </w:r>
      <w:r>
        <w:rPr>
          <w:noProof/>
        </w:rPr>
        <w:fldChar w:fldCharType="separate"/>
      </w:r>
      <w:r>
        <w:rPr>
          <w:noProof/>
        </w:rPr>
        <w:t>37</w:t>
      </w:r>
      <w:r>
        <w:rPr>
          <w:noProof/>
        </w:rPr>
        <w:fldChar w:fldCharType="end"/>
      </w:r>
    </w:p>
    <w:p w14:paraId="769D8F67" w14:textId="130E2E63"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_Toc171663444 \h </w:instrText>
      </w:r>
      <w:r>
        <w:rPr>
          <w:noProof/>
        </w:rPr>
      </w:r>
      <w:r>
        <w:rPr>
          <w:noProof/>
        </w:rPr>
        <w:fldChar w:fldCharType="separate"/>
      </w:r>
      <w:r>
        <w:rPr>
          <w:noProof/>
        </w:rPr>
        <w:t>38</w:t>
      </w:r>
      <w:r>
        <w:rPr>
          <w:noProof/>
        </w:rPr>
        <w:fldChar w:fldCharType="end"/>
      </w:r>
    </w:p>
    <w:p w14:paraId="159369D1" w14:textId="6A5D0AAC"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_Toc171663445 \h </w:instrText>
      </w:r>
      <w:r>
        <w:rPr>
          <w:noProof/>
        </w:rPr>
      </w:r>
      <w:r>
        <w:rPr>
          <w:noProof/>
        </w:rPr>
        <w:fldChar w:fldCharType="separate"/>
      </w:r>
      <w:r>
        <w:rPr>
          <w:noProof/>
        </w:rPr>
        <w:t>38</w:t>
      </w:r>
      <w:r>
        <w:rPr>
          <w:noProof/>
        </w:rPr>
        <w:fldChar w:fldCharType="end"/>
      </w:r>
    </w:p>
    <w:p w14:paraId="534F3318" w14:textId="408EB750"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_Toc171663446 \h </w:instrText>
      </w:r>
      <w:r>
        <w:rPr>
          <w:noProof/>
        </w:rPr>
      </w:r>
      <w:r>
        <w:rPr>
          <w:noProof/>
        </w:rPr>
        <w:fldChar w:fldCharType="separate"/>
      </w:r>
      <w:r>
        <w:rPr>
          <w:noProof/>
        </w:rPr>
        <w:t>39</w:t>
      </w:r>
      <w:r>
        <w:rPr>
          <w:noProof/>
        </w:rPr>
        <w:fldChar w:fldCharType="end"/>
      </w:r>
    </w:p>
    <w:p w14:paraId="2067F417" w14:textId="42089285"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_Toc171663447 \h </w:instrText>
      </w:r>
      <w:r>
        <w:rPr>
          <w:noProof/>
        </w:rPr>
      </w:r>
      <w:r>
        <w:rPr>
          <w:noProof/>
        </w:rPr>
        <w:fldChar w:fldCharType="separate"/>
      </w:r>
      <w:r>
        <w:rPr>
          <w:noProof/>
        </w:rPr>
        <w:t>39</w:t>
      </w:r>
      <w:r>
        <w:rPr>
          <w:noProof/>
        </w:rPr>
        <w:fldChar w:fldCharType="end"/>
      </w:r>
    </w:p>
    <w:p w14:paraId="4F0BDE10" w14:textId="762066A1"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_Toc171663448 \h </w:instrText>
      </w:r>
      <w:r>
        <w:rPr>
          <w:noProof/>
        </w:rPr>
      </w:r>
      <w:r>
        <w:rPr>
          <w:noProof/>
        </w:rPr>
        <w:fldChar w:fldCharType="separate"/>
      </w:r>
      <w:r>
        <w:rPr>
          <w:noProof/>
        </w:rPr>
        <w:t>39</w:t>
      </w:r>
      <w:r>
        <w:rPr>
          <w:noProof/>
        </w:rPr>
        <w:fldChar w:fldCharType="end"/>
      </w:r>
    </w:p>
    <w:p w14:paraId="1552DF23" w14:textId="5C16C774"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_Toc171663449 \h </w:instrText>
      </w:r>
      <w:r>
        <w:rPr>
          <w:noProof/>
        </w:rPr>
      </w:r>
      <w:r>
        <w:rPr>
          <w:noProof/>
        </w:rPr>
        <w:fldChar w:fldCharType="separate"/>
      </w:r>
      <w:r>
        <w:rPr>
          <w:noProof/>
        </w:rPr>
        <w:t>39</w:t>
      </w:r>
      <w:r>
        <w:rPr>
          <w:noProof/>
        </w:rPr>
        <w:fldChar w:fldCharType="end"/>
      </w:r>
    </w:p>
    <w:p w14:paraId="2746F498" w14:textId="467E31AC"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_Toc171663450 \h </w:instrText>
      </w:r>
      <w:r>
        <w:rPr>
          <w:noProof/>
        </w:rPr>
      </w:r>
      <w:r>
        <w:rPr>
          <w:noProof/>
        </w:rPr>
        <w:fldChar w:fldCharType="separate"/>
      </w:r>
      <w:r>
        <w:rPr>
          <w:noProof/>
        </w:rPr>
        <w:t>39</w:t>
      </w:r>
      <w:r>
        <w:rPr>
          <w:noProof/>
        </w:rPr>
        <w:fldChar w:fldCharType="end"/>
      </w:r>
    </w:p>
    <w:p w14:paraId="68222B81" w14:textId="3E068AAB"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_Toc171663451 \h </w:instrText>
      </w:r>
      <w:r>
        <w:rPr>
          <w:noProof/>
        </w:rPr>
      </w:r>
      <w:r>
        <w:rPr>
          <w:noProof/>
        </w:rPr>
        <w:fldChar w:fldCharType="separate"/>
      </w:r>
      <w:r>
        <w:rPr>
          <w:noProof/>
        </w:rPr>
        <w:t>39</w:t>
      </w:r>
      <w:r>
        <w:rPr>
          <w:noProof/>
        </w:rPr>
        <w:fldChar w:fldCharType="end"/>
      </w:r>
    </w:p>
    <w:p w14:paraId="01EBEE3A" w14:textId="14D6948B"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_Toc171663452 \h </w:instrText>
      </w:r>
      <w:r>
        <w:rPr>
          <w:noProof/>
        </w:rPr>
      </w:r>
      <w:r>
        <w:rPr>
          <w:noProof/>
        </w:rPr>
        <w:fldChar w:fldCharType="separate"/>
      </w:r>
      <w:r>
        <w:rPr>
          <w:noProof/>
        </w:rPr>
        <w:t>39</w:t>
      </w:r>
      <w:r>
        <w:rPr>
          <w:noProof/>
        </w:rPr>
        <w:fldChar w:fldCharType="end"/>
      </w:r>
    </w:p>
    <w:p w14:paraId="531ECBEF" w14:textId="45E3B6E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_Toc171663453 \h </w:instrText>
      </w:r>
      <w:r>
        <w:rPr>
          <w:noProof/>
        </w:rPr>
      </w:r>
      <w:r>
        <w:rPr>
          <w:noProof/>
        </w:rPr>
        <w:fldChar w:fldCharType="separate"/>
      </w:r>
      <w:r>
        <w:rPr>
          <w:noProof/>
        </w:rPr>
        <w:t>40</w:t>
      </w:r>
      <w:r>
        <w:rPr>
          <w:noProof/>
        </w:rPr>
        <w:fldChar w:fldCharType="end"/>
      </w:r>
    </w:p>
    <w:p w14:paraId="5F8277C0" w14:textId="28AD37D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_Toc171663454 \h </w:instrText>
      </w:r>
      <w:r>
        <w:rPr>
          <w:noProof/>
        </w:rPr>
      </w:r>
      <w:r>
        <w:rPr>
          <w:noProof/>
        </w:rPr>
        <w:fldChar w:fldCharType="separate"/>
      </w:r>
      <w:r>
        <w:rPr>
          <w:noProof/>
        </w:rPr>
        <w:t>40</w:t>
      </w:r>
      <w:r>
        <w:rPr>
          <w:noProof/>
        </w:rPr>
        <w:fldChar w:fldCharType="end"/>
      </w:r>
    </w:p>
    <w:p w14:paraId="2B38EF1F" w14:textId="683785E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_Toc171663455 \h </w:instrText>
      </w:r>
      <w:r>
        <w:rPr>
          <w:noProof/>
        </w:rPr>
      </w:r>
      <w:r>
        <w:rPr>
          <w:noProof/>
        </w:rPr>
        <w:fldChar w:fldCharType="separate"/>
      </w:r>
      <w:r>
        <w:rPr>
          <w:noProof/>
        </w:rPr>
        <w:t>40</w:t>
      </w:r>
      <w:r>
        <w:rPr>
          <w:noProof/>
        </w:rPr>
        <w:fldChar w:fldCharType="end"/>
      </w:r>
    </w:p>
    <w:p w14:paraId="423A4118" w14:textId="58B31B3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_Toc171663456 \h </w:instrText>
      </w:r>
      <w:r>
        <w:rPr>
          <w:noProof/>
        </w:rPr>
      </w:r>
      <w:r>
        <w:rPr>
          <w:noProof/>
        </w:rPr>
        <w:fldChar w:fldCharType="separate"/>
      </w:r>
      <w:r>
        <w:rPr>
          <w:noProof/>
        </w:rPr>
        <w:t>41</w:t>
      </w:r>
      <w:r>
        <w:rPr>
          <w:noProof/>
        </w:rPr>
        <w:fldChar w:fldCharType="end"/>
      </w:r>
    </w:p>
    <w:p w14:paraId="4FDFFE79" w14:textId="17CFF06A"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_Toc171663457 \h </w:instrText>
      </w:r>
      <w:r>
        <w:rPr>
          <w:noProof/>
        </w:rPr>
      </w:r>
      <w:r>
        <w:rPr>
          <w:noProof/>
        </w:rPr>
        <w:fldChar w:fldCharType="separate"/>
      </w:r>
      <w:r>
        <w:rPr>
          <w:noProof/>
        </w:rPr>
        <w:t>41</w:t>
      </w:r>
      <w:r>
        <w:rPr>
          <w:noProof/>
        </w:rPr>
        <w:fldChar w:fldCharType="end"/>
      </w:r>
    </w:p>
    <w:p w14:paraId="5F32501B" w14:textId="09D3D04C"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_Toc171663458 \h </w:instrText>
      </w:r>
      <w:r>
        <w:rPr>
          <w:noProof/>
        </w:rPr>
      </w:r>
      <w:r>
        <w:rPr>
          <w:noProof/>
        </w:rPr>
        <w:fldChar w:fldCharType="separate"/>
      </w:r>
      <w:r>
        <w:rPr>
          <w:noProof/>
        </w:rPr>
        <w:t>41</w:t>
      </w:r>
      <w:r>
        <w:rPr>
          <w:noProof/>
        </w:rPr>
        <w:fldChar w:fldCharType="end"/>
      </w:r>
    </w:p>
    <w:p w14:paraId="28380815" w14:textId="07F35CD9"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_Toc171663459 \h </w:instrText>
      </w:r>
      <w:r>
        <w:rPr>
          <w:noProof/>
        </w:rPr>
      </w:r>
      <w:r>
        <w:rPr>
          <w:noProof/>
        </w:rPr>
        <w:fldChar w:fldCharType="separate"/>
      </w:r>
      <w:r>
        <w:rPr>
          <w:noProof/>
        </w:rPr>
        <w:t>41</w:t>
      </w:r>
      <w:r>
        <w:rPr>
          <w:noProof/>
        </w:rPr>
        <w:fldChar w:fldCharType="end"/>
      </w:r>
    </w:p>
    <w:p w14:paraId="089AD32B" w14:textId="3ABE1D49"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_Toc171663460 \h </w:instrText>
      </w:r>
      <w:r>
        <w:rPr>
          <w:noProof/>
        </w:rPr>
      </w:r>
      <w:r>
        <w:rPr>
          <w:noProof/>
        </w:rPr>
        <w:fldChar w:fldCharType="separate"/>
      </w:r>
      <w:r>
        <w:rPr>
          <w:noProof/>
        </w:rPr>
        <w:t>41</w:t>
      </w:r>
      <w:r>
        <w:rPr>
          <w:noProof/>
        </w:rPr>
        <w:fldChar w:fldCharType="end"/>
      </w:r>
    </w:p>
    <w:p w14:paraId="36A3BB50" w14:textId="66458804"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_Toc171663461 \h </w:instrText>
      </w:r>
      <w:r>
        <w:rPr>
          <w:noProof/>
        </w:rPr>
      </w:r>
      <w:r>
        <w:rPr>
          <w:noProof/>
        </w:rPr>
        <w:fldChar w:fldCharType="separate"/>
      </w:r>
      <w:r>
        <w:rPr>
          <w:noProof/>
        </w:rPr>
        <w:t>41</w:t>
      </w:r>
      <w:r>
        <w:rPr>
          <w:noProof/>
        </w:rPr>
        <w:fldChar w:fldCharType="end"/>
      </w:r>
    </w:p>
    <w:p w14:paraId="4255C9B9" w14:textId="04360842"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_Toc171663462 \h </w:instrText>
      </w:r>
      <w:r>
        <w:rPr>
          <w:noProof/>
        </w:rPr>
      </w:r>
      <w:r>
        <w:rPr>
          <w:noProof/>
        </w:rPr>
        <w:fldChar w:fldCharType="separate"/>
      </w:r>
      <w:r>
        <w:rPr>
          <w:noProof/>
        </w:rPr>
        <w:t>41</w:t>
      </w:r>
      <w:r>
        <w:rPr>
          <w:noProof/>
        </w:rPr>
        <w:fldChar w:fldCharType="end"/>
      </w:r>
    </w:p>
    <w:p w14:paraId="702899FE" w14:textId="22A13E53"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_Toc171663463 \h </w:instrText>
      </w:r>
      <w:r>
        <w:rPr>
          <w:noProof/>
        </w:rPr>
      </w:r>
      <w:r>
        <w:rPr>
          <w:noProof/>
        </w:rPr>
        <w:fldChar w:fldCharType="separate"/>
      </w:r>
      <w:r>
        <w:rPr>
          <w:noProof/>
        </w:rPr>
        <w:t>42</w:t>
      </w:r>
      <w:r>
        <w:rPr>
          <w:noProof/>
        </w:rPr>
        <w:fldChar w:fldCharType="end"/>
      </w:r>
    </w:p>
    <w:p w14:paraId="60A892AB" w14:textId="69D95F04"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_Toc171663464 \h </w:instrText>
      </w:r>
      <w:r>
        <w:rPr>
          <w:noProof/>
        </w:rPr>
      </w:r>
      <w:r>
        <w:rPr>
          <w:noProof/>
        </w:rPr>
        <w:fldChar w:fldCharType="separate"/>
      </w:r>
      <w:r>
        <w:rPr>
          <w:noProof/>
        </w:rPr>
        <w:t>42</w:t>
      </w:r>
      <w:r>
        <w:rPr>
          <w:noProof/>
        </w:rPr>
        <w:fldChar w:fldCharType="end"/>
      </w:r>
    </w:p>
    <w:p w14:paraId="3E0F8B74" w14:textId="1828B450"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_Toc171663465 \h </w:instrText>
      </w:r>
      <w:r>
        <w:rPr>
          <w:noProof/>
        </w:rPr>
      </w:r>
      <w:r>
        <w:rPr>
          <w:noProof/>
        </w:rPr>
        <w:fldChar w:fldCharType="separate"/>
      </w:r>
      <w:r>
        <w:rPr>
          <w:noProof/>
        </w:rPr>
        <w:t>42</w:t>
      </w:r>
      <w:r>
        <w:rPr>
          <w:noProof/>
        </w:rPr>
        <w:fldChar w:fldCharType="end"/>
      </w:r>
    </w:p>
    <w:p w14:paraId="7565B91A" w14:textId="2F707812"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_Toc171663466 \h </w:instrText>
      </w:r>
      <w:r>
        <w:rPr>
          <w:noProof/>
        </w:rPr>
      </w:r>
      <w:r>
        <w:rPr>
          <w:noProof/>
        </w:rPr>
        <w:fldChar w:fldCharType="separate"/>
      </w:r>
      <w:r>
        <w:rPr>
          <w:noProof/>
        </w:rPr>
        <w:t>42</w:t>
      </w:r>
      <w:r>
        <w:rPr>
          <w:noProof/>
        </w:rPr>
        <w:fldChar w:fldCharType="end"/>
      </w:r>
    </w:p>
    <w:p w14:paraId="5A7B2416" w14:textId="1BADF1F6"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_Toc171663467 \h </w:instrText>
      </w:r>
      <w:r>
        <w:rPr>
          <w:noProof/>
        </w:rPr>
      </w:r>
      <w:r>
        <w:rPr>
          <w:noProof/>
        </w:rPr>
        <w:fldChar w:fldCharType="separate"/>
      </w:r>
      <w:r>
        <w:rPr>
          <w:noProof/>
        </w:rPr>
        <w:t>43</w:t>
      </w:r>
      <w:r>
        <w:rPr>
          <w:noProof/>
        </w:rPr>
        <w:fldChar w:fldCharType="end"/>
      </w:r>
    </w:p>
    <w:p w14:paraId="412453C2" w14:textId="279D8E34"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_Toc171663468 \h </w:instrText>
      </w:r>
      <w:r>
        <w:rPr>
          <w:noProof/>
        </w:rPr>
      </w:r>
      <w:r>
        <w:rPr>
          <w:noProof/>
        </w:rPr>
        <w:fldChar w:fldCharType="separate"/>
      </w:r>
      <w:r>
        <w:rPr>
          <w:noProof/>
        </w:rPr>
        <w:t>43</w:t>
      </w:r>
      <w:r>
        <w:rPr>
          <w:noProof/>
        </w:rPr>
        <w:fldChar w:fldCharType="end"/>
      </w:r>
    </w:p>
    <w:p w14:paraId="29AE054E" w14:textId="302B8CB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_Toc171663469 \h </w:instrText>
      </w:r>
      <w:r>
        <w:rPr>
          <w:noProof/>
        </w:rPr>
      </w:r>
      <w:r>
        <w:rPr>
          <w:noProof/>
        </w:rPr>
        <w:fldChar w:fldCharType="separate"/>
      </w:r>
      <w:r>
        <w:rPr>
          <w:noProof/>
        </w:rPr>
        <w:t>44</w:t>
      </w:r>
      <w:r>
        <w:rPr>
          <w:noProof/>
        </w:rPr>
        <w:fldChar w:fldCharType="end"/>
      </w:r>
    </w:p>
    <w:p w14:paraId="140E5449" w14:textId="73C417C0"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_Toc171663470 \h </w:instrText>
      </w:r>
      <w:r>
        <w:rPr>
          <w:noProof/>
        </w:rPr>
      </w:r>
      <w:r>
        <w:rPr>
          <w:noProof/>
        </w:rPr>
        <w:fldChar w:fldCharType="separate"/>
      </w:r>
      <w:r>
        <w:rPr>
          <w:noProof/>
        </w:rPr>
        <w:t>44</w:t>
      </w:r>
      <w:r>
        <w:rPr>
          <w:noProof/>
        </w:rPr>
        <w:fldChar w:fldCharType="end"/>
      </w:r>
    </w:p>
    <w:p w14:paraId="04C42AEC" w14:textId="5212F9A9"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_Toc171663471 \h </w:instrText>
      </w:r>
      <w:r>
        <w:rPr>
          <w:noProof/>
        </w:rPr>
      </w:r>
      <w:r>
        <w:rPr>
          <w:noProof/>
        </w:rPr>
        <w:fldChar w:fldCharType="separate"/>
      </w:r>
      <w:r>
        <w:rPr>
          <w:noProof/>
        </w:rPr>
        <w:t>44</w:t>
      </w:r>
      <w:r>
        <w:rPr>
          <w:noProof/>
        </w:rPr>
        <w:fldChar w:fldCharType="end"/>
      </w:r>
    </w:p>
    <w:p w14:paraId="74AF4E43" w14:textId="49FA9BAE"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_Toc171663472 \h </w:instrText>
      </w:r>
      <w:r>
        <w:rPr>
          <w:noProof/>
        </w:rPr>
      </w:r>
      <w:r>
        <w:rPr>
          <w:noProof/>
        </w:rPr>
        <w:fldChar w:fldCharType="separate"/>
      </w:r>
      <w:r>
        <w:rPr>
          <w:noProof/>
        </w:rPr>
        <w:t>44</w:t>
      </w:r>
      <w:r>
        <w:rPr>
          <w:noProof/>
        </w:rPr>
        <w:fldChar w:fldCharType="end"/>
      </w:r>
    </w:p>
    <w:p w14:paraId="045A58D4" w14:textId="626E95A5"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_Toc171663473 \h </w:instrText>
      </w:r>
      <w:r>
        <w:rPr>
          <w:noProof/>
        </w:rPr>
      </w:r>
      <w:r>
        <w:rPr>
          <w:noProof/>
        </w:rPr>
        <w:fldChar w:fldCharType="separate"/>
      </w:r>
      <w:r>
        <w:rPr>
          <w:noProof/>
        </w:rPr>
        <w:t>49</w:t>
      </w:r>
      <w:r>
        <w:rPr>
          <w:noProof/>
        </w:rPr>
        <w:fldChar w:fldCharType="end"/>
      </w:r>
    </w:p>
    <w:p w14:paraId="190E737E" w14:textId="45C36D15"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_Toc171663474 \h </w:instrText>
      </w:r>
      <w:r>
        <w:rPr>
          <w:noProof/>
        </w:rPr>
      </w:r>
      <w:r>
        <w:rPr>
          <w:noProof/>
        </w:rPr>
        <w:fldChar w:fldCharType="separate"/>
      </w:r>
      <w:r>
        <w:rPr>
          <w:noProof/>
        </w:rPr>
        <w:t>49</w:t>
      </w:r>
      <w:r>
        <w:rPr>
          <w:noProof/>
        </w:rPr>
        <w:fldChar w:fldCharType="end"/>
      </w:r>
    </w:p>
    <w:p w14:paraId="5A715E45" w14:textId="12C97391"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_Toc171663475 \h </w:instrText>
      </w:r>
      <w:r>
        <w:rPr>
          <w:noProof/>
        </w:rPr>
      </w:r>
      <w:r>
        <w:rPr>
          <w:noProof/>
        </w:rPr>
        <w:fldChar w:fldCharType="separate"/>
      </w:r>
      <w:r>
        <w:rPr>
          <w:noProof/>
        </w:rPr>
        <w:t>49</w:t>
      </w:r>
      <w:r>
        <w:rPr>
          <w:noProof/>
        </w:rPr>
        <w:fldChar w:fldCharType="end"/>
      </w:r>
    </w:p>
    <w:p w14:paraId="4A3A716E" w14:textId="26B30916"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_Toc171663476 \h </w:instrText>
      </w:r>
      <w:r>
        <w:rPr>
          <w:noProof/>
        </w:rPr>
      </w:r>
      <w:r>
        <w:rPr>
          <w:noProof/>
        </w:rPr>
        <w:fldChar w:fldCharType="separate"/>
      </w:r>
      <w:r>
        <w:rPr>
          <w:noProof/>
        </w:rPr>
        <w:t>50</w:t>
      </w:r>
      <w:r>
        <w:rPr>
          <w:noProof/>
        </w:rPr>
        <w:fldChar w:fldCharType="end"/>
      </w:r>
    </w:p>
    <w:p w14:paraId="3F1E662C" w14:textId="21052D80" w:rsidR="000C1A64" w:rsidRDefault="000C1A64">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_Toc171663477 \h </w:instrText>
      </w:r>
      <w:r>
        <w:rPr>
          <w:noProof/>
        </w:rPr>
      </w:r>
      <w:r>
        <w:rPr>
          <w:noProof/>
        </w:rPr>
        <w:fldChar w:fldCharType="separate"/>
      </w:r>
      <w:r>
        <w:rPr>
          <w:noProof/>
        </w:rPr>
        <w:t>50</w:t>
      </w:r>
      <w:r>
        <w:rPr>
          <w:noProof/>
        </w:rPr>
        <w:fldChar w:fldCharType="end"/>
      </w:r>
    </w:p>
    <w:p w14:paraId="0C427E54" w14:textId="05AA7541" w:rsidR="000C1A64" w:rsidRDefault="000C1A64">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_Toc171663478 \h </w:instrText>
      </w:r>
      <w:r>
        <w:rPr>
          <w:noProof/>
        </w:rPr>
      </w:r>
      <w:r>
        <w:rPr>
          <w:noProof/>
        </w:rPr>
        <w:fldChar w:fldCharType="separate"/>
      </w:r>
      <w:r>
        <w:rPr>
          <w:noProof/>
        </w:rPr>
        <w:t>50</w:t>
      </w:r>
      <w:r>
        <w:rPr>
          <w:noProof/>
        </w:rPr>
        <w:fldChar w:fldCharType="end"/>
      </w:r>
    </w:p>
    <w:p w14:paraId="6DF515E9" w14:textId="174A3DE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_Toc171663479 \h </w:instrText>
      </w:r>
      <w:r>
        <w:rPr>
          <w:noProof/>
        </w:rPr>
      </w:r>
      <w:r>
        <w:rPr>
          <w:noProof/>
        </w:rPr>
        <w:fldChar w:fldCharType="separate"/>
      </w:r>
      <w:r>
        <w:rPr>
          <w:noProof/>
        </w:rPr>
        <w:t>51</w:t>
      </w:r>
      <w:r>
        <w:rPr>
          <w:noProof/>
        </w:rPr>
        <w:fldChar w:fldCharType="end"/>
      </w:r>
    </w:p>
    <w:p w14:paraId="6E566ABA" w14:textId="28EC89BD"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_Toc171663480 \h </w:instrText>
      </w:r>
      <w:r>
        <w:rPr>
          <w:noProof/>
        </w:rPr>
      </w:r>
      <w:r>
        <w:rPr>
          <w:noProof/>
        </w:rPr>
        <w:fldChar w:fldCharType="separate"/>
      </w:r>
      <w:r>
        <w:rPr>
          <w:noProof/>
        </w:rPr>
        <w:t>51</w:t>
      </w:r>
      <w:r>
        <w:rPr>
          <w:noProof/>
        </w:rPr>
        <w:fldChar w:fldCharType="end"/>
      </w:r>
    </w:p>
    <w:p w14:paraId="04494EBF" w14:textId="2384773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_Toc171663481 \h </w:instrText>
      </w:r>
      <w:r>
        <w:rPr>
          <w:noProof/>
        </w:rPr>
      </w:r>
      <w:r>
        <w:rPr>
          <w:noProof/>
        </w:rPr>
        <w:fldChar w:fldCharType="separate"/>
      </w:r>
      <w:r>
        <w:rPr>
          <w:noProof/>
        </w:rPr>
        <w:t>53</w:t>
      </w:r>
      <w:r>
        <w:rPr>
          <w:noProof/>
        </w:rPr>
        <w:fldChar w:fldCharType="end"/>
      </w:r>
    </w:p>
    <w:p w14:paraId="0B5E9B87" w14:textId="0E837DA8"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_Toc171663482 \h </w:instrText>
      </w:r>
      <w:r>
        <w:rPr>
          <w:noProof/>
        </w:rPr>
      </w:r>
      <w:r>
        <w:rPr>
          <w:noProof/>
        </w:rPr>
        <w:fldChar w:fldCharType="separate"/>
      </w:r>
      <w:r>
        <w:rPr>
          <w:noProof/>
        </w:rPr>
        <w:t>53</w:t>
      </w:r>
      <w:r>
        <w:rPr>
          <w:noProof/>
        </w:rPr>
        <w:fldChar w:fldCharType="end"/>
      </w:r>
    </w:p>
    <w:p w14:paraId="47814EFA" w14:textId="3924CE3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fldLock="1"/>
      </w:r>
      <w:r>
        <w:rPr>
          <w:noProof/>
        </w:rPr>
        <w:instrText xml:space="preserve"> PAGEREF _Toc171663483 \h </w:instrText>
      </w:r>
      <w:r>
        <w:rPr>
          <w:noProof/>
        </w:rPr>
      </w:r>
      <w:r>
        <w:rPr>
          <w:noProof/>
        </w:rPr>
        <w:fldChar w:fldCharType="separate"/>
      </w:r>
      <w:r>
        <w:rPr>
          <w:noProof/>
        </w:rPr>
        <w:t>53</w:t>
      </w:r>
      <w:r>
        <w:rPr>
          <w:noProof/>
        </w:rPr>
        <w:fldChar w:fldCharType="end"/>
      </w:r>
    </w:p>
    <w:p w14:paraId="46BFAADB" w14:textId="55951CE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_Toc171663484 \h </w:instrText>
      </w:r>
      <w:r>
        <w:rPr>
          <w:noProof/>
        </w:rPr>
      </w:r>
      <w:r>
        <w:rPr>
          <w:noProof/>
        </w:rPr>
        <w:fldChar w:fldCharType="separate"/>
      </w:r>
      <w:r>
        <w:rPr>
          <w:noProof/>
        </w:rPr>
        <w:t>53</w:t>
      </w:r>
      <w:r>
        <w:rPr>
          <w:noProof/>
        </w:rPr>
        <w:fldChar w:fldCharType="end"/>
      </w:r>
    </w:p>
    <w:p w14:paraId="420A6BD3" w14:textId="3D29F21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_Toc171663485 \h </w:instrText>
      </w:r>
      <w:r>
        <w:rPr>
          <w:noProof/>
        </w:rPr>
      </w:r>
      <w:r>
        <w:rPr>
          <w:noProof/>
        </w:rPr>
        <w:fldChar w:fldCharType="separate"/>
      </w:r>
      <w:r>
        <w:rPr>
          <w:noProof/>
        </w:rPr>
        <w:t>54</w:t>
      </w:r>
      <w:r>
        <w:rPr>
          <w:noProof/>
        </w:rPr>
        <w:fldChar w:fldCharType="end"/>
      </w:r>
    </w:p>
    <w:p w14:paraId="24D75672" w14:textId="0C8643AB"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_Toc171663486 \h </w:instrText>
      </w:r>
      <w:r>
        <w:rPr>
          <w:noProof/>
        </w:rPr>
      </w:r>
      <w:r>
        <w:rPr>
          <w:noProof/>
        </w:rPr>
        <w:fldChar w:fldCharType="separate"/>
      </w:r>
      <w:r>
        <w:rPr>
          <w:noProof/>
        </w:rPr>
        <w:t>5</w:t>
      </w:r>
      <w:r>
        <w:rPr>
          <w:noProof/>
        </w:rPr>
        <w:t>5</w:t>
      </w:r>
      <w:r>
        <w:rPr>
          <w:noProof/>
        </w:rPr>
        <w:fldChar w:fldCharType="end"/>
      </w:r>
    </w:p>
    <w:p w14:paraId="18AF1CEE" w14:textId="741C1041"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3" w:name="_CRForeword"/>
      <w:bookmarkEnd w:id="13"/>
      <w:r w:rsidRPr="001B367A">
        <w:br w:type="page"/>
      </w:r>
      <w:bookmarkStart w:id="14" w:name="foreword"/>
      <w:bookmarkStart w:id="15" w:name="_Toc96455518"/>
      <w:bookmarkStart w:id="16" w:name="_Toc171663348"/>
      <w:bookmarkEnd w:id="14"/>
      <w:r w:rsidRPr="001B367A">
        <w:t>Foreword</w:t>
      </w:r>
      <w:bookmarkEnd w:id="15"/>
      <w:bookmarkEnd w:id="16"/>
    </w:p>
    <w:p w14:paraId="5A354AC7" w14:textId="61497274" w:rsidR="00080512" w:rsidRPr="001B367A" w:rsidRDefault="00080512">
      <w:r w:rsidRPr="001B367A">
        <w:t xml:space="preserve">This Technical </w:t>
      </w:r>
      <w:bookmarkStart w:id="17" w:name="spectype3"/>
      <w:r w:rsidRPr="001B367A">
        <w:t>Specification</w:t>
      </w:r>
      <w:bookmarkEnd w:id="17"/>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8" w:name="introduction"/>
      <w:bookmarkStart w:id="19" w:name="_CR1"/>
      <w:bookmarkEnd w:id="18"/>
      <w:bookmarkEnd w:id="19"/>
      <w:r w:rsidRPr="001B367A">
        <w:br w:type="page"/>
      </w:r>
      <w:bookmarkStart w:id="20" w:name="scope"/>
      <w:bookmarkStart w:id="21" w:name="_Toc96455519"/>
      <w:bookmarkStart w:id="22" w:name="_Toc171663349"/>
      <w:bookmarkEnd w:id="20"/>
      <w:r w:rsidRPr="001B367A">
        <w:t>1</w:t>
      </w:r>
      <w:r w:rsidRPr="001B367A">
        <w:tab/>
        <w:t>Scope</w:t>
      </w:r>
      <w:bookmarkEnd w:id="21"/>
      <w:bookmarkEnd w:id="22"/>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3" w:name="references"/>
      <w:bookmarkStart w:id="24" w:name="_CR2"/>
      <w:bookmarkStart w:id="25" w:name="_Toc96455520"/>
      <w:bookmarkStart w:id="26" w:name="_Toc171663350"/>
      <w:bookmarkEnd w:id="23"/>
      <w:bookmarkEnd w:id="24"/>
      <w:r w:rsidRPr="001B367A">
        <w:t>2</w:t>
      </w:r>
      <w:r w:rsidRPr="001B367A">
        <w:tab/>
        <w:t>References</w:t>
      </w:r>
      <w:bookmarkEnd w:id="25"/>
      <w:bookmarkEnd w:id="26"/>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7" w:name="definitions"/>
      <w:bookmarkEnd w:id="27"/>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8"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75BBC84C" w14:textId="77777777" w:rsidR="006001F3" w:rsidRPr="001B367A" w:rsidRDefault="006001F3" w:rsidP="006001F3">
      <w:pPr>
        <w:pStyle w:val="EX"/>
      </w:pPr>
      <w:bookmarkStart w:id="29" w:name="_CR3"/>
      <w:bookmarkEnd w:id="29"/>
      <w:r w:rsidRPr="001B367A">
        <w:t>[4</w:t>
      </w:r>
      <w:r>
        <w:t>2</w:t>
      </w:r>
      <w:r w:rsidRPr="001B367A">
        <w:t>]</w:t>
      </w:r>
      <w:r w:rsidRPr="001B367A">
        <w:tab/>
      </w:r>
      <w:r>
        <w:t>3GPP TS 38.331</w:t>
      </w:r>
      <w:r w:rsidRPr="001B367A">
        <w:t>: "</w:t>
      </w:r>
      <w:r>
        <w:t>NR; Radio Resource Control (RRC) protocol specification</w:t>
      </w:r>
      <w:r w:rsidRPr="001B367A">
        <w:t>".</w:t>
      </w:r>
    </w:p>
    <w:p w14:paraId="35798998" w14:textId="0F72581C" w:rsidR="00080512" w:rsidRPr="001B367A" w:rsidRDefault="00080512">
      <w:pPr>
        <w:pStyle w:val="Heading1"/>
      </w:pPr>
      <w:bookmarkStart w:id="30" w:name="_Toc171663351"/>
      <w:r w:rsidRPr="001B367A">
        <w:t>3</w:t>
      </w:r>
      <w:r w:rsidRPr="001B367A">
        <w:tab/>
        <w:t>Definitions</w:t>
      </w:r>
      <w:r w:rsidR="00602AEA" w:rsidRPr="001B367A">
        <w:t xml:space="preserve"> of terms, symbols and abbreviations</w:t>
      </w:r>
      <w:bookmarkEnd w:id="28"/>
      <w:bookmarkEnd w:id="30"/>
    </w:p>
    <w:p w14:paraId="2B2B0525" w14:textId="77777777" w:rsidR="00080512" w:rsidRPr="001B367A" w:rsidRDefault="00080512">
      <w:pPr>
        <w:pStyle w:val="Heading2"/>
      </w:pPr>
      <w:bookmarkStart w:id="31" w:name="_CR3_1"/>
      <w:bookmarkStart w:id="32" w:name="_Toc96455522"/>
      <w:bookmarkStart w:id="33" w:name="_Toc171663352"/>
      <w:bookmarkEnd w:id="31"/>
      <w:r w:rsidRPr="001B367A">
        <w:t>3.1</w:t>
      </w:r>
      <w:r w:rsidRPr="001B367A">
        <w:tab/>
      </w:r>
      <w:r w:rsidR="002B6339" w:rsidRPr="001B367A">
        <w:t>Terms</w:t>
      </w:r>
      <w:bookmarkEnd w:id="32"/>
      <w:bookmarkEnd w:id="33"/>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4"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5" w:name="_CR3_2"/>
      <w:bookmarkStart w:id="36" w:name="_Toc171663353"/>
      <w:bookmarkEnd w:id="35"/>
      <w:r w:rsidRPr="001B367A">
        <w:t>3.2</w:t>
      </w:r>
      <w:r w:rsidRPr="001B367A">
        <w:tab/>
        <w:t>Symbols</w:t>
      </w:r>
      <w:bookmarkEnd w:id="34"/>
      <w:bookmarkEnd w:id="36"/>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7" w:name="_CR3_3"/>
      <w:bookmarkStart w:id="38" w:name="_Toc96455524"/>
      <w:bookmarkStart w:id="39" w:name="_Toc171663354"/>
      <w:bookmarkEnd w:id="37"/>
      <w:r w:rsidRPr="001B367A">
        <w:t>3.3</w:t>
      </w:r>
      <w:r w:rsidRPr="001B367A">
        <w:tab/>
        <w:t>Abbreviations</w:t>
      </w:r>
      <w:bookmarkEnd w:id="38"/>
      <w:bookmarkEnd w:id="39"/>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ADA64F2" w:rsidR="00B14141" w:rsidRPr="001B367A" w:rsidRDefault="00B14141" w:rsidP="00836703">
      <w:pPr>
        <w:pStyle w:val="EW"/>
      </w:pPr>
      <w:r w:rsidRPr="001B367A">
        <w:t>UDP</w:t>
      </w:r>
      <w:r w:rsidRPr="001B367A">
        <w:tab/>
        <w:t>User</w:t>
      </w:r>
      <w:r w:rsidR="00AA6723">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40" w:name="clause4"/>
      <w:bookmarkEnd w:id="40"/>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1" w:name="_Toc96455525"/>
      <w:r w:rsidRPr="001B367A">
        <w:t>YAML</w:t>
      </w:r>
      <w:r w:rsidRPr="001B367A">
        <w:tab/>
        <w:t>Yet Another Markup Language</w:t>
      </w:r>
    </w:p>
    <w:p w14:paraId="6C080E88" w14:textId="1366343D" w:rsidR="00B14141" w:rsidRPr="001B367A" w:rsidRDefault="00B14141" w:rsidP="00B14141">
      <w:pPr>
        <w:pStyle w:val="Heading2"/>
      </w:pPr>
      <w:bookmarkStart w:id="42" w:name="_CR3_4"/>
      <w:bookmarkStart w:id="43" w:name="_Toc171663355"/>
      <w:bookmarkEnd w:id="42"/>
      <w:r w:rsidRPr="001B367A">
        <w:t>3.4</w:t>
      </w:r>
      <w:r w:rsidRPr="001B367A">
        <w:tab/>
        <w:t>Syntax documentation conventions</w:t>
      </w:r>
      <w:bookmarkEnd w:id="43"/>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4" w:name="_CR4"/>
      <w:bookmarkStart w:id="45" w:name="_Toc171663356"/>
      <w:bookmarkEnd w:id="44"/>
      <w:r w:rsidRPr="001B367A">
        <w:t>4</w:t>
      </w:r>
      <w:r w:rsidRPr="001B367A">
        <w:tab/>
      </w:r>
      <w:r w:rsidR="004C5243" w:rsidRPr="001B367A">
        <w:t>System overview</w:t>
      </w:r>
      <w:bookmarkEnd w:id="41"/>
      <w:bookmarkEnd w:id="45"/>
    </w:p>
    <w:p w14:paraId="7EF55CDF" w14:textId="77777777" w:rsidR="00B14141" w:rsidRPr="001B367A" w:rsidRDefault="00B14141" w:rsidP="00B14141">
      <w:bookmarkStart w:id="46" w:name="tsgNames"/>
      <w:bookmarkStart w:id="47" w:name="_Toc96455526"/>
      <w:bookmarkEnd w:id="46"/>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8" w:name="_CR5"/>
      <w:bookmarkStart w:id="49" w:name="_Toc171663357"/>
      <w:bookmarkEnd w:id="48"/>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7"/>
      <w:bookmarkEnd w:id="49"/>
    </w:p>
    <w:p w14:paraId="2AC94413" w14:textId="77777777" w:rsidR="00D71214" w:rsidRPr="001B367A" w:rsidRDefault="00D71214" w:rsidP="00D71214">
      <w:pPr>
        <w:pStyle w:val="Heading2"/>
      </w:pPr>
      <w:bookmarkStart w:id="50" w:name="_CR5_0"/>
      <w:bookmarkStart w:id="51" w:name="_Toc96455527"/>
      <w:bookmarkStart w:id="52" w:name="_Toc171663358"/>
      <w:bookmarkEnd w:id="50"/>
      <w:r w:rsidRPr="001B367A">
        <w:t>5.0</w:t>
      </w:r>
      <w:r w:rsidRPr="001B367A">
        <w:tab/>
        <w:t>Overview</w:t>
      </w:r>
      <w:bookmarkEnd w:id="52"/>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3" w:name="_CR5_1"/>
      <w:bookmarkStart w:id="54" w:name="_Toc171663359"/>
      <w:bookmarkEnd w:id="53"/>
      <w:r w:rsidRPr="001B367A">
        <w:t>5.1</w:t>
      </w:r>
      <w:r w:rsidRPr="001B367A">
        <w:tab/>
      </w:r>
      <w:r w:rsidR="00D71214" w:rsidRPr="001B367A">
        <w:t>User Service Description d</w:t>
      </w:r>
      <w:r w:rsidRPr="001B367A">
        <w:t>ata model</w:t>
      </w:r>
      <w:bookmarkEnd w:id="51"/>
      <w:bookmarkEnd w:id="54"/>
    </w:p>
    <w:p w14:paraId="44C37F40" w14:textId="07153DBB" w:rsidR="00B93215" w:rsidRPr="001B367A" w:rsidRDefault="00B93215" w:rsidP="00B93215">
      <w:pPr>
        <w:pStyle w:val="Heading3"/>
      </w:pPr>
      <w:bookmarkStart w:id="55" w:name="_CR5_1_1"/>
      <w:bookmarkStart w:id="56" w:name="_Toc96455528"/>
      <w:bookmarkStart w:id="57" w:name="_Toc171663360"/>
      <w:bookmarkEnd w:id="55"/>
      <w:r w:rsidRPr="001B367A">
        <w:t>5.1.1</w:t>
      </w:r>
      <w:r w:rsidRPr="001B367A">
        <w:tab/>
      </w:r>
      <w:bookmarkEnd w:id="56"/>
      <w:r w:rsidRPr="001B367A">
        <w:t>General</w:t>
      </w:r>
      <w:bookmarkEnd w:id="57"/>
    </w:p>
    <w:p w14:paraId="1AF5960A" w14:textId="2848725A" w:rsidR="00B93215" w:rsidRPr="001B367A" w:rsidRDefault="00D71214" w:rsidP="00B93215">
      <w:bookmarkStart w:id="58"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0E7A9EA6"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233A8F65" w:rsidR="00B14141" w:rsidRPr="001B367A" w:rsidRDefault="00AA6723" w:rsidP="001B367A">
      <w:pPr>
        <w:pStyle w:val="TH"/>
        <w:rPr>
          <w:lang w:eastAsia="ja-JP"/>
        </w:rPr>
      </w:pPr>
      <w:r w:rsidRPr="001B367A">
        <w:object w:dxaOrig="6416" w:dyaOrig="3602" w14:anchorId="4EF458FE">
          <v:shape id="_x0000_i1027" type="#_x0000_t75" style="width:368.3pt;height:417.65pt;mso-position-horizontal:absolute" o:ole="">
            <v:imagedata r:id="rId15" o:title="" croptop="309f" cropbottom="7839f" cropleft="8165f" cropright="28955f"/>
          </v:shape>
          <o:OLEObject Type="Embed" ProgID="PowerPoint.Slide.12" ShapeID="_x0000_i1027" DrawAspect="Content" ObjectID="_1782284567"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9" w:name="_CRFigure5_11"/>
      <w:r w:rsidRPr="001B367A">
        <w:t xml:space="preserve">Figure </w:t>
      </w:r>
      <w:bookmarkEnd w:id="5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60" w:name="_CR5_1A"/>
      <w:bookmarkStart w:id="61" w:name="_Toc171663361"/>
      <w:bookmarkEnd w:id="60"/>
      <w:r w:rsidRPr="001B367A">
        <w:t>5.1A</w:t>
      </w:r>
      <w:r w:rsidRPr="001B367A">
        <w:tab/>
        <w:t>Encoding</w:t>
      </w:r>
      <w:bookmarkEnd w:id="61"/>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2" w:name="_CR5_2"/>
      <w:bookmarkStart w:id="63" w:name="_Toc171663362"/>
      <w:bookmarkEnd w:id="62"/>
      <w:r w:rsidRPr="001B367A">
        <w:t>5.2</w:t>
      </w:r>
      <w:r w:rsidRPr="001B367A">
        <w:tab/>
        <w:t>S</w:t>
      </w:r>
      <w:r w:rsidR="00B14141" w:rsidRPr="001B367A">
        <w:t>yntax and associated s</w:t>
      </w:r>
      <w:r w:rsidRPr="001B367A">
        <w:t>emantics</w:t>
      </w:r>
      <w:bookmarkEnd w:id="63"/>
    </w:p>
    <w:p w14:paraId="56F06FA4" w14:textId="5F4265C7" w:rsidR="00B719E3" w:rsidRPr="001B367A" w:rsidRDefault="00B719E3" w:rsidP="00B719E3">
      <w:pPr>
        <w:pStyle w:val="Heading3"/>
      </w:pPr>
      <w:bookmarkStart w:id="64" w:name="_CR5_2_1"/>
      <w:bookmarkStart w:id="65" w:name="_Toc96455536"/>
      <w:bookmarkStart w:id="66" w:name="_Toc171663363"/>
      <w:bookmarkEnd w:id="58"/>
      <w:bookmarkEnd w:id="64"/>
      <w:r w:rsidRPr="001B367A">
        <w:t>5.2.1</w:t>
      </w:r>
      <w:r w:rsidRPr="001B367A">
        <w:tab/>
        <w:t>General</w:t>
      </w:r>
      <w:bookmarkEnd w:id="66"/>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7" w:name="_CRTable5_2_11"/>
      <w:r w:rsidRPr="001B367A">
        <w:t xml:space="preserve">Table </w:t>
      </w:r>
      <w:bookmarkEnd w:id="6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8" w:name="_CRTable5_2_12"/>
      <w:r w:rsidRPr="001B367A">
        <w:t xml:space="preserve">Table </w:t>
      </w:r>
      <w:bookmarkEnd w:id="68"/>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6001F3" w:rsidRPr="001B367A" w14:paraId="33FF7E66" w14:textId="77777777" w:rsidTr="00134111">
        <w:trPr>
          <w:cantSplit/>
          <w:jc w:val="center"/>
        </w:trPr>
        <w:tc>
          <w:tcPr>
            <w:tcW w:w="3256" w:type="dxa"/>
          </w:tcPr>
          <w:p w14:paraId="390F650F" w14:textId="4C97F4F5" w:rsidR="006001F3" w:rsidRPr="001B367A" w:rsidRDefault="006001F3" w:rsidP="006001F3">
            <w:pPr>
              <w:pStyle w:val="TAL"/>
              <w:rPr>
                <w:rStyle w:val="Codechar"/>
              </w:rPr>
            </w:pPr>
            <w:r w:rsidRPr="36F76A59">
              <w:rPr>
                <w:rStyle w:val="Codechar"/>
              </w:rPr>
              <w:t>NrParameterSet</w:t>
            </w:r>
          </w:p>
        </w:tc>
        <w:tc>
          <w:tcPr>
            <w:tcW w:w="884" w:type="dxa"/>
          </w:tcPr>
          <w:p w14:paraId="1EA4D155" w14:textId="7C9D43FA" w:rsidR="006001F3" w:rsidRPr="001B367A" w:rsidRDefault="006001F3" w:rsidP="006001F3">
            <w:pPr>
              <w:pStyle w:val="TAC"/>
            </w:pPr>
            <w:r>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9" w:name="_CR5_2_2"/>
      <w:bookmarkStart w:id="70" w:name="_Toc171663364"/>
      <w:bookmarkEnd w:id="69"/>
      <w:r w:rsidRPr="001B367A">
        <w:t>5.2.2</w:t>
      </w:r>
      <w:r w:rsidRPr="001B367A">
        <w:tab/>
        <w:t>User Service Bundle Description</w:t>
      </w:r>
      <w:r w:rsidR="00B14141" w:rsidRPr="001B367A">
        <w:t>s document</w:t>
      </w:r>
      <w:bookmarkEnd w:id="70"/>
    </w:p>
    <w:p w14:paraId="32297118" w14:textId="77777777" w:rsidR="00B14141" w:rsidRPr="001B367A" w:rsidRDefault="00B14141" w:rsidP="00B14141">
      <w:pPr>
        <w:keepNext/>
      </w:pPr>
      <w:bookmarkStart w:id="71"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2" w:name="_Ref14697222"/>
      <w:bookmarkStart w:id="73" w:name="_CRTable5_2_21"/>
      <w:bookmarkStart w:id="74" w:name="_MCCTEMPBM_CRPT22990002___7"/>
      <w:bookmarkEnd w:id="71"/>
      <w:r w:rsidRPr="001B367A">
        <w:t xml:space="preserve">Table </w:t>
      </w:r>
      <w:bookmarkEnd w:id="72"/>
      <w:bookmarkEnd w:id="73"/>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6001F3">
            <w:pPr>
              <w:pStyle w:val="TALcontinuation"/>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5" w:name="_CR5_2_3"/>
      <w:bookmarkStart w:id="76" w:name="_Toc171663365"/>
      <w:bookmarkEnd w:id="75"/>
      <w:r w:rsidRPr="001B367A">
        <w:t>5.2.</w:t>
      </w:r>
      <w:r w:rsidR="00B719E3" w:rsidRPr="001B367A">
        <w:t>3</w:t>
      </w:r>
      <w:r w:rsidRPr="001B367A">
        <w:tab/>
        <w:t>User Service Description</w:t>
      </w:r>
      <w:r w:rsidR="005B1B7F" w:rsidRPr="001B367A">
        <w:t xml:space="preserve"> data type</w:t>
      </w:r>
      <w:bookmarkEnd w:id="76"/>
    </w:p>
    <w:p w14:paraId="47EC948E" w14:textId="77777777" w:rsidR="005B1B7F" w:rsidRPr="001B367A" w:rsidRDefault="005B1B7F" w:rsidP="005B1B7F">
      <w:pPr>
        <w:keepNext/>
        <w:keepLines/>
      </w:pPr>
      <w:bookmarkStart w:id="77"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8" w:name="_CRTable5_2_31"/>
      <w:bookmarkStart w:id="79" w:name="_MCCTEMPBM_CRPT22990004___7"/>
      <w:bookmarkEnd w:id="77"/>
      <w:r w:rsidRPr="001B367A">
        <w:t>Table </w:t>
      </w:r>
      <w:bookmarkEnd w:id="78"/>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6001F3">
            <w:pPr>
              <w:pStyle w:val="TALcontinuation"/>
            </w:pPr>
            <w:bookmarkStart w:id="80"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80"/>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6001F3">
            <w:pPr>
              <w:pStyle w:val="TALcontinuation"/>
            </w:pPr>
            <w:r w:rsidRPr="001B367A">
              <w:t>An array of service schedules indicating when the MBS User Service is scheduled to be active (see clause 5.2.7).</w:t>
            </w:r>
          </w:p>
          <w:p w14:paraId="59F78FAC" w14:textId="77777777" w:rsidR="005B1B7F" w:rsidRPr="001B367A" w:rsidRDefault="005B1B7F" w:rsidP="006001F3">
            <w:pPr>
              <w:pStyle w:val="TALcontinuation"/>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1" w:name="_CR5_2_4"/>
      <w:bookmarkStart w:id="82" w:name="_Toc171663366"/>
      <w:bookmarkEnd w:id="81"/>
      <w:r w:rsidRPr="001B367A">
        <w:t>5.2.4</w:t>
      </w:r>
      <w:r w:rsidRPr="001B367A">
        <w:tab/>
        <w:t>Distribution Session Description</w:t>
      </w:r>
      <w:r w:rsidR="005B1B7F" w:rsidRPr="001B367A">
        <w:t xml:space="preserve"> data type</w:t>
      </w:r>
      <w:bookmarkEnd w:id="82"/>
    </w:p>
    <w:p w14:paraId="75EAB8FD" w14:textId="77777777" w:rsidR="005B1B7F" w:rsidRPr="001B367A" w:rsidRDefault="005B1B7F" w:rsidP="005B1B7F">
      <w:pPr>
        <w:keepNext/>
        <w:keepLines/>
      </w:pPr>
      <w:bookmarkStart w:id="83"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4" w:name="_CRTable5_2_41"/>
      <w:bookmarkStart w:id="85" w:name="_MCCTEMPBM_CRPT22990007___7"/>
      <w:bookmarkEnd w:id="83"/>
      <w:r w:rsidRPr="001B367A">
        <w:t xml:space="preserve">Table </w:t>
      </w:r>
      <w:bookmarkEnd w:id="84"/>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6001F3">
            <w:pPr>
              <w:pStyle w:val="TALcontinuation"/>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6001F3">
            <w:pPr>
              <w:pStyle w:val="TALcontinuation"/>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6001F3">
            <w:pPr>
              <w:pStyle w:val="TALcontinuation"/>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6001F3">
            <w:pPr>
              <w:pStyle w:val="TALcontinuation"/>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6001F3">
            <w:pPr>
              <w:pStyle w:val="TALcontinuation"/>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6001F3">
            <w:pPr>
              <w:pStyle w:val="TALcontinuation"/>
            </w:pPr>
            <w:r w:rsidRPr="001B367A">
              <w:t>For details, refer to clause 5.2.10.</w:t>
            </w:r>
          </w:p>
        </w:tc>
      </w:tr>
    </w:tbl>
    <w:p w14:paraId="7538DA2C" w14:textId="77777777" w:rsidR="005B1B7F" w:rsidRPr="007A4D59" w:rsidRDefault="005B1B7F" w:rsidP="005B1B7F"/>
    <w:p w14:paraId="4CC3EF74" w14:textId="77777777" w:rsidR="005B1B7F" w:rsidRPr="001B367A" w:rsidRDefault="005B1B7F" w:rsidP="005B1B7F">
      <w:pPr>
        <w:pStyle w:val="TH"/>
      </w:pPr>
      <w:bookmarkStart w:id="86" w:name="_CRTable5_2_42"/>
      <w:bookmarkStart w:id="87" w:name="_MCCTEMPBM_CRPT22990008___7"/>
      <w:r w:rsidRPr="001B367A">
        <w:t xml:space="preserve">Table </w:t>
      </w:r>
      <w:bookmarkEnd w:id="86"/>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7A4D59" w:rsidRDefault="005B1B7F" w:rsidP="005B1B7F"/>
    <w:p w14:paraId="7721BF5F" w14:textId="77777777" w:rsidR="005B1B7F" w:rsidRPr="001B367A" w:rsidRDefault="005B1B7F" w:rsidP="005B1B7F">
      <w:pPr>
        <w:keepNext/>
      </w:pPr>
      <w:bookmarkStart w:id="88" w:name="_MCCTEMPBM_CRPT22990009___7"/>
      <w:r w:rsidRPr="001B367A">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9" w:name="_MCCTEMPBM_CRPT22990010___7"/>
      <w:bookmarkEnd w:id="88"/>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90" w:name="_CR5_2_5"/>
      <w:bookmarkStart w:id="91" w:name="_Toc171663367"/>
      <w:bookmarkEnd w:id="89"/>
      <w:bookmarkEnd w:id="90"/>
      <w:r w:rsidRPr="001B367A">
        <w:t>5.2.</w:t>
      </w:r>
      <w:r w:rsidR="00323585" w:rsidRPr="001B367A">
        <w:t>5</w:t>
      </w:r>
      <w:r w:rsidRPr="001B367A">
        <w:tab/>
        <w:t>Session Description</w:t>
      </w:r>
      <w:r w:rsidR="005B1B7F" w:rsidRPr="001B367A">
        <w:t xml:space="preserve"> document</w:t>
      </w:r>
      <w:bookmarkEnd w:id="91"/>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2" w:name="_CR5_2_6"/>
      <w:bookmarkStart w:id="93" w:name="_Toc171663368"/>
      <w:bookmarkEnd w:id="92"/>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3"/>
    </w:p>
    <w:p w14:paraId="2E2E26D1" w14:textId="77777777" w:rsidR="005B1B7F" w:rsidRPr="001B367A" w:rsidRDefault="005B1B7F" w:rsidP="005B1B7F">
      <w:pPr>
        <w:keepNext/>
      </w:pPr>
      <w:bookmarkStart w:id="94"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5" w:name="_CRTable5_2_61"/>
      <w:bookmarkStart w:id="96" w:name="_MCCTEMPBM_CRPT22990012___7"/>
      <w:bookmarkEnd w:id="94"/>
      <w:r w:rsidRPr="001B367A">
        <w:t xml:space="preserve">Table </w:t>
      </w:r>
      <w:bookmarkEnd w:id="95"/>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7"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7"/>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8" w:name="_Toc171663369"/>
      <w:r w:rsidRPr="001B367A">
        <w:t>5.2.6A</w:t>
      </w:r>
      <w:r w:rsidRPr="001B367A">
        <w:tab/>
        <w:t>Application Service Entry Point document</w:t>
      </w:r>
      <w:bookmarkEnd w:id="98"/>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99" w:name="_CR5_2_7"/>
      <w:bookmarkStart w:id="100" w:name="_Toc171663370"/>
      <w:bookmarkEnd w:id="99"/>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0"/>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1" w:name="_CR5_2_8"/>
      <w:bookmarkStart w:id="102" w:name="_MCCTEMPBM_CRPT22990014___7"/>
      <w:bookmarkEnd w:id="101"/>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3" w:name="_MCCTEMPBM_CRPT22990015___7"/>
      <w:bookmarkEnd w:id="102"/>
      <w:r w:rsidRPr="001B367A">
        <w:t xml:space="preserve">Table 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6001F3">
            <w:pPr>
              <w:pStyle w:val="TALcontinuation"/>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6001F3">
            <w:pPr>
              <w:pStyle w:val="TALcontinuation"/>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6001F3">
            <w:pPr>
              <w:pStyle w:val="TALcontinuation"/>
            </w:pPr>
            <w:r w:rsidRPr="001B367A">
              <w:t>The MBS Client shall not attempt to join an MBS User Service Session that is marked as cancelled.</w:t>
            </w:r>
          </w:p>
          <w:p w14:paraId="387580C5" w14:textId="77777777" w:rsidR="00141BB1" w:rsidRPr="001B367A" w:rsidRDefault="00141BB1" w:rsidP="006001F3">
            <w:pPr>
              <w:pStyle w:val="TALcontinuation"/>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4" w:name="_Toc171663371"/>
      <w:r w:rsidRPr="001B367A">
        <w:t>5.2.8</w:t>
      </w:r>
      <w:r w:rsidRPr="001B367A">
        <w:tab/>
        <w:t>Object Repair Parameters</w:t>
      </w:r>
      <w:r w:rsidR="00141BB1" w:rsidRPr="001B367A">
        <w:t xml:space="preserve"> data type</w:t>
      </w:r>
      <w:bookmarkEnd w:id="104"/>
    </w:p>
    <w:p w14:paraId="22F7A2E7" w14:textId="77777777" w:rsidR="00141BB1" w:rsidRPr="001B367A" w:rsidRDefault="00141BB1" w:rsidP="00141BB1">
      <w:pPr>
        <w:keepNext/>
      </w:pPr>
      <w:bookmarkStart w:id="105" w:name="_CR5_3"/>
      <w:bookmarkStart w:id="106" w:name="_Toc123801326"/>
      <w:bookmarkStart w:id="107" w:name="_Toc123558702"/>
      <w:bookmarkEnd w:id="105"/>
      <w:r w:rsidRPr="001B367A">
        <w:t>Object Repair Parameters configure the Object Repair as defined in clause 6.2.4.</w:t>
      </w:r>
    </w:p>
    <w:p w14:paraId="11313896" w14:textId="77777777" w:rsidR="00141BB1" w:rsidRPr="001B367A" w:rsidRDefault="00141BB1" w:rsidP="00141BB1">
      <w:pPr>
        <w:keepNext/>
      </w:pPr>
      <w:bookmarkStart w:id="108"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09" w:name="_MCCTEMPBM_CRPT22990017___7"/>
      <w:bookmarkEnd w:id="108"/>
      <w:r w:rsidRPr="001B367A">
        <w:t>Table 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09"/>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6001F3">
            <w:pPr>
              <w:pStyle w:val="TALcontinuation"/>
            </w:pPr>
            <w:r w:rsidRPr="001B367A">
              <w:t>If present, at least one of the contained parameters shall be present.</w:t>
            </w:r>
          </w:p>
          <w:p w14:paraId="2779E561" w14:textId="77777777" w:rsidR="00141BB1" w:rsidRPr="001B367A" w:rsidRDefault="00141BB1" w:rsidP="006001F3">
            <w:pPr>
              <w:pStyle w:val="TALcontinuation"/>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6001F3">
            <w:pPr>
              <w:pStyle w:val="TALcontinuation"/>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6001F3">
            <w:pPr>
              <w:pStyle w:val="TALcontinuation"/>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7A4D59" w:rsidRDefault="00141BB1" w:rsidP="00141BB1"/>
    <w:p w14:paraId="74196A39" w14:textId="139D6309" w:rsidR="00141BB1" w:rsidRPr="001B367A" w:rsidRDefault="00141BB1" w:rsidP="00141BB1">
      <w:pPr>
        <w:pStyle w:val="Heading3"/>
      </w:pPr>
      <w:bookmarkStart w:id="110" w:name="_Toc171663372"/>
      <w:r w:rsidRPr="001B367A">
        <w:t>5.2.9</w:t>
      </w:r>
      <w:r w:rsidRPr="001B367A">
        <w:tab/>
        <w:t>Availability Information data type</w:t>
      </w:r>
      <w:bookmarkEnd w:id="110"/>
    </w:p>
    <w:p w14:paraId="7B908BD6" w14:textId="77777777" w:rsidR="00141BB1" w:rsidRPr="001B367A" w:rsidDel="00B70F95" w:rsidRDefault="00141BB1" w:rsidP="00141BB1">
      <w:pPr>
        <w:keepNext/>
        <w:keepLines/>
      </w:pPr>
      <w:bookmarkStart w:id="111"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2" w:name="_MCCTEMPBM_CRPT22990019___7"/>
      <w:bookmarkEnd w:id="111"/>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2"/>
    <w:p w14:paraId="4E4B0C6B" w14:textId="77777777" w:rsidR="00141BB1" w:rsidRPr="001B367A" w:rsidDel="00B70F95" w:rsidRDefault="00141BB1" w:rsidP="00141BB1">
      <w:pPr>
        <w:pStyle w:val="NO"/>
      </w:pPr>
      <w:r w:rsidRPr="001B367A" w:rsidDel="00B70F95">
        <w:rPr>
          <w:lang w:eastAsia="zh-CN"/>
        </w:rPr>
        <w:t>NOTE:</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3A26BB20" w:rsidR="00141BB1" w:rsidRPr="001B367A" w:rsidRDefault="00141BB1" w:rsidP="00141BB1">
      <w:pPr>
        <w:pStyle w:val="B1"/>
        <w:rPr>
          <w:lang w:eastAsia="ja-JP"/>
        </w:rPr>
      </w:pPr>
      <w:bookmarkStart w:id="113" w:name="_MCCTEMPBM_CRPT22990020___7"/>
      <w:r w:rsidRPr="001B367A" w:rsidDel="00B70F95">
        <w:t>-</w:t>
      </w:r>
      <w:r w:rsidRPr="001B367A" w:rsidDel="00B70F95">
        <w:rPr>
          <w:lang w:eastAsia="ja-JP"/>
        </w:rPr>
        <w:tab/>
        <w:t xml:space="preserve">The </w:t>
      </w:r>
      <w:r w:rsidR="006001F3">
        <w:rPr>
          <w:rStyle w:val="JSONpropertyChar"/>
        </w:rPr>
        <w:t>nrParameters</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the one or more radio frequencies in the NG-RAN downlink which transmit the MBS Session corresponding to this MBS Distribution Session</w:t>
      </w:r>
      <w:r w:rsidRPr="001B367A" w:rsidDel="00B70F95">
        <w:rPr>
          <w:lang w:eastAsia="ja-JP"/>
        </w:rPr>
        <w:t xml:space="preserve"> 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11768F40" w14:textId="77777777" w:rsidR="00141BB1" w:rsidRPr="001B367A" w:rsidDel="00B70F95" w:rsidRDefault="00141BB1" w:rsidP="00141BB1">
      <w:pPr>
        <w:keepNext/>
      </w:pPr>
      <w:bookmarkStart w:id="114" w:name="_MCCTEMPBM_CRPT22990021___7"/>
      <w:bookmarkEnd w:id="113"/>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5" w:name="_MCCTEMPBM_CRPT22990022___7"/>
      <w:bookmarkEnd w:id="114"/>
      <w:r w:rsidRPr="001B367A">
        <w:t xml:space="preserve">Table 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1B367A" w14:paraId="2A8C962E" w14:textId="77777777" w:rsidTr="00EA3988">
        <w:trPr>
          <w:cantSplit/>
          <w:tblHeader/>
          <w:jc w:val="center"/>
        </w:trPr>
        <w:tc>
          <w:tcPr>
            <w:tcW w:w="1838" w:type="dxa"/>
            <w:shd w:val="clear" w:color="auto" w:fill="BFBFBF" w:themeFill="background1" w:themeFillShade="BF"/>
          </w:tcPr>
          <w:bookmarkEnd w:id="115"/>
          <w:p w14:paraId="32B859C8" w14:textId="77777777" w:rsidR="00141BB1" w:rsidRPr="001B367A" w:rsidRDefault="00141BB1" w:rsidP="00A946FC">
            <w:pPr>
              <w:pStyle w:val="TAH"/>
            </w:pPr>
            <w:r w:rsidRPr="001B367A">
              <w:t>Property name</w:t>
            </w:r>
          </w:p>
        </w:tc>
        <w:tc>
          <w:tcPr>
            <w:tcW w:w="1418"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1B367A" w:rsidRDefault="00141BB1" w:rsidP="00A946FC">
            <w:pPr>
              <w:pStyle w:val="JSONproperty"/>
              <w:keepNext/>
              <w:rPr>
                <w:rFonts w:cs="Courier New"/>
                <w:highlight w:val="yellow"/>
              </w:rPr>
            </w:pPr>
            <w:r w:rsidRPr="001B367A">
              <w:rPr>
                <w:rFonts w:eastAsiaTheme="minorEastAsia"/>
              </w:rPr>
              <w:t>mbsService‌Area</w:t>
            </w:r>
            <w:r w:rsidR="00EA3988">
              <w:rPr>
                <w:rFonts w:eastAsiaTheme="minorEastAsia"/>
              </w:rPr>
              <w:t>s</w:t>
            </w:r>
          </w:p>
        </w:tc>
        <w:tc>
          <w:tcPr>
            <w:tcW w:w="1418"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1B367A" w:rsidRDefault="00141BB1" w:rsidP="00EA3988">
            <w:pPr>
              <w:pStyle w:val="JSONproperty"/>
              <w:keepNext/>
              <w:rPr>
                <w:rFonts w:eastAsiaTheme="minorEastAsia"/>
              </w:rPr>
            </w:pPr>
            <w:r w:rsidRPr="001B367A">
              <w:t>mbs‌FSA‌Id</w:t>
            </w:r>
          </w:p>
        </w:tc>
        <w:tc>
          <w:tcPr>
            <w:tcW w:w="1418"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77777777" w:rsidR="00141BB1" w:rsidRPr="001B367A" w:rsidRDefault="00141BB1" w:rsidP="00A946FC">
            <w:pPr>
              <w:pStyle w:val="TAC"/>
            </w:pPr>
            <w:r w:rsidRPr="001B367A">
              <w:t>O</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679ABA37" w14:textId="77777777" w:rsidR="006001F3" w:rsidRDefault="006001F3" w:rsidP="006001F3">
            <w:pPr>
              <w:pStyle w:val="TAL"/>
            </w:pPr>
            <w:r>
              <w:t>(Broadcast MBS Distribution Session only.)</w:t>
            </w:r>
          </w:p>
          <w:p w14:paraId="44E43F1B" w14:textId="77777777" w:rsidR="00141BB1" w:rsidRPr="001B367A" w:rsidRDefault="00141BB1" w:rsidP="006001F3">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FD6247" w:rsidRPr="001B367A"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1B367A" w:rsidDel="00EE3ABB" w:rsidRDefault="00FD6247" w:rsidP="0081399D">
            <w:pPr>
              <w:pStyle w:val="JSONproperty"/>
            </w:pPr>
            <w:r>
              <w:t>nrParameters</w:t>
            </w:r>
          </w:p>
        </w:tc>
        <w:tc>
          <w:tcPr>
            <w:tcW w:w="1418" w:type="dxa"/>
            <w:shd w:val="clear" w:color="auto" w:fill="FFFFFF" w:themeFill="background1"/>
          </w:tcPr>
          <w:p w14:paraId="515AE533" w14:textId="77777777" w:rsidR="00FD6247" w:rsidRPr="001B367A" w:rsidRDefault="00FD6247" w:rsidP="0081399D">
            <w:pPr>
              <w:pStyle w:val="TAL"/>
              <w:rPr>
                <w:rStyle w:val="Codechar"/>
              </w:rPr>
            </w:pPr>
            <w:r w:rsidRPr="36F76A59">
              <w:rPr>
                <w:rStyle w:val="Codechar"/>
              </w:rPr>
              <w:t>array(Nr‌ParameterSet)</w:t>
            </w:r>
          </w:p>
        </w:tc>
        <w:tc>
          <w:tcPr>
            <w:tcW w:w="425" w:type="dxa"/>
            <w:shd w:val="clear" w:color="auto" w:fill="FFFFFF" w:themeFill="background1"/>
          </w:tcPr>
          <w:p w14:paraId="2717A806" w14:textId="77777777" w:rsidR="00FD6247" w:rsidRPr="001B367A" w:rsidRDefault="00FD6247" w:rsidP="0081399D">
            <w:pPr>
              <w:pStyle w:val="TAC"/>
            </w:pPr>
            <w:r>
              <w:t>M</w:t>
            </w:r>
          </w:p>
        </w:tc>
        <w:tc>
          <w:tcPr>
            <w:tcW w:w="1276" w:type="dxa"/>
            <w:shd w:val="clear" w:color="auto" w:fill="FFFFFF" w:themeFill="background1"/>
          </w:tcPr>
          <w:p w14:paraId="5195C77E" w14:textId="77777777" w:rsidR="00FD6247" w:rsidRPr="001B367A" w:rsidRDefault="00FD6247" w:rsidP="0081399D">
            <w:pPr>
              <w:pStyle w:val="TAC"/>
            </w:pPr>
            <w:r>
              <w:t>1..N</w:t>
            </w:r>
          </w:p>
        </w:tc>
        <w:tc>
          <w:tcPr>
            <w:tcW w:w="4674" w:type="dxa"/>
            <w:shd w:val="clear" w:color="auto" w:fill="FFFFFF" w:themeFill="background1"/>
          </w:tcPr>
          <w:p w14:paraId="7A131A64" w14:textId="77777777" w:rsidR="00FD6247" w:rsidRPr="001B367A" w:rsidRDefault="00FD6247" w:rsidP="0081399D">
            <w:pPr>
              <w:pStyle w:val="TAL"/>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bl>
    <w:p w14:paraId="3143AB8A" w14:textId="77777777" w:rsidR="00141BB1" w:rsidRPr="001B367A" w:rsidRDefault="00141BB1" w:rsidP="00141BB1"/>
    <w:p w14:paraId="5C8E3A4D" w14:textId="77777777" w:rsidR="00FD6247" w:rsidRPr="001B367A" w:rsidDel="00B70F95" w:rsidRDefault="00FD6247" w:rsidP="00FD6247">
      <w:pPr>
        <w:keepNext/>
      </w:pPr>
      <w:r w:rsidRPr="001B367A">
        <w:t>Table 5.2.9-</w:t>
      </w:r>
      <w:r>
        <w:t>2</w:t>
      </w:r>
      <w:r w:rsidRPr="001B367A">
        <w:t xml:space="preserve"> provides the detailed semantics for the</w:t>
      </w:r>
      <w:r>
        <w:t xml:space="preserve"> </w:t>
      </w:r>
      <w:r>
        <w:rPr>
          <w:rStyle w:val="JSONinformationelementChar"/>
          <w:rFonts w:eastAsiaTheme="minorEastAsia"/>
        </w:rPr>
        <w:t>NrParameterSet</w:t>
      </w:r>
      <w:r w:rsidRPr="001B367A">
        <w:t xml:space="preserve"> data type.</w:t>
      </w:r>
    </w:p>
    <w:p w14:paraId="575F96C7" w14:textId="77777777" w:rsidR="00FD6247" w:rsidRPr="001B367A" w:rsidRDefault="00FD6247" w:rsidP="00FD6247">
      <w:pPr>
        <w:pStyle w:val="TH"/>
      </w:pPr>
      <w:r w:rsidRPr="001B367A">
        <w:t>Table 5.2.9-</w:t>
      </w:r>
      <w:r>
        <w:t>2</w:t>
      </w:r>
      <w:r w:rsidRPr="001B367A">
        <w:t xml:space="preserve">: Semantics of </w:t>
      </w:r>
      <w:r w:rsidRPr="00FB54CB">
        <w:rPr>
          <w:rStyle w:val="JSONinformationelementChar"/>
          <w:rFonts w:eastAsiaTheme="minorEastAsia"/>
        </w:rPr>
        <w:t>N</w:t>
      </w:r>
      <w:r>
        <w:rPr>
          <w:rStyle w:val="JSONinformationelementChar"/>
          <w:rFonts w:eastAsiaTheme="minorEastAsia"/>
        </w:rPr>
        <w:t>r</w:t>
      </w:r>
      <w:r w:rsidRPr="00FB54CB">
        <w:rPr>
          <w:rStyle w:val="JSONinformationelementChar"/>
          <w:rFonts w:eastAsiaTheme="minorEastAsia"/>
        </w:rPr>
        <w:t>Parameter</w:t>
      </w:r>
      <w:r>
        <w:rPr>
          <w:rStyle w:val="JSONinformationelementChar"/>
          <w:rFonts w:eastAsiaTheme="minorEastAsia"/>
        </w:rPr>
        <w:t>Set</w:t>
      </w:r>
      <w:r w:rsidRPr="00FB54CB">
        <w:rPr>
          <w:rStyle w:val="JSONinformationelementChar"/>
          <w:rFonts w:eastAsiaTheme="minorEastAsia"/>
        </w:rPr>
        <w:t xml:space="preserve"> </w:t>
      </w:r>
      <w:r w:rsidRPr="001B367A">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1B367A"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1B367A" w:rsidRDefault="00FD6247" w:rsidP="0081399D">
            <w:pPr>
              <w:pStyle w:val="TAH"/>
            </w:pPr>
            <w:r w:rsidRPr="001B367A">
              <w:t>Property name</w:t>
            </w:r>
          </w:p>
        </w:tc>
        <w:tc>
          <w:tcPr>
            <w:tcW w:w="990" w:type="dxa"/>
            <w:shd w:val="clear" w:color="auto" w:fill="BFBFBF" w:themeFill="background1" w:themeFillShade="BF"/>
          </w:tcPr>
          <w:p w14:paraId="68F89D13" w14:textId="77777777" w:rsidR="00FD6247" w:rsidRPr="001B367A" w:rsidRDefault="00FD6247" w:rsidP="0081399D">
            <w:pPr>
              <w:pStyle w:val="TAH"/>
            </w:pPr>
            <w:r w:rsidRPr="001B367A">
              <w:t>Type</w:t>
            </w:r>
          </w:p>
        </w:tc>
        <w:tc>
          <w:tcPr>
            <w:tcW w:w="450" w:type="dxa"/>
            <w:shd w:val="clear" w:color="auto" w:fill="BFBFBF" w:themeFill="background1" w:themeFillShade="BF"/>
          </w:tcPr>
          <w:p w14:paraId="24AEE1E2" w14:textId="77777777" w:rsidR="00FD6247" w:rsidRPr="001B367A" w:rsidRDefault="00FD6247" w:rsidP="0081399D">
            <w:pPr>
              <w:pStyle w:val="TAH"/>
            </w:pPr>
            <w:r w:rsidRPr="001B367A">
              <w:t>P</w:t>
            </w:r>
          </w:p>
        </w:tc>
        <w:tc>
          <w:tcPr>
            <w:tcW w:w="1170" w:type="dxa"/>
            <w:shd w:val="clear" w:color="auto" w:fill="BFBFBF" w:themeFill="background1" w:themeFillShade="BF"/>
          </w:tcPr>
          <w:p w14:paraId="641C57DE" w14:textId="77777777" w:rsidR="00FD6247" w:rsidRPr="001B367A" w:rsidRDefault="00FD6247" w:rsidP="0081399D">
            <w:pPr>
              <w:pStyle w:val="TAH"/>
            </w:pPr>
            <w:r w:rsidRPr="001B367A">
              <w:t>Cardinality</w:t>
            </w:r>
          </w:p>
        </w:tc>
        <w:tc>
          <w:tcPr>
            <w:tcW w:w="4866" w:type="dxa"/>
            <w:shd w:val="clear" w:color="auto" w:fill="BFBFBF" w:themeFill="background1" w:themeFillShade="BF"/>
          </w:tcPr>
          <w:p w14:paraId="2E63C567" w14:textId="77777777" w:rsidR="00FD6247" w:rsidRPr="001B367A" w:rsidRDefault="00FD6247" w:rsidP="0081399D">
            <w:pPr>
              <w:pStyle w:val="TAH"/>
            </w:pPr>
            <w:r w:rsidRPr="001B367A">
              <w:t>Description</w:t>
            </w:r>
          </w:p>
        </w:tc>
      </w:tr>
      <w:tr w:rsidR="00FD6247" w:rsidRPr="001B367A"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FB54CB" w:rsidRDefault="00FD6247" w:rsidP="0081399D">
            <w:pPr>
              <w:pStyle w:val="JSONproperty"/>
              <w:keepNext/>
            </w:pPr>
            <w:r>
              <w:t>f</w:t>
            </w:r>
            <w:r w:rsidRPr="00FB54CB">
              <w:t>reqBandIndicator</w:t>
            </w:r>
          </w:p>
        </w:tc>
        <w:tc>
          <w:tcPr>
            <w:tcW w:w="990" w:type="dxa"/>
            <w:shd w:val="clear" w:color="auto" w:fill="FFFFFF" w:themeFill="background1"/>
          </w:tcPr>
          <w:p w14:paraId="71765347" w14:textId="77777777" w:rsidR="00FD6247" w:rsidRPr="001B367A" w:rsidRDefault="00FD6247" w:rsidP="0081399D">
            <w:pPr>
              <w:pStyle w:val="TAL"/>
              <w:rPr>
                <w:rStyle w:val="Codechar"/>
              </w:rPr>
            </w:pPr>
            <w:r w:rsidRPr="36F76A59">
              <w:rPr>
                <w:rStyle w:val="Codechar"/>
              </w:rPr>
              <w:t>Uinteger</w:t>
            </w:r>
          </w:p>
        </w:tc>
        <w:tc>
          <w:tcPr>
            <w:tcW w:w="450" w:type="dxa"/>
            <w:shd w:val="clear" w:color="auto" w:fill="FFFFFF" w:themeFill="background1"/>
          </w:tcPr>
          <w:p w14:paraId="6365CC6B" w14:textId="77777777" w:rsidR="00FD6247" w:rsidRPr="001B367A" w:rsidRDefault="00FD6247" w:rsidP="0081399D">
            <w:pPr>
              <w:pStyle w:val="TAC"/>
            </w:pPr>
            <w:r>
              <w:t>M</w:t>
            </w:r>
          </w:p>
        </w:tc>
        <w:tc>
          <w:tcPr>
            <w:tcW w:w="1170" w:type="dxa"/>
            <w:shd w:val="clear" w:color="auto" w:fill="FFFFFF" w:themeFill="background1"/>
          </w:tcPr>
          <w:p w14:paraId="53600800" w14:textId="77777777" w:rsidR="00FD6247" w:rsidRPr="001B367A" w:rsidRDefault="00FD6247" w:rsidP="0081399D">
            <w:pPr>
              <w:pStyle w:val="TAC"/>
            </w:pPr>
            <w:r w:rsidRPr="001B367A">
              <w:t>1</w:t>
            </w:r>
          </w:p>
        </w:tc>
        <w:tc>
          <w:tcPr>
            <w:tcW w:w="4866" w:type="dxa"/>
            <w:shd w:val="clear" w:color="auto" w:fill="FFFFFF" w:themeFill="background1"/>
          </w:tcPr>
          <w:p w14:paraId="261FCDC1" w14:textId="77777777" w:rsidR="00FD6247" w:rsidRPr="001B367A" w:rsidRDefault="00FD6247" w:rsidP="0081399D">
            <w:pPr>
              <w:pStyle w:val="TAL"/>
            </w:pPr>
            <w:r w:rsidRPr="0035111B">
              <w:t>NR frequency band number</w:t>
            </w:r>
            <w:r>
              <w:t xml:space="preserve">, corresponding to the </w:t>
            </w:r>
            <w:r w:rsidRPr="00EE3ABB">
              <w:rPr>
                <w:rStyle w:val="Codechar"/>
              </w:rPr>
              <w:t>FreqBandIndicatorNR</w:t>
            </w:r>
            <w:r w:rsidRPr="0035111B">
              <w:t xml:space="preserve"> </w:t>
            </w:r>
            <w:r>
              <w:t>parameter in clause 6.3.2 of TS 38.331 [42].</w:t>
            </w:r>
          </w:p>
        </w:tc>
      </w:tr>
      <w:tr w:rsidR="00FD6247" w:rsidRPr="001B367A"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FB54CB" w:rsidRDefault="00FD6247" w:rsidP="0081399D">
            <w:pPr>
              <w:pStyle w:val="JSONproperty"/>
            </w:pPr>
            <w:r>
              <w:t>a</w:t>
            </w:r>
            <w:r w:rsidRPr="00FB54CB">
              <w:t>RFCNValue</w:t>
            </w:r>
          </w:p>
        </w:tc>
        <w:tc>
          <w:tcPr>
            <w:tcW w:w="990" w:type="dxa"/>
            <w:shd w:val="clear" w:color="auto" w:fill="FFFFFF" w:themeFill="background1"/>
          </w:tcPr>
          <w:p w14:paraId="48D6CD0A" w14:textId="77777777" w:rsidR="00FD6247" w:rsidRPr="001B367A" w:rsidRDefault="00FD6247" w:rsidP="0081399D">
            <w:pPr>
              <w:pStyle w:val="TAL"/>
              <w:rPr>
                <w:rStyle w:val="Codechar"/>
              </w:rPr>
            </w:pPr>
            <w:r w:rsidRPr="36F76A59">
              <w:rPr>
                <w:rStyle w:val="Codechar"/>
              </w:rPr>
              <w:t>Uinteger</w:t>
            </w:r>
          </w:p>
        </w:tc>
        <w:tc>
          <w:tcPr>
            <w:tcW w:w="450" w:type="dxa"/>
            <w:shd w:val="clear" w:color="auto" w:fill="FFFFFF" w:themeFill="background1"/>
          </w:tcPr>
          <w:p w14:paraId="7384D3E5" w14:textId="77777777" w:rsidR="00FD6247" w:rsidRPr="001B367A" w:rsidRDefault="00FD6247" w:rsidP="0081399D">
            <w:pPr>
              <w:pStyle w:val="TAC"/>
            </w:pPr>
            <w:r>
              <w:t>M</w:t>
            </w:r>
          </w:p>
        </w:tc>
        <w:tc>
          <w:tcPr>
            <w:tcW w:w="1170" w:type="dxa"/>
            <w:shd w:val="clear" w:color="auto" w:fill="FFFFFF" w:themeFill="background1"/>
          </w:tcPr>
          <w:p w14:paraId="49C1DB2C" w14:textId="77777777" w:rsidR="00FD6247" w:rsidRPr="001B367A" w:rsidRDefault="00FD6247" w:rsidP="0081399D">
            <w:pPr>
              <w:pStyle w:val="TAC"/>
            </w:pPr>
            <w:r>
              <w:t>1</w:t>
            </w:r>
          </w:p>
        </w:tc>
        <w:tc>
          <w:tcPr>
            <w:tcW w:w="4866" w:type="dxa"/>
            <w:shd w:val="clear" w:color="auto" w:fill="FFFFFF" w:themeFill="background1"/>
          </w:tcPr>
          <w:p w14:paraId="2D01FEE0" w14:textId="77777777" w:rsidR="00FD6247" w:rsidRPr="001B367A" w:rsidRDefault="00FD6247" w:rsidP="0081399D">
            <w:pPr>
              <w:pStyle w:val="TAL"/>
            </w:pPr>
            <w:r w:rsidRPr="008326BF">
              <w:rPr>
                <w:iCs/>
              </w:rPr>
              <w:t xml:space="preserve">ARFCN applicable </w:t>
            </w:r>
            <w:r>
              <w:rPr>
                <w:iCs/>
              </w:rPr>
              <w:t>to a</w:t>
            </w:r>
            <w:r w:rsidRPr="008326BF">
              <w:rPr>
                <w:iCs/>
              </w:rPr>
              <w:t xml:space="preserve"> downlink</w:t>
            </w:r>
            <w:r>
              <w:rPr>
                <w:iCs/>
              </w:rPr>
              <w:t xml:space="preserve"> </w:t>
            </w:r>
            <w:r w:rsidRPr="008326BF">
              <w:rPr>
                <w:iCs/>
              </w:rPr>
              <w:t>NR global frequency raster</w:t>
            </w:r>
            <w:r>
              <w:rPr>
                <w:iCs/>
              </w:rPr>
              <w:t>, corresponding to t</w:t>
            </w:r>
            <w:r>
              <w:t xml:space="preserve">he </w:t>
            </w:r>
            <w:r w:rsidRPr="00EE3ABB">
              <w:rPr>
                <w:rStyle w:val="Codechar"/>
              </w:rPr>
              <w:t>ARFCN-ValueNR</w:t>
            </w:r>
            <w:r>
              <w:t xml:space="preserve"> parameter</w:t>
            </w:r>
            <w:r w:rsidRPr="00237A41">
              <w:t xml:space="preserve"> </w:t>
            </w:r>
            <w:r>
              <w:t>specified in clause 6.3.2 of TS 38.331 [42]</w:t>
            </w:r>
            <w:r w:rsidRPr="008326BF">
              <w:rPr>
                <w:iCs/>
              </w:rPr>
              <w:t>.</w:t>
            </w:r>
          </w:p>
        </w:tc>
      </w:tr>
    </w:tbl>
    <w:p w14:paraId="30493863" w14:textId="77777777" w:rsidR="00FD6247" w:rsidRPr="007A4D59" w:rsidRDefault="00FD6247" w:rsidP="00FD6247"/>
    <w:p w14:paraId="0AB6023B" w14:textId="69563FBA" w:rsidR="00141BB1" w:rsidRPr="001B367A" w:rsidRDefault="00141BB1" w:rsidP="00141BB1">
      <w:pPr>
        <w:pStyle w:val="Heading3"/>
      </w:pPr>
      <w:bookmarkStart w:id="116" w:name="_Toc171663373"/>
      <w:r w:rsidRPr="001B367A">
        <w:t>5.2.10</w:t>
      </w:r>
      <w:r w:rsidRPr="001B367A">
        <w:tab/>
        <w:t>Security Description data type</w:t>
      </w:r>
      <w:bookmarkEnd w:id="116"/>
    </w:p>
    <w:p w14:paraId="6B6CBF73" w14:textId="77777777" w:rsidR="00141BB1" w:rsidRPr="001B367A" w:rsidRDefault="00141BB1" w:rsidP="00141BB1">
      <w:pPr>
        <w:keepNext/>
        <w:keepLines/>
        <w:rPr>
          <w:rFonts w:ascii="Arial" w:hAnsi="Arial"/>
          <w:sz w:val="28"/>
        </w:rPr>
      </w:pPr>
      <w:bookmarkStart w:id="117"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18" w:name="_MCCTEMPBM_CRPT22990024___7"/>
      <w:bookmarkEnd w:id="117"/>
      <w:r w:rsidRPr="001B367A">
        <w:t xml:space="preserve">Table 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18"/>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6001F3">
            <w:pPr>
              <w:pStyle w:val="TALcontinuation"/>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6001F3">
            <w:pPr>
              <w:pStyle w:val="TALcontinuation"/>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6001F3">
            <w:pPr>
              <w:pStyle w:val="TALcontinuation"/>
            </w:pPr>
            <w:r w:rsidRPr="001B367A">
              <w:t>If present, at least one of the contained parameters shall be present.</w:t>
            </w:r>
          </w:p>
          <w:p w14:paraId="1D28A72C" w14:textId="77777777" w:rsidR="00141BB1" w:rsidRPr="001B367A" w:rsidRDefault="00141BB1" w:rsidP="006001F3">
            <w:pPr>
              <w:pStyle w:val="TALcontinuation"/>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19" w:name="_Toc171663374"/>
      <w:r w:rsidRPr="001B367A">
        <w:t>5.3</w:t>
      </w:r>
      <w:r w:rsidRPr="001B367A">
        <w:tab/>
        <w:t>Delivery of User Service Description</w:t>
      </w:r>
      <w:bookmarkEnd w:id="106"/>
      <w:r w:rsidR="00141BB1" w:rsidRPr="001B367A">
        <w:t>s</w:t>
      </w:r>
      <w:bookmarkEnd w:id="119"/>
    </w:p>
    <w:p w14:paraId="65F85D9E" w14:textId="77777777" w:rsidR="00155D5E" w:rsidRPr="001B367A" w:rsidRDefault="00155D5E" w:rsidP="00155D5E">
      <w:pPr>
        <w:pStyle w:val="Heading3"/>
      </w:pPr>
      <w:bookmarkStart w:id="120" w:name="_CR5_3_1"/>
      <w:bookmarkStart w:id="121" w:name="_Toc171663375"/>
      <w:bookmarkEnd w:id="107"/>
      <w:bookmarkEnd w:id="120"/>
      <w:r w:rsidRPr="001B367A">
        <w:t>5.3.1</w:t>
      </w:r>
      <w:r w:rsidRPr="001B367A">
        <w:tab/>
        <w:t>General</w:t>
      </w:r>
      <w:bookmarkEnd w:id="121"/>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22" w:name="_CR5_3_2"/>
      <w:bookmarkStart w:id="123" w:name="_Toc171663376"/>
      <w:bookmarkEnd w:id="122"/>
      <w:r w:rsidRPr="001B367A">
        <w:t>5.3.1A</w:t>
      </w:r>
      <w:r w:rsidRPr="001B367A">
        <w:tab/>
        <w:t>User Service Descriptions Bundle</w:t>
      </w:r>
      <w:bookmarkEnd w:id="123"/>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24"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24"/>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25"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26" w:name="_MCCTEMPBM_CRPT22990027___7"/>
      <w:bookmarkEnd w:id="125"/>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26"/>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27" w:name="_Toc171663377"/>
      <w:r w:rsidRPr="001B367A">
        <w:t>5.3.2</w:t>
      </w:r>
      <w:r w:rsidRPr="001B367A">
        <w:tab/>
        <w:t>Delivery of User Service Description</w:t>
      </w:r>
      <w:r w:rsidR="00141BB1" w:rsidRPr="001B367A">
        <w:t>s Bundle Entity</w:t>
      </w:r>
      <w:r w:rsidRPr="001B367A">
        <w:t xml:space="preserve"> in object carousel</w:t>
      </w:r>
      <w:bookmarkEnd w:id="127"/>
    </w:p>
    <w:p w14:paraId="536ECE84" w14:textId="77777777" w:rsidR="00141BB1" w:rsidRPr="001B367A" w:rsidRDefault="00141BB1" w:rsidP="00141BB1">
      <w:bookmarkStart w:id="128"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6E2D7B">
        <w:rPr>
          <w:rStyle w:val="Codechar"/>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28"/>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29" w:name="_CR5_3_3"/>
      <w:bookmarkStart w:id="130" w:name="_Toc171663378"/>
      <w:bookmarkEnd w:id="129"/>
      <w:r w:rsidRPr="001B367A">
        <w:t>5.3.3</w:t>
      </w:r>
      <w:r w:rsidRPr="001B367A">
        <w:tab/>
        <w:t>Delivery of User Service Description</w:t>
      </w:r>
      <w:r w:rsidR="00141BB1" w:rsidRPr="001B367A">
        <w:t>s Bundle Entity</w:t>
      </w:r>
      <w:r w:rsidRPr="001B367A">
        <w:t xml:space="preserve"> via unicast PDU Session</w:t>
      </w:r>
      <w:bookmarkEnd w:id="130"/>
    </w:p>
    <w:p w14:paraId="06C7930D" w14:textId="77777777" w:rsidR="00141BB1" w:rsidRPr="001B367A" w:rsidRDefault="00141BB1" w:rsidP="00141BB1">
      <w:pPr>
        <w:keepNext/>
      </w:pPr>
      <w:bookmarkStart w:id="131" w:name="_CR6"/>
      <w:bookmarkEnd w:id="131"/>
      <w:r w:rsidRPr="001B367A">
        <w:t>In this case, a result set of one or more User Service Descriptions Bundle Entities is retrieved by the MBSF Client from the MBS AF at reference point MBS</w:t>
      </w:r>
      <w:r w:rsidRPr="001B367A">
        <w:noBreakHyphen/>
        <w:t>5 via a regular unicast PDU Session.</w:t>
      </w:r>
    </w:p>
    <w:p w14:paraId="3FC2E082" w14:textId="07D1AE10" w:rsidR="00EA3988" w:rsidRDefault="00141BB1" w:rsidP="00EA3988">
      <w:r w:rsidRPr="001B367A">
        <w:t>The API at this reference point is specified in clause 9.2 and the format of the response is specified in clause 9.2.3. The OpenAPI [14] specification of the User Service Description retrieval API can be found in clause A.2.</w:t>
      </w:r>
      <w:r w:rsidR="00EA3988">
        <w:br w:type="page"/>
      </w:r>
    </w:p>
    <w:p w14:paraId="6BF61E30" w14:textId="342161B2" w:rsidR="004C5243" w:rsidRPr="001B367A" w:rsidRDefault="004C5243" w:rsidP="004C5243">
      <w:pPr>
        <w:pStyle w:val="Heading1"/>
      </w:pPr>
      <w:bookmarkStart w:id="132" w:name="_Toc171663379"/>
      <w:r w:rsidRPr="001B367A">
        <w:t>6</w:t>
      </w:r>
      <w:r w:rsidRPr="001B367A">
        <w:tab/>
        <w:t xml:space="preserve">Object </w:t>
      </w:r>
      <w:r w:rsidR="006C0F3B" w:rsidRPr="001B367A">
        <w:t>Distribution</w:t>
      </w:r>
      <w:r w:rsidRPr="001B367A">
        <w:t xml:space="preserve"> Method</w:t>
      </w:r>
      <w:bookmarkEnd w:id="132"/>
    </w:p>
    <w:p w14:paraId="08A7D9CC" w14:textId="09F293ED" w:rsidR="006761E8" w:rsidRPr="001B367A" w:rsidRDefault="006761E8" w:rsidP="006761E8">
      <w:pPr>
        <w:pStyle w:val="Heading2"/>
        <w:rPr>
          <w:lang w:eastAsia="ja-JP"/>
        </w:rPr>
      </w:pPr>
      <w:bookmarkStart w:id="133" w:name="_CR6_1"/>
      <w:bookmarkStart w:id="134" w:name="_Toc26286423"/>
      <w:bookmarkStart w:id="135" w:name="_Toc72952338"/>
      <w:bookmarkStart w:id="136" w:name="_Toc171663380"/>
      <w:bookmarkEnd w:id="133"/>
      <w:r w:rsidRPr="001B367A">
        <w:rPr>
          <w:lang w:eastAsia="ja-JP"/>
        </w:rPr>
        <w:t>6.1</w:t>
      </w:r>
      <w:r w:rsidRPr="001B367A">
        <w:rPr>
          <w:lang w:eastAsia="ja-JP"/>
        </w:rPr>
        <w:tab/>
        <w:t>General</w:t>
      </w:r>
      <w:bookmarkEnd w:id="136"/>
    </w:p>
    <w:p w14:paraId="11EA605A" w14:textId="77777777" w:rsidR="00034142" w:rsidRPr="001B367A" w:rsidRDefault="00034142" w:rsidP="00034142">
      <w:pPr>
        <w:pStyle w:val="Heading3"/>
        <w:rPr>
          <w:lang w:eastAsia="ja-JP"/>
        </w:rPr>
      </w:pPr>
      <w:bookmarkStart w:id="137" w:name="_CR6_1_1"/>
      <w:bookmarkStart w:id="138" w:name="_Toc171663381"/>
      <w:bookmarkEnd w:id="137"/>
      <w:r w:rsidRPr="001B367A">
        <w:rPr>
          <w:lang w:eastAsia="ja-JP"/>
        </w:rPr>
        <w:t>6.1.1</w:t>
      </w:r>
      <w:r w:rsidRPr="001B367A">
        <w:rPr>
          <w:lang w:eastAsia="ja-JP"/>
        </w:rPr>
        <w:tab/>
        <w:t>Overview</w:t>
      </w:r>
      <w:bookmarkEnd w:id="138"/>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39" w:name="_CR6_1_2"/>
      <w:bookmarkStart w:id="140" w:name="_Toc171663382"/>
      <w:bookmarkEnd w:id="139"/>
      <w:r w:rsidRPr="001B367A">
        <w:t>6.1.2</w:t>
      </w:r>
      <w:r w:rsidRPr="001B367A">
        <w:tab/>
        <w:t>Object manifest</w:t>
      </w:r>
      <w:bookmarkEnd w:id="140"/>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41"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42" w:name="_CRTable6_1_21"/>
      <w:bookmarkEnd w:id="141"/>
      <w:r w:rsidRPr="001B367A">
        <w:t>Table </w:t>
      </w:r>
      <w:bookmarkEnd w:id="142"/>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1B367A" w14:paraId="5CD3E737" w14:textId="77777777" w:rsidTr="00CB51B8">
        <w:tc>
          <w:tcPr>
            <w:tcW w:w="1838"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515"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CB51B8">
        <w:tc>
          <w:tcPr>
            <w:tcW w:w="1838" w:type="dxa"/>
          </w:tcPr>
          <w:p w14:paraId="485A1866" w14:textId="77777777" w:rsidR="00034142" w:rsidRPr="006E2D7B" w:rsidRDefault="00034142" w:rsidP="00870611">
            <w:pPr>
              <w:pStyle w:val="JSONproperty"/>
              <w:rPr>
                <w:rStyle w:val="Codechar"/>
              </w:rPr>
            </w:pPr>
            <w:r w:rsidRPr="006E2D7B">
              <w:rPr>
                <w:rStyle w:val="Codechar"/>
              </w:rPr>
              <w:t>updateInterval</w:t>
            </w:r>
          </w:p>
        </w:tc>
        <w:tc>
          <w:tcPr>
            <w:tcW w:w="1276" w:type="dxa"/>
          </w:tcPr>
          <w:p w14:paraId="4366DEB7" w14:textId="77777777" w:rsidR="00034142" w:rsidRPr="001B367A" w:rsidRDefault="00034142" w:rsidP="009574E5">
            <w:pPr>
              <w:pStyle w:val="TAC"/>
            </w:pPr>
            <w:r w:rsidRPr="001B367A">
              <w:t>Optional</w:t>
            </w:r>
          </w:p>
        </w:tc>
        <w:tc>
          <w:tcPr>
            <w:tcW w:w="6515"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CB51B8">
            <w:pPr>
              <w:pStyle w:val="TALcontinuation"/>
            </w:pPr>
            <w:r w:rsidRPr="001B367A">
              <w:t>Ignored by the MBSTF for push-based object acquisition.</w:t>
            </w:r>
          </w:p>
        </w:tc>
      </w:tr>
      <w:tr w:rsidR="00034142" w:rsidRPr="001B367A" w14:paraId="35D89079" w14:textId="77777777" w:rsidTr="00CB51B8">
        <w:tc>
          <w:tcPr>
            <w:tcW w:w="1838" w:type="dxa"/>
          </w:tcPr>
          <w:p w14:paraId="228A0E8D" w14:textId="77777777" w:rsidR="00034142" w:rsidRPr="006E2D7B" w:rsidRDefault="00034142" w:rsidP="00870611">
            <w:pPr>
              <w:pStyle w:val="JSONproperty"/>
              <w:rPr>
                <w:rStyle w:val="Codechar"/>
              </w:rPr>
            </w:pPr>
            <w:r w:rsidRPr="006E2D7B">
              <w:rPr>
                <w:rStyle w:val="Codechar"/>
              </w:rPr>
              <w:t>objects</w:t>
            </w:r>
          </w:p>
        </w:tc>
        <w:tc>
          <w:tcPr>
            <w:tcW w:w="1276" w:type="dxa"/>
          </w:tcPr>
          <w:p w14:paraId="255CFB1C" w14:textId="77777777" w:rsidR="00034142" w:rsidRPr="001B367A" w:rsidRDefault="00034142" w:rsidP="009574E5">
            <w:pPr>
              <w:pStyle w:val="TAC"/>
            </w:pPr>
            <w:r w:rsidRPr="001B367A">
              <w:t>Mandatory</w:t>
            </w:r>
          </w:p>
        </w:tc>
        <w:tc>
          <w:tcPr>
            <w:tcW w:w="6515"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CB51B8">
        <w:tc>
          <w:tcPr>
            <w:tcW w:w="1838" w:type="dxa"/>
          </w:tcPr>
          <w:p w14:paraId="502B4580" w14:textId="77777777" w:rsidR="00034142" w:rsidRPr="006E2D7B" w:rsidRDefault="00034142" w:rsidP="00870611">
            <w:pPr>
              <w:pStyle w:val="JSONproperty"/>
              <w:rPr>
                <w:rStyle w:val="Codechar"/>
              </w:rPr>
            </w:pPr>
            <w:r w:rsidRPr="006E2D7B">
              <w:rPr>
                <w:rStyle w:val="Codechar"/>
              </w:rPr>
              <w:t>locator</w:t>
            </w:r>
          </w:p>
        </w:tc>
        <w:tc>
          <w:tcPr>
            <w:tcW w:w="1276" w:type="dxa"/>
          </w:tcPr>
          <w:p w14:paraId="27162DA5" w14:textId="77777777" w:rsidR="00034142" w:rsidRPr="001B367A" w:rsidRDefault="00034142" w:rsidP="009574E5">
            <w:pPr>
              <w:pStyle w:val="TAC"/>
            </w:pPr>
            <w:r w:rsidRPr="001B367A">
              <w:t>Mandatory</w:t>
            </w:r>
          </w:p>
        </w:tc>
        <w:tc>
          <w:tcPr>
            <w:tcW w:w="6515"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CB51B8">
        <w:tc>
          <w:tcPr>
            <w:tcW w:w="1838" w:type="dxa"/>
          </w:tcPr>
          <w:p w14:paraId="51E59940" w14:textId="77777777" w:rsidR="00034142" w:rsidRPr="006E2D7B" w:rsidRDefault="00034142" w:rsidP="00870611">
            <w:pPr>
              <w:pStyle w:val="JSONproperty"/>
              <w:rPr>
                <w:rStyle w:val="Codechar"/>
              </w:rPr>
            </w:pPr>
            <w:r w:rsidRPr="006E2D7B">
              <w:rPr>
                <w:rStyle w:val="Codechar"/>
              </w:rPr>
              <w:t>repetitionInterval</w:t>
            </w:r>
          </w:p>
        </w:tc>
        <w:tc>
          <w:tcPr>
            <w:tcW w:w="1276" w:type="dxa"/>
          </w:tcPr>
          <w:p w14:paraId="7034FCB8" w14:textId="77777777" w:rsidR="00034142" w:rsidRPr="001B367A" w:rsidRDefault="00034142" w:rsidP="009574E5">
            <w:pPr>
              <w:pStyle w:val="TAC"/>
            </w:pPr>
            <w:r w:rsidRPr="001B367A">
              <w:t>Optional</w:t>
            </w:r>
          </w:p>
        </w:tc>
        <w:tc>
          <w:tcPr>
            <w:tcW w:w="6515"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6001F3">
            <w:pPr>
              <w:pStyle w:val="TALcontinuation"/>
            </w:pPr>
            <w:r w:rsidRPr="001B367A">
              <w:t>Ignored by the MBSTF in Object Collection operating mode.</w:t>
            </w:r>
          </w:p>
        </w:tc>
      </w:tr>
      <w:tr w:rsidR="00034142" w:rsidRPr="001B367A" w14:paraId="21E15158" w14:textId="77777777" w:rsidTr="00CB51B8">
        <w:tc>
          <w:tcPr>
            <w:tcW w:w="1838" w:type="dxa"/>
          </w:tcPr>
          <w:p w14:paraId="52EB2145" w14:textId="77777777" w:rsidR="00034142" w:rsidRPr="006E2D7B" w:rsidRDefault="00034142" w:rsidP="00870611">
            <w:pPr>
              <w:pStyle w:val="JSONproperty"/>
              <w:rPr>
                <w:rStyle w:val="Codechar"/>
              </w:rPr>
            </w:pPr>
            <w:r w:rsidRPr="006E2D7B">
              <w:rPr>
                <w:rStyle w:val="Codechar"/>
              </w:rPr>
              <w:t>keepUpdatedInterval</w:t>
            </w:r>
          </w:p>
        </w:tc>
        <w:tc>
          <w:tcPr>
            <w:tcW w:w="1276" w:type="dxa"/>
          </w:tcPr>
          <w:p w14:paraId="2168346D" w14:textId="77777777" w:rsidR="00034142" w:rsidRPr="001B367A" w:rsidRDefault="00034142" w:rsidP="009574E5">
            <w:pPr>
              <w:pStyle w:val="TAC"/>
            </w:pPr>
            <w:r w:rsidRPr="001B367A">
              <w:t>Optional</w:t>
            </w:r>
          </w:p>
        </w:tc>
        <w:tc>
          <w:tcPr>
            <w:tcW w:w="6515"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6001F3">
            <w:pPr>
              <w:pStyle w:val="TALcontinuation"/>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6001F3">
            <w:pPr>
              <w:pStyle w:val="TALcontinuation"/>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6001F3">
            <w:pPr>
              <w:pStyle w:val="TALcontinuation"/>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CB51B8">
        <w:tc>
          <w:tcPr>
            <w:tcW w:w="1838" w:type="dxa"/>
          </w:tcPr>
          <w:p w14:paraId="5BFA64BE" w14:textId="77777777" w:rsidR="00034142" w:rsidRPr="006E2D7B" w:rsidRDefault="00034142" w:rsidP="00870611">
            <w:pPr>
              <w:pStyle w:val="JSONproperty"/>
              <w:rPr>
                <w:rStyle w:val="Codechar"/>
              </w:rPr>
            </w:pPr>
            <w:r w:rsidRPr="006E2D7B">
              <w:rPr>
                <w:rStyle w:val="Codechar"/>
              </w:rPr>
              <w:t>earliestFetchTime</w:t>
            </w:r>
          </w:p>
        </w:tc>
        <w:tc>
          <w:tcPr>
            <w:tcW w:w="1276" w:type="dxa"/>
          </w:tcPr>
          <w:p w14:paraId="2FF7C609" w14:textId="77777777" w:rsidR="00034142" w:rsidRPr="001B367A" w:rsidRDefault="00034142" w:rsidP="009574E5">
            <w:pPr>
              <w:pStyle w:val="TAC"/>
            </w:pPr>
            <w:r w:rsidRPr="001B367A">
              <w:t>Optional</w:t>
            </w:r>
          </w:p>
        </w:tc>
        <w:tc>
          <w:tcPr>
            <w:tcW w:w="6515"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CB51B8">
        <w:tc>
          <w:tcPr>
            <w:tcW w:w="1838" w:type="dxa"/>
          </w:tcPr>
          <w:p w14:paraId="00897A46" w14:textId="77777777" w:rsidR="00034142" w:rsidRPr="006E2D7B" w:rsidRDefault="00034142" w:rsidP="00870611">
            <w:pPr>
              <w:pStyle w:val="JSONproperty"/>
              <w:rPr>
                <w:rStyle w:val="Codechar"/>
              </w:rPr>
            </w:pPr>
            <w:r w:rsidRPr="006E2D7B">
              <w:rPr>
                <w:rStyle w:val="Codechar"/>
              </w:rPr>
              <w:t>latestFetchTime</w:t>
            </w:r>
          </w:p>
        </w:tc>
        <w:tc>
          <w:tcPr>
            <w:tcW w:w="1276" w:type="dxa"/>
          </w:tcPr>
          <w:p w14:paraId="35246DA0" w14:textId="77777777" w:rsidR="00034142" w:rsidRPr="001B367A" w:rsidRDefault="00034142" w:rsidP="009574E5">
            <w:pPr>
              <w:pStyle w:val="TAC"/>
            </w:pPr>
            <w:r w:rsidRPr="001B367A">
              <w:t>Optional</w:t>
            </w:r>
          </w:p>
        </w:tc>
        <w:tc>
          <w:tcPr>
            <w:tcW w:w="6515"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2454B0"/>
    <w:p w14:paraId="2A5B187D" w14:textId="0724134E" w:rsidR="006761E8" w:rsidRPr="001B367A" w:rsidRDefault="006761E8" w:rsidP="006761E8">
      <w:pPr>
        <w:pStyle w:val="Heading2"/>
        <w:rPr>
          <w:lang w:eastAsia="ja-JP"/>
        </w:rPr>
      </w:pPr>
      <w:bookmarkStart w:id="143" w:name="_CR6_2"/>
      <w:bookmarkStart w:id="144" w:name="_Toc171663383"/>
      <w:bookmarkEnd w:id="143"/>
      <w:r w:rsidRPr="001B367A">
        <w:rPr>
          <w:lang w:eastAsia="ja-JP"/>
        </w:rPr>
        <w:t>6.2</w:t>
      </w:r>
      <w:r w:rsidRPr="001B367A">
        <w:rPr>
          <w:lang w:eastAsia="ja-JP"/>
        </w:rPr>
        <w:tab/>
        <w:t>Usage of FLUTE for Object Distribution Method</w:t>
      </w:r>
      <w:bookmarkEnd w:id="144"/>
    </w:p>
    <w:p w14:paraId="03C741CA" w14:textId="77777777" w:rsidR="006761E8" w:rsidRPr="001B367A" w:rsidRDefault="006761E8" w:rsidP="006761E8">
      <w:pPr>
        <w:pStyle w:val="Heading3"/>
        <w:rPr>
          <w:lang w:eastAsia="ja-JP"/>
        </w:rPr>
      </w:pPr>
      <w:bookmarkStart w:id="145" w:name="_CR6_2_1"/>
      <w:bookmarkStart w:id="146" w:name="_Toc171663384"/>
      <w:bookmarkEnd w:id="145"/>
      <w:r w:rsidRPr="001B367A">
        <w:rPr>
          <w:lang w:eastAsia="ja-JP"/>
        </w:rPr>
        <w:t>6.2.1</w:t>
      </w:r>
      <w:r w:rsidRPr="001B367A">
        <w:rPr>
          <w:lang w:eastAsia="ja-JP"/>
        </w:rPr>
        <w:tab/>
      </w:r>
      <w:bookmarkEnd w:id="134"/>
      <w:bookmarkEnd w:id="135"/>
      <w:r w:rsidRPr="001B367A">
        <w:rPr>
          <w:lang w:eastAsia="ja-JP"/>
        </w:rPr>
        <w:t>General</w:t>
      </w:r>
      <w:bookmarkEnd w:id="146"/>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47"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47"/>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48"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6E2D7B">
        <w:rPr>
          <w:rStyle w:val="Codechar"/>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48"/>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49" w:name="_CR6_2_2"/>
      <w:bookmarkStart w:id="150" w:name="_Toc171663385"/>
      <w:bookmarkEnd w:id="149"/>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0"/>
    </w:p>
    <w:p w14:paraId="310E3AA0" w14:textId="0BA75B05" w:rsidR="006761E8" w:rsidRPr="001B367A" w:rsidRDefault="006761E8" w:rsidP="006761E8">
      <w:pPr>
        <w:pStyle w:val="Heading4"/>
        <w:rPr>
          <w:lang w:eastAsia="ja-JP"/>
        </w:rPr>
      </w:pPr>
      <w:bookmarkStart w:id="151" w:name="_CR6_2_2_1"/>
      <w:bookmarkStart w:id="152" w:name="_Toc171663386"/>
      <w:bookmarkEnd w:id="151"/>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52"/>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53"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6E2D7B">
        <w:rPr>
          <w:rStyle w:val="Codechar"/>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53"/>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54" w:name="_CR6_2_2_2"/>
      <w:bookmarkStart w:id="155" w:name="_Toc171663387"/>
      <w:bookmarkEnd w:id="154"/>
      <w:r w:rsidRPr="001B367A">
        <w:t>6.2.</w:t>
      </w:r>
      <w:r w:rsidR="00ED083E" w:rsidRPr="001B367A">
        <w:t>2</w:t>
      </w:r>
      <w:r w:rsidRPr="001B367A">
        <w:t>.2</w:t>
      </w:r>
      <w:r w:rsidRPr="001B367A">
        <w:tab/>
        <w:t>MBS service type of MBS Session</w:t>
      </w:r>
      <w:bookmarkEnd w:id="155"/>
    </w:p>
    <w:p w14:paraId="77882249" w14:textId="5CD930D5" w:rsidR="006761E8" w:rsidRPr="001B367A" w:rsidRDefault="006761E8" w:rsidP="000F7875">
      <w:pPr>
        <w:keepNext/>
      </w:pPr>
      <w:bookmarkStart w:id="156" w:name="_MCCTEMPBM_CRPT22990033___7"/>
      <w:r w:rsidRPr="001B367A">
        <w:t>A new MBS service type declaration attribute</w:t>
      </w:r>
      <w:r w:rsidR="002D7A32" w:rsidRPr="001B367A">
        <w:t xml:space="preserve"> </w:t>
      </w:r>
      <w:r w:rsidR="002D7A32" w:rsidRPr="006E2D7B">
        <w:rPr>
          <w:rStyle w:val="Codechar"/>
        </w:rPr>
        <w:t>mbs-servicetype</w:t>
      </w:r>
      <w:r w:rsidRPr="001B367A">
        <w:t xml:space="preserve"> is defined which results in, e.g.:</w:t>
      </w:r>
    </w:p>
    <w:p w14:paraId="3C98360B" w14:textId="77777777" w:rsidR="006761E8" w:rsidRPr="001B367A" w:rsidRDefault="006761E8" w:rsidP="000F7875">
      <w:pPr>
        <w:pStyle w:val="B1"/>
        <w:keepNext/>
      </w:pPr>
      <w:bookmarkStart w:id="157" w:name="_MCCTEMPBM_CRPT22990034___7"/>
      <w:bookmarkEnd w:id="156"/>
      <w:r w:rsidRPr="001B367A">
        <w:t>-</w:t>
      </w:r>
      <w:r w:rsidRPr="001B367A">
        <w:tab/>
      </w:r>
      <w:r w:rsidRPr="006E2D7B">
        <w:rPr>
          <w:rStyle w:val="Codechar"/>
        </w:rPr>
        <w:t>a=mbs-servicetype:broadcast 123869108302929</w:t>
      </w:r>
    </w:p>
    <w:bookmarkEnd w:id="157"/>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58" w:name="_MCCTEMPBM_CRPT22990035___7"/>
      <w:r w:rsidRPr="001B367A">
        <w:t>-</w:t>
      </w:r>
      <w:r w:rsidRPr="001B367A">
        <w:tab/>
      </w:r>
      <w:r w:rsidRPr="006E2D7B">
        <w:rPr>
          <w:rStyle w:val="Codechar"/>
        </w:rPr>
        <w:t>a=mbs-servicetype:multicast 123869108302929</w:t>
      </w:r>
    </w:p>
    <w:bookmarkEnd w:id="158"/>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59" w:name="_CRTable6_2_2_21"/>
      <w:r w:rsidRPr="001B367A">
        <w:t>Table </w:t>
      </w:r>
      <w:bookmarkEnd w:id="159"/>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2454B0"/>
    <w:p w14:paraId="483DDD18" w14:textId="14CD8421" w:rsidR="006761E8" w:rsidRPr="001B367A" w:rsidRDefault="006761E8" w:rsidP="006761E8">
      <w:bookmarkStart w:id="160"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0"/>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61" w:name="_MCCTEMPBM_CRPT22990037___7"/>
      <w:r w:rsidRPr="001B367A">
        <w:t>-</w:t>
      </w:r>
      <w:r w:rsidRPr="001B367A">
        <w:tab/>
      </w:r>
      <w:r w:rsidRPr="006E2D7B">
        <w:rPr>
          <w:rStyle w:val="Codechar"/>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6E2D7B">
        <w:rPr>
          <w:rStyle w:val="Codechar"/>
        </w:rPr>
        <w:t>tmgi = 1*15DIGIT</w:t>
      </w:r>
    </w:p>
    <w:bookmarkEnd w:id="161"/>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62"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63" w:name="_CR6_2_2_3"/>
      <w:bookmarkStart w:id="164" w:name="_Toc171663388"/>
      <w:bookmarkEnd w:id="162"/>
      <w:bookmarkEnd w:id="163"/>
      <w:r w:rsidRPr="001B367A">
        <w:t>6.2.</w:t>
      </w:r>
      <w:r w:rsidR="00ED083E" w:rsidRPr="001B367A">
        <w:t>2</w:t>
      </w:r>
      <w:r w:rsidRPr="001B367A">
        <w:t>.3</w:t>
      </w:r>
      <w:r w:rsidRPr="001B367A">
        <w:tab/>
        <w:t xml:space="preserve">SDP </w:t>
      </w:r>
      <w:r w:rsidR="00592D02" w:rsidRPr="001B367A">
        <w:t>e</w:t>
      </w:r>
      <w:r w:rsidRPr="001B367A">
        <w:t>xamples for FLUTE Session</w:t>
      </w:r>
      <w:bookmarkEnd w:id="164"/>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2454B0">
        <w:tc>
          <w:tcPr>
            <w:tcW w:w="9631" w:type="dxa"/>
            <w:shd w:val="clear" w:color="auto" w:fill="D9D9D9" w:themeFill="background1" w:themeFillShade="D9"/>
          </w:tcPr>
          <w:p w14:paraId="1B088957" w14:textId="77777777" w:rsidR="006761E8" w:rsidRPr="001B367A" w:rsidRDefault="006761E8" w:rsidP="00870611">
            <w:pPr>
              <w:pStyle w:val="PL"/>
              <w:keepNext/>
              <w:keepLines/>
              <w:shd w:val="clear" w:color="auto" w:fill="D9D9D9" w:themeFill="background1" w:themeFillShade="D9"/>
              <w:rPr>
                <w:iCs/>
              </w:rPr>
            </w:pPr>
            <w:r w:rsidRPr="001B367A">
              <w:rPr>
                <w:iCs/>
              </w:rPr>
              <w:t>v=0</w:t>
            </w:r>
          </w:p>
          <w:p w14:paraId="31898B4C" w14:textId="77777777" w:rsidR="006761E8" w:rsidRPr="001B367A" w:rsidRDefault="006761E8" w:rsidP="00870611">
            <w:pPr>
              <w:pStyle w:val="PL"/>
              <w:keepNext/>
              <w:keepLines/>
              <w:shd w:val="clear" w:color="auto" w:fill="D9D9D9" w:themeFill="background1" w:themeFillShade="D9"/>
              <w:rPr>
                <w:iCs/>
              </w:rPr>
            </w:pPr>
            <w:r w:rsidRPr="001B367A">
              <w:rPr>
                <w:iCs/>
              </w:rPr>
              <w:t>o=user123 2890844526 2890842807 IN IP6 2201:056D::112E:144A:1E24</w:t>
            </w:r>
          </w:p>
          <w:p w14:paraId="04B1C166" w14:textId="77777777" w:rsidR="006761E8" w:rsidRPr="001B367A" w:rsidRDefault="006761E8" w:rsidP="00870611">
            <w:pPr>
              <w:pStyle w:val="PL"/>
              <w:keepNext/>
              <w:keepLines/>
              <w:shd w:val="clear" w:color="auto" w:fill="D9D9D9" w:themeFill="background1" w:themeFillShade="D9"/>
              <w:rPr>
                <w:iCs/>
              </w:rPr>
            </w:pPr>
            <w:r w:rsidRPr="001B367A">
              <w:rPr>
                <w:iCs/>
              </w:rPr>
              <w:t>s=Object Distribution session example</w:t>
            </w:r>
          </w:p>
          <w:p w14:paraId="325510EA" w14:textId="77777777" w:rsidR="006761E8" w:rsidRPr="001B367A" w:rsidRDefault="006761E8" w:rsidP="00870611">
            <w:pPr>
              <w:pStyle w:val="PL"/>
              <w:keepNext/>
              <w:keepLines/>
              <w:shd w:val="clear" w:color="auto" w:fill="D9D9D9" w:themeFill="background1" w:themeFillShade="D9"/>
              <w:rPr>
                <w:iCs/>
              </w:rPr>
            </w:pPr>
            <w:r w:rsidRPr="001B367A">
              <w:rPr>
                <w:iCs/>
              </w:rPr>
              <w:t>i=More information</w:t>
            </w:r>
          </w:p>
          <w:p w14:paraId="0476B6F4" w14:textId="77777777" w:rsidR="006761E8" w:rsidRPr="001B367A" w:rsidRDefault="006761E8" w:rsidP="00870611">
            <w:pPr>
              <w:pStyle w:val="PL"/>
              <w:keepNext/>
              <w:keepLines/>
              <w:shd w:val="clear" w:color="auto" w:fill="D9D9D9" w:themeFill="background1" w:themeFillShade="D9"/>
              <w:rPr>
                <w:iCs/>
              </w:rPr>
            </w:pPr>
            <w:r w:rsidRPr="001B367A">
              <w:rPr>
                <w:iCs/>
              </w:rPr>
              <w:t>t=2873397496 2873404696</w:t>
            </w:r>
          </w:p>
          <w:p w14:paraId="59556F3A" w14:textId="77777777" w:rsidR="006761E8" w:rsidRPr="001B367A" w:rsidRDefault="006761E8" w:rsidP="00870611">
            <w:pPr>
              <w:pStyle w:val="PL"/>
              <w:keepNext/>
              <w:keepLines/>
              <w:shd w:val="clear" w:color="auto" w:fill="D9D9D9" w:themeFill="background1" w:themeFillShade="D9"/>
              <w:rPr>
                <w:iCs/>
              </w:rPr>
            </w:pPr>
            <w:r w:rsidRPr="001B367A">
              <w:rPr>
                <w:iCs/>
              </w:rPr>
              <w:t>a=mbs-servicetype:broadcast 123869108302929</w:t>
            </w:r>
          </w:p>
          <w:p w14:paraId="3D98F3F0" w14:textId="77777777" w:rsidR="006761E8" w:rsidRPr="001B367A" w:rsidRDefault="006761E8" w:rsidP="00870611">
            <w:pPr>
              <w:pStyle w:val="PL"/>
              <w:keepNext/>
              <w:keepLines/>
              <w:shd w:val="clear" w:color="auto" w:fill="D9D9D9" w:themeFill="background1" w:themeFillShade="D9"/>
              <w:rPr>
                <w:iCs/>
              </w:rPr>
            </w:pPr>
            <w:r w:rsidRPr="001B367A">
              <w:rPr>
                <w:iCs/>
              </w:rPr>
              <w:t>a=FEC-declaration:0 encoding-id=1</w:t>
            </w:r>
          </w:p>
          <w:p w14:paraId="2FD31F4C" w14:textId="77777777" w:rsidR="006761E8" w:rsidRPr="001B367A" w:rsidRDefault="006761E8" w:rsidP="00870611">
            <w:pPr>
              <w:pStyle w:val="PL"/>
              <w:keepNext/>
              <w:keepLines/>
              <w:shd w:val="clear" w:color="auto" w:fill="D9D9D9" w:themeFill="background1" w:themeFillShade="D9"/>
              <w:rPr>
                <w:iCs/>
              </w:rPr>
            </w:pPr>
            <w:r w:rsidRPr="001B367A">
              <w:rPr>
                <w:iCs/>
              </w:rPr>
              <w:t>a=source-filter: incl IN IP6 * 2001:210:1:2:240:96FF:FE25:8EC9</w:t>
            </w:r>
          </w:p>
          <w:p w14:paraId="516469AB" w14:textId="77777777" w:rsidR="006761E8" w:rsidRPr="001B367A" w:rsidRDefault="006761E8" w:rsidP="00870611">
            <w:pPr>
              <w:pStyle w:val="PL"/>
              <w:keepNext/>
              <w:keepLines/>
              <w:shd w:val="clear" w:color="auto" w:fill="D9D9D9" w:themeFill="background1" w:themeFillShade="D9"/>
              <w:rPr>
                <w:iCs/>
              </w:rPr>
            </w:pPr>
            <w:r w:rsidRPr="001B367A">
              <w:rPr>
                <w:iCs/>
              </w:rPr>
              <w:t>a=flute-tsi:3</w:t>
            </w:r>
          </w:p>
          <w:p w14:paraId="1436B4C4" w14:textId="77777777" w:rsidR="006761E8" w:rsidRPr="001B367A" w:rsidRDefault="006761E8" w:rsidP="00870611">
            <w:pPr>
              <w:pStyle w:val="PL"/>
              <w:keepNext/>
              <w:keepLines/>
              <w:shd w:val="clear" w:color="auto" w:fill="D9D9D9" w:themeFill="background1" w:themeFillShade="D9"/>
              <w:rPr>
                <w:iCs/>
              </w:rPr>
            </w:pPr>
            <w:r w:rsidRPr="001B367A">
              <w:rPr>
                <w:iCs/>
              </w:rPr>
              <w:t>m=application 12345 FLUTE/UDP 0</w:t>
            </w:r>
          </w:p>
          <w:p w14:paraId="11C18F69" w14:textId="77777777" w:rsidR="006761E8" w:rsidRPr="001B367A" w:rsidRDefault="006761E8" w:rsidP="00870611">
            <w:pPr>
              <w:pStyle w:val="PL"/>
              <w:keepNext/>
              <w:keepLines/>
              <w:shd w:val="clear" w:color="auto" w:fill="D9D9D9" w:themeFill="background1" w:themeFillShade="D9"/>
              <w:rPr>
                <w:iCs/>
              </w:rPr>
            </w:pPr>
            <w:r w:rsidRPr="001B367A">
              <w:rPr>
                <w:iCs/>
              </w:rPr>
              <w:t>c=IN IP6 FF1E:03AD::7F2E:172A:1E24/1</w:t>
            </w:r>
          </w:p>
          <w:p w14:paraId="49A75834" w14:textId="77777777" w:rsidR="006761E8" w:rsidRPr="001B367A" w:rsidRDefault="006761E8" w:rsidP="00870611">
            <w:pPr>
              <w:pStyle w:val="PL"/>
              <w:keepNext/>
              <w:keepLines/>
              <w:shd w:val="clear" w:color="auto" w:fill="D9D9D9" w:themeFill="background1" w:themeFillShade="D9"/>
              <w:rPr>
                <w:iCs/>
              </w:rPr>
            </w:pPr>
            <w:r w:rsidRPr="001B367A">
              <w:rPr>
                <w:iCs/>
              </w:rPr>
              <w:t>b=1000</w:t>
            </w:r>
          </w:p>
          <w:p w14:paraId="33EFB169" w14:textId="77777777" w:rsidR="006761E8" w:rsidRPr="001B367A" w:rsidRDefault="006761E8" w:rsidP="00870611">
            <w:pPr>
              <w:pStyle w:val="PL"/>
              <w:shd w:val="clear" w:color="auto" w:fill="D9D9D9" w:themeFill="background1" w:themeFillShade="D9"/>
              <w:rPr>
                <w:iCs/>
              </w:rPr>
            </w:pPr>
            <w:r w:rsidRPr="001B367A">
              <w:rPr>
                <w:iCs/>
              </w:rPr>
              <w:t>a=lang:EN</w:t>
            </w:r>
          </w:p>
          <w:p w14:paraId="01F147D6" w14:textId="505328F4" w:rsidR="006761E8" w:rsidRPr="001B367A" w:rsidRDefault="006761E8" w:rsidP="00870611">
            <w:pPr>
              <w:pStyle w:val="PL"/>
              <w:shd w:val="clear" w:color="auto" w:fill="D9D9D9" w:themeFill="background1" w:themeFillShade="D9"/>
              <w:rPr>
                <w:i/>
              </w:rPr>
            </w:pPr>
            <w:r w:rsidRPr="001B367A">
              <w:rPr>
                <w:iCs/>
              </w:rPr>
              <w:t>a=FEC:0</w:t>
            </w:r>
          </w:p>
        </w:tc>
      </w:tr>
    </w:tbl>
    <w:p w14:paraId="535B7292" w14:textId="77777777" w:rsidR="006761E8" w:rsidRPr="001B367A" w:rsidRDefault="006761E8" w:rsidP="002454B0"/>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2454B0">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2454B0"/>
    <w:p w14:paraId="2E9E3ECD" w14:textId="1BDEDBFE" w:rsidR="006761E8" w:rsidRPr="001B367A" w:rsidRDefault="006761E8" w:rsidP="006761E8">
      <w:pPr>
        <w:pStyle w:val="Heading3"/>
      </w:pPr>
      <w:bookmarkStart w:id="165" w:name="_CR6_2_3"/>
      <w:bookmarkStart w:id="166" w:name="_Toc171663389"/>
      <w:bookmarkEnd w:id="165"/>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66"/>
    </w:p>
    <w:p w14:paraId="07DC086E" w14:textId="584208F7" w:rsidR="006761E8" w:rsidRPr="001B367A" w:rsidRDefault="006761E8" w:rsidP="006761E8">
      <w:pPr>
        <w:pStyle w:val="Heading4"/>
      </w:pPr>
      <w:bookmarkStart w:id="167" w:name="_CR6_2_3_1"/>
      <w:bookmarkStart w:id="168" w:name="_Toc171663390"/>
      <w:bookmarkEnd w:id="167"/>
      <w:r w:rsidRPr="001B367A">
        <w:t>6.2.</w:t>
      </w:r>
      <w:r w:rsidR="00ED083E" w:rsidRPr="001B367A">
        <w:t>3</w:t>
      </w:r>
      <w:r w:rsidRPr="001B367A">
        <w:t>.1</w:t>
      </w:r>
      <w:r w:rsidRPr="001B367A">
        <w:tab/>
        <w:t>Introduction</w:t>
      </w:r>
      <w:bookmarkEnd w:id="168"/>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bookmarkStart w:id="169" w:name="_CR6_2_3_2"/>
      <w:bookmarkEnd w:id="169"/>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0" w:name="_MCCTEMPBM_CRPT22990039___7"/>
      <w:r w:rsidRPr="001B367A">
        <w:t>-</w:t>
      </w:r>
      <w:r w:rsidRPr="001B367A">
        <w:tab/>
      </w:r>
      <w:r w:rsidRPr="006E2D7B">
        <w:rPr>
          <w:rStyle w:val="Codechar"/>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6E2D7B">
        <w:rPr>
          <w:rStyle w:val="Codechar"/>
        </w:rPr>
        <w:t>OBJECT_COLLECTION</w:t>
      </w:r>
      <w:r w:rsidRPr="001B367A">
        <w:t>, as specified in clause 6.2.3.3; or</w:t>
      </w:r>
    </w:p>
    <w:p w14:paraId="445A530E" w14:textId="77777777" w:rsidR="002D7A32" w:rsidRPr="006E2D7B" w:rsidRDefault="002D7A32" w:rsidP="002D7A32">
      <w:pPr>
        <w:pStyle w:val="B1"/>
        <w:rPr>
          <w:rStyle w:val="Codechar"/>
        </w:rPr>
      </w:pPr>
      <w:r w:rsidRPr="001B367A">
        <w:t>-</w:t>
      </w:r>
      <w:r w:rsidRPr="001B367A">
        <w:tab/>
      </w:r>
      <w:r w:rsidRPr="006E2D7B">
        <w:rPr>
          <w:rStyle w:val="Codechar"/>
        </w:rPr>
        <w:t>OBJECT_CAROUSEL</w:t>
      </w:r>
      <w:r w:rsidRPr="001B367A">
        <w:t>, as specified in clause 6.2.3.4.</w:t>
      </w:r>
    </w:p>
    <w:p w14:paraId="583112CE" w14:textId="4688EF18" w:rsidR="002D7A32" w:rsidRPr="001B367A" w:rsidRDefault="002D7A32" w:rsidP="002D7A32">
      <w:bookmarkStart w:id="171" w:name="_MCCTEMPBM_CRPT22990040___7"/>
      <w:bookmarkEnd w:id="170"/>
      <w:r w:rsidRPr="001B367A">
        <w:t xml:space="preserve">The Object Repair mechanism for FLUTE shall not be used with the </w:t>
      </w:r>
      <w:r w:rsidRPr="006E2D7B">
        <w:rPr>
          <w:rStyle w:val="Codechar"/>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72" w:name="_Toc171663391"/>
      <w:bookmarkEnd w:id="171"/>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72"/>
    </w:p>
    <w:p w14:paraId="3EDBB6EC" w14:textId="41AFE51F" w:rsidR="003C19E7" w:rsidRPr="001B367A" w:rsidRDefault="003C19E7" w:rsidP="003C19E7">
      <w:pPr>
        <w:keepNext/>
        <w:rPr>
          <w:lang w:eastAsia="zh-CN"/>
        </w:rPr>
      </w:pPr>
      <w:bookmarkStart w:id="173" w:name="_MCCTEMPBM_CRPT22990041___7"/>
      <w:r w:rsidRPr="001B367A">
        <w:t>Single object operating mode (</w:t>
      </w:r>
      <w:r w:rsidRPr="006E2D7B">
        <w:rPr>
          <w:rStyle w:val="Codechar"/>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73"/>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74" w:name="_CR6_2_3_3"/>
      <w:bookmarkStart w:id="175" w:name="_Toc171663392"/>
      <w:bookmarkEnd w:id="174"/>
      <w:r w:rsidRPr="001B367A">
        <w:t>6.2.3.3</w:t>
      </w:r>
      <w:r w:rsidRPr="001B367A">
        <w:tab/>
        <w:t>Object collection operating mode</w:t>
      </w:r>
      <w:bookmarkEnd w:id="175"/>
    </w:p>
    <w:p w14:paraId="62BC8B5F" w14:textId="77777777" w:rsidR="00462BFF" w:rsidRPr="001B367A" w:rsidRDefault="00462BFF" w:rsidP="00462BFF">
      <w:pPr>
        <w:keepNext/>
        <w:rPr>
          <w:lang w:eastAsia="zh-CN"/>
        </w:rPr>
      </w:pPr>
      <w:bookmarkStart w:id="176" w:name="_MCCTEMPBM_CRPT22990042___7"/>
      <w:r w:rsidRPr="001B367A">
        <w:t>Object collection operating mode (</w:t>
      </w:r>
      <w:r w:rsidRPr="006E2D7B">
        <w:rPr>
          <w:rStyle w:val="Codechar"/>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76"/>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77" w:name="_CR6_2_3_4"/>
      <w:bookmarkStart w:id="178" w:name="_Toc123801339"/>
      <w:bookmarkStart w:id="179" w:name="_Toc171663393"/>
      <w:bookmarkEnd w:id="177"/>
      <w:r w:rsidRPr="001B367A">
        <w:t>6.2.3.4</w:t>
      </w:r>
      <w:r w:rsidRPr="001B367A">
        <w:tab/>
        <w:t>Object carousel operating mode</w:t>
      </w:r>
      <w:bookmarkEnd w:id="178"/>
      <w:bookmarkEnd w:id="179"/>
    </w:p>
    <w:p w14:paraId="16965C15" w14:textId="77777777" w:rsidR="00462BFF" w:rsidRPr="001B367A" w:rsidRDefault="00462BFF" w:rsidP="00462BFF">
      <w:pPr>
        <w:keepNext/>
        <w:rPr>
          <w:lang w:eastAsia="zh-CN"/>
        </w:rPr>
      </w:pPr>
      <w:bookmarkStart w:id="180" w:name="_MCCTEMPBM_CRPT22990043___7"/>
      <w:r w:rsidRPr="001B367A">
        <w:t>Object carousel operating mode (</w:t>
      </w:r>
      <w:r w:rsidRPr="006E2D7B">
        <w:rPr>
          <w:rStyle w:val="Codechar"/>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0"/>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81" w:name="_CR6_2_3_5"/>
      <w:bookmarkStart w:id="182" w:name="_Toc171663394"/>
      <w:bookmarkEnd w:id="181"/>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82"/>
    </w:p>
    <w:p w14:paraId="11A6BB24" w14:textId="32CDE535" w:rsidR="009C2A87" w:rsidRPr="001B367A" w:rsidRDefault="009C2A87" w:rsidP="009C2A87">
      <w:bookmarkStart w:id="183" w:name="_MCCTEMPBM_CRPT22990044___7"/>
      <w:r w:rsidRPr="001B367A">
        <w:t>Segment streaming operating mode (</w:t>
      </w:r>
      <w:r w:rsidRPr="006E2D7B">
        <w:rPr>
          <w:rStyle w:val="Codechar"/>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83"/>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84"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84"/>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85"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86" w:name="_CR7"/>
      <w:bookmarkStart w:id="187" w:name="_Toc171663395"/>
      <w:bookmarkEnd w:id="185"/>
      <w:bookmarkEnd w:id="186"/>
      <w:r w:rsidRPr="001B367A">
        <w:t>6.2.4</w:t>
      </w:r>
      <w:r w:rsidRPr="001B367A">
        <w:tab/>
        <w:t>Object Repair mechanism for FLUTE</w:t>
      </w:r>
      <w:bookmarkEnd w:id="187"/>
    </w:p>
    <w:p w14:paraId="5096BA44" w14:textId="77777777" w:rsidR="002D7A32" w:rsidRPr="001B367A" w:rsidRDefault="002D7A32" w:rsidP="001B367A">
      <w:pPr>
        <w:pStyle w:val="Heading4"/>
      </w:pPr>
      <w:bookmarkStart w:id="188" w:name="_Toc171663396"/>
      <w:r w:rsidRPr="001B367A">
        <w:t>6.2.4.1</w:t>
      </w:r>
      <w:r w:rsidRPr="001B367A">
        <w:tab/>
        <w:t>General</w:t>
      </w:r>
      <w:bookmarkEnd w:id="18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8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190" w:name="_Toc171663397"/>
      <w:bookmarkEnd w:id="189"/>
      <w:r w:rsidRPr="001B367A">
        <w:t>6.2.4.2</w:t>
      </w:r>
      <w:r w:rsidRPr="001B367A">
        <w:tab/>
        <w:t>Post-session Object Repair procedure</w:t>
      </w:r>
      <w:bookmarkEnd w:id="190"/>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191"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192" w:name="_MCCTEMPBM_CRPT22990049___7"/>
      <w:bookmarkEnd w:id="191"/>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192"/>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193"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193"/>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194"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195" w:name="_MCCTEMPBM_CRPT22990052___7"/>
      <w:bookmarkEnd w:id="194"/>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6E2D7B">
        <w:rPr>
          <w:rStyle w:val="Codechar"/>
        </w:rPr>
        <w:t>Range[M]</w:t>
      </w:r>
      <w:r w:rsidRPr="001B367A">
        <w:t xml:space="preserve"> with </w:t>
      </w:r>
      <w:r w:rsidRPr="006E2D7B">
        <w:rPr>
          <w:rStyle w:val="Codechar"/>
        </w:rPr>
        <w:t>M</w:t>
      </w:r>
      <w:r w:rsidRPr="001B367A">
        <w:t xml:space="preserve"> the number of independent ranges and </w:t>
      </w:r>
      <w:r w:rsidRPr="006E2D7B">
        <w:rPr>
          <w:rStyle w:val="Codechar"/>
        </w:rPr>
        <w:t>Range[m].start</w:t>
      </w:r>
      <w:r w:rsidRPr="001B367A">
        <w:t xml:space="preserve"> the start of the </w:t>
      </w:r>
      <w:r w:rsidRPr="001B367A">
        <w:rPr>
          <w:rStyle w:val="Codechar"/>
        </w:rPr>
        <w:t>m</w:t>
      </w:r>
      <w:r w:rsidRPr="001B367A">
        <w:t xml:space="preserve">th range and </w:t>
      </w:r>
      <w:r w:rsidRPr="006E2D7B">
        <w:rPr>
          <w:rStyle w:val="Codechar"/>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195"/>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196"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6E2D7B">
        <w:rPr>
          <w:rStyle w:val="Codechar"/>
        </w:rPr>
        <w:t>Range[M]</w:t>
      </w:r>
      <w:r w:rsidRPr="001B367A">
        <w:t xml:space="preserve"> determined in step 4b.</w:t>
      </w:r>
    </w:p>
    <w:bookmarkEnd w:id="196"/>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197" w:name="_Toc171663398"/>
      <w:r w:rsidRPr="001B367A">
        <w:rPr>
          <w:lang w:eastAsia="ja-JP"/>
        </w:rPr>
        <w:t>6.2.4.3</w:t>
      </w:r>
      <w:r w:rsidRPr="001B367A">
        <w:rPr>
          <w:lang w:eastAsia="ja-JP"/>
        </w:rPr>
        <w:tab/>
        <w:t>In-session object repair procedure</w:t>
      </w:r>
      <w:bookmarkEnd w:id="197"/>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198" w:name="_Toc171663399"/>
      <w:r w:rsidRPr="001B367A">
        <w:rPr>
          <w:lang w:eastAsia="ja-JP"/>
        </w:rPr>
        <w:t>6.2.4.4</w:t>
      </w:r>
      <w:r w:rsidRPr="001B367A">
        <w:rPr>
          <w:lang w:eastAsia="ja-JP"/>
        </w:rPr>
        <w:tab/>
        <w:t>Network location of repair object</w:t>
      </w:r>
      <w:bookmarkEnd w:id="198"/>
    </w:p>
    <w:p w14:paraId="26AD8E78" w14:textId="77777777" w:rsidR="002D7A32" w:rsidRPr="001B367A" w:rsidRDefault="002D7A32" w:rsidP="002D7A32">
      <w:pPr>
        <w:keepNext/>
      </w:pPr>
      <w:bookmarkStart w:id="199"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00" w:name="_MCCTEMPBM_CRPT22990055___7"/>
      <w:bookmarkEnd w:id="199"/>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01" w:name="_MCCTEMPBM_CRPT22990056___7"/>
      <w:bookmarkEnd w:id="200"/>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02" w:name="_Toc171663400"/>
      <w:bookmarkEnd w:id="201"/>
      <w:r w:rsidRPr="001B367A">
        <w:rPr>
          <w:lang w:eastAsia="ja-JP"/>
        </w:rPr>
        <w:t>6.2.4.5</w:t>
      </w:r>
      <w:r w:rsidRPr="001B367A">
        <w:rPr>
          <w:lang w:eastAsia="ja-JP"/>
        </w:rPr>
        <w:tab/>
        <w:t>Byte range determination</w:t>
      </w:r>
      <w:bookmarkEnd w:id="202"/>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03"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03"/>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04" w:name="_MCCTEMPBM_CRPT22990058___7"/>
      <w:r w:rsidRPr="001B367A">
        <w:t xml:space="preserve">Once a minimal set of sufficient source symbols for recovery is determined as an ordered list of ESIs, </w:t>
      </w:r>
      <w:r w:rsidRPr="001B367A">
        <w:rPr>
          <w:rStyle w:val="Codechar"/>
        </w:rPr>
        <w:t>SS[0], …</w:t>
      </w:r>
      <w:r w:rsidRPr="006E2D7B">
        <w:rPr>
          <w:rStyle w:val="Codechar"/>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04"/>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05"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06" w:name="_MCCTEMPBM_CRPT22990060___7"/>
      <w:bookmarkEnd w:id="205"/>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6E2D7B">
        <w:rPr>
          <w:rStyle w:val="Codechar"/>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07" w:name="_Toc171663401"/>
      <w:bookmarkEnd w:id="206"/>
      <w:r w:rsidRPr="001B367A">
        <w:rPr>
          <w:lang w:eastAsia="ja-JP"/>
        </w:rPr>
        <w:t>6.2.4.6</w:t>
      </w:r>
      <w:r w:rsidRPr="001B367A">
        <w:rPr>
          <w:lang w:eastAsia="ja-JP"/>
        </w:rPr>
        <w:tab/>
        <w:t>Object recovery procedure</w:t>
      </w:r>
      <w:bookmarkEnd w:id="207"/>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08" w:name="_Toc171663402"/>
      <w:r w:rsidRPr="001B367A">
        <w:t>7</w:t>
      </w:r>
      <w:r w:rsidRPr="001B367A">
        <w:tab/>
        <w:t xml:space="preserve">Packet </w:t>
      </w:r>
      <w:r w:rsidR="006C0F3B" w:rsidRPr="001B367A">
        <w:t>Distribution</w:t>
      </w:r>
      <w:r w:rsidRPr="001B367A">
        <w:t xml:space="preserve"> Method</w:t>
      </w:r>
      <w:bookmarkEnd w:id="208"/>
    </w:p>
    <w:p w14:paraId="5C2BBA35" w14:textId="2045F584" w:rsidR="00392066" w:rsidRPr="001B367A" w:rsidRDefault="00392066" w:rsidP="00392066">
      <w:pPr>
        <w:pStyle w:val="Heading2"/>
      </w:pPr>
      <w:bookmarkStart w:id="209" w:name="_CR7_1"/>
      <w:bookmarkStart w:id="210" w:name="_Toc171663403"/>
      <w:bookmarkEnd w:id="209"/>
      <w:r w:rsidRPr="001B367A">
        <w:t>7.1</w:t>
      </w:r>
      <w:r w:rsidRPr="001B367A">
        <w:tab/>
        <w:t>General</w:t>
      </w:r>
      <w:bookmarkEnd w:id="210"/>
    </w:p>
    <w:p w14:paraId="14935933" w14:textId="0AB652D7" w:rsidR="00392066" w:rsidRPr="001B367A" w:rsidRDefault="00392066" w:rsidP="002454B0">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11" w:name="_CR7_2"/>
      <w:bookmarkStart w:id="212" w:name="_Toc171663404"/>
      <w:bookmarkEnd w:id="211"/>
      <w:r w:rsidRPr="001B367A">
        <w:t>7.2</w:t>
      </w:r>
      <w:r w:rsidRPr="001B367A">
        <w:tab/>
        <w:t xml:space="preserve">Re-using MBMS Delivery </w:t>
      </w:r>
      <w:r w:rsidR="007F33C6" w:rsidRPr="001B367A">
        <w:t xml:space="preserve">Method </w:t>
      </w:r>
      <w:r w:rsidRPr="001B367A">
        <w:t>as Packet Distribution Method</w:t>
      </w:r>
      <w:bookmarkEnd w:id="212"/>
    </w:p>
    <w:p w14:paraId="4FDDDA67" w14:textId="77777777" w:rsidR="00392066" w:rsidRPr="001B367A" w:rsidRDefault="00392066" w:rsidP="00392066">
      <w:pPr>
        <w:pStyle w:val="Heading3"/>
      </w:pPr>
      <w:bookmarkStart w:id="213" w:name="_CR7_2_1"/>
      <w:bookmarkStart w:id="214" w:name="_Toc171663405"/>
      <w:bookmarkEnd w:id="213"/>
      <w:r w:rsidRPr="001B367A">
        <w:t>7.2.1</w:t>
      </w:r>
      <w:r w:rsidRPr="001B367A">
        <w:tab/>
        <w:t>General</w:t>
      </w:r>
      <w:bookmarkEnd w:id="214"/>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bookmarkStart w:id="215" w:name="_CR7_2_3"/>
      <w:bookmarkEnd w:id="215"/>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16" w:name="_Toc171663406"/>
      <w:r w:rsidRPr="001B367A">
        <w:rPr>
          <w:lang w:eastAsia="ja-JP"/>
        </w:rPr>
        <w:t>7.2.2</w:t>
      </w:r>
      <w:r w:rsidRPr="001B367A">
        <w:rPr>
          <w:lang w:eastAsia="ja-JP"/>
        </w:rPr>
        <w:tab/>
        <w:t>Void</w:t>
      </w:r>
      <w:bookmarkEnd w:id="216"/>
    </w:p>
    <w:p w14:paraId="502425F0" w14:textId="4B7590F5" w:rsidR="00392066" w:rsidRPr="001B367A" w:rsidRDefault="00392066" w:rsidP="00392066">
      <w:pPr>
        <w:pStyle w:val="Heading3"/>
        <w:rPr>
          <w:lang w:eastAsia="ja-JP"/>
        </w:rPr>
      </w:pPr>
      <w:bookmarkStart w:id="217" w:name="_Toc171663407"/>
      <w:r w:rsidRPr="001B367A">
        <w:rPr>
          <w:lang w:eastAsia="ja-JP"/>
        </w:rPr>
        <w:t>7.2.3</w:t>
      </w:r>
      <w:r w:rsidRPr="001B367A">
        <w:rPr>
          <w:lang w:eastAsia="ja-JP"/>
        </w:rPr>
        <w:tab/>
        <w:t>Session Description</w:t>
      </w:r>
      <w:bookmarkEnd w:id="217"/>
    </w:p>
    <w:p w14:paraId="15D040D5" w14:textId="77777777" w:rsidR="00392066" w:rsidRPr="001B367A" w:rsidRDefault="00392066" w:rsidP="00392066">
      <w:pPr>
        <w:pStyle w:val="Heading4"/>
        <w:rPr>
          <w:lang w:eastAsia="ja-JP"/>
        </w:rPr>
      </w:pPr>
      <w:bookmarkStart w:id="218" w:name="_CR7_2_3_1"/>
      <w:bookmarkStart w:id="219" w:name="_Toc171663408"/>
      <w:bookmarkEnd w:id="218"/>
      <w:r w:rsidRPr="001B367A">
        <w:rPr>
          <w:lang w:eastAsia="ja-JP"/>
        </w:rPr>
        <w:t>7.2.3.1</w:t>
      </w:r>
      <w:r w:rsidRPr="001B367A">
        <w:rPr>
          <w:lang w:eastAsia="ja-JP"/>
        </w:rPr>
        <w:tab/>
        <w:t>General</w:t>
      </w:r>
      <w:bookmarkEnd w:id="219"/>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20"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6E2D7B">
        <w:rPr>
          <w:rStyle w:val="Codechar"/>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20"/>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21" w:name="_CR7_2_3_2"/>
      <w:bookmarkStart w:id="222" w:name="_Hlk165978086"/>
      <w:bookmarkStart w:id="223" w:name="_Toc171663409"/>
      <w:bookmarkEnd w:id="221"/>
      <w:r w:rsidRPr="001B367A">
        <w:t>7.2.3.2</w:t>
      </w:r>
      <w:r w:rsidRPr="001B367A">
        <w:tab/>
        <w:t xml:space="preserve">SDP </w:t>
      </w:r>
      <w:r w:rsidR="0039571F" w:rsidRPr="001B367A">
        <w:t>e</w:t>
      </w:r>
      <w:r w:rsidRPr="001B367A">
        <w:t>xamples for Packet Distribution</w:t>
      </w:r>
      <w:r w:rsidR="0039571F" w:rsidRPr="001B367A">
        <w:t xml:space="preserve"> Method</w:t>
      </w:r>
      <w:bookmarkEnd w:id="223"/>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2454B0">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2454B0"/>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2454B0">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2454B0"/>
    <w:p w14:paraId="2892E69D" w14:textId="77777777" w:rsidR="00155D5E" w:rsidRPr="001B367A" w:rsidRDefault="00155D5E" w:rsidP="00155D5E">
      <w:pPr>
        <w:pStyle w:val="Heading1"/>
      </w:pPr>
      <w:bookmarkStart w:id="224" w:name="_CR8"/>
      <w:bookmarkStart w:id="225" w:name="_Toc68899552"/>
      <w:bookmarkStart w:id="226" w:name="_Toc71214303"/>
      <w:bookmarkStart w:id="227" w:name="_Toc71721977"/>
      <w:bookmarkStart w:id="228" w:name="_Toc74859029"/>
      <w:bookmarkStart w:id="229" w:name="_Toc123800758"/>
      <w:bookmarkStart w:id="230" w:name="_Toc171663410"/>
      <w:bookmarkEnd w:id="222"/>
      <w:bookmarkEnd w:id="224"/>
      <w:r w:rsidRPr="001B367A">
        <w:t>8</w:t>
      </w:r>
      <w:r w:rsidRPr="001B367A">
        <w:tab/>
      </w:r>
      <w:bookmarkEnd w:id="225"/>
      <w:bookmarkEnd w:id="226"/>
      <w:bookmarkEnd w:id="227"/>
      <w:bookmarkEnd w:id="228"/>
      <w:bookmarkEnd w:id="229"/>
      <w:r w:rsidRPr="001B367A">
        <w:t>General aspects of APIs for MBS User Services</w:t>
      </w:r>
      <w:bookmarkEnd w:id="230"/>
    </w:p>
    <w:p w14:paraId="26A5E549" w14:textId="77777777" w:rsidR="00155D5E" w:rsidRPr="001B367A" w:rsidRDefault="00155D5E" w:rsidP="00155D5E">
      <w:pPr>
        <w:pStyle w:val="Heading2"/>
        <w:rPr>
          <w:rFonts w:eastAsia="Calibri"/>
        </w:rPr>
      </w:pPr>
      <w:bookmarkStart w:id="231" w:name="_CR8_1"/>
      <w:bookmarkStart w:id="232" w:name="_Toc68899553"/>
      <w:bookmarkStart w:id="233" w:name="_Toc71214304"/>
      <w:bookmarkStart w:id="234" w:name="_Toc71721978"/>
      <w:bookmarkStart w:id="235" w:name="_Toc74859030"/>
      <w:bookmarkStart w:id="236" w:name="_Toc123800759"/>
      <w:bookmarkStart w:id="237" w:name="_Toc171663411"/>
      <w:bookmarkEnd w:id="231"/>
      <w:r w:rsidRPr="001B367A">
        <w:rPr>
          <w:rFonts w:eastAsia="Calibri"/>
        </w:rPr>
        <w:t>8.1</w:t>
      </w:r>
      <w:r w:rsidRPr="001B367A">
        <w:rPr>
          <w:rFonts w:eastAsia="Calibri"/>
        </w:rPr>
        <w:tab/>
        <w:t>HTTP resource URIs and paths</w:t>
      </w:r>
      <w:bookmarkEnd w:id="232"/>
      <w:bookmarkEnd w:id="233"/>
      <w:bookmarkEnd w:id="234"/>
      <w:bookmarkEnd w:id="235"/>
      <w:bookmarkEnd w:id="236"/>
      <w:bookmarkEnd w:id="237"/>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6E2D7B" w:rsidRDefault="00155D5E" w:rsidP="00155D5E">
      <w:pPr>
        <w:pStyle w:val="URLdisplay"/>
        <w:keepNext/>
        <w:rPr>
          <w:rStyle w:val="Codechar"/>
        </w:rPr>
      </w:pPr>
      <w:r w:rsidRPr="006E2D7B">
        <w:rPr>
          <w:rStyle w:val="Codechar"/>
        </w:rPr>
        <w:t>{apiRoot}</w:t>
      </w:r>
      <w:r w:rsidRPr="001B367A">
        <w:t>/</w:t>
      </w:r>
      <w:r w:rsidRPr="006E2D7B">
        <w:rPr>
          <w:rStyle w:val="Codechar"/>
        </w:rPr>
        <w:t>{apiName}</w:t>
      </w:r>
      <w:r w:rsidRPr="001B367A">
        <w:t>/</w:t>
      </w:r>
      <w:r w:rsidRPr="006E2D7B">
        <w:rPr>
          <w:rStyle w:val="Codechar"/>
        </w:rPr>
        <w:t>{apiVersion}</w:t>
      </w:r>
      <w:r w:rsidRPr="001B367A">
        <w:t>/</w:t>
      </w:r>
      <w:r w:rsidRPr="006E2D7B">
        <w:rPr>
          <w:rStyle w:val="Codechar"/>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38" w:name="_MCCTEMPBM_CRPT22990062___7"/>
      <w:r w:rsidRPr="001B367A">
        <w:rPr>
          <w:lang w:eastAsia="zh-CN"/>
        </w:rPr>
        <w:t>-</w:t>
      </w:r>
      <w:r w:rsidRPr="001B367A">
        <w:rPr>
          <w:lang w:eastAsia="zh-CN"/>
        </w:rPr>
        <w:tab/>
      </w:r>
      <w:r w:rsidRPr="006E2D7B">
        <w:rPr>
          <w:rStyle w:val="Codechar"/>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6E2D7B">
        <w:rPr>
          <w:rStyle w:val="Codechar"/>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6E2D7B">
        <w:rPr>
          <w:rStyle w:val="Codechar"/>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6E2D7B">
        <w:rPr>
          <w:rStyle w:val="Codechar"/>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39" w:name="_CR8_2"/>
      <w:bookmarkStart w:id="240" w:name="_Toc68899554"/>
      <w:bookmarkStart w:id="241" w:name="_Toc71214305"/>
      <w:bookmarkStart w:id="242" w:name="_Toc71721979"/>
      <w:bookmarkStart w:id="243" w:name="_Toc74859031"/>
      <w:bookmarkStart w:id="244" w:name="_Toc123800760"/>
      <w:bookmarkStart w:id="245" w:name="_Toc171663412"/>
      <w:bookmarkEnd w:id="238"/>
      <w:bookmarkEnd w:id="239"/>
      <w:r w:rsidRPr="001B367A">
        <w:rPr>
          <w:rFonts w:eastAsia="Calibri"/>
        </w:rPr>
        <w:t>8.2</w:t>
      </w:r>
      <w:r w:rsidRPr="001B367A">
        <w:rPr>
          <w:rFonts w:eastAsia="Calibri"/>
        </w:rPr>
        <w:tab/>
        <w:t>Usage of HTTP</w:t>
      </w:r>
      <w:bookmarkEnd w:id="240"/>
      <w:bookmarkEnd w:id="241"/>
      <w:bookmarkEnd w:id="242"/>
      <w:bookmarkEnd w:id="243"/>
      <w:bookmarkEnd w:id="244"/>
      <w:bookmarkEnd w:id="245"/>
    </w:p>
    <w:p w14:paraId="7A9FE2D7" w14:textId="77777777" w:rsidR="00155D5E" w:rsidRPr="001B367A" w:rsidRDefault="00155D5E" w:rsidP="00155D5E">
      <w:pPr>
        <w:pStyle w:val="Heading3"/>
      </w:pPr>
      <w:bookmarkStart w:id="246" w:name="_CR8_2_1"/>
      <w:bookmarkStart w:id="247" w:name="_Toc68899555"/>
      <w:bookmarkStart w:id="248" w:name="_Toc71214306"/>
      <w:bookmarkStart w:id="249" w:name="_Toc71721980"/>
      <w:bookmarkStart w:id="250" w:name="_Toc74859032"/>
      <w:bookmarkStart w:id="251" w:name="_Toc123800761"/>
      <w:bookmarkStart w:id="252" w:name="_Toc171663413"/>
      <w:bookmarkEnd w:id="246"/>
      <w:r w:rsidRPr="001B367A">
        <w:t>8.2.1</w:t>
      </w:r>
      <w:r w:rsidRPr="001B367A">
        <w:tab/>
        <w:t>HTTP protocol version</w:t>
      </w:r>
      <w:bookmarkEnd w:id="247"/>
      <w:bookmarkEnd w:id="248"/>
      <w:bookmarkEnd w:id="249"/>
      <w:bookmarkEnd w:id="250"/>
      <w:bookmarkEnd w:id="251"/>
      <w:bookmarkEnd w:id="252"/>
    </w:p>
    <w:p w14:paraId="62CE5E12" w14:textId="77777777" w:rsidR="00155D5E" w:rsidRPr="001B367A" w:rsidRDefault="00155D5E" w:rsidP="00155D5E">
      <w:pPr>
        <w:pStyle w:val="Heading4"/>
      </w:pPr>
      <w:bookmarkStart w:id="253" w:name="_CR8_2_1_1"/>
      <w:bookmarkStart w:id="254" w:name="_Toc68899556"/>
      <w:bookmarkStart w:id="255" w:name="_Toc71214307"/>
      <w:bookmarkStart w:id="256" w:name="_Toc71721981"/>
      <w:bookmarkStart w:id="257" w:name="_Toc74859033"/>
      <w:bookmarkStart w:id="258" w:name="_Toc123800762"/>
      <w:bookmarkStart w:id="259" w:name="_Toc171663414"/>
      <w:bookmarkEnd w:id="253"/>
      <w:r w:rsidRPr="001B367A">
        <w:t>8.2.1.1</w:t>
      </w:r>
      <w:r w:rsidRPr="001B367A">
        <w:tab/>
        <w:t>General</w:t>
      </w:r>
      <w:bookmarkEnd w:id="259"/>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60" w:name="_CR8_2_1_2"/>
      <w:bookmarkStart w:id="261" w:name="_Toc171663415"/>
      <w:bookmarkEnd w:id="260"/>
      <w:r w:rsidRPr="001B367A">
        <w:t>8.2.1.2</w:t>
      </w:r>
      <w:r w:rsidRPr="001B367A">
        <w:tab/>
        <w:t>MBSF</w:t>
      </w:r>
      <w:bookmarkEnd w:id="261"/>
    </w:p>
    <w:p w14:paraId="056CBEFB" w14:textId="337639D1" w:rsidR="00155D5E" w:rsidRPr="001B367A" w:rsidRDefault="00155D5E" w:rsidP="00155D5E">
      <w:bookmarkStart w:id="262" w:name="_MCCTEMPBM_CRPT22990063___7"/>
      <w:r w:rsidRPr="001B367A">
        <w:t xml:space="preserve">The HTTP protocol version used to invoke </w:t>
      </w:r>
      <w:r w:rsidRPr="006E2D7B">
        <w:rPr>
          <w:rStyle w:val="Codechar"/>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63" w:name="_CR8_2_1_3"/>
      <w:bookmarkStart w:id="264" w:name="_Toc171663416"/>
      <w:bookmarkEnd w:id="262"/>
      <w:bookmarkEnd w:id="263"/>
      <w:r w:rsidRPr="001B367A">
        <w:t>8.2.1.3</w:t>
      </w:r>
      <w:r w:rsidRPr="001B367A">
        <w:tab/>
        <w:t>MBSTF</w:t>
      </w:r>
      <w:bookmarkEnd w:id="264"/>
    </w:p>
    <w:p w14:paraId="42393474" w14:textId="438D4D2F" w:rsidR="00155D5E" w:rsidRPr="001B367A" w:rsidRDefault="00155D5E" w:rsidP="00155D5E">
      <w:pPr>
        <w:keepNext/>
      </w:pPr>
      <w:bookmarkStart w:id="265" w:name="_MCCTEMPBM_CRPT22990064___7"/>
      <w:r w:rsidRPr="001B367A">
        <w:t xml:space="preserve">The HTTP protocol version used to invoke </w:t>
      </w:r>
      <w:r w:rsidRPr="006E2D7B">
        <w:rPr>
          <w:rStyle w:val="Codechar"/>
        </w:rPr>
        <w:t>Nmbstf</w:t>
      </w:r>
      <w:r w:rsidRPr="001B367A">
        <w:t xml:space="preserve"> service operations on the MBSTF at reference point Nmb2 is specified in clause 6.1.2.1 of TS 29.581 </w:t>
      </w:r>
      <w:r w:rsidR="00ED4A53" w:rsidRPr="001B367A">
        <w:t>[18]</w:t>
      </w:r>
      <w:r w:rsidRPr="001B367A">
        <w:t>.</w:t>
      </w:r>
    </w:p>
    <w:bookmarkEnd w:id="265"/>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66" w:name="_CR8_2_1_4"/>
      <w:bookmarkStart w:id="267" w:name="_Toc171663417"/>
      <w:bookmarkEnd w:id="266"/>
      <w:r w:rsidRPr="001B367A">
        <w:t>8.2.1.4</w:t>
      </w:r>
      <w:r w:rsidRPr="001B367A">
        <w:tab/>
        <w:t>MBS AF</w:t>
      </w:r>
      <w:bookmarkEnd w:id="254"/>
      <w:bookmarkEnd w:id="255"/>
      <w:bookmarkEnd w:id="256"/>
      <w:bookmarkEnd w:id="257"/>
      <w:bookmarkEnd w:id="258"/>
      <w:bookmarkEnd w:id="267"/>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68"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69" w:name="_CR8_2_1_5"/>
      <w:bookmarkStart w:id="270" w:name="_Toc68899557"/>
      <w:bookmarkStart w:id="271" w:name="_Toc71214308"/>
      <w:bookmarkStart w:id="272" w:name="_Toc71721982"/>
      <w:bookmarkStart w:id="273" w:name="_Toc74859034"/>
      <w:bookmarkStart w:id="274" w:name="_Toc123800763"/>
      <w:bookmarkStart w:id="275" w:name="_Toc171663418"/>
      <w:bookmarkEnd w:id="268"/>
      <w:bookmarkEnd w:id="269"/>
      <w:r w:rsidRPr="001B367A">
        <w:t>8.2.1.5</w:t>
      </w:r>
      <w:r w:rsidRPr="001B367A">
        <w:tab/>
        <w:t>MBS</w:t>
      </w:r>
      <w:r w:rsidR="00B760E2" w:rsidRPr="001B367A">
        <w:t xml:space="preserve"> </w:t>
      </w:r>
      <w:r w:rsidRPr="001B367A">
        <w:t>AS</w:t>
      </w:r>
      <w:bookmarkEnd w:id="270"/>
      <w:bookmarkEnd w:id="271"/>
      <w:bookmarkEnd w:id="272"/>
      <w:bookmarkEnd w:id="273"/>
      <w:bookmarkEnd w:id="274"/>
      <w:bookmarkEnd w:id="275"/>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76" w:name="_CR8_2_2"/>
      <w:bookmarkStart w:id="277" w:name="_Toc68899558"/>
      <w:bookmarkStart w:id="278" w:name="_Toc71214309"/>
      <w:bookmarkStart w:id="279" w:name="_Toc71721983"/>
      <w:bookmarkStart w:id="280" w:name="_Toc74859035"/>
      <w:bookmarkStart w:id="281" w:name="_Toc123800764"/>
      <w:bookmarkStart w:id="282" w:name="_Toc171663419"/>
      <w:bookmarkEnd w:id="276"/>
      <w:r w:rsidRPr="001B367A">
        <w:t>8.2.1.6</w:t>
      </w:r>
      <w:r w:rsidRPr="001B367A">
        <w:tab/>
        <w:t>MBSSF</w:t>
      </w:r>
      <w:bookmarkEnd w:id="282"/>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283" w:name="_Toc171663420"/>
      <w:r w:rsidRPr="001B367A">
        <w:t>8.2.2</w:t>
      </w:r>
      <w:r w:rsidRPr="001B367A">
        <w:tab/>
        <w:t>HTTP message bodies for API resources</w:t>
      </w:r>
      <w:bookmarkEnd w:id="277"/>
      <w:bookmarkEnd w:id="278"/>
      <w:bookmarkEnd w:id="279"/>
      <w:bookmarkEnd w:id="280"/>
      <w:bookmarkEnd w:id="281"/>
      <w:bookmarkEnd w:id="283"/>
    </w:p>
    <w:p w14:paraId="6516A855" w14:textId="77777777" w:rsidR="00155D5E" w:rsidRPr="001B367A" w:rsidRDefault="00155D5E" w:rsidP="00155D5E">
      <w:bookmarkStart w:id="284" w:name="_Toc68899559"/>
      <w:bookmarkStart w:id="285" w:name="_Toc71214310"/>
      <w:bookmarkStart w:id="286" w:name="_Toc71721984"/>
      <w:bookmarkStart w:id="287" w:name="_Toc74859036"/>
      <w:bookmarkStart w:id="288"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bookmarkStart w:id="289" w:name="_CR8_2_3"/>
      <w:bookmarkEnd w:id="289"/>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290" w:name="_Toc171663421"/>
      <w:r w:rsidRPr="001B367A">
        <w:t>8.2.3</w:t>
      </w:r>
      <w:r w:rsidRPr="001B367A">
        <w:tab/>
        <w:t>Usage of HTTP headers</w:t>
      </w:r>
      <w:bookmarkEnd w:id="284"/>
      <w:bookmarkEnd w:id="285"/>
      <w:bookmarkEnd w:id="286"/>
      <w:bookmarkEnd w:id="287"/>
      <w:bookmarkEnd w:id="288"/>
      <w:bookmarkEnd w:id="290"/>
    </w:p>
    <w:p w14:paraId="32081951" w14:textId="77777777" w:rsidR="00155D5E" w:rsidRPr="001B367A" w:rsidRDefault="00155D5E" w:rsidP="00155D5E">
      <w:pPr>
        <w:pStyle w:val="Heading4"/>
        <w:rPr>
          <w:lang w:eastAsia="zh-CN"/>
        </w:rPr>
      </w:pPr>
      <w:bookmarkStart w:id="291" w:name="_CR8_2_3_1"/>
      <w:bookmarkStart w:id="292" w:name="_Toc68899560"/>
      <w:bookmarkStart w:id="293" w:name="_Toc71214311"/>
      <w:bookmarkStart w:id="294" w:name="_Toc71721985"/>
      <w:bookmarkStart w:id="295" w:name="_Toc74859037"/>
      <w:bookmarkStart w:id="296" w:name="_Toc123800766"/>
      <w:bookmarkStart w:id="297" w:name="_Toc171663422"/>
      <w:bookmarkEnd w:id="291"/>
      <w:r w:rsidRPr="001B367A">
        <w:t>8.2.3.1</w:t>
      </w:r>
      <w:r w:rsidRPr="001B367A">
        <w:tab/>
        <w:t>General</w:t>
      </w:r>
      <w:bookmarkEnd w:id="292"/>
      <w:bookmarkEnd w:id="293"/>
      <w:bookmarkEnd w:id="294"/>
      <w:bookmarkEnd w:id="295"/>
      <w:bookmarkEnd w:id="296"/>
      <w:bookmarkEnd w:id="297"/>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298" w:name="_CR8_2_3_2"/>
      <w:bookmarkStart w:id="299" w:name="_Toc68899561"/>
      <w:bookmarkStart w:id="300" w:name="_Toc71214312"/>
      <w:bookmarkStart w:id="301" w:name="_Toc71721986"/>
      <w:bookmarkStart w:id="302" w:name="_Toc74859038"/>
      <w:bookmarkStart w:id="303" w:name="_Toc123800767"/>
      <w:bookmarkStart w:id="304" w:name="_Toc171663423"/>
      <w:bookmarkEnd w:id="298"/>
      <w:r w:rsidRPr="001B367A">
        <w:t>8.2.3.2</w:t>
      </w:r>
      <w:r w:rsidRPr="001B367A">
        <w:tab/>
        <w:t>User Agent identification</w:t>
      </w:r>
      <w:bookmarkEnd w:id="299"/>
      <w:bookmarkEnd w:id="300"/>
      <w:bookmarkEnd w:id="301"/>
      <w:bookmarkEnd w:id="302"/>
      <w:bookmarkEnd w:id="303"/>
      <w:bookmarkEnd w:id="304"/>
    </w:p>
    <w:p w14:paraId="59C5CF11" w14:textId="77777777" w:rsidR="00155D5E" w:rsidRPr="001B367A" w:rsidRDefault="00155D5E" w:rsidP="00155D5E">
      <w:pPr>
        <w:pStyle w:val="Heading5"/>
      </w:pPr>
      <w:bookmarkStart w:id="305" w:name="_CR8_2_3_2_1"/>
      <w:bookmarkStart w:id="306" w:name="_Toc68899562"/>
      <w:bookmarkStart w:id="307" w:name="_Toc71214313"/>
      <w:bookmarkStart w:id="308" w:name="_Toc71721987"/>
      <w:bookmarkStart w:id="309" w:name="_Toc74859039"/>
      <w:bookmarkStart w:id="310" w:name="_Toc123800768"/>
      <w:bookmarkStart w:id="311" w:name="_Toc68899564"/>
      <w:bookmarkStart w:id="312" w:name="_Toc71214315"/>
      <w:bookmarkStart w:id="313" w:name="_Toc71721989"/>
      <w:bookmarkStart w:id="314" w:name="_Toc74859041"/>
      <w:bookmarkStart w:id="315" w:name="_Toc123800770"/>
      <w:bookmarkStart w:id="316" w:name="_Toc171663424"/>
      <w:bookmarkEnd w:id="305"/>
      <w:r w:rsidRPr="001B367A">
        <w:t>8.2.3.2.1</w:t>
      </w:r>
      <w:r w:rsidRPr="001B367A">
        <w:tab/>
        <w:t>General</w:t>
      </w:r>
      <w:bookmarkEnd w:id="316"/>
    </w:p>
    <w:p w14:paraId="14A5A7C7" w14:textId="0966301D" w:rsidR="00155D5E" w:rsidRPr="001B367A" w:rsidRDefault="00155D5E" w:rsidP="00155D5E">
      <w:pPr>
        <w:keepNext/>
        <w:keepLines/>
      </w:pPr>
      <w:bookmarkStart w:id="317"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6E2D7B">
        <w:rPr>
          <w:rStyle w:val="Codechar"/>
        </w:rPr>
        <w:t>product</w:t>
      </w:r>
      <w:r w:rsidRPr="001B367A">
        <w:t xml:space="preserve"> identifier indicating the type of client function making the request in its </w:t>
      </w:r>
      <w:r w:rsidRPr="006E2D7B">
        <w:rPr>
          <w:rStyle w:val="Codechar"/>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6E2D7B">
        <w:rPr>
          <w:rStyle w:val="Codechar"/>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6E2D7B">
        <w:rPr>
          <w:rStyle w:val="Codechar"/>
        </w:rPr>
        <w:t>comment</w:t>
      </w:r>
      <w:r w:rsidRPr="001B367A">
        <w:t xml:space="preserve"> elements (see section 5.6.5 of RFC 9110 </w:t>
      </w:r>
      <w:r w:rsidR="00ED4A53" w:rsidRPr="001B367A">
        <w:t>[19]</w:t>
      </w:r>
      <w:r w:rsidRPr="001B367A">
        <w:t xml:space="preserve">) following the above specified </w:t>
      </w:r>
      <w:r w:rsidRPr="006E2D7B">
        <w:rPr>
          <w:rStyle w:val="Codechar"/>
        </w:rPr>
        <w:t>product</w:t>
      </w:r>
      <w:r w:rsidRPr="001B367A">
        <w:t xml:space="preserve"> identifier, as well as additional vendor-specific </w:t>
      </w:r>
      <w:r w:rsidRPr="006E2D7B">
        <w:rPr>
          <w:rStyle w:val="Codechar"/>
        </w:rPr>
        <w:t>product</w:t>
      </w:r>
      <w:r w:rsidRPr="001B367A">
        <w:t xml:space="preserve"> identifiers and </w:t>
      </w:r>
      <w:r w:rsidRPr="006E2D7B">
        <w:rPr>
          <w:rStyle w:val="Codechar"/>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18" w:name="_MCCTEMPBM_CRPT22990067___7"/>
      <w:bookmarkEnd w:id="317"/>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19" w:name="_CR8_2_3_2_2"/>
      <w:bookmarkStart w:id="320" w:name="_Toc171663425"/>
      <w:bookmarkEnd w:id="318"/>
      <w:bookmarkEnd w:id="319"/>
      <w:r w:rsidRPr="001B367A">
        <w:t>8.2.3.2.2</w:t>
      </w:r>
      <w:r w:rsidRPr="001B367A">
        <w:tab/>
        <w:t>MBSF identification</w:t>
      </w:r>
      <w:bookmarkEnd w:id="320"/>
    </w:p>
    <w:p w14:paraId="225E1811" w14:textId="07B8013F" w:rsidR="00155D5E" w:rsidRPr="001B367A" w:rsidRDefault="00155D5E" w:rsidP="00155D5E">
      <w:bookmarkStart w:id="321" w:name="_MCCTEMPBM_CRPT22990068___7"/>
      <w:r w:rsidRPr="001B367A">
        <w:t xml:space="preserve">When invoking the </w:t>
      </w:r>
      <w:r w:rsidRPr="006E2D7B">
        <w:rPr>
          <w:rStyle w:val="Codechar"/>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22" w:name="_CR8_2_3_2_3"/>
      <w:bookmarkStart w:id="323" w:name="_Toc171663426"/>
      <w:bookmarkEnd w:id="321"/>
      <w:bookmarkEnd w:id="322"/>
      <w:r w:rsidRPr="001B367A">
        <w:t>8.2.3.2.3</w:t>
      </w:r>
      <w:r w:rsidRPr="001B367A">
        <w:tab/>
        <w:t>MBSTF identification</w:t>
      </w:r>
      <w:bookmarkEnd w:id="323"/>
    </w:p>
    <w:p w14:paraId="112C361E" w14:textId="77777777" w:rsidR="00155D5E" w:rsidRPr="001B367A" w:rsidRDefault="00155D5E" w:rsidP="00155D5E">
      <w:bookmarkStart w:id="324"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25" w:name="_CR8_2_3_2_4"/>
      <w:bookmarkStart w:id="326" w:name="_Toc171663427"/>
      <w:bookmarkEnd w:id="324"/>
      <w:bookmarkEnd w:id="325"/>
      <w:r w:rsidRPr="001B367A">
        <w:t>8.2.3.2.4</w:t>
      </w:r>
      <w:r w:rsidRPr="001B367A">
        <w:tab/>
        <w:t>MBSF Client identification</w:t>
      </w:r>
      <w:bookmarkEnd w:id="306"/>
      <w:bookmarkEnd w:id="307"/>
      <w:bookmarkEnd w:id="308"/>
      <w:bookmarkEnd w:id="309"/>
      <w:bookmarkEnd w:id="310"/>
      <w:bookmarkEnd w:id="326"/>
    </w:p>
    <w:p w14:paraId="65B157AF" w14:textId="77777777" w:rsidR="00155D5E" w:rsidRPr="001B367A" w:rsidRDefault="00155D5E" w:rsidP="00155D5E">
      <w:bookmarkStart w:id="327"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28" w:name="_CR8_2_3_2_5"/>
      <w:bookmarkStart w:id="329" w:name="_Toc171663428"/>
      <w:bookmarkEnd w:id="327"/>
      <w:bookmarkEnd w:id="328"/>
      <w:r w:rsidRPr="001B367A">
        <w:t>8.2.3.2.5</w:t>
      </w:r>
      <w:r w:rsidRPr="001B367A">
        <w:tab/>
        <w:t>MBSTF Client identification</w:t>
      </w:r>
      <w:bookmarkEnd w:id="329"/>
    </w:p>
    <w:p w14:paraId="78B1EF76" w14:textId="77777777" w:rsidR="00155D5E" w:rsidRPr="001B367A" w:rsidRDefault="00155D5E" w:rsidP="00155D5E">
      <w:bookmarkStart w:id="330"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31" w:name="_CR8_2_3_3"/>
      <w:bookmarkStart w:id="332" w:name="_Toc171663429"/>
      <w:bookmarkEnd w:id="330"/>
      <w:bookmarkEnd w:id="331"/>
      <w:r w:rsidRPr="001B367A">
        <w:t>8.2.3.3</w:t>
      </w:r>
      <w:r w:rsidRPr="001B367A">
        <w:tab/>
        <w:t>Server identification</w:t>
      </w:r>
      <w:bookmarkEnd w:id="311"/>
      <w:bookmarkEnd w:id="312"/>
      <w:bookmarkEnd w:id="313"/>
      <w:bookmarkEnd w:id="314"/>
      <w:bookmarkEnd w:id="315"/>
      <w:bookmarkEnd w:id="332"/>
    </w:p>
    <w:p w14:paraId="7698AFCC" w14:textId="77777777" w:rsidR="00155D5E" w:rsidRPr="001B367A" w:rsidRDefault="00155D5E" w:rsidP="00155D5E">
      <w:pPr>
        <w:pStyle w:val="Heading5"/>
      </w:pPr>
      <w:bookmarkStart w:id="333" w:name="_CR8_2_3_3_1"/>
      <w:bookmarkStart w:id="334" w:name="_Toc68899565"/>
      <w:bookmarkStart w:id="335" w:name="_Toc71214316"/>
      <w:bookmarkStart w:id="336" w:name="_Toc71721990"/>
      <w:bookmarkStart w:id="337" w:name="_Toc74859042"/>
      <w:bookmarkStart w:id="338" w:name="_Toc123800771"/>
      <w:bookmarkStart w:id="339" w:name="_Toc68899566"/>
      <w:bookmarkStart w:id="340" w:name="_Toc71214317"/>
      <w:bookmarkStart w:id="341" w:name="_Toc71721991"/>
      <w:bookmarkStart w:id="342" w:name="_Toc74859043"/>
      <w:bookmarkStart w:id="343" w:name="_Toc123800772"/>
      <w:bookmarkStart w:id="344" w:name="_Toc171663430"/>
      <w:bookmarkEnd w:id="333"/>
      <w:r w:rsidRPr="001B367A">
        <w:t>8.2.3.3.1</w:t>
      </w:r>
      <w:r w:rsidRPr="001B367A">
        <w:tab/>
        <w:t>General</w:t>
      </w:r>
      <w:bookmarkEnd w:id="344"/>
    </w:p>
    <w:p w14:paraId="5A9D2AA1" w14:textId="085D7911" w:rsidR="00155D5E" w:rsidRPr="001B367A" w:rsidRDefault="00155D5E" w:rsidP="00155D5E">
      <w:pPr>
        <w:keepNext/>
        <w:keepLines/>
      </w:pPr>
      <w:bookmarkStart w:id="345"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6E2D7B">
        <w:rPr>
          <w:rStyle w:val="Codechar"/>
        </w:rPr>
        <w:t>product</w:t>
      </w:r>
      <w:r w:rsidRPr="001B367A">
        <w:t xml:space="preserve"> identifier indicating the type and host name of the responding server in its </w:t>
      </w:r>
      <w:r w:rsidRPr="006E2D7B">
        <w:rPr>
          <w:rStyle w:val="Codechar"/>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6E2D7B">
        <w:rPr>
          <w:rStyle w:val="Codechar"/>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6E2D7B">
        <w:rPr>
          <w:rStyle w:val="Codechar"/>
        </w:rPr>
        <w:t>comment</w:t>
      </w:r>
      <w:r w:rsidRPr="001B367A">
        <w:t xml:space="preserve"> elements (see section 5.6.5 of RFC 9110 </w:t>
      </w:r>
      <w:r w:rsidR="00ED4A53" w:rsidRPr="001B367A">
        <w:t>[19]</w:t>
      </w:r>
      <w:r w:rsidRPr="001B367A">
        <w:t xml:space="preserve">) following the above specified </w:t>
      </w:r>
      <w:r w:rsidRPr="006E2D7B">
        <w:rPr>
          <w:rStyle w:val="Codechar"/>
        </w:rPr>
        <w:t>product</w:t>
      </w:r>
      <w:r w:rsidRPr="001B367A">
        <w:t xml:space="preserve"> identifier, as well as additional vendor-specific </w:t>
      </w:r>
      <w:r w:rsidRPr="006E2D7B">
        <w:rPr>
          <w:rStyle w:val="Codechar"/>
        </w:rPr>
        <w:t>product</w:t>
      </w:r>
      <w:r w:rsidRPr="001B367A">
        <w:t xml:space="preserve"> identifiers and </w:t>
      </w:r>
      <w:r w:rsidRPr="006E2D7B">
        <w:rPr>
          <w:rStyle w:val="Codechar"/>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46" w:name="_MCCTEMPBM_CRPT22990073___7"/>
      <w:bookmarkEnd w:id="345"/>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47" w:name="_CR8_2_3_3_2"/>
      <w:bookmarkStart w:id="348" w:name="_Toc171663431"/>
      <w:bookmarkEnd w:id="346"/>
      <w:bookmarkEnd w:id="347"/>
      <w:r w:rsidRPr="001B367A">
        <w:t>8.2.3.3.2</w:t>
      </w:r>
      <w:r w:rsidRPr="001B367A">
        <w:tab/>
        <w:t>MBSF identification</w:t>
      </w:r>
      <w:bookmarkEnd w:id="334"/>
      <w:bookmarkEnd w:id="335"/>
      <w:bookmarkEnd w:id="336"/>
      <w:bookmarkEnd w:id="337"/>
      <w:bookmarkEnd w:id="338"/>
      <w:bookmarkEnd w:id="348"/>
    </w:p>
    <w:p w14:paraId="77E0E7BA" w14:textId="51AA624C" w:rsidR="00155D5E" w:rsidRPr="001B367A" w:rsidRDefault="00155D5E" w:rsidP="00155D5E">
      <w:pPr>
        <w:keepNext/>
      </w:pPr>
      <w:bookmarkStart w:id="349" w:name="_MCCTEMPBM_CRPT22990074___7"/>
      <w:r w:rsidRPr="001B367A">
        <w:t xml:space="preserve">When responding to </w:t>
      </w:r>
      <w:r w:rsidRPr="006E2D7B">
        <w:rPr>
          <w:rStyle w:val="Codechar"/>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50" w:name="_CR8_2_3_3_3"/>
      <w:bookmarkStart w:id="351" w:name="_Toc171663432"/>
      <w:bookmarkEnd w:id="349"/>
      <w:bookmarkEnd w:id="350"/>
      <w:r w:rsidRPr="001B367A">
        <w:t>8.2.3.3.3</w:t>
      </w:r>
      <w:r w:rsidRPr="001B367A">
        <w:tab/>
        <w:t>MBSTF identification</w:t>
      </w:r>
      <w:bookmarkEnd w:id="351"/>
    </w:p>
    <w:p w14:paraId="09B1888C" w14:textId="69BBF042" w:rsidR="00155D5E" w:rsidRPr="001B367A" w:rsidRDefault="00155D5E" w:rsidP="00155D5E">
      <w:pPr>
        <w:keepNext/>
      </w:pPr>
      <w:bookmarkStart w:id="352" w:name="_MCCTEMPBM_CRPT22990075___7"/>
      <w:r w:rsidRPr="001B367A">
        <w:t xml:space="preserve">When responding to </w:t>
      </w:r>
      <w:r w:rsidRPr="006E2D7B">
        <w:rPr>
          <w:rStyle w:val="Codechar"/>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53" w:name="_CR8_2_3_3_4"/>
      <w:bookmarkStart w:id="354" w:name="_Toc171663433"/>
      <w:bookmarkEnd w:id="352"/>
      <w:bookmarkEnd w:id="353"/>
      <w:r w:rsidRPr="001B367A">
        <w:t>8.2.3.3.4</w:t>
      </w:r>
      <w:r w:rsidRPr="001B367A">
        <w:tab/>
        <w:t>MBS AF identification</w:t>
      </w:r>
      <w:bookmarkEnd w:id="354"/>
    </w:p>
    <w:p w14:paraId="2617FC06" w14:textId="77777777" w:rsidR="00155D5E" w:rsidRPr="001B367A" w:rsidRDefault="00155D5E" w:rsidP="00155D5E">
      <w:pPr>
        <w:keepNext/>
      </w:pPr>
      <w:bookmarkStart w:id="355"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56" w:name="_CR8_2_3_3_5"/>
      <w:bookmarkStart w:id="357" w:name="_Toc171663434"/>
      <w:bookmarkEnd w:id="355"/>
      <w:bookmarkEnd w:id="356"/>
      <w:r w:rsidRPr="001B367A">
        <w:t>8.2.3.3.5</w:t>
      </w:r>
      <w:r w:rsidRPr="001B367A">
        <w:tab/>
        <w:t>MBS AS identification</w:t>
      </w:r>
      <w:bookmarkEnd w:id="357"/>
    </w:p>
    <w:p w14:paraId="184B3193" w14:textId="4EBE12DE" w:rsidR="00155D5E" w:rsidRPr="001B367A" w:rsidRDefault="00155D5E" w:rsidP="00155D5E">
      <w:pPr>
        <w:keepNext/>
      </w:pPr>
      <w:bookmarkStart w:id="358"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59" w:name="_CR8_2_3_4"/>
      <w:bookmarkStart w:id="360" w:name="_Toc171663435"/>
      <w:bookmarkEnd w:id="358"/>
      <w:bookmarkEnd w:id="359"/>
      <w:r w:rsidRPr="001B367A">
        <w:t>8.2.3.4</w:t>
      </w:r>
      <w:r w:rsidRPr="001B367A">
        <w:tab/>
        <w:t>Support for conditional HTTP GET requests</w:t>
      </w:r>
      <w:bookmarkEnd w:id="339"/>
      <w:bookmarkEnd w:id="340"/>
      <w:bookmarkEnd w:id="341"/>
      <w:bookmarkEnd w:id="342"/>
      <w:bookmarkEnd w:id="343"/>
      <w:bookmarkEnd w:id="360"/>
    </w:p>
    <w:p w14:paraId="436242A1" w14:textId="01DB9224" w:rsidR="00155D5E" w:rsidRPr="001B367A" w:rsidRDefault="00155D5E" w:rsidP="00155D5E">
      <w:pPr>
        <w:keepNext/>
      </w:pPr>
      <w:bookmarkStart w:id="361"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62" w:name="_MCCTEMPBM_CRPT22990079___7"/>
      <w:bookmarkEnd w:id="361"/>
      <w:r w:rsidRPr="001B367A">
        <w:t>-</w:t>
      </w:r>
      <w:r w:rsidRPr="001B367A">
        <w:tab/>
        <w:t xml:space="preserve">This is specified for invocations of the </w:t>
      </w:r>
      <w:r w:rsidRPr="006E2D7B">
        <w:rPr>
          <w:rStyle w:val="Codechar"/>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6E2D7B">
        <w:rPr>
          <w:rStyle w:val="Codechar"/>
        </w:rPr>
        <w:t>Nmbstf</w:t>
      </w:r>
      <w:r w:rsidRPr="001B367A">
        <w:t xml:space="preserve"> service at reference point Nmb2 in clause 6.1.2.2.1 of TS 29.581 </w:t>
      </w:r>
      <w:r w:rsidR="00ED4A53" w:rsidRPr="001B367A">
        <w:t>[18]</w:t>
      </w:r>
      <w:r w:rsidRPr="001B367A">
        <w:t>.</w:t>
      </w:r>
    </w:p>
    <w:bookmarkEnd w:id="362"/>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63"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64" w:name="_MCCTEMPBM_CRPT22990081___7"/>
      <w:bookmarkEnd w:id="363"/>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65" w:name="_CR8_2_3_5"/>
      <w:bookmarkStart w:id="366" w:name="_Toc68899567"/>
      <w:bookmarkStart w:id="367" w:name="_Toc71214318"/>
      <w:bookmarkStart w:id="368" w:name="_Toc71721992"/>
      <w:bookmarkStart w:id="369" w:name="_Toc74859044"/>
      <w:bookmarkStart w:id="370" w:name="_Toc123800773"/>
      <w:bookmarkStart w:id="371" w:name="_Toc171663436"/>
      <w:bookmarkEnd w:id="364"/>
      <w:bookmarkEnd w:id="365"/>
      <w:r w:rsidRPr="001B367A">
        <w:t>8.2.3.5</w:t>
      </w:r>
      <w:r w:rsidRPr="001B367A">
        <w:tab/>
        <w:t>Support for conditional HTTP POST, PUT, PATCH and DELETE requests</w:t>
      </w:r>
      <w:bookmarkEnd w:id="366"/>
      <w:bookmarkEnd w:id="367"/>
      <w:bookmarkEnd w:id="368"/>
      <w:bookmarkEnd w:id="369"/>
      <w:bookmarkEnd w:id="370"/>
      <w:bookmarkEnd w:id="371"/>
    </w:p>
    <w:p w14:paraId="5BDB90A8" w14:textId="13F0CBF5" w:rsidR="00155D5E" w:rsidRPr="001B367A" w:rsidRDefault="00155D5E" w:rsidP="00155D5E">
      <w:pPr>
        <w:keepNext/>
      </w:pPr>
      <w:bookmarkStart w:id="372" w:name="_MCCTEMPBM_CRPT22990082___7"/>
      <w:bookmarkStart w:id="373" w:name="_Toc68899568"/>
      <w:bookmarkStart w:id="374" w:name="_Toc71214319"/>
      <w:bookmarkStart w:id="375" w:name="_Toc71721993"/>
      <w:bookmarkStart w:id="376" w:name="_Toc74859045"/>
      <w:bookmarkStart w:id="377"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78" w:name="_MCCTEMPBM_CRPT22990083___7"/>
      <w:bookmarkEnd w:id="372"/>
      <w:r w:rsidRPr="001B367A">
        <w:t>-</w:t>
      </w:r>
      <w:r w:rsidRPr="001B367A">
        <w:tab/>
        <w:t xml:space="preserve">This is specified for invocations of the </w:t>
      </w:r>
      <w:r w:rsidRPr="006E2D7B">
        <w:rPr>
          <w:rStyle w:val="Codechar"/>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6E2D7B">
        <w:rPr>
          <w:rStyle w:val="Codechar"/>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7A4D59">
      <w:pPr>
        <w:pStyle w:val="Heading5"/>
      </w:pPr>
      <w:bookmarkStart w:id="379" w:name="_CR8_3"/>
      <w:bookmarkStart w:id="380" w:name="_Toc171663437"/>
      <w:bookmarkEnd w:id="378"/>
      <w:bookmarkEnd w:id="379"/>
      <w:r w:rsidRPr="001B367A">
        <w:t>8.2.3.3.6</w:t>
      </w:r>
      <w:r w:rsidRPr="001B367A">
        <w:tab/>
        <w:t>MBSSF identification</w:t>
      </w:r>
      <w:bookmarkEnd w:id="380"/>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81" w:name="_Toc171663438"/>
      <w:r w:rsidRPr="001B367A">
        <w:rPr>
          <w:rFonts w:eastAsia="Calibri"/>
        </w:rPr>
        <w:t>8.3</w:t>
      </w:r>
      <w:r w:rsidRPr="001B367A">
        <w:rPr>
          <w:rFonts w:eastAsia="Calibri"/>
        </w:rPr>
        <w:tab/>
        <w:t>HTTP response codes</w:t>
      </w:r>
      <w:bookmarkEnd w:id="373"/>
      <w:bookmarkEnd w:id="374"/>
      <w:bookmarkEnd w:id="375"/>
      <w:bookmarkEnd w:id="376"/>
      <w:bookmarkEnd w:id="377"/>
      <w:bookmarkEnd w:id="381"/>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382" w:name="_CR9"/>
      <w:bookmarkStart w:id="383" w:name="_Toc171663439"/>
      <w:bookmarkEnd w:id="382"/>
      <w:r w:rsidRPr="001B367A">
        <w:t>9</w:t>
      </w:r>
      <w:r w:rsidRPr="001B367A">
        <w:tab/>
        <w:t>MBS AF APIs</w:t>
      </w:r>
      <w:r w:rsidR="00B760E2" w:rsidRPr="001B367A">
        <w:t xml:space="preserve"> (MBS-5)</w:t>
      </w:r>
      <w:bookmarkEnd w:id="383"/>
    </w:p>
    <w:p w14:paraId="74A2366F" w14:textId="77777777" w:rsidR="00155D5E" w:rsidRPr="001B367A" w:rsidRDefault="00155D5E" w:rsidP="00155D5E">
      <w:pPr>
        <w:pStyle w:val="Heading2"/>
      </w:pPr>
      <w:bookmarkStart w:id="384" w:name="_CR9_1"/>
      <w:bookmarkStart w:id="385" w:name="_Toc171663440"/>
      <w:bookmarkEnd w:id="384"/>
      <w:r w:rsidRPr="001B367A">
        <w:t>9.1</w:t>
      </w:r>
      <w:r w:rsidRPr="001B367A">
        <w:tab/>
        <w:t>General</w:t>
      </w:r>
      <w:bookmarkEnd w:id="385"/>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386" w:name="_CR9_2"/>
      <w:bookmarkStart w:id="387" w:name="_Toc171663441"/>
      <w:bookmarkEnd w:id="386"/>
      <w:r w:rsidRPr="001B367A">
        <w:t>9.2</w:t>
      </w:r>
      <w:r w:rsidRPr="001B367A">
        <w:tab/>
        <w:t>User Service Description retrieval API</w:t>
      </w:r>
      <w:bookmarkEnd w:id="387"/>
    </w:p>
    <w:p w14:paraId="2B5F6DFD" w14:textId="77777777" w:rsidR="00155D5E" w:rsidRPr="001B367A" w:rsidRDefault="00155D5E" w:rsidP="00155D5E">
      <w:pPr>
        <w:pStyle w:val="Heading3"/>
      </w:pPr>
      <w:bookmarkStart w:id="388" w:name="_CR9_2_1"/>
      <w:bookmarkStart w:id="389" w:name="_Toc68899648"/>
      <w:bookmarkStart w:id="390" w:name="_Toc71214399"/>
      <w:bookmarkStart w:id="391" w:name="_Toc71722073"/>
      <w:bookmarkStart w:id="392" w:name="_Toc74859125"/>
      <w:bookmarkStart w:id="393" w:name="_Toc123800873"/>
      <w:bookmarkStart w:id="394" w:name="_Toc171663442"/>
      <w:bookmarkEnd w:id="388"/>
      <w:r w:rsidRPr="001B367A">
        <w:t>9.2.1</w:t>
      </w:r>
      <w:r w:rsidRPr="001B367A">
        <w:tab/>
        <w:t>General</w:t>
      </w:r>
      <w:bookmarkEnd w:id="389"/>
      <w:bookmarkEnd w:id="390"/>
      <w:bookmarkEnd w:id="391"/>
      <w:bookmarkEnd w:id="392"/>
      <w:bookmarkEnd w:id="393"/>
      <w:bookmarkEnd w:id="394"/>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395" w:name="_CR9_2_2"/>
      <w:bookmarkStart w:id="396" w:name="_Toc68899649"/>
      <w:bookmarkStart w:id="397" w:name="_Toc71214400"/>
      <w:bookmarkStart w:id="398" w:name="_Toc71722074"/>
      <w:bookmarkStart w:id="399" w:name="_Toc74859126"/>
      <w:bookmarkStart w:id="400" w:name="_Toc123800874"/>
      <w:bookmarkStart w:id="401" w:name="_Toc171663443"/>
      <w:bookmarkEnd w:id="395"/>
      <w:r w:rsidRPr="001B367A">
        <w:t>9.2.2</w:t>
      </w:r>
      <w:r w:rsidRPr="001B367A">
        <w:tab/>
        <w:t>Resource structure</w:t>
      </w:r>
      <w:bookmarkEnd w:id="396"/>
      <w:bookmarkEnd w:id="397"/>
      <w:bookmarkEnd w:id="398"/>
      <w:bookmarkEnd w:id="399"/>
      <w:bookmarkEnd w:id="400"/>
      <w:bookmarkEnd w:id="401"/>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6E2D7B">
        <w:rPr>
          <w:rStyle w:val="Codechar"/>
        </w:rPr>
        <w:t>{apiRoot}</w:t>
      </w:r>
      <w:r w:rsidRPr="001B367A">
        <w:t>/3gpp-mbs-user-service-discovery/</w:t>
      </w:r>
      <w:r w:rsidRPr="006E2D7B">
        <w:rPr>
          <w:rStyle w:val="Codechar"/>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02" w:name="_CRTable9_2_21"/>
      <w:r w:rsidRPr="001B367A">
        <w:t>Table </w:t>
      </w:r>
      <w:bookmarkEnd w:id="402"/>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03" w:name="_MCCTEMPBM_CRPT22990084___7"/>
            <w:r w:rsidRPr="001B367A">
              <w:rPr>
                <w:rStyle w:val="URLchar"/>
              </w:rPr>
              <w:t>user-service-descriptions?‌</w:t>
            </w:r>
            <w:r w:rsidRPr="006E2D7B">
              <w:rPr>
                <w:rStyle w:val="Codechar"/>
              </w:rPr>
              <w:t>{queryParameters}</w:t>
            </w:r>
            <w:bookmarkEnd w:id="403"/>
          </w:p>
        </w:tc>
        <w:tc>
          <w:tcPr>
            <w:tcW w:w="1134" w:type="dxa"/>
            <w:shd w:val="clear" w:color="auto" w:fill="auto"/>
          </w:tcPr>
          <w:p w14:paraId="150DB217" w14:textId="77777777" w:rsidR="00155D5E" w:rsidRPr="001B367A" w:rsidRDefault="00155D5E" w:rsidP="0031534A">
            <w:pPr>
              <w:pStyle w:val="TAL"/>
            </w:pPr>
            <w:bookmarkStart w:id="404" w:name="_MCCTEMPBM_CRPT22990085___7"/>
            <w:r w:rsidRPr="001B367A">
              <w:rPr>
                <w:rStyle w:val="HTTPMethod"/>
              </w:rPr>
              <w:t>GET</w:t>
            </w:r>
            <w:bookmarkEnd w:id="404"/>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6001F3">
            <w:pPr>
              <w:pStyle w:val="TALcontinuation"/>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6001F3">
            <w:pPr>
              <w:pStyle w:val="TALcontinuation"/>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05" w:name="_MCCTEMPBM_CRPT22990086___7"/>
            <w:r w:rsidRPr="001B367A">
              <w:rPr>
                <w:rStyle w:val="URLchar"/>
              </w:rPr>
              <w:t>user-service-descriptions/‌</w:t>
            </w:r>
            <w:r w:rsidRPr="006E2D7B">
              <w:rPr>
                <w:rStyle w:val="Codechar"/>
              </w:rPr>
              <w:t>{externalServiceId}</w:t>
            </w:r>
            <w:bookmarkEnd w:id="405"/>
          </w:p>
        </w:tc>
        <w:tc>
          <w:tcPr>
            <w:tcW w:w="1134" w:type="dxa"/>
            <w:shd w:val="clear" w:color="auto" w:fill="auto"/>
          </w:tcPr>
          <w:p w14:paraId="140A18FC" w14:textId="77777777" w:rsidR="00155D5E" w:rsidRPr="001B367A" w:rsidRDefault="00155D5E" w:rsidP="0031534A">
            <w:pPr>
              <w:pStyle w:val="TAL"/>
              <w:rPr>
                <w:rStyle w:val="HTTPMethod"/>
              </w:rPr>
            </w:pPr>
            <w:bookmarkStart w:id="406" w:name="_MCCTEMPBM_CRPT22990087___7"/>
            <w:r w:rsidRPr="001B367A">
              <w:rPr>
                <w:rStyle w:val="HTTPMethod"/>
              </w:rPr>
              <w:t>GET</w:t>
            </w:r>
            <w:bookmarkEnd w:id="406"/>
          </w:p>
        </w:tc>
        <w:tc>
          <w:tcPr>
            <w:tcW w:w="4956" w:type="dxa"/>
            <w:shd w:val="clear" w:color="auto" w:fill="auto"/>
          </w:tcPr>
          <w:p w14:paraId="626D2907" w14:textId="77777777" w:rsidR="00155D5E" w:rsidRPr="001B367A" w:rsidRDefault="00155D5E" w:rsidP="0031534A">
            <w:pPr>
              <w:pStyle w:val="TAL"/>
            </w:pPr>
            <w:r w:rsidRPr="001B367A">
              <w:t xml:space="preserve">The </w:t>
            </w:r>
            <w:r w:rsidRPr="006E2D7B">
              <w:rPr>
                <w:rStyle w:val="Codechar"/>
              </w:rPr>
              <w:t>{externalServiceId}</w:t>
            </w:r>
            <w:r w:rsidRPr="001B367A">
              <w:t xml:space="preserve"> uniquely identifies a single User Service Description resource in the MBS AF.</w:t>
            </w:r>
          </w:p>
          <w:p w14:paraId="10CBD533" w14:textId="0080D215" w:rsidR="00155D5E" w:rsidRPr="001B367A" w:rsidRDefault="00155D5E" w:rsidP="006001F3">
            <w:pPr>
              <w:pStyle w:val="TALcontinuation"/>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07" w:name="_CRTable9_2_22"/>
      <w:bookmarkStart w:id="408" w:name="_Toc68899650"/>
      <w:bookmarkStart w:id="409" w:name="_Toc71214401"/>
      <w:bookmarkStart w:id="410" w:name="_Toc71722075"/>
      <w:bookmarkStart w:id="411" w:name="_Toc74859127"/>
      <w:bookmarkStart w:id="412" w:name="_Toc123800875"/>
      <w:r w:rsidRPr="001B367A">
        <w:t>Table </w:t>
      </w:r>
      <w:bookmarkEnd w:id="407"/>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2454B0" w:rsidRDefault="00155D5E" w:rsidP="0031534A">
            <w:pPr>
              <w:pStyle w:val="TAL"/>
            </w:pPr>
            <w:bookmarkStart w:id="413" w:name="_MCCTEMPBM_CRPT22990088___7"/>
            <w:r w:rsidRPr="002454B0">
              <w:t>Service class</w:t>
            </w:r>
            <w:bookmarkEnd w:id="413"/>
          </w:p>
        </w:tc>
        <w:tc>
          <w:tcPr>
            <w:tcW w:w="1102" w:type="pct"/>
          </w:tcPr>
          <w:p w14:paraId="761A25EE" w14:textId="77777777" w:rsidR="00155D5E" w:rsidRPr="001B367A" w:rsidRDefault="00155D5E" w:rsidP="0031534A">
            <w:pPr>
              <w:pStyle w:val="TAL"/>
            </w:pPr>
            <w:bookmarkStart w:id="414" w:name="_MCCTEMPBM_CRPT22990089___7"/>
            <w:r w:rsidRPr="001B367A">
              <w:rPr>
                <w:rStyle w:val="URLchar"/>
              </w:rPr>
              <w:t>service-class=</w:t>
            </w:r>
            <w:r w:rsidRPr="001B367A">
              <w:t>‌</w:t>
            </w:r>
            <w:r w:rsidRPr="006E2D7B">
              <w:rPr>
                <w:rStyle w:val="Codechar"/>
              </w:rPr>
              <w:t>{serviceClassTermId}</w:t>
            </w:r>
            <w:bookmarkEnd w:id="414"/>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15" w:name="_MCCTEMPBM_CRPT22990090___7"/>
            <w:r w:rsidRPr="001B367A">
              <w:rPr>
                <w:rStyle w:val="URLchar"/>
                <w:rFonts w:eastAsiaTheme="minorEastAsia"/>
              </w:rPr>
              <w:t>profile=</w:t>
            </w:r>
            <w:r w:rsidRPr="001B367A">
              <w:t>‌</w:t>
            </w:r>
            <w:r w:rsidRPr="006E2D7B">
              <w:rPr>
                <w:rStyle w:val="Codechar"/>
              </w:rPr>
              <w:t>{conformance‌Profile‌TermId}</w:t>
            </w:r>
            <w:bookmarkEnd w:id="415"/>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16" w:name="_CR9_2_3"/>
      <w:bookmarkStart w:id="417" w:name="_Toc171663444"/>
      <w:bookmarkEnd w:id="416"/>
      <w:r w:rsidRPr="001B367A">
        <w:t>9.2.3</w:t>
      </w:r>
      <w:r w:rsidR="009D27F3" w:rsidRPr="001B367A">
        <w:tab/>
        <w:t>Response format</w:t>
      </w:r>
      <w:bookmarkEnd w:id="408"/>
      <w:bookmarkEnd w:id="409"/>
      <w:bookmarkEnd w:id="410"/>
      <w:bookmarkEnd w:id="411"/>
      <w:bookmarkEnd w:id="412"/>
      <w:bookmarkEnd w:id="417"/>
    </w:p>
    <w:p w14:paraId="4A124364" w14:textId="5FA9CBDE" w:rsidR="00155D5E" w:rsidRPr="001B367A" w:rsidRDefault="00155D5E" w:rsidP="00155D5E">
      <w:pPr>
        <w:pStyle w:val="Heading4"/>
      </w:pPr>
      <w:bookmarkStart w:id="418" w:name="_CR9_2_3_1"/>
      <w:bookmarkStart w:id="419" w:name="_Toc68899651"/>
      <w:bookmarkStart w:id="420" w:name="_Toc71214402"/>
      <w:bookmarkStart w:id="421" w:name="_Toc71722076"/>
      <w:bookmarkStart w:id="422" w:name="_Toc74859128"/>
      <w:bookmarkStart w:id="423" w:name="_Toc123800876"/>
      <w:bookmarkStart w:id="424" w:name="_Toc171663445"/>
      <w:bookmarkEnd w:id="418"/>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19"/>
      <w:bookmarkEnd w:id="420"/>
      <w:bookmarkEnd w:id="421"/>
      <w:bookmarkEnd w:id="422"/>
      <w:bookmarkEnd w:id="423"/>
      <w:bookmarkEnd w:id="424"/>
    </w:p>
    <w:p w14:paraId="615BB846" w14:textId="77777777" w:rsidR="00505412" w:rsidRPr="001B367A" w:rsidRDefault="00505412" w:rsidP="001B367A">
      <w:bookmarkStart w:id="425" w:name="_CR9_2_3_2"/>
      <w:bookmarkEnd w:id="425"/>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6B282CD7" w:rsidR="00505412" w:rsidRPr="001B367A" w:rsidRDefault="00505412" w:rsidP="00505412">
      <w:pPr>
        <w:pStyle w:val="B1"/>
      </w:pPr>
      <w:r w:rsidRPr="001B367A">
        <w:t>-</w:t>
      </w:r>
      <w:r w:rsidRPr="001B367A">
        <w:tab/>
        <w:t>The MBS AF may apply GZip</w:t>
      </w:r>
      <w:r w:rsidR="00AA6723">
        <w:t> </w:t>
      </w:r>
      <w:r w:rsidRPr="001B367A">
        <w:t>[41]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26" w:name="_Toc171663446"/>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26"/>
    </w:p>
    <w:p w14:paraId="7278EF87" w14:textId="77777777" w:rsidR="00505412" w:rsidRPr="001B367A" w:rsidRDefault="00505412" w:rsidP="001B367A">
      <w:bookmarkStart w:id="427" w:name="_CRAnnexAnormative"/>
      <w:bookmarkEnd w:id="427"/>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28" w:name="_Toc171663447"/>
      <w:r w:rsidRPr="001B367A">
        <w:t>10</w:t>
      </w:r>
      <w:r w:rsidRPr="001B367A">
        <w:tab/>
        <w:t>MBS AS protocols (MBS-4-UC)</w:t>
      </w:r>
      <w:bookmarkEnd w:id="428"/>
    </w:p>
    <w:p w14:paraId="3D8B1527" w14:textId="77777777" w:rsidR="00505412" w:rsidRPr="001B367A" w:rsidRDefault="00505412" w:rsidP="00505412">
      <w:pPr>
        <w:pStyle w:val="Heading2"/>
      </w:pPr>
      <w:bookmarkStart w:id="429" w:name="_Toc171663448"/>
      <w:r w:rsidRPr="001B367A">
        <w:t>10.1</w:t>
      </w:r>
      <w:r w:rsidRPr="001B367A">
        <w:tab/>
        <w:t>General</w:t>
      </w:r>
      <w:bookmarkEnd w:id="429"/>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30" w:name="_Toc171663449"/>
      <w:r w:rsidRPr="001B367A">
        <w:t>10.2</w:t>
      </w:r>
      <w:r w:rsidRPr="001B367A">
        <w:tab/>
        <w:t>Unicast Object Repair protocol</w:t>
      </w:r>
      <w:bookmarkEnd w:id="430"/>
    </w:p>
    <w:p w14:paraId="24D82ADD" w14:textId="77777777" w:rsidR="00505412" w:rsidRPr="001B367A" w:rsidRDefault="00505412" w:rsidP="00505412">
      <w:pPr>
        <w:pStyle w:val="Heading3"/>
      </w:pPr>
      <w:bookmarkStart w:id="431" w:name="_Toc171663450"/>
      <w:r w:rsidRPr="001B367A">
        <w:t>10.2.1</w:t>
      </w:r>
      <w:r w:rsidRPr="001B367A">
        <w:tab/>
        <w:t>Overview</w:t>
      </w:r>
      <w:bookmarkEnd w:id="431"/>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32" w:name="_Toc171663451"/>
      <w:r w:rsidRPr="001B367A">
        <w:t>10.2.2</w:t>
      </w:r>
      <w:r w:rsidRPr="001B367A">
        <w:tab/>
        <w:t>MBSTF Client procedures</w:t>
      </w:r>
      <w:bookmarkEnd w:id="432"/>
    </w:p>
    <w:p w14:paraId="32811FB8" w14:textId="77777777" w:rsidR="00505412" w:rsidRPr="001B367A" w:rsidRDefault="00505412" w:rsidP="00505412">
      <w:pPr>
        <w:pStyle w:val="Heading4"/>
      </w:pPr>
      <w:bookmarkStart w:id="433" w:name="_Toc171663452"/>
      <w:r w:rsidRPr="001B367A">
        <w:t>10.2.2.1</w:t>
      </w:r>
      <w:r w:rsidRPr="001B367A">
        <w:tab/>
        <w:t>General</w:t>
      </w:r>
      <w:bookmarkEnd w:id="433"/>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34"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35" w:name="_Toc171663453"/>
      <w:bookmarkEnd w:id="434"/>
      <w:r w:rsidRPr="001B367A">
        <w:t>10.2.2.2</w:t>
      </w:r>
      <w:r w:rsidRPr="001B367A">
        <w:tab/>
        <w:t>Parameters</w:t>
      </w:r>
      <w:bookmarkEnd w:id="435"/>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36"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36"/>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37"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6E2D7B">
        <w:rPr>
          <w:rStyle w:val="Codechar"/>
        </w:rPr>
        <w:t>Range[M]</w:t>
      </w:r>
      <w:r w:rsidRPr="001B367A">
        <w:t xml:space="preserve"> with </w:t>
      </w:r>
      <w:r w:rsidRPr="006E2D7B">
        <w:rPr>
          <w:rStyle w:val="Codechar"/>
        </w:rPr>
        <w:t>M</w:t>
      </w:r>
      <w:r w:rsidRPr="001B367A">
        <w:t xml:space="preserve"> the number of independent ranges and </w:t>
      </w:r>
      <w:r w:rsidRPr="006E2D7B">
        <w:rPr>
          <w:rStyle w:val="Codechar"/>
        </w:rPr>
        <w:t>Range[m].start</w:t>
      </w:r>
      <w:r w:rsidRPr="001B367A">
        <w:t xml:space="preserve"> the start of the range and </w:t>
      </w:r>
      <w:r w:rsidRPr="006E2D7B">
        <w:rPr>
          <w:rStyle w:val="Codechar"/>
        </w:rPr>
        <w:t>Range[m].end</w:t>
      </w:r>
      <w:r w:rsidRPr="001B367A">
        <w:t xml:space="preserve"> the end of the range from the repair object.</w:t>
      </w:r>
    </w:p>
    <w:p w14:paraId="388793B7" w14:textId="77777777" w:rsidR="00505412" w:rsidRPr="001B367A" w:rsidRDefault="00505412" w:rsidP="00505412">
      <w:pPr>
        <w:pStyle w:val="Heading4"/>
      </w:pPr>
      <w:bookmarkStart w:id="438" w:name="_Toc171663454"/>
      <w:bookmarkEnd w:id="437"/>
      <w:r w:rsidRPr="001B367A">
        <w:t>10.2.2.3</w:t>
      </w:r>
      <w:r w:rsidRPr="001B367A">
        <w:tab/>
        <w:t>Back-off time computation</w:t>
      </w:r>
      <w:bookmarkEnd w:id="438"/>
    </w:p>
    <w:p w14:paraId="443AB171" w14:textId="77777777" w:rsidR="00505412" w:rsidRPr="001B367A" w:rsidRDefault="00505412" w:rsidP="00505412">
      <w:pPr>
        <w:keepNext/>
        <w:rPr>
          <w:lang w:eastAsia="ja-JP"/>
        </w:rPr>
      </w:pPr>
      <w:bookmarkStart w:id="439"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40" w:name="_MCCTEMPBM_CRPT22990095___7"/>
      <w:bookmarkEnd w:id="439"/>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40"/>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41" w:name="_Toc171663455"/>
      <w:r w:rsidRPr="001B367A">
        <w:t>10.2.2.4</w:t>
      </w:r>
      <w:r w:rsidRPr="001B367A">
        <w:tab/>
        <w:t>MBSTF Client unicast repair request</w:t>
      </w:r>
      <w:bookmarkEnd w:id="441"/>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42"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42"/>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43"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6E2D7B">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44" w:name="_MCCTEMPBM_CRPT22990098___7"/>
      <w:bookmarkEnd w:id="443"/>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45" w:name="_MCCTEMPBM_CRPT22990099___7"/>
      <w:bookmarkEnd w:id="444"/>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46" w:name="_MCCTEMPBM_CRPT22990100___7"/>
      <w:bookmarkEnd w:id="445"/>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47" w:name="_Toc171663456"/>
      <w:bookmarkEnd w:id="446"/>
      <w:r w:rsidRPr="001B367A">
        <w:t>10.2.3</w:t>
      </w:r>
      <w:r w:rsidRPr="001B367A">
        <w:tab/>
        <w:t>MBS AS requirements</w:t>
      </w:r>
      <w:bookmarkEnd w:id="447"/>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48" w:name="_Toc171663457"/>
      <w:r w:rsidRPr="001B367A">
        <w:t>11</w:t>
      </w:r>
      <w:r w:rsidRPr="001B367A">
        <w:tab/>
        <w:t>MBSSF security protocols (MBS-10)</w:t>
      </w:r>
      <w:bookmarkEnd w:id="448"/>
    </w:p>
    <w:p w14:paraId="4A31825A" w14:textId="77777777" w:rsidR="00505412" w:rsidRPr="001B367A" w:rsidRDefault="00505412" w:rsidP="00505412">
      <w:pPr>
        <w:pStyle w:val="Heading2"/>
        <w:rPr>
          <w:lang w:eastAsia="zh-CN"/>
        </w:rPr>
      </w:pPr>
      <w:bookmarkStart w:id="449" w:name="_Toc171663458"/>
      <w:r w:rsidRPr="001B367A">
        <w:rPr>
          <w:lang w:eastAsia="zh-CN"/>
        </w:rPr>
        <w:t>11.1</w:t>
      </w:r>
      <w:r w:rsidRPr="001B367A">
        <w:rPr>
          <w:lang w:eastAsia="zh-CN"/>
        </w:rPr>
        <w:tab/>
        <w:t>General</w:t>
      </w:r>
      <w:bookmarkEnd w:id="449"/>
    </w:p>
    <w:p w14:paraId="68629DDF" w14:textId="77777777" w:rsidR="00505412" w:rsidRPr="001B367A" w:rsidRDefault="00505412" w:rsidP="002454B0">
      <w:pPr>
        <w:keepNext/>
        <w:keepLines/>
        <w:rPr>
          <w:lang w:eastAsia="zh-CN"/>
        </w:rPr>
      </w:pPr>
      <w:bookmarkStart w:id="450"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51" w:name="_Toc171663459"/>
      <w:bookmarkEnd w:id="450"/>
      <w:r w:rsidRPr="001B367A">
        <w:rPr>
          <w:lang w:eastAsia="zh-CN"/>
        </w:rPr>
        <w:t>11.2</w:t>
      </w:r>
      <w:r w:rsidRPr="001B367A">
        <w:rPr>
          <w:lang w:eastAsia="zh-CN"/>
        </w:rPr>
        <w:tab/>
        <w:t>MBS Service Key retrieval from MBSSF</w:t>
      </w:r>
      <w:bookmarkEnd w:id="451"/>
    </w:p>
    <w:p w14:paraId="4019CDFB" w14:textId="77777777" w:rsidR="00505412" w:rsidRPr="001B367A" w:rsidRDefault="00505412" w:rsidP="00505412">
      <w:pPr>
        <w:pStyle w:val="Heading3"/>
        <w:rPr>
          <w:lang w:eastAsia="zh-CN"/>
        </w:rPr>
      </w:pPr>
      <w:bookmarkStart w:id="452" w:name="_Toc171663460"/>
      <w:r w:rsidRPr="001B367A">
        <w:rPr>
          <w:lang w:eastAsia="zh-CN"/>
        </w:rPr>
        <w:t>11.2.1</w:t>
      </w:r>
      <w:r w:rsidRPr="001B367A">
        <w:rPr>
          <w:lang w:eastAsia="zh-CN"/>
        </w:rPr>
        <w:tab/>
        <w:t>Overview</w:t>
      </w:r>
      <w:bookmarkEnd w:id="452"/>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53" w:name="_Toc171663461"/>
      <w:r w:rsidRPr="001B367A">
        <w:rPr>
          <w:lang w:eastAsia="zh-CN"/>
        </w:rPr>
        <w:t>11.2.2</w:t>
      </w:r>
      <w:r w:rsidRPr="001B367A">
        <w:rPr>
          <w:lang w:eastAsia="zh-CN"/>
        </w:rPr>
        <w:tab/>
        <w:t>MBSF Client procedures</w:t>
      </w:r>
      <w:bookmarkEnd w:id="453"/>
    </w:p>
    <w:p w14:paraId="3FF8E52F" w14:textId="77777777" w:rsidR="00505412" w:rsidRPr="001B367A" w:rsidRDefault="00505412" w:rsidP="00505412">
      <w:pPr>
        <w:pStyle w:val="Heading4"/>
        <w:rPr>
          <w:lang w:eastAsia="zh-CN"/>
        </w:rPr>
      </w:pPr>
      <w:bookmarkStart w:id="454" w:name="_Toc171663462"/>
      <w:r w:rsidRPr="001B367A">
        <w:rPr>
          <w:lang w:eastAsia="zh-CN"/>
        </w:rPr>
        <w:t>11.2.2.1</w:t>
      </w:r>
      <w:r w:rsidRPr="001B367A">
        <w:rPr>
          <w:lang w:eastAsia="zh-CN"/>
        </w:rPr>
        <w:tab/>
        <w:t>MBSSF endpoint selection by MBSF Client</w:t>
      </w:r>
      <w:bookmarkEnd w:id="454"/>
    </w:p>
    <w:p w14:paraId="4A7D111E" w14:textId="77777777" w:rsidR="00505412" w:rsidRPr="001B367A" w:rsidRDefault="00505412" w:rsidP="00505412">
      <w:bookmarkStart w:id="455"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55"/>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56" w:name="_Toc171663463"/>
      <w:r w:rsidRPr="001B367A">
        <w:rPr>
          <w:lang w:eastAsia="zh-CN"/>
        </w:rPr>
        <w:t>11.2.2.2</w:t>
      </w:r>
      <w:r w:rsidRPr="001B367A">
        <w:rPr>
          <w:lang w:eastAsia="zh-CN"/>
        </w:rPr>
        <w:tab/>
        <w:t>Back-off time computation</w:t>
      </w:r>
      <w:bookmarkEnd w:id="456"/>
    </w:p>
    <w:p w14:paraId="38876C32" w14:textId="77777777" w:rsidR="00505412" w:rsidRPr="001B367A" w:rsidRDefault="00505412" w:rsidP="00505412">
      <w:pPr>
        <w:keepNext/>
        <w:rPr>
          <w:lang w:eastAsia="zh-CN"/>
        </w:rPr>
      </w:pPr>
      <w:bookmarkStart w:id="457"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58" w:name="_Toc171663464"/>
      <w:bookmarkEnd w:id="457"/>
      <w:r w:rsidRPr="001B367A">
        <w:t>12</w:t>
      </w:r>
      <w:r w:rsidRPr="001B367A">
        <w:tab/>
        <w:t>Conformance profiles for MBS Distribution Sessions</w:t>
      </w:r>
      <w:bookmarkEnd w:id="458"/>
    </w:p>
    <w:p w14:paraId="7CBCA86F" w14:textId="77777777" w:rsidR="00505412" w:rsidRPr="001B367A" w:rsidRDefault="00505412" w:rsidP="00505412">
      <w:pPr>
        <w:pStyle w:val="Heading2"/>
        <w:rPr>
          <w:lang w:eastAsia="zh-CN"/>
        </w:rPr>
      </w:pPr>
      <w:bookmarkStart w:id="459" w:name="_Toc171663465"/>
      <w:r w:rsidRPr="001B367A">
        <w:rPr>
          <w:lang w:eastAsia="zh-CN"/>
        </w:rPr>
        <w:t>12.1</w:t>
      </w:r>
      <w:r w:rsidRPr="001B367A">
        <w:rPr>
          <w:lang w:eastAsia="zh-CN"/>
        </w:rPr>
        <w:tab/>
        <w:t>Definition</w:t>
      </w:r>
      <w:bookmarkEnd w:id="459"/>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2454B0">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60" w:name="_Toc171663466"/>
      <w:r w:rsidRPr="001B367A">
        <w:rPr>
          <w:lang w:eastAsia="zh-CN"/>
        </w:rPr>
        <w:t>12.2</w:t>
      </w:r>
      <w:r w:rsidRPr="001B367A">
        <w:rPr>
          <w:lang w:eastAsia="zh-CN"/>
        </w:rPr>
        <w:tab/>
        <w:t>Identification of conformance profile</w:t>
      </w:r>
      <w:bookmarkEnd w:id="460"/>
    </w:p>
    <w:p w14:paraId="32D56163" w14:textId="77777777" w:rsidR="00505412" w:rsidRPr="001B367A" w:rsidRDefault="00505412" w:rsidP="00505412">
      <w:pPr>
        <w:keepNext/>
        <w:rPr>
          <w:lang w:eastAsia="zh-CN"/>
        </w:rPr>
      </w:pPr>
      <w:bookmarkStart w:id="461"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61"/>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462"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463" w:name="_Toc171663467"/>
      <w:bookmarkEnd w:id="462"/>
      <w:r w:rsidRPr="001B367A">
        <w:rPr>
          <w:lang w:eastAsia="zh-CN"/>
        </w:rPr>
        <w:t>12.3</w:t>
      </w:r>
      <w:r w:rsidRPr="001B367A">
        <w:rPr>
          <w:lang w:eastAsia="zh-CN"/>
        </w:rPr>
        <w:tab/>
        <w:t>Semantics of conformance signalling in User Service Description</w:t>
      </w:r>
      <w:bookmarkEnd w:id="463"/>
    </w:p>
    <w:p w14:paraId="77A76C72" w14:textId="77777777" w:rsidR="00505412" w:rsidRPr="001B367A" w:rsidRDefault="00505412" w:rsidP="002454B0">
      <w:pPr>
        <w:keepNext/>
        <w:rPr>
          <w:lang w:eastAsia="zh-CN"/>
        </w:rPr>
      </w:pPr>
      <w:bookmarkStart w:id="464"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464"/>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465"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466" w:name="_Toc171663468"/>
      <w:bookmarkEnd w:id="465"/>
      <w:r w:rsidRPr="001B367A">
        <w:rPr>
          <w:lang w:eastAsia="zh-CN"/>
        </w:rPr>
        <w:t>12.4</w:t>
      </w:r>
      <w:r w:rsidRPr="001B367A">
        <w:rPr>
          <w:lang w:eastAsia="zh-CN"/>
        </w:rPr>
        <w:tab/>
        <w:t>Baseline MBS Distribution Session Profile</w:t>
      </w:r>
      <w:bookmarkEnd w:id="466"/>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40FFB87C"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004916E3">
        <w:t>,</w:t>
      </w:r>
      <w:r w:rsidRPr="001B367A">
        <w:rPr>
          <w:lang w:eastAsia="zh-CN"/>
        </w:rPr>
        <w:t xml:space="preserve"> then the MBS Distribution Session shall conform to the requirements in clause 6.</w:t>
      </w:r>
    </w:p>
    <w:p w14:paraId="62B07059" w14:textId="25C163F2"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004916E3">
        <w:t>,</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467"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bookmarkEnd w:id="467"/>
    <w:p w14:paraId="6B59B8FD" w14:textId="16AE4120" w:rsidR="009F7AA3" w:rsidRPr="001B367A" w:rsidRDefault="006B30D0" w:rsidP="006E7418">
      <w:pPr>
        <w:pStyle w:val="Heading8"/>
      </w:pPr>
      <w:r w:rsidRPr="001B367A">
        <w:br w:type="page"/>
      </w:r>
      <w:bookmarkStart w:id="468" w:name="_Toc171663469"/>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468"/>
    </w:p>
    <w:p w14:paraId="6C1AA244" w14:textId="25DDECE8" w:rsidR="009F7AA3" w:rsidRPr="001B367A" w:rsidRDefault="009F7AA3" w:rsidP="00BB3A79">
      <w:pPr>
        <w:pStyle w:val="Heading1"/>
      </w:pPr>
      <w:bookmarkStart w:id="469" w:name="_CRA_1"/>
      <w:bookmarkStart w:id="470" w:name="_Toc171663470"/>
      <w:bookmarkEnd w:id="469"/>
      <w:r w:rsidRPr="001B367A">
        <w:t>A.1</w:t>
      </w:r>
      <w:r w:rsidR="00505412" w:rsidRPr="001B367A">
        <w:tab/>
        <w:t>Void</w:t>
      </w:r>
      <w:bookmarkEnd w:id="65"/>
      <w:bookmarkEnd w:id="470"/>
    </w:p>
    <w:p w14:paraId="70E39A89" w14:textId="4A4A622B" w:rsidR="009F7AA3" w:rsidRPr="001B367A" w:rsidRDefault="009F7AA3" w:rsidP="00F43314">
      <w:pPr>
        <w:pStyle w:val="Heading1"/>
      </w:pPr>
      <w:bookmarkStart w:id="471" w:name="_CRA_1_1"/>
      <w:bookmarkStart w:id="472" w:name="_Toc96455537"/>
      <w:bookmarkStart w:id="473" w:name="_CRA_1_2"/>
      <w:bookmarkStart w:id="474" w:name="_CRA_1_3"/>
      <w:bookmarkStart w:id="475" w:name="_CRA_2"/>
      <w:bookmarkStart w:id="476" w:name="_Toc171663471"/>
      <w:bookmarkEnd w:id="471"/>
      <w:bookmarkEnd w:id="473"/>
      <w:bookmarkEnd w:id="474"/>
      <w:bookmarkEnd w:id="475"/>
      <w:r w:rsidRPr="001B367A">
        <w:t>A.2</w:t>
      </w:r>
      <w:r w:rsidRPr="001B367A">
        <w:tab/>
        <w:t>JSON-based representation</w:t>
      </w:r>
      <w:bookmarkEnd w:id="472"/>
      <w:bookmarkEnd w:id="476"/>
    </w:p>
    <w:p w14:paraId="66AC7241" w14:textId="6EF96809" w:rsidR="009F7AA3" w:rsidRPr="001B367A" w:rsidRDefault="009F7AA3" w:rsidP="00F43314">
      <w:pPr>
        <w:pStyle w:val="Heading2"/>
      </w:pPr>
      <w:bookmarkStart w:id="477" w:name="_CRA_2_1"/>
      <w:bookmarkStart w:id="478" w:name="_Toc171663472"/>
      <w:bookmarkEnd w:id="477"/>
      <w:r w:rsidRPr="001B367A">
        <w:t>A.2.1</w:t>
      </w:r>
      <w:r w:rsidRPr="001B367A">
        <w:tab/>
        <w:t xml:space="preserve">MBS User Service </w:t>
      </w:r>
      <w:r w:rsidR="007D38A4" w:rsidRPr="001B367A">
        <w:t xml:space="preserve">Announcement </w:t>
      </w:r>
      <w:r w:rsidRPr="001B367A">
        <w:t>schema</w:t>
      </w:r>
      <w:bookmarkEnd w:id="478"/>
    </w:p>
    <w:p w14:paraId="0DF6649D" w14:textId="77777777" w:rsidR="00505412" w:rsidRPr="001B367A" w:rsidRDefault="00505412" w:rsidP="00505412">
      <w:pPr>
        <w:keepNext/>
      </w:pPr>
      <w:bookmarkStart w:id="479"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479"/>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4F519DDA" w:rsidR="00C47FB3" w:rsidRPr="001B367A" w:rsidRDefault="00C47FB3" w:rsidP="008E60D3">
            <w:pPr>
              <w:pStyle w:val="PL"/>
            </w:pPr>
            <w:r w:rsidRPr="001B367A">
              <w:t xml:space="preserve">  version: </w:t>
            </w:r>
            <w:r w:rsidR="00FD6247">
              <w:t>1.4.0</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7E1DF9D4" w:rsidR="00C47FB3" w:rsidRPr="001B367A" w:rsidRDefault="00C47FB3" w:rsidP="008E60D3">
            <w:pPr>
              <w:pStyle w:val="PL"/>
            </w:pPr>
            <w:r w:rsidRPr="001B367A">
              <w:t xml:space="preserve">  description: 3GPP TS 26.517 V</w:t>
            </w:r>
            <w:r w:rsidR="00FD6247">
              <w:t>17.6.0</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4DCD156B" w:rsidR="00C47FB3" w:rsidRPr="001B367A" w:rsidRDefault="00072AC4"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647F4FC1" w:rsidR="00C47FB3" w:rsidRPr="001B367A" w:rsidRDefault="00C47FB3" w:rsidP="008E60D3">
            <w:pPr>
              <w:pStyle w:val="PL"/>
            </w:pPr>
            <w:r w:rsidRPr="001B367A">
              <w:t xml:space="preserve">        mbsServiceArea</w:t>
            </w:r>
            <w:r w:rsidR="00EA3988">
              <w:t>s</w:t>
            </w:r>
            <w:r w:rsidRPr="001B367A">
              <w:t>:</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29AB1912" w14:textId="77777777" w:rsidR="00FD6247" w:rsidRPr="001B367A" w:rsidRDefault="00FD6247" w:rsidP="00FD6247">
            <w:pPr>
              <w:pStyle w:val="PL"/>
            </w:pPr>
            <w:r w:rsidRPr="001B367A">
              <w:t xml:space="preserve">        </w:t>
            </w:r>
            <w:r>
              <w:t>nrParameters</w:t>
            </w:r>
            <w:r w:rsidRPr="001B367A">
              <w:t>:</w:t>
            </w:r>
          </w:p>
          <w:p w14:paraId="23EDA13B" w14:textId="77777777" w:rsidR="00FD6247" w:rsidRPr="001B367A" w:rsidRDefault="00FD6247" w:rsidP="00FD6247">
            <w:pPr>
              <w:pStyle w:val="PL"/>
            </w:pPr>
            <w:r w:rsidRPr="001B367A">
              <w:t xml:space="preserve">          type: array</w:t>
            </w:r>
          </w:p>
          <w:p w14:paraId="6E4F23AB" w14:textId="77777777" w:rsidR="00FD6247" w:rsidRPr="001B367A" w:rsidRDefault="00FD6247" w:rsidP="00FD6247">
            <w:pPr>
              <w:pStyle w:val="PL"/>
            </w:pPr>
            <w:r w:rsidRPr="001B367A">
              <w:t xml:space="preserve">          items:</w:t>
            </w:r>
          </w:p>
          <w:p w14:paraId="6D184766" w14:textId="77777777" w:rsidR="00FD6247" w:rsidRPr="001B367A" w:rsidRDefault="00FD6247" w:rsidP="00FD6247">
            <w:pPr>
              <w:pStyle w:val="PL"/>
            </w:pPr>
            <w:r w:rsidRPr="001B367A">
              <w:t xml:space="preserve">            $ref: '#/components/schemas/</w:t>
            </w:r>
            <w:r w:rsidRPr="00171030">
              <w:t>N</w:t>
            </w:r>
            <w:r>
              <w:t>r</w:t>
            </w:r>
            <w:r w:rsidRPr="00171030">
              <w:t>Parameter</w:t>
            </w:r>
            <w:r>
              <w:t>Set</w:t>
            </w:r>
            <w:r w:rsidRPr="001B367A">
              <w:t>'</w:t>
            </w:r>
          </w:p>
          <w:p w14:paraId="5778086B" w14:textId="77777777" w:rsidR="00FD6247" w:rsidRPr="001B367A" w:rsidRDefault="00FD6247" w:rsidP="00FD6247">
            <w:pPr>
              <w:pStyle w:val="PL"/>
              <w:rPr>
                <w:lang w:eastAsia="zh-CN"/>
              </w:rPr>
            </w:pPr>
            <w:r w:rsidRPr="001B367A">
              <w:rPr>
                <w:lang w:eastAsia="zh-CN"/>
              </w:rPr>
              <w:t xml:space="preserve">          minItems: 1</w:t>
            </w:r>
          </w:p>
          <w:p w14:paraId="59C7B686" w14:textId="77777777" w:rsidR="00C47FB3" w:rsidRPr="001B367A" w:rsidRDefault="00C47FB3" w:rsidP="008E60D3">
            <w:pPr>
              <w:pStyle w:val="PL"/>
            </w:pPr>
            <w:r w:rsidRPr="001B367A">
              <w:t xml:space="preserve">      required:</w:t>
            </w:r>
          </w:p>
          <w:p w14:paraId="5DB21B21" w14:textId="7EBB3396" w:rsidR="00C47FB3" w:rsidRPr="001B367A" w:rsidRDefault="00C47FB3" w:rsidP="008E60D3">
            <w:pPr>
              <w:pStyle w:val="PL"/>
            </w:pPr>
            <w:r w:rsidRPr="001B367A">
              <w:t xml:space="preserve">        - </w:t>
            </w:r>
            <w:r w:rsidR="00FD6247">
              <w:t>nrParameters</w:t>
            </w:r>
          </w:p>
          <w:p w14:paraId="14C7A2C6" w14:textId="77777777" w:rsidR="00C47FB3" w:rsidRPr="001B367A" w:rsidRDefault="00C47FB3" w:rsidP="008E60D3">
            <w:pPr>
              <w:pStyle w:val="PL"/>
            </w:pPr>
          </w:p>
          <w:p w14:paraId="1C7092D6" w14:textId="77777777" w:rsidR="00FD6247" w:rsidRPr="001B367A" w:rsidRDefault="00FD6247" w:rsidP="00FD6247">
            <w:pPr>
              <w:pStyle w:val="PL"/>
            </w:pPr>
            <w:r w:rsidRPr="001B367A">
              <w:t xml:space="preserve">    </w:t>
            </w:r>
            <w:r w:rsidRPr="00171030">
              <w:t>N</w:t>
            </w:r>
            <w:r>
              <w:t>r</w:t>
            </w:r>
            <w:r w:rsidRPr="00171030">
              <w:t>Parameter</w:t>
            </w:r>
            <w:r>
              <w:t>Set</w:t>
            </w:r>
            <w:r w:rsidRPr="001B367A">
              <w:t>:</w:t>
            </w:r>
          </w:p>
          <w:p w14:paraId="25BDDB6F" w14:textId="77777777" w:rsidR="00FD6247" w:rsidRPr="001B367A" w:rsidRDefault="00FD6247" w:rsidP="00FD6247">
            <w:pPr>
              <w:pStyle w:val="PL"/>
            </w:pPr>
            <w:r w:rsidRPr="001B367A">
              <w:t xml:space="preserve">      type: object</w:t>
            </w:r>
          </w:p>
          <w:p w14:paraId="7F97F3EF" w14:textId="77777777" w:rsidR="00FD6247" w:rsidRPr="001B367A" w:rsidRDefault="00FD6247" w:rsidP="00FD6247">
            <w:pPr>
              <w:pStyle w:val="PL"/>
            </w:pPr>
            <w:r w:rsidRPr="001B367A">
              <w:t xml:space="preserve">      properties:</w:t>
            </w:r>
          </w:p>
          <w:p w14:paraId="03760406" w14:textId="77777777" w:rsidR="00FD6247" w:rsidRPr="001B367A" w:rsidRDefault="00FD6247" w:rsidP="00FD6247">
            <w:pPr>
              <w:pStyle w:val="PL"/>
            </w:pPr>
            <w:r w:rsidRPr="001B367A">
              <w:t xml:space="preserve">        </w:t>
            </w:r>
            <w:r>
              <w:t>f</w:t>
            </w:r>
            <w:r w:rsidRPr="00FB54CB">
              <w:rPr>
                <w:rFonts w:eastAsia="SimSun" w:cs="Arial"/>
              </w:rPr>
              <w:t>reqBandIndicator</w:t>
            </w:r>
            <w:r w:rsidRPr="001B367A">
              <w:t>:</w:t>
            </w:r>
          </w:p>
          <w:p w14:paraId="618518BE" w14:textId="77777777" w:rsidR="00FD6247" w:rsidRPr="001B367A" w:rsidRDefault="00FD6247" w:rsidP="00FD6247">
            <w:pPr>
              <w:pStyle w:val="PL"/>
            </w:pPr>
            <w:r w:rsidRPr="001B367A">
              <w:t xml:space="preserve">          $ref: 'TS29571_CommonData.yaml#/components/schemas/</w:t>
            </w:r>
            <w:r>
              <w:t>Uinteger</w:t>
            </w:r>
            <w:r w:rsidRPr="001B367A">
              <w:t>'</w:t>
            </w:r>
          </w:p>
          <w:p w14:paraId="4A132490" w14:textId="77777777" w:rsidR="00FD6247" w:rsidRPr="001B367A" w:rsidRDefault="00FD6247" w:rsidP="00FD6247">
            <w:pPr>
              <w:pStyle w:val="PL"/>
            </w:pPr>
            <w:r w:rsidRPr="001B367A">
              <w:t xml:space="preserve">        </w:t>
            </w:r>
            <w:r>
              <w:t>a</w:t>
            </w:r>
            <w:r w:rsidRPr="00FB54CB">
              <w:rPr>
                <w:rFonts w:eastAsia="SimSun" w:cs="Arial"/>
              </w:rPr>
              <w:t>RFCNValue</w:t>
            </w:r>
            <w:r w:rsidRPr="001B367A">
              <w:t>:</w:t>
            </w:r>
          </w:p>
          <w:p w14:paraId="5B6E8599" w14:textId="77777777" w:rsidR="00FD6247" w:rsidRPr="001B367A" w:rsidRDefault="00FD6247" w:rsidP="00FD6247">
            <w:pPr>
              <w:pStyle w:val="PL"/>
            </w:pPr>
            <w:r w:rsidRPr="001B367A">
              <w:t xml:space="preserve">          $ref: 'TS29571_CommonData.yaml#/components/schemas/</w:t>
            </w:r>
            <w:r>
              <w:t>Uinteger</w:t>
            </w:r>
            <w:r w:rsidRPr="001B367A">
              <w:t>'</w:t>
            </w:r>
          </w:p>
          <w:p w14:paraId="3A081DE4" w14:textId="77777777" w:rsidR="00FD6247" w:rsidRPr="001B367A" w:rsidRDefault="00FD6247" w:rsidP="00FD6247">
            <w:pPr>
              <w:pStyle w:val="PL"/>
            </w:pPr>
            <w:r w:rsidRPr="001B367A">
              <w:t xml:space="preserve">      required:</w:t>
            </w:r>
          </w:p>
          <w:p w14:paraId="646F8F77" w14:textId="77777777" w:rsidR="00FD6247" w:rsidRPr="001B367A" w:rsidRDefault="00FD6247" w:rsidP="00FD6247">
            <w:pPr>
              <w:pStyle w:val="PL"/>
            </w:pPr>
            <w:r w:rsidRPr="001B367A">
              <w:t xml:space="preserve">        - </w:t>
            </w:r>
            <w:r>
              <w:t>f</w:t>
            </w:r>
            <w:r w:rsidRPr="00FB54CB">
              <w:rPr>
                <w:rFonts w:eastAsia="SimSun" w:cs="Arial"/>
              </w:rPr>
              <w:t>reqBandIndicator</w:t>
            </w:r>
          </w:p>
          <w:p w14:paraId="26DFA7B1" w14:textId="77777777" w:rsidR="00FD6247" w:rsidRPr="001B367A" w:rsidRDefault="00FD6247" w:rsidP="00FD6247">
            <w:pPr>
              <w:pStyle w:val="PL"/>
            </w:pPr>
            <w:r w:rsidRPr="001B367A">
              <w:t xml:space="preserve">        - </w:t>
            </w:r>
            <w:r>
              <w:t>a</w:t>
            </w:r>
            <w:r w:rsidRPr="00FB54CB">
              <w:rPr>
                <w:rFonts w:eastAsia="SimSun" w:cs="Arial"/>
              </w:rPr>
              <w:t>RFCNValue</w:t>
            </w: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01E698CF" w:rsidR="00C47FB3" w:rsidRPr="001B367A" w:rsidRDefault="00C47FB3" w:rsidP="008E60D3">
            <w:pPr>
              <w:pStyle w:val="PL"/>
            </w:pPr>
            <w:r w:rsidRPr="001B367A">
              <w:t xml:space="preserve">            $ref: 'TS26512_CommonData.yaml#/components/</w:t>
            </w:r>
            <w:r w:rsidR="00FD6247">
              <w:t>schemas/</w:t>
            </w:r>
            <w:r w:rsidRPr="001B367A">
              <w:t>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480" w:name="_CRAnnexBinformative"/>
      <w:bookmarkStart w:id="481" w:name="_Toc171663473"/>
      <w:bookmarkEnd w:id="480"/>
      <w:r w:rsidRPr="001B367A">
        <w:rPr>
          <w:lang w:eastAsia="ja-JP"/>
        </w:rPr>
        <w:t>Annex</w:t>
      </w:r>
      <w:r w:rsidRPr="001B367A">
        <w:t xml:space="preserve"> B (informative)</w:t>
      </w:r>
      <w:r w:rsidR="0031628D" w:rsidRPr="001B367A">
        <w:t>:</w:t>
      </w:r>
      <w:r w:rsidRPr="001B367A">
        <w:br/>
        <w:t>Service Announcement examples</w:t>
      </w:r>
      <w:bookmarkEnd w:id="481"/>
    </w:p>
    <w:p w14:paraId="49E5B786" w14:textId="2C0AE144" w:rsidR="000F7875" w:rsidRPr="001B367A" w:rsidRDefault="000F7875" w:rsidP="000F7875">
      <w:pPr>
        <w:pStyle w:val="Heading1"/>
      </w:pPr>
      <w:bookmarkStart w:id="482" w:name="_CRB_1"/>
      <w:bookmarkStart w:id="483" w:name="_Toc171663474"/>
      <w:bookmarkEnd w:id="482"/>
      <w:r w:rsidRPr="001B367A">
        <w:t>B.1</w:t>
      </w:r>
      <w:r w:rsidRPr="001B367A">
        <w:tab/>
        <w:t>XML-based representation</w:t>
      </w:r>
      <w:bookmarkEnd w:id="483"/>
    </w:p>
    <w:p w14:paraId="3870CAD7" w14:textId="681772FB" w:rsidR="000F7875" w:rsidRPr="001B367A" w:rsidRDefault="000F7875" w:rsidP="000F7875">
      <w:pPr>
        <w:pStyle w:val="Heading1"/>
      </w:pPr>
      <w:bookmarkStart w:id="484" w:name="_CRB_2"/>
      <w:bookmarkStart w:id="485" w:name="_Toc171663475"/>
      <w:bookmarkEnd w:id="484"/>
      <w:r w:rsidRPr="001B367A">
        <w:t>B.2</w:t>
      </w:r>
      <w:r w:rsidRPr="001B367A">
        <w:tab/>
        <w:t>JSON-based representation</w:t>
      </w:r>
      <w:bookmarkEnd w:id="485"/>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486" w:name="_CRAnnexCnormative"/>
      <w:bookmarkStart w:id="487" w:name="_Toc171663476"/>
      <w:bookmarkEnd w:id="486"/>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487"/>
    </w:p>
    <w:p w14:paraId="0E77F77B" w14:textId="77777777" w:rsidR="00C47FB3" w:rsidRPr="001B367A" w:rsidRDefault="00C47FB3" w:rsidP="001B367A">
      <w:pPr>
        <w:pStyle w:val="Heading1"/>
        <w:rPr>
          <w:lang w:eastAsia="ja-JP"/>
        </w:rPr>
      </w:pPr>
      <w:bookmarkStart w:id="488" w:name="_Toc171663477"/>
      <w:r w:rsidRPr="001B367A">
        <w:rPr>
          <w:lang w:eastAsia="ja-JP"/>
        </w:rPr>
        <w:t>C.1</w:t>
      </w:r>
      <w:r w:rsidRPr="001B367A">
        <w:rPr>
          <w:lang w:eastAsia="ja-JP"/>
        </w:rPr>
        <w:tab/>
        <w:t>General</w:t>
      </w:r>
      <w:bookmarkEnd w:id="488"/>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489" w:name="_Toc171663478"/>
      <w:r w:rsidRPr="001B367A">
        <w:rPr>
          <w:lang w:eastAsia="ja-JP"/>
        </w:rPr>
        <w:t>C.2</w:t>
      </w:r>
      <w:r w:rsidRPr="001B367A">
        <w:rPr>
          <w:lang w:eastAsia="ja-JP"/>
        </w:rPr>
        <w:tab/>
        <w:t>Controlled vocabulary of conformance profile identifiers</w:t>
      </w:r>
      <w:bookmarkEnd w:id="489"/>
    </w:p>
    <w:p w14:paraId="03BD6F47" w14:textId="0B4D6C15" w:rsidR="00C47FB3" w:rsidRPr="001B367A" w:rsidRDefault="00C47FB3" w:rsidP="001B367A">
      <w:pPr>
        <w:pStyle w:val="TH"/>
        <w:rPr>
          <w:lang w:eastAsia="ja-JP"/>
        </w:rPr>
      </w:pPr>
      <w:r w:rsidRPr="001B367A">
        <w:rPr>
          <w:lang w:eastAsia="ja-JP"/>
        </w:rPr>
        <w:t>Table 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000000" w:rsidP="001B367A">
            <w:pPr>
              <w:pStyle w:val="TAC"/>
            </w:pPr>
            <w:hyperlink r:id="rId17"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43AED187" w14:textId="4EE5D360" w:rsidR="0018701E" w:rsidRPr="001B367A" w:rsidRDefault="00120562" w:rsidP="00AA6723">
      <w:pPr>
        <w:pStyle w:val="Heading8"/>
      </w:pPr>
      <w:r w:rsidRPr="001B367A">
        <w:rPr>
          <w:lang w:eastAsia="ja-JP"/>
        </w:rPr>
        <w:br w:type="page"/>
      </w:r>
      <w:bookmarkStart w:id="490" w:name="_CRAnnexDnormative"/>
      <w:bookmarkStart w:id="491" w:name="_Toc171663479"/>
      <w:bookmarkEnd w:id="490"/>
      <w:r w:rsidR="0018701E" w:rsidRPr="001B367A">
        <w:rPr>
          <w:lang w:eastAsia="ja-JP"/>
        </w:rPr>
        <w:t>Annex</w:t>
      </w:r>
      <w:r w:rsidR="0018701E" w:rsidRPr="001B367A">
        <w:t xml:space="preserve"> D (normative):</w:t>
      </w:r>
      <w:r w:rsidR="0018701E" w:rsidRPr="001B367A">
        <w:br/>
        <w:t>Syntax for object manifest</w:t>
      </w:r>
      <w:bookmarkEnd w:id="491"/>
    </w:p>
    <w:p w14:paraId="24A8F42C" w14:textId="2E3A1C29" w:rsidR="0018701E" w:rsidRPr="001B367A" w:rsidRDefault="0018701E" w:rsidP="0018701E">
      <w:pPr>
        <w:pStyle w:val="Heading1"/>
      </w:pPr>
      <w:bookmarkStart w:id="492" w:name="_CRD_1"/>
      <w:bookmarkStart w:id="493" w:name="_Toc171663480"/>
      <w:bookmarkEnd w:id="492"/>
      <w:r w:rsidRPr="001B367A">
        <w:t>D.1</w:t>
      </w:r>
      <w:r w:rsidRPr="001B367A">
        <w:tab/>
        <w:t>Object manifest schema</w:t>
      </w:r>
      <w:bookmarkEnd w:id="493"/>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2454B0"/>
    <w:p w14:paraId="7D3D40FC" w14:textId="4E060F46" w:rsidR="00B865D2" w:rsidRPr="001B367A" w:rsidRDefault="00AA6723" w:rsidP="00AA6723">
      <w:pPr>
        <w:pStyle w:val="Heading8"/>
        <w:rPr>
          <w:lang w:eastAsia="fr-FR"/>
        </w:rPr>
      </w:pPr>
      <w:bookmarkStart w:id="494" w:name="_CRAnnexEnormative"/>
      <w:bookmarkEnd w:id="494"/>
      <w:r>
        <w:br w:type="page"/>
      </w:r>
      <w:bookmarkStart w:id="495" w:name="_Toc171663481"/>
      <w:r w:rsidR="00B865D2" w:rsidRPr="001B367A">
        <w:t>Annex E (</w:t>
      </w:r>
      <w:r w:rsidR="00B865D2" w:rsidRPr="001B367A">
        <w:rPr>
          <w:lang w:eastAsia="ja-JP"/>
        </w:rPr>
        <w:t>normative</w:t>
      </w:r>
      <w:r w:rsidR="00B865D2" w:rsidRPr="001B367A">
        <w:t>):</w:t>
      </w:r>
      <w:r w:rsidR="00B865D2" w:rsidRPr="001B367A">
        <w:br/>
      </w:r>
      <w:r w:rsidR="00B865D2" w:rsidRPr="001B367A">
        <w:rPr>
          <w:lang w:eastAsia="ja-JP"/>
        </w:rPr>
        <w:t>IANA registration</w:t>
      </w:r>
      <w:bookmarkEnd w:id="495"/>
    </w:p>
    <w:p w14:paraId="31F2EF38" w14:textId="77777777" w:rsidR="00B865D2" w:rsidRPr="001B367A" w:rsidRDefault="00B865D2" w:rsidP="00B865D2">
      <w:pPr>
        <w:pStyle w:val="Heading1"/>
      </w:pPr>
      <w:bookmarkStart w:id="496" w:name="_CRE_1"/>
      <w:bookmarkStart w:id="497" w:name="_Toc26286752"/>
      <w:bookmarkStart w:id="498" w:name="_Toc106261008"/>
      <w:bookmarkStart w:id="499" w:name="_Toc171663482"/>
      <w:bookmarkEnd w:id="496"/>
      <w:r w:rsidRPr="001B367A">
        <w:t>E.1</w:t>
      </w:r>
      <w:r w:rsidRPr="001B367A">
        <w:tab/>
      </w:r>
      <w:bookmarkEnd w:id="497"/>
      <w:bookmarkEnd w:id="498"/>
      <w:r w:rsidRPr="001B367A">
        <w:t>General</w:t>
      </w:r>
      <w:bookmarkEnd w:id="499"/>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00" w:name="_CRE_2"/>
      <w:bookmarkStart w:id="501" w:name="_Toc171663483"/>
      <w:bookmarkEnd w:id="500"/>
      <w:r w:rsidRPr="001B367A">
        <w:t>E.2</w:t>
      </w:r>
      <w:r w:rsidRPr="001B367A">
        <w:tab/>
        <w:t>Registration of MIME media type "application/mbs-user-service-description</w:t>
      </w:r>
      <w:r w:rsidR="00C47FB3" w:rsidRPr="001B367A">
        <w:t>s</w:t>
      </w:r>
      <w:r w:rsidRPr="001B367A">
        <w:t>+json"</w:t>
      </w:r>
      <w:bookmarkEnd w:id="501"/>
    </w:p>
    <w:p w14:paraId="28B2E0AF" w14:textId="77777777" w:rsidR="00B865D2" w:rsidRPr="001B367A" w:rsidRDefault="00B865D2" w:rsidP="00B865D2">
      <w:pPr>
        <w:pStyle w:val="Heading2"/>
      </w:pPr>
      <w:bookmarkStart w:id="502" w:name="_CRE_2_1"/>
      <w:bookmarkStart w:id="503" w:name="_Toc171663484"/>
      <w:bookmarkEnd w:id="502"/>
      <w:r w:rsidRPr="001B367A">
        <w:t>E.2.1</w:t>
      </w:r>
      <w:r w:rsidRPr="001B367A">
        <w:tab/>
        <w:t>General</w:t>
      </w:r>
      <w:bookmarkEnd w:id="503"/>
    </w:p>
    <w:p w14:paraId="71626B9E" w14:textId="55B89218" w:rsidR="00B865D2" w:rsidRPr="001B367A" w:rsidRDefault="00B865D2" w:rsidP="00B865D2">
      <w:bookmarkStart w:id="504"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05" w:name="_CRTableE_2_11"/>
      <w:bookmarkEnd w:id="504"/>
      <w:r w:rsidRPr="001B367A">
        <w:t>Table </w:t>
      </w:r>
      <w:bookmarkEnd w:id="505"/>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06"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07" w:name="_MCCTEMPBM_CRPT22990115___5" w:colFirst="0" w:colLast="0"/>
            <w:bookmarkEnd w:id="506"/>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08" w:name="_MCCTEMPBM_CRPT22990116___5" w:colFirst="0" w:colLast="0"/>
            <w:bookmarkEnd w:id="507"/>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09" w:name="_MCCTEMPBM_CRPT22990117___5" w:colFirst="0" w:colLast="0"/>
            <w:bookmarkEnd w:id="508"/>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10" w:name="_MCCTEMPBM_CRPT22990118___5" w:colFirst="0" w:colLast="0"/>
            <w:bookmarkEnd w:id="509"/>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11" w:name="_MCCTEMPBM_CRPT22990119___5" w:colFirst="0" w:colLast="0"/>
            <w:bookmarkEnd w:id="510"/>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12" w:name="_MCCTEMPBM_CRPT22990120___5" w:colFirst="0" w:colLast="0"/>
            <w:bookmarkEnd w:id="511"/>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13" w:name="_MCCTEMPBM_CRPT22990121___5" w:colFirst="0" w:colLast="0"/>
            <w:bookmarkEnd w:id="512"/>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14" w:name="_MCCTEMPBM_CRPT22990122___5" w:colFirst="0" w:colLast="0"/>
            <w:bookmarkEnd w:id="513"/>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15" w:name="_MCCTEMPBM_CRPT22990123___5" w:colFirst="0" w:colLast="1"/>
            <w:bookmarkEnd w:id="514"/>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6001F3">
            <w:pPr>
              <w:pStyle w:val="TALcontinuation"/>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16" w:name="_MCCTEMPBM_CRPT22990124___5" w:colFirst="0" w:colLast="0"/>
            <w:bookmarkEnd w:id="515"/>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17" w:name="_MCCTEMPBM_CRPT22990125___5" w:colFirst="0" w:colLast="1"/>
            <w:bookmarkEnd w:id="516"/>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6001F3">
            <w:pPr>
              <w:pStyle w:val="TALcontinuation"/>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18" w:name="_MCCTEMPBM_CRPT22990126___5" w:colFirst="0" w:colLast="0"/>
            <w:bookmarkEnd w:id="517"/>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19" w:name="_MCCTEMPBM_CRPT22990127___5" w:colFirst="0" w:colLast="0"/>
            <w:bookmarkEnd w:id="518"/>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19"/>
    </w:tbl>
    <w:p w14:paraId="3C3172A9" w14:textId="77777777" w:rsidR="00B865D2" w:rsidRPr="001B367A" w:rsidRDefault="00B865D2" w:rsidP="001B367A"/>
    <w:p w14:paraId="50088374" w14:textId="77777777" w:rsidR="00B865D2" w:rsidRPr="001B367A" w:rsidRDefault="00B865D2" w:rsidP="00B865D2">
      <w:pPr>
        <w:pStyle w:val="Heading2"/>
      </w:pPr>
      <w:bookmarkStart w:id="520" w:name="_CRE_2_2"/>
      <w:bookmarkStart w:id="521" w:name="_Toc171663485"/>
      <w:bookmarkEnd w:id="520"/>
      <w:r w:rsidRPr="001B367A">
        <w:t>E.2.2</w:t>
      </w:r>
      <w:r w:rsidRPr="001B367A">
        <w:tab/>
        <w:t>Profiles parameter</w:t>
      </w:r>
      <w:bookmarkEnd w:id="521"/>
    </w:p>
    <w:p w14:paraId="71A7CC9C" w14:textId="2629340F" w:rsidR="00B865D2" w:rsidRPr="001B367A" w:rsidRDefault="00B865D2" w:rsidP="002454B0">
      <w:pPr>
        <w:keepNext/>
      </w:pPr>
      <w:bookmarkStart w:id="522"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23" w:name="_CRTableE_2_21"/>
      <w:bookmarkEnd w:id="522"/>
      <w:r w:rsidRPr="001B367A">
        <w:t>Table </w:t>
      </w:r>
      <w:bookmarkEnd w:id="523"/>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24"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25" w:name="_MCCTEMPBM_CRPT22990130___5" w:colFirst="0" w:colLast="0"/>
            <w:bookmarkEnd w:id="524"/>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26" w:name="_MCCTEMPBM_CRPT22990131___5" w:colFirst="0" w:colLast="1"/>
            <w:bookmarkEnd w:id="525"/>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6001F3">
            <w:pPr>
              <w:pStyle w:val="TALcontinuation"/>
              <w:rPr>
                <w:lang w:val="en-GB"/>
              </w:rPr>
            </w:pPr>
            <w:r w:rsidRPr="001B367A">
              <w:rPr>
                <w:lang w:val="en-GB"/>
              </w:rPr>
              <w:t>The value is a fully-qualified term identifier URI from a controlled vocabulary.</w:t>
            </w:r>
          </w:p>
          <w:p w14:paraId="1161BD44" w14:textId="77777777" w:rsidR="00B865D2" w:rsidRPr="001B367A" w:rsidRDefault="00B865D2" w:rsidP="006001F3">
            <w:pPr>
              <w:pStyle w:val="TALcontinuation"/>
              <w:rPr>
                <w:lang w:val="en-GB"/>
              </w:rPr>
            </w:pPr>
            <w:r w:rsidRPr="001B367A">
              <w:rPr>
                <w:lang w:val="en-GB"/>
              </w:rPr>
              <w:t>The set of profile identifiers indicated in this parameter should match the set indicated in the profiles attribute of the corresponding User Service Description.</w:t>
            </w:r>
          </w:p>
        </w:tc>
      </w:tr>
      <w:bookmarkEnd w:id="526"/>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27"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28" w:name="_CRAnnexFinformative"/>
      <w:bookmarkEnd w:id="527"/>
      <w:bookmarkEnd w:id="528"/>
      <w:r w:rsidRPr="001B367A">
        <w:br w:type="page"/>
      </w:r>
      <w:bookmarkStart w:id="529" w:name="_Toc96455548"/>
      <w:bookmarkStart w:id="530" w:name="_Toc171663486"/>
      <w:r w:rsidR="00080512" w:rsidRPr="001B367A">
        <w:t xml:space="preserve">Annex </w:t>
      </w:r>
      <w:r w:rsidR="00B865D2" w:rsidRPr="001B367A">
        <w:t>F</w:t>
      </w:r>
      <w:r w:rsidR="00080512" w:rsidRPr="001B367A">
        <w:t xml:space="preserve"> (informative):</w:t>
      </w:r>
      <w:r w:rsidR="00080512" w:rsidRPr="001B367A">
        <w:br/>
        <w:t>Change history</w:t>
      </w:r>
      <w:bookmarkEnd w:id="529"/>
      <w:bookmarkEnd w:id="53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31" w:name="historyclause"/>
            <w:bookmarkEnd w:id="531"/>
            <w:r w:rsidRPr="001B367A">
              <w:rPr>
                <w:b/>
              </w:rPr>
              <w:t>Change history</w:t>
            </w:r>
          </w:p>
        </w:tc>
      </w:tr>
      <w:tr w:rsidR="001B367A" w:rsidRPr="001B367A"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6374F7" w:rsidRPr="001B367A" w14:paraId="3AD4A166" w14:textId="77777777" w:rsidTr="00EF6290">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6374F7" w:rsidRPr="001B367A" w14:paraId="2C9848CE" w14:textId="77777777" w:rsidTr="00EF6290">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6374F7" w:rsidRPr="001B367A" w14:paraId="6CCD080E" w14:textId="77777777" w:rsidTr="00EF6290">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6374F7" w:rsidRPr="001B367A" w14:paraId="061E51CC" w14:textId="77777777" w:rsidTr="00EF6290">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6374F7" w:rsidRPr="001B367A" w14:paraId="0BEB47AF" w14:textId="77777777" w:rsidTr="00EF6290">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6374F7" w:rsidRPr="001B367A" w14:paraId="6A811248" w14:textId="77777777" w:rsidTr="00EF6290">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6374F7" w:rsidRPr="001B367A" w14:paraId="665E5E5B" w14:textId="77777777" w:rsidTr="00EF6290">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6374F7" w:rsidRPr="001B367A" w14:paraId="24785464" w14:textId="77777777" w:rsidTr="00EF6290">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6374F7" w:rsidRPr="001B367A" w14:paraId="40A201B4" w14:textId="77777777" w:rsidTr="00EF6290">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6374F7" w:rsidRPr="001B367A" w14:paraId="66FC7E07" w14:textId="77777777" w:rsidTr="00EF6290">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6374F7" w:rsidRPr="001B367A" w14:paraId="538A67A0" w14:textId="77777777" w:rsidTr="00EF6290">
        <w:trPr>
          <w:cantSplit/>
          <w:jc w:val="center"/>
        </w:trPr>
        <w:tc>
          <w:tcPr>
            <w:tcW w:w="846" w:type="dxa"/>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046B6F9" w14:textId="0A28D2B3" w:rsidR="006374F7" w:rsidRPr="001B367A" w:rsidRDefault="006374F7" w:rsidP="006374F7">
            <w:pPr>
              <w:pStyle w:val="TAL"/>
              <w:rPr>
                <w:sz w:val="16"/>
                <w:szCs w:val="16"/>
              </w:rPr>
            </w:pPr>
            <w:r w:rsidRPr="001B367A">
              <w:rPr>
                <w:sz w:val="16"/>
                <w:szCs w:val="16"/>
              </w:rPr>
              <w:fldChar w:fldCharType="begin"/>
            </w:r>
            <w:r w:rsidRPr="001B367A">
              <w:rPr>
                <w:sz w:val="16"/>
                <w:szCs w:val="16"/>
              </w:rPr>
              <w:instrText xml:space="preserve"> DOCPROPERTY  CrTitle  \* MERGEFORMAT </w:instrText>
            </w:r>
            <w:r w:rsidRPr="001B367A">
              <w:rPr>
                <w:sz w:val="16"/>
                <w:szCs w:val="16"/>
              </w:rPr>
              <w:fldChar w:fldCharType="separate"/>
            </w:r>
            <w:r w:rsidRPr="001B367A">
              <w:rPr>
                <w:sz w:val="16"/>
                <w:szCs w:val="16"/>
              </w:rPr>
              <w:t>[5MBP3] API for unicast retrieval of MBS User Service Announcement</w:t>
            </w:r>
            <w:r w:rsidRPr="001B367A">
              <w:rPr>
                <w:sz w:val="16"/>
                <w:szCs w:val="16"/>
              </w:rPr>
              <w:fldChar w:fldCharType="end"/>
            </w:r>
          </w:p>
        </w:tc>
        <w:tc>
          <w:tcPr>
            <w:tcW w:w="855" w:type="dxa"/>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6374F7" w:rsidRPr="001B367A" w14:paraId="4FF298EA" w14:textId="77777777" w:rsidTr="00EF6290">
        <w:trPr>
          <w:cantSplit/>
          <w:jc w:val="center"/>
        </w:trPr>
        <w:tc>
          <w:tcPr>
            <w:tcW w:w="846" w:type="dxa"/>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2E57FE" w:rsidRPr="001B367A" w14:paraId="4BE9A4B1" w14:textId="77777777" w:rsidTr="00EF6290">
        <w:trPr>
          <w:cantSplit/>
          <w:jc w:val="center"/>
        </w:trPr>
        <w:tc>
          <w:tcPr>
            <w:tcW w:w="846" w:type="dxa"/>
            <w:shd w:val="solid" w:color="FFFFFF" w:fill="auto"/>
          </w:tcPr>
          <w:p w14:paraId="502FD0F7" w14:textId="10A331FF" w:rsidR="002E57FE" w:rsidRPr="001B367A" w:rsidRDefault="002E57FE" w:rsidP="006374F7">
            <w:pPr>
              <w:pStyle w:val="TAL"/>
              <w:rPr>
                <w:sz w:val="16"/>
                <w:szCs w:val="16"/>
              </w:rPr>
            </w:pPr>
            <w:r>
              <w:rPr>
                <w:sz w:val="16"/>
                <w:szCs w:val="16"/>
              </w:rPr>
              <w:t>2024-0</w:t>
            </w:r>
            <w:r w:rsidR="00870611">
              <w:rPr>
                <w:sz w:val="16"/>
                <w:szCs w:val="16"/>
              </w:rPr>
              <w:t>5</w:t>
            </w:r>
          </w:p>
        </w:tc>
        <w:tc>
          <w:tcPr>
            <w:tcW w:w="1134" w:type="dxa"/>
            <w:shd w:val="solid" w:color="FFFFFF" w:fill="auto"/>
          </w:tcPr>
          <w:p w14:paraId="5570712A" w14:textId="42F3A2BB" w:rsidR="002E57FE" w:rsidRPr="001B367A" w:rsidRDefault="00C02C01" w:rsidP="006374F7">
            <w:pPr>
              <w:pStyle w:val="TAL"/>
              <w:rPr>
                <w:sz w:val="16"/>
                <w:szCs w:val="16"/>
              </w:rPr>
            </w:pPr>
            <w:r>
              <w:rPr>
                <w:sz w:val="16"/>
                <w:szCs w:val="16"/>
              </w:rPr>
              <w:t>-</w:t>
            </w:r>
          </w:p>
        </w:tc>
        <w:tc>
          <w:tcPr>
            <w:tcW w:w="1138" w:type="dxa"/>
            <w:shd w:val="solid" w:color="FFFFFF" w:fill="auto"/>
          </w:tcPr>
          <w:p w14:paraId="55B24581" w14:textId="414BACA5" w:rsidR="002E57FE" w:rsidRPr="001B367A" w:rsidRDefault="00C02C01" w:rsidP="006374F7">
            <w:pPr>
              <w:pStyle w:val="TAL"/>
              <w:rPr>
                <w:sz w:val="16"/>
                <w:szCs w:val="16"/>
              </w:rPr>
            </w:pPr>
            <w:r>
              <w:rPr>
                <w:sz w:val="16"/>
                <w:szCs w:val="16"/>
              </w:rPr>
              <w:t>-</w:t>
            </w:r>
          </w:p>
        </w:tc>
        <w:tc>
          <w:tcPr>
            <w:tcW w:w="705" w:type="dxa"/>
            <w:shd w:val="solid" w:color="FFFFFF" w:fill="auto"/>
          </w:tcPr>
          <w:p w14:paraId="33213942" w14:textId="2AD81127" w:rsidR="002E57FE" w:rsidRPr="001B367A" w:rsidRDefault="00C02C01" w:rsidP="006374F7">
            <w:pPr>
              <w:pStyle w:val="TAC"/>
              <w:rPr>
                <w:sz w:val="16"/>
                <w:szCs w:val="16"/>
              </w:rPr>
            </w:pPr>
            <w:r>
              <w:rPr>
                <w:sz w:val="16"/>
                <w:szCs w:val="16"/>
              </w:rPr>
              <w:t>-</w:t>
            </w:r>
          </w:p>
        </w:tc>
        <w:tc>
          <w:tcPr>
            <w:tcW w:w="567" w:type="dxa"/>
            <w:shd w:val="solid" w:color="FFFFFF" w:fill="auto"/>
          </w:tcPr>
          <w:p w14:paraId="1C9E7930" w14:textId="7E4FB32B" w:rsidR="002E57FE" w:rsidRPr="001B367A" w:rsidRDefault="00C02C01" w:rsidP="006374F7">
            <w:pPr>
              <w:pStyle w:val="TAC"/>
              <w:rPr>
                <w:sz w:val="16"/>
                <w:szCs w:val="16"/>
              </w:rPr>
            </w:pPr>
            <w:r>
              <w:rPr>
                <w:sz w:val="16"/>
                <w:szCs w:val="16"/>
              </w:rPr>
              <w:t>-</w:t>
            </w:r>
          </w:p>
        </w:tc>
        <w:tc>
          <w:tcPr>
            <w:tcW w:w="567" w:type="dxa"/>
            <w:shd w:val="solid" w:color="FFFFFF" w:fill="auto"/>
          </w:tcPr>
          <w:p w14:paraId="069BE29C" w14:textId="7D91692C" w:rsidR="002E57FE" w:rsidRPr="001B367A" w:rsidRDefault="00C02C01" w:rsidP="006374F7">
            <w:pPr>
              <w:pStyle w:val="TAC"/>
              <w:rPr>
                <w:sz w:val="16"/>
                <w:szCs w:val="16"/>
              </w:rPr>
            </w:pPr>
            <w:r>
              <w:rPr>
                <w:sz w:val="16"/>
                <w:szCs w:val="16"/>
              </w:rPr>
              <w:t>-</w:t>
            </w:r>
          </w:p>
        </w:tc>
        <w:tc>
          <w:tcPr>
            <w:tcW w:w="3827" w:type="dxa"/>
            <w:shd w:val="solid" w:color="FFFFFF" w:fill="auto"/>
          </w:tcPr>
          <w:p w14:paraId="255128AE" w14:textId="4F137280" w:rsidR="002E57FE" w:rsidRPr="001B367A" w:rsidRDefault="002E57FE" w:rsidP="006374F7">
            <w:pPr>
              <w:pStyle w:val="TAL"/>
              <w:rPr>
                <w:sz w:val="16"/>
                <w:szCs w:val="16"/>
              </w:rPr>
            </w:pPr>
            <w:r>
              <w:rPr>
                <w:sz w:val="16"/>
                <w:szCs w:val="16"/>
              </w:rPr>
              <w:t>Editorial fixes</w:t>
            </w:r>
            <w:r w:rsidR="00C02C01">
              <w:rPr>
                <w:sz w:val="16"/>
                <w:szCs w:val="16"/>
              </w:rPr>
              <w:t xml:space="preserve"> (MCC)</w:t>
            </w:r>
          </w:p>
        </w:tc>
        <w:tc>
          <w:tcPr>
            <w:tcW w:w="855" w:type="dxa"/>
            <w:shd w:val="solid" w:color="FFFFFF" w:fill="auto"/>
          </w:tcPr>
          <w:p w14:paraId="359262EB" w14:textId="292F7DFE" w:rsidR="002E57FE" w:rsidRPr="001B367A" w:rsidRDefault="002E57FE" w:rsidP="006374F7">
            <w:pPr>
              <w:pStyle w:val="TAC"/>
              <w:rPr>
                <w:sz w:val="16"/>
                <w:szCs w:val="16"/>
              </w:rPr>
            </w:pPr>
            <w:r>
              <w:rPr>
                <w:sz w:val="16"/>
                <w:szCs w:val="16"/>
              </w:rPr>
              <w:t>17.5.1</w:t>
            </w:r>
          </w:p>
        </w:tc>
      </w:tr>
      <w:tr w:rsidR="006001F3" w:rsidRPr="001B367A" w14:paraId="6FC979CC" w14:textId="77777777" w:rsidTr="00EF6290">
        <w:trPr>
          <w:cantSplit/>
          <w:jc w:val="center"/>
        </w:trPr>
        <w:tc>
          <w:tcPr>
            <w:tcW w:w="846" w:type="dxa"/>
            <w:shd w:val="solid" w:color="FFFFFF" w:fill="auto"/>
          </w:tcPr>
          <w:p w14:paraId="050C94C2" w14:textId="33099CBF" w:rsidR="006001F3" w:rsidRDefault="006001F3" w:rsidP="006374F7">
            <w:pPr>
              <w:pStyle w:val="TAL"/>
              <w:rPr>
                <w:sz w:val="16"/>
                <w:szCs w:val="16"/>
              </w:rPr>
            </w:pPr>
            <w:r>
              <w:rPr>
                <w:sz w:val="16"/>
                <w:szCs w:val="16"/>
              </w:rPr>
              <w:t>2024-06</w:t>
            </w:r>
          </w:p>
        </w:tc>
        <w:tc>
          <w:tcPr>
            <w:tcW w:w="1134" w:type="dxa"/>
            <w:shd w:val="solid" w:color="FFFFFF" w:fill="auto"/>
          </w:tcPr>
          <w:p w14:paraId="4EB37BF1" w14:textId="289DC46D" w:rsidR="006001F3" w:rsidRDefault="006001F3" w:rsidP="006374F7">
            <w:pPr>
              <w:pStyle w:val="TAL"/>
              <w:rPr>
                <w:sz w:val="16"/>
                <w:szCs w:val="16"/>
              </w:rPr>
            </w:pPr>
            <w:r>
              <w:rPr>
                <w:sz w:val="16"/>
                <w:szCs w:val="16"/>
              </w:rPr>
              <w:t>SA#104</w:t>
            </w:r>
          </w:p>
        </w:tc>
        <w:tc>
          <w:tcPr>
            <w:tcW w:w="1138" w:type="dxa"/>
            <w:shd w:val="solid" w:color="FFFFFF" w:fill="auto"/>
          </w:tcPr>
          <w:p w14:paraId="56A69F7F" w14:textId="11DF7D9E" w:rsidR="006001F3" w:rsidRDefault="006001F3" w:rsidP="006374F7">
            <w:pPr>
              <w:pStyle w:val="TAL"/>
              <w:rPr>
                <w:sz w:val="16"/>
                <w:szCs w:val="16"/>
              </w:rPr>
            </w:pPr>
            <w:r>
              <w:rPr>
                <w:sz w:val="16"/>
                <w:szCs w:val="16"/>
              </w:rPr>
              <w:t>SP-240856</w:t>
            </w:r>
          </w:p>
        </w:tc>
        <w:tc>
          <w:tcPr>
            <w:tcW w:w="705" w:type="dxa"/>
            <w:shd w:val="solid" w:color="FFFFFF" w:fill="auto"/>
          </w:tcPr>
          <w:p w14:paraId="5141A7E6" w14:textId="43BD4936" w:rsidR="006001F3" w:rsidRDefault="006001F3" w:rsidP="006374F7">
            <w:pPr>
              <w:pStyle w:val="TAC"/>
              <w:rPr>
                <w:sz w:val="16"/>
                <w:szCs w:val="16"/>
              </w:rPr>
            </w:pPr>
            <w:r>
              <w:rPr>
                <w:sz w:val="16"/>
                <w:szCs w:val="16"/>
              </w:rPr>
              <w:t>0016</w:t>
            </w:r>
          </w:p>
        </w:tc>
        <w:tc>
          <w:tcPr>
            <w:tcW w:w="567" w:type="dxa"/>
            <w:shd w:val="solid" w:color="FFFFFF" w:fill="auto"/>
          </w:tcPr>
          <w:p w14:paraId="5ED2F772" w14:textId="13CA5F48" w:rsidR="006001F3" w:rsidRDefault="006001F3" w:rsidP="006374F7">
            <w:pPr>
              <w:pStyle w:val="TAC"/>
              <w:rPr>
                <w:sz w:val="16"/>
                <w:szCs w:val="16"/>
              </w:rPr>
            </w:pPr>
            <w:r>
              <w:rPr>
                <w:sz w:val="16"/>
                <w:szCs w:val="16"/>
              </w:rPr>
              <w:t>4</w:t>
            </w:r>
          </w:p>
        </w:tc>
        <w:tc>
          <w:tcPr>
            <w:tcW w:w="567" w:type="dxa"/>
            <w:shd w:val="solid" w:color="FFFFFF" w:fill="auto"/>
          </w:tcPr>
          <w:p w14:paraId="5E6BC8E6" w14:textId="1674F581" w:rsidR="006001F3" w:rsidRDefault="006001F3" w:rsidP="006374F7">
            <w:pPr>
              <w:pStyle w:val="TAC"/>
              <w:rPr>
                <w:sz w:val="16"/>
                <w:szCs w:val="16"/>
              </w:rPr>
            </w:pPr>
            <w:r>
              <w:rPr>
                <w:sz w:val="16"/>
                <w:szCs w:val="16"/>
              </w:rPr>
              <w:t>F</w:t>
            </w:r>
          </w:p>
        </w:tc>
        <w:tc>
          <w:tcPr>
            <w:tcW w:w="3827" w:type="dxa"/>
            <w:shd w:val="solid" w:color="FFFFFF" w:fill="auto"/>
          </w:tcPr>
          <w:p w14:paraId="6806FC64" w14:textId="5E0EE84A" w:rsidR="006001F3" w:rsidRDefault="006001F3" w:rsidP="006374F7">
            <w:pPr>
              <w:pStyle w:val="TAL"/>
              <w:rPr>
                <w:sz w:val="16"/>
                <w:szCs w:val="16"/>
              </w:rPr>
            </w:pPr>
            <w:r w:rsidRPr="006001F3">
              <w:rPr>
                <w:sz w:val="16"/>
                <w:szCs w:val="16"/>
              </w:rPr>
              <w:t>[5MBP3] Correction of frequency parameters and syntax</w:t>
            </w:r>
          </w:p>
        </w:tc>
        <w:tc>
          <w:tcPr>
            <w:tcW w:w="855" w:type="dxa"/>
            <w:shd w:val="solid" w:color="FFFFFF" w:fill="auto"/>
          </w:tcPr>
          <w:p w14:paraId="6F0D6430" w14:textId="4D502403" w:rsidR="006001F3" w:rsidRDefault="006001F3" w:rsidP="006374F7">
            <w:pPr>
              <w:pStyle w:val="TAC"/>
              <w:rPr>
                <w:sz w:val="16"/>
                <w:szCs w:val="16"/>
              </w:rPr>
            </w:pPr>
            <w:r>
              <w:rPr>
                <w:sz w:val="16"/>
                <w:szCs w:val="16"/>
              </w:rPr>
              <w:t>17.6.0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D1638" w14:textId="77777777" w:rsidR="00CF2106" w:rsidRDefault="00CF2106">
      <w:r>
        <w:separator/>
      </w:r>
    </w:p>
  </w:endnote>
  <w:endnote w:type="continuationSeparator" w:id="0">
    <w:p w14:paraId="7CC64C8D" w14:textId="77777777" w:rsidR="00CF2106" w:rsidRDefault="00CF2106">
      <w:r>
        <w:continuationSeparator/>
      </w:r>
    </w:p>
  </w:endnote>
  <w:endnote w:type="continuationNotice" w:id="1">
    <w:p w14:paraId="16BE6CCD" w14:textId="77777777" w:rsidR="00CF2106" w:rsidRDefault="00CF2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C2856" w14:textId="77777777" w:rsidR="00CF2106" w:rsidRDefault="00CF2106">
      <w:r>
        <w:separator/>
      </w:r>
    </w:p>
  </w:footnote>
  <w:footnote w:type="continuationSeparator" w:id="0">
    <w:p w14:paraId="7746D466" w14:textId="77777777" w:rsidR="00CF2106" w:rsidRDefault="00CF2106">
      <w:r>
        <w:continuationSeparator/>
      </w:r>
    </w:p>
  </w:footnote>
  <w:footnote w:type="continuationNotice" w:id="1">
    <w:p w14:paraId="422327DE" w14:textId="77777777" w:rsidR="00CF2106" w:rsidRDefault="00CF2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2D203409"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AA6C22">
      <w:rPr>
        <w:rFonts w:ascii="Arial" w:hAnsi="Arial" w:cs="Arial"/>
        <w:b/>
        <w:noProof/>
        <w:szCs w:val="18"/>
      </w:rPr>
      <w:t>3GPP TS 26.517 V17.6.0 (2024-06)</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071A3128"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AA6C22">
      <w:rPr>
        <w:rFonts w:ascii="Arial" w:hAnsi="Arial" w:cs="Arial"/>
        <w:b/>
        <w:noProof/>
        <w:szCs w:val="18"/>
      </w:rPr>
      <w:t>Release 17</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72AC4"/>
    <w:rsid w:val="00080512"/>
    <w:rsid w:val="00085DEF"/>
    <w:rsid w:val="000C1A64"/>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A3237"/>
    <w:rsid w:val="001A4C42"/>
    <w:rsid w:val="001A7420"/>
    <w:rsid w:val="001B231B"/>
    <w:rsid w:val="001B367A"/>
    <w:rsid w:val="001B6637"/>
    <w:rsid w:val="001C1091"/>
    <w:rsid w:val="001C21C3"/>
    <w:rsid w:val="001C41CC"/>
    <w:rsid w:val="001D02C2"/>
    <w:rsid w:val="001D487F"/>
    <w:rsid w:val="001D75CA"/>
    <w:rsid w:val="001E5C1B"/>
    <w:rsid w:val="001F056F"/>
    <w:rsid w:val="001F0C1D"/>
    <w:rsid w:val="001F1132"/>
    <w:rsid w:val="001F168B"/>
    <w:rsid w:val="00203EC4"/>
    <w:rsid w:val="0021083D"/>
    <w:rsid w:val="00222A39"/>
    <w:rsid w:val="00225F42"/>
    <w:rsid w:val="002347A2"/>
    <w:rsid w:val="00241542"/>
    <w:rsid w:val="0024476A"/>
    <w:rsid w:val="002454B0"/>
    <w:rsid w:val="002675F0"/>
    <w:rsid w:val="002750ED"/>
    <w:rsid w:val="002765DC"/>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19E7"/>
    <w:rsid w:val="003C3971"/>
    <w:rsid w:val="003D6736"/>
    <w:rsid w:val="003D6AB1"/>
    <w:rsid w:val="003F1F8E"/>
    <w:rsid w:val="003F381C"/>
    <w:rsid w:val="00407E3C"/>
    <w:rsid w:val="0041622E"/>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D2E01"/>
    <w:rsid w:val="005D7526"/>
    <w:rsid w:val="005E19AE"/>
    <w:rsid w:val="005E2542"/>
    <w:rsid w:val="005E393F"/>
    <w:rsid w:val="005E4BB2"/>
    <w:rsid w:val="005E70B5"/>
    <w:rsid w:val="005F3043"/>
    <w:rsid w:val="006001F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2D7B"/>
    <w:rsid w:val="006E5C86"/>
    <w:rsid w:val="006E7418"/>
    <w:rsid w:val="006F5E03"/>
    <w:rsid w:val="00701116"/>
    <w:rsid w:val="00713C44"/>
    <w:rsid w:val="00734A5B"/>
    <w:rsid w:val="0074026F"/>
    <w:rsid w:val="007429F6"/>
    <w:rsid w:val="00744E76"/>
    <w:rsid w:val="007511C7"/>
    <w:rsid w:val="00761EEC"/>
    <w:rsid w:val="00765A66"/>
    <w:rsid w:val="0076631C"/>
    <w:rsid w:val="00774DA4"/>
    <w:rsid w:val="00781F0F"/>
    <w:rsid w:val="007A332B"/>
    <w:rsid w:val="007A4D59"/>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0611"/>
    <w:rsid w:val="008768CA"/>
    <w:rsid w:val="00880B7E"/>
    <w:rsid w:val="00885CC7"/>
    <w:rsid w:val="008B4CF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6EF"/>
    <w:rsid w:val="009323B3"/>
    <w:rsid w:val="00942EC2"/>
    <w:rsid w:val="00946CFA"/>
    <w:rsid w:val="00952A9C"/>
    <w:rsid w:val="009742E9"/>
    <w:rsid w:val="00974F2E"/>
    <w:rsid w:val="00991419"/>
    <w:rsid w:val="00992D63"/>
    <w:rsid w:val="009943C9"/>
    <w:rsid w:val="009B29DC"/>
    <w:rsid w:val="009C2A87"/>
    <w:rsid w:val="009D2349"/>
    <w:rsid w:val="009D27F3"/>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0EAD"/>
    <w:rsid w:val="00A92BA1"/>
    <w:rsid w:val="00AA6723"/>
    <w:rsid w:val="00AA6C22"/>
    <w:rsid w:val="00AB6806"/>
    <w:rsid w:val="00AC23F3"/>
    <w:rsid w:val="00AC6BC6"/>
    <w:rsid w:val="00AD51D3"/>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65D2"/>
    <w:rsid w:val="00B93086"/>
    <w:rsid w:val="00B93215"/>
    <w:rsid w:val="00B93BE1"/>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61852"/>
    <w:rsid w:val="00E62D50"/>
    <w:rsid w:val="00E62DE1"/>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325C8"/>
    <w:rsid w:val="00F35664"/>
    <w:rsid w:val="00F36200"/>
    <w:rsid w:val="00F36A36"/>
    <w:rsid w:val="00F43314"/>
    <w:rsid w:val="00F52D0A"/>
    <w:rsid w:val="00F62643"/>
    <w:rsid w:val="00F653B8"/>
    <w:rsid w:val="00F678CD"/>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qFormat/>
    <w:rsid w:val="006001F3"/>
    <w:pPr>
      <w:spacing w:before="40"/>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782825B2-7AAF-4A59-ADC6-E13FEF32AC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55</Pages>
  <Words>19225</Words>
  <Characters>109583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128551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PCG52_16</cp:lastModifiedBy>
  <cp:revision>5</cp:revision>
  <cp:lastPrinted>2019-02-25T14:05:00Z</cp:lastPrinted>
  <dcterms:created xsi:type="dcterms:W3CDTF">2024-07-12T05:52:00Z</dcterms:created>
  <dcterms:modified xsi:type="dcterms:W3CDTF">2024-07-12T08:16:00Z</dcterms:modified>
</cp:coreProperties>
</file>