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F1382" w:rsidRPr="005670AF" w14:paraId="73367E8B" w14:textId="77777777" w:rsidTr="008002CF">
        <w:trPr>
          <w:cantSplit/>
        </w:trPr>
        <w:tc>
          <w:tcPr>
            <w:tcW w:w="10423" w:type="dxa"/>
            <w:gridSpan w:val="2"/>
            <w:shd w:val="clear" w:color="auto" w:fill="auto"/>
          </w:tcPr>
          <w:p w14:paraId="7BE74B08" w14:textId="77777777" w:rsidR="009F1382" w:rsidRPr="005670AF" w:rsidRDefault="009F1382" w:rsidP="008002CF">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w:t>
            </w:r>
            <w:bookmarkEnd w:id="3"/>
            <w:r>
              <w:rPr>
                <w:sz w:val="64"/>
              </w:rPr>
              <w:t>510</w:t>
            </w:r>
            <w:r w:rsidRPr="00414FEE">
              <w:rPr>
                <w:sz w:val="64"/>
              </w:rPr>
              <w:t xml:space="preserve"> </w:t>
            </w:r>
            <w:r w:rsidRPr="00414FEE">
              <w:t>V</w:t>
            </w:r>
            <w:bookmarkStart w:id="4" w:name="specVersion"/>
            <w:r>
              <w:t>1.</w:t>
            </w:r>
            <w:r w:rsidRPr="00414FEE">
              <w:t>0.</w:t>
            </w:r>
            <w:bookmarkEnd w:id="4"/>
            <w:r>
              <w:t>0</w:t>
            </w:r>
            <w:r w:rsidRPr="00414FEE">
              <w:t xml:space="preserve"> </w:t>
            </w:r>
            <w:r w:rsidRPr="00414FEE">
              <w:rPr>
                <w:sz w:val="32"/>
              </w:rPr>
              <w:t>(</w:t>
            </w:r>
            <w:bookmarkStart w:id="5" w:name="issueDate"/>
            <w:r w:rsidRPr="00414FEE">
              <w:rPr>
                <w:sz w:val="32"/>
              </w:rPr>
              <w:t>2023-</w:t>
            </w:r>
            <w:bookmarkEnd w:id="5"/>
            <w:r>
              <w:rPr>
                <w:sz w:val="32"/>
              </w:rPr>
              <w:t>12</w:t>
            </w:r>
            <w:r w:rsidRPr="00AE6164">
              <w:rPr>
                <w:sz w:val="32"/>
              </w:rPr>
              <w:t>)</w:t>
            </w:r>
          </w:p>
        </w:tc>
      </w:tr>
      <w:tr w:rsidR="009F1382" w:rsidRPr="005670AF" w14:paraId="0E3CA192" w14:textId="77777777" w:rsidTr="008002CF">
        <w:trPr>
          <w:cantSplit/>
          <w:trHeight w:hRule="exact" w:val="1134"/>
        </w:trPr>
        <w:tc>
          <w:tcPr>
            <w:tcW w:w="10423" w:type="dxa"/>
            <w:gridSpan w:val="2"/>
            <w:shd w:val="clear" w:color="auto" w:fill="auto"/>
          </w:tcPr>
          <w:p w14:paraId="0CA19874" w14:textId="77777777" w:rsidR="009F1382" w:rsidRDefault="009F1382" w:rsidP="008002CF">
            <w:pPr>
              <w:pStyle w:val="ZB"/>
              <w:framePr w:w="0" w:hRule="auto" w:wrap="auto" w:vAnchor="margin" w:hAnchor="text" w:yAlign="inline"/>
            </w:pPr>
            <w:r w:rsidRPr="004D3578">
              <w:t xml:space="preserve">Technical </w:t>
            </w:r>
            <w:bookmarkStart w:id="6" w:name="spectype2"/>
            <w:r w:rsidRPr="00414FEE">
              <w:t>Specification</w:t>
            </w:r>
            <w:bookmarkEnd w:id="6"/>
          </w:p>
          <w:p w14:paraId="2E625AA8" w14:textId="77777777" w:rsidR="009F1382" w:rsidRPr="005670AF" w:rsidRDefault="009F1382" w:rsidP="008002CF">
            <w:pPr>
              <w:pStyle w:val="TAR"/>
            </w:pPr>
            <w:r>
              <w:br/>
            </w:r>
          </w:p>
        </w:tc>
      </w:tr>
      <w:tr w:rsidR="009F1382" w:rsidRPr="005670AF" w14:paraId="1F9BD5FD" w14:textId="77777777" w:rsidTr="008002CF">
        <w:trPr>
          <w:cantSplit/>
          <w:trHeight w:hRule="exact" w:val="3685"/>
        </w:trPr>
        <w:tc>
          <w:tcPr>
            <w:tcW w:w="10423" w:type="dxa"/>
            <w:gridSpan w:val="2"/>
            <w:tcBorders>
              <w:bottom w:val="single" w:sz="12" w:space="0" w:color="auto"/>
            </w:tcBorders>
            <w:shd w:val="clear" w:color="auto" w:fill="auto"/>
          </w:tcPr>
          <w:p w14:paraId="470F1CE7" w14:textId="77777777" w:rsidR="009F1382" w:rsidRPr="00414FEE" w:rsidRDefault="009F1382" w:rsidP="008002CF">
            <w:pPr>
              <w:pStyle w:val="ZT"/>
              <w:framePr w:wrap="auto" w:hAnchor="text" w:yAlign="inline"/>
            </w:pPr>
            <w:r w:rsidRPr="00414FEE">
              <w:t>3</w:t>
            </w:r>
            <w:r w:rsidRPr="002B6B87">
              <w:t>rd</w:t>
            </w:r>
            <w:r w:rsidRPr="00414FEE">
              <w:t xml:space="preserve"> Generation Partnership Project;</w:t>
            </w:r>
          </w:p>
          <w:p w14:paraId="29D4B2F8" w14:textId="77777777" w:rsidR="009F1382" w:rsidRPr="00414FEE" w:rsidRDefault="009F1382" w:rsidP="008002CF">
            <w:pPr>
              <w:pStyle w:val="ZT"/>
              <w:framePr w:wrap="auto" w:hAnchor="text" w:yAlign="inline"/>
            </w:pPr>
            <w:r w:rsidRPr="00414FEE">
              <w:t xml:space="preserve">Technical Specification Group </w:t>
            </w:r>
            <w:bookmarkStart w:id="7" w:name="specTitle"/>
            <w:r w:rsidRPr="00414FEE">
              <w:t>Services and System Aspects;</w:t>
            </w:r>
          </w:p>
          <w:p w14:paraId="5FE2A0E5" w14:textId="77777777" w:rsidR="009F1382" w:rsidRPr="00414FEE" w:rsidRDefault="009F1382" w:rsidP="008002CF">
            <w:pPr>
              <w:pStyle w:val="ZT"/>
              <w:framePr w:wrap="auto" w:hAnchor="text" w:yAlign="inline"/>
            </w:pPr>
            <w:r>
              <w:t>M</w:t>
            </w:r>
            <w:r w:rsidRPr="00736ADE">
              <w:t xml:space="preserve">edia delivery; </w:t>
            </w:r>
            <w:r>
              <w:br/>
              <w:t xml:space="preserve">interactions and </w:t>
            </w:r>
            <w:r w:rsidRPr="00736ADE">
              <w:t xml:space="preserve">APIs for </w:t>
            </w:r>
            <w:r>
              <w:t xml:space="preserve">provisioning and </w:t>
            </w:r>
            <w:r w:rsidRPr="00736ADE">
              <w:t>media</w:t>
            </w:r>
            <w:r>
              <w:t> </w:t>
            </w:r>
            <w:r w:rsidRPr="00736ADE">
              <w:t>session</w:t>
            </w:r>
            <w:r>
              <w:t> </w:t>
            </w:r>
            <w:r w:rsidRPr="00736ADE">
              <w:t>handling</w:t>
            </w:r>
            <w:r w:rsidRPr="00414FEE">
              <w:t>;</w:t>
            </w:r>
            <w:bookmarkEnd w:id="7"/>
          </w:p>
          <w:p w14:paraId="14435200" w14:textId="77777777" w:rsidR="009F1382" w:rsidRDefault="009F1382" w:rsidP="008002CF">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75AD978C" w14:textId="77777777" w:rsidR="009F1382" w:rsidRPr="005670AF" w:rsidRDefault="009F1382" w:rsidP="008002CF">
            <w:pPr>
              <w:pStyle w:val="ZT"/>
              <w:framePr w:wrap="auto" w:hAnchor="text" w:yAlign="inline"/>
              <w:rPr>
                <w:i/>
                <w:sz w:val="28"/>
              </w:rPr>
            </w:pPr>
          </w:p>
        </w:tc>
      </w:tr>
      <w:tr w:rsidR="009F1382" w:rsidRPr="005670AF" w14:paraId="4BE8C549" w14:textId="77777777" w:rsidTr="008002CF">
        <w:trPr>
          <w:cantSplit/>
        </w:trPr>
        <w:tc>
          <w:tcPr>
            <w:tcW w:w="10423" w:type="dxa"/>
            <w:gridSpan w:val="2"/>
            <w:tcBorders>
              <w:top w:val="single" w:sz="12" w:space="0" w:color="auto"/>
              <w:bottom w:val="dashed" w:sz="4" w:space="0" w:color="auto"/>
            </w:tcBorders>
            <w:shd w:val="clear" w:color="auto" w:fill="auto"/>
          </w:tcPr>
          <w:p w14:paraId="386D15C4" w14:textId="77777777" w:rsidR="009F1382" w:rsidRPr="005670AF" w:rsidRDefault="009F1382" w:rsidP="008002CF">
            <w:pPr>
              <w:pStyle w:val="FP"/>
            </w:pPr>
          </w:p>
        </w:tc>
      </w:tr>
      <w:bookmarkStart w:id="9" w:name="_Hlk99699974"/>
      <w:bookmarkEnd w:id="9"/>
      <w:bookmarkStart w:id="10" w:name="_MON_1684549432"/>
      <w:bookmarkEnd w:id="10"/>
      <w:tr w:rsidR="009F1382" w:rsidRPr="005670AF" w14:paraId="65904DA6" w14:textId="77777777" w:rsidTr="008002CF">
        <w:trPr>
          <w:cantSplit/>
          <w:trHeight w:hRule="exact" w:val="1531"/>
        </w:trPr>
        <w:tc>
          <w:tcPr>
            <w:tcW w:w="5211" w:type="dxa"/>
            <w:tcBorders>
              <w:top w:val="dashed" w:sz="4" w:space="0" w:color="auto"/>
              <w:bottom w:val="dashed" w:sz="4" w:space="0" w:color="auto"/>
            </w:tcBorders>
            <w:shd w:val="clear" w:color="auto" w:fill="auto"/>
          </w:tcPr>
          <w:p w14:paraId="3BE56D7E" w14:textId="77777777" w:rsidR="009F1382" w:rsidRPr="005670AF" w:rsidRDefault="009F1382" w:rsidP="008002CF">
            <w:pPr>
              <w:pStyle w:val="TAL"/>
            </w:pPr>
            <w:r>
              <w:object w:dxaOrig="2026" w:dyaOrig="1251" w14:anchorId="0A280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3.5pt;height:63pt" o:ole="">
                  <v:imagedata r:id="rId9" o:title=""/>
                </v:shape>
                <o:OLEObject Type="Embed" ProgID="Word.Picture.8" ShapeID="_x0000_i1030" DrawAspect="Content" ObjectID="_176330403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6BA64ACB" w14:textId="77777777" w:rsidR="009F1382" w:rsidRPr="005670AF" w:rsidRDefault="009F1382" w:rsidP="008002CF">
            <w:pPr>
              <w:pStyle w:val="TAR"/>
            </w:pPr>
            <w:r>
              <w:object w:dxaOrig="2126" w:dyaOrig="1243" w14:anchorId="3DC64F91">
                <v:shape id="_x0000_i1031" type="#_x0000_t75" style="width:127.5pt;height:75pt" o:ole="">
                  <v:imagedata r:id="rId11" o:title=""/>
                </v:shape>
                <o:OLEObject Type="Embed" ProgID="Word.Picture.8" ShapeID="_x0000_i1031" DrawAspect="Content" ObjectID="_1763304032" r:id="rId12"/>
              </w:object>
            </w:r>
          </w:p>
        </w:tc>
      </w:tr>
      <w:tr w:rsidR="009F1382" w:rsidRPr="005670AF" w14:paraId="4BE45FF9" w14:textId="77777777" w:rsidTr="008002CF">
        <w:trPr>
          <w:cantSplit/>
          <w:trHeight w:hRule="exact" w:val="5783"/>
        </w:trPr>
        <w:tc>
          <w:tcPr>
            <w:tcW w:w="10423" w:type="dxa"/>
            <w:gridSpan w:val="2"/>
            <w:tcBorders>
              <w:top w:val="dashed" w:sz="4" w:space="0" w:color="auto"/>
              <w:bottom w:val="dashed" w:sz="4" w:space="0" w:color="auto"/>
            </w:tcBorders>
            <w:shd w:val="clear" w:color="auto" w:fill="auto"/>
          </w:tcPr>
          <w:p w14:paraId="6BFFB58A" w14:textId="77777777" w:rsidR="009F1382" w:rsidRPr="005670AF" w:rsidRDefault="009F1382" w:rsidP="008002CF">
            <w:pPr>
              <w:pStyle w:val="FP"/>
            </w:pPr>
          </w:p>
        </w:tc>
      </w:tr>
      <w:tr w:rsidR="009F1382" w:rsidRPr="005670AF" w14:paraId="032F698F" w14:textId="77777777" w:rsidTr="008002CF">
        <w:trPr>
          <w:cantSplit/>
          <w:trHeight w:hRule="exact" w:val="964"/>
        </w:trPr>
        <w:tc>
          <w:tcPr>
            <w:tcW w:w="10423" w:type="dxa"/>
            <w:gridSpan w:val="2"/>
            <w:tcBorders>
              <w:top w:val="dashed" w:sz="4" w:space="0" w:color="auto"/>
            </w:tcBorders>
            <w:shd w:val="clear" w:color="auto" w:fill="auto"/>
          </w:tcPr>
          <w:p w14:paraId="1342C294" w14:textId="77777777" w:rsidR="009F1382" w:rsidRPr="005670AF" w:rsidRDefault="009F1382" w:rsidP="008002CF">
            <w:pPr>
              <w:rPr>
                <w:sz w:val="16"/>
                <w:szCs w:val="16"/>
              </w:rPr>
            </w:pPr>
            <w:r w:rsidRPr="005670AF">
              <w:rPr>
                <w:sz w:val="16"/>
                <w:szCs w:val="16"/>
              </w:rPr>
              <w:t>The present document has been developed within the 3rd Generation Partnership Project (3GPP</w:t>
            </w:r>
            <w:r w:rsidRPr="005670AF">
              <w:rPr>
                <w:sz w:val="16"/>
                <w:szCs w:val="16"/>
                <w:vertAlign w:val="superscript"/>
              </w:rPr>
              <w:t xml:space="preserve"> TM</w:t>
            </w:r>
            <w:r w:rsidRPr="005670AF">
              <w:rPr>
                <w:sz w:val="16"/>
                <w:szCs w:val="16"/>
              </w:rPr>
              <w:t>) and may be further elaborated for the purposes of 3GPP.</w:t>
            </w:r>
            <w:r w:rsidRPr="005670AF">
              <w:rPr>
                <w:sz w:val="16"/>
                <w:szCs w:val="16"/>
              </w:rPr>
              <w:br/>
              <w:t>The present document has not been subject to any approval process by the 3GPP</w:t>
            </w:r>
            <w:r w:rsidRPr="005670AF">
              <w:rPr>
                <w:sz w:val="16"/>
                <w:szCs w:val="16"/>
                <w:vertAlign w:val="superscript"/>
              </w:rPr>
              <w:t xml:space="preserve"> </w:t>
            </w:r>
            <w:r w:rsidRPr="005670AF">
              <w:rPr>
                <w:sz w:val="16"/>
                <w:szCs w:val="16"/>
              </w:rPr>
              <w:t>Organizational Partners and shall not be implemented.</w:t>
            </w:r>
            <w:r w:rsidRPr="005670AF">
              <w:rPr>
                <w:sz w:val="16"/>
                <w:szCs w:val="16"/>
              </w:rPr>
              <w:br/>
              <w:t>This Specification is provided for future development work within 3GPP</w:t>
            </w:r>
            <w:r w:rsidRPr="005670AF">
              <w:rPr>
                <w:sz w:val="16"/>
                <w:szCs w:val="16"/>
                <w:vertAlign w:val="superscript"/>
              </w:rPr>
              <w:t xml:space="preserve"> </w:t>
            </w:r>
            <w:r w:rsidRPr="005670AF">
              <w:rPr>
                <w:sz w:val="16"/>
                <w:szCs w:val="16"/>
              </w:rPr>
              <w:t>only. The Organizational Partners accept no liability for any use of this Specification.</w:t>
            </w:r>
            <w:r w:rsidRPr="005670AF">
              <w:rPr>
                <w:sz w:val="16"/>
                <w:szCs w:val="16"/>
              </w:rPr>
              <w:br/>
              <w:t>Specifications and Reports for implementation of the 3GPP</w:t>
            </w:r>
            <w:r w:rsidRPr="005670AF">
              <w:rPr>
                <w:sz w:val="16"/>
                <w:szCs w:val="16"/>
                <w:vertAlign w:val="superscript"/>
              </w:rPr>
              <w:t xml:space="preserve"> TM</w:t>
            </w:r>
            <w:r w:rsidRPr="005670AF">
              <w:rPr>
                <w:sz w:val="16"/>
                <w:szCs w:val="16"/>
              </w:rPr>
              <w:t xml:space="preserve"> system should be obtained via the 3GPP Organizational Partners' Publications Offices.</w:t>
            </w:r>
          </w:p>
        </w:tc>
      </w:tr>
    </w:tbl>
    <w:p w14:paraId="4CF1327E" w14:textId="77777777" w:rsidR="009F1382" w:rsidRPr="005670AF" w:rsidRDefault="009F1382" w:rsidP="009F1382">
      <w:pPr>
        <w:sectPr w:rsidR="009F1382" w:rsidRPr="005670AF"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9F1382" w:rsidRPr="005670AF" w14:paraId="776C618A" w14:textId="77777777" w:rsidTr="008002CF">
        <w:trPr>
          <w:cantSplit/>
          <w:trHeight w:hRule="exact" w:val="5669"/>
        </w:trPr>
        <w:tc>
          <w:tcPr>
            <w:tcW w:w="10423" w:type="dxa"/>
            <w:shd w:val="clear" w:color="auto" w:fill="auto"/>
          </w:tcPr>
          <w:p w14:paraId="5C2AF7AC" w14:textId="77777777" w:rsidR="009F1382" w:rsidRPr="005670AF" w:rsidRDefault="009F1382" w:rsidP="008002CF">
            <w:pPr>
              <w:pStyle w:val="FP"/>
            </w:pPr>
            <w:bookmarkStart w:id="13" w:name="page2"/>
          </w:p>
        </w:tc>
      </w:tr>
      <w:tr w:rsidR="009F1382" w:rsidRPr="005670AF" w14:paraId="589DE927" w14:textId="77777777" w:rsidTr="008002CF">
        <w:trPr>
          <w:cantSplit/>
          <w:trHeight w:hRule="exact" w:val="5386"/>
        </w:trPr>
        <w:tc>
          <w:tcPr>
            <w:tcW w:w="10423" w:type="dxa"/>
            <w:shd w:val="clear" w:color="auto" w:fill="auto"/>
          </w:tcPr>
          <w:p w14:paraId="13E6E618" w14:textId="77777777" w:rsidR="009F1382" w:rsidRPr="005670AF" w:rsidRDefault="009F1382" w:rsidP="008002CF">
            <w:pPr>
              <w:pStyle w:val="FP"/>
              <w:spacing w:after="240"/>
              <w:ind w:left="2835" w:right="2835"/>
              <w:jc w:val="center"/>
              <w:rPr>
                <w:rFonts w:ascii="Arial" w:hAnsi="Arial"/>
                <w:b/>
                <w:i/>
                <w:noProof/>
              </w:rPr>
            </w:pPr>
            <w:bookmarkStart w:id="14" w:name="coords3gpp"/>
            <w:r w:rsidRPr="005670AF">
              <w:rPr>
                <w:rFonts w:ascii="Arial" w:hAnsi="Arial"/>
                <w:b/>
                <w:i/>
                <w:noProof/>
              </w:rPr>
              <w:t>3GPP</w:t>
            </w:r>
          </w:p>
          <w:p w14:paraId="1C15DD0B" w14:textId="77777777" w:rsidR="009F1382" w:rsidRPr="005670AF" w:rsidRDefault="009F1382" w:rsidP="008002CF">
            <w:pPr>
              <w:pStyle w:val="FP"/>
              <w:pBdr>
                <w:bottom w:val="single" w:sz="6" w:space="1" w:color="auto"/>
              </w:pBdr>
              <w:ind w:left="2835" w:right="2835"/>
              <w:jc w:val="center"/>
              <w:rPr>
                <w:noProof/>
              </w:rPr>
            </w:pPr>
            <w:r w:rsidRPr="005670AF">
              <w:rPr>
                <w:noProof/>
              </w:rPr>
              <w:t>Postal address</w:t>
            </w:r>
          </w:p>
          <w:p w14:paraId="0DCDBCED" w14:textId="77777777" w:rsidR="009F1382" w:rsidRPr="005670AF" w:rsidRDefault="009F1382" w:rsidP="008002CF">
            <w:pPr>
              <w:pStyle w:val="FP"/>
              <w:ind w:left="2835" w:right="2835"/>
              <w:jc w:val="center"/>
              <w:rPr>
                <w:rFonts w:ascii="Arial" w:hAnsi="Arial"/>
                <w:noProof/>
                <w:sz w:val="18"/>
              </w:rPr>
            </w:pPr>
          </w:p>
          <w:p w14:paraId="28D57FFB" w14:textId="77777777" w:rsidR="009F1382" w:rsidRPr="005670AF" w:rsidRDefault="009F1382" w:rsidP="008002CF">
            <w:pPr>
              <w:pStyle w:val="FP"/>
              <w:pBdr>
                <w:bottom w:val="single" w:sz="6" w:space="1" w:color="auto"/>
              </w:pBdr>
              <w:spacing w:before="240"/>
              <w:ind w:left="2835" w:right="2835"/>
              <w:jc w:val="center"/>
              <w:rPr>
                <w:noProof/>
              </w:rPr>
            </w:pPr>
            <w:r w:rsidRPr="005670AF">
              <w:rPr>
                <w:noProof/>
              </w:rPr>
              <w:t>3GPP support office address</w:t>
            </w:r>
          </w:p>
          <w:p w14:paraId="219B7649" w14:textId="77777777" w:rsidR="009F1382" w:rsidRPr="005670AF" w:rsidRDefault="009F1382" w:rsidP="008002CF">
            <w:pPr>
              <w:pStyle w:val="FP"/>
              <w:ind w:left="2835" w:right="2835"/>
              <w:jc w:val="center"/>
              <w:rPr>
                <w:rFonts w:ascii="Arial" w:hAnsi="Arial"/>
                <w:noProof/>
                <w:sz w:val="18"/>
              </w:rPr>
            </w:pPr>
            <w:r w:rsidRPr="005670AF">
              <w:rPr>
                <w:rFonts w:ascii="Arial" w:hAnsi="Arial"/>
                <w:noProof/>
                <w:sz w:val="18"/>
              </w:rPr>
              <w:t>650 Route des Lucioles - Sophia Antipolis</w:t>
            </w:r>
          </w:p>
          <w:p w14:paraId="6415878A" w14:textId="77777777" w:rsidR="009F1382" w:rsidRPr="005670AF" w:rsidRDefault="009F1382" w:rsidP="008002CF">
            <w:pPr>
              <w:pStyle w:val="FP"/>
              <w:ind w:left="2835" w:right="2835"/>
              <w:jc w:val="center"/>
              <w:rPr>
                <w:rFonts w:ascii="Arial" w:hAnsi="Arial"/>
                <w:noProof/>
                <w:sz w:val="18"/>
              </w:rPr>
            </w:pPr>
            <w:r w:rsidRPr="005670AF">
              <w:rPr>
                <w:rFonts w:ascii="Arial" w:hAnsi="Arial"/>
                <w:noProof/>
                <w:sz w:val="18"/>
              </w:rPr>
              <w:t>Valbonne - FRANCE</w:t>
            </w:r>
          </w:p>
          <w:p w14:paraId="28FD9BBD" w14:textId="77777777" w:rsidR="009F1382" w:rsidRPr="005670AF" w:rsidRDefault="009F1382" w:rsidP="008002CF">
            <w:pPr>
              <w:pStyle w:val="FP"/>
              <w:spacing w:after="20"/>
              <w:ind w:left="2835" w:right="2835"/>
              <w:jc w:val="center"/>
              <w:rPr>
                <w:rFonts w:ascii="Arial" w:hAnsi="Arial"/>
                <w:noProof/>
                <w:sz w:val="18"/>
              </w:rPr>
            </w:pPr>
            <w:r w:rsidRPr="005670AF">
              <w:rPr>
                <w:rFonts w:ascii="Arial" w:hAnsi="Arial"/>
                <w:noProof/>
                <w:sz w:val="18"/>
              </w:rPr>
              <w:t>Tel.: +33 4 92 94 42 00 Fax: +33 4 93 65 47 16</w:t>
            </w:r>
          </w:p>
          <w:p w14:paraId="244C7D00" w14:textId="77777777" w:rsidR="009F1382" w:rsidRPr="005670AF" w:rsidRDefault="009F1382" w:rsidP="008002CF">
            <w:pPr>
              <w:pStyle w:val="FP"/>
              <w:pBdr>
                <w:bottom w:val="single" w:sz="6" w:space="1" w:color="auto"/>
              </w:pBdr>
              <w:spacing w:before="240"/>
              <w:ind w:left="2835" w:right="2835"/>
              <w:jc w:val="center"/>
              <w:rPr>
                <w:noProof/>
              </w:rPr>
            </w:pPr>
            <w:r w:rsidRPr="005670AF">
              <w:rPr>
                <w:noProof/>
              </w:rPr>
              <w:t>Internet</w:t>
            </w:r>
          </w:p>
          <w:p w14:paraId="25642C96" w14:textId="77777777" w:rsidR="009F1382" w:rsidRPr="005670AF" w:rsidRDefault="009F1382" w:rsidP="008002CF">
            <w:pPr>
              <w:pStyle w:val="FP"/>
              <w:ind w:left="2835" w:right="2835"/>
              <w:jc w:val="center"/>
              <w:rPr>
                <w:rFonts w:ascii="Arial" w:hAnsi="Arial"/>
                <w:noProof/>
                <w:sz w:val="18"/>
              </w:rPr>
            </w:pPr>
            <w:r w:rsidRPr="005670AF">
              <w:rPr>
                <w:rFonts w:ascii="Arial" w:hAnsi="Arial"/>
                <w:noProof/>
                <w:sz w:val="18"/>
              </w:rPr>
              <w:t>https://www.3gpp.org</w:t>
            </w:r>
            <w:bookmarkEnd w:id="14"/>
          </w:p>
          <w:p w14:paraId="0F0F4A31" w14:textId="77777777" w:rsidR="009F1382" w:rsidRPr="005670AF" w:rsidRDefault="009F1382" w:rsidP="008002CF">
            <w:pPr>
              <w:rPr>
                <w:noProof/>
              </w:rPr>
            </w:pPr>
          </w:p>
        </w:tc>
      </w:tr>
      <w:tr w:rsidR="009F1382" w:rsidRPr="005670AF" w14:paraId="79D9BB4F" w14:textId="77777777" w:rsidTr="008002CF">
        <w:trPr>
          <w:cantSplit/>
        </w:trPr>
        <w:tc>
          <w:tcPr>
            <w:tcW w:w="10423" w:type="dxa"/>
            <w:shd w:val="clear" w:color="auto" w:fill="auto"/>
            <w:vAlign w:val="bottom"/>
          </w:tcPr>
          <w:p w14:paraId="3D067594" w14:textId="77777777" w:rsidR="009F1382" w:rsidRPr="005670AF" w:rsidRDefault="009F1382" w:rsidP="008002CF">
            <w:pPr>
              <w:pStyle w:val="FP"/>
              <w:pBdr>
                <w:bottom w:val="single" w:sz="6" w:space="1" w:color="auto"/>
              </w:pBdr>
              <w:spacing w:after="240"/>
              <w:jc w:val="center"/>
              <w:rPr>
                <w:rFonts w:ascii="Arial" w:hAnsi="Arial"/>
                <w:b/>
                <w:i/>
                <w:noProof/>
              </w:rPr>
            </w:pPr>
            <w:bookmarkStart w:id="15" w:name="copyrightNotification"/>
            <w:r w:rsidRPr="005670AF">
              <w:rPr>
                <w:rFonts w:ascii="Arial" w:hAnsi="Arial"/>
                <w:b/>
                <w:i/>
                <w:noProof/>
              </w:rPr>
              <w:t>Copyright Notification</w:t>
            </w:r>
          </w:p>
          <w:p w14:paraId="3BD984A2" w14:textId="77777777" w:rsidR="009F1382" w:rsidRPr="005670AF" w:rsidRDefault="009F1382" w:rsidP="008002CF">
            <w:pPr>
              <w:pStyle w:val="FP"/>
              <w:jc w:val="center"/>
              <w:rPr>
                <w:noProof/>
              </w:rPr>
            </w:pPr>
            <w:r w:rsidRPr="005670AF">
              <w:rPr>
                <w:noProof/>
              </w:rPr>
              <w:t>No part may be reproduced except as authorized by written permission.</w:t>
            </w:r>
            <w:r w:rsidRPr="005670AF">
              <w:rPr>
                <w:noProof/>
              </w:rPr>
              <w:br/>
              <w:t>The copyright and the foregoing restriction extend to reproduction in all media.</w:t>
            </w:r>
          </w:p>
          <w:p w14:paraId="22C21AD6" w14:textId="77777777" w:rsidR="009F1382" w:rsidRPr="005670AF" w:rsidRDefault="009F1382" w:rsidP="008002CF">
            <w:pPr>
              <w:pStyle w:val="FP"/>
              <w:jc w:val="center"/>
              <w:rPr>
                <w:noProof/>
              </w:rPr>
            </w:pPr>
          </w:p>
          <w:p w14:paraId="0B8C515F" w14:textId="77777777" w:rsidR="009F1382" w:rsidRPr="005670AF" w:rsidRDefault="009F1382" w:rsidP="008002CF">
            <w:pPr>
              <w:pStyle w:val="FP"/>
              <w:jc w:val="center"/>
              <w:rPr>
                <w:noProof/>
                <w:sz w:val="18"/>
              </w:rPr>
            </w:pPr>
            <w:r w:rsidRPr="005670AF">
              <w:rPr>
                <w:noProof/>
                <w:sz w:val="18"/>
              </w:rPr>
              <w:t xml:space="preserve">© </w:t>
            </w:r>
            <w:r>
              <w:rPr>
                <w:noProof/>
                <w:sz w:val="18"/>
              </w:rPr>
              <w:t>2023</w:t>
            </w:r>
            <w:r w:rsidRPr="005670AF">
              <w:rPr>
                <w:noProof/>
                <w:sz w:val="18"/>
              </w:rPr>
              <w:t>, 3GPP Organizational Partners (ARIB, ATIS, CCSA, ETSI, TSDSI, TTA, TTC).</w:t>
            </w:r>
            <w:bookmarkStart w:id="16" w:name="copyrightaddon"/>
            <w:bookmarkEnd w:id="16"/>
          </w:p>
          <w:p w14:paraId="211A63E2" w14:textId="77777777" w:rsidR="009F1382" w:rsidRPr="005670AF" w:rsidRDefault="009F1382" w:rsidP="008002CF">
            <w:pPr>
              <w:pStyle w:val="FP"/>
              <w:jc w:val="center"/>
              <w:rPr>
                <w:noProof/>
                <w:sz w:val="18"/>
              </w:rPr>
            </w:pPr>
            <w:r w:rsidRPr="005670AF">
              <w:rPr>
                <w:noProof/>
                <w:sz w:val="18"/>
              </w:rPr>
              <w:t>All rights reserved.</w:t>
            </w:r>
          </w:p>
          <w:p w14:paraId="0C769BB0" w14:textId="77777777" w:rsidR="009F1382" w:rsidRPr="005670AF" w:rsidRDefault="009F1382" w:rsidP="008002CF">
            <w:pPr>
              <w:pStyle w:val="FP"/>
              <w:rPr>
                <w:noProof/>
                <w:sz w:val="18"/>
              </w:rPr>
            </w:pPr>
          </w:p>
          <w:p w14:paraId="3D3F6676" w14:textId="77777777" w:rsidR="009F1382" w:rsidRPr="005670AF" w:rsidRDefault="009F1382" w:rsidP="008002CF">
            <w:pPr>
              <w:pStyle w:val="FP"/>
              <w:rPr>
                <w:noProof/>
                <w:sz w:val="18"/>
              </w:rPr>
            </w:pPr>
            <w:r w:rsidRPr="005670AF">
              <w:rPr>
                <w:noProof/>
                <w:sz w:val="18"/>
              </w:rPr>
              <w:t>UMTS™ is a Trade Mark of ETSI registered for the benefit of its members</w:t>
            </w:r>
          </w:p>
          <w:p w14:paraId="444A8732" w14:textId="77777777" w:rsidR="009F1382" w:rsidRPr="005670AF" w:rsidRDefault="009F1382" w:rsidP="008002CF">
            <w:pPr>
              <w:pStyle w:val="FP"/>
              <w:rPr>
                <w:noProof/>
                <w:sz w:val="18"/>
              </w:rPr>
            </w:pPr>
            <w:r w:rsidRPr="005670AF">
              <w:rPr>
                <w:noProof/>
                <w:sz w:val="18"/>
              </w:rPr>
              <w:t>3GPP™ is a Trade Mark of ETSI registered for the benefit of its Members and of the 3GPP Organizational Partners</w:t>
            </w:r>
            <w:r w:rsidRPr="005670AF">
              <w:rPr>
                <w:noProof/>
                <w:sz w:val="18"/>
              </w:rPr>
              <w:br/>
              <w:t>LTE™ is a Trade Mark of ETSI registered for the benefit of its Members and of the 3GPP Organizational Partners</w:t>
            </w:r>
          </w:p>
          <w:p w14:paraId="7A316A31" w14:textId="77777777" w:rsidR="009F1382" w:rsidRPr="005670AF" w:rsidRDefault="009F1382" w:rsidP="008002CF">
            <w:pPr>
              <w:pStyle w:val="FP"/>
              <w:rPr>
                <w:noProof/>
                <w:sz w:val="18"/>
              </w:rPr>
            </w:pPr>
            <w:r w:rsidRPr="005670AF">
              <w:rPr>
                <w:noProof/>
                <w:sz w:val="18"/>
              </w:rPr>
              <w:t>GSM® and the GSM logo are registered and owned by the GSM Association</w:t>
            </w:r>
            <w:bookmarkEnd w:id="15"/>
          </w:p>
          <w:p w14:paraId="54C3E29E" w14:textId="77777777" w:rsidR="009F1382" w:rsidRPr="005670AF" w:rsidRDefault="009F1382" w:rsidP="008002CF"/>
        </w:tc>
      </w:tr>
      <w:bookmarkEnd w:id="13"/>
    </w:tbl>
    <w:p w14:paraId="04D347A8" w14:textId="30F3C5D4" w:rsidR="00080512" w:rsidRPr="004D3578" w:rsidRDefault="009F1382">
      <w:pPr>
        <w:pStyle w:val="TT"/>
      </w:pPr>
      <w:r w:rsidRPr="005670AF">
        <w:br w:type="page"/>
      </w:r>
      <w:r w:rsidR="00080512" w:rsidRPr="004D3578">
        <w:lastRenderedPageBreak/>
        <w:t>Contents</w:t>
      </w:r>
    </w:p>
    <w:p w14:paraId="760B903B" w14:textId="151842CD" w:rsidR="002F5223"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F5223">
        <w:rPr>
          <w:noProof/>
        </w:rPr>
        <w:t>Foreword</w:t>
      </w:r>
      <w:r w:rsidR="002F5223">
        <w:rPr>
          <w:noProof/>
        </w:rPr>
        <w:tab/>
      </w:r>
      <w:r w:rsidR="002F5223">
        <w:rPr>
          <w:noProof/>
        </w:rPr>
        <w:fldChar w:fldCharType="begin" w:fldLock="1"/>
      </w:r>
      <w:r w:rsidR="002F5223">
        <w:rPr>
          <w:noProof/>
        </w:rPr>
        <w:instrText xml:space="preserve"> PAGEREF _Toc152691164 \h </w:instrText>
      </w:r>
      <w:r w:rsidR="002F5223">
        <w:rPr>
          <w:noProof/>
        </w:rPr>
      </w:r>
      <w:r w:rsidR="002F5223">
        <w:rPr>
          <w:noProof/>
        </w:rPr>
        <w:fldChar w:fldCharType="separate"/>
      </w:r>
      <w:r w:rsidR="002F5223">
        <w:rPr>
          <w:noProof/>
        </w:rPr>
        <w:t>7</w:t>
      </w:r>
      <w:r w:rsidR="002F5223">
        <w:rPr>
          <w:noProof/>
        </w:rPr>
        <w:fldChar w:fldCharType="end"/>
      </w:r>
    </w:p>
    <w:p w14:paraId="34A910EF" w14:textId="2FD20FE6"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_Toc152691165 \h </w:instrText>
      </w:r>
      <w:r>
        <w:rPr>
          <w:noProof/>
        </w:rPr>
      </w:r>
      <w:r>
        <w:rPr>
          <w:noProof/>
        </w:rPr>
        <w:fldChar w:fldCharType="separate"/>
      </w:r>
      <w:r>
        <w:rPr>
          <w:noProof/>
        </w:rPr>
        <w:t>8</w:t>
      </w:r>
      <w:r>
        <w:rPr>
          <w:noProof/>
        </w:rPr>
        <w:fldChar w:fldCharType="end"/>
      </w:r>
    </w:p>
    <w:p w14:paraId="54FB7112" w14:textId="5E742D34"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_Toc152691166 \h </w:instrText>
      </w:r>
      <w:r>
        <w:rPr>
          <w:noProof/>
        </w:rPr>
      </w:r>
      <w:r>
        <w:rPr>
          <w:noProof/>
        </w:rPr>
        <w:fldChar w:fldCharType="separate"/>
      </w:r>
      <w:r>
        <w:rPr>
          <w:noProof/>
        </w:rPr>
        <w:t>9</w:t>
      </w:r>
      <w:r>
        <w:rPr>
          <w:noProof/>
        </w:rPr>
        <w:fldChar w:fldCharType="end"/>
      </w:r>
    </w:p>
    <w:p w14:paraId="4D2DADFC" w14:textId="521DEAE5"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_Toc152691167 \h </w:instrText>
      </w:r>
      <w:r>
        <w:rPr>
          <w:noProof/>
        </w:rPr>
      </w:r>
      <w:r>
        <w:rPr>
          <w:noProof/>
        </w:rPr>
        <w:fldChar w:fldCharType="separate"/>
      </w:r>
      <w:r>
        <w:rPr>
          <w:noProof/>
        </w:rPr>
        <w:t>9</w:t>
      </w:r>
      <w:r>
        <w:rPr>
          <w:noProof/>
        </w:rPr>
        <w:fldChar w:fldCharType="end"/>
      </w:r>
    </w:p>
    <w:p w14:paraId="6C786C58" w14:textId="614A970E"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_Toc152691168 \h </w:instrText>
      </w:r>
      <w:r>
        <w:rPr>
          <w:noProof/>
        </w:rPr>
      </w:r>
      <w:r>
        <w:rPr>
          <w:noProof/>
        </w:rPr>
        <w:fldChar w:fldCharType="separate"/>
      </w:r>
      <w:r>
        <w:rPr>
          <w:noProof/>
        </w:rPr>
        <w:t>11</w:t>
      </w:r>
      <w:r>
        <w:rPr>
          <w:noProof/>
        </w:rPr>
        <w:fldChar w:fldCharType="end"/>
      </w:r>
    </w:p>
    <w:p w14:paraId="62E156F7" w14:textId="20566A61"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_Toc152691169 \h </w:instrText>
      </w:r>
      <w:r>
        <w:rPr>
          <w:noProof/>
        </w:rPr>
      </w:r>
      <w:r>
        <w:rPr>
          <w:noProof/>
        </w:rPr>
        <w:fldChar w:fldCharType="separate"/>
      </w:r>
      <w:r>
        <w:rPr>
          <w:noProof/>
        </w:rPr>
        <w:t>11</w:t>
      </w:r>
      <w:r>
        <w:rPr>
          <w:noProof/>
        </w:rPr>
        <w:fldChar w:fldCharType="end"/>
      </w:r>
    </w:p>
    <w:p w14:paraId="79D22A41" w14:textId="36D2FB8F"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_Toc152691170 \h </w:instrText>
      </w:r>
      <w:r>
        <w:rPr>
          <w:noProof/>
        </w:rPr>
      </w:r>
      <w:r>
        <w:rPr>
          <w:noProof/>
        </w:rPr>
        <w:fldChar w:fldCharType="separate"/>
      </w:r>
      <w:r>
        <w:rPr>
          <w:noProof/>
        </w:rPr>
        <w:t>11</w:t>
      </w:r>
      <w:r>
        <w:rPr>
          <w:noProof/>
        </w:rPr>
        <w:fldChar w:fldCharType="end"/>
      </w:r>
    </w:p>
    <w:p w14:paraId="0EABE85E" w14:textId="4978A45A"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_Toc152691171 \h </w:instrText>
      </w:r>
      <w:r>
        <w:rPr>
          <w:noProof/>
        </w:rPr>
      </w:r>
      <w:r>
        <w:rPr>
          <w:noProof/>
        </w:rPr>
        <w:fldChar w:fldCharType="separate"/>
      </w:r>
      <w:r>
        <w:rPr>
          <w:noProof/>
        </w:rPr>
        <w:t>11</w:t>
      </w:r>
      <w:r>
        <w:rPr>
          <w:noProof/>
        </w:rPr>
        <w:fldChar w:fldCharType="end"/>
      </w:r>
    </w:p>
    <w:p w14:paraId="73FE0F39" w14:textId="28752EC3"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fldLock="1"/>
      </w:r>
      <w:r>
        <w:rPr>
          <w:noProof/>
        </w:rPr>
        <w:instrText xml:space="preserve"> PAGEREF _Toc152691172 \h </w:instrText>
      </w:r>
      <w:r>
        <w:rPr>
          <w:noProof/>
        </w:rPr>
      </w:r>
      <w:r>
        <w:rPr>
          <w:noProof/>
        </w:rPr>
        <w:fldChar w:fldCharType="separate"/>
      </w:r>
      <w:r>
        <w:rPr>
          <w:noProof/>
        </w:rPr>
        <w:t>11</w:t>
      </w:r>
      <w:r>
        <w:rPr>
          <w:noProof/>
        </w:rPr>
        <w:fldChar w:fldCharType="end"/>
      </w:r>
    </w:p>
    <w:p w14:paraId="749AFCEF" w14:textId="03188EDE"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fldLock="1"/>
      </w:r>
      <w:r>
        <w:rPr>
          <w:noProof/>
        </w:rPr>
        <w:instrText xml:space="preserve"> PAGEREF _Toc152691173 \h </w:instrText>
      </w:r>
      <w:r>
        <w:rPr>
          <w:noProof/>
        </w:rPr>
      </w:r>
      <w:r>
        <w:rPr>
          <w:noProof/>
        </w:rPr>
        <w:fldChar w:fldCharType="separate"/>
      </w:r>
      <w:r>
        <w:rPr>
          <w:noProof/>
        </w:rPr>
        <w:t>11</w:t>
      </w:r>
      <w:r>
        <w:rPr>
          <w:noProof/>
        </w:rPr>
        <w:fldChar w:fldCharType="end"/>
      </w:r>
    </w:p>
    <w:p w14:paraId="78E64725" w14:textId="6E916ED2"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fldLock="1"/>
      </w:r>
      <w:r>
        <w:rPr>
          <w:noProof/>
        </w:rPr>
        <w:instrText xml:space="preserve"> PAGEREF _Toc152691174 \h </w:instrText>
      </w:r>
      <w:r>
        <w:rPr>
          <w:noProof/>
        </w:rPr>
      </w:r>
      <w:r>
        <w:rPr>
          <w:noProof/>
        </w:rPr>
        <w:fldChar w:fldCharType="separate"/>
      </w:r>
      <w:r>
        <w:rPr>
          <w:noProof/>
        </w:rPr>
        <w:t>11</w:t>
      </w:r>
      <w:r>
        <w:rPr>
          <w:noProof/>
        </w:rPr>
        <w:fldChar w:fldCharType="end"/>
      </w:r>
    </w:p>
    <w:p w14:paraId="35444D0E" w14:textId="710F9D20"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fldLock="1"/>
      </w:r>
      <w:r>
        <w:rPr>
          <w:noProof/>
        </w:rPr>
        <w:instrText xml:space="preserve"> PAGEREF _Toc152691175 \h </w:instrText>
      </w:r>
      <w:r>
        <w:rPr>
          <w:noProof/>
        </w:rPr>
      </w:r>
      <w:r>
        <w:rPr>
          <w:noProof/>
        </w:rPr>
        <w:fldChar w:fldCharType="separate"/>
      </w:r>
      <w:r>
        <w:rPr>
          <w:noProof/>
        </w:rPr>
        <w:t>12</w:t>
      </w:r>
      <w:r>
        <w:rPr>
          <w:noProof/>
        </w:rPr>
        <w:fldChar w:fldCharType="end"/>
      </w:r>
    </w:p>
    <w:p w14:paraId="184CDA3F" w14:textId="3A7B24DE"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fldLock="1"/>
      </w:r>
      <w:r>
        <w:rPr>
          <w:noProof/>
        </w:rPr>
        <w:instrText xml:space="preserve"> PAGEREF _Toc152691176 \h </w:instrText>
      </w:r>
      <w:r>
        <w:rPr>
          <w:noProof/>
        </w:rPr>
      </w:r>
      <w:r>
        <w:rPr>
          <w:noProof/>
        </w:rPr>
        <w:fldChar w:fldCharType="separate"/>
      </w:r>
      <w:r>
        <w:rPr>
          <w:noProof/>
        </w:rPr>
        <w:t>12</w:t>
      </w:r>
      <w:r>
        <w:rPr>
          <w:noProof/>
        </w:rPr>
        <w:fldChar w:fldCharType="end"/>
      </w:r>
    </w:p>
    <w:p w14:paraId="575D534A" w14:textId="6A6A94C8"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_Toc152691177 \h </w:instrText>
      </w:r>
      <w:r>
        <w:rPr>
          <w:noProof/>
        </w:rPr>
      </w:r>
      <w:r>
        <w:rPr>
          <w:noProof/>
        </w:rPr>
        <w:fldChar w:fldCharType="separate"/>
      </w:r>
      <w:r>
        <w:rPr>
          <w:noProof/>
        </w:rPr>
        <w:t>12</w:t>
      </w:r>
      <w:r>
        <w:rPr>
          <w:noProof/>
        </w:rPr>
        <w:fldChar w:fldCharType="end"/>
      </w:r>
    </w:p>
    <w:p w14:paraId="325124C3" w14:textId="57E2AA62"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fldLock="1"/>
      </w:r>
      <w:r>
        <w:rPr>
          <w:noProof/>
        </w:rPr>
        <w:instrText xml:space="preserve"> PAGEREF _Toc152691178 \h </w:instrText>
      </w:r>
      <w:r>
        <w:rPr>
          <w:noProof/>
        </w:rPr>
      </w:r>
      <w:r>
        <w:rPr>
          <w:noProof/>
        </w:rPr>
        <w:fldChar w:fldCharType="separate"/>
      </w:r>
      <w:r>
        <w:rPr>
          <w:noProof/>
        </w:rPr>
        <w:t>13</w:t>
      </w:r>
      <w:r>
        <w:rPr>
          <w:noProof/>
        </w:rPr>
        <w:fldChar w:fldCharType="end"/>
      </w:r>
    </w:p>
    <w:p w14:paraId="6DFC0F60" w14:textId="3AE880AB"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_Toc152691179 \h </w:instrText>
      </w:r>
      <w:r>
        <w:rPr>
          <w:noProof/>
        </w:rPr>
      </w:r>
      <w:r>
        <w:rPr>
          <w:noProof/>
        </w:rPr>
        <w:fldChar w:fldCharType="separate"/>
      </w:r>
      <w:r>
        <w:rPr>
          <w:noProof/>
        </w:rPr>
        <w:t>13</w:t>
      </w:r>
      <w:r>
        <w:rPr>
          <w:noProof/>
        </w:rPr>
        <w:fldChar w:fldCharType="end"/>
      </w:r>
    </w:p>
    <w:p w14:paraId="79E6BB1A" w14:textId="699F54A6"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fldLock="1"/>
      </w:r>
      <w:r>
        <w:rPr>
          <w:noProof/>
        </w:rPr>
        <w:instrText xml:space="preserve"> PAGEREF _Toc152691180 \h </w:instrText>
      </w:r>
      <w:r>
        <w:rPr>
          <w:noProof/>
        </w:rPr>
      </w:r>
      <w:r>
        <w:rPr>
          <w:noProof/>
        </w:rPr>
        <w:fldChar w:fldCharType="separate"/>
      </w:r>
      <w:r>
        <w:rPr>
          <w:noProof/>
        </w:rPr>
        <w:t>14</w:t>
      </w:r>
      <w:r>
        <w:rPr>
          <w:noProof/>
        </w:rPr>
        <w:fldChar w:fldCharType="end"/>
      </w:r>
    </w:p>
    <w:p w14:paraId="23A4BD92" w14:textId="2133321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_Toc152691181 \h </w:instrText>
      </w:r>
      <w:r>
        <w:rPr>
          <w:noProof/>
        </w:rPr>
      </w:r>
      <w:r>
        <w:rPr>
          <w:noProof/>
        </w:rPr>
        <w:fldChar w:fldCharType="separate"/>
      </w:r>
      <w:r>
        <w:rPr>
          <w:noProof/>
        </w:rPr>
        <w:t>14</w:t>
      </w:r>
      <w:r>
        <w:rPr>
          <w:noProof/>
        </w:rPr>
        <w:fldChar w:fldCharType="end"/>
      </w:r>
    </w:p>
    <w:p w14:paraId="02095DE3" w14:textId="2DDA44ED"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fldLock="1"/>
      </w:r>
      <w:r>
        <w:rPr>
          <w:noProof/>
        </w:rPr>
        <w:instrText xml:space="preserve"> PAGEREF _Toc152691182 \h </w:instrText>
      </w:r>
      <w:r>
        <w:rPr>
          <w:noProof/>
        </w:rPr>
      </w:r>
      <w:r>
        <w:rPr>
          <w:noProof/>
        </w:rPr>
        <w:fldChar w:fldCharType="separate"/>
      </w:r>
      <w:r>
        <w:rPr>
          <w:noProof/>
        </w:rPr>
        <w:t>15</w:t>
      </w:r>
      <w:r>
        <w:rPr>
          <w:noProof/>
        </w:rPr>
        <w:fldChar w:fldCharType="end"/>
      </w:r>
    </w:p>
    <w:p w14:paraId="3C638AC2" w14:textId="039800E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fldLock="1"/>
      </w:r>
      <w:r>
        <w:rPr>
          <w:noProof/>
        </w:rPr>
        <w:instrText xml:space="preserve"> PAGEREF _Toc152691183 \h </w:instrText>
      </w:r>
      <w:r>
        <w:rPr>
          <w:noProof/>
        </w:rPr>
      </w:r>
      <w:r>
        <w:rPr>
          <w:noProof/>
        </w:rPr>
        <w:fldChar w:fldCharType="separate"/>
      </w:r>
      <w:r>
        <w:rPr>
          <w:noProof/>
        </w:rPr>
        <w:t>15</w:t>
      </w:r>
      <w:r>
        <w:rPr>
          <w:noProof/>
        </w:rPr>
        <w:fldChar w:fldCharType="end"/>
      </w:r>
    </w:p>
    <w:p w14:paraId="51CEFE48" w14:textId="4CF6A27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fldLock="1"/>
      </w:r>
      <w:r>
        <w:rPr>
          <w:noProof/>
        </w:rPr>
        <w:instrText xml:space="preserve"> PAGEREF _Toc152691184 \h </w:instrText>
      </w:r>
      <w:r>
        <w:rPr>
          <w:noProof/>
        </w:rPr>
      </w:r>
      <w:r>
        <w:rPr>
          <w:noProof/>
        </w:rPr>
        <w:fldChar w:fldCharType="separate"/>
      </w:r>
      <w:r>
        <w:rPr>
          <w:noProof/>
        </w:rPr>
        <w:t>15</w:t>
      </w:r>
      <w:r>
        <w:rPr>
          <w:noProof/>
        </w:rPr>
        <w:fldChar w:fldCharType="end"/>
      </w:r>
    </w:p>
    <w:p w14:paraId="0CFDFDC8" w14:textId="54CC852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fldLock="1"/>
      </w:r>
      <w:r>
        <w:rPr>
          <w:noProof/>
        </w:rPr>
        <w:instrText xml:space="preserve"> PAGEREF _Toc152691185 \h </w:instrText>
      </w:r>
      <w:r>
        <w:rPr>
          <w:noProof/>
        </w:rPr>
      </w:r>
      <w:r>
        <w:rPr>
          <w:noProof/>
        </w:rPr>
        <w:fldChar w:fldCharType="separate"/>
      </w:r>
      <w:r>
        <w:rPr>
          <w:noProof/>
        </w:rPr>
        <w:t>15</w:t>
      </w:r>
      <w:r>
        <w:rPr>
          <w:noProof/>
        </w:rPr>
        <w:fldChar w:fldCharType="end"/>
      </w:r>
    </w:p>
    <w:p w14:paraId="06FD8B2C" w14:textId="3C900A5C"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fldLock="1"/>
      </w:r>
      <w:r>
        <w:rPr>
          <w:noProof/>
        </w:rPr>
        <w:instrText xml:space="preserve"> PAGEREF _Toc152691186 \h </w:instrText>
      </w:r>
      <w:r>
        <w:rPr>
          <w:noProof/>
        </w:rPr>
      </w:r>
      <w:r>
        <w:rPr>
          <w:noProof/>
        </w:rPr>
        <w:fldChar w:fldCharType="separate"/>
      </w:r>
      <w:r>
        <w:rPr>
          <w:noProof/>
        </w:rPr>
        <w:t>15</w:t>
      </w:r>
      <w:r>
        <w:rPr>
          <w:noProof/>
        </w:rPr>
        <w:fldChar w:fldCharType="end"/>
      </w:r>
    </w:p>
    <w:p w14:paraId="47D0BC39" w14:textId="74F43A8F"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_Toc152691187 \h </w:instrText>
      </w:r>
      <w:r>
        <w:rPr>
          <w:noProof/>
        </w:rPr>
      </w:r>
      <w:r>
        <w:rPr>
          <w:noProof/>
        </w:rPr>
        <w:fldChar w:fldCharType="separate"/>
      </w:r>
      <w:r>
        <w:rPr>
          <w:noProof/>
        </w:rPr>
        <w:t>15</w:t>
      </w:r>
      <w:r>
        <w:rPr>
          <w:noProof/>
        </w:rPr>
        <w:fldChar w:fldCharType="end"/>
      </w:r>
    </w:p>
    <w:p w14:paraId="2DD1BB1D" w14:textId="4C4CCA1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fldLock="1"/>
      </w:r>
      <w:r>
        <w:rPr>
          <w:noProof/>
        </w:rPr>
        <w:instrText xml:space="preserve"> PAGEREF _Toc152691188 \h </w:instrText>
      </w:r>
      <w:r>
        <w:rPr>
          <w:noProof/>
        </w:rPr>
      </w:r>
      <w:r>
        <w:rPr>
          <w:noProof/>
        </w:rPr>
        <w:fldChar w:fldCharType="separate"/>
      </w:r>
      <w:r>
        <w:rPr>
          <w:noProof/>
        </w:rPr>
        <w:t>15</w:t>
      </w:r>
      <w:r>
        <w:rPr>
          <w:noProof/>
        </w:rPr>
        <w:fldChar w:fldCharType="end"/>
      </w:r>
    </w:p>
    <w:p w14:paraId="62040A4B" w14:textId="3C5D662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fldLock="1"/>
      </w:r>
      <w:r>
        <w:rPr>
          <w:noProof/>
        </w:rPr>
        <w:instrText xml:space="preserve"> PAGEREF _Toc152691189 \h </w:instrText>
      </w:r>
      <w:r>
        <w:rPr>
          <w:noProof/>
        </w:rPr>
      </w:r>
      <w:r>
        <w:rPr>
          <w:noProof/>
        </w:rPr>
        <w:fldChar w:fldCharType="separate"/>
      </w:r>
      <w:r>
        <w:rPr>
          <w:noProof/>
        </w:rPr>
        <w:t>15</w:t>
      </w:r>
      <w:r>
        <w:rPr>
          <w:noProof/>
        </w:rPr>
        <w:fldChar w:fldCharType="end"/>
      </w:r>
    </w:p>
    <w:p w14:paraId="500BD961" w14:textId="57BD15CD"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fldLock="1"/>
      </w:r>
      <w:r>
        <w:rPr>
          <w:noProof/>
        </w:rPr>
        <w:instrText xml:space="preserve"> PAGEREF _Toc152691190 \h </w:instrText>
      </w:r>
      <w:r>
        <w:rPr>
          <w:noProof/>
        </w:rPr>
      </w:r>
      <w:r>
        <w:rPr>
          <w:noProof/>
        </w:rPr>
        <w:fldChar w:fldCharType="separate"/>
      </w:r>
      <w:r>
        <w:rPr>
          <w:noProof/>
        </w:rPr>
        <w:t>16</w:t>
      </w:r>
      <w:r>
        <w:rPr>
          <w:noProof/>
        </w:rPr>
        <w:fldChar w:fldCharType="end"/>
      </w:r>
    </w:p>
    <w:p w14:paraId="719F3AEC" w14:textId="4B3753F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fldLock="1"/>
      </w:r>
      <w:r>
        <w:rPr>
          <w:noProof/>
        </w:rPr>
        <w:instrText xml:space="preserve"> PAGEREF _Toc152691191 \h </w:instrText>
      </w:r>
      <w:r>
        <w:rPr>
          <w:noProof/>
        </w:rPr>
      </w:r>
      <w:r>
        <w:rPr>
          <w:noProof/>
        </w:rPr>
        <w:fldChar w:fldCharType="separate"/>
      </w:r>
      <w:r>
        <w:rPr>
          <w:noProof/>
        </w:rPr>
        <w:t>16</w:t>
      </w:r>
      <w:r>
        <w:rPr>
          <w:noProof/>
        </w:rPr>
        <w:fldChar w:fldCharType="end"/>
      </w:r>
    </w:p>
    <w:p w14:paraId="04A46407" w14:textId="7F74BAF2"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fldLock="1"/>
      </w:r>
      <w:r>
        <w:rPr>
          <w:noProof/>
        </w:rPr>
        <w:instrText xml:space="preserve"> PAGEREF _Toc152691192 \h </w:instrText>
      </w:r>
      <w:r>
        <w:rPr>
          <w:noProof/>
        </w:rPr>
      </w:r>
      <w:r>
        <w:rPr>
          <w:noProof/>
        </w:rPr>
        <w:fldChar w:fldCharType="separate"/>
      </w:r>
      <w:r>
        <w:rPr>
          <w:noProof/>
        </w:rPr>
        <w:t>16</w:t>
      </w:r>
      <w:r>
        <w:rPr>
          <w:noProof/>
        </w:rPr>
        <w:fldChar w:fldCharType="end"/>
      </w:r>
    </w:p>
    <w:p w14:paraId="319E106C" w14:textId="48F92E0A"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_Toc152691193 \h </w:instrText>
      </w:r>
      <w:r>
        <w:rPr>
          <w:noProof/>
        </w:rPr>
      </w:r>
      <w:r>
        <w:rPr>
          <w:noProof/>
        </w:rPr>
        <w:fldChar w:fldCharType="separate"/>
      </w:r>
      <w:r>
        <w:rPr>
          <w:noProof/>
        </w:rPr>
        <w:t>16</w:t>
      </w:r>
      <w:r>
        <w:rPr>
          <w:noProof/>
        </w:rPr>
        <w:fldChar w:fldCharType="end"/>
      </w:r>
    </w:p>
    <w:p w14:paraId="17E8DBB3" w14:textId="27E1F799"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fldLock="1"/>
      </w:r>
      <w:r>
        <w:rPr>
          <w:noProof/>
        </w:rPr>
        <w:instrText xml:space="preserve"> PAGEREF _Toc152691194 \h </w:instrText>
      </w:r>
      <w:r>
        <w:rPr>
          <w:noProof/>
        </w:rPr>
      </w:r>
      <w:r>
        <w:rPr>
          <w:noProof/>
        </w:rPr>
        <w:fldChar w:fldCharType="separate"/>
      </w:r>
      <w:r>
        <w:rPr>
          <w:noProof/>
        </w:rPr>
        <w:t>16</w:t>
      </w:r>
      <w:r>
        <w:rPr>
          <w:noProof/>
        </w:rPr>
        <w:fldChar w:fldCharType="end"/>
      </w:r>
    </w:p>
    <w:p w14:paraId="5B411B0C" w14:textId="5AB84134"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fldLock="1"/>
      </w:r>
      <w:r>
        <w:rPr>
          <w:noProof/>
        </w:rPr>
        <w:instrText xml:space="preserve"> PAGEREF _Toc152691195 \h </w:instrText>
      </w:r>
      <w:r>
        <w:rPr>
          <w:noProof/>
        </w:rPr>
      </w:r>
      <w:r>
        <w:rPr>
          <w:noProof/>
        </w:rPr>
        <w:fldChar w:fldCharType="separate"/>
      </w:r>
      <w:r>
        <w:rPr>
          <w:noProof/>
        </w:rPr>
        <w:t>17</w:t>
      </w:r>
      <w:r>
        <w:rPr>
          <w:noProof/>
        </w:rPr>
        <w:fldChar w:fldCharType="end"/>
      </w:r>
    </w:p>
    <w:p w14:paraId="6BB77DF6" w14:textId="2245126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fldLock="1"/>
      </w:r>
      <w:r>
        <w:rPr>
          <w:noProof/>
        </w:rPr>
        <w:instrText xml:space="preserve"> PAGEREF _Toc152691196 \h </w:instrText>
      </w:r>
      <w:r>
        <w:rPr>
          <w:noProof/>
        </w:rPr>
      </w:r>
      <w:r>
        <w:rPr>
          <w:noProof/>
        </w:rPr>
        <w:fldChar w:fldCharType="separate"/>
      </w:r>
      <w:r>
        <w:rPr>
          <w:noProof/>
        </w:rPr>
        <w:t>17</w:t>
      </w:r>
      <w:r>
        <w:rPr>
          <w:noProof/>
        </w:rPr>
        <w:fldChar w:fldCharType="end"/>
      </w:r>
    </w:p>
    <w:p w14:paraId="79684811" w14:textId="2B682E0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fldLock="1"/>
      </w:r>
      <w:r>
        <w:rPr>
          <w:noProof/>
        </w:rPr>
        <w:instrText xml:space="preserve"> PAGEREF _Toc152691197 \h </w:instrText>
      </w:r>
      <w:r>
        <w:rPr>
          <w:noProof/>
        </w:rPr>
      </w:r>
      <w:r>
        <w:rPr>
          <w:noProof/>
        </w:rPr>
        <w:fldChar w:fldCharType="separate"/>
      </w:r>
      <w:r>
        <w:rPr>
          <w:noProof/>
        </w:rPr>
        <w:t>17</w:t>
      </w:r>
      <w:r>
        <w:rPr>
          <w:noProof/>
        </w:rPr>
        <w:fldChar w:fldCharType="end"/>
      </w:r>
    </w:p>
    <w:p w14:paraId="30A19E33" w14:textId="666448A1"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fldLock="1"/>
      </w:r>
      <w:r>
        <w:rPr>
          <w:noProof/>
        </w:rPr>
        <w:instrText xml:space="preserve"> PAGEREF _Toc152691198 \h </w:instrText>
      </w:r>
      <w:r>
        <w:rPr>
          <w:noProof/>
        </w:rPr>
      </w:r>
      <w:r>
        <w:rPr>
          <w:noProof/>
        </w:rPr>
        <w:fldChar w:fldCharType="separate"/>
      </w:r>
      <w:r>
        <w:rPr>
          <w:noProof/>
        </w:rPr>
        <w:t>18</w:t>
      </w:r>
      <w:r>
        <w:rPr>
          <w:noProof/>
        </w:rPr>
        <w:fldChar w:fldCharType="end"/>
      </w:r>
    </w:p>
    <w:p w14:paraId="433EE544" w14:textId="30E8951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fldLock="1"/>
      </w:r>
      <w:r>
        <w:rPr>
          <w:noProof/>
        </w:rPr>
        <w:instrText xml:space="preserve"> PAGEREF _Toc152691199 \h </w:instrText>
      </w:r>
      <w:r>
        <w:rPr>
          <w:noProof/>
        </w:rPr>
      </w:r>
      <w:r>
        <w:rPr>
          <w:noProof/>
        </w:rPr>
        <w:fldChar w:fldCharType="separate"/>
      </w:r>
      <w:r>
        <w:rPr>
          <w:noProof/>
        </w:rPr>
        <w:t>18</w:t>
      </w:r>
      <w:r>
        <w:rPr>
          <w:noProof/>
        </w:rPr>
        <w:fldChar w:fldCharType="end"/>
      </w:r>
    </w:p>
    <w:p w14:paraId="5EEE3A44" w14:textId="1F654F97"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fldLock="1"/>
      </w:r>
      <w:r>
        <w:rPr>
          <w:noProof/>
        </w:rPr>
        <w:instrText xml:space="preserve"> PAGEREF _Toc152691200 \h </w:instrText>
      </w:r>
      <w:r>
        <w:rPr>
          <w:noProof/>
        </w:rPr>
      </w:r>
      <w:r>
        <w:rPr>
          <w:noProof/>
        </w:rPr>
        <w:fldChar w:fldCharType="separate"/>
      </w:r>
      <w:r>
        <w:rPr>
          <w:noProof/>
        </w:rPr>
        <w:t>18</w:t>
      </w:r>
      <w:r>
        <w:rPr>
          <w:noProof/>
        </w:rPr>
        <w:fldChar w:fldCharType="end"/>
      </w:r>
    </w:p>
    <w:p w14:paraId="743E375D" w14:textId="44C4C061"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_Toc152691201 \h </w:instrText>
      </w:r>
      <w:r>
        <w:rPr>
          <w:noProof/>
        </w:rPr>
      </w:r>
      <w:r>
        <w:rPr>
          <w:noProof/>
        </w:rPr>
        <w:fldChar w:fldCharType="separate"/>
      </w:r>
      <w:r>
        <w:rPr>
          <w:noProof/>
        </w:rPr>
        <w:t>18</w:t>
      </w:r>
      <w:r>
        <w:rPr>
          <w:noProof/>
        </w:rPr>
        <w:fldChar w:fldCharType="end"/>
      </w:r>
    </w:p>
    <w:p w14:paraId="11DEE3DF" w14:textId="6E6B124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fldLock="1"/>
      </w:r>
      <w:r>
        <w:rPr>
          <w:noProof/>
        </w:rPr>
        <w:instrText xml:space="preserve"> PAGEREF _Toc152691202 \h </w:instrText>
      </w:r>
      <w:r>
        <w:rPr>
          <w:noProof/>
        </w:rPr>
      </w:r>
      <w:r>
        <w:rPr>
          <w:noProof/>
        </w:rPr>
        <w:fldChar w:fldCharType="separate"/>
      </w:r>
      <w:r>
        <w:rPr>
          <w:noProof/>
        </w:rPr>
        <w:t>18</w:t>
      </w:r>
      <w:r>
        <w:rPr>
          <w:noProof/>
        </w:rPr>
        <w:fldChar w:fldCharType="end"/>
      </w:r>
    </w:p>
    <w:p w14:paraId="2ED8A9DF" w14:textId="281DC16A"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fldLock="1"/>
      </w:r>
      <w:r>
        <w:rPr>
          <w:noProof/>
        </w:rPr>
        <w:instrText xml:space="preserve"> PAGEREF _Toc152691203 \h </w:instrText>
      </w:r>
      <w:r>
        <w:rPr>
          <w:noProof/>
        </w:rPr>
      </w:r>
      <w:r>
        <w:rPr>
          <w:noProof/>
        </w:rPr>
        <w:fldChar w:fldCharType="separate"/>
      </w:r>
      <w:r>
        <w:rPr>
          <w:noProof/>
        </w:rPr>
        <w:t>19</w:t>
      </w:r>
      <w:r>
        <w:rPr>
          <w:noProof/>
        </w:rPr>
        <w:fldChar w:fldCharType="end"/>
      </w:r>
    </w:p>
    <w:p w14:paraId="48F98AE8" w14:textId="08E8F21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fldLock="1"/>
      </w:r>
      <w:r>
        <w:rPr>
          <w:noProof/>
        </w:rPr>
        <w:instrText xml:space="preserve"> PAGEREF _Toc152691204 \h </w:instrText>
      </w:r>
      <w:r>
        <w:rPr>
          <w:noProof/>
        </w:rPr>
      </w:r>
      <w:r>
        <w:rPr>
          <w:noProof/>
        </w:rPr>
        <w:fldChar w:fldCharType="separate"/>
      </w:r>
      <w:r>
        <w:rPr>
          <w:noProof/>
        </w:rPr>
        <w:t>19</w:t>
      </w:r>
      <w:r>
        <w:rPr>
          <w:noProof/>
        </w:rPr>
        <w:fldChar w:fldCharType="end"/>
      </w:r>
    </w:p>
    <w:p w14:paraId="2852B748" w14:textId="26B26599"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fldLock="1"/>
      </w:r>
      <w:r>
        <w:rPr>
          <w:noProof/>
        </w:rPr>
        <w:instrText xml:space="preserve"> PAGEREF _Toc152691205 \h </w:instrText>
      </w:r>
      <w:r>
        <w:rPr>
          <w:noProof/>
        </w:rPr>
      </w:r>
      <w:r>
        <w:rPr>
          <w:noProof/>
        </w:rPr>
        <w:fldChar w:fldCharType="separate"/>
      </w:r>
      <w:r>
        <w:rPr>
          <w:noProof/>
        </w:rPr>
        <w:t>19</w:t>
      </w:r>
      <w:r>
        <w:rPr>
          <w:noProof/>
        </w:rPr>
        <w:fldChar w:fldCharType="end"/>
      </w:r>
    </w:p>
    <w:p w14:paraId="084E0633" w14:textId="270A1807"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fldLock="1"/>
      </w:r>
      <w:r>
        <w:rPr>
          <w:noProof/>
        </w:rPr>
        <w:instrText xml:space="preserve"> PAGEREF _Toc152691206 \h </w:instrText>
      </w:r>
      <w:r>
        <w:rPr>
          <w:noProof/>
        </w:rPr>
      </w:r>
      <w:r>
        <w:rPr>
          <w:noProof/>
        </w:rPr>
        <w:fldChar w:fldCharType="separate"/>
      </w:r>
      <w:r>
        <w:rPr>
          <w:noProof/>
        </w:rPr>
        <w:t>19</w:t>
      </w:r>
      <w:r>
        <w:rPr>
          <w:noProof/>
        </w:rPr>
        <w:fldChar w:fldCharType="end"/>
      </w:r>
    </w:p>
    <w:p w14:paraId="3450791E" w14:textId="78AF388F"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_Toc152691207 \h </w:instrText>
      </w:r>
      <w:r>
        <w:rPr>
          <w:noProof/>
        </w:rPr>
      </w:r>
      <w:r>
        <w:rPr>
          <w:noProof/>
        </w:rPr>
        <w:fldChar w:fldCharType="separate"/>
      </w:r>
      <w:r>
        <w:rPr>
          <w:noProof/>
        </w:rPr>
        <w:t>19</w:t>
      </w:r>
      <w:r>
        <w:rPr>
          <w:noProof/>
        </w:rPr>
        <w:fldChar w:fldCharType="end"/>
      </w:r>
    </w:p>
    <w:p w14:paraId="0E433C48" w14:textId="2DB57B0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fldLock="1"/>
      </w:r>
      <w:r>
        <w:rPr>
          <w:noProof/>
        </w:rPr>
        <w:instrText xml:space="preserve"> PAGEREF _Toc152691208 \h </w:instrText>
      </w:r>
      <w:r>
        <w:rPr>
          <w:noProof/>
        </w:rPr>
      </w:r>
      <w:r>
        <w:rPr>
          <w:noProof/>
        </w:rPr>
        <w:fldChar w:fldCharType="separate"/>
      </w:r>
      <w:r>
        <w:rPr>
          <w:noProof/>
        </w:rPr>
        <w:t>20</w:t>
      </w:r>
      <w:r>
        <w:rPr>
          <w:noProof/>
        </w:rPr>
        <w:fldChar w:fldCharType="end"/>
      </w:r>
    </w:p>
    <w:p w14:paraId="446C5B77" w14:textId="2D8A2E7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fldLock="1"/>
      </w:r>
      <w:r>
        <w:rPr>
          <w:noProof/>
        </w:rPr>
        <w:instrText xml:space="preserve"> PAGEREF _Toc152691209 \h </w:instrText>
      </w:r>
      <w:r>
        <w:rPr>
          <w:noProof/>
        </w:rPr>
      </w:r>
      <w:r>
        <w:rPr>
          <w:noProof/>
        </w:rPr>
        <w:fldChar w:fldCharType="separate"/>
      </w:r>
      <w:r>
        <w:rPr>
          <w:noProof/>
        </w:rPr>
        <w:t>20</w:t>
      </w:r>
      <w:r>
        <w:rPr>
          <w:noProof/>
        </w:rPr>
        <w:fldChar w:fldCharType="end"/>
      </w:r>
    </w:p>
    <w:p w14:paraId="0BFDBEBF" w14:textId="4FDA614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fldLock="1"/>
      </w:r>
      <w:r>
        <w:rPr>
          <w:noProof/>
        </w:rPr>
        <w:instrText xml:space="preserve"> PAGEREF _Toc152691210 \h </w:instrText>
      </w:r>
      <w:r>
        <w:rPr>
          <w:noProof/>
        </w:rPr>
      </w:r>
      <w:r>
        <w:rPr>
          <w:noProof/>
        </w:rPr>
        <w:fldChar w:fldCharType="separate"/>
      </w:r>
      <w:r>
        <w:rPr>
          <w:noProof/>
        </w:rPr>
        <w:t>20</w:t>
      </w:r>
      <w:r>
        <w:rPr>
          <w:noProof/>
        </w:rPr>
        <w:fldChar w:fldCharType="end"/>
      </w:r>
    </w:p>
    <w:p w14:paraId="208B690D" w14:textId="42EE775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fldLock="1"/>
      </w:r>
      <w:r>
        <w:rPr>
          <w:noProof/>
        </w:rPr>
        <w:instrText xml:space="preserve"> PAGEREF _Toc152691211 \h </w:instrText>
      </w:r>
      <w:r>
        <w:rPr>
          <w:noProof/>
        </w:rPr>
      </w:r>
      <w:r>
        <w:rPr>
          <w:noProof/>
        </w:rPr>
        <w:fldChar w:fldCharType="separate"/>
      </w:r>
      <w:r>
        <w:rPr>
          <w:noProof/>
        </w:rPr>
        <w:t>20</w:t>
      </w:r>
      <w:r>
        <w:rPr>
          <w:noProof/>
        </w:rPr>
        <w:fldChar w:fldCharType="end"/>
      </w:r>
    </w:p>
    <w:p w14:paraId="1F49CC06" w14:textId="33787CEB"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fldLock="1"/>
      </w:r>
      <w:r>
        <w:rPr>
          <w:noProof/>
        </w:rPr>
        <w:instrText xml:space="preserve"> PAGEREF _Toc152691212 \h </w:instrText>
      </w:r>
      <w:r>
        <w:rPr>
          <w:noProof/>
        </w:rPr>
      </w:r>
      <w:r>
        <w:rPr>
          <w:noProof/>
        </w:rPr>
        <w:fldChar w:fldCharType="separate"/>
      </w:r>
      <w:r>
        <w:rPr>
          <w:noProof/>
        </w:rPr>
        <w:t>21</w:t>
      </w:r>
      <w:r>
        <w:rPr>
          <w:noProof/>
        </w:rPr>
        <w:fldChar w:fldCharType="end"/>
      </w:r>
    </w:p>
    <w:p w14:paraId="6D24D3C6" w14:textId="7ED52E1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_Toc152691213 \h </w:instrText>
      </w:r>
      <w:r>
        <w:rPr>
          <w:noProof/>
        </w:rPr>
      </w:r>
      <w:r>
        <w:rPr>
          <w:noProof/>
        </w:rPr>
        <w:fldChar w:fldCharType="separate"/>
      </w:r>
      <w:r>
        <w:rPr>
          <w:noProof/>
        </w:rPr>
        <w:t>21</w:t>
      </w:r>
      <w:r>
        <w:rPr>
          <w:noProof/>
        </w:rPr>
        <w:fldChar w:fldCharType="end"/>
      </w:r>
    </w:p>
    <w:p w14:paraId="38DD4BB7" w14:textId="5CEBF82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fldLock="1"/>
      </w:r>
      <w:r>
        <w:rPr>
          <w:noProof/>
        </w:rPr>
        <w:instrText xml:space="preserve"> PAGEREF _Toc152691214 \h </w:instrText>
      </w:r>
      <w:r>
        <w:rPr>
          <w:noProof/>
        </w:rPr>
      </w:r>
      <w:r>
        <w:rPr>
          <w:noProof/>
        </w:rPr>
        <w:fldChar w:fldCharType="separate"/>
      </w:r>
      <w:r>
        <w:rPr>
          <w:noProof/>
        </w:rPr>
        <w:t>22</w:t>
      </w:r>
      <w:r>
        <w:rPr>
          <w:noProof/>
        </w:rPr>
        <w:fldChar w:fldCharType="end"/>
      </w:r>
    </w:p>
    <w:p w14:paraId="1CAE7DD4" w14:textId="2AF11DB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fldLock="1"/>
      </w:r>
      <w:r>
        <w:rPr>
          <w:noProof/>
        </w:rPr>
        <w:instrText xml:space="preserve"> PAGEREF _Toc152691215 \h </w:instrText>
      </w:r>
      <w:r>
        <w:rPr>
          <w:noProof/>
        </w:rPr>
      </w:r>
      <w:r>
        <w:rPr>
          <w:noProof/>
        </w:rPr>
        <w:fldChar w:fldCharType="separate"/>
      </w:r>
      <w:r>
        <w:rPr>
          <w:noProof/>
        </w:rPr>
        <w:t>22</w:t>
      </w:r>
      <w:r>
        <w:rPr>
          <w:noProof/>
        </w:rPr>
        <w:fldChar w:fldCharType="end"/>
      </w:r>
    </w:p>
    <w:p w14:paraId="6D1DF964" w14:textId="24D8EBC1"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fldLock="1"/>
      </w:r>
      <w:r>
        <w:rPr>
          <w:noProof/>
        </w:rPr>
        <w:instrText xml:space="preserve"> PAGEREF _Toc152691216 \h </w:instrText>
      </w:r>
      <w:r>
        <w:rPr>
          <w:noProof/>
        </w:rPr>
      </w:r>
      <w:r>
        <w:rPr>
          <w:noProof/>
        </w:rPr>
        <w:fldChar w:fldCharType="separate"/>
      </w:r>
      <w:r>
        <w:rPr>
          <w:noProof/>
        </w:rPr>
        <w:t>22</w:t>
      </w:r>
      <w:r>
        <w:rPr>
          <w:noProof/>
        </w:rPr>
        <w:fldChar w:fldCharType="end"/>
      </w:r>
    </w:p>
    <w:p w14:paraId="31F56731" w14:textId="3D70AB3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fldLock="1"/>
      </w:r>
      <w:r>
        <w:rPr>
          <w:noProof/>
        </w:rPr>
        <w:instrText xml:space="preserve"> PAGEREF _Toc152691217 \h </w:instrText>
      </w:r>
      <w:r>
        <w:rPr>
          <w:noProof/>
        </w:rPr>
      </w:r>
      <w:r>
        <w:rPr>
          <w:noProof/>
        </w:rPr>
        <w:fldChar w:fldCharType="separate"/>
      </w:r>
      <w:r>
        <w:rPr>
          <w:noProof/>
        </w:rPr>
        <w:t>22</w:t>
      </w:r>
      <w:r>
        <w:rPr>
          <w:noProof/>
        </w:rPr>
        <w:fldChar w:fldCharType="end"/>
      </w:r>
    </w:p>
    <w:p w14:paraId="2E849200" w14:textId="4C47FE5B"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fldLock="1"/>
      </w:r>
      <w:r>
        <w:rPr>
          <w:noProof/>
        </w:rPr>
        <w:instrText xml:space="preserve"> PAGEREF _Toc152691218 \h </w:instrText>
      </w:r>
      <w:r>
        <w:rPr>
          <w:noProof/>
        </w:rPr>
      </w:r>
      <w:r>
        <w:rPr>
          <w:noProof/>
        </w:rPr>
        <w:fldChar w:fldCharType="separate"/>
      </w:r>
      <w:r>
        <w:rPr>
          <w:noProof/>
        </w:rPr>
        <w:t>23</w:t>
      </w:r>
      <w:r>
        <w:rPr>
          <w:noProof/>
        </w:rPr>
        <w:fldChar w:fldCharType="end"/>
      </w:r>
    </w:p>
    <w:p w14:paraId="2EE1E39E" w14:textId="53AEFFB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_Toc152691219 \h </w:instrText>
      </w:r>
      <w:r>
        <w:rPr>
          <w:noProof/>
        </w:rPr>
      </w:r>
      <w:r>
        <w:rPr>
          <w:noProof/>
        </w:rPr>
        <w:fldChar w:fldCharType="separate"/>
      </w:r>
      <w:r>
        <w:rPr>
          <w:noProof/>
        </w:rPr>
        <w:t>23</w:t>
      </w:r>
      <w:r>
        <w:rPr>
          <w:noProof/>
        </w:rPr>
        <w:fldChar w:fldCharType="end"/>
      </w:r>
    </w:p>
    <w:p w14:paraId="2AE5E12B" w14:textId="655C97A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fldLock="1"/>
      </w:r>
      <w:r>
        <w:rPr>
          <w:noProof/>
        </w:rPr>
        <w:instrText xml:space="preserve"> PAGEREF _Toc152691220 \h </w:instrText>
      </w:r>
      <w:r>
        <w:rPr>
          <w:noProof/>
        </w:rPr>
      </w:r>
      <w:r>
        <w:rPr>
          <w:noProof/>
        </w:rPr>
        <w:fldChar w:fldCharType="separate"/>
      </w:r>
      <w:r>
        <w:rPr>
          <w:noProof/>
        </w:rPr>
        <w:t>23</w:t>
      </w:r>
      <w:r>
        <w:rPr>
          <w:noProof/>
        </w:rPr>
        <w:fldChar w:fldCharType="end"/>
      </w:r>
    </w:p>
    <w:p w14:paraId="4FFBEE03" w14:textId="6353E6BD"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fldLock="1"/>
      </w:r>
      <w:r>
        <w:rPr>
          <w:noProof/>
        </w:rPr>
        <w:instrText xml:space="preserve"> PAGEREF _Toc152691221 \h </w:instrText>
      </w:r>
      <w:r>
        <w:rPr>
          <w:noProof/>
        </w:rPr>
      </w:r>
      <w:r>
        <w:rPr>
          <w:noProof/>
        </w:rPr>
        <w:fldChar w:fldCharType="separate"/>
      </w:r>
      <w:r>
        <w:rPr>
          <w:noProof/>
        </w:rPr>
        <w:t>23</w:t>
      </w:r>
      <w:r>
        <w:rPr>
          <w:noProof/>
        </w:rPr>
        <w:fldChar w:fldCharType="end"/>
      </w:r>
    </w:p>
    <w:p w14:paraId="0EE6B632" w14:textId="307668A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fldLock="1"/>
      </w:r>
      <w:r>
        <w:rPr>
          <w:noProof/>
        </w:rPr>
        <w:instrText xml:space="preserve"> PAGEREF _Toc152691222 \h </w:instrText>
      </w:r>
      <w:r>
        <w:rPr>
          <w:noProof/>
        </w:rPr>
      </w:r>
      <w:r>
        <w:rPr>
          <w:noProof/>
        </w:rPr>
        <w:fldChar w:fldCharType="separate"/>
      </w:r>
      <w:r>
        <w:rPr>
          <w:noProof/>
        </w:rPr>
        <w:t>23</w:t>
      </w:r>
      <w:r>
        <w:rPr>
          <w:noProof/>
        </w:rPr>
        <w:fldChar w:fldCharType="end"/>
      </w:r>
    </w:p>
    <w:p w14:paraId="43E84C1E" w14:textId="1392E219"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fldLock="1"/>
      </w:r>
      <w:r>
        <w:rPr>
          <w:noProof/>
        </w:rPr>
        <w:instrText xml:space="preserve"> PAGEREF _Toc152691223 \h </w:instrText>
      </w:r>
      <w:r>
        <w:rPr>
          <w:noProof/>
        </w:rPr>
      </w:r>
      <w:r>
        <w:rPr>
          <w:noProof/>
        </w:rPr>
        <w:fldChar w:fldCharType="separate"/>
      </w:r>
      <w:r>
        <w:rPr>
          <w:noProof/>
        </w:rPr>
        <w:t>23</w:t>
      </w:r>
      <w:r>
        <w:rPr>
          <w:noProof/>
        </w:rPr>
        <w:fldChar w:fldCharType="end"/>
      </w:r>
    </w:p>
    <w:p w14:paraId="41BCFE54" w14:textId="13E3911F"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fldLock="1"/>
      </w:r>
      <w:r>
        <w:rPr>
          <w:noProof/>
        </w:rPr>
        <w:instrText xml:space="preserve"> PAGEREF _Toc152691224 \h </w:instrText>
      </w:r>
      <w:r>
        <w:rPr>
          <w:noProof/>
        </w:rPr>
      </w:r>
      <w:r>
        <w:rPr>
          <w:noProof/>
        </w:rPr>
        <w:fldChar w:fldCharType="separate"/>
      </w:r>
      <w:r>
        <w:rPr>
          <w:noProof/>
        </w:rPr>
        <w:t>24</w:t>
      </w:r>
      <w:r>
        <w:rPr>
          <w:noProof/>
        </w:rPr>
        <w:fldChar w:fldCharType="end"/>
      </w:r>
    </w:p>
    <w:p w14:paraId="0A75B7C8" w14:textId="261FAB11"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fldLock="1"/>
      </w:r>
      <w:r>
        <w:rPr>
          <w:noProof/>
        </w:rPr>
        <w:instrText xml:space="preserve"> PAGEREF _Toc152691225 \h </w:instrText>
      </w:r>
      <w:r>
        <w:rPr>
          <w:noProof/>
        </w:rPr>
      </w:r>
      <w:r>
        <w:rPr>
          <w:noProof/>
        </w:rPr>
        <w:fldChar w:fldCharType="separate"/>
      </w:r>
      <w:r>
        <w:rPr>
          <w:noProof/>
        </w:rPr>
        <w:t>24</w:t>
      </w:r>
      <w:r>
        <w:rPr>
          <w:noProof/>
        </w:rPr>
        <w:fldChar w:fldCharType="end"/>
      </w:r>
    </w:p>
    <w:p w14:paraId="61183046" w14:textId="25E936F0"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_Toc152691226 \h </w:instrText>
      </w:r>
      <w:r>
        <w:rPr>
          <w:noProof/>
        </w:rPr>
      </w:r>
      <w:r>
        <w:rPr>
          <w:noProof/>
        </w:rPr>
        <w:fldChar w:fldCharType="separate"/>
      </w:r>
      <w:r>
        <w:rPr>
          <w:noProof/>
        </w:rPr>
        <w:t>24</w:t>
      </w:r>
      <w:r>
        <w:rPr>
          <w:noProof/>
        </w:rPr>
        <w:fldChar w:fldCharType="end"/>
      </w:r>
    </w:p>
    <w:p w14:paraId="7800C53E" w14:textId="1782451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fldLock="1"/>
      </w:r>
      <w:r>
        <w:rPr>
          <w:noProof/>
        </w:rPr>
        <w:instrText xml:space="preserve"> PAGEREF _Toc152691227 \h </w:instrText>
      </w:r>
      <w:r>
        <w:rPr>
          <w:noProof/>
        </w:rPr>
      </w:r>
      <w:r>
        <w:rPr>
          <w:noProof/>
        </w:rPr>
        <w:fldChar w:fldCharType="separate"/>
      </w:r>
      <w:r>
        <w:rPr>
          <w:noProof/>
        </w:rPr>
        <w:t>24</w:t>
      </w:r>
      <w:r>
        <w:rPr>
          <w:noProof/>
        </w:rPr>
        <w:fldChar w:fldCharType="end"/>
      </w:r>
    </w:p>
    <w:p w14:paraId="509BD73B" w14:textId="61598318"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fldLock="1"/>
      </w:r>
      <w:r>
        <w:rPr>
          <w:noProof/>
        </w:rPr>
        <w:instrText xml:space="preserve"> PAGEREF _Toc152691228 \h </w:instrText>
      </w:r>
      <w:r>
        <w:rPr>
          <w:noProof/>
        </w:rPr>
      </w:r>
      <w:r>
        <w:rPr>
          <w:noProof/>
        </w:rPr>
        <w:fldChar w:fldCharType="separate"/>
      </w:r>
      <w:r>
        <w:rPr>
          <w:noProof/>
        </w:rPr>
        <w:t>25</w:t>
      </w:r>
      <w:r>
        <w:rPr>
          <w:noProof/>
        </w:rPr>
        <w:fldChar w:fldCharType="end"/>
      </w:r>
    </w:p>
    <w:p w14:paraId="059CC815" w14:textId="2070532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fldLock="1"/>
      </w:r>
      <w:r>
        <w:rPr>
          <w:noProof/>
        </w:rPr>
        <w:instrText xml:space="preserve"> PAGEREF _Toc152691229 \h </w:instrText>
      </w:r>
      <w:r>
        <w:rPr>
          <w:noProof/>
        </w:rPr>
      </w:r>
      <w:r>
        <w:rPr>
          <w:noProof/>
        </w:rPr>
        <w:fldChar w:fldCharType="separate"/>
      </w:r>
      <w:r>
        <w:rPr>
          <w:noProof/>
        </w:rPr>
        <w:t>25</w:t>
      </w:r>
      <w:r>
        <w:rPr>
          <w:noProof/>
        </w:rPr>
        <w:fldChar w:fldCharType="end"/>
      </w:r>
    </w:p>
    <w:p w14:paraId="6AB47257" w14:textId="3830A64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fldLock="1"/>
      </w:r>
      <w:r>
        <w:rPr>
          <w:noProof/>
        </w:rPr>
        <w:instrText xml:space="preserve"> PAGEREF _Toc152691230 \h </w:instrText>
      </w:r>
      <w:r>
        <w:rPr>
          <w:noProof/>
        </w:rPr>
      </w:r>
      <w:r>
        <w:rPr>
          <w:noProof/>
        </w:rPr>
        <w:fldChar w:fldCharType="separate"/>
      </w:r>
      <w:r>
        <w:rPr>
          <w:noProof/>
        </w:rPr>
        <w:t>25</w:t>
      </w:r>
      <w:r>
        <w:rPr>
          <w:noProof/>
        </w:rPr>
        <w:fldChar w:fldCharType="end"/>
      </w:r>
    </w:p>
    <w:p w14:paraId="279373F6" w14:textId="60EE1E40"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fldLock="1"/>
      </w:r>
      <w:r>
        <w:rPr>
          <w:noProof/>
        </w:rPr>
        <w:instrText xml:space="preserve"> PAGEREF _Toc152691231 \h </w:instrText>
      </w:r>
      <w:r>
        <w:rPr>
          <w:noProof/>
        </w:rPr>
      </w:r>
      <w:r>
        <w:rPr>
          <w:noProof/>
        </w:rPr>
        <w:fldChar w:fldCharType="separate"/>
      </w:r>
      <w:r>
        <w:rPr>
          <w:noProof/>
        </w:rPr>
        <w:t>25</w:t>
      </w:r>
      <w:r>
        <w:rPr>
          <w:noProof/>
        </w:rPr>
        <w:fldChar w:fldCharType="end"/>
      </w:r>
    </w:p>
    <w:p w14:paraId="5ED45D9C" w14:textId="69D305FC"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fldLock="1"/>
      </w:r>
      <w:r>
        <w:rPr>
          <w:noProof/>
        </w:rPr>
        <w:instrText xml:space="preserve"> PAGEREF _Toc152691232 \h </w:instrText>
      </w:r>
      <w:r>
        <w:rPr>
          <w:noProof/>
        </w:rPr>
      </w:r>
      <w:r>
        <w:rPr>
          <w:noProof/>
        </w:rPr>
        <w:fldChar w:fldCharType="separate"/>
      </w:r>
      <w:r>
        <w:rPr>
          <w:noProof/>
        </w:rPr>
        <w:t>26</w:t>
      </w:r>
      <w:r>
        <w:rPr>
          <w:noProof/>
        </w:rPr>
        <w:fldChar w:fldCharType="end"/>
      </w:r>
    </w:p>
    <w:p w14:paraId="1418212F" w14:textId="7C5CFBC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_Toc152691233 \h </w:instrText>
      </w:r>
      <w:r>
        <w:rPr>
          <w:noProof/>
        </w:rPr>
      </w:r>
      <w:r>
        <w:rPr>
          <w:noProof/>
        </w:rPr>
        <w:fldChar w:fldCharType="separate"/>
      </w:r>
      <w:r>
        <w:rPr>
          <w:noProof/>
        </w:rPr>
        <w:t>26</w:t>
      </w:r>
      <w:r>
        <w:rPr>
          <w:noProof/>
        </w:rPr>
        <w:fldChar w:fldCharType="end"/>
      </w:r>
    </w:p>
    <w:p w14:paraId="7CBDD70C" w14:textId="40E6148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fldLock="1"/>
      </w:r>
      <w:r>
        <w:rPr>
          <w:noProof/>
        </w:rPr>
        <w:instrText xml:space="preserve"> PAGEREF _Toc152691234 \h </w:instrText>
      </w:r>
      <w:r>
        <w:rPr>
          <w:noProof/>
        </w:rPr>
      </w:r>
      <w:r>
        <w:rPr>
          <w:noProof/>
        </w:rPr>
        <w:fldChar w:fldCharType="separate"/>
      </w:r>
      <w:r>
        <w:rPr>
          <w:noProof/>
        </w:rPr>
        <w:t>26</w:t>
      </w:r>
      <w:r>
        <w:rPr>
          <w:noProof/>
        </w:rPr>
        <w:fldChar w:fldCharType="end"/>
      </w:r>
    </w:p>
    <w:p w14:paraId="19EFD26F" w14:textId="03D57EA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fldLock="1"/>
      </w:r>
      <w:r>
        <w:rPr>
          <w:noProof/>
        </w:rPr>
        <w:instrText xml:space="preserve"> PAGEREF _Toc152691235 \h </w:instrText>
      </w:r>
      <w:r>
        <w:rPr>
          <w:noProof/>
        </w:rPr>
      </w:r>
      <w:r>
        <w:rPr>
          <w:noProof/>
        </w:rPr>
        <w:fldChar w:fldCharType="separate"/>
      </w:r>
      <w:r>
        <w:rPr>
          <w:noProof/>
        </w:rPr>
        <w:t>26</w:t>
      </w:r>
      <w:r>
        <w:rPr>
          <w:noProof/>
        </w:rPr>
        <w:fldChar w:fldCharType="end"/>
      </w:r>
    </w:p>
    <w:p w14:paraId="2068B588" w14:textId="0E0EC4B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fldLock="1"/>
      </w:r>
      <w:r>
        <w:rPr>
          <w:noProof/>
        </w:rPr>
        <w:instrText xml:space="preserve"> PAGEREF _Toc152691236 \h </w:instrText>
      </w:r>
      <w:r>
        <w:rPr>
          <w:noProof/>
        </w:rPr>
      </w:r>
      <w:r>
        <w:rPr>
          <w:noProof/>
        </w:rPr>
        <w:fldChar w:fldCharType="separate"/>
      </w:r>
      <w:r>
        <w:rPr>
          <w:noProof/>
        </w:rPr>
        <w:t>26</w:t>
      </w:r>
      <w:r>
        <w:rPr>
          <w:noProof/>
        </w:rPr>
        <w:fldChar w:fldCharType="end"/>
      </w:r>
    </w:p>
    <w:p w14:paraId="6C08E7A3" w14:textId="00AAC5C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fldLock="1"/>
      </w:r>
      <w:r>
        <w:rPr>
          <w:noProof/>
        </w:rPr>
        <w:instrText xml:space="preserve"> PAGEREF _Toc152691237 \h </w:instrText>
      </w:r>
      <w:r>
        <w:rPr>
          <w:noProof/>
        </w:rPr>
      </w:r>
      <w:r>
        <w:rPr>
          <w:noProof/>
        </w:rPr>
        <w:fldChar w:fldCharType="separate"/>
      </w:r>
      <w:r>
        <w:rPr>
          <w:noProof/>
        </w:rPr>
        <w:t>27</w:t>
      </w:r>
      <w:r>
        <w:rPr>
          <w:noProof/>
        </w:rPr>
        <w:fldChar w:fldCharType="end"/>
      </w:r>
    </w:p>
    <w:p w14:paraId="2CAB5220" w14:textId="44EE230A"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fldLock="1"/>
      </w:r>
      <w:r>
        <w:rPr>
          <w:noProof/>
        </w:rPr>
        <w:instrText xml:space="preserve"> PAGEREF _Toc152691238 \h </w:instrText>
      </w:r>
      <w:r>
        <w:rPr>
          <w:noProof/>
        </w:rPr>
      </w:r>
      <w:r>
        <w:rPr>
          <w:noProof/>
        </w:rPr>
        <w:fldChar w:fldCharType="separate"/>
      </w:r>
      <w:r>
        <w:rPr>
          <w:noProof/>
        </w:rPr>
        <w:t>27</w:t>
      </w:r>
      <w:r>
        <w:rPr>
          <w:noProof/>
        </w:rPr>
        <w:fldChar w:fldCharType="end"/>
      </w:r>
    </w:p>
    <w:p w14:paraId="437A5D7B" w14:textId="0341B18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_Toc152691239 \h </w:instrText>
      </w:r>
      <w:r>
        <w:rPr>
          <w:noProof/>
        </w:rPr>
      </w:r>
      <w:r>
        <w:rPr>
          <w:noProof/>
        </w:rPr>
        <w:fldChar w:fldCharType="separate"/>
      </w:r>
      <w:r>
        <w:rPr>
          <w:noProof/>
        </w:rPr>
        <w:t>27</w:t>
      </w:r>
      <w:r>
        <w:rPr>
          <w:noProof/>
        </w:rPr>
        <w:fldChar w:fldCharType="end"/>
      </w:r>
    </w:p>
    <w:p w14:paraId="486118F1" w14:textId="2FB79DB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fldLock="1"/>
      </w:r>
      <w:r>
        <w:rPr>
          <w:noProof/>
        </w:rPr>
        <w:instrText xml:space="preserve"> PAGEREF _Toc152691240 \h </w:instrText>
      </w:r>
      <w:r>
        <w:rPr>
          <w:noProof/>
        </w:rPr>
      </w:r>
      <w:r>
        <w:rPr>
          <w:noProof/>
        </w:rPr>
        <w:fldChar w:fldCharType="separate"/>
      </w:r>
      <w:r>
        <w:rPr>
          <w:noProof/>
        </w:rPr>
        <w:t>27</w:t>
      </w:r>
      <w:r>
        <w:rPr>
          <w:noProof/>
        </w:rPr>
        <w:fldChar w:fldCharType="end"/>
      </w:r>
    </w:p>
    <w:p w14:paraId="5006A68C" w14:textId="48269E5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fldLock="1"/>
      </w:r>
      <w:r>
        <w:rPr>
          <w:noProof/>
        </w:rPr>
        <w:instrText xml:space="preserve"> PAGEREF _Toc152691241 \h </w:instrText>
      </w:r>
      <w:r>
        <w:rPr>
          <w:noProof/>
        </w:rPr>
      </w:r>
      <w:r>
        <w:rPr>
          <w:noProof/>
        </w:rPr>
        <w:fldChar w:fldCharType="separate"/>
      </w:r>
      <w:r>
        <w:rPr>
          <w:noProof/>
        </w:rPr>
        <w:t>27</w:t>
      </w:r>
      <w:r>
        <w:rPr>
          <w:noProof/>
        </w:rPr>
        <w:fldChar w:fldCharType="end"/>
      </w:r>
    </w:p>
    <w:p w14:paraId="2A303043" w14:textId="56A9BCA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fldLock="1"/>
      </w:r>
      <w:r>
        <w:rPr>
          <w:noProof/>
        </w:rPr>
        <w:instrText xml:space="preserve"> PAGEREF _Toc152691242 \h </w:instrText>
      </w:r>
      <w:r>
        <w:rPr>
          <w:noProof/>
        </w:rPr>
      </w:r>
      <w:r>
        <w:rPr>
          <w:noProof/>
        </w:rPr>
        <w:fldChar w:fldCharType="separate"/>
      </w:r>
      <w:r>
        <w:rPr>
          <w:noProof/>
        </w:rPr>
        <w:t>27</w:t>
      </w:r>
      <w:r>
        <w:rPr>
          <w:noProof/>
        </w:rPr>
        <w:fldChar w:fldCharType="end"/>
      </w:r>
    </w:p>
    <w:p w14:paraId="15B8474B" w14:textId="034AFC99"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fldLock="1"/>
      </w:r>
      <w:r>
        <w:rPr>
          <w:noProof/>
        </w:rPr>
        <w:instrText xml:space="preserve"> PAGEREF _Toc152691243 \h </w:instrText>
      </w:r>
      <w:r>
        <w:rPr>
          <w:noProof/>
        </w:rPr>
      </w:r>
      <w:r>
        <w:rPr>
          <w:noProof/>
        </w:rPr>
        <w:fldChar w:fldCharType="separate"/>
      </w:r>
      <w:r>
        <w:rPr>
          <w:noProof/>
        </w:rPr>
        <w:t>28</w:t>
      </w:r>
      <w:r>
        <w:rPr>
          <w:noProof/>
        </w:rPr>
        <w:fldChar w:fldCharType="end"/>
      </w:r>
    </w:p>
    <w:p w14:paraId="5993D0A0" w14:textId="4F873D08"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fldLock="1"/>
      </w:r>
      <w:r>
        <w:rPr>
          <w:noProof/>
        </w:rPr>
        <w:instrText xml:space="preserve"> PAGEREF _Toc152691244 \h </w:instrText>
      </w:r>
      <w:r>
        <w:rPr>
          <w:noProof/>
        </w:rPr>
      </w:r>
      <w:r>
        <w:rPr>
          <w:noProof/>
        </w:rPr>
        <w:fldChar w:fldCharType="separate"/>
      </w:r>
      <w:r>
        <w:rPr>
          <w:noProof/>
        </w:rPr>
        <w:t>28</w:t>
      </w:r>
      <w:r>
        <w:rPr>
          <w:noProof/>
        </w:rPr>
        <w:fldChar w:fldCharType="end"/>
      </w:r>
    </w:p>
    <w:p w14:paraId="16B775CD" w14:textId="46A6236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_Toc152691245 \h </w:instrText>
      </w:r>
      <w:r>
        <w:rPr>
          <w:noProof/>
        </w:rPr>
      </w:r>
      <w:r>
        <w:rPr>
          <w:noProof/>
        </w:rPr>
        <w:fldChar w:fldCharType="separate"/>
      </w:r>
      <w:r>
        <w:rPr>
          <w:noProof/>
        </w:rPr>
        <w:t>28</w:t>
      </w:r>
      <w:r>
        <w:rPr>
          <w:noProof/>
        </w:rPr>
        <w:fldChar w:fldCharType="end"/>
      </w:r>
    </w:p>
    <w:p w14:paraId="172EEDA0" w14:textId="6782609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fldLock="1"/>
      </w:r>
      <w:r>
        <w:rPr>
          <w:noProof/>
        </w:rPr>
        <w:instrText xml:space="preserve"> PAGEREF _Toc152691246 \h </w:instrText>
      </w:r>
      <w:r>
        <w:rPr>
          <w:noProof/>
        </w:rPr>
      </w:r>
      <w:r>
        <w:rPr>
          <w:noProof/>
        </w:rPr>
        <w:fldChar w:fldCharType="separate"/>
      </w:r>
      <w:r>
        <w:rPr>
          <w:noProof/>
        </w:rPr>
        <w:t>28</w:t>
      </w:r>
      <w:r>
        <w:rPr>
          <w:noProof/>
        </w:rPr>
        <w:fldChar w:fldCharType="end"/>
      </w:r>
    </w:p>
    <w:p w14:paraId="7E5ED6C8" w14:textId="0747CED0"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fldLock="1"/>
      </w:r>
      <w:r>
        <w:rPr>
          <w:noProof/>
        </w:rPr>
        <w:instrText xml:space="preserve"> PAGEREF _Toc152691247 \h </w:instrText>
      </w:r>
      <w:r>
        <w:rPr>
          <w:noProof/>
        </w:rPr>
      </w:r>
      <w:r>
        <w:rPr>
          <w:noProof/>
        </w:rPr>
        <w:fldChar w:fldCharType="separate"/>
      </w:r>
      <w:r>
        <w:rPr>
          <w:noProof/>
        </w:rPr>
        <w:t>28</w:t>
      </w:r>
      <w:r>
        <w:rPr>
          <w:noProof/>
        </w:rPr>
        <w:fldChar w:fldCharType="end"/>
      </w:r>
    </w:p>
    <w:p w14:paraId="1762B7B0" w14:textId="55DB954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fldLock="1"/>
      </w:r>
      <w:r>
        <w:rPr>
          <w:noProof/>
        </w:rPr>
        <w:instrText xml:space="preserve"> PAGEREF _Toc152691248 \h </w:instrText>
      </w:r>
      <w:r>
        <w:rPr>
          <w:noProof/>
        </w:rPr>
      </w:r>
      <w:r>
        <w:rPr>
          <w:noProof/>
        </w:rPr>
        <w:fldChar w:fldCharType="separate"/>
      </w:r>
      <w:r>
        <w:rPr>
          <w:noProof/>
        </w:rPr>
        <w:t>29</w:t>
      </w:r>
      <w:r>
        <w:rPr>
          <w:noProof/>
        </w:rPr>
        <w:fldChar w:fldCharType="end"/>
      </w:r>
    </w:p>
    <w:p w14:paraId="412D8652" w14:textId="72A0892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fldLock="1"/>
      </w:r>
      <w:r>
        <w:rPr>
          <w:noProof/>
        </w:rPr>
        <w:instrText xml:space="preserve"> PAGEREF _Toc152691249 \h </w:instrText>
      </w:r>
      <w:r>
        <w:rPr>
          <w:noProof/>
        </w:rPr>
      </w:r>
      <w:r>
        <w:rPr>
          <w:noProof/>
        </w:rPr>
        <w:fldChar w:fldCharType="separate"/>
      </w:r>
      <w:r>
        <w:rPr>
          <w:noProof/>
        </w:rPr>
        <w:t>29</w:t>
      </w:r>
      <w:r>
        <w:rPr>
          <w:noProof/>
        </w:rPr>
        <w:fldChar w:fldCharType="end"/>
      </w:r>
    </w:p>
    <w:p w14:paraId="0A86D827" w14:textId="22911C21"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fldLock="1"/>
      </w:r>
      <w:r>
        <w:rPr>
          <w:noProof/>
        </w:rPr>
        <w:instrText xml:space="preserve"> PAGEREF _Toc152691250 \h </w:instrText>
      </w:r>
      <w:r>
        <w:rPr>
          <w:noProof/>
        </w:rPr>
      </w:r>
      <w:r>
        <w:rPr>
          <w:noProof/>
        </w:rPr>
        <w:fldChar w:fldCharType="separate"/>
      </w:r>
      <w:r>
        <w:rPr>
          <w:noProof/>
        </w:rPr>
        <w:t>29</w:t>
      </w:r>
      <w:r>
        <w:rPr>
          <w:noProof/>
        </w:rPr>
        <w:fldChar w:fldCharType="end"/>
      </w:r>
    </w:p>
    <w:p w14:paraId="721EF3E8" w14:textId="2E276092"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_Toc152691251 \h </w:instrText>
      </w:r>
      <w:r>
        <w:rPr>
          <w:noProof/>
        </w:rPr>
      </w:r>
      <w:r>
        <w:rPr>
          <w:noProof/>
        </w:rPr>
        <w:fldChar w:fldCharType="separate"/>
      </w:r>
      <w:r>
        <w:rPr>
          <w:noProof/>
        </w:rPr>
        <w:t>29</w:t>
      </w:r>
      <w:r>
        <w:rPr>
          <w:noProof/>
        </w:rPr>
        <w:fldChar w:fldCharType="end"/>
      </w:r>
    </w:p>
    <w:p w14:paraId="287FFDC6" w14:textId="4FAA5AB9"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fldLock="1"/>
      </w:r>
      <w:r>
        <w:rPr>
          <w:noProof/>
        </w:rPr>
        <w:instrText xml:space="preserve"> PAGEREF _Toc152691252 \h </w:instrText>
      </w:r>
      <w:r>
        <w:rPr>
          <w:noProof/>
        </w:rPr>
      </w:r>
      <w:r>
        <w:rPr>
          <w:noProof/>
        </w:rPr>
        <w:fldChar w:fldCharType="separate"/>
      </w:r>
      <w:r>
        <w:rPr>
          <w:noProof/>
        </w:rPr>
        <w:t>29</w:t>
      </w:r>
      <w:r>
        <w:rPr>
          <w:noProof/>
        </w:rPr>
        <w:fldChar w:fldCharType="end"/>
      </w:r>
    </w:p>
    <w:p w14:paraId="51375D62" w14:textId="674E114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_Toc152691253 \h </w:instrText>
      </w:r>
      <w:r>
        <w:rPr>
          <w:noProof/>
        </w:rPr>
      </w:r>
      <w:r>
        <w:rPr>
          <w:noProof/>
        </w:rPr>
        <w:fldChar w:fldCharType="separate"/>
      </w:r>
      <w:r>
        <w:rPr>
          <w:noProof/>
        </w:rPr>
        <w:t>29</w:t>
      </w:r>
      <w:r>
        <w:rPr>
          <w:noProof/>
        </w:rPr>
        <w:fldChar w:fldCharType="end"/>
      </w:r>
    </w:p>
    <w:p w14:paraId="54066B3E" w14:textId="7C2C4EB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fldLock="1"/>
      </w:r>
      <w:r>
        <w:rPr>
          <w:noProof/>
        </w:rPr>
        <w:instrText xml:space="preserve"> PAGEREF _Toc152691254 \h </w:instrText>
      </w:r>
      <w:r>
        <w:rPr>
          <w:noProof/>
        </w:rPr>
      </w:r>
      <w:r>
        <w:rPr>
          <w:noProof/>
        </w:rPr>
        <w:fldChar w:fldCharType="separate"/>
      </w:r>
      <w:r>
        <w:rPr>
          <w:noProof/>
        </w:rPr>
        <w:t>30</w:t>
      </w:r>
      <w:r>
        <w:rPr>
          <w:noProof/>
        </w:rPr>
        <w:fldChar w:fldCharType="end"/>
      </w:r>
    </w:p>
    <w:p w14:paraId="154CFFEB" w14:textId="2A2F37C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fldLock="1"/>
      </w:r>
      <w:r>
        <w:rPr>
          <w:noProof/>
        </w:rPr>
        <w:instrText xml:space="preserve"> PAGEREF _Toc152691255 \h </w:instrText>
      </w:r>
      <w:r>
        <w:rPr>
          <w:noProof/>
        </w:rPr>
      </w:r>
      <w:r>
        <w:rPr>
          <w:noProof/>
        </w:rPr>
        <w:fldChar w:fldCharType="separate"/>
      </w:r>
      <w:r>
        <w:rPr>
          <w:noProof/>
        </w:rPr>
        <w:t>30</w:t>
      </w:r>
      <w:r>
        <w:rPr>
          <w:noProof/>
        </w:rPr>
        <w:fldChar w:fldCharType="end"/>
      </w:r>
    </w:p>
    <w:p w14:paraId="46029E68" w14:textId="2275C55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fldLock="1"/>
      </w:r>
      <w:r>
        <w:rPr>
          <w:noProof/>
        </w:rPr>
        <w:instrText xml:space="preserve"> PAGEREF _Toc152691256 \h </w:instrText>
      </w:r>
      <w:r>
        <w:rPr>
          <w:noProof/>
        </w:rPr>
      </w:r>
      <w:r>
        <w:rPr>
          <w:noProof/>
        </w:rPr>
        <w:fldChar w:fldCharType="separate"/>
      </w:r>
      <w:r>
        <w:rPr>
          <w:noProof/>
        </w:rPr>
        <w:t>30</w:t>
      </w:r>
      <w:r>
        <w:rPr>
          <w:noProof/>
        </w:rPr>
        <w:fldChar w:fldCharType="end"/>
      </w:r>
    </w:p>
    <w:p w14:paraId="6D83D2EC" w14:textId="0FD9B65A"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fldLock="1"/>
      </w:r>
      <w:r>
        <w:rPr>
          <w:noProof/>
        </w:rPr>
        <w:instrText xml:space="preserve"> PAGEREF _Toc152691257 \h </w:instrText>
      </w:r>
      <w:r>
        <w:rPr>
          <w:noProof/>
        </w:rPr>
      </w:r>
      <w:r>
        <w:rPr>
          <w:noProof/>
        </w:rPr>
        <w:fldChar w:fldCharType="separate"/>
      </w:r>
      <w:r>
        <w:rPr>
          <w:noProof/>
        </w:rPr>
        <w:t>30</w:t>
      </w:r>
      <w:r>
        <w:rPr>
          <w:noProof/>
        </w:rPr>
        <w:fldChar w:fldCharType="end"/>
      </w:r>
    </w:p>
    <w:p w14:paraId="753F8B16" w14:textId="3E888E9D"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fldLock="1"/>
      </w:r>
      <w:r>
        <w:rPr>
          <w:noProof/>
        </w:rPr>
        <w:instrText xml:space="preserve"> PAGEREF _Toc152691258 \h </w:instrText>
      </w:r>
      <w:r>
        <w:rPr>
          <w:noProof/>
        </w:rPr>
      </w:r>
      <w:r>
        <w:rPr>
          <w:noProof/>
        </w:rPr>
        <w:fldChar w:fldCharType="separate"/>
      </w:r>
      <w:r>
        <w:rPr>
          <w:noProof/>
        </w:rPr>
        <w:t>30</w:t>
      </w:r>
      <w:r>
        <w:rPr>
          <w:noProof/>
        </w:rPr>
        <w:fldChar w:fldCharType="end"/>
      </w:r>
    </w:p>
    <w:p w14:paraId="21C7C5CD" w14:textId="3CBA97A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_Toc152691259 \h </w:instrText>
      </w:r>
      <w:r>
        <w:rPr>
          <w:noProof/>
        </w:rPr>
      </w:r>
      <w:r>
        <w:rPr>
          <w:noProof/>
        </w:rPr>
        <w:fldChar w:fldCharType="separate"/>
      </w:r>
      <w:r>
        <w:rPr>
          <w:noProof/>
        </w:rPr>
        <w:t>30</w:t>
      </w:r>
      <w:r>
        <w:rPr>
          <w:noProof/>
        </w:rPr>
        <w:fldChar w:fldCharType="end"/>
      </w:r>
    </w:p>
    <w:p w14:paraId="07FC183A" w14:textId="573C735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fldLock="1"/>
      </w:r>
      <w:r>
        <w:rPr>
          <w:noProof/>
        </w:rPr>
        <w:instrText xml:space="preserve"> PAGEREF _Toc152691260 \h </w:instrText>
      </w:r>
      <w:r>
        <w:rPr>
          <w:noProof/>
        </w:rPr>
      </w:r>
      <w:r>
        <w:rPr>
          <w:noProof/>
        </w:rPr>
        <w:fldChar w:fldCharType="separate"/>
      </w:r>
      <w:r>
        <w:rPr>
          <w:noProof/>
        </w:rPr>
        <w:t>31</w:t>
      </w:r>
      <w:r>
        <w:rPr>
          <w:noProof/>
        </w:rPr>
        <w:fldChar w:fldCharType="end"/>
      </w:r>
    </w:p>
    <w:p w14:paraId="6D3A18DF" w14:textId="148F4648"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fldLock="1"/>
      </w:r>
      <w:r>
        <w:rPr>
          <w:noProof/>
        </w:rPr>
        <w:instrText xml:space="preserve"> PAGEREF _Toc152691261 \h </w:instrText>
      </w:r>
      <w:r>
        <w:rPr>
          <w:noProof/>
        </w:rPr>
      </w:r>
      <w:r>
        <w:rPr>
          <w:noProof/>
        </w:rPr>
        <w:fldChar w:fldCharType="separate"/>
      </w:r>
      <w:r>
        <w:rPr>
          <w:noProof/>
        </w:rPr>
        <w:t>31</w:t>
      </w:r>
      <w:r>
        <w:rPr>
          <w:noProof/>
        </w:rPr>
        <w:fldChar w:fldCharType="end"/>
      </w:r>
    </w:p>
    <w:p w14:paraId="68D91EDE" w14:textId="57CCAFF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fldLock="1"/>
      </w:r>
      <w:r>
        <w:rPr>
          <w:noProof/>
        </w:rPr>
        <w:instrText xml:space="preserve"> PAGEREF _Toc152691262 \h </w:instrText>
      </w:r>
      <w:r>
        <w:rPr>
          <w:noProof/>
        </w:rPr>
      </w:r>
      <w:r>
        <w:rPr>
          <w:noProof/>
        </w:rPr>
        <w:fldChar w:fldCharType="separate"/>
      </w:r>
      <w:r>
        <w:rPr>
          <w:noProof/>
        </w:rPr>
        <w:t>31</w:t>
      </w:r>
      <w:r>
        <w:rPr>
          <w:noProof/>
        </w:rPr>
        <w:fldChar w:fldCharType="end"/>
      </w:r>
    </w:p>
    <w:p w14:paraId="6C820E3A" w14:textId="578A56CD"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fldLock="1"/>
      </w:r>
      <w:r>
        <w:rPr>
          <w:noProof/>
        </w:rPr>
        <w:instrText xml:space="preserve"> PAGEREF _Toc152691263 \h </w:instrText>
      </w:r>
      <w:r>
        <w:rPr>
          <w:noProof/>
        </w:rPr>
      </w:r>
      <w:r>
        <w:rPr>
          <w:noProof/>
        </w:rPr>
        <w:fldChar w:fldCharType="separate"/>
      </w:r>
      <w:r>
        <w:rPr>
          <w:noProof/>
        </w:rPr>
        <w:t>32</w:t>
      </w:r>
      <w:r>
        <w:rPr>
          <w:noProof/>
        </w:rPr>
        <w:fldChar w:fldCharType="end"/>
      </w:r>
    </w:p>
    <w:p w14:paraId="5468B045" w14:textId="57A6FD39"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fldLock="1"/>
      </w:r>
      <w:r>
        <w:rPr>
          <w:noProof/>
        </w:rPr>
        <w:instrText xml:space="preserve"> PAGEREF _Toc152691264 \h </w:instrText>
      </w:r>
      <w:r>
        <w:rPr>
          <w:noProof/>
        </w:rPr>
      </w:r>
      <w:r>
        <w:rPr>
          <w:noProof/>
        </w:rPr>
        <w:fldChar w:fldCharType="separate"/>
      </w:r>
      <w:r>
        <w:rPr>
          <w:noProof/>
        </w:rPr>
        <w:t>32</w:t>
      </w:r>
      <w:r>
        <w:rPr>
          <w:noProof/>
        </w:rPr>
        <w:fldChar w:fldCharType="end"/>
      </w:r>
    </w:p>
    <w:p w14:paraId="4F3F21CE" w14:textId="0B9FC72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_Toc152691265 \h </w:instrText>
      </w:r>
      <w:r>
        <w:rPr>
          <w:noProof/>
        </w:rPr>
      </w:r>
      <w:r>
        <w:rPr>
          <w:noProof/>
        </w:rPr>
        <w:fldChar w:fldCharType="separate"/>
      </w:r>
      <w:r>
        <w:rPr>
          <w:noProof/>
        </w:rPr>
        <w:t>32</w:t>
      </w:r>
      <w:r>
        <w:rPr>
          <w:noProof/>
        </w:rPr>
        <w:fldChar w:fldCharType="end"/>
      </w:r>
    </w:p>
    <w:p w14:paraId="4400B467" w14:textId="3BC2CB3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fldLock="1"/>
      </w:r>
      <w:r>
        <w:rPr>
          <w:noProof/>
        </w:rPr>
        <w:instrText xml:space="preserve"> PAGEREF _Toc152691266 \h </w:instrText>
      </w:r>
      <w:r>
        <w:rPr>
          <w:noProof/>
        </w:rPr>
      </w:r>
      <w:r>
        <w:rPr>
          <w:noProof/>
        </w:rPr>
        <w:fldChar w:fldCharType="separate"/>
      </w:r>
      <w:r>
        <w:rPr>
          <w:noProof/>
        </w:rPr>
        <w:t>33</w:t>
      </w:r>
      <w:r>
        <w:rPr>
          <w:noProof/>
        </w:rPr>
        <w:fldChar w:fldCharType="end"/>
      </w:r>
    </w:p>
    <w:p w14:paraId="6A15A1B7" w14:textId="606B9167"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fldLock="1"/>
      </w:r>
      <w:r>
        <w:rPr>
          <w:noProof/>
        </w:rPr>
        <w:instrText xml:space="preserve"> PAGEREF _Toc152691267 \h </w:instrText>
      </w:r>
      <w:r>
        <w:rPr>
          <w:noProof/>
        </w:rPr>
      </w:r>
      <w:r>
        <w:rPr>
          <w:noProof/>
        </w:rPr>
        <w:fldChar w:fldCharType="separate"/>
      </w:r>
      <w:r>
        <w:rPr>
          <w:noProof/>
        </w:rPr>
        <w:t>33</w:t>
      </w:r>
      <w:r>
        <w:rPr>
          <w:noProof/>
        </w:rPr>
        <w:fldChar w:fldCharType="end"/>
      </w:r>
    </w:p>
    <w:p w14:paraId="5AE9E290" w14:textId="30418963"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fldLock="1"/>
      </w:r>
      <w:r>
        <w:rPr>
          <w:noProof/>
        </w:rPr>
        <w:instrText xml:space="preserve"> PAGEREF _Toc152691268 \h </w:instrText>
      </w:r>
      <w:r>
        <w:rPr>
          <w:noProof/>
        </w:rPr>
      </w:r>
      <w:r>
        <w:rPr>
          <w:noProof/>
        </w:rPr>
        <w:fldChar w:fldCharType="separate"/>
      </w:r>
      <w:r>
        <w:rPr>
          <w:noProof/>
        </w:rPr>
        <w:t>34</w:t>
      </w:r>
      <w:r>
        <w:rPr>
          <w:noProof/>
        </w:rPr>
        <w:fldChar w:fldCharType="end"/>
      </w:r>
    </w:p>
    <w:p w14:paraId="59A59C88" w14:textId="74B868E5"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fldLock="1"/>
      </w:r>
      <w:r>
        <w:rPr>
          <w:noProof/>
        </w:rPr>
        <w:instrText xml:space="preserve"> PAGEREF _Toc152691269 \h </w:instrText>
      </w:r>
      <w:r>
        <w:rPr>
          <w:noProof/>
        </w:rPr>
      </w:r>
      <w:r>
        <w:rPr>
          <w:noProof/>
        </w:rPr>
        <w:fldChar w:fldCharType="separate"/>
      </w:r>
      <w:r>
        <w:rPr>
          <w:noProof/>
        </w:rPr>
        <w:t>34</w:t>
      </w:r>
      <w:r>
        <w:rPr>
          <w:noProof/>
        </w:rPr>
        <w:fldChar w:fldCharType="end"/>
      </w:r>
    </w:p>
    <w:p w14:paraId="4172EEAA" w14:textId="576E024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fldLock="1"/>
      </w:r>
      <w:r>
        <w:rPr>
          <w:noProof/>
        </w:rPr>
        <w:instrText xml:space="preserve"> PAGEREF _Toc152691270 \h </w:instrText>
      </w:r>
      <w:r>
        <w:rPr>
          <w:noProof/>
        </w:rPr>
      </w:r>
      <w:r>
        <w:rPr>
          <w:noProof/>
        </w:rPr>
        <w:fldChar w:fldCharType="separate"/>
      </w:r>
      <w:r>
        <w:rPr>
          <w:noProof/>
        </w:rPr>
        <w:t>34</w:t>
      </w:r>
      <w:r>
        <w:rPr>
          <w:noProof/>
        </w:rPr>
        <w:fldChar w:fldCharType="end"/>
      </w:r>
    </w:p>
    <w:p w14:paraId="713AC0C1" w14:textId="4D583DD8"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fldLock="1"/>
      </w:r>
      <w:r>
        <w:rPr>
          <w:noProof/>
        </w:rPr>
        <w:instrText xml:space="preserve"> PAGEREF _Toc152691271 \h </w:instrText>
      </w:r>
      <w:r>
        <w:rPr>
          <w:noProof/>
        </w:rPr>
      </w:r>
      <w:r>
        <w:rPr>
          <w:noProof/>
        </w:rPr>
        <w:fldChar w:fldCharType="separate"/>
      </w:r>
      <w:r>
        <w:rPr>
          <w:noProof/>
        </w:rPr>
        <w:t>34</w:t>
      </w:r>
      <w:r>
        <w:rPr>
          <w:noProof/>
        </w:rPr>
        <w:fldChar w:fldCharType="end"/>
      </w:r>
    </w:p>
    <w:p w14:paraId="76019383" w14:textId="71F2C5C1"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fldLock="1"/>
      </w:r>
      <w:r>
        <w:rPr>
          <w:noProof/>
        </w:rPr>
        <w:instrText xml:space="preserve"> PAGEREF _Toc152691272 \h </w:instrText>
      </w:r>
      <w:r>
        <w:rPr>
          <w:noProof/>
        </w:rPr>
      </w:r>
      <w:r>
        <w:rPr>
          <w:noProof/>
        </w:rPr>
        <w:fldChar w:fldCharType="separate"/>
      </w:r>
      <w:r>
        <w:rPr>
          <w:noProof/>
        </w:rPr>
        <w:t>35</w:t>
      </w:r>
      <w:r>
        <w:rPr>
          <w:noProof/>
        </w:rPr>
        <w:fldChar w:fldCharType="end"/>
      </w:r>
    </w:p>
    <w:p w14:paraId="3584FBE8" w14:textId="181AC398"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_Toc152691273 \h </w:instrText>
      </w:r>
      <w:r>
        <w:rPr>
          <w:noProof/>
        </w:rPr>
      </w:r>
      <w:r>
        <w:rPr>
          <w:noProof/>
        </w:rPr>
        <w:fldChar w:fldCharType="separate"/>
      </w:r>
      <w:r>
        <w:rPr>
          <w:noProof/>
        </w:rPr>
        <w:t>35</w:t>
      </w:r>
      <w:r>
        <w:rPr>
          <w:noProof/>
        </w:rPr>
        <w:fldChar w:fldCharType="end"/>
      </w:r>
    </w:p>
    <w:p w14:paraId="49C0BBBD" w14:textId="29FEC0DB"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fldLock="1"/>
      </w:r>
      <w:r>
        <w:rPr>
          <w:noProof/>
        </w:rPr>
        <w:instrText xml:space="preserve"> PAGEREF _Toc152691274 \h </w:instrText>
      </w:r>
      <w:r>
        <w:rPr>
          <w:noProof/>
        </w:rPr>
      </w:r>
      <w:r>
        <w:rPr>
          <w:noProof/>
        </w:rPr>
        <w:fldChar w:fldCharType="separate"/>
      </w:r>
      <w:r>
        <w:rPr>
          <w:noProof/>
        </w:rPr>
        <w:t>35</w:t>
      </w:r>
      <w:r>
        <w:rPr>
          <w:noProof/>
        </w:rPr>
        <w:fldChar w:fldCharType="end"/>
      </w:r>
    </w:p>
    <w:p w14:paraId="01EF0DF1" w14:textId="131C82FF"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fldLock="1"/>
      </w:r>
      <w:r>
        <w:rPr>
          <w:noProof/>
        </w:rPr>
        <w:instrText xml:space="preserve"> PAGEREF _Toc152691275 \h </w:instrText>
      </w:r>
      <w:r>
        <w:rPr>
          <w:noProof/>
        </w:rPr>
      </w:r>
      <w:r>
        <w:rPr>
          <w:noProof/>
        </w:rPr>
        <w:fldChar w:fldCharType="separate"/>
      </w:r>
      <w:r>
        <w:rPr>
          <w:noProof/>
        </w:rPr>
        <w:t>36</w:t>
      </w:r>
      <w:r>
        <w:rPr>
          <w:noProof/>
        </w:rPr>
        <w:fldChar w:fldCharType="end"/>
      </w:r>
    </w:p>
    <w:p w14:paraId="4AF68694" w14:textId="551BFCD6"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_Toc152691276 \h </w:instrText>
      </w:r>
      <w:r>
        <w:rPr>
          <w:noProof/>
        </w:rPr>
      </w:r>
      <w:r>
        <w:rPr>
          <w:noProof/>
        </w:rPr>
        <w:fldChar w:fldCharType="separate"/>
      </w:r>
      <w:r>
        <w:rPr>
          <w:noProof/>
        </w:rPr>
        <w:t>36</w:t>
      </w:r>
      <w:r>
        <w:rPr>
          <w:noProof/>
        </w:rPr>
        <w:fldChar w:fldCharType="end"/>
      </w:r>
    </w:p>
    <w:p w14:paraId="6E95C62A" w14:textId="08AEE9C0"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fldLock="1"/>
      </w:r>
      <w:r>
        <w:rPr>
          <w:noProof/>
        </w:rPr>
        <w:instrText xml:space="preserve"> PAGEREF _Toc152691277 \h </w:instrText>
      </w:r>
      <w:r>
        <w:rPr>
          <w:noProof/>
        </w:rPr>
      </w:r>
      <w:r>
        <w:rPr>
          <w:noProof/>
        </w:rPr>
        <w:fldChar w:fldCharType="separate"/>
      </w:r>
      <w:r>
        <w:rPr>
          <w:noProof/>
        </w:rPr>
        <w:t>37</w:t>
      </w:r>
      <w:r>
        <w:rPr>
          <w:noProof/>
        </w:rPr>
        <w:fldChar w:fldCharType="end"/>
      </w:r>
    </w:p>
    <w:p w14:paraId="02E02768" w14:textId="04F9E4D5"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fldLock="1"/>
      </w:r>
      <w:r>
        <w:rPr>
          <w:noProof/>
        </w:rPr>
        <w:instrText xml:space="preserve"> PAGEREF _Toc152691278 \h </w:instrText>
      </w:r>
      <w:r>
        <w:rPr>
          <w:noProof/>
        </w:rPr>
      </w:r>
      <w:r>
        <w:rPr>
          <w:noProof/>
        </w:rPr>
        <w:fldChar w:fldCharType="separate"/>
      </w:r>
      <w:r>
        <w:rPr>
          <w:noProof/>
        </w:rPr>
        <w:t>37</w:t>
      </w:r>
      <w:r>
        <w:rPr>
          <w:noProof/>
        </w:rPr>
        <w:fldChar w:fldCharType="end"/>
      </w:r>
    </w:p>
    <w:p w14:paraId="6C5474DB" w14:textId="36581AB3"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_Toc152691279 \h </w:instrText>
      </w:r>
      <w:r>
        <w:rPr>
          <w:noProof/>
        </w:rPr>
      </w:r>
      <w:r>
        <w:rPr>
          <w:noProof/>
        </w:rPr>
        <w:fldChar w:fldCharType="separate"/>
      </w:r>
      <w:r>
        <w:rPr>
          <w:noProof/>
        </w:rPr>
        <w:t>37</w:t>
      </w:r>
      <w:r>
        <w:rPr>
          <w:noProof/>
        </w:rPr>
        <w:fldChar w:fldCharType="end"/>
      </w:r>
    </w:p>
    <w:p w14:paraId="7F13D89D" w14:textId="53140315"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fldLock="1"/>
      </w:r>
      <w:r>
        <w:rPr>
          <w:noProof/>
        </w:rPr>
        <w:instrText xml:space="preserve"> PAGEREF _Toc152691280 \h </w:instrText>
      </w:r>
      <w:r>
        <w:rPr>
          <w:noProof/>
        </w:rPr>
      </w:r>
      <w:r>
        <w:rPr>
          <w:noProof/>
        </w:rPr>
        <w:fldChar w:fldCharType="separate"/>
      </w:r>
      <w:r>
        <w:rPr>
          <w:noProof/>
        </w:rPr>
        <w:t>37</w:t>
      </w:r>
      <w:r>
        <w:rPr>
          <w:noProof/>
        </w:rPr>
        <w:fldChar w:fldCharType="end"/>
      </w:r>
    </w:p>
    <w:p w14:paraId="3769F4E6" w14:textId="0844E059" w:rsidR="002F5223" w:rsidRPr="002F5223" w:rsidRDefault="002F5223">
      <w:pPr>
        <w:pStyle w:val="TOC3"/>
        <w:rPr>
          <w:rFonts w:asciiTheme="minorHAnsi" w:eastAsiaTheme="minorEastAsia" w:hAnsiTheme="minorHAnsi" w:cstheme="minorBidi"/>
          <w:noProof/>
          <w:color w:val="FF0000"/>
          <w:kern w:val="2"/>
          <w:sz w:val="22"/>
          <w:szCs w:val="22"/>
          <w:lang w:eastAsia="en-GB"/>
          <w14:ligatures w14:val="standardContextual"/>
        </w:rPr>
      </w:pPr>
      <w:r w:rsidRPr="002F5223">
        <w:rPr>
          <w:noProof/>
          <w:color w:val="FF0000"/>
        </w:rPr>
        <w:t>5.4.3</w:t>
      </w:r>
      <w:r w:rsidRPr="002F5223">
        <w:rPr>
          <w:rFonts w:asciiTheme="minorHAnsi" w:eastAsiaTheme="minorEastAsia" w:hAnsiTheme="minorHAnsi" w:cstheme="minorBidi"/>
          <w:noProof/>
          <w:color w:val="FF0000"/>
          <w:kern w:val="2"/>
          <w:sz w:val="22"/>
          <w:szCs w:val="22"/>
          <w:lang w:eastAsia="en-GB"/>
          <w14:ligatures w14:val="standardContextual"/>
        </w:rPr>
        <w:tab/>
      </w:r>
      <w:r w:rsidRPr="002F5223">
        <w:rPr>
          <w:noProof/>
          <w:color w:val="FF0000"/>
        </w:rPr>
        <w:t xml:space="preserve"> Dynamic Policy invocation</w:t>
      </w:r>
      <w:r w:rsidRPr="002F5223">
        <w:rPr>
          <w:noProof/>
          <w:color w:val="FF0000"/>
        </w:rPr>
        <w:tab/>
      </w:r>
      <w:r w:rsidRPr="002F5223">
        <w:rPr>
          <w:noProof/>
          <w:color w:val="FF0000"/>
        </w:rPr>
        <w:fldChar w:fldCharType="begin" w:fldLock="1"/>
      </w:r>
      <w:r w:rsidRPr="002F5223">
        <w:rPr>
          <w:noProof/>
          <w:color w:val="FF0000"/>
        </w:rPr>
        <w:instrText xml:space="preserve"> PAGEREF _Toc152691281 \h </w:instrText>
      </w:r>
      <w:r w:rsidRPr="002F5223">
        <w:rPr>
          <w:noProof/>
          <w:color w:val="FF0000"/>
        </w:rPr>
      </w:r>
      <w:r w:rsidRPr="002F5223">
        <w:rPr>
          <w:noProof/>
          <w:color w:val="FF0000"/>
        </w:rPr>
        <w:fldChar w:fldCharType="separate"/>
      </w:r>
      <w:r w:rsidRPr="002F5223">
        <w:rPr>
          <w:noProof/>
          <w:color w:val="FF0000"/>
        </w:rPr>
        <w:t>37</w:t>
      </w:r>
      <w:r w:rsidRPr="002F5223">
        <w:rPr>
          <w:noProof/>
          <w:color w:val="FF0000"/>
        </w:rPr>
        <w:fldChar w:fldCharType="end"/>
      </w:r>
    </w:p>
    <w:p w14:paraId="76E4EAC0" w14:textId="54B0CA9D"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fldLock="1"/>
      </w:r>
      <w:r>
        <w:rPr>
          <w:noProof/>
        </w:rPr>
        <w:instrText xml:space="preserve"> PAGEREF _Toc152691282 \h </w:instrText>
      </w:r>
      <w:r>
        <w:rPr>
          <w:noProof/>
        </w:rPr>
      </w:r>
      <w:r>
        <w:rPr>
          <w:noProof/>
        </w:rPr>
        <w:fldChar w:fldCharType="separate"/>
      </w:r>
      <w:r>
        <w:rPr>
          <w:noProof/>
        </w:rPr>
        <w:t>38</w:t>
      </w:r>
      <w:r>
        <w:rPr>
          <w:noProof/>
        </w:rPr>
        <w:fldChar w:fldCharType="end"/>
      </w:r>
    </w:p>
    <w:p w14:paraId="470EC7BA" w14:textId="3BF4F5B8"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fldLock="1"/>
      </w:r>
      <w:r>
        <w:rPr>
          <w:noProof/>
        </w:rPr>
        <w:instrText xml:space="preserve"> PAGEREF _Toc152691283 \h </w:instrText>
      </w:r>
      <w:r>
        <w:rPr>
          <w:noProof/>
        </w:rPr>
      </w:r>
      <w:r>
        <w:rPr>
          <w:noProof/>
        </w:rPr>
        <w:fldChar w:fldCharType="separate"/>
      </w:r>
      <w:r>
        <w:rPr>
          <w:noProof/>
        </w:rPr>
        <w:t>38</w:t>
      </w:r>
      <w:r>
        <w:rPr>
          <w:noProof/>
        </w:rPr>
        <w:fldChar w:fldCharType="end"/>
      </w:r>
    </w:p>
    <w:p w14:paraId="1D110DB4" w14:textId="4B31E413"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fldLock="1"/>
      </w:r>
      <w:r>
        <w:rPr>
          <w:noProof/>
        </w:rPr>
        <w:instrText xml:space="preserve"> PAGEREF _Toc152691284 \h </w:instrText>
      </w:r>
      <w:r>
        <w:rPr>
          <w:noProof/>
        </w:rPr>
      </w:r>
      <w:r>
        <w:rPr>
          <w:noProof/>
        </w:rPr>
        <w:fldChar w:fldCharType="separate"/>
      </w:r>
      <w:r>
        <w:rPr>
          <w:noProof/>
        </w:rPr>
        <w:t>38</w:t>
      </w:r>
      <w:r>
        <w:rPr>
          <w:noProof/>
        </w:rPr>
        <w:fldChar w:fldCharType="end"/>
      </w:r>
    </w:p>
    <w:p w14:paraId="324771C8" w14:textId="607C9DFF"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fldLock="1"/>
      </w:r>
      <w:r>
        <w:rPr>
          <w:noProof/>
        </w:rPr>
        <w:instrText xml:space="preserve"> PAGEREF _Toc152691285 \h </w:instrText>
      </w:r>
      <w:r>
        <w:rPr>
          <w:noProof/>
        </w:rPr>
      </w:r>
      <w:r>
        <w:rPr>
          <w:noProof/>
        </w:rPr>
        <w:fldChar w:fldCharType="separate"/>
      </w:r>
      <w:r>
        <w:rPr>
          <w:noProof/>
        </w:rPr>
        <w:t>39</w:t>
      </w:r>
      <w:r>
        <w:rPr>
          <w:noProof/>
        </w:rPr>
        <w:fldChar w:fldCharType="end"/>
      </w:r>
    </w:p>
    <w:p w14:paraId="79E4D2C1" w14:textId="3A4CBA52"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_Toc152691286 \h </w:instrText>
      </w:r>
      <w:r>
        <w:rPr>
          <w:noProof/>
        </w:rPr>
      </w:r>
      <w:r>
        <w:rPr>
          <w:noProof/>
        </w:rPr>
        <w:fldChar w:fldCharType="separate"/>
      </w:r>
      <w:r>
        <w:rPr>
          <w:noProof/>
        </w:rPr>
        <w:t>39</w:t>
      </w:r>
      <w:r>
        <w:rPr>
          <w:noProof/>
        </w:rPr>
        <w:fldChar w:fldCharType="end"/>
      </w:r>
    </w:p>
    <w:p w14:paraId="5A7632CB" w14:textId="46E72138"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Usage of HTTP</w:t>
      </w:r>
      <w:r>
        <w:rPr>
          <w:noProof/>
        </w:rPr>
        <w:tab/>
      </w:r>
      <w:r>
        <w:rPr>
          <w:noProof/>
        </w:rPr>
        <w:fldChar w:fldCharType="begin" w:fldLock="1"/>
      </w:r>
      <w:r>
        <w:rPr>
          <w:noProof/>
        </w:rPr>
        <w:instrText xml:space="preserve"> PAGEREF _Toc152691287 \h </w:instrText>
      </w:r>
      <w:r>
        <w:rPr>
          <w:noProof/>
        </w:rPr>
      </w:r>
      <w:r>
        <w:rPr>
          <w:noProof/>
        </w:rPr>
        <w:fldChar w:fldCharType="separate"/>
      </w:r>
      <w:r>
        <w:rPr>
          <w:noProof/>
        </w:rPr>
        <w:t>39</w:t>
      </w:r>
      <w:r>
        <w:rPr>
          <w:noProof/>
        </w:rPr>
        <w:fldChar w:fldCharType="end"/>
      </w:r>
    </w:p>
    <w:p w14:paraId="0387792E" w14:textId="7E76EE6C"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_Toc152691288 \h </w:instrText>
      </w:r>
      <w:r>
        <w:rPr>
          <w:noProof/>
        </w:rPr>
      </w:r>
      <w:r>
        <w:rPr>
          <w:noProof/>
        </w:rPr>
        <w:fldChar w:fldCharType="separate"/>
      </w:r>
      <w:r>
        <w:rPr>
          <w:noProof/>
        </w:rPr>
        <w:t>39</w:t>
      </w:r>
      <w:r>
        <w:rPr>
          <w:noProof/>
        </w:rPr>
        <w:fldChar w:fldCharType="end"/>
      </w:r>
    </w:p>
    <w:p w14:paraId="7F408E9B" w14:textId="27BC65D4"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HTTP endpoint addresses</w:t>
      </w:r>
      <w:r>
        <w:rPr>
          <w:noProof/>
        </w:rPr>
        <w:tab/>
      </w:r>
      <w:r>
        <w:rPr>
          <w:noProof/>
        </w:rPr>
        <w:fldChar w:fldCharType="begin" w:fldLock="1"/>
      </w:r>
      <w:r>
        <w:rPr>
          <w:noProof/>
        </w:rPr>
        <w:instrText xml:space="preserve"> PAGEREF _Toc152691289 \h </w:instrText>
      </w:r>
      <w:r>
        <w:rPr>
          <w:noProof/>
        </w:rPr>
      </w:r>
      <w:r>
        <w:rPr>
          <w:noProof/>
        </w:rPr>
        <w:fldChar w:fldCharType="separate"/>
      </w:r>
      <w:r>
        <w:rPr>
          <w:noProof/>
        </w:rPr>
        <w:t>39</w:t>
      </w:r>
      <w:r>
        <w:rPr>
          <w:noProof/>
        </w:rPr>
        <w:fldChar w:fldCharType="end"/>
      </w:r>
    </w:p>
    <w:p w14:paraId="6AABD9A6" w14:textId="16845E9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Default Media AF endpoint address at reference point M1</w:t>
      </w:r>
      <w:r>
        <w:rPr>
          <w:noProof/>
        </w:rPr>
        <w:tab/>
      </w:r>
      <w:r>
        <w:rPr>
          <w:noProof/>
        </w:rPr>
        <w:fldChar w:fldCharType="begin" w:fldLock="1"/>
      </w:r>
      <w:r>
        <w:rPr>
          <w:noProof/>
        </w:rPr>
        <w:instrText xml:space="preserve"> PAGEREF _Toc152691290 \h </w:instrText>
      </w:r>
      <w:r>
        <w:rPr>
          <w:noProof/>
        </w:rPr>
      </w:r>
      <w:r>
        <w:rPr>
          <w:noProof/>
        </w:rPr>
        <w:fldChar w:fldCharType="separate"/>
      </w:r>
      <w:r>
        <w:rPr>
          <w:noProof/>
        </w:rPr>
        <w:t>39</w:t>
      </w:r>
      <w:r>
        <w:rPr>
          <w:noProof/>
        </w:rPr>
        <w:fldChar w:fldCharType="end"/>
      </w:r>
    </w:p>
    <w:p w14:paraId="5DC9B38F" w14:textId="79335D7E"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Default Media AF endpoint address at reference point M5</w:t>
      </w:r>
      <w:r>
        <w:rPr>
          <w:noProof/>
        </w:rPr>
        <w:tab/>
      </w:r>
      <w:r>
        <w:rPr>
          <w:noProof/>
        </w:rPr>
        <w:fldChar w:fldCharType="begin" w:fldLock="1"/>
      </w:r>
      <w:r>
        <w:rPr>
          <w:noProof/>
        </w:rPr>
        <w:instrText xml:space="preserve"> PAGEREF _Toc152691291 \h </w:instrText>
      </w:r>
      <w:r>
        <w:rPr>
          <w:noProof/>
        </w:rPr>
      </w:r>
      <w:r>
        <w:rPr>
          <w:noProof/>
        </w:rPr>
        <w:fldChar w:fldCharType="separate"/>
      </w:r>
      <w:r>
        <w:rPr>
          <w:noProof/>
        </w:rPr>
        <w:t>39</w:t>
      </w:r>
      <w:r>
        <w:rPr>
          <w:noProof/>
        </w:rPr>
        <w:fldChar w:fldCharType="end"/>
      </w:r>
    </w:p>
    <w:p w14:paraId="1DFA5143" w14:textId="551E3EB1"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HTTP resource URIs and paths</w:t>
      </w:r>
      <w:r>
        <w:rPr>
          <w:noProof/>
        </w:rPr>
        <w:tab/>
      </w:r>
      <w:r>
        <w:rPr>
          <w:noProof/>
        </w:rPr>
        <w:fldChar w:fldCharType="begin" w:fldLock="1"/>
      </w:r>
      <w:r>
        <w:rPr>
          <w:noProof/>
        </w:rPr>
        <w:instrText xml:space="preserve"> PAGEREF _Toc152691292 \h </w:instrText>
      </w:r>
      <w:r>
        <w:rPr>
          <w:noProof/>
        </w:rPr>
      </w:r>
      <w:r>
        <w:rPr>
          <w:noProof/>
        </w:rPr>
        <w:fldChar w:fldCharType="separate"/>
      </w:r>
      <w:r>
        <w:rPr>
          <w:noProof/>
        </w:rPr>
        <w:t>39</w:t>
      </w:r>
      <w:r>
        <w:rPr>
          <w:noProof/>
        </w:rPr>
        <w:fldChar w:fldCharType="end"/>
      </w:r>
    </w:p>
    <w:p w14:paraId="270C48CA" w14:textId="35483720"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_Toc152691293 \h </w:instrText>
      </w:r>
      <w:r>
        <w:rPr>
          <w:noProof/>
        </w:rPr>
      </w:r>
      <w:r>
        <w:rPr>
          <w:noProof/>
        </w:rPr>
        <w:fldChar w:fldCharType="separate"/>
      </w:r>
      <w:r>
        <w:rPr>
          <w:noProof/>
        </w:rPr>
        <w:t>40</w:t>
      </w:r>
      <w:r>
        <w:rPr>
          <w:noProof/>
        </w:rPr>
        <w:fldChar w:fldCharType="end"/>
      </w:r>
    </w:p>
    <w:p w14:paraId="1D5131DF" w14:textId="026A1C18"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_Toc152691294 \h </w:instrText>
      </w:r>
      <w:r>
        <w:rPr>
          <w:noProof/>
        </w:rPr>
      </w:r>
      <w:r>
        <w:rPr>
          <w:noProof/>
        </w:rPr>
        <w:fldChar w:fldCharType="separate"/>
      </w:r>
      <w:r>
        <w:rPr>
          <w:noProof/>
        </w:rPr>
        <w:t>40</w:t>
      </w:r>
      <w:r>
        <w:rPr>
          <w:noProof/>
        </w:rPr>
        <w:fldChar w:fldCharType="end"/>
      </w:r>
    </w:p>
    <w:p w14:paraId="4EF2EC3C" w14:textId="06D58214"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fldLock="1"/>
      </w:r>
      <w:r>
        <w:rPr>
          <w:noProof/>
        </w:rPr>
        <w:instrText xml:space="preserve"> PAGEREF _Toc152691295 \h </w:instrText>
      </w:r>
      <w:r>
        <w:rPr>
          <w:noProof/>
        </w:rPr>
      </w:r>
      <w:r>
        <w:rPr>
          <w:noProof/>
        </w:rPr>
        <w:fldChar w:fldCharType="separate"/>
      </w:r>
      <w:r>
        <w:rPr>
          <w:noProof/>
        </w:rPr>
        <w:t>40</w:t>
      </w:r>
      <w:r>
        <w:rPr>
          <w:noProof/>
        </w:rPr>
        <w:fldChar w:fldCharType="end"/>
      </w:r>
    </w:p>
    <w:p w14:paraId="585DAACA" w14:textId="3E3372EC"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fldLock="1"/>
      </w:r>
      <w:r>
        <w:rPr>
          <w:noProof/>
        </w:rPr>
        <w:instrText xml:space="preserve"> PAGEREF _Toc152691296 \h </w:instrText>
      </w:r>
      <w:r>
        <w:rPr>
          <w:noProof/>
        </w:rPr>
      </w:r>
      <w:r>
        <w:rPr>
          <w:noProof/>
        </w:rPr>
        <w:fldChar w:fldCharType="separate"/>
      </w:r>
      <w:r>
        <w:rPr>
          <w:noProof/>
        </w:rPr>
        <w:t>40</w:t>
      </w:r>
      <w:r>
        <w:rPr>
          <w:noProof/>
        </w:rPr>
        <w:fldChar w:fldCharType="end"/>
      </w:r>
    </w:p>
    <w:p w14:paraId="1C6DDDED" w14:textId="65721DA0"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_Toc152691297 \h </w:instrText>
      </w:r>
      <w:r>
        <w:rPr>
          <w:noProof/>
        </w:rPr>
      </w:r>
      <w:r>
        <w:rPr>
          <w:noProof/>
        </w:rPr>
        <w:fldChar w:fldCharType="separate"/>
      </w:r>
      <w:r>
        <w:rPr>
          <w:noProof/>
        </w:rPr>
        <w:t>40</w:t>
      </w:r>
      <w:r>
        <w:rPr>
          <w:noProof/>
        </w:rPr>
        <w:fldChar w:fldCharType="end"/>
      </w:r>
    </w:p>
    <w:p w14:paraId="3DE79F12" w14:textId="17DEE36A"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_Toc152691298 \h </w:instrText>
      </w:r>
      <w:r>
        <w:rPr>
          <w:noProof/>
        </w:rPr>
      </w:r>
      <w:r>
        <w:rPr>
          <w:noProof/>
        </w:rPr>
        <w:fldChar w:fldCharType="separate"/>
      </w:r>
      <w:r>
        <w:rPr>
          <w:noProof/>
        </w:rPr>
        <w:t>40</w:t>
      </w:r>
      <w:r>
        <w:rPr>
          <w:noProof/>
        </w:rPr>
        <w:fldChar w:fldCharType="end"/>
      </w:r>
    </w:p>
    <w:p w14:paraId="79CE446F" w14:textId="11077B8F"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_Toc152691299 \h </w:instrText>
      </w:r>
      <w:r>
        <w:rPr>
          <w:noProof/>
        </w:rPr>
      </w:r>
      <w:r>
        <w:rPr>
          <w:noProof/>
        </w:rPr>
        <w:fldChar w:fldCharType="separate"/>
      </w:r>
      <w:r>
        <w:rPr>
          <w:noProof/>
        </w:rPr>
        <w:t>40</w:t>
      </w:r>
      <w:r>
        <w:rPr>
          <w:noProof/>
        </w:rPr>
        <w:fldChar w:fldCharType="end"/>
      </w:r>
    </w:p>
    <w:p w14:paraId="792460CA" w14:textId="33237278"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HTTP response codes</w:t>
      </w:r>
      <w:r>
        <w:rPr>
          <w:noProof/>
        </w:rPr>
        <w:tab/>
      </w:r>
      <w:r>
        <w:rPr>
          <w:noProof/>
        </w:rPr>
        <w:fldChar w:fldCharType="begin" w:fldLock="1"/>
      </w:r>
      <w:r>
        <w:rPr>
          <w:noProof/>
        </w:rPr>
        <w:instrText xml:space="preserve"> PAGEREF _Toc152691300 \h </w:instrText>
      </w:r>
      <w:r>
        <w:rPr>
          <w:noProof/>
        </w:rPr>
      </w:r>
      <w:r>
        <w:rPr>
          <w:noProof/>
        </w:rPr>
        <w:fldChar w:fldCharType="separate"/>
      </w:r>
      <w:r>
        <w:rPr>
          <w:noProof/>
        </w:rPr>
        <w:t>40</w:t>
      </w:r>
      <w:r>
        <w:rPr>
          <w:noProof/>
        </w:rPr>
        <w:fldChar w:fldCharType="end"/>
      </w:r>
    </w:p>
    <w:p w14:paraId="03A21900" w14:textId="6EB8DC0C"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fldLock="1"/>
      </w:r>
      <w:r>
        <w:rPr>
          <w:noProof/>
        </w:rPr>
        <w:instrText xml:space="preserve"> PAGEREF _Toc152691301 \h </w:instrText>
      </w:r>
      <w:r>
        <w:rPr>
          <w:noProof/>
        </w:rPr>
      </w:r>
      <w:r>
        <w:rPr>
          <w:noProof/>
        </w:rPr>
        <w:fldChar w:fldCharType="separate"/>
      </w:r>
      <w:r>
        <w:rPr>
          <w:noProof/>
        </w:rPr>
        <w:t>40</w:t>
      </w:r>
      <w:r>
        <w:rPr>
          <w:noProof/>
        </w:rPr>
        <w:fldChar w:fldCharType="end"/>
      </w:r>
    </w:p>
    <w:p w14:paraId="7CA5D2F6" w14:textId="1420BEC7"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2C2DED">
        <w:rPr>
          <w:rFonts w:eastAsia="Calibri"/>
          <w:noProof/>
        </w:rPr>
        <w:t xml:space="preserve">Common API </w:t>
      </w:r>
      <w:r>
        <w:rPr>
          <w:noProof/>
        </w:rPr>
        <w:t>data types</w:t>
      </w:r>
      <w:r>
        <w:rPr>
          <w:noProof/>
        </w:rPr>
        <w:tab/>
      </w:r>
      <w:r>
        <w:rPr>
          <w:noProof/>
        </w:rPr>
        <w:fldChar w:fldCharType="begin" w:fldLock="1"/>
      </w:r>
      <w:r>
        <w:rPr>
          <w:noProof/>
        </w:rPr>
        <w:instrText xml:space="preserve"> PAGEREF _Toc152691302 \h </w:instrText>
      </w:r>
      <w:r>
        <w:rPr>
          <w:noProof/>
        </w:rPr>
      </w:r>
      <w:r>
        <w:rPr>
          <w:noProof/>
        </w:rPr>
        <w:fldChar w:fldCharType="separate"/>
      </w:r>
      <w:r>
        <w:rPr>
          <w:noProof/>
        </w:rPr>
        <w:t>41</w:t>
      </w:r>
      <w:r>
        <w:rPr>
          <w:noProof/>
        </w:rPr>
        <w:fldChar w:fldCharType="end"/>
      </w:r>
    </w:p>
    <w:p w14:paraId="009B2FE4" w14:textId="75FE5C16"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_Toc152691303 \h </w:instrText>
      </w:r>
      <w:r>
        <w:rPr>
          <w:noProof/>
        </w:rPr>
      </w:r>
      <w:r>
        <w:rPr>
          <w:noProof/>
        </w:rPr>
        <w:fldChar w:fldCharType="separate"/>
      </w:r>
      <w:r>
        <w:rPr>
          <w:noProof/>
        </w:rPr>
        <w:t>41</w:t>
      </w:r>
      <w:r>
        <w:rPr>
          <w:noProof/>
        </w:rPr>
        <w:fldChar w:fldCharType="end"/>
      </w:r>
    </w:p>
    <w:p w14:paraId="5C88EF81" w14:textId="4D8F4B79"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_Toc152691304 \h </w:instrText>
      </w:r>
      <w:r>
        <w:rPr>
          <w:noProof/>
        </w:rPr>
      </w:r>
      <w:r>
        <w:rPr>
          <w:noProof/>
        </w:rPr>
        <w:fldChar w:fldCharType="separate"/>
      </w:r>
      <w:r>
        <w:rPr>
          <w:noProof/>
        </w:rPr>
        <w:t>41</w:t>
      </w:r>
      <w:r>
        <w:rPr>
          <w:noProof/>
        </w:rPr>
        <w:fldChar w:fldCharType="end"/>
      </w:r>
    </w:p>
    <w:p w14:paraId="0C59121E" w14:textId="2DCA5A12"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_Toc152691305 \h </w:instrText>
      </w:r>
      <w:r>
        <w:rPr>
          <w:noProof/>
        </w:rPr>
      </w:r>
      <w:r>
        <w:rPr>
          <w:noProof/>
        </w:rPr>
        <w:fldChar w:fldCharType="separate"/>
      </w:r>
      <w:r>
        <w:rPr>
          <w:noProof/>
        </w:rPr>
        <w:t>41</w:t>
      </w:r>
      <w:r>
        <w:rPr>
          <w:noProof/>
        </w:rPr>
        <w:fldChar w:fldCharType="end"/>
      </w:r>
    </w:p>
    <w:p w14:paraId="5018B734" w14:textId="6C09BA24"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fldLock="1"/>
      </w:r>
      <w:r>
        <w:rPr>
          <w:noProof/>
        </w:rPr>
        <w:instrText xml:space="preserve"> PAGEREF _Toc152691306 \h </w:instrText>
      </w:r>
      <w:r>
        <w:rPr>
          <w:noProof/>
        </w:rPr>
      </w:r>
      <w:r>
        <w:rPr>
          <w:noProof/>
        </w:rPr>
        <w:fldChar w:fldCharType="separate"/>
      </w:r>
      <w:r>
        <w:rPr>
          <w:noProof/>
        </w:rPr>
        <w:t>41</w:t>
      </w:r>
      <w:r>
        <w:rPr>
          <w:noProof/>
        </w:rPr>
        <w:fldChar w:fldCharType="end"/>
      </w:r>
    </w:p>
    <w:p w14:paraId="5F392978" w14:textId="3C458DC5"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_Toc152691307 \h </w:instrText>
      </w:r>
      <w:r>
        <w:rPr>
          <w:noProof/>
        </w:rPr>
      </w:r>
      <w:r>
        <w:rPr>
          <w:noProof/>
        </w:rPr>
        <w:fldChar w:fldCharType="separate"/>
      </w:r>
      <w:r>
        <w:rPr>
          <w:noProof/>
        </w:rPr>
        <w:t>41</w:t>
      </w:r>
      <w:r>
        <w:rPr>
          <w:noProof/>
        </w:rPr>
        <w:fldChar w:fldCharType="end"/>
      </w:r>
    </w:p>
    <w:p w14:paraId="2EF8C9CB" w14:textId="480B9CC8"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fldLock="1"/>
      </w:r>
      <w:r>
        <w:rPr>
          <w:noProof/>
        </w:rPr>
        <w:instrText xml:space="preserve"> PAGEREF _Toc152691308 \h </w:instrText>
      </w:r>
      <w:r>
        <w:rPr>
          <w:noProof/>
        </w:rPr>
      </w:r>
      <w:r>
        <w:rPr>
          <w:noProof/>
        </w:rPr>
        <w:fldChar w:fldCharType="separate"/>
      </w:r>
      <w:r>
        <w:rPr>
          <w:noProof/>
        </w:rPr>
        <w:t>41</w:t>
      </w:r>
      <w:r>
        <w:rPr>
          <w:noProof/>
        </w:rPr>
        <w:fldChar w:fldCharType="end"/>
      </w:r>
    </w:p>
    <w:p w14:paraId="19624B7D" w14:textId="0F159BCB"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_Toc152691309 \h </w:instrText>
      </w:r>
      <w:r>
        <w:rPr>
          <w:noProof/>
        </w:rPr>
      </w:r>
      <w:r>
        <w:rPr>
          <w:noProof/>
        </w:rPr>
        <w:fldChar w:fldCharType="separate"/>
      </w:r>
      <w:r>
        <w:rPr>
          <w:noProof/>
        </w:rPr>
        <w:t>41</w:t>
      </w:r>
      <w:r>
        <w:rPr>
          <w:noProof/>
        </w:rPr>
        <w:fldChar w:fldCharType="end"/>
      </w:r>
    </w:p>
    <w:p w14:paraId="6AF6AC9C" w14:textId="7DEA03DD"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fldLock="1"/>
      </w:r>
      <w:r>
        <w:rPr>
          <w:noProof/>
        </w:rPr>
        <w:instrText xml:space="preserve"> PAGEREF _Toc152691310 \h </w:instrText>
      </w:r>
      <w:r>
        <w:rPr>
          <w:noProof/>
        </w:rPr>
      </w:r>
      <w:r>
        <w:rPr>
          <w:noProof/>
        </w:rPr>
        <w:fldChar w:fldCharType="separate"/>
      </w:r>
      <w:r>
        <w:rPr>
          <w:noProof/>
        </w:rPr>
        <w:t>42</w:t>
      </w:r>
      <w:r>
        <w:rPr>
          <w:noProof/>
        </w:rPr>
        <w:fldChar w:fldCharType="end"/>
      </w:r>
    </w:p>
    <w:p w14:paraId="1448D157" w14:textId="1CF00404"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_Toc152691311 \h </w:instrText>
      </w:r>
      <w:r>
        <w:rPr>
          <w:noProof/>
        </w:rPr>
      </w:r>
      <w:r>
        <w:rPr>
          <w:noProof/>
        </w:rPr>
        <w:fldChar w:fldCharType="separate"/>
      </w:r>
      <w:r>
        <w:rPr>
          <w:noProof/>
        </w:rPr>
        <w:t>42</w:t>
      </w:r>
      <w:r>
        <w:rPr>
          <w:noProof/>
        </w:rPr>
        <w:fldChar w:fldCharType="end"/>
      </w:r>
    </w:p>
    <w:p w14:paraId="4893A30A" w14:textId="2285345A"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fldLock="1"/>
      </w:r>
      <w:r>
        <w:rPr>
          <w:noProof/>
        </w:rPr>
        <w:instrText xml:space="preserve"> PAGEREF _Toc152691312 \h </w:instrText>
      </w:r>
      <w:r>
        <w:rPr>
          <w:noProof/>
        </w:rPr>
      </w:r>
      <w:r>
        <w:rPr>
          <w:noProof/>
        </w:rPr>
        <w:fldChar w:fldCharType="separate"/>
      </w:r>
      <w:r>
        <w:rPr>
          <w:noProof/>
        </w:rPr>
        <w:t>42</w:t>
      </w:r>
      <w:r>
        <w:rPr>
          <w:noProof/>
        </w:rPr>
        <w:fldChar w:fldCharType="end"/>
      </w:r>
    </w:p>
    <w:p w14:paraId="62E28575" w14:textId="083CBB6C"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fldLock="1"/>
      </w:r>
      <w:r>
        <w:rPr>
          <w:noProof/>
        </w:rPr>
        <w:instrText xml:space="preserve"> PAGEREF _Toc152691313 \h </w:instrText>
      </w:r>
      <w:r>
        <w:rPr>
          <w:noProof/>
        </w:rPr>
      </w:r>
      <w:r>
        <w:rPr>
          <w:noProof/>
        </w:rPr>
        <w:fldChar w:fldCharType="separate"/>
      </w:r>
      <w:r>
        <w:rPr>
          <w:noProof/>
        </w:rPr>
        <w:t>42</w:t>
      </w:r>
      <w:r>
        <w:rPr>
          <w:noProof/>
        </w:rPr>
        <w:fldChar w:fldCharType="end"/>
      </w:r>
    </w:p>
    <w:p w14:paraId="2726B6A4" w14:textId="1A08392B"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_Toc152691314 \h </w:instrText>
      </w:r>
      <w:r>
        <w:rPr>
          <w:noProof/>
        </w:rPr>
      </w:r>
      <w:r>
        <w:rPr>
          <w:noProof/>
        </w:rPr>
        <w:fldChar w:fldCharType="separate"/>
      </w:r>
      <w:r>
        <w:rPr>
          <w:noProof/>
        </w:rPr>
        <w:t>42</w:t>
      </w:r>
      <w:r>
        <w:rPr>
          <w:noProof/>
        </w:rPr>
        <w:fldChar w:fldCharType="end"/>
      </w:r>
    </w:p>
    <w:p w14:paraId="133982F4" w14:textId="1D586269"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_Toc152691315 \h </w:instrText>
      </w:r>
      <w:r>
        <w:rPr>
          <w:noProof/>
        </w:rPr>
      </w:r>
      <w:r>
        <w:rPr>
          <w:noProof/>
        </w:rPr>
        <w:fldChar w:fldCharType="separate"/>
      </w:r>
      <w:r>
        <w:rPr>
          <w:noProof/>
        </w:rPr>
        <w:t>42</w:t>
      </w:r>
      <w:r>
        <w:rPr>
          <w:noProof/>
        </w:rPr>
        <w:fldChar w:fldCharType="end"/>
      </w:r>
    </w:p>
    <w:p w14:paraId="20618829" w14:textId="376DD737"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fldLock="1"/>
      </w:r>
      <w:r>
        <w:rPr>
          <w:noProof/>
        </w:rPr>
        <w:instrText xml:space="preserve"> PAGEREF _Toc152691316 \h </w:instrText>
      </w:r>
      <w:r>
        <w:rPr>
          <w:noProof/>
        </w:rPr>
      </w:r>
      <w:r>
        <w:rPr>
          <w:noProof/>
        </w:rPr>
        <w:fldChar w:fldCharType="separate"/>
      </w:r>
      <w:r>
        <w:rPr>
          <w:noProof/>
        </w:rPr>
        <w:t>42</w:t>
      </w:r>
      <w:r>
        <w:rPr>
          <w:noProof/>
        </w:rPr>
        <w:fldChar w:fldCharType="end"/>
      </w:r>
    </w:p>
    <w:p w14:paraId="58B1453D" w14:textId="47900020"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fldLock="1"/>
      </w:r>
      <w:r>
        <w:rPr>
          <w:noProof/>
        </w:rPr>
        <w:instrText xml:space="preserve"> PAGEREF _Toc152691317 \h </w:instrText>
      </w:r>
      <w:r>
        <w:rPr>
          <w:noProof/>
        </w:rPr>
      </w:r>
      <w:r>
        <w:rPr>
          <w:noProof/>
        </w:rPr>
        <w:fldChar w:fldCharType="separate"/>
      </w:r>
      <w:r>
        <w:rPr>
          <w:noProof/>
        </w:rPr>
        <w:t>42</w:t>
      </w:r>
      <w:r>
        <w:rPr>
          <w:noProof/>
        </w:rPr>
        <w:fldChar w:fldCharType="end"/>
      </w:r>
    </w:p>
    <w:p w14:paraId="23BA25C8" w14:textId="486B5136"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_Toc152691318 \h </w:instrText>
      </w:r>
      <w:r>
        <w:rPr>
          <w:noProof/>
        </w:rPr>
      </w:r>
      <w:r>
        <w:rPr>
          <w:noProof/>
        </w:rPr>
        <w:fldChar w:fldCharType="separate"/>
      </w:r>
      <w:r>
        <w:rPr>
          <w:noProof/>
        </w:rPr>
        <w:t>42</w:t>
      </w:r>
      <w:r>
        <w:rPr>
          <w:noProof/>
        </w:rPr>
        <w:fldChar w:fldCharType="end"/>
      </w:r>
    </w:p>
    <w:p w14:paraId="37481D5C" w14:textId="44096CAA"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_Toc152691319 \h </w:instrText>
      </w:r>
      <w:r>
        <w:rPr>
          <w:noProof/>
        </w:rPr>
      </w:r>
      <w:r>
        <w:rPr>
          <w:noProof/>
        </w:rPr>
        <w:fldChar w:fldCharType="separate"/>
      </w:r>
      <w:r>
        <w:rPr>
          <w:noProof/>
        </w:rPr>
        <w:t>42</w:t>
      </w:r>
      <w:r>
        <w:rPr>
          <w:noProof/>
        </w:rPr>
        <w:fldChar w:fldCharType="end"/>
      </w:r>
    </w:p>
    <w:p w14:paraId="649B12A2" w14:textId="760A048D"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fldLock="1"/>
      </w:r>
      <w:r>
        <w:rPr>
          <w:noProof/>
        </w:rPr>
        <w:instrText xml:space="preserve"> PAGEREF _Toc152691320 \h </w:instrText>
      </w:r>
      <w:r>
        <w:rPr>
          <w:noProof/>
        </w:rPr>
      </w:r>
      <w:r>
        <w:rPr>
          <w:noProof/>
        </w:rPr>
        <w:fldChar w:fldCharType="separate"/>
      </w:r>
      <w:r>
        <w:rPr>
          <w:noProof/>
        </w:rPr>
        <w:t>42</w:t>
      </w:r>
      <w:r>
        <w:rPr>
          <w:noProof/>
        </w:rPr>
        <w:fldChar w:fldCharType="end"/>
      </w:r>
    </w:p>
    <w:p w14:paraId="2C26C43E" w14:textId="743B654C"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fldLock="1"/>
      </w:r>
      <w:r>
        <w:rPr>
          <w:noProof/>
        </w:rPr>
        <w:instrText xml:space="preserve"> PAGEREF _Toc152691321 \h </w:instrText>
      </w:r>
      <w:r>
        <w:rPr>
          <w:noProof/>
        </w:rPr>
      </w:r>
      <w:r>
        <w:rPr>
          <w:noProof/>
        </w:rPr>
        <w:fldChar w:fldCharType="separate"/>
      </w:r>
      <w:r>
        <w:rPr>
          <w:noProof/>
        </w:rPr>
        <w:t>42</w:t>
      </w:r>
      <w:r>
        <w:rPr>
          <w:noProof/>
        </w:rPr>
        <w:fldChar w:fldCharType="end"/>
      </w:r>
    </w:p>
    <w:p w14:paraId="66434DDF" w14:textId="6B790689"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_Toc152691322 \h </w:instrText>
      </w:r>
      <w:r>
        <w:rPr>
          <w:noProof/>
        </w:rPr>
      </w:r>
      <w:r>
        <w:rPr>
          <w:noProof/>
        </w:rPr>
        <w:fldChar w:fldCharType="separate"/>
      </w:r>
      <w:r>
        <w:rPr>
          <w:noProof/>
        </w:rPr>
        <w:t>43</w:t>
      </w:r>
      <w:r>
        <w:rPr>
          <w:noProof/>
        </w:rPr>
        <w:fldChar w:fldCharType="end"/>
      </w:r>
    </w:p>
    <w:p w14:paraId="3F0F4B90" w14:textId="6A20A246"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_Toc152691323 \h </w:instrText>
      </w:r>
      <w:r>
        <w:rPr>
          <w:noProof/>
        </w:rPr>
      </w:r>
      <w:r>
        <w:rPr>
          <w:noProof/>
        </w:rPr>
        <w:fldChar w:fldCharType="separate"/>
      </w:r>
      <w:r>
        <w:rPr>
          <w:noProof/>
        </w:rPr>
        <w:t>43</w:t>
      </w:r>
      <w:r>
        <w:rPr>
          <w:noProof/>
        </w:rPr>
        <w:fldChar w:fldCharType="end"/>
      </w:r>
    </w:p>
    <w:p w14:paraId="48D2AE33" w14:textId="1BE16030"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fldLock="1"/>
      </w:r>
      <w:r>
        <w:rPr>
          <w:noProof/>
        </w:rPr>
        <w:instrText xml:space="preserve"> PAGEREF _Toc152691324 \h </w:instrText>
      </w:r>
      <w:r>
        <w:rPr>
          <w:noProof/>
        </w:rPr>
      </w:r>
      <w:r>
        <w:rPr>
          <w:noProof/>
        </w:rPr>
        <w:fldChar w:fldCharType="separate"/>
      </w:r>
      <w:r>
        <w:rPr>
          <w:noProof/>
        </w:rPr>
        <w:t>43</w:t>
      </w:r>
      <w:r>
        <w:rPr>
          <w:noProof/>
        </w:rPr>
        <w:fldChar w:fldCharType="end"/>
      </w:r>
    </w:p>
    <w:p w14:paraId="5571C107" w14:textId="084E8676"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_Toc152691325 \h </w:instrText>
      </w:r>
      <w:r>
        <w:rPr>
          <w:noProof/>
        </w:rPr>
      </w:r>
      <w:r>
        <w:rPr>
          <w:noProof/>
        </w:rPr>
        <w:fldChar w:fldCharType="separate"/>
      </w:r>
      <w:r>
        <w:rPr>
          <w:noProof/>
        </w:rPr>
        <w:t>43</w:t>
      </w:r>
      <w:r>
        <w:rPr>
          <w:noProof/>
        </w:rPr>
        <w:fldChar w:fldCharType="end"/>
      </w:r>
    </w:p>
    <w:p w14:paraId="080715F8" w14:textId="6861F021"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_Toc152691326 \h </w:instrText>
      </w:r>
      <w:r>
        <w:rPr>
          <w:noProof/>
        </w:rPr>
      </w:r>
      <w:r>
        <w:rPr>
          <w:noProof/>
        </w:rPr>
        <w:fldChar w:fldCharType="separate"/>
      </w:r>
      <w:r>
        <w:rPr>
          <w:noProof/>
        </w:rPr>
        <w:t>43</w:t>
      </w:r>
      <w:r>
        <w:rPr>
          <w:noProof/>
        </w:rPr>
        <w:fldChar w:fldCharType="end"/>
      </w:r>
    </w:p>
    <w:p w14:paraId="12E27834" w14:textId="32C8F427"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_Toc152691327 \h </w:instrText>
      </w:r>
      <w:r>
        <w:rPr>
          <w:noProof/>
        </w:rPr>
      </w:r>
      <w:r>
        <w:rPr>
          <w:noProof/>
        </w:rPr>
        <w:fldChar w:fldCharType="separate"/>
      </w:r>
      <w:r>
        <w:rPr>
          <w:noProof/>
        </w:rPr>
        <w:t>43</w:t>
      </w:r>
      <w:r>
        <w:rPr>
          <w:noProof/>
        </w:rPr>
        <w:fldChar w:fldCharType="end"/>
      </w:r>
    </w:p>
    <w:p w14:paraId="152A23B5" w14:textId="4DB45457" w:rsidR="002F5223" w:rsidRDefault="002F5223">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fldLock="1"/>
      </w:r>
      <w:r>
        <w:rPr>
          <w:noProof/>
        </w:rPr>
        <w:instrText xml:space="preserve"> PAGEREF _Toc152691328 \h </w:instrText>
      </w:r>
      <w:r>
        <w:rPr>
          <w:noProof/>
        </w:rPr>
      </w:r>
      <w:r>
        <w:rPr>
          <w:noProof/>
        </w:rPr>
        <w:fldChar w:fldCharType="separate"/>
      </w:r>
      <w:r>
        <w:rPr>
          <w:noProof/>
        </w:rPr>
        <w:t>43</w:t>
      </w:r>
      <w:r>
        <w:rPr>
          <w:noProof/>
        </w:rPr>
        <w:fldChar w:fldCharType="end"/>
      </w:r>
    </w:p>
    <w:p w14:paraId="0CA88ECE" w14:textId="6A1171BF"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_Toc152691329 \h </w:instrText>
      </w:r>
      <w:r>
        <w:rPr>
          <w:noProof/>
        </w:rPr>
      </w:r>
      <w:r>
        <w:rPr>
          <w:noProof/>
        </w:rPr>
        <w:fldChar w:fldCharType="separate"/>
      </w:r>
      <w:r>
        <w:rPr>
          <w:noProof/>
        </w:rPr>
        <w:t>43</w:t>
      </w:r>
      <w:r>
        <w:rPr>
          <w:noProof/>
        </w:rPr>
        <w:fldChar w:fldCharType="end"/>
      </w:r>
    </w:p>
    <w:p w14:paraId="397B2338" w14:textId="3C978943"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fldLock="1"/>
      </w:r>
      <w:r>
        <w:rPr>
          <w:noProof/>
        </w:rPr>
        <w:instrText xml:space="preserve"> PAGEREF _Toc152691330 \h </w:instrText>
      </w:r>
      <w:r>
        <w:rPr>
          <w:noProof/>
        </w:rPr>
      </w:r>
      <w:r>
        <w:rPr>
          <w:noProof/>
        </w:rPr>
        <w:fldChar w:fldCharType="separate"/>
      </w:r>
      <w:r>
        <w:rPr>
          <w:noProof/>
        </w:rPr>
        <w:t>43</w:t>
      </w:r>
      <w:r>
        <w:rPr>
          <w:noProof/>
        </w:rPr>
        <w:fldChar w:fldCharType="end"/>
      </w:r>
    </w:p>
    <w:p w14:paraId="4402DF87" w14:textId="53D33515"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fldLock="1"/>
      </w:r>
      <w:r>
        <w:rPr>
          <w:noProof/>
        </w:rPr>
        <w:instrText xml:space="preserve"> PAGEREF _Toc152691331 \h </w:instrText>
      </w:r>
      <w:r>
        <w:rPr>
          <w:noProof/>
        </w:rPr>
      </w:r>
      <w:r>
        <w:rPr>
          <w:noProof/>
        </w:rPr>
        <w:fldChar w:fldCharType="separate"/>
      </w:r>
      <w:r>
        <w:rPr>
          <w:noProof/>
        </w:rPr>
        <w:t>43</w:t>
      </w:r>
      <w:r>
        <w:rPr>
          <w:noProof/>
        </w:rPr>
        <w:fldChar w:fldCharType="end"/>
      </w:r>
    </w:p>
    <w:p w14:paraId="3D46231F" w14:textId="6CF337D2" w:rsidR="002F5223" w:rsidRDefault="002F5223">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fldLock="1"/>
      </w:r>
      <w:r>
        <w:rPr>
          <w:noProof/>
        </w:rPr>
        <w:instrText xml:space="preserve"> PAGEREF _Toc152691332 \h </w:instrText>
      </w:r>
      <w:r>
        <w:rPr>
          <w:noProof/>
        </w:rPr>
      </w:r>
      <w:r>
        <w:rPr>
          <w:noProof/>
        </w:rPr>
        <w:fldChar w:fldCharType="separate"/>
      </w:r>
      <w:r>
        <w:rPr>
          <w:noProof/>
        </w:rPr>
        <w:t>43</w:t>
      </w:r>
      <w:r>
        <w:rPr>
          <w:noProof/>
        </w:rPr>
        <w:fldChar w:fldCharType="end"/>
      </w:r>
    </w:p>
    <w:p w14:paraId="46BE3760" w14:textId="5F920666" w:rsidR="002F5223" w:rsidRDefault="002F5223">
      <w:pPr>
        <w:pStyle w:val="TOC3"/>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webRTC session launch mechanism</w:t>
      </w:r>
      <w:r>
        <w:rPr>
          <w:noProof/>
        </w:rPr>
        <w:tab/>
      </w:r>
      <w:r>
        <w:rPr>
          <w:noProof/>
        </w:rPr>
        <w:fldChar w:fldCharType="begin" w:fldLock="1"/>
      </w:r>
      <w:r>
        <w:rPr>
          <w:noProof/>
        </w:rPr>
        <w:instrText xml:space="preserve"> PAGEREF _Toc152691333 \h </w:instrText>
      </w:r>
      <w:r>
        <w:rPr>
          <w:noProof/>
        </w:rPr>
      </w:r>
      <w:r>
        <w:rPr>
          <w:noProof/>
        </w:rPr>
        <w:fldChar w:fldCharType="separate"/>
      </w:r>
      <w:r>
        <w:rPr>
          <w:noProof/>
        </w:rPr>
        <w:t>43</w:t>
      </w:r>
      <w:r>
        <w:rPr>
          <w:noProof/>
        </w:rPr>
        <w:fldChar w:fldCharType="end"/>
      </w:r>
    </w:p>
    <w:p w14:paraId="0A5F32EC" w14:textId="706E31F5"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Media session handling APIs for downlink media streaming</w:t>
      </w:r>
      <w:r>
        <w:rPr>
          <w:noProof/>
        </w:rPr>
        <w:tab/>
      </w:r>
      <w:r>
        <w:rPr>
          <w:noProof/>
        </w:rPr>
        <w:fldChar w:fldCharType="begin" w:fldLock="1"/>
      </w:r>
      <w:r>
        <w:rPr>
          <w:noProof/>
        </w:rPr>
        <w:instrText xml:space="preserve"> PAGEREF _Toc152691334 \h </w:instrText>
      </w:r>
      <w:r>
        <w:rPr>
          <w:noProof/>
        </w:rPr>
      </w:r>
      <w:r>
        <w:rPr>
          <w:noProof/>
        </w:rPr>
        <w:fldChar w:fldCharType="separate"/>
      </w:r>
      <w:r>
        <w:rPr>
          <w:noProof/>
        </w:rPr>
        <w:t>43</w:t>
      </w:r>
      <w:r>
        <w:rPr>
          <w:noProof/>
        </w:rPr>
        <w:fldChar w:fldCharType="end"/>
      </w:r>
    </w:p>
    <w:p w14:paraId="0131416F" w14:textId="06BE79B2"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Media session handling APIs for uplink media streaming</w:t>
      </w:r>
      <w:r>
        <w:rPr>
          <w:noProof/>
        </w:rPr>
        <w:tab/>
      </w:r>
      <w:r>
        <w:rPr>
          <w:noProof/>
        </w:rPr>
        <w:fldChar w:fldCharType="begin" w:fldLock="1"/>
      </w:r>
      <w:r>
        <w:rPr>
          <w:noProof/>
        </w:rPr>
        <w:instrText xml:space="preserve"> PAGEREF _Toc152691335 \h </w:instrText>
      </w:r>
      <w:r>
        <w:rPr>
          <w:noProof/>
        </w:rPr>
      </w:r>
      <w:r>
        <w:rPr>
          <w:noProof/>
        </w:rPr>
        <w:fldChar w:fldCharType="separate"/>
      </w:r>
      <w:r>
        <w:rPr>
          <w:noProof/>
        </w:rPr>
        <w:t>43</w:t>
      </w:r>
      <w:r>
        <w:rPr>
          <w:noProof/>
        </w:rPr>
        <w:fldChar w:fldCharType="end"/>
      </w:r>
    </w:p>
    <w:p w14:paraId="59A7ED8E" w14:textId="38B90CD2"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Media session handling APIs for webRTC</w:t>
      </w:r>
      <w:r>
        <w:rPr>
          <w:noProof/>
        </w:rPr>
        <w:tab/>
      </w:r>
      <w:r>
        <w:rPr>
          <w:noProof/>
        </w:rPr>
        <w:fldChar w:fldCharType="begin" w:fldLock="1"/>
      </w:r>
      <w:r>
        <w:rPr>
          <w:noProof/>
        </w:rPr>
        <w:instrText xml:space="preserve"> PAGEREF _Toc152691336 \h </w:instrText>
      </w:r>
      <w:r>
        <w:rPr>
          <w:noProof/>
        </w:rPr>
      </w:r>
      <w:r>
        <w:rPr>
          <w:noProof/>
        </w:rPr>
        <w:fldChar w:fldCharType="separate"/>
      </w:r>
      <w:r>
        <w:rPr>
          <w:noProof/>
        </w:rPr>
        <w:t>43</w:t>
      </w:r>
      <w:r>
        <w:rPr>
          <w:noProof/>
        </w:rPr>
        <w:fldChar w:fldCharType="end"/>
      </w:r>
    </w:p>
    <w:p w14:paraId="1A513D33" w14:textId="1C9ADC0E" w:rsidR="002F5223" w:rsidRDefault="002F5223">
      <w:pPr>
        <w:pStyle w:val="TOC1"/>
        <w:rPr>
          <w:rFonts w:asciiTheme="minorHAnsi" w:eastAsiaTheme="minorEastAsia" w:hAnsiTheme="minorHAnsi" w:cstheme="minorBidi"/>
          <w:noProof/>
          <w:kern w:val="2"/>
          <w:szCs w:val="22"/>
          <w:lang w:eastAsia="en-GB"/>
          <w14:ligatures w14:val="standardContextual"/>
        </w:rPr>
      </w:pPr>
      <w:r w:rsidRPr="002C2DED">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2C2DED">
        <w:rPr>
          <w:rFonts w:eastAsia="Malgun Gothic"/>
          <w:noProof/>
          <w:lang w:eastAsia="ko-KR"/>
        </w:rPr>
        <w:t>Usage of existing APIs</w:t>
      </w:r>
      <w:r>
        <w:rPr>
          <w:noProof/>
        </w:rPr>
        <w:tab/>
      </w:r>
      <w:r>
        <w:rPr>
          <w:noProof/>
        </w:rPr>
        <w:fldChar w:fldCharType="begin" w:fldLock="1"/>
      </w:r>
      <w:r>
        <w:rPr>
          <w:noProof/>
        </w:rPr>
        <w:instrText xml:space="preserve"> PAGEREF _Toc152691337 \h </w:instrText>
      </w:r>
      <w:r>
        <w:rPr>
          <w:noProof/>
        </w:rPr>
      </w:r>
      <w:r>
        <w:rPr>
          <w:noProof/>
        </w:rPr>
        <w:fldChar w:fldCharType="separate"/>
      </w:r>
      <w:r>
        <w:rPr>
          <w:noProof/>
        </w:rPr>
        <w:t>44</w:t>
      </w:r>
      <w:r>
        <w:rPr>
          <w:noProof/>
        </w:rPr>
        <w:fldChar w:fldCharType="end"/>
      </w:r>
    </w:p>
    <w:p w14:paraId="39A59FF3" w14:textId="6924EC60"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Introduction</w:t>
      </w:r>
      <w:r>
        <w:rPr>
          <w:noProof/>
        </w:rPr>
        <w:tab/>
      </w:r>
      <w:r>
        <w:rPr>
          <w:noProof/>
        </w:rPr>
        <w:fldChar w:fldCharType="begin" w:fldLock="1"/>
      </w:r>
      <w:r>
        <w:rPr>
          <w:noProof/>
        </w:rPr>
        <w:instrText xml:space="preserve"> PAGEREF _Toc152691338 \h </w:instrText>
      </w:r>
      <w:r>
        <w:rPr>
          <w:noProof/>
        </w:rPr>
      </w:r>
      <w:r>
        <w:rPr>
          <w:noProof/>
        </w:rPr>
        <w:fldChar w:fldCharType="separate"/>
      </w:r>
      <w:r>
        <w:rPr>
          <w:noProof/>
        </w:rPr>
        <w:t>44</w:t>
      </w:r>
      <w:r>
        <w:rPr>
          <w:noProof/>
        </w:rPr>
        <w:fldChar w:fldCharType="end"/>
      </w:r>
    </w:p>
    <w:p w14:paraId="21F5FFA0" w14:textId="40744224"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Usage of 5GC service APIs</w:t>
      </w:r>
      <w:r>
        <w:rPr>
          <w:noProof/>
        </w:rPr>
        <w:tab/>
      </w:r>
      <w:r>
        <w:rPr>
          <w:noProof/>
        </w:rPr>
        <w:fldChar w:fldCharType="begin" w:fldLock="1"/>
      </w:r>
      <w:r>
        <w:rPr>
          <w:noProof/>
        </w:rPr>
        <w:instrText xml:space="preserve"> PAGEREF _Toc152691339 \h </w:instrText>
      </w:r>
      <w:r>
        <w:rPr>
          <w:noProof/>
        </w:rPr>
      </w:r>
      <w:r>
        <w:rPr>
          <w:noProof/>
        </w:rPr>
        <w:fldChar w:fldCharType="separate"/>
      </w:r>
      <w:r>
        <w:rPr>
          <w:noProof/>
        </w:rPr>
        <w:t>44</w:t>
      </w:r>
      <w:r>
        <w:rPr>
          <w:noProof/>
        </w:rPr>
        <w:fldChar w:fldCharType="end"/>
      </w:r>
    </w:p>
    <w:p w14:paraId="755C6880" w14:textId="7239743A" w:rsidR="002F5223" w:rsidRDefault="002F5223">
      <w:pPr>
        <w:pStyle w:val="TOC2"/>
        <w:rPr>
          <w:rFonts w:asciiTheme="minorHAnsi" w:eastAsiaTheme="minorEastAsia" w:hAnsiTheme="minorHAnsi" w:cstheme="minorBidi"/>
          <w:noProof/>
          <w:kern w:val="2"/>
          <w:sz w:val="22"/>
          <w:szCs w:val="22"/>
          <w:lang w:eastAsia="en-GB"/>
          <w14:ligatures w14:val="standardContextual"/>
        </w:rPr>
      </w:pPr>
      <w:r w:rsidRPr="002C2DED">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2C2DED">
        <w:rPr>
          <w:rFonts w:eastAsia="Malgun Gothic"/>
          <w:noProof/>
          <w:lang w:eastAsia="ko-KR"/>
        </w:rPr>
        <w:t>Usage of miscellaneous UE-internal APIs</w:t>
      </w:r>
      <w:r>
        <w:rPr>
          <w:noProof/>
        </w:rPr>
        <w:tab/>
      </w:r>
      <w:r>
        <w:rPr>
          <w:noProof/>
        </w:rPr>
        <w:fldChar w:fldCharType="begin" w:fldLock="1"/>
      </w:r>
      <w:r>
        <w:rPr>
          <w:noProof/>
        </w:rPr>
        <w:instrText xml:space="preserve"> PAGEREF _Toc152691340 \h </w:instrText>
      </w:r>
      <w:r>
        <w:rPr>
          <w:noProof/>
        </w:rPr>
      </w:r>
      <w:r>
        <w:rPr>
          <w:noProof/>
        </w:rPr>
        <w:fldChar w:fldCharType="separate"/>
      </w:r>
      <w:r>
        <w:rPr>
          <w:noProof/>
        </w:rPr>
        <w:t>44</w:t>
      </w:r>
      <w:r>
        <w:rPr>
          <w:noProof/>
        </w:rPr>
        <w:fldChar w:fldCharType="end"/>
      </w:r>
    </w:p>
    <w:p w14:paraId="7521EC5C" w14:textId="0CACD799" w:rsidR="002F5223" w:rsidRDefault="002F5223" w:rsidP="002F5223">
      <w:pPr>
        <w:pStyle w:val="TOC8"/>
        <w:rPr>
          <w:rFonts w:asciiTheme="minorHAnsi" w:eastAsiaTheme="minorEastAsia" w:hAnsiTheme="minorHAnsi" w:cstheme="minorBidi"/>
          <w:b w:val="0"/>
          <w:noProof/>
          <w:kern w:val="2"/>
          <w:szCs w:val="22"/>
          <w:lang w:eastAsia="en-GB"/>
          <w14:ligatures w14:val="standardContextual"/>
        </w:rPr>
      </w:pPr>
      <w:r w:rsidRPr="002C2DED">
        <w:rPr>
          <w:rFonts w:eastAsia="SimSun"/>
          <w:noProof/>
        </w:rPr>
        <w:t>Annex</w:t>
      </w:r>
      <w:r>
        <w:rPr>
          <w:noProof/>
        </w:rPr>
        <w:t xml:space="preserve"> A (normative):</w:t>
      </w:r>
      <w:r>
        <w:rPr>
          <w:noProof/>
        </w:rPr>
        <w:tab/>
        <w:t>OpenAPI representation of HTTP REST APIs</w:t>
      </w:r>
      <w:r>
        <w:rPr>
          <w:noProof/>
        </w:rPr>
        <w:tab/>
      </w:r>
      <w:r>
        <w:rPr>
          <w:noProof/>
        </w:rPr>
        <w:fldChar w:fldCharType="begin" w:fldLock="1"/>
      </w:r>
      <w:r>
        <w:rPr>
          <w:noProof/>
        </w:rPr>
        <w:instrText xml:space="preserve"> PAGEREF _Toc152691341 \h </w:instrText>
      </w:r>
      <w:r>
        <w:rPr>
          <w:noProof/>
        </w:rPr>
      </w:r>
      <w:r>
        <w:rPr>
          <w:noProof/>
        </w:rPr>
        <w:fldChar w:fldCharType="separate"/>
      </w:r>
      <w:r>
        <w:rPr>
          <w:noProof/>
        </w:rPr>
        <w:t>44</w:t>
      </w:r>
      <w:r>
        <w:rPr>
          <w:noProof/>
        </w:rPr>
        <w:fldChar w:fldCharType="end"/>
      </w:r>
    </w:p>
    <w:p w14:paraId="31757AFC" w14:textId="3AEB7F60" w:rsidR="002F5223" w:rsidRDefault="002F5223" w:rsidP="002F5223">
      <w:pPr>
        <w:pStyle w:val="TOC8"/>
        <w:rPr>
          <w:rFonts w:asciiTheme="minorHAnsi" w:eastAsiaTheme="minorEastAsia" w:hAnsiTheme="minorHAnsi" w:cstheme="minorBidi"/>
          <w:b w:val="0"/>
          <w:noProof/>
          <w:kern w:val="2"/>
          <w:szCs w:val="22"/>
          <w:lang w:eastAsia="en-GB"/>
          <w14:ligatures w14:val="standardContextual"/>
        </w:rPr>
      </w:pPr>
      <w:r>
        <w:rPr>
          <w:noProof/>
        </w:rPr>
        <w:t>Annex &lt;B&gt; (informative):</w:t>
      </w:r>
      <w:r>
        <w:rPr>
          <w:noProof/>
        </w:rPr>
        <w:tab/>
        <w:t>Change history</w:t>
      </w:r>
      <w:r>
        <w:rPr>
          <w:noProof/>
        </w:rPr>
        <w:tab/>
      </w:r>
      <w:r>
        <w:rPr>
          <w:noProof/>
        </w:rPr>
        <w:fldChar w:fldCharType="begin" w:fldLock="1"/>
      </w:r>
      <w:r>
        <w:rPr>
          <w:noProof/>
        </w:rPr>
        <w:instrText xml:space="preserve"> PAGEREF _Toc152691342 \h </w:instrText>
      </w:r>
      <w:r>
        <w:rPr>
          <w:noProof/>
        </w:rPr>
      </w:r>
      <w:r>
        <w:rPr>
          <w:noProof/>
        </w:rPr>
        <w:fldChar w:fldCharType="separate"/>
      </w:r>
      <w:r>
        <w:rPr>
          <w:noProof/>
        </w:rPr>
        <w:t>45</w:t>
      </w:r>
      <w:r>
        <w:rPr>
          <w:noProof/>
        </w:rPr>
        <w:fldChar w:fldCharType="end"/>
      </w:r>
    </w:p>
    <w:p w14:paraId="0B9E3498" w14:textId="02FBEF3D"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2691164"/>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52691165"/>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52691166"/>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52691167"/>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30" w:name="definitions"/>
      <w:bookmarkStart w:id="31" w:name="_Toc129708870"/>
      <w:bookmarkEnd w:id="30"/>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32"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33" w:name="_MCCTEMPBM_CRPT71130002___5"/>
      <w:r w:rsidRPr="006436AF">
        <w:rPr>
          <w:snapToGrid w:val="0"/>
        </w:rPr>
        <w:t>[</w:t>
      </w:r>
      <w:r>
        <w:rPr>
          <w:snapToGrid w:val="0"/>
        </w:rPr>
        <w:t>OpenAPI300</w:t>
      </w:r>
      <w:r w:rsidRPr="006436AF">
        <w:rPr>
          <w:snapToGrid w:val="0"/>
        </w:rPr>
        <w:t>]</w:t>
      </w:r>
      <w:r w:rsidRPr="006436AF">
        <w:rPr>
          <w:snapToGrid w:val="0"/>
        </w:rPr>
        <w:tab/>
      </w:r>
      <w:r w:rsidRPr="006436AF">
        <w:t xml:space="preserve">OpenAPI: "OpenAPI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33"/>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32"/>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34"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34"/>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35"/>
      <w:r w:rsidRPr="006436AF">
        <w:t>RFC 7231</w:t>
      </w:r>
      <w:commentRangeEnd w:id="35"/>
      <w:r w:rsidR="00BC5E19">
        <w:rPr>
          <w:rStyle w:val="CommentReference"/>
        </w:rPr>
        <w:commentReference w:id="35"/>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36"/>
      <w:r w:rsidRPr="006436AF">
        <w:t>RFC 7230</w:t>
      </w:r>
      <w:commentRangeEnd w:id="36"/>
      <w:r>
        <w:rPr>
          <w:rStyle w:val="CommentReference"/>
        </w:rPr>
        <w:commentReference w:id="36"/>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37"/>
      <w:r w:rsidRPr="006436AF">
        <w:t>RFC</w:t>
      </w:r>
      <w:r>
        <w:t> </w:t>
      </w:r>
      <w:r w:rsidRPr="006436AF">
        <w:t>7540</w:t>
      </w:r>
      <w:commentRangeEnd w:id="37"/>
      <w:r w:rsidR="00695176">
        <w:rPr>
          <w:rStyle w:val="CommentReference"/>
        </w:rPr>
        <w:commentReference w:id="37"/>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38"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38"/>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39" w:name="_Toc152691168"/>
      <w:r w:rsidRPr="004D3578">
        <w:t>3</w:t>
      </w:r>
      <w:r w:rsidRPr="004D3578">
        <w:tab/>
        <w:t>Definitions</w:t>
      </w:r>
      <w:r w:rsidR="00602AEA">
        <w:t xml:space="preserve"> of terms, symbols and abbreviations</w:t>
      </w:r>
      <w:bookmarkEnd w:id="31"/>
      <w:bookmarkEnd w:id="3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0" w:name="_Toc129708871"/>
      <w:bookmarkStart w:id="41" w:name="_Toc152691169"/>
      <w:r w:rsidRPr="004D3578">
        <w:t>3.1</w:t>
      </w:r>
      <w:r w:rsidRPr="004D3578">
        <w:tab/>
      </w:r>
      <w:r w:rsidR="002B6339">
        <w:t>Terms</w:t>
      </w:r>
      <w:bookmarkEnd w:id="40"/>
      <w:bookmarkEnd w:id="41"/>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42" w:name="_Toc129708872"/>
      <w:commentRangeStart w:id="43"/>
      <w:r w:rsidRPr="006272AA">
        <w:rPr>
          <w:b/>
          <w:bCs/>
        </w:rPr>
        <w:t>Media Delivery System:</w:t>
      </w:r>
      <w:r>
        <w:t xml:space="preserve"> A deployment of a 5GMS System or RTC System.</w:t>
      </w:r>
      <w:commentRangeEnd w:id="43"/>
      <w:r>
        <w:rPr>
          <w:rStyle w:val="CommentReference"/>
        </w:rPr>
        <w:commentReference w:id="43"/>
      </w:r>
    </w:p>
    <w:p w14:paraId="748FAD21" w14:textId="39FB6E41" w:rsidR="00080512" w:rsidRPr="004D3578" w:rsidRDefault="00080512">
      <w:pPr>
        <w:pStyle w:val="Heading2"/>
      </w:pPr>
      <w:bookmarkStart w:id="44" w:name="_Toc152691170"/>
      <w:r w:rsidRPr="004D3578">
        <w:t>3.2</w:t>
      </w:r>
      <w:r w:rsidRPr="004D3578">
        <w:tab/>
        <w:t>Symbols</w:t>
      </w:r>
      <w:bookmarkEnd w:id="42"/>
      <w:bookmarkEnd w:id="44"/>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45" w:name="_Toc129708873"/>
      <w:bookmarkStart w:id="46" w:name="_Toc152691171"/>
      <w:r w:rsidRPr="004D3578">
        <w:t>3.3</w:t>
      </w:r>
      <w:r w:rsidRPr="004D3578">
        <w:tab/>
        <w:t>Abbreviations</w:t>
      </w:r>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47" w:name="clause4"/>
      <w:bookmarkStart w:id="48" w:name="_Toc129708874"/>
      <w:bookmarkEnd w:id="47"/>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r>
        <w:t>QoE</w:t>
      </w:r>
      <w:r>
        <w:tab/>
        <w:t>Quality of Experience</w:t>
      </w:r>
    </w:p>
    <w:p w14:paraId="1AFDB8C4" w14:textId="64893B8C" w:rsidR="00566E60" w:rsidRDefault="00566E60" w:rsidP="00566E60">
      <w:pPr>
        <w:pStyle w:val="Heading1"/>
      </w:pPr>
      <w:bookmarkStart w:id="49" w:name="_Toc152691172"/>
      <w:r w:rsidRPr="004D3578">
        <w:t>4</w:t>
      </w:r>
      <w:r w:rsidRPr="004D3578">
        <w:tab/>
      </w:r>
      <w:r w:rsidR="00CB31D4">
        <w:t>F</w:t>
      </w:r>
      <w:r>
        <w:t>unctions and roles</w:t>
      </w:r>
      <w:bookmarkEnd w:id="49"/>
    </w:p>
    <w:p w14:paraId="3F010B24" w14:textId="07E48C34" w:rsidR="00566E60" w:rsidRDefault="00566E60" w:rsidP="00566E60">
      <w:pPr>
        <w:pStyle w:val="Heading2"/>
      </w:pPr>
      <w:bookmarkStart w:id="50" w:name="_Toc152691173"/>
      <w:r>
        <w:t>4.1</w:t>
      </w:r>
      <w:r>
        <w:tab/>
        <w:t>Media Application Provider</w:t>
      </w:r>
      <w:bookmarkEnd w:id="50"/>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51" w:name="_Toc152691174"/>
      <w:r>
        <w:t>4.2</w:t>
      </w:r>
      <w:r>
        <w:tab/>
        <w:t>Media AF</w:t>
      </w:r>
      <w:bookmarkEnd w:id="51"/>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52" w:name="_Toc152691175"/>
      <w:r>
        <w:lastRenderedPageBreak/>
        <w:t>4.3</w:t>
      </w:r>
      <w:r>
        <w:tab/>
        <w:t>Media Session Handler</w:t>
      </w:r>
      <w:bookmarkEnd w:id="52"/>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53" w:name="_Toc152691176"/>
      <w:r>
        <w:t>5</w:t>
      </w:r>
      <w:r w:rsidR="002319F0" w:rsidRPr="004D3578">
        <w:tab/>
      </w:r>
      <w:r w:rsidR="00E97002">
        <w:t>Interactions</w:t>
      </w:r>
      <w:bookmarkEnd w:id="53"/>
    </w:p>
    <w:p w14:paraId="245974BD" w14:textId="7B1166D5" w:rsidR="00CF2110" w:rsidRPr="00586B6B" w:rsidRDefault="00566E60" w:rsidP="00CF2110">
      <w:pPr>
        <w:pStyle w:val="Heading2"/>
      </w:pPr>
      <w:bookmarkStart w:id="54" w:name="_Toc68899472"/>
      <w:bookmarkStart w:id="55" w:name="_Toc71214223"/>
      <w:bookmarkStart w:id="56" w:name="_Toc71721897"/>
      <w:bookmarkStart w:id="57" w:name="_Toc74858949"/>
      <w:bookmarkStart w:id="58" w:name="_Toc123800657"/>
      <w:bookmarkStart w:id="59" w:name="_Toc152691177"/>
      <w:r>
        <w:t>5</w:t>
      </w:r>
      <w:r w:rsidR="00CF2110" w:rsidRPr="00586B6B">
        <w:t>.</w:t>
      </w:r>
      <w:r w:rsidR="00CF2110">
        <w:t>1</w:t>
      </w:r>
      <w:r w:rsidR="00CF2110" w:rsidRPr="00586B6B">
        <w:tab/>
      </w:r>
      <w:r w:rsidR="009A6A7C">
        <w:t>Introduction</w:t>
      </w:r>
      <w:bookmarkEnd w:id="59"/>
    </w:p>
    <w:bookmarkEnd w:id="54"/>
    <w:bookmarkEnd w:id="55"/>
    <w:bookmarkEnd w:id="56"/>
    <w:bookmarkEnd w:id="57"/>
    <w:bookmarkEnd w:id="58"/>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12BAD163"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60" w:name="_MCCTEMPBM_CRPT71130006___4"/>
            <w:r w:rsidRPr="006436AF">
              <w:t>M1</w:t>
            </w:r>
            <w:bookmarkEnd w:id="60"/>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Ingested content may additionally be distributed via eMBMS and/or MBS.</w:t>
            </w:r>
          </w:p>
        </w:tc>
        <w:tc>
          <w:tcPr>
            <w:tcW w:w="1134" w:type="dxa"/>
            <w:vMerge w:val="restart"/>
            <w:vAlign w:val="center"/>
          </w:tcPr>
          <w:p w14:paraId="6C59EBDD" w14:textId="7E71547C" w:rsidR="007B25AB" w:rsidRPr="006436AF" w:rsidRDefault="007B25AB" w:rsidP="007B25AB">
            <w:pPr>
              <w:pStyle w:val="TAL"/>
              <w:jc w:val="center"/>
            </w:pPr>
            <w:bookmarkStart w:id="61" w:name="_MCCTEMPBM_CRPT71130008___4"/>
            <w:r w:rsidRPr="006436AF">
              <w:t>M1</w:t>
            </w:r>
            <w:bookmarkEnd w:id="61"/>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62" w:name="_MCCTEMPBM_CRPT71130018___4"/>
            <w:r w:rsidRPr="006436AF">
              <w:t>M5</w:t>
            </w:r>
            <w:bookmarkEnd w:id="62"/>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63" w:name="_MCCTEMPBM_CRPT71130019___4"/>
            <w:r>
              <w:t>9</w:t>
            </w:r>
            <w:r w:rsidRPr="006436AF">
              <w:t>.2</w:t>
            </w:r>
            <w:bookmarkEnd w:id="63"/>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60"/>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64" w:name="_MCCTEMPBM_CRPT71130032___4"/>
            <w:r w:rsidRPr="006436AF">
              <w:t>M1</w:t>
            </w:r>
            <w:bookmarkEnd w:id="64"/>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65" w:name="_MCCTEMPBM_CRPT71130035___4"/>
            <w:r w:rsidRPr="006436AF">
              <w:t>M5</w:t>
            </w:r>
            <w:bookmarkEnd w:id="65"/>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66" w:name="_MCCTEMPBM_CRPT71130036___4"/>
            <w:r>
              <w:t>9</w:t>
            </w:r>
            <w:r w:rsidRPr="006436AF">
              <w:t>.2</w:t>
            </w:r>
            <w:bookmarkEnd w:id="66"/>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67" w:name="_MCCTEMPBM_CRPT71130038___4"/>
            <w:r w:rsidRPr="006436AF">
              <w:t>M5</w:t>
            </w:r>
            <w:bookmarkEnd w:id="67"/>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68" w:name="_MCCTEMPBM_CRPT71130039___4"/>
            <w:r>
              <w:t>9</w:t>
            </w:r>
            <w:r w:rsidRPr="006436AF">
              <w:t>.2</w:t>
            </w:r>
            <w:bookmarkEnd w:id="68"/>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69" w:name="_MCCTEMPBM_CRPT71130020___4"/>
            <w:r w:rsidRPr="006436AF">
              <w:t>M1</w:t>
            </w:r>
            <w:bookmarkEnd w:id="69"/>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70" w:name="_MCCTEMPBM_CRPT71130023___4"/>
            <w:r w:rsidRPr="006436AF">
              <w:t>M5</w:t>
            </w:r>
            <w:bookmarkEnd w:id="70"/>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71" w:name="_MCCTEMPBM_CRPT71130024___4"/>
            <w:r>
              <w:t>9</w:t>
            </w:r>
            <w:r w:rsidRPr="006436AF">
              <w:t>.2</w:t>
            </w:r>
            <w:bookmarkEnd w:id="71"/>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72" w:name="_MCCTEMPBM_CRPT71130026___4"/>
            <w:r w:rsidRPr="006436AF">
              <w:t>M1</w:t>
            </w:r>
            <w:bookmarkEnd w:id="72"/>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73" w:name="_MCCTEMPBM_CRPT71130029___4"/>
            <w:r w:rsidRPr="006436AF">
              <w:t>M5</w:t>
            </w:r>
            <w:bookmarkEnd w:id="73"/>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74" w:name="_MCCTEMPBM_CRPT71130030___4"/>
            <w:r>
              <w:t>9</w:t>
            </w:r>
            <w:r w:rsidRPr="006436AF">
              <w:t>.2</w:t>
            </w:r>
            <w:bookmarkEnd w:id="74"/>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75" w:name="_MCCTEMPBM_CRPT71130052___4"/>
            <w:r w:rsidRPr="006436AF">
              <w:t>M1</w:t>
            </w:r>
            <w:bookmarkEnd w:id="75"/>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76" w:name="_Toc152691178"/>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76"/>
    </w:p>
    <w:p w14:paraId="0D91BA3E" w14:textId="6920CEBB" w:rsidR="008659F0" w:rsidRPr="006436AF" w:rsidRDefault="00563BB7" w:rsidP="008659F0">
      <w:pPr>
        <w:pStyle w:val="Heading3"/>
      </w:pPr>
      <w:bookmarkStart w:id="77" w:name="_Toc68899474"/>
      <w:bookmarkStart w:id="78" w:name="_Toc71214225"/>
      <w:bookmarkStart w:id="79" w:name="_Toc71721899"/>
      <w:bookmarkStart w:id="80" w:name="_Toc74858951"/>
      <w:bookmarkStart w:id="81" w:name="_Toc146626821"/>
      <w:bookmarkStart w:id="82" w:name="_Toc152691179"/>
      <w:r>
        <w:t>5</w:t>
      </w:r>
      <w:r w:rsidR="008659F0" w:rsidRPr="006436AF">
        <w:t>.</w:t>
      </w:r>
      <w:r w:rsidR="006A0153">
        <w:t>2</w:t>
      </w:r>
      <w:r w:rsidR="008659F0" w:rsidRPr="006436AF">
        <w:t>.1</w:t>
      </w:r>
      <w:r w:rsidR="008659F0" w:rsidRPr="006436AF">
        <w:tab/>
        <w:t>General</w:t>
      </w:r>
      <w:bookmarkEnd w:id="77"/>
      <w:bookmarkEnd w:id="78"/>
      <w:bookmarkEnd w:id="79"/>
      <w:bookmarkEnd w:id="80"/>
      <w:bookmarkEnd w:id="81"/>
      <w:bookmarkEnd w:id="82"/>
    </w:p>
    <w:p w14:paraId="3B94A97D" w14:textId="3EB44281" w:rsidR="008659F0" w:rsidRPr="006436AF" w:rsidRDefault="008659F0" w:rsidP="008659F0">
      <w:pPr>
        <w:keepN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83"/>
      <w:r>
        <w:t xml:space="preserve"> and the content distribution protocols available at reference point M4</w:t>
      </w:r>
      <w:commentRangeEnd w:id="83"/>
      <w:r>
        <w:rPr>
          <w:rStyle w:val="CommentReference"/>
        </w:rPr>
        <w:commentReference w:id="83"/>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lastRenderedPageBreak/>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as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eMBMS</w:t>
      </w:r>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r w:rsidRPr="00964F3E">
        <w:rPr>
          <w:i/>
          <w:iCs/>
        </w:rPr>
        <w:t>QoE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84" w:name="_Toc68899475"/>
      <w:bookmarkStart w:id="85" w:name="_Toc71214226"/>
      <w:bookmarkStart w:id="86" w:name="_Toc71721900"/>
      <w:bookmarkStart w:id="87" w:name="_Toc74858952"/>
      <w:bookmarkStart w:id="88"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89" w:name="_Toc146626835"/>
      <w:bookmarkStart w:id="90" w:name="_Toc152691180"/>
      <w:r>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89"/>
      <w:bookmarkEnd w:id="90"/>
    </w:p>
    <w:p w14:paraId="5D087B26" w14:textId="1F776DBC" w:rsidR="00117111" w:rsidRPr="006436AF" w:rsidRDefault="00117111" w:rsidP="00117111">
      <w:pPr>
        <w:pStyle w:val="Heading4"/>
      </w:pPr>
      <w:bookmarkStart w:id="91" w:name="_Toc68899488"/>
      <w:bookmarkStart w:id="92" w:name="_Toc71214239"/>
      <w:bookmarkStart w:id="93" w:name="_Toc71721913"/>
      <w:bookmarkStart w:id="94" w:name="_Toc74858965"/>
      <w:bookmarkStart w:id="95" w:name="_Toc146626836"/>
      <w:bookmarkStart w:id="96" w:name="_Toc152691181"/>
      <w:r>
        <w:t>5</w:t>
      </w:r>
      <w:r w:rsidRPr="006436AF">
        <w:t>.</w:t>
      </w:r>
      <w:r w:rsidR="006A0153">
        <w:t>2</w:t>
      </w:r>
      <w:r w:rsidRPr="006436AF">
        <w:t>.</w:t>
      </w:r>
      <w:r>
        <w:t>2</w:t>
      </w:r>
      <w:r w:rsidRPr="006436AF">
        <w:t>.1</w:t>
      </w:r>
      <w:r w:rsidRPr="006436AF">
        <w:tab/>
        <w:t>General</w:t>
      </w:r>
      <w:bookmarkEnd w:id="91"/>
      <w:bookmarkEnd w:id="92"/>
      <w:bookmarkEnd w:id="93"/>
      <w:bookmarkEnd w:id="94"/>
      <w:bookmarkEnd w:id="95"/>
      <w:bookmarkEnd w:id="96"/>
    </w:p>
    <w:p w14:paraId="2969541F" w14:textId="71767AB6" w:rsidR="00117111" w:rsidRPr="006436AF" w:rsidRDefault="00117111" w:rsidP="00117111">
      <w:bookmarkStart w:id="97"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98" w:name="_Toc68899489"/>
      <w:bookmarkStart w:id="99" w:name="_Toc71214240"/>
      <w:bookmarkStart w:id="100" w:name="_Toc71721914"/>
      <w:bookmarkStart w:id="101" w:name="_Toc74858966"/>
      <w:bookmarkStart w:id="102" w:name="_Toc146626837"/>
      <w:bookmarkEnd w:id="97"/>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103" w:name="_Toc152691182"/>
      <w:r>
        <w:lastRenderedPageBreak/>
        <w:t>5</w:t>
      </w:r>
      <w:r w:rsidRPr="006436AF">
        <w:t>.</w:t>
      </w:r>
      <w:r w:rsidR="006A0153">
        <w:t>2</w:t>
      </w:r>
      <w:r w:rsidRPr="006436AF">
        <w:t>.</w:t>
      </w:r>
      <w:r>
        <w:t>2</w:t>
      </w:r>
      <w:r w:rsidRPr="006436AF">
        <w:t>.2</w:t>
      </w:r>
      <w:r w:rsidRPr="006436AF">
        <w:tab/>
        <w:t>Create Content Protocols</w:t>
      </w:r>
      <w:bookmarkEnd w:id="98"/>
      <w:bookmarkEnd w:id="99"/>
      <w:bookmarkEnd w:id="100"/>
      <w:bookmarkEnd w:id="101"/>
      <w:bookmarkEnd w:id="102"/>
      <w:r>
        <w:t xml:space="preserve"> resource</w:t>
      </w:r>
      <w:r w:rsidR="00460F53">
        <w:t xml:space="preserve"> operation</w:t>
      </w:r>
      <w:bookmarkEnd w:id="103"/>
    </w:p>
    <w:p w14:paraId="795F0C3F" w14:textId="0048CF04" w:rsidR="00117111" w:rsidRPr="006436AF" w:rsidRDefault="00117111" w:rsidP="00117111">
      <w:bookmarkStart w:id="104"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105" w:name="_Toc68899490"/>
      <w:bookmarkStart w:id="106" w:name="_Toc71214241"/>
      <w:bookmarkStart w:id="107" w:name="_Toc71721915"/>
      <w:bookmarkStart w:id="108" w:name="_Toc74858967"/>
      <w:bookmarkStart w:id="109" w:name="_Toc146626838"/>
      <w:bookmarkStart w:id="110" w:name="_Toc152691183"/>
      <w:bookmarkEnd w:id="104"/>
      <w:r>
        <w:t>5</w:t>
      </w:r>
      <w:r w:rsidRPr="006436AF">
        <w:t>.</w:t>
      </w:r>
      <w:r w:rsidR="006A0153">
        <w:t>2</w:t>
      </w:r>
      <w:r w:rsidRPr="006436AF">
        <w:t>.</w:t>
      </w:r>
      <w:r>
        <w:t>2</w:t>
      </w:r>
      <w:r w:rsidRPr="006436AF">
        <w:t>.3</w:t>
      </w:r>
      <w:r w:rsidRPr="006436AF">
        <w:tab/>
      </w:r>
      <w:r>
        <w:t>Retrieve</w:t>
      </w:r>
      <w:r w:rsidRPr="006436AF">
        <w:t xml:space="preserve"> Content Protocols</w:t>
      </w:r>
      <w:bookmarkEnd w:id="105"/>
      <w:bookmarkEnd w:id="106"/>
      <w:bookmarkEnd w:id="107"/>
      <w:bookmarkEnd w:id="108"/>
      <w:bookmarkEnd w:id="109"/>
      <w:r>
        <w:t xml:space="preserve"> resource</w:t>
      </w:r>
      <w:r w:rsidR="00460F53">
        <w:t xml:space="preserve"> operation</w:t>
      </w:r>
      <w:bookmarkEnd w:id="110"/>
    </w:p>
    <w:p w14:paraId="32939BDD" w14:textId="42A591E5" w:rsidR="00117111" w:rsidRPr="006436AF" w:rsidRDefault="00117111" w:rsidP="00117111">
      <w:bookmarkStart w:id="111"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112" w:name="_Toc68899491"/>
      <w:bookmarkStart w:id="113" w:name="_Toc71214242"/>
      <w:bookmarkStart w:id="114" w:name="_Toc71721916"/>
      <w:bookmarkStart w:id="115" w:name="_Toc74858968"/>
      <w:bookmarkStart w:id="116" w:name="_Toc146626839"/>
      <w:bookmarkEnd w:id="111"/>
    </w:p>
    <w:p w14:paraId="220806E0" w14:textId="6378138B" w:rsidR="00117111" w:rsidRPr="006436AF" w:rsidRDefault="00117111" w:rsidP="00117111">
      <w:pPr>
        <w:pStyle w:val="Heading4"/>
      </w:pPr>
      <w:bookmarkStart w:id="117" w:name="_Toc152691184"/>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112"/>
      <w:bookmarkEnd w:id="113"/>
      <w:bookmarkEnd w:id="114"/>
      <w:bookmarkEnd w:id="115"/>
      <w:bookmarkEnd w:id="116"/>
      <w:r>
        <w:t xml:space="preserve"> resource</w:t>
      </w:r>
      <w:r w:rsidR="00460F53">
        <w:t xml:space="preserve"> operation</w:t>
      </w:r>
      <w:bookmarkEnd w:id="117"/>
    </w:p>
    <w:p w14:paraId="28FC91CC" w14:textId="17DBAC83" w:rsidR="00117111" w:rsidRPr="006436AF" w:rsidRDefault="00117111" w:rsidP="00117111">
      <w:bookmarkStart w:id="118"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119" w:name="_Toc68899492"/>
      <w:bookmarkStart w:id="120" w:name="_Toc71214243"/>
      <w:bookmarkStart w:id="121" w:name="_Toc71721917"/>
      <w:bookmarkStart w:id="122" w:name="_Toc74858969"/>
      <w:bookmarkStart w:id="123" w:name="_Toc146626840"/>
      <w:bookmarkStart w:id="124" w:name="_Toc152691185"/>
      <w:bookmarkEnd w:id="118"/>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119"/>
      <w:bookmarkEnd w:id="120"/>
      <w:bookmarkEnd w:id="121"/>
      <w:bookmarkEnd w:id="122"/>
      <w:bookmarkEnd w:id="123"/>
      <w:r>
        <w:t xml:space="preserve"> resource</w:t>
      </w:r>
      <w:r w:rsidR="00460F53">
        <w:t xml:space="preserve"> operation</w:t>
      </w:r>
      <w:bookmarkEnd w:id="124"/>
    </w:p>
    <w:p w14:paraId="3F1480E2" w14:textId="23384865" w:rsidR="00117111" w:rsidRPr="006436AF" w:rsidRDefault="00117111" w:rsidP="00117111">
      <w:bookmarkStart w:id="125"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126" w:name="_Toc152691186"/>
      <w:bookmarkEnd w:id="125"/>
      <w:r>
        <w:t>5</w:t>
      </w:r>
      <w:r w:rsidR="008659F0" w:rsidRPr="006436AF">
        <w:t>.</w:t>
      </w:r>
      <w:r w:rsidR="006A0153">
        <w:t>2</w:t>
      </w:r>
      <w:r w:rsidR="008659F0" w:rsidRPr="006436AF">
        <w:t>.</w:t>
      </w:r>
      <w:r w:rsidR="00117111">
        <w:t>3</w:t>
      </w:r>
      <w:r w:rsidR="008659F0" w:rsidRPr="006436AF">
        <w:tab/>
        <w:t xml:space="preserve">Provisioning Session </w:t>
      </w:r>
      <w:bookmarkEnd w:id="84"/>
      <w:bookmarkEnd w:id="85"/>
      <w:bookmarkEnd w:id="86"/>
      <w:bookmarkEnd w:id="87"/>
      <w:bookmarkEnd w:id="88"/>
      <w:r w:rsidR="007E218E">
        <w:t>provisioning</w:t>
      </w:r>
      <w:bookmarkEnd w:id="126"/>
    </w:p>
    <w:p w14:paraId="58294E06" w14:textId="541360D5" w:rsidR="008659F0" w:rsidRPr="006436AF" w:rsidRDefault="00A61261" w:rsidP="008659F0">
      <w:pPr>
        <w:pStyle w:val="Heading4"/>
      </w:pPr>
      <w:bookmarkStart w:id="127" w:name="_Toc68899476"/>
      <w:bookmarkStart w:id="128" w:name="_Toc71214227"/>
      <w:bookmarkStart w:id="129" w:name="_Toc71721901"/>
      <w:bookmarkStart w:id="130" w:name="_Toc74858953"/>
      <w:bookmarkStart w:id="131" w:name="_Toc146626823"/>
      <w:bookmarkStart w:id="132" w:name="_Toc152691187"/>
      <w:r>
        <w:t>5</w:t>
      </w:r>
      <w:r w:rsidR="008659F0" w:rsidRPr="006436AF">
        <w:t>.</w:t>
      </w:r>
      <w:r w:rsidR="006A0153">
        <w:t>2</w:t>
      </w:r>
      <w:r w:rsidR="008659F0" w:rsidRPr="006436AF">
        <w:t>.</w:t>
      </w:r>
      <w:r w:rsidR="00117111">
        <w:t>3</w:t>
      </w:r>
      <w:r w:rsidR="008659F0" w:rsidRPr="006436AF">
        <w:t>.1</w:t>
      </w:r>
      <w:r w:rsidR="008659F0" w:rsidRPr="006436AF">
        <w:tab/>
        <w:t>General</w:t>
      </w:r>
      <w:bookmarkEnd w:id="127"/>
      <w:bookmarkEnd w:id="128"/>
      <w:bookmarkEnd w:id="129"/>
      <w:bookmarkEnd w:id="130"/>
      <w:bookmarkEnd w:id="131"/>
      <w:bookmarkEnd w:id="132"/>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33"/>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33"/>
      <w:r w:rsidR="00EC2BFA">
        <w:rPr>
          <w:rStyle w:val="CommentReference"/>
        </w:rPr>
        <w:commentReference w:id="133"/>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134" w:name="_Toc68899477"/>
      <w:bookmarkStart w:id="135" w:name="_Toc71214228"/>
      <w:bookmarkStart w:id="136" w:name="_Toc71721902"/>
      <w:bookmarkStart w:id="137" w:name="_Toc74858954"/>
      <w:bookmarkStart w:id="138"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139" w:name="_Toc152691188"/>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134"/>
      <w:bookmarkEnd w:id="135"/>
      <w:bookmarkEnd w:id="136"/>
      <w:bookmarkEnd w:id="137"/>
      <w:bookmarkEnd w:id="138"/>
      <w:r w:rsidR="00BC569E">
        <w:t xml:space="preserve"> resource</w:t>
      </w:r>
      <w:r w:rsidR="00460F53">
        <w:t xml:space="preserve"> operation</w:t>
      </w:r>
      <w:bookmarkEnd w:id="139"/>
    </w:p>
    <w:p w14:paraId="54895ABD" w14:textId="72CAB6E8" w:rsidR="00117111" w:rsidRDefault="008659F0" w:rsidP="008659F0">
      <w:bookmarkStart w:id="140"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141" w:name="_Toc68899478"/>
      <w:bookmarkStart w:id="142" w:name="_Toc71214229"/>
      <w:bookmarkStart w:id="143" w:name="_Toc71721903"/>
      <w:bookmarkStart w:id="144" w:name="_Toc74858955"/>
      <w:bookmarkStart w:id="145" w:name="_Toc146626825"/>
      <w:bookmarkEnd w:id="140"/>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146" w:name="_Toc152691189"/>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141"/>
      <w:bookmarkEnd w:id="142"/>
      <w:bookmarkEnd w:id="143"/>
      <w:bookmarkEnd w:id="144"/>
      <w:bookmarkEnd w:id="145"/>
      <w:r w:rsidR="00BC569E">
        <w:t>resource</w:t>
      </w:r>
      <w:r w:rsidR="00460F53">
        <w:t xml:space="preserve"> operation</w:t>
      </w:r>
      <w:bookmarkEnd w:id="146"/>
    </w:p>
    <w:p w14:paraId="627FF3C6" w14:textId="737E03E7" w:rsidR="008659F0" w:rsidRPr="006436AF" w:rsidRDefault="008659F0" w:rsidP="008659F0">
      <w:bookmarkStart w:id="147"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148" w:name="_Toc68899479"/>
      <w:bookmarkStart w:id="149" w:name="_Toc71214230"/>
      <w:bookmarkStart w:id="150" w:name="_Toc71721904"/>
      <w:bookmarkStart w:id="151" w:name="_Toc74858956"/>
      <w:bookmarkStart w:id="152" w:name="_Toc146626826"/>
      <w:bookmarkEnd w:id="147"/>
      <w:r>
        <w:lastRenderedPageBreak/>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153" w:name="_Toc152691190"/>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148"/>
      <w:bookmarkEnd w:id="149"/>
      <w:bookmarkEnd w:id="150"/>
      <w:bookmarkEnd w:id="151"/>
      <w:bookmarkEnd w:id="152"/>
      <w:r w:rsidR="00BC569E">
        <w:t>resource</w:t>
      </w:r>
      <w:r w:rsidR="00460F53">
        <w:t xml:space="preserve"> operation</w:t>
      </w:r>
      <w:bookmarkEnd w:id="153"/>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154" w:name="_Toc68899480"/>
      <w:bookmarkStart w:id="155" w:name="_Toc71214231"/>
      <w:bookmarkStart w:id="156" w:name="_Toc71721905"/>
      <w:bookmarkStart w:id="157" w:name="_Toc74858957"/>
      <w:bookmarkStart w:id="158" w:name="_Toc146626827"/>
      <w:bookmarkStart w:id="159" w:name="_Toc152691191"/>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154"/>
      <w:bookmarkEnd w:id="155"/>
      <w:bookmarkEnd w:id="156"/>
      <w:bookmarkEnd w:id="157"/>
      <w:bookmarkEnd w:id="158"/>
      <w:r w:rsidR="00BC569E">
        <w:t xml:space="preserve"> resource</w:t>
      </w:r>
      <w:r w:rsidR="00460F53">
        <w:t xml:space="preserve"> operation</w:t>
      </w:r>
      <w:bookmarkEnd w:id="159"/>
    </w:p>
    <w:p w14:paraId="188E6A9D" w14:textId="155C482E" w:rsidR="0078538C" w:rsidRDefault="008659F0" w:rsidP="008659F0">
      <w:bookmarkStart w:id="160"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and destroy any subresources</w:t>
      </w:r>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161" w:name="_Toc68899499"/>
      <w:bookmarkStart w:id="162" w:name="_Toc71214250"/>
      <w:bookmarkStart w:id="163" w:name="_Toc71721924"/>
      <w:bookmarkStart w:id="164" w:name="_Toc74858976"/>
      <w:bookmarkStart w:id="165" w:name="_Toc146626847"/>
      <w:bookmarkStart w:id="166" w:name="_Toc68899481"/>
      <w:bookmarkStart w:id="167" w:name="_Toc71214232"/>
      <w:bookmarkStart w:id="168" w:name="_Toc71721906"/>
      <w:bookmarkStart w:id="169" w:name="_Toc74858958"/>
      <w:bookmarkStart w:id="170" w:name="_Toc146626828"/>
      <w:bookmarkEnd w:id="160"/>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171" w:name="_Toc152691192"/>
      <w:r>
        <w:t>5</w:t>
      </w:r>
      <w:r w:rsidRPr="006436AF">
        <w:t>.</w:t>
      </w:r>
      <w:r w:rsidR="006A0153">
        <w:t>2</w:t>
      </w:r>
      <w:r w:rsidRPr="006436AF">
        <w:t>.</w:t>
      </w:r>
      <w:r>
        <w:t>4</w:t>
      </w:r>
      <w:r w:rsidRPr="006436AF">
        <w:tab/>
        <w:t xml:space="preserve">Server Certificate </w:t>
      </w:r>
      <w:r>
        <w:t>p</w:t>
      </w:r>
      <w:r w:rsidRPr="006436AF">
        <w:t>rovisioning</w:t>
      </w:r>
      <w:bookmarkEnd w:id="161"/>
      <w:bookmarkEnd w:id="162"/>
      <w:bookmarkEnd w:id="163"/>
      <w:bookmarkEnd w:id="164"/>
      <w:bookmarkEnd w:id="165"/>
      <w:bookmarkEnd w:id="171"/>
    </w:p>
    <w:p w14:paraId="14F701A1" w14:textId="2A9B8947" w:rsidR="00563BB7" w:rsidRPr="006436AF" w:rsidRDefault="006272AA" w:rsidP="00563BB7">
      <w:pPr>
        <w:pStyle w:val="Heading4"/>
      </w:pPr>
      <w:bookmarkStart w:id="172" w:name="_Toc68899500"/>
      <w:bookmarkStart w:id="173" w:name="_Toc71214251"/>
      <w:bookmarkStart w:id="174" w:name="_Toc71721925"/>
      <w:bookmarkStart w:id="175" w:name="_Toc74858977"/>
      <w:bookmarkStart w:id="176" w:name="_Toc146626848"/>
      <w:bookmarkStart w:id="177" w:name="_Toc152691193"/>
      <w:r>
        <w:t>5</w:t>
      </w:r>
      <w:r w:rsidR="00563BB7" w:rsidRPr="006436AF">
        <w:t>.</w:t>
      </w:r>
      <w:r w:rsidR="006A0153">
        <w:t>2</w:t>
      </w:r>
      <w:r w:rsidR="00563BB7" w:rsidRPr="006436AF">
        <w:t>.</w:t>
      </w:r>
      <w:r>
        <w:t>4</w:t>
      </w:r>
      <w:r w:rsidR="00563BB7" w:rsidRPr="006436AF">
        <w:t>.1</w:t>
      </w:r>
      <w:r w:rsidR="00563BB7" w:rsidRPr="006436AF">
        <w:tab/>
        <w:t>General</w:t>
      </w:r>
      <w:bookmarkEnd w:id="172"/>
      <w:bookmarkEnd w:id="173"/>
      <w:bookmarkEnd w:id="174"/>
      <w:bookmarkEnd w:id="175"/>
      <w:bookmarkEnd w:id="176"/>
      <w:bookmarkEnd w:id="177"/>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xMB-U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eMBMS,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178" w:name="_Toc68899501"/>
      <w:bookmarkStart w:id="179" w:name="_Toc71214252"/>
      <w:bookmarkStart w:id="180" w:name="_Toc71721926"/>
      <w:bookmarkStart w:id="181" w:name="_Toc74858978"/>
      <w:bookmarkStart w:id="182"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83" w:name="_Toc152691194"/>
      <w:r>
        <w:t>5</w:t>
      </w:r>
      <w:r w:rsidR="00563BB7" w:rsidRPr="006436AF">
        <w:t>.</w:t>
      </w:r>
      <w:r w:rsidR="006A0153">
        <w:t>2</w:t>
      </w:r>
      <w:r w:rsidR="00563BB7" w:rsidRPr="006436AF">
        <w:t>.</w:t>
      </w:r>
      <w:r>
        <w:t>4</w:t>
      </w:r>
      <w:r w:rsidR="00563BB7" w:rsidRPr="006436AF">
        <w:t>.2</w:t>
      </w:r>
      <w:r w:rsidR="00563BB7" w:rsidRPr="006436AF">
        <w:tab/>
        <w:t>Create Server Certificate</w:t>
      </w:r>
      <w:bookmarkEnd w:id="178"/>
      <w:bookmarkEnd w:id="179"/>
      <w:bookmarkEnd w:id="180"/>
      <w:bookmarkEnd w:id="181"/>
      <w:bookmarkEnd w:id="182"/>
      <w:r w:rsidR="004E161D">
        <w:t xml:space="preserve"> resource</w:t>
      </w:r>
      <w:r w:rsidR="00460F53">
        <w:t xml:space="preserve"> operation</w:t>
      </w:r>
      <w:bookmarkEnd w:id="183"/>
    </w:p>
    <w:p w14:paraId="29713229" w14:textId="1FA67141" w:rsidR="00563BB7" w:rsidRPr="006436AF" w:rsidRDefault="00563BB7" w:rsidP="00563BB7">
      <w:bookmarkStart w:id="184"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184"/>
    <w:p w14:paraId="2A43205A" w14:textId="71114A00" w:rsidR="00563BB7" w:rsidRPr="006436AF" w:rsidRDefault="00563BB7" w:rsidP="00563BB7">
      <w:pPr>
        <w:pStyle w:val="NO"/>
      </w:pPr>
      <w:r w:rsidRPr="006436AF">
        <w:lastRenderedPageBreak/>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185" w:name="_Toc68899502"/>
      <w:bookmarkStart w:id="186" w:name="_Toc71214253"/>
      <w:bookmarkStart w:id="187" w:name="_Toc71721927"/>
      <w:bookmarkStart w:id="188" w:name="_Toc74858979"/>
      <w:bookmarkStart w:id="189"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190" w:name="_Toc152691195"/>
      <w:r>
        <w:t>5</w:t>
      </w:r>
      <w:r w:rsidR="00563BB7" w:rsidRPr="006436AF">
        <w:t>.</w:t>
      </w:r>
      <w:r w:rsidR="006A0153">
        <w:t>2</w:t>
      </w:r>
      <w:r w:rsidR="00563BB7" w:rsidRPr="006436AF">
        <w:t>.</w:t>
      </w:r>
      <w:r>
        <w:t>4</w:t>
      </w:r>
      <w:r w:rsidR="00563BB7" w:rsidRPr="006436AF">
        <w:t>.3</w:t>
      </w:r>
      <w:r w:rsidR="00563BB7" w:rsidRPr="006436AF">
        <w:tab/>
        <w:t>Reserve Server Certificate</w:t>
      </w:r>
      <w:bookmarkEnd w:id="185"/>
      <w:bookmarkEnd w:id="186"/>
      <w:bookmarkEnd w:id="187"/>
      <w:bookmarkEnd w:id="188"/>
      <w:bookmarkEnd w:id="189"/>
      <w:r w:rsidR="004E161D">
        <w:t xml:space="preserve"> resource</w:t>
      </w:r>
      <w:r w:rsidR="00460F53">
        <w:t xml:space="preserve"> operation</w:t>
      </w:r>
      <w:bookmarkEnd w:id="190"/>
    </w:p>
    <w:p w14:paraId="43B868D7" w14:textId="5E1DF4ED" w:rsidR="00563BB7" w:rsidRPr="006436AF" w:rsidRDefault="00563BB7" w:rsidP="00563BB7">
      <w:bookmarkStart w:id="191"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192" w:name="_Toc68899504"/>
      <w:bookmarkStart w:id="193" w:name="_Toc71214255"/>
      <w:bookmarkStart w:id="194" w:name="_Toc71721929"/>
      <w:bookmarkStart w:id="195" w:name="_Toc74858981"/>
      <w:bookmarkStart w:id="196" w:name="_Toc146626852"/>
      <w:bookmarkStart w:id="197" w:name="_Toc68899503"/>
      <w:bookmarkStart w:id="198" w:name="_Toc71214254"/>
      <w:bookmarkStart w:id="199" w:name="_Toc71721928"/>
      <w:bookmarkStart w:id="200" w:name="_Toc74858980"/>
      <w:bookmarkStart w:id="201" w:name="_Toc146626851"/>
      <w:bookmarkEnd w:id="191"/>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202" w:name="_Toc152691196"/>
      <w:r>
        <w:t>5</w:t>
      </w:r>
      <w:r w:rsidRPr="006436AF">
        <w:t>.</w:t>
      </w:r>
      <w:r w:rsidR="006A0153">
        <w:t>2</w:t>
      </w:r>
      <w:r w:rsidRPr="006436AF">
        <w:t>.</w:t>
      </w:r>
      <w:r>
        <w:t>4</w:t>
      </w:r>
      <w:r w:rsidRPr="006436AF">
        <w:t>.</w:t>
      </w:r>
      <w:r>
        <w:t>4</w:t>
      </w:r>
      <w:r w:rsidRPr="006436AF">
        <w:tab/>
        <w:t>Upload Server Certificate</w:t>
      </w:r>
      <w:bookmarkEnd w:id="192"/>
      <w:bookmarkEnd w:id="193"/>
      <w:bookmarkEnd w:id="194"/>
      <w:bookmarkEnd w:id="195"/>
      <w:bookmarkEnd w:id="196"/>
      <w:r w:rsidR="004E161D">
        <w:t xml:space="preserve"> resource</w:t>
      </w:r>
      <w:r w:rsidR="00460F53">
        <w:t xml:space="preserve"> operation</w:t>
      </w:r>
      <w:bookmarkEnd w:id="202"/>
    </w:p>
    <w:p w14:paraId="379B223F" w14:textId="672BC45C" w:rsidR="00D23851" w:rsidRPr="006436AF" w:rsidRDefault="00D23851" w:rsidP="00D23851">
      <w:bookmarkStart w:id="203"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204" w:name="_Toc152691197"/>
      <w:bookmarkEnd w:id="203"/>
      <w:r>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97"/>
      <w:bookmarkEnd w:id="198"/>
      <w:bookmarkEnd w:id="199"/>
      <w:bookmarkEnd w:id="200"/>
      <w:bookmarkEnd w:id="201"/>
      <w:r w:rsidR="004E161D">
        <w:t xml:space="preserve"> resource</w:t>
      </w:r>
      <w:r w:rsidR="00460F53">
        <w:t xml:space="preserve"> operation</w:t>
      </w:r>
      <w:bookmarkEnd w:id="204"/>
    </w:p>
    <w:p w14:paraId="5147244B" w14:textId="663B2AD2" w:rsidR="00B7715D" w:rsidRDefault="00563BB7" w:rsidP="00563BB7">
      <w:bookmarkStart w:id="205"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lastRenderedPageBreak/>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206" w:name="_Toc68899505"/>
      <w:bookmarkStart w:id="207" w:name="_Toc71214256"/>
      <w:bookmarkStart w:id="208" w:name="_Toc71721930"/>
      <w:bookmarkStart w:id="209" w:name="_Toc74858982"/>
      <w:bookmarkStart w:id="210" w:name="_Toc146626853"/>
      <w:bookmarkStart w:id="211" w:name="_Toc152691198"/>
      <w:bookmarkEnd w:id="205"/>
      <w:r>
        <w:t>5</w:t>
      </w:r>
      <w:r w:rsidR="00563BB7" w:rsidRPr="006436AF">
        <w:t>.</w:t>
      </w:r>
      <w:r w:rsidR="00087562">
        <w:t>2</w:t>
      </w:r>
      <w:r w:rsidR="00563BB7" w:rsidRPr="006436AF">
        <w:t>.</w:t>
      </w:r>
      <w:r>
        <w:t>4</w:t>
      </w:r>
      <w:r w:rsidR="00563BB7" w:rsidRPr="006436AF">
        <w:t>.6</w:t>
      </w:r>
      <w:r w:rsidR="00563BB7" w:rsidRPr="006436AF">
        <w:tab/>
        <w:t>Update Server Certificate</w:t>
      </w:r>
      <w:bookmarkEnd w:id="206"/>
      <w:bookmarkEnd w:id="207"/>
      <w:bookmarkEnd w:id="208"/>
      <w:bookmarkEnd w:id="209"/>
      <w:bookmarkEnd w:id="210"/>
      <w:r w:rsidR="004E161D">
        <w:t xml:space="preserve"> resource</w:t>
      </w:r>
      <w:r w:rsidR="00460F53">
        <w:t xml:space="preserve"> operation</w:t>
      </w:r>
      <w:bookmarkEnd w:id="211"/>
    </w:p>
    <w:p w14:paraId="679412FC" w14:textId="19C4980A" w:rsidR="00563BB7" w:rsidRPr="006436AF" w:rsidRDefault="001B6D96" w:rsidP="00563BB7">
      <w:bookmarkStart w:id="212"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212"/>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213" w:name="_Toc68899506"/>
      <w:bookmarkStart w:id="214" w:name="_Toc71214257"/>
      <w:bookmarkStart w:id="215" w:name="_Toc71721931"/>
      <w:bookmarkStart w:id="216" w:name="_Toc74858983"/>
      <w:bookmarkStart w:id="217" w:name="_Toc146626854"/>
      <w:bookmarkStart w:id="218" w:name="_Toc152691199"/>
      <w:r>
        <w:t>5</w:t>
      </w:r>
      <w:r w:rsidR="00563BB7" w:rsidRPr="006436AF">
        <w:t>.</w:t>
      </w:r>
      <w:r w:rsidR="00087562">
        <w:t>2</w:t>
      </w:r>
      <w:r w:rsidR="00563BB7" w:rsidRPr="006436AF">
        <w:t>.</w:t>
      </w:r>
      <w:r>
        <w:t>4</w:t>
      </w:r>
      <w:r w:rsidR="00563BB7" w:rsidRPr="006436AF">
        <w:t>.7</w:t>
      </w:r>
      <w:r w:rsidR="00563BB7" w:rsidRPr="006436AF">
        <w:tab/>
        <w:t>Destroy Server Certificate</w:t>
      </w:r>
      <w:bookmarkEnd w:id="213"/>
      <w:bookmarkEnd w:id="214"/>
      <w:bookmarkEnd w:id="215"/>
      <w:bookmarkEnd w:id="216"/>
      <w:bookmarkEnd w:id="217"/>
      <w:r w:rsidR="004E161D">
        <w:t xml:space="preserve"> resource</w:t>
      </w:r>
      <w:r w:rsidR="00460F53">
        <w:t xml:space="preserve"> operation</w:t>
      </w:r>
      <w:bookmarkEnd w:id="218"/>
    </w:p>
    <w:p w14:paraId="51CB3B8A" w14:textId="4E32F4BD" w:rsidR="00F52C5F" w:rsidRDefault="00563BB7" w:rsidP="00563BB7">
      <w:bookmarkStart w:id="219"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220" w:name="_Toc68899493"/>
      <w:bookmarkStart w:id="221" w:name="_Toc71214244"/>
      <w:bookmarkStart w:id="222" w:name="_Toc71721918"/>
      <w:bookmarkStart w:id="223" w:name="_Toc74858970"/>
      <w:bookmarkStart w:id="224" w:name="_Toc146626841"/>
      <w:bookmarkEnd w:id="219"/>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225" w:name="_Toc152691200"/>
      <w:r>
        <w:t>5</w:t>
      </w:r>
      <w:r w:rsidRPr="006436AF">
        <w:t>.</w:t>
      </w:r>
      <w:r w:rsidR="00087562">
        <w:t>2</w:t>
      </w:r>
      <w:r w:rsidRPr="006436AF">
        <w:t>.5</w:t>
      </w:r>
      <w:r w:rsidRPr="006436AF">
        <w:tab/>
        <w:t xml:space="preserve">Content Preparation </w:t>
      </w:r>
      <w:r>
        <w:t>p</w:t>
      </w:r>
      <w:r w:rsidRPr="006436AF">
        <w:t>rovisioning</w:t>
      </w:r>
      <w:bookmarkEnd w:id="220"/>
      <w:bookmarkEnd w:id="221"/>
      <w:bookmarkEnd w:id="222"/>
      <w:bookmarkEnd w:id="223"/>
      <w:bookmarkEnd w:id="224"/>
      <w:bookmarkEnd w:id="225"/>
    </w:p>
    <w:p w14:paraId="61FD38E1" w14:textId="33F4AB3F" w:rsidR="00563BB7" w:rsidRPr="006436AF" w:rsidRDefault="004E161D" w:rsidP="00563BB7">
      <w:pPr>
        <w:pStyle w:val="Heading4"/>
      </w:pPr>
      <w:bookmarkStart w:id="226" w:name="_Toc68899494"/>
      <w:bookmarkStart w:id="227" w:name="_Toc71214245"/>
      <w:bookmarkStart w:id="228" w:name="_Toc71721919"/>
      <w:bookmarkStart w:id="229" w:name="_Toc74858971"/>
      <w:bookmarkStart w:id="230" w:name="_Toc146626842"/>
      <w:bookmarkStart w:id="231" w:name="_Toc152691201"/>
      <w:r>
        <w:t>5</w:t>
      </w:r>
      <w:r w:rsidR="00563BB7" w:rsidRPr="006436AF">
        <w:t>.</w:t>
      </w:r>
      <w:r w:rsidR="00087562">
        <w:t>2</w:t>
      </w:r>
      <w:r w:rsidR="00563BB7" w:rsidRPr="006436AF">
        <w:t>.5.1</w:t>
      </w:r>
      <w:r w:rsidR="00563BB7" w:rsidRPr="006436AF">
        <w:tab/>
        <w:t>General</w:t>
      </w:r>
      <w:bookmarkEnd w:id="226"/>
      <w:bookmarkEnd w:id="227"/>
      <w:bookmarkEnd w:id="228"/>
      <w:bookmarkEnd w:id="229"/>
      <w:bookmarkEnd w:id="230"/>
      <w:bookmarkEnd w:id="231"/>
    </w:p>
    <w:p w14:paraId="4A7BF09F" w14:textId="47E01F31"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232" w:name="_Toc68899495"/>
      <w:bookmarkStart w:id="233" w:name="_Toc71214246"/>
      <w:bookmarkStart w:id="234" w:name="_Toc71721920"/>
      <w:bookmarkStart w:id="235" w:name="_Toc74858972"/>
      <w:bookmarkStart w:id="236"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237" w:name="_Toc152691202"/>
      <w:r>
        <w:t>5</w:t>
      </w:r>
      <w:r w:rsidR="00563BB7" w:rsidRPr="006436AF">
        <w:t>.</w:t>
      </w:r>
      <w:r w:rsidR="00087562">
        <w:t>2</w:t>
      </w:r>
      <w:r w:rsidR="00563BB7" w:rsidRPr="006436AF">
        <w:t>.5.2</w:t>
      </w:r>
      <w:r w:rsidR="00563BB7" w:rsidRPr="006436AF">
        <w:tab/>
        <w:t>Create Content Preparation Template</w:t>
      </w:r>
      <w:bookmarkEnd w:id="232"/>
      <w:bookmarkEnd w:id="233"/>
      <w:bookmarkEnd w:id="234"/>
      <w:bookmarkEnd w:id="235"/>
      <w:bookmarkEnd w:id="236"/>
      <w:r w:rsidR="0078538C">
        <w:t xml:space="preserve"> resource</w:t>
      </w:r>
      <w:r w:rsidR="00460F53">
        <w:t xml:space="preserve"> operation</w:t>
      </w:r>
      <w:bookmarkEnd w:id="237"/>
    </w:p>
    <w:p w14:paraId="73D817CC" w14:textId="7A69C0AF" w:rsidR="00563BB7" w:rsidRPr="006436AF" w:rsidRDefault="00563BB7" w:rsidP="00563BB7">
      <w:bookmarkStart w:id="238"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lastRenderedPageBreak/>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26C984E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r w:rsidR="001D40DC">
        <w:t xml:space="preserve"> </w:t>
      </w:r>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239" w:name="_Toc68899496"/>
      <w:bookmarkStart w:id="240" w:name="_Toc71214247"/>
      <w:bookmarkStart w:id="241" w:name="_Toc71721921"/>
      <w:bookmarkStart w:id="242" w:name="_Toc74858973"/>
      <w:bookmarkStart w:id="243" w:name="_Toc146626844"/>
      <w:bookmarkStart w:id="244" w:name="_Toc152691203"/>
      <w:bookmarkEnd w:id="238"/>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239"/>
      <w:bookmarkEnd w:id="240"/>
      <w:bookmarkEnd w:id="241"/>
      <w:bookmarkEnd w:id="242"/>
      <w:bookmarkEnd w:id="243"/>
      <w:r w:rsidR="0078538C">
        <w:t xml:space="preserve"> resource</w:t>
      </w:r>
      <w:r w:rsidR="00460F53">
        <w:t xml:space="preserve"> operation</w:t>
      </w:r>
      <w:bookmarkEnd w:id="244"/>
    </w:p>
    <w:p w14:paraId="72DF9A3C" w14:textId="06932F52" w:rsidR="00563BB7" w:rsidRPr="006436AF" w:rsidRDefault="00563BB7" w:rsidP="00563BB7">
      <w:bookmarkStart w:id="245"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246" w:name="_Toc68899497"/>
      <w:bookmarkStart w:id="247" w:name="_Toc71214248"/>
      <w:bookmarkStart w:id="248" w:name="_Toc71721922"/>
      <w:bookmarkStart w:id="249" w:name="_Toc74858974"/>
      <w:bookmarkStart w:id="250" w:name="_Toc146626845"/>
      <w:bookmarkStart w:id="251" w:name="_Toc152691204"/>
      <w:bookmarkEnd w:id="245"/>
      <w:r>
        <w:t>5</w:t>
      </w:r>
      <w:r w:rsidR="00563BB7" w:rsidRPr="006436AF">
        <w:t>.</w:t>
      </w:r>
      <w:r w:rsidR="00087562">
        <w:t>2</w:t>
      </w:r>
      <w:r w:rsidR="00563BB7" w:rsidRPr="006436AF">
        <w:t>.5.4</w:t>
      </w:r>
      <w:r w:rsidR="00563BB7" w:rsidRPr="006436AF">
        <w:tab/>
        <w:t>Update Content Preparation Template</w:t>
      </w:r>
      <w:bookmarkEnd w:id="246"/>
      <w:bookmarkEnd w:id="247"/>
      <w:bookmarkEnd w:id="248"/>
      <w:bookmarkEnd w:id="249"/>
      <w:bookmarkEnd w:id="250"/>
      <w:r w:rsidR="0078538C">
        <w:t xml:space="preserve"> resource</w:t>
      </w:r>
      <w:r w:rsidR="00460F53">
        <w:t xml:space="preserve"> operation</w:t>
      </w:r>
      <w:bookmarkEnd w:id="251"/>
    </w:p>
    <w:p w14:paraId="654CFA75" w14:textId="10098B2C" w:rsidR="00563BB7" w:rsidRPr="006436AF" w:rsidRDefault="004E161D" w:rsidP="00563BB7">
      <w:bookmarkStart w:id="252"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253" w:name="_Toc68899498"/>
      <w:bookmarkStart w:id="254" w:name="_Toc71214249"/>
      <w:bookmarkStart w:id="255" w:name="_Toc71721923"/>
      <w:bookmarkStart w:id="256" w:name="_Toc74858975"/>
      <w:bookmarkStart w:id="257" w:name="_Toc146626846"/>
      <w:bookmarkEnd w:id="252"/>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258" w:name="_Toc152691205"/>
      <w:r>
        <w:t>5</w:t>
      </w:r>
      <w:r w:rsidR="00563BB7" w:rsidRPr="006436AF">
        <w:t>.</w:t>
      </w:r>
      <w:r w:rsidR="00087562">
        <w:t>2</w:t>
      </w:r>
      <w:r w:rsidR="00563BB7" w:rsidRPr="006436AF">
        <w:t>.5.5</w:t>
      </w:r>
      <w:r w:rsidR="00563BB7" w:rsidRPr="006436AF">
        <w:tab/>
        <w:t>Destroy Content Preparation Template</w:t>
      </w:r>
      <w:bookmarkEnd w:id="253"/>
      <w:bookmarkEnd w:id="254"/>
      <w:bookmarkEnd w:id="255"/>
      <w:bookmarkEnd w:id="256"/>
      <w:bookmarkEnd w:id="257"/>
      <w:r w:rsidR="0078538C">
        <w:t xml:space="preserve"> resource</w:t>
      </w:r>
      <w:r w:rsidR="00460F53">
        <w:t xml:space="preserve"> operation</w:t>
      </w:r>
      <w:bookmarkEnd w:id="258"/>
    </w:p>
    <w:p w14:paraId="3DDE10C9" w14:textId="698EE979" w:rsidR="00563BB7" w:rsidRPr="006436AF" w:rsidRDefault="00563BB7" w:rsidP="00563BB7">
      <w:bookmarkStart w:id="259"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260" w:name="_Toc146626873"/>
      <w:bookmarkStart w:id="261" w:name="_Toc68899507"/>
      <w:bookmarkStart w:id="262" w:name="_Toc71214258"/>
      <w:bookmarkStart w:id="263" w:name="_Toc71721932"/>
      <w:bookmarkStart w:id="264" w:name="_Toc74858984"/>
      <w:bookmarkStart w:id="265" w:name="_Toc146626855"/>
      <w:bookmarkStart w:id="266" w:name="_Toc152691206"/>
      <w:bookmarkEnd w:id="166"/>
      <w:bookmarkEnd w:id="167"/>
      <w:bookmarkEnd w:id="168"/>
      <w:bookmarkEnd w:id="169"/>
      <w:bookmarkEnd w:id="170"/>
      <w:bookmarkEnd w:id="259"/>
      <w:r>
        <w:t>5</w:t>
      </w:r>
      <w:r w:rsidRPr="006436AF">
        <w:t>.</w:t>
      </w:r>
      <w:r w:rsidR="00087562">
        <w:t>2</w:t>
      </w:r>
      <w:r w:rsidRPr="006436AF">
        <w:t>.</w:t>
      </w:r>
      <w:r>
        <w:t>6</w:t>
      </w:r>
      <w:r w:rsidRPr="006436AF">
        <w:tab/>
        <w:t xml:space="preserve">Edge Resources </w:t>
      </w:r>
      <w:r>
        <w:t>p</w:t>
      </w:r>
      <w:r w:rsidRPr="006436AF">
        <w:t>rovisioning</w:t>
      </w:r>
      <w:bookmarkEnd w:id="260"/>
      <w:bookmarkEnd w:id="266"/>
    </w:p>
    <w:p w14:paraId="630D6B77" w14:textId="03A6642B" w:rsidR="00AA63B6" w:rsidRPr="006436AF" w:rsidRDefault="00AA63B6" w:rsidP="00AA63B6">
      <w:pPr>
        <w:pStyle w:val="Heading4"/>
      </w:pPr>
      <w:bookmarkStart w:id="267" w:name="_Toc146626874"/>
      <w:bookmarkStart w:id="268" w:name="_Toc152691207"/>
      <w:r>
        <w:t>5</w:t>
      </w:r>
      <w:r w:rsidRPr="006436AF">
        <w:t>.</w:t>
      </w:r>
      <w:r w:rsidR="00087562">
        <w:t>2</w:t>
      </w:r>
      <w:r w:rsidRPr="006436AF">
        <w:t>.</w:t>
      </w:r>
      <w:r>
        <w:t>6</w:t>
      </w:r>
      <w:r w:rsidRPr="006436AF">
        <w:t>.1</w:t>
      </w:r>
      <w:r w:rsidRPr="006436AF">
        <w:tab/>
        <w:t>General</w:t>
      </w:r>
      <w:bookmarkEnd w:id="267"/>
      <w:bookmarkEnd w:id="268"/>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64E5D8B1" w:rsidR="00AA63B6" w:rsidRPr="006436AF" w:rsidRDefault="00AA63B6" w:rsidP="00AA63B6">
      <w:pPr>
        <w:pStyle w:val="NO"/>
      </w:pPr>
      <w:r w:rsidRPr="006436AF">
        <w:t>NOTE:</w:t>
      </w:r>
      <w:r w:rsidRPr="006436AF">
        <w:tab/>
        <w:t xml:space="preserve">The requirements </w:t>
      </w:r>
      <w:r w:rsidR="004E161D">
        <w:t>for</w:t>
      </w:r>
      <w:r w:rsidRPr="006436AF">
        <w:t xml:space="preserve"> an edge-enabled </w:t>
      </w:r>
      <w:r w:rsidR="00232275">
        <w:t>Media</w:t>
      </w:r>
      <w:r w:rsidRPr="006436AF">
        <w:t> AF are defined in clause 4.5.2 of TS 26.501 [</w:t>
      </w:r>
      <w:r w:rsidR="004E161D" w:rsidRPr="004E161D">
        <w:rPr>
          <w:highlight w:val="yellow"/>
        </w:rPr>
        <w:t>26501</w:t>
      </w:r>
      <w:r w:rsidRPr="006436AF">
        <w:t>].</w:t>
      </w:r>
    </w:p>
    <w:p w14:paraId="5A3001D5" w14:textId="5CC15C66" w:rsidR="00DD5141" w:rsidRDefault="00DD5141" w:rsidP="00DD5141">
      <w:bookmarkStart w:id="269" w:name="_Toc146626875"/>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270" w:name="_Toc152691208"/>
      <w:r>
        <w:t>5</w:t>
      </w:r>
      <w:r w:rsidRPr="006436AF">
        <w:t>.</w:t>
      </w:r>
      <w:r w:rsidR="00087562">
        <w:t>2</w:t>
      </w:r>
      <w:r w:rsidRPr="006436AF">
        <w:t>.</w:t>
      </w:r>
      <w:r>
        <w:t>6</w:t>
      </w:r>
      <w:r w:rsidRPr="006436AF">
        <w:t>.2</w:t>
      </w:r>
      <w:r w:rsidRPr="006436AF">
        <w:tab/>
        <w:t>Create Edge Resources Configuration</w:t>
      </w:r>
      <w:bookmarkEnd w:id="269"/>
      <w:r w:rsidR="004E161D">
        <w:t xml:space="preserve"> resource</w:t>
      </w:r>
      <w:r w:rsidR="00460F53">
        <w:t xml:space="preserve"> operation</w:t>
      </w:r>
      <w:bookmarkEnd w:id="270"/>
    </w:p>
    <w:p w14:paraId="4DA5ABF1" w14:textId="1945E32B" w:rsidR="00AA63B6" w:rsidRPr="006436AF" w:rsidRDefault="00AA63B6" w:rsidP="00DD06C2">
      <w:pPr>
        <w:keepLines/>
      </w:pPr>
      <w:bookmarkStart w:id="271"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272" w:name="_MCCTEMPBM_CRPT71130098___7"/>
      <w:bookmarkEnd w:id="271"/>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273" w:name="_MCCTEMPBM_CRPT71130099___7"/>
      <w:bookmarkEnd w:id="272"/>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274" w:name="_Toc146626876"/>
      <w:bookmarkEnd w:id="273"/>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275" w:name="_Toc152691209"/>
      <w:r>
        <w:t>5</w:t>
      </w:r>
      <w:r w:rsidRPr="006436AF">
        <w:t>.3.</w:t>
      </w:r>
      <w:r>
        <w:t>6</w:t>
      </w:r>
      <w:r w:rsidRPr="006436AF">
        <w:t>.3</w:t>
      </w:r>
      <w:r w:rsidRPr="006436AF">
        <w:tab/>
      </w:r>
      <w:r w:rsidR="00F11614">
        <w:t>Retrieve</w:t>
      </w:r>
      <w:r w:rsidRPr="006436AF">
        <w:t xml:space="preserve"> Edge Resources Configuration</w:t>
      </w:r>
      <w:bookmarkEnd w:id="274"/>
      <w:r w:rsidR="00460F53">
        <w:t xml:space="preserve"> resource operation</w:t>
      </w:r>
      <w:bookmarkEnd w:id="275"/>
    </w:p>
    <w:p w14:paraId="6DF2D36E" w14:textId="38E01DC4" w:rsidR="00AA63B6" w:rsidRPr="006436AF" w:rsidRDefault="00AA63B6" w:rsidP="00AA63B6">
      <w:bookmarkStart w:id="276"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277" w:name="_Toc146626877"/>
      <w:bookmarkStart w:id="278" w:name="_Toc152691210"/>
      <w:bookmarkEnd w:id="276"/>
      <w:r>
        <w:t>5</w:t>
      </w:r>
      <w:r w:rsidRPr="006436AF">
        <w:t>.</w:t>
      </w:r>
      <w:r w:rsidR="00087562">
        <w:t>2</w:t>
      </w:r>
      <w:r w:rsidRPr="006436AF">
        <w:t>.</w:t>
      </w:r>
      <w:r>
        <w:t>6</w:t>
      </w:r>
      <w:r w:rsidRPr="006436AF">
        <w:t>.4</w:t>
      </w:r>
      <w:r w:rsidRPr="006436AF">
        <w:tab/>
        <w:t>Update Edge Resources Configuration</w:t>
      </w:r>
      <w:bookmarkEnd w:id="277"/>
      <w:r w:rsidR="00460F53">
        <w:t xml:space="preserve"> resource operation</w:t>
      </w:r>
      <w:bookmarkEnd w:id="278"/>
    </w:p>
    <w:p w14:paraId="355201A0" w14:textId="14310010" w:rsidR="00AA63B6" w:rsidRPr="006436AF" w:rsidRDefault="00FF3195" w:rsidP="00AA63B6">
      <w:bookmarkStart w:id="279"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280" w:name="_Toc146626878"/>
      <w:bookmarkStart w:id="281" w:name="_Toc152691211"/>
      <w:bookmarkEnd w:id="279"/>
      <w:r>
        <w:t>5</w:t>
      </w:r>
      <w:r w:rsidRPr="006436AF">
        <w:t>.</w:t>
      </w:r>
      <w:r w:rsidR="00087562">
        <w:t>2</w:t>
      </w:r>
      <w:r w:rsidRPr="006436AF">
        <w:t>.</w:t>
      </w:r>
      <w:r>
        <w:t>6</w:t>
      </w:r>
      <w:r w:rsidRPr="006436AF">
        <w:t>.5</w:t>
      </w:r>
      <w:r w:rsidRPr="006436AF">
        <w:tab/>
        <w:t>Destroy Edge Resources Configuration</w:t>
      </w:r>
      <w:bookmarkEnd w:id="280"/>
      <w:r w:rsidR="00460F53">
        <w:t xml:space="preserve"> resource operation</w:t>
      </w:r>
      <w:bookmarkEnd w:id="281"/>
    </w:p>
    <w:p w14:paraId="3EB8E38A" w14:textId="11C5AD12" w:rsidR="00AA63B6" w:rsidRPr="006436AF" w:rsidRDefault="00AA63B6" w:rsidP="00AA63B6">
      <w:bookmarkStart w:id="282"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282"/>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283" w:name="_Toc152691212"/>
      <w:r>
        <w:lastRenderedPageBreak/>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261"/>
      <w:bookmarkEnd w:id="262"/>
      <w:bookmarkEnd w:id="263"/>
      <w:bookmarkEnd w:id="264"/>
      <w:bookmarkEnd w:id="265"/>
      <w:bookmarkEnd w:id="283"/>
    </w:p>
    <w:p w14:paraId="5E9DF37C" w14:textId="72DFE6D4" w:rsidR="008659F0" w:rsidRPr="006436AF" w:rsidRDefault="00AA63B6" w:rsidP="008659F0">
      <w:pPr>
        <w:pStyle w:val="Heading4"/>
      </w:pPr>
      <w:bookmarkStart w:id="284" w:name="_Toc68899508"/>
      <w:bookmarkStart w:id="285" w:name="_Toc71214259"/>
      <w:bookmarkStart w:id="286" w:name="_Toc71721933"/>
      <w:bookmarkStart w:id="287" w:name="_Toc74858985"/>
      <w:bookmarkStart w:id="288" w:name="_Toc146626856"/>
      <w:bookmarkStart w:id="289" w:name="_Toc152691213"/>
      <w:r>
        <w:t>5</w:t>
      </w:r>
      <w:r w:rsidR="008659F0" w:rsidRPr="006436AF">
        <w:t>.</w:t>
      </w:r>
      <w:r w:rsidR="00087562">
        <w:t>2</w:t>
      </w:r>
      <w:r w:rsidR="008659F0" w:rsidRPr="006436AF">
        <w:t>.7.1</w:t>
      </w:r>
      <w:r w:rsidR="008659F0" w:rsidRPr="006436AF">
        <w:tab/>
        <w:t>General</w:t>
      </w:r>
      <w:bookmarkEnd w:id="284"/>
      <w:bookmarkEnd w:id="285"/>
      <w:bookmarkEnd w:id="286"/>
      <w:bookmarkEnd w:id="287"/>
      <w:bookmarkEnd w:id="288"/>
      <w:bookmarkEnd w:id="289"/>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20" o:title=""/>
          </v:shape>
          <o:OLEObject Type="Embed" ProgID="Visio.Drawing.15" ShapeID="_x0000_i1027" DrawAspect="Content" ObjectID="_1763304033"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290"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290"/>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291"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292" w:name="_Toc68899509"/>
      <w:bookmarkStart w:id="293" w:name="_Toc71214260"/>
      <w:bookmarkStart w:id="294" w:name="_Toc71721934"/>
      <w:bookmarkStart w:id="295" w:name="_Toc74858986"/>
      <w:bookmarkStart w:id="296" w:name="_Toc146626857"/>
      <w:bookmarkStart w:id="297" w:name="_Toc152691214"/>
      <w:bookmarkEnd w:id="291"/>
      <w:r>
        <w:lastRenderedPageBreak/>
        <w:t>5</w:t>
      </w:r>
      <w:r w:rsidR="008659F0" w:rsidRPr="006436AF">
        <w:t>.</w:t>
      </w:r>
      <w:r w:rsidR="00087562">
        <w:t>2</w:t>
      </w:r>
      <w:r w:rsidR="008659F0" w:rsidRPr="006436AF">
        <w:t>.7.2</w:t>
      </w:r>
      <w:r w:rsidR="008659F0" w:rsidRPr="006436AF">
        <w:tab/>
        <w:t>Create Policy Template</w:t>
      </w:r>
      <w:bookmarkEnd w:id="292"/>
      <w:bookmarkEnd w:id="293"/>
      <w:bookmarkEnd w:id="294"/>
      <w:bookmarkEnd w:id="295"/>
      <w:bookmarkEnd w:id="296"/>
      <w:r w:rsidR="007A7F3E">
        <w:t xml:space="preserve"> resource</w:t>
      </w:r>
      <w:r w:rsidR="00460F53">
        <w:t xml:space="preserve"> operation</w:t>
      </w:r>
      <w:bookmarkEnd w:id="297"/>
    </w:p>
    <w:p w14:paraId="22BF31D2" w14:textId="1FA35335" w:rsidR="008659F0" w:rsidRPr="006436AF" w:rsidRDefault="008659F0" w:rsidP="008659F0">
      <w:bookmarkStart w:id="298"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60B6D8AA" w:rsidR="008659F0" w:rsidRPr="006436AF" w:rsidRDefault="008659F0" w:rsidP="008659F0">
      <w:r w:rsidRPr="006436AF">
        <w:t xml:space="preserve">If the procedure is successful, the </w:t>
      </w:r>
      <w:r w:rsidR="00232275">
        <w:t>Media</w:t>
      </w:r>
      <w:r w:rsidR="00DB7402">
        <w:t> </w:t>
      </w:r>
      <w:r w:rsidRPr="006436AF">
        <w:t xml:space="preserve">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299" w:name="_MCCTEMPBM_CRPT71130083___7"/>
      <w:bookmarkEnd w:id="298"/>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300" w:name="_Toc68899510"/>
      <w:bookmarkStart w:id="301" w:name="_Toc71214261"/>
      <w:bookmarkStart w:id="302" w:name="_Toc71721935"/>
      <w:bookmarkStart w:id="303" w:name="_Toc74858987"/>
      <w:bookmarkStart w:id="304" w:name="_Toc146626858"/>
      <w:bookmarkStart w:id="305" w:name="_Toc152691215"/>
      <w:bookmarkEnd w:id="299"/>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300"/>
      <w:bookmarkEnd w:id="301"/>
      <w:bookmarkEnd w:id="302"/>
      <w:bookmarkEnd w:id="303"/>
      <w:bookmarkEnd w:id="304"/>
      <w:r w:rsidR="007A7F3E">
        <w:t xml:space="preserve"> resource</w:t>
      </w:r>
      <w:r w:rsidR="00460F53">
        <w:t xml:space="preserve"> operation</w:t>
      </w:r>
      <w:bookmarkEnd w:id="305"/>
    </w:p>
    <w:p w14:paraId="286027C7" w14:textId="0C4C0302" w:rsidR="008659F0" w:rsidRPr="006436AF" w:rsidRDefault="008659F0" w:rsidP="008659F0">
      <w:bookmarkStart w:id="306"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307" w:name="_Toc68899511"/>
      <w:bookmarkStart w:id="308" w:name="_Toc71214262"/>
      <w:bookmarkStart w:id="309" w:name="_Toc71721936"/>
      <w:bookmarkStart w:id="310" w:name="_Toc74858988"/>
      <w:bookmarkStart w:id="311" w:name="_Toc146626859"/>
      <w:bookmarkStart w:id="312" w:name="_Toc152691216"/>
      <w:bookmarkEnd w:id="306"/>
      <w:r>
        <w:t>5</w:t>
      </w:r>
      <w:r w:rsidR="008659F0" w:rsidRPr="006436AF">
        <w:t>.</w:t>
      </w:r>
      <w:r w:rsidR="00087562">
        <w:t>2</w:t>
      </w:r>
      <w:r w:rsidR="008659F0" w:rsidRPr="006436AF">
        <w:t>.7.4</w:t>
      </w:r>
      <w:r w:rsidR="008659F0" w:rsidRPr="006436AF">
        <w:tab/>
        <w:t>Update Policy Template</w:t>
      </w:r>
      <w:bookmarkEnd w:id="307"/>
      <w:bookmarkEnd w:id="308"/>
      <w:bookmarkEnd w:id="309"/>
      <w:bookmarkEnd w:id="310"/>
      <w:bookmarkEnd w:id="311"/>
      <w:r w:rsidR="007A7F3E">
        <w:t xml:space="preserve"> resource</w:t>
      </w:r>
      <w:r w:rsidR="00460F53">
        <w:t xml:space="preserve"> operation</w:t>
      </w:r>
      <w:bookmarkEnd w:id="312"/>
    </w:p>
    <w:p w14:paraId="380C2FDB" w14:textId="72DA75BD" w:rsidR="008659F0" w:rsidRPr="006436AF" w:rsidRDefault="007A7F3E" w:rsidP="008659F0">
      <w:bookmarkStart w:id="313"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314"/>
      <w:r w:rsidR="008659F0" w:rsidRPr="006436AF">
        <w:rPr>
          <w:rStyle w:val="HTTPResponse"/>
        </w:rPr>
        <w:t>403 (Forbidden)</w:t>
      </w:r>
      <w:commentRangeEnd w:id="314"/>
      <w:r w:rsidR="00D05A95">
        <w:rPr>
          <w:rStyle w:val="CommentReference"/>
        </w:rPr>
        <w:commentReference w:id="314"/>
      </w:r>
      <w:r w:rsidR="008659F0" w:rsidRPr="006436AF">
        <w:t xml:space="preserve"> HTTP response.</w:t>
      </w:r>
    </w:p>
    <w:p w14:paraId="0E47FB0B" w14:textId="25203680" w:rsidR="008659F0" w:rsidRPr="006436AF" w:rsidRDefault="00AA63B6" w:rsidP="008659F0">
      <w:pPr>
        <w:pStyle w:val="Heading4"/>
      </w:pPr>
      <w:bookmarkStart w:id="315" w:name="_Toc68899512"/>
      <w:bookmarkStart w:id="316" w:name="_Toc71214263"/>
      <w:bookmarkStart w:id="317" w:name="_Toc71721937"/>
      <w:bookmarkStart w:id="318" w:name="_Toc74858989"/>
      <w:bookmarkStart w:id="319" w:name="_Toc146626860"/>
      <w:bookmarkStart w:id="320" w:name="_Toc152691217"/>
      <w:bookmarkEnd w:id="313"/>
      <w:r>
        <w:t>5</w:t>
      </w:r>
      <w:r w:rsidR="008659F0" w:rsidRPr="006436AF">
        <w:t>.</w:t>
      </w:r>
      <w:r w:rsidR="00087562">
        <w:t>2</w:t>
      </w:r>
      <w:r w:rsidR="008659F0" w:rsidRPr="006436AF">
        <w:t>.7.5</w:t>
      </w:r>
      <w:r w:rsidR="008659F0" w:rsidRPr="006436AF">
        <w:tab/>
        <w:t>Destroy Policy Template</w:t>
      </w:r>
      <w:bookmarkEnd w:id="315"/>
      <w:bookmarkEnd w:id="316"/>
      <w:bookmarkEnd w:id="317"/>
      <w:bookmarkEnd w:id="318"/>
      <w:bookmarkEnd w:id="319"/>
      <w:r w:rsidR="00996730">
        <w:t xml:space="preserve"> resource</w:t>
      </w:r>
      <w:r w:rsidR="00460F53">
        <w:t xml:space="preserve"> operation</w:t>
      </w:r>
      <w:bookmarkEnd w:id="320"/>
    </w:p>
    <w:p w14:paraId="7A76882B" w14:textId="40376296" w:rsidR="008659F0" w:rsidRPr="006436AF" w:rsidRDefault="008659F0" w:rsidP="008659F0">
      <w:bookmarkStart w:id="321"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322" w:name="_MCCTEMPBM_CRPT71130087___7"/>
      <w:bookmarkEnd w:id="321"/>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323" w:name="_Toc146626879"/>
      <w:bookmarkEnd w:id="322"/>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324" w:name="_Toc152691218"/>
      <w:r>
        <w:lastRenderedPageBreak/>
        <w:t>5</w:t>
      </w:r>
      <w:r w:rsidRPr="006436AF">
        <w:t>.</w:t>
      </w:r>
      <w:r w:rsidR="00087562">
        <w:t>2</w:t>
      </w:r>
      <w:r w:rsidRPr="006436AF">
        <w:t>.</w:t>
      </w:r>
      <w:r>
        <w:t>8</w:t>
      </w:r>
      <w:r w:rsidRPr="006436AF">
        <w:tab/>
        <w:t xml:space="preserve">Content Hosting </w:t>
      </w:r>
      <w:r>
        <w:t>p</w:t>
      </w:r>
      <w:r w:rsidRPr="006436AF">
        <w:t>rovisioning</w:t>
      </w:r>
      <w:bookmarkEnd w:id="324"/>
    </w:p>
    <w:p w14:paraId="626D9486" w14:textId="78D54068" w:rsidR="00563BB7" w:rsidRPr="006436AF" w:rsidRDefault="00D05A95" w:rsidP="00563BB7">
      <w:pPr>
        <w:pStyle w:val="Heading4"/>
      </w:pPr>
      <w:bookmarkStart w:id="325" w:name="_Toc68899482"/>
      <w:bookmarkStart w:id="326" w:name="_Toc71214233"/>
      <w:bookmarkStart w:id="327" w:name="_Toc71721907"/>
      <w:bookmarkStart w:id="328" w:name="_Toc74858959"/>
      <w:bookmarkStart w:id="329" w:name="_Toc146626829"/>
      <w:bookmarkStart w:id="330" w:name="_Toc152691219"/>
      <w:r>
        <w:t>5</w:t>
      </w:r>
      <w:r w:rsidR="00563BB7" w:rsidRPr="006436AF">
        <w:t>.</w:t>
      </w:r>
      <w:r w:rsidR="00087562">
        <w:t>2</w:t>
      </w:r>
      <w:r w:rsidR="00563BB7" w:rsidRPr="006436AF">
        <w:t>.</w:t>
      </w:r>
      <w:r>
        <w:t>8</w:t>
      </w:r>
      <w:r w:rsidR="00563BB7" w:rsidRPr="006436AF">
        <w:t>.1</w:t>
      </w:r>
      <w:r w:rsidR="00563BB7" w:rsidRPr="006436AF">
        <w:tab/>
        <w:t>General</w:t>
      </w:r>
      <w:bookmarkEnd w:id="325"/>
      <w:bookmarkEnd w:id="326"/>
      <w:bookmarkEnd w:id="327"/>
      <w:bookmarkEnd w:id="328"/>
      <w:bookmarkEnd w:id="329"/>
      <w:bookmarkEnd w:id="330"/>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331" w:name="_Toc68899483"/>
      <w:bookmarkStart w:id="332" w:name="_Toc71214234"/>
      <w:bookmarkStart w:id="333" w:name="_Toc71721908"/>
      <w:bookmarkStart w:id="334" w:name="_Toc74858960"/>
      <w:bookmarkStart w:id="335"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336" w:name="_Toc152691220"/>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331"/>
      <w:bookmarkEnd w:id="332"/>
      <w:bookmarkEnd w:id="333"/>
      <w:bookmarkEnd w:id="334"/>
      <w:bookmarkEnd w:id="335"/>
      <w:r>
        <w:t xml:space="preserve"> resource</w:t>
      </w:r>
      <w:r w:rsidR="00460F53">
        <w:t xml:space="preserve"> operation</w:t>
      </w:r>
      <w:bookmarkEnd w:id="336"/>
    </w:p>
    <w:p w14:paraId="063157F1" w14:textId="2AD7536C" w:rsidR="00563BB7" w:rsidRPr="006436AF" w:rsidRDefault="00563BB7" w:rsidP="00563BB7">
      <w:pPr>
        <w:keepNext/>
      </w:pPr>
      <w:bookmarkStart w:id="337"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The request URL shall be a well-known subresource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338" w:name="_Toc68899484"/>
      <w:bookmarkStart w:id="339" w:name="_Toc71214235"/>
      <w:bookmarkStart w:id="340" w:name="_Toc71721909"/>
      <w:bookmarkStart w:id="341" w:name="_Toc74858961"/>
      <w:bookmarkStart w:id="342" w:name="_Toc146626831"/>
      <w:bookmarkStart w:id="343" w:name="_Toc152691221"/>
      <w:bookmarkEnd w:id="337"/>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338"/>
      <w:bookmarkEnd w:id="339"/>
      <w:bookmarkEnd w:id="340"/>
      <w:bookmarkEnd w:id="341"/>
      <w:bookmarkEnd w:id="342"/>
      <w:r>
        <w:t>resource</w:t>
      </w:r>
      <w:r w:rsidR="00460F53">
        <w:t xml:space="preserve"> operation</w:t>
      </w:r>
      <w:bookmarkEnd w:id="343"/>
    </w:p>
    <w:p w14:paraId="723BF4C5" w14:textId="4AB08C13" w:rsidR="00563BB7" w:rsidRPr="006436AF" w:rsidRDefault="00563BB7" w:rsidP="00563BB7">
      <w:bookmarkStart w:id="344"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345" w:name="_Toc68899485"/>
      <w:bookmarkStart w:id="346" w:name="_Toc71214236"/>
      <w:bookmarkStart w:id="347" w:name="_Toc71721910"/>
      <w:bookmarkStart w:id="348" w:name="_Toc74858962"/>
      <w:bookmarkStart w:id="349" w:name="_Toc146626832"/>
      <w:bookmarkStart w:id="350" w:name="_Toc152691222"/>
      <w:bookmarkEnd w:id="344"/>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345"/>
      <w:bookmarkEnd w:id="346"/>
      <w:bookmarkEnd w:id="347"/>
      <w:bookmarkEnd w:id="348"/>
      <w:bookmarkEnd w:id="349"/>
      <w:r>
        <w:t>resource</w:t>
      </w:r>
      <w:r w:rsidR="00460F53">
        <w:t xml:space="preserve"> operation</w:t>
      </w:r>
      <w:bookmarkEnd w:id="350"/>
    </w:p>
    <w:p w14:paraId="17F2CB2D" w14:textId="10A722F2" w:rsidR="00563BB7" w:rsidRPr="006436AF" w:rsidRDefault="00563BB7" w:rsidP="00563BB7">
      <w:bookmarkStart w:id="351"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352" w:name="_Toc68899486"/>
      <w:bookmarkStart w:id="353" w:name="_Toc71214237"/>
      <w:bookmarkStart w:id="354" w:name="_Toc71721911"/>
      <w:bookmarkStart w:id="355" w:name="_Toc74858963"/>
      <w:bookmarkStart w:id="356" w:name="_Toc146626833"/>
      <w:bookmarkStart w:id="357" w:name="_Toc152691223"/>
      <w:bookmarkEnd w:id="351"/>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352"/>
      <w:bookmarkEnd w:id="353"/>
      <w:bookmarkEnd w:id="354"/>
      <w:bookmarkEnd w:id="355"/>
      <w:bookmarkEnd w:id="356"/>
      <w:r>
        <w:t xml:space="preserve"> resource</w:t>
      </w:r>
      <w:r w:rsidR="00460F53">
        <w:t xml:space="preserve"> operation</w:t>
      </w:r>
      <w:bookmarkEnd w:id="357"/>
    </w:p>
    <w:p w14:paraId="75282016" w14:textId="3B6EC288" w:rsidR="00563BB7" w:rsidRPr="006436AF" w:rsidRDefault="00563BB7" w:rsidP="00563BB7">
      <w:bookmarkStart w:id="358" w:name="_MCCTEMPBM_CRPT71130064___7"/>
      <w:bookmarkStart w:id="359" w:name="_Toc68899487"/>
      <w:bookmarkStart w:id="360" w:name="_Toc71214238"/>
      <w:bookmarkStart w:id="361" w:name="_Toc71721912"/>
      <w:bookmarkStart w:id="362"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subresource of the target Provisioning Session in the request URL </w:t>
      </w:r>
      <w:r w:rsidRPr="006436AF">
        <w:t xml:space="preserve">. As a result, the </w:t>
      </w:r>
      <w:r w:rsidR="00DD06C2">
        <w:t>Media</w:t>
      </w:r>
      <w:r w:rsidRPr="006436AF">
        <w:t xml:space="preserve"> AF </w:t>
      </w:r>
      <w:r w:rsidR="00DD06C2">
        <w:lastRenderedPageBreak/>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363" w:name="_Toc146626834"/>
      <w:bookmarkStart w:id="364" w:name="_Toc152691224"/>
      <w:bookmarkEnd w:id="358"/>
      <w:r>
        <w:t>5</w:t>
      </w:r>
      <w:r w:rsidR="00563BB7" w:rsidRPr="006436AF">
        <w:t>.</w:t>
      </w:r>
      <w:r w:rsidR="00087562">
        <w:t>2</w:t>
      </w:r>
      <w:r w:rsidR="00563BB7" w:rsidRPr="006436AF">
        <w:t>.</w:t>
      </w:r>
      <w:r>
        <w:t>8</w:t>
      </w:r>
      <w:r w:rsidR="00563BB7" w:rsidRPr="006436AF">
        <w:t>.6</w:t>
      </w:r>
      <w:r w:rsidR="00563BB7" w:rsidRPr="006436AF">
        <w:tab/>
        <w:t>Purge Content Hosting cache</w:t>
      </w:r>
      <w:bookmarkEnd w:id="363"/>
      <w:r>
        <w:t xml:space="preserve"> operation</w:t>
      </w:r>
      <w:bookmarkEnd w:id="364"/>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365"/>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365"/>
      <w:r>
        <w:rPr>
          <w:rStyle w:val="CommentReference"/>
        </w:rPr>
        <w:commentReference w:id="365"/>
      </w:r>
    </w:p>
    <w:p w14:paraId="0ABABA00" w14:textId="2AAC9AB4" w:rsidR="00DD06C2" w:rsidRPr="006436AF" w:rsidRDefault="00DD06C2" w:rsidP="00DD06C2">
      <w:bookmarkStart w:id="366" w:name="_Toc68899519"/>
      <w:bookmarkStart w:id="367" w:name="_Toc71214270"/>
      <w:bookmarkStart w:id="368" w:name="_Toc71721944"/>
      <w:bookmarkStart w:id="369" w:name="_Toc74858996"/>
      <w:bookmarkStart w:id="370" w:name="_Toc146626867"/>
      <w:bookmarkStart w:id="371" w:name="_Toc49514912"/>
      <w:bookmarkStart w:id="372" w:name="_Toc49520070"/>
      <w:bookmarkStart w:id="373" w:name="_Toc50548852"/>
      <w:bookmarkEnd w:id="359"/>
      <w:bookmarkEnd w:id="360"/>
      <w:bookmarkEnd w:id="361"/>
      <w:bookmarkEnd w:id="362"/>
      <w:commentRangeStart w:id="374"/>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r w:rsidR="00DD5141">
        <w:rPr>
          <w:rStyle w:val="HTTPResponse"/>
        </w:rPr>
        <w:t>400 (Bad Request)</w:t>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374"/>
      <w:r>
        <w:rPr>
          <w:rStyle w:val="CommentReference"/>
        </w:rPr>
        <w:commentReference w:id="374"/>
      </w:r>
    </w:p>
    <w:p w14:paraId="5F917049" w14:textId="3EC61CD0" w:rsidR="00D4082A" w:rsidRDefault="00087562" w:rsidP="00A61261">
      <w:pPr>
        <w:pStyle w:val="Heading3"/>
      </w:pPr>
      <w:bookmarkStart w:id="375" w:name="_Toc152691225"/>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375"/>
    </w:p>
    <w:p w14:paraId="7F74CA97" w14:textId="42BF2FA6" w:rsidR="00DD06C2" w:rsidRDefault="00087562" w:rsidP="00DD06C2">
      <w:pPr>
        <w:pStyle w:val="Heading4"/>
      </w:pPr>
      <w:bookmarkStart w:id="376" w:name="_Toc152691226"/>
      <w:r>
        <w:t>5.2</w:t>
      </w:r>
      <w:r w:rsidR="00DD06C2">
        <w:t>.9.1</w:t>
      </w:r>
      <w:r w:rsidR="00DD06C2">
        <w:tab/>
        <w:t>General</w:t>
      </w:r>
      <w:bookmarkEnd w:id="376"/>
    </w:p>
    <w:p w14:paraId="10CA72A8" w14:textId="7922C3D2"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377" w:name="_Toc152691227"/>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377"/>
    </w:p>
    <w:p w14:paraId="043BCCBF" w14:textId="77777777" w:rsidR="002F2E64" w:rsidRPr="00586B6B" w:rsidRDefault="002F2E64" w:rsidP="002F2E64">
      <w:pPr>
        <w:keepN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URL shall be a well-known subresource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p>
    <w:p w14:paraId="052A6C78" w14:textId="77777777" w:rsidR="002F2E64" w:rsidRDefault="002F2E64" w:rsidP="002F2E64">
      <w:pPr>
        <w:pStyle w:val="B1"/>
        <w:keepNext/>
      </w:pPr>
      <w:r>
        <w:t>-</w:t>
      </w:r>
      <w:r>
        <w:tab/>
        <w:t xml:space="preserve">If the Content Publishing Configuration uses the push-based content egest method, i.e., the </w:t>
      </w:r>
      <w:r>
        <w:rPr>
          <w:rStyle w:val="Code"/>
        </w:rPr>
        <w:t>pull</w:t>
      </w:r>
      <w:r>
        <w:t xml:space="preserve"> attribute is set to false, then the </w:t>
      </w:r>
      <w:r>
        <w:rPr>
          <w:rStyle w:val="Code"/>
        </w:rPr>
        <w:t>egestConfiguration.b</w:t>
      </w:r>
      <w:r w:rsidRPr="00F44BE7">
        <w:rPr>
          <w:rStyle w:val="Code"/>
        </w:rPr>
        <w:t>aseURL</w:t>
      </w:r>
      <w:r>
        <w:t xml:space="preserve"> property shall be nominated by the Media Application Provider in the request message body. The Media AF shall return the </w:t>
      </w:r>
      <w:r>
        <w:rPr>
          <w:rStyle w:val="Code"/>
        </w:rPr>
        <w:t>egestConfiguration.b</w:t>
      </w:r>
      <w:r w:rsidRPr="00F44BE7">
        <w:rPr>
          <w:rStyle w:val="Code"/>
        </w:rPr>
        <w:t>aseURL</w:t>
      </w:r>
      <w:r>
        <w:t xml:space="preserve"> property value unchanged in its response message body.</w:t>
      </w:r>
    </w:p>
    <w:p w14:paraId="478FEA18" w14:textId="77777777" w:rsidR="002F2E64" w:rsidRDefault="002F2E64" w:rsidP="002F2E64">
      <w:pPr>
        <w:pStyle w:val="B1"/>
      </w:pPr>
      <w:r>
        <w:t>-</w:t>
      </w:r>
      <w:r>
        <w:tab/>
        <w:t xml:space="preserve">If the Content Publishing Configuration uses the pull-based content egest method, i.e., the </w:t>
      </w:r>
      <w:r>
        <w:rPr>
          <w:rStyle w:val="Code"/>
        </w:rPr>
        <w:t>pull</w:t>
      </w:r>
      <w:r>
        <w:t xml:space="preserve"> attribute is set to true, then the </w:t>
      </w:r>
      <w:r>
        <w:rPr>
          <w:rStyle w:val="Code"/>
        </w:rPr>
        <w:t>egestConfiguration.</w:t>
      </w:r>
      <w:r w:rsidRPr="00F44BE7">
        <w:rPr>
          <w:rStyle w:val="Code"/>
        </w:rPr>
        <w:t>baseURL</w:t>
      </w:r>
      <w:r>
        <w:t xml:space="preserve"> property shall be nominated by the Media AF and returned in the response message body. It shall not be set by the Media Application Provider in the request message body.</w:t>
      </w:r>
    </w:p>
    <w:p w14:paraId="771484E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w:t>
      </w:r>
      <w:r>
        <w:lastRenderedPageBreak/>
        <w:t>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p>
    <w:p w14:paraId="4214C4A3" w14:textId="3E67054F" w:rsidR="00DD06C2" w:rsidRPr="006436AF" w:rsidRDefault="00087562" w:rsidP="00DD06C2">
      <w:pPr>
        <w:pStyle w:val="Heading4"/>
      </w:pPr>
      <w:bookmarkStart w:id="378" w:name="_Toc152691228"/>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378"/>
    </w:p>
    <w:p w14:paraId="52C3D2E2" w14:textId="77777777" w:rsidR="002F2E64" w:rsidRPr="006436AF" w:rsidRDefault="002F2E64" w:rsidP="002F2E64">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p>
    <w:p w14:paraId="554EA4F1" w14:textId="1CA8603A" w:rsidR="00DD06C2" w:rsidRPr="006436AF" w:rsidRDefault="00087562" w:rsidP="00DD06C2">
      <w:pPr>
        <w:pStyle w:val="Heading4"/>
      </w:pPr>
      <w:bookmarkStart w:id="379" w:name="_Toc152691229"/>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379"/>
    </w:p>
    <w:p w14:paraId="6124D4A2" w14:textId="77777777" w:rsidR="002F2E64" w:rsidRPr="006436AF" w:rsidRDefault="002F2E64" w:rsidP="002F2E64">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5CFE443C" w14:textId="77777777" w:rsidR="002F2E64" w:rsidRPr="006436AF"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CCE0586" w14:textId="578F7E62" w:rsidR="00DD06C2" w:rsidRPr="006436AF" w:rsidRDefault="00087562" w:rsidP="00DD06C2">
      <w:pPr>
        <w:pStyle w:val="Heading4"/>
      </w:pPr>
      <w:bookmarkStart w:id="380" w:name="_Toc152691230"/>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380"/>
    </w:p>
    <w:p w14:paraId="57BDDD05" w14:textId="77777777" w:rsidR="002F2E64" w:rsidRPr="00586B6B" w:rsidRDefault="002F2E64" w:rsidP="002F2E64">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77777777" w:rsidR="002F2E64" w:rsidRPr="006436AF" w:rsidRDefault="002F2E64" w:rsidP="002F2E64">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381" w:name="_Toc152691231"/>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381"/>
    </w:p>
    <w:p w14:paraId="142DA437" w14:textId="77777777" w:rsidR="00734D85" w:rsidRDefault="00734D85" w:rsidP="00734D85">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application/x-www-form-urlencoded</w:t>
      </w:r>
      <w:r w:rsidRPr="006436AF">
        <w:t xml:space="preserve"> MIME content type as a key–value pair, with the key being the string </w:t>
      </w:r>
      <w:r w:rsidRPr="006436AF">
        <w:rPr>
          <w:rStyle w:val="Code"/>
        </w:rPr>
        <w:t>pattern</w:t>
      </w:r>
      <w:r w:rsidRPr="006436AF">
        <w:t xml:space="preserve"> and the value being the regular expression.</w:t>
      </w:r>
    </w:p>
    <w:p w14:paraId="36019515" w14:textId="77777777" w:rsidR="00734D85" w:rsidRPr="006436AF" w:rsidRDefault="00734D85" w:rsidP="00734D85">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734D85">
      <w:pPr>
        <w:keepN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77777777" w:rsidR="00734D85" w:rsidRPr="006436AF" w:rsidRDefault="00734D85" w:rsidP="00734D85">
      <w:pPr>
        <w:pStyle w:val="B1"/>
        <w:keepNext/>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p>
    <w:p w14:paraId="3DFE1DA9" w14:textId="77777777" w:rsidR="00734D85" w:rsidRPr="006436AF" w:rsidRDefault="00734D85" w:rsidP="00734D85">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p>
    <w:p w14:paraId="58C4B7F5" w14:textId="77777777" w:rsidR="00734D85" w:rsidRPr="00586B6B" w:rsidRDefault="00734D85" w:rsidP="00734D85">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382" w:name="_Toc152691232"/>
      <w:r>
        <w:lastRenderedPageBreak/>
        <w:t>5</w:t>
      </w:r>
      <w:r w:rsidRPr="006436AF">
        <w:t>.</w:t>
      </w:r>
      <w:r w:rsidR="00087562">
        <w:t>2</w:t>
      </w:r>
      <w:r w:rsidRPr="006436AF">
        <w:t>.</w:t>
      </w:r>
      <w:r w:rsidR="00A61261">
        <w:t>10</w:t>
      </w:r>
      <w:r w:rsidRPr="006436AF">
        <w:tab/>
        <w:t xml:space="preserve">Metrics Reporting </w:t>
      </w:r>
      <w:r w:rsidR="00460F53">
        <w:t>p</w:t>
      </w:r>
      <w:r w:rsidRPr="006436AF">
        <w:t>rovisioning</w:t>
      </w:r>
      <w:bookmarkEnd w:id="366"/>
      <w:bookmarkEnd w:id="367"/>
      <w:bookmarkEnd w:id="368"/>
      <w:bookmarkEnd w:id="369"/>
      <w:bookmarkEnd w:id="370"/>
      <w:bookmarkEnd w:id="382"/>
    </w:p>
    <w:p w14:paraId="330757FC" w14:textId="53BC19CE" w:rsidR="00563BB7" w:rsidRPr="006436AF" w:rsidRDefault="00460F53" w:rsidP="00563BB7">
      <w:pPr>
        <w:pStyle w:val="Heading4"/>
      </w:pPr>
      <w:bookmarkStart w:id="383" w:name="_Toc68899520"/>
      <w:bookmarkStart w:id="384" w:name="_Toc71214271"/>
      <w:bookmarkStart w:id="385" w:name="_Toc71721945"/>
      <w:bookmarkStart w:id="386" w:name="_Toc74858997"/>
      <w:bookmarkStart w:id="387" w:name="_Toc146626868"/>
      <w:bookmarkStart w:id="388" w:name="_Toc49514913"/>
      <w:bookmarkStart w:id="389" w:name="_Toc49520071"/>
      <w:bookmarkStart w:id="390" w:name="_Toc50548853"/>
      <w:bookmarkStart w:id="391" w:name="_Toc152691233"/>
      <w:bookmarkEnd w:id="371"/>
      <w:bookmarkEnd w:id="372"/>
      <w:bookmarkEnd w:id="373"/>
      <w:r>
        <w:t>5</w:t>
      </w:r>
      <w:r w:rsidR="00563BB7" w:rsidRPr="006436AF">
        <w:t>.</w:t>
      </w:r>
      <w:r w:rsidR="00087562">
        <w:t>2</w:t>
      </w:r>
      <w:r w:rsidR="00563BB7" w:rsidRPr="006436AF">
        <w:t>.</w:t>
      </w:r>
      <w:r>
        <w:t>10</w:t>
      </w:r>
      <w:r w:rsidR="00563BB7" w:rsidRPr="006436AF">
        <w:t>.1</w:t>
      </w:r>
      <w:r w:rsidR="00563BB7" w:rsidRPr="006436AF">
        <w:tab/>
        <w:t>General</w:t>
      </w:r>
      <w:bookmarkEnd w:id="383"/>
      <w:bookmarkEnd w:id="384"/>
      <w:bookmarkEnd w:id="385"/>
      <w:bookmarkEnd w:id="386"/>
      <w:bookmarkEnd w:id="387"/>
      <w:bookmarkEnd w:id="391"/>
    </w:p>
    <w:bookmarkEnd w:id="388"/>
    <w:bookmarkEnd w:id="389"/>
    <w:bookmarkEnd w:id="390"/>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QoE metrics reporting functionality associated with downlink or uplink media </w:t>
      </w:r>
      <w:r w:rsidR="00524360">
        <w:t>delivery</w:t>
      </w:r>
      <w:r w:rsidRPr="006436AF">
        <w:t xml:space="preserve">. </w:t>
      </w:r>
      <w:r w:rsidR="00072568">
        <w:t>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392"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r w:rsidR="00F01DDA" w:rsidRPr="006436AF">
        <w:t>may be 3GPP-defined or non-3GPP-defined.</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392"/>
    </w:p>
    <w:p w14:paraId="6B970B5C" w14:textId="474B55C6" w:rsidR="00DD5141" w:rsidRDefault="00DD5141" w:rsidP="00DD5141">
      <w:bookmarkStart w:id="393" w:name="_Toc49514914"/>
      <w:bookmarkStart w:id="394" w:name="_Toc49520072"/>
      <w:bookmarkStart w:id="395" w:name="_Toc50548854"/>
      <w:bookmarkStart w:id="396" w:name="_Toc68899521"/>
      <w:bookmarkStart w:id="397" w:name="_Toc71214272"/>
      <w:bookmarkStart w:id="398" w:name="_Toc71721946"/>
      <w:bookmarkStart w:id="399" w:name="_Toc74858998"/>
      <w:bookmarkStart w:id="400"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401" w:name="_Toc152691234"/>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393"/>
      <w:bookmarkEnd w:id="394"/>
      <w:bookmarkEnd w:id="395"/>
      <w:bookmarkEnd w:id="396"/>
      <w:bookmarkEnd w:id="397"/>
      <w:bookmarkEnd w:id="398"/>
      <w:bookmarkEnd w:id="399"/>
      <w:bookmarkEnd w:id="400"/>
      <w:r>
        <w:t xml:space="preserve"> resource operation</w:t>
      </w:r>
      <w:bookmarkEnd w:id="401"/>
    </w:p>
    <w:p w14:paraId="4FC96AB6" w14:textId="7D01C472" w:rsidR="00FF3195" w:rsidRDefault="00563BB7" w:rsidP="00563BB7">
      <w:bookmarkStart w:id="402"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The request URL shall be a well-known subresource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as specified in clause</w:t>
      </w:r>
      <w:r w:rsidR="001D40DC">
        <w:t> </w:t>
      </w:r>
      <w:r w:rsidR="00524360">
        <w:t>8.10</w:t>
      </w:r>
      <w:r w:rsidRPr="006436AF">
        <w:t>.</w:t>
      </w:r>
      <w:r w:rsidRPr="00524360">
        <w:rPr>
          <w:highlight w:val="yellow"/>
        </w:rPr>
        <w:t>3.1</w:t>
      </w:r>
      <w:r w:rsidRPr="006436AF">
        <w:t>.</w:t>
      </w:r>
    </w:p>
    <w:p w14:paraId="4F7AA40C" w14:textId="5EEECD0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w:t>
      </w:r>
      <w:r w:rsidR="001D40DC">
        <w:t>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403" w:name="_Toc49514915"/>
      <w:bookmarkStart w:id="404" w:name="_Toc49520073"/>
      <w:bookmarkStart w:id="405" w:name="_Toc50548855"/>
      <w:bookmarkStart w:id="406" w:name="_Toc68899522"/>
      <w:bookmarkStart w:id="407" w:name="_Toc71214273"/>
      <w:bookmarkStart w:id="408" w:name="_Toc71721947"/>
      <w:bookmarkStart w:id="409" w:name="_Toc74858999"/>
      <w:bookmarkStart w:id="410" w:name="_Toc146626870"/>
      <w:bookmarkStart w:id="411" w:name="_Toc152691235"/>
      <w:bookmarkEnd w:id="402"/>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403"/>
      <w:bookmarkEnd w:id="404"/>
      <w:bookmarkEnd w:id="405"/>
      <w:r w:rsidR="00563BB7" w:rsidRPr="006436AF">
        <w:t>Reporting Configuration</w:t>
      </w:r>
      <w:bookmarkEnd w:id="406"/>
      <w:bookmarkEnd w:id="407"/>
      <w:bookmarkEnd w:id="408"/>
      <w:bookmarkEnd w:id="409"/>
      <w:bookmarkEnd w:id="410"/>
      <w:r>
        <w:t xml:space="preserve"> resource operation</w:t>
      </w:r>
      <w:bookmarkEnd w:id="411"/>
    </w:p>
    <w:p w14:paraId="4F0A1C0B" w14:textId="4EAB8296" w:rsidR="00524360" w:rsidRDefault="00563BB7" w:rsidP="00563BB7">
      <w:bookmarkStart w:id="412"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413" w:name="_Toc49514916"/>
      <w:bookmarkStart w:id="414" w:name="_Toc49520074"/>
      <w:bookmarkStart w:id="415" w:name="_Toc50548856"/>
      <w:bookmarkStart w:id="416" w:name="_Toc68899523"/>
      <w:bookmarkStart w:id="417" w:name="_Toc71214274"/>
      <w:bookmarkStart w:id="418" w:name="_Toc71721948"/>
      <w:bookmarkStart w:id="419" w:name="_Toc74859000"/>
      <w:bookmarkStart w:id="420" w:name="_Toc146626871"/>
      <w:bookmarkStart w:id="421" w:name="_Toc152691236"/>
      <w:bookmarkEnd w:id="412"/>
      <w:r>
        <w:t>5</w:t>
      </w:r>
      <w:r w:rsidR="00563BB7" w:rsidRPr="006436AF">
        <w:t>.</w:t>
      </w:r>
      <w:r w:rsidR="00087562">
        <w:t>2</w:t>
      </w:r>
      <w:r w:rsidR="00563BB7" w:rsidRPr="006436AF">
        <w:t>.</w:t>
      </w:r>
      <w:r>
        <w:t>10</w:t>
      </w:r>
      <w:r w:rsidR="00563BB7" w:rsidRPr="006436AF">
        <w:t>.4</w:t>
      </w:r>
      <w:r w:rsidR="00563BB7" w:rsidRPr="006436AF">
        <w:tab/>
        <w:t xml:space="preserve">Update </w:t>
      </w:r>
      <w:bookmarkEnd w:id="413"/>
      <w:bookmarkEnd w:id="414"/>
      <w:bookmarkEnd w:id="415"/>
      <w:r w:rsidR="00563BB7" w:rsidRPr="006436AF">
        <w:t>Metrics Reporting Configuration</w:t>
      </w:r>
      <w:bookmarkEnd w:id="416"/>
      <w:bookmarkEnd w:id="417"/>
      <w:bookmarkEnd w:id="418"/>
      <w:bookmarkEnd w:id="419"/>
      <w:bookmarkEnd w:id="420"/>
      <w:r>
        <w:t xml:space="preserve"> resource operation</w:t>
      </w:r>
      <w:bookmarkEnd w:id="421"/>
    </w:p>
    <w:p w14:paraId="5E81D5E7" w14:textId="6A4CDAD5" w:rsidR="00563BB7" w:rsidRPr="006436AF" w:rsidRDefault="00563BB7" w:rsidP="00563BB7">
      <w:bookmarkStart w:id="422"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423" w:name="_Toc49514917"/>
      <w:bookmarkStart w:id="424" w:name="_Toc49520075"/>
      <w:bookmarkStart w:id="425" w:name="_Toc50548857"/>
      <w:bookmarkStart w:id="426" w:name="_Toc68899524"/>
      <w:bookmarkStart w:id="427" w:name="_Toc71214275"/>
      <w:bookmarkStart w:id="428" w:name="_Toc71721949"/>
      <w:bookmarkStart w:id="429" w:name="_Toc74859001"/>
      <w:bookmarkStart w:id="430" w:name="_Toc146626872"/>
      <w:bookmarkStart w:id="431" w:name="_Toc152691237"/>
      <w:bookmarkEnd w:id="422"/>
      <w:r>
        <w:lastRenderedPageBreak/>
        <w:t>5</w:t>
      </w:r>
      <w:r w:rsidR="00563BB7" w:rsidRPr="006436AF">
        <w:t>.</w:t>
      </w:r>
      <w:r w:rsidR="00087562">
        <w:t>2</w:t>
      </w:r>
      <w:r w:rsidR="00563BB7" w:rsidRPr="006436AF">
        <w:t>.</w:t>
      </w:r>
      <w:r>
        <w:t>10</w:t>
      </w:r>
      <w:r w:rsidR="00563BB7" w:rsidRPr="006436AF">
        <w:t>.5</w:t>
      </w:r>
      <w:r w:rsidR="00563BB7" w:rsidRPr="006436AF">
        <w:tab/>
        <w:t xml:space="preserve">Destroy </w:t>
      </w:r>
      <w:bookmarkEnd w:id="423"/>
      <w:bookmarkEnd w:id="424"/>
      <w:bookmarkEnd w:id="425"/>
      <w:r w:rsidR="00563BB7" w:rsidRPr="006436AF">
        <w:t>Metrics Reporting Configuration</w:t>
      </w:r>
      <w:bookmarkEnd w:id="426"/>
      <w:bookmarkEnd w:id="427"/>
      <w:bookmarkEnd w:id="428"/>
      <w:bookmarkEnd w:id="429"/>
      <w:bookmarkEnd w:id="430"/>
      <w:r>
        <w:t xml:space="preserve"> resource operation</w:t>
      </w:r>
      <w:bookmarkEnd w:id="431"/>
    </w:p>
    <w:p w14:paraId="28F5D43C" w14:textId="69A1E107" w:rsidR="00563BB7" w:rsidRPr="006436AF" w:rsidRDefault="00563BB7" w:rsidP="00563BB7">
      <w:bookmarkStart w:id="432"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433" w:name="_Toc68899513"/>
      <w:bookmarkStart w:id="434" w:name="_Toc71214264"/>
      <w:bookmarkStart w:id="435" w:name="_Toc71721938"/>
      <w:bookmarkStart w:id="436" w:name="_Toc74858990"/>
      <w:bookmarkStart w:id="437" w:name="_Toc146626861"/>
      <w:bookmarkEnd w:id="432"/>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438" w:name="_Toc152691238"/>
      <w:r>
        <w:t>5</w:t>
      </w:r>
      <w:r w:rsidRPr="006436AF">
        <w:t>.</w:t>
      </w:r>
      <w:r w:rsidR="00087562">
        <w:t>2</w:t>
      </w:r>
      <w:r w:rsidRPr="006436AF">
        <w:t>.</w:t>
      </w:r>
      <w:r>
        <w:t>1</w:t>
      </w:r>
      <w:r w:rsidR="00A61261">
        <w:t>1</w:t>
      </w:r>
      <w:r w:rsidRPr="006436AF">
        <w:tab/>
        <w:t xml:space="preserve">Consumption Reporting </w:t>
      </w:r>
      <w:bookmarkEnd w:id="433"/>
      <w:bookmarkEnd w:id="434"/>
      <w:bookmarkEnd w:id="435"/>
      <w:bookmarkEnd w:id="436"/>
      <w:bookmarkEnd w:id="437"/>
      <w:r w:rsidR="007E218E">
        <w:t>provisioning</w:t>
      </w:r>
      <w:bookmarkEnd w:id="438"/>
    </w:p>
    <w:p w14:paraId="2BE42119" w14:textId="0F9CC4B6" w:rsidR="00563BB7" w:rsidRPr="006436AF" w:rsidRDefault="00460F53" w:rsidP="00563BB7">
      <w:pPr>
        <w:pStyle w:val="Heading4"/>
      </w:pPr>
      <w:bookmarkStart w:id="439" w:name="_Toc68899514"/>
      <w:bookmarkStart w:id="440" w:name="_Toc71214265"/>
      <w:bookmarkStart w:id="441" w:name="_Toc71721939"/>
      <w:bookmarkStart w:id="442" w:name="_Toc74858991"/>
      <w:bookmarkStart w:id="443" w:name="_Toc146626862"/>
      <w:bookmarkStart w:id="444" w:name="_Toc152691239"/>
      <w:r>
        <w:t>5</w:t>
      </w:r>
      <w:r w:rsidR="00563BB7" w:rsidRPr="006436AF">
        <w:t>.</w:t>
      </w:r>
      <w:r w:rsidR="00087562">
        <w:t>2</w:t>
      </w:r>
      <w:r w:rsidR="00563BB7" w:rsidRPr="006436AF">
        <w:t>.</w:t>
      </w:r>
      <w:r>
        <w:t>11</w:t>
      </w:r>
      <w:r w:rsidR="00563BB7" w:rsidRPr="006436AF">
        <w:t>.1</w:t>
      </w:r>
      <w:r w:rsidR="00563BB7" w:rsidRPr="006436AF">
        <w:tab/>
        <w:t>General</w:t>
      </w:r>
      <w:bookmarkEnd w:id="439"/>
      <w:bookmarkEnd w:id="440"/>
      <w:bookmarkEnd w:id="441"/>
      <w:bookmarkEnd w:id="442"/>
      <w:bookmarkEnd w:id="443"/>
      <w:bookmarkEnd w:id="444"/>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445" w:name="_Toc68899515"/>
      <w:bookmarkStart w:id="446" w:name="_Toc71214266"/>
      <w:bookmarkStart w:id="447" w:name="_Toc71721940"/>
      <w:bookmarkStart w:id="448" w:name="_Toc74858992"/>
      <w:bookmarkStart w:id="449"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450" w:name="_Toc152691240"/>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445"/>
      <w:bookmarkEnd w:id="446"/>
      <w:bookmarkEnd w:id="447"/>
      <w:bookmarkEnd w:id="448"/>
      <w:bookmarkEnd w:id="449"/>
      <w:r>
        <w:t xml:space="preserve"> resource operation</w:t>
      </w:r>
      <w:bookmarkEnd w:id="450"/>
    </w:p>
    <w:p w14:paraId="36842F51" w14:textId="07B972C9" w:rsidR="00FF3195" w:rsidRDefault="00563BB7" w:rsidP="00563BB7">
      <w:bookmarkStart w:id="451"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The request URL shall be a well-known subresource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452" w:name="_Toc68899516"/>
      <w:bookmarkStart w:id="453" w:name="_Toc71214267"/>
      <w:bookmarkStart w:id="454" w:name="_Toc71721941"/>
      <w:bookmarkStart w:id="455" w:name="_Toc74858993"/>
      <w:bookmarkStart w:id="456" w:name="_Toc146626864"/>
      <w:bookmarkStart w:id="457" w:name="_Toc152691241"/>
      <w:bookmarkEnd w:id="451"/>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452"/>
      <w:bookmarkEnd w:id="453"/>
      <w:r w:rsidR="00563BB7" w:rsidRPr="006436AF">
        <w:t>Consumption Reporting Configuration</w:t>
      </w:r>
      <w:bookmarkEnd w:id="454"/>
      <w:bookmarkEnd w:id="455"/>
      <w:bookmarkEnd w:id="456"/>
      <w:r>
        <w:t xml:space="preserve"> resource operation</w:t>
      </w:r>
      <w:bookmarkEnd w:id="457"/>
    </w:p>
    <w:p w14:paraId="48D83F42" w14:textId="6952A9D8" w:rsidR="00563BB7" w:rsidRPr="006436AF" w:rsidRDefault="00563BB7" w:rsidP="00563BB7">
      <w:bookmarkStart w:id="458"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459" w:name="_Toc68899517"/>
      <w:bookmarkStart w:id="460" w:name="_Toc71214268"/>
      <w:bookmarkStart w:id="461" w:name="_Toc71721942"/>
      <w:bookmarkStart w:id="462" w:name="_Toc74858994"/>
      <w:bookmarkStart w:id="463" w:name="_Toc146626865"/>
      <w:bookmarkEnd w:id="458"/>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464" w:name="_Toc152691242"/>
      <w:r>
        <w:t>5</w:t>
      </w:r>
      <w:r w:rsidR="00563BB7" w:rsidRPr="006436AF">
        <w:t>.</w:t>
      </w:r>
      <w:r w:rsidR="00087562">
        <w:t>2</w:t>
      </w:r>
      <w:r w:rsidR="00563BB7" w:rsidRPr="006436AF">
        <w:t>.</w:t>
      </w:r>
      <w:r>
        <w:t>11</w:t>
      </w:r>
      <w:r w:rsidR="00563BB7" w:rsidRPr="006436AF">
        <w:t>.4</w:t>
      </w:r>
      <w:r w:rsidR="00563BB7" w:rsidRPr="006436AF">
        <w:tab/>
        <w:t xml:space="preserve">Update </w:t>
      </w:r>
      <w:bookmarkEnd w:id="459"/>
      <w:bookmarkEnd w:id="460"/>
      <w:r w:rsidR="00563BB7" w:rsidRPr="006436AF">
        <w:t>Consumption Reporting Configuration</w:t>
      </w:r>
      <w:bookmarkEnd w:id="461"/>
      <w:bookmarkEnd w:id="462"/>
      <w:bookmarkEnd w:id="463"/>
      <w:r>
        <w:t xml:space="preserve"> resource operation</w:t>
      </w:r>
      <w:bookmarkEnd w:id="464"/>
    </w:p>
    <w:p w14:paraId="2C47BDE9" w14:textId="59004B98" w:rsidR="00563BB7" w:rsidRPr="006436AF" w:rsidRDefault="00563BB7" w:rsidP="00563BB7">
      <w:bookmarkStart w:id="465"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466" w:name="_Toc68899518"/>
      <w:bookmarkStart w:id="467" w:name="_Toc71214269"/>
      <w:bookmarkStart w:id="468" w:name="_Toc71721943"/>
      <w:bookmarkStart w:id="469" w:name="_Toc74858995"/>
      <w:bookmarkStart w:id="470" w:name="_Toc146626866"/>
      <w:bookmarkStart w:id="471" w:name="_Toc152691243"/>
      <w:bookmarkEnd w:id="465"/>
      <w:r>
        <w:lastRenderedPageBreak/>
        <w:t>5</w:t>
      </w:r>
      <w:r w:rsidR="00563BB7" w:rsidRPr="006436AF">
        <w:t>.</w:t>
      </w:r>
      <w:r w:rsidR="00087562">
        <w:t>2</w:t>
      </w:r>
      <w:r w:rsidR="00563BB7" w:rsidRPr="006436AF">
        <w:t>.</w:t>
      </w:r>
      <w:r>
        <w:t>11</w:t>
      </w:r>
      <w:r w:rsidR="00563BB7" w:rsidRPr="006436AF">
        <w:t>.5</w:t>
      </w:r>
      <w:r w:rsidR="00563BB7" w:rsidRPr="006436AF">
        <w:tab/>
      </w:r>
      <w:bookmarkEnd w:id="466"/>
      <w:bookmarkEnd w:id="467"/>
      <w:r w:rsidR="00563BB7" w:rsidRPr="006436AF">
        <w:t>Destroy Consumption Reporting Configuration</w:t>
      </w:r>
      <w:bookmarkEnd w:id="468"/>
      <w:bookmarkEnd w:id="469"/>
      <w:bookmarkEnd w:id="470"/>
      <w:r>
        <w:t xml:space="preserve"> resource operation</w:t>
      </w:r>
      <w:bookmarkEnd w:id="471"/>
    </w:p>
    <w:p w14:paraId="36BED261" w14:textId="15FF3DB9" w:rsidR="00563BB7" w:rsidRPr="006436AF" w:rsidRDefault="00563BB7" w:rsidP="00563BB7">
      <w:bookmarkStart w:id="472"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citing the well-known subresource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473" w:name="_Toc152691244"/>
      <w:bookmarkEnd w:id="472"/>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323"/>
      <w:bookmarkEnd w:id="473"/>
    </w:p>
    <w:p w14:paraId="3827EE2E" w14:textId="331C55CF" w:rsidR="008659F0" w:rsidRPr="006436AF" w:rsidRDefault="00460F53" w:rsidP="008659F0">
      <w:pPr>
        <w:pStyle w:val="Heading4"/>
      </w:pPr>
      <w:bookmarkStart w:id="474" w:name="_Toc146626880"/>
      <w:bookmarkStart w:id="475" w:name="_Toc152691245"/>
      <w:r>
        <w:t>5</w:t>
      </w:r>
      <w:r w:rsidR="008659F0" w:rsidRPr="006436AF">
        <w:t>.</w:t>
      </w:r>
      <w:r w:rsidR="00087562">
        <w:t>2</w:t>
      </w:r>
      <w:r w:rsidR="008659F0" w:rsidRPr="006436AF">
        <w:t>.1</w:t>
      </w:r>
      <w:r>
        <w:t>2</w:t>
      </w:r>
      <w:r w:rsidR="008659F0" w:rsidRPr="006436AF">
        <w:t>.1</w:t>
      </w:r>
      <w:r w:rsidR="008659F0" w:rsidRPr="006436AF">
        <w:tab/>
        <w:t>General</w:t>
      </w:r>
      <w:bookmarkEnd w:id="474"/>
      <w:bookmarkEnd w:id="475"/>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476"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477" w:name="_Toc152691246"/>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476"/>
      <w:r>
        <w:t xml:space="preserve"> resource operation</w:t>
      </w:r>
      <w:bookmarkEnd w:id="477"/>
    </w:p>
    <w:p w14:paraId="646834D5" w14:textId="7FF447E8" w:rsidR="008659F0" w:rsidRPr="006436AF" w:rsidRDefault="008659F0" w:rsidP="008659F0">
      <w:bookmarkStart w:id="478"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479" w:name="_MCCTEMPBM_CRPT71130104___2"/>
      <w:bookmarkEnd w:id="478"/>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5E641E5C" w:rsidR="00E85A4A" w:rsidRPr="006436AF" w:rsidRDefault="00E85A4A" w:rsidP="00E85A4A">
      <w:bookmarkStart w:id="480" w:name="_Toc146626882"/>
      <w:bookmarkEnd w:id="479"/>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481" w:name="_Toc152691247"/>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480"/>
      <w:r>
        <w:t xml:space="preserve"> resource operation</w:t>
      </w:r>
      <w:bookmarkEnd w:id="481"/>
    </w:p>
    <w:p w14:paraId="6598A7C7" w14:textId="7B2EE8F7" w:rsidR="008659F0" w:rsidRPr="006436AF" w:rsidRDefault="008659F0" w:rsidP="008659F0">
      <w:bookmarkStart w:id="482"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483" w:name="_Toc146626883"/>
      <w:bookmarkEnd w:id="482"/>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484" w:name="_Toc152691248"/>
      <w:r>
        <w:lastRenderedPageBreak/>
        <w:t>5.2</w:t>
      </w:r>
      <w:r w:rsidR="00B7715D">
        <w:t>.12.</w:t>
      </w:r>
      <w:r w:rsidR="00441922">
        <w:t>4</w:t>
      </w:r>
      <w:r w:rsidR="00B7715D">
        <w:tab/>
        <w:t>Update Event Data Processing Configuration resource operation</w:t>
      </w:r>
      <w:bookmarkEnd w:id="484"/>
    </w:p>
    <w:p w14:paraId="140F13C2" w14:textId="5F127D39" w:rsidR="00441922" w:rsidRPr="006436AF" w:rsidRDefault="00441922" w:rsidP="00441922">
      <w:bookmarkStart w:id="485"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607A026F" w14:textId="5A54F932" w:rsidR="008659F0" w:rsidRPr="006436AF" w:rsidRDefault="00460F53" w:rsidP="008659F0">
      <w:pPr>
        <w:pStyle w:val="Heading4"/>
      </w:pPr>
      <w:bookmarkStart w:id="486" w:name="_Toc152691249"/>
      <w:bookmarkEnd w:id="485"/>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483"/>
      <w:r>
        <w:t xml:space="preserve"> resource operation</w:t>
      </w:r>
      <w:bookmarkEnd w:id="486"/>
    </w:p>
    <w:p w14:paraId="43BC5662" w14:textId="5A235EFC" w:rsidR="008659F0" w:rsidRPr="006436AF" w:rsidRDefault="008659F0" w:rsidP="008659F0">
      <w:bookmarkStart w:id="487"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487"/>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488" w:name="_Toc152691250"/>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488"/>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489" w:name="_Toc68899531"/>
      <w:bookmarkStart w:id="490" w:name="_Toc71214282"/>
      <w:bookmarkStart w:id="491" w:name="_Toc71721956"/>
      <w:bookmarkStart w:id="492" w:name="_Toc74859008"/>
      <w:bookmarkStart w:id="493" w:name="_Toc146626890"/>
      <w:bookmarkStart w:id="494" w:name="_Toc152691251"/>
      <w:r>
        <w:t>5.3</w:t>
      </w:r>
      <w:r w:rsidR="00563BB7" w:rsidRPr="006436AF">
        <w:t>.1</w:t>
      </w:r>
      <w:r w:rsidR="00563BB7" w:rsidRPr="006436AF">
        <w:tab/>
        <w:t>Introduction</w:t>
      </w:r>
      <w:bookmarkEnd w:id="489"/>
      <w:bookmarkEnd w:id="490"/>
      <w:bookmarkEnd w:id="491"/>
      <w:bookmarkEnd w:id="492"/>
      <w:bookmarkEnd w:id="493"/>
      <w:bookmarkEnd w:id="494"/>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495" w:name="_Toc68899532"/>
      <w:bookmarkStart w:id="496" w:name="_Toc71214283"/>
      <w:bookmarkStart w:id="497" w:name="_Toc71721957"/>
      <w:bookmarkStart w:id="498" w:name="_Toc74859009"/>
      <w:bookmarkStart w:id="499" w:name="_Toc146626891"/>
      <w:bookmarkStart w:id="500" w:name="_Toc152691252"/>
      <w:r>
        <w:t>5.3</w:t>
      </w:r>
      <w:r w:rsidR="00563BB7" w:rsidRPr="006436AF">
        <w:t>.2</w:t>
      </w:r>
      <w:r w:rsidR="00563BB7" w:rsidRPr="006436AF">
        <w:tab/>
        <w:t>Service Access Information</w:t>
      </w:r>
      <w:bookmarkEnd w:id="495"/>
      <w:bookmarkEnd w:id="496"/>
      <w:bookmarkEnd w:id="497"/>
      <w:bookmarkEnd w:id="498"/>
      <w:bookmarkEnd w:id="499"/>
      <w:r w:rsidR="00BA33B9">
        <w:t xml:space="preserve"> </w:t>
      </w:r>
      <w:r w:rsidR="007C6FF1">
        <w:t>acquisition</w:t>
      </w:r>
      <w:bookmarkEnd w:id="500"/>
    </w:p>
    <w:p w14:paraId="0D252F3E" w14:textId="3D93B66D" w:rsidR="00563BB7" w:rsidRPr="006436AF" w:rsidRDefault="00087562" w:rsidP="00563BB7">
      <w:pPr>
        <w:pStyle w:val="Heading4"/>
      </w:pPr>
      <w:bookmarkStart w:id="501" w:name="_Toc68899533"/>
      <w:bookmarkStart w:id="502" w:name="_Toc71214284"/>
      <w:bookmarkStart w:id="503" w:name="_Toc71721958"/>
      <w:bookmarkStart w:id="504" w:name="_Toc74859010"/>
      <w:bookmarkStart w:id="505" w:name="_Toc146626892"/>
      <w:bookmarkStart w:id="506" w:name="_Toc152691253"/>
      <w:r>
        <w:t>5.3</w:t>
      </w:r>
      <w:r w:rsidR="00563BB7" w:rsidRPr="006436AF">
        <w:t>.2.1</w:t>
      </w:r>
      <w:r w:rsidR="00563BB7" w:rsidRPr="006436AF">
        <w:tab/>
        <w:t>General</w:t>
      </w:r>
      <w:bookmarkEnd w:id="501"/>
      <w:bookmarkEnd w:id="502"/>
      <w:bookmarkEnd w:id="503"/>
      <w:bookmarkEnd w:id="504"/>
      <w:bookmarkEnd w:id="505"/>
      <w:bookmarkEnd w:id="506"/>
    </w:p>
    <w:p w14:paraId="45277884" w14:textId="04FA7F07" w:rsidR="00E759C5" w:rsidRDefault="00563BB7" w:rsidP="00563BB7">
      <w:pPr>
        <w:keepLines/>
      </w:pPr>
      <w:bookmarkStart w:id="507"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507"/>
    <w:p w14:paraId="472DBD0A" w14:textId="18E7EB57" w:rsidR="00E759C5" w:rsidRDefault="00E759C5" w:rsidP="00563BB7">
      <w:pPr>
        <w:keepLines/>
      </w:pP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1A2CDD8"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w:t>
      </w:r>
      <w:r w:rsidR="00232275">
        <w:t>Media</w:t>
      </w:r>
      <w:r w:rsidR="00563BB7" w:rsidRPr="006436AF">
        <w:t xml:space="preserve">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lastRenderedPageBreak/>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508"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r>
        <w:t xml:space="preserve">QoE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508"/>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509" w:name="_Toc68899534"/>
      <w:bookmarkStart w:id="510" w:name="_Toc71214285"/>
      <w:bookmarkStart w:id="511" w:name="_Toc71721959"/>
      <w:bookmarkStart w:id="512" w:name="_Toc74859011"/>
      <w:bookmarkStart w:id="513"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514" w:name="_Toc152691254"/>
      <w:r>
        <w:t>5.3</w:t>
      </w:r>
      <w:r w:rsidR="00563BB7" w:rsidRPr="006436AF">
        <w:t>.2.2</w:t>
      </w:r>
      <w:r w:rsidR="00563BB7" w:rsidRPr="006436AF">
        <w:tab/>
        <w:t>Create Service Access Information</w:t>
      </w:r>
      <w:bookmarkEnd w:id="509"/>
      <w:bookmarkEnd w:id="510"/>
      <w:bookmarkEnd w:id="511"/>
      <w:bookmarkEnd w:id="512"/>
      <w:bookmarkEnd w:id="513"/>
      <w:r w:rsidR="004E161D">
        <w:t xml:space="preserve"> resource</w:t>
      </w:r>
      <w:r w:rsidR="005B10F8">
        <w:t xml:space="preserve"> operation</w:t>
      </w:r>
      <w:bookmarkEnd w:id="514"/>
    </w:p>
    <w:p w14:paraId="6A6E3A63" w14:textId="4A7D2DFA" w:rsidR="00563BB7" w:rsidRPr="006436AF" w:rsidRDefault="00563BB7" w:rsidP="00563BB7">
      <w:commentRangeStart w:id="515"/>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515"/>
      <w:r w:rsidR="006E422F">
        <w:rPr>
          <w:rStyle w:val="CommentReference"/>
        </w:rPr>
        <w:commentReference w:id="515"/>
      </w:r>
    </w:p>
    <w:p w14:paraId="21C2E59F" w14:textId="3F59A670" w:rsidR="00563BB7" w:rsidRPr="006436AF" w:rsidRDefault="00087562" w:rsidP="00563BB7">
      <w:pPr>
        <w:pStyle w:val="Heading4"/>
      </w:pPr>
      <w:bookmarkStart w:id="516" w:name="_Toc68899535"/>
      <w:bookmarkStart w:id="517" w:name="_Toc71214286"/>
      <w:bookmarkStart w:id="518" w:name="_Toc71721960"/>
      <w:bookmarkStart w:id="519" w:name="_Toc74859012"/>
      <w:bookmarkStart w:id="520" w:name="_Toc146626894"/>
      <w:bookmarkStart w:id="521" w:name="_Toc152691255"/>
      <w:r>
        <w:t>5.3</w:t>
      </w:r>
      <w:r w:rsidR="00563BB7" w:rsidRPr="006436AF">
        <w:t>.2.3</w:t>
      </w:r>
      <w:r w:rsidR="00563BB7" w:rsidRPr="006436AF">
        <w:tab/>
        <w:t xml:space="preserve">Retrieve Service Access Information </w:t>
      </w:r>
      <w:bookmarkEnd w:id="516"/>
      <w:bookmarkEnd w:id="517"/>
      <w:bookmarkEnd w:id="518"/>
      <w:bookmarkEnd w:id="519"/>
      <w:bookmarkEnd w:id="520"/>
      <w:r w:rsidR="004E161D">
        <w:t>resource</w:t>
      </w:r>
      <w:r w:rsidR="00B508B0">
        <w:t xml:space="preserve"> operation</w:t>
      </w:r>
      <w:bookmarkEnd w:id="521"/>
    </w:p>
    <w:p w14:paraId="303ADDEB" w14:textId="53F31B55" w:rsidR="00B508B0" w:rsidRDefault="00563BB7" w:rsidP="00563BB7">
      <w:bookmarkStart w:id="522"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523"/>
      <w:r w:rsidR="00EC2BFA">
        <w:t>citing the external service identifier associated with the target Provisioning Session (see clause </w:t>
      </w:r>
      <w:r w:rsidR="00087562">
        <w:t>5.2</w:t>
      </w:r>
      <w:r w:rsidR="00EC2BFA">
        <w:t>.3)</w:t>
      </w:r>
      <w:r w:rsidR="00B508B0">
        <w:t xml:space="preserve"> in the request URL</w:t>
      </w:r>
      <w:commentRangeEnd w:id="523"/>
      <w:r w:rsidR="006E422F">
        <w:rPr>
          <w:rStyle w:val="CommentReference"/>
        </w:rPr>
        <w:commentReference w:id="523"/>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524" w:name="_MCCTEMPBM_CRPT71130113___7"/>
      <w:bookmarkEnd w:id="522"/>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525" w:name="_MCCTEMPBM_CRPT71130115___7"/>
      <w:bookmarkEnd w:id="524"/>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526" w:name="_Toc68899536"/>
      <w:bookmarkStart w:id="527" w:name="_Toc71214287"/>
      <w:bookmarkStart w:id="528" w:name="_Toc71721961"/>
      <w:bookmarkStart w:id="529" w:name="_Toc74859013"/>
      <w:bookmarkStart w:id="530" w:name="_Toc146626895"/>
      <w:bookmarkStart w:id="531" w:name="_Toc152691256"/>
      <w:bookmarkEnd w:id="525"/>
      <w:r>
        <w:t>5.3</w:t>
      </w:r>
      <w:r w:rsidR="00563BB7" w:rsidRPr="006436AF">
        <w:t>.2.4</w:t>
      </w:r>
      <w:r w:rsidR="00563BB7" w:rsidRPr="006436AF">
        <w:tab/>
        <w:t xml:space="preserve">Update Service Access Information </w:t>
      </w:r>
      <w:r w:rsidR="00B508B0">
        <w:t>resource operation</w:t>
      </w:r>
      <w:bookmarkEnd w:id="526"/>
      <w:bookmarkEnd w:id="527"/>
      <w:bookmarkEnd w:id="528"/>
      <w:bookmarkEnd w:id="529"/>
      <w:bookmarkEnd w:id="530"/>
      <w:bookmarkEnd w:id="531"/>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532" w:name="_Toc68899537"/>
      <w:bookmarkStart w:id="533" w:name="_Toc71214288"/>
      <w:bookmarkStart w:id="534" w:name="_Toc71721962"/>
      <w:bookmarkStart w:id="535" w:name="_Toc74859014"/>
      <w:bookmarkStart w:id="536" w:name="_Toc146626896"/>
      <w:bookmarkStart w:id="537" w:name="_Toc152691257"/>
      <w:r>
        <w:t>5.3</w:t>
      </w:r>
      <w:r w:rsidR="00563BB7" w:rsidRPr="006436AF">
        <w:t>.2.5</w:t>
      </w:r>
      <w:r w:rsidR="00563BB7" w:rsidRPr="006436AF">
        <w:tab/>
        <w:t xml:space="preserve">Destroy Service Access Information </w:t>
      </w:r>
      <w:r w:rsidR="00B508B0">
        <w:t>resource operation</w:t>
      </w:r>
      <w:bookmarkEnd w:id="532"/>
      <w:bookmarkEnd w:id="533"/>
      <w:bookmarkEnd w:id="534"/>
      <w:bookmarkEnd w:id="535"/>
      <w:bookmarkEnd w:id="536"/>
      <w:bookmarkEnd w:id="537"/>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538" w:name="_Toc68899538"/>
      <w:bookmarkStart w:id="539" w:name="_Toc71214289"/>
      <w:bookmarkStart w:id="540" w:name="_Toc71721963"/>
      <w:bookmarkStart w:id="541" w:name="_Toc74859015"/>
      <w:bookmarkStart w:id="542" w:name="_Toc146626897"/>
      <w:bookmarkStart w:id="543" w:name="_Toc152691258"/>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538"/>
      <w:bookmarkEnd w:id="539"/>
      <w:bookmarkEnd w:id="540"/>
      <w:bookmarkEnd w:id="541"/>
      <w:bookmarkEnd w:id="542"/>
      <w:bookmarkEnd w:id="543"/>
    </w:p>
    <w:p w14:paraId="09AA2808" w14:textId="53855BEA" w:rsidR="009B28DC" w:rsidRDefault="00087562" w:rsidP="009B28DC">
      <w:pPr>
        <w:pStyle w:val="Heading4"/>
      </w:pPr>
      <w:bookmarkStart w:id="544" w:name="_Toc152691259"/>
      <w:r>
        <w:t>5.3</w:t>
      </w:r>
      <w:commentRangeStart w:id="545"/>
      <w:commentRangeStart w:id="546"/>
      <w:r w:rsidR="009B28DC">
        <w:t>.3.1</w:t>
      </w:r>
      <w:r w:rsidR="009B28DC">
        <w:tab/>
        <w:t>General</w:t>
      </w:r>
      <w:commentRangeEnd w:id="545"/>
      <w:r w:rsidR="002238DA">
        <w:rPr>
          <w:rStyle w:val="CommentReference"/>
          <w:rFonts w:ascii="Times New Roman" w:hAnsi="Times New Roman"/>
        </w:rPr>
        <w:commentReference w:id="545"/>
      </w:r>
      <w:commentRangeEnd w:id="546"/>
      <w:r w:rsidR="005B2CFC">
        <w:rPr>
          <w:rStyle w:val="CommentReference"/>
          <w:rFonts w:ascii="Times New Roman" w:hAnsi="Times New Roman"/>
        </w:rPr>
        <w:commentReference w:id="546"/>
      </w:r>
      <w:bookmarkEnd w:id="544"/>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lastRenderedPageBreak/>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547"/>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547"/>
      <w:r w:rsidR="00BB2A8B">
        <w:rPr>
          <w:rStyle w:val="CommentReference"/>
        </w:rPr>
        <w:commentReference w:id="547"/>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548" w:name="_Toc152691260"/>
      <w:r>
        <w:rPr>
          <w:lang w:eastAsia="zh-CN"/>
        </w:rPr>
        <w:t>5.3</w:t>
      </w:r>
      <w:r w:rsidR="009B28DC">
        <w:rPr>
          <w:lang w:eastAsia="zh-CN"/>
        </w:rPr>
        <w:t>.3.2</w:t>
      </w:r>
      <w:r w:rsidR="009B28DC">
        <w:rPr>
          <w:lang w:eastAsia="zh-CN"/>
        </w:rPr>
        <w:tab/>
        <w:t>Create Dynamic Policy Instance resource operation</w:t>
      </w:r>
      <w:bookmarkEnd w:id="548"/>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549"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549"/>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550" w:name="_MCCTEMPBM_CRPT71130117___7"/>
      <w:bookmarkStart w:id="551" w:name="_Toc152691261"/>
      <w:r>
        <w:rPr>
          <w:lang w:eastAsia="zh-CN"/>
        </w:rPr>
        <w:t>5.3</w:t>
      </w:r>
      <w:r w:rsidR="009B28DC">
        <w:rPr>
          <w:lang w:eastAsia="zh-CN"/>
        </w:rPr>
        <w:t>.3.3</w:t>
      </w:r>
      <w:r w:rsidR="009B28DC">
        <w:rPr>
          <w:lang w:eastAsia="zh-CN"/>
        </w:rPr>
        <w:tab/>
        <w:t>Retrieve Dynamic Policy Instance resource operation</w:t>
      </w:r>
      <w:bookmarkEnd w:id="551"/>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552" w:name="_Toc152691262"/>
      <w:r>
        <w:rPr>
          <w:lang w:eastAsia="zh-CN"/>
        </w:rPr>
        <w:t>5.3</w:t>
      </w:r>
      <w:r w:rsidR="009B28DC">
        <w:rPr>
          <w:lang w:eastAsia="zh-CN"/>
        </w:rPr>
        <w:t>.3.4</w:t>
      </w:r>
      <w:r w:rsidR="009B28DC">
        <w:rPr>
          <w:lang w:eastAsia="zh-CN"/>
        </w:rPr>
        <w:tab/>
        <w:t>Update Dynamic Policy Instance resource operation</w:t>
      </w:r>
      <w:bookmarkEnd w:id="552"/>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w:t>
      </w:r>
      <w:r w:rsidR="00DC462E">
        <w:lastRenderedPageBreak/>
        <w:t>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553" w:name="_Toc152691263"/>
      <w:r>
        <w:rPr>
          <w:lang w:eastAsia="zh-CN"/>
        </w:rPr>
        <w:t>5.3</w:t>
      </w:r>
      <w:r w:rsidR="009B28DC">
        <w:rPr>
          <w:lang w:eastAsia="zh-CN"/>
        </w:rPr>
        <w:t>.3.5</w:t>
      </w:r>
      <w:r w:rsidR="009B28DC">
        <w:rPr>
          <w:lang w:eastAsia="zh-CN"/>
        </w:rPr>
        <w:tab/>
        <w:t>Destroy Dynamic Policy Instance resource operation</w:t>
      </w:r>
      <w:bookmarkEnd w:id="553"/>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r w:rsidR="007B3CC2">
        <w:t>the</w:t>
      </w:r>
      <w:r>
        <w:t>T</w:t>
      </w:r>
      <w:r w:rsidR="00563BB7" w:rsidRPr="006436AF">
        <w:t xml:space="preserve">he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554" w:name="_Toc146626900"/>
      <w:bookmarkStart w:id="555" w:name="_Toc68899539"/>
      <w:bookmarkStart w:id="556" w:name="_Toc71214290"/>
      <w:bookmarkStart w:id="557" w:name="_Toc71721964"/>
      <w:bookmarkStart w:id="558" w:name="_Toc74859016"/>
      <w:bookmarkStart w:id="559" w:name="_Toc146626898"/>
      <w:bookmarkEnd w:id="550"/>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560" w:name="_Toc152691264"/>
      <w:r>
        <w:t>5.3</w:t>
      </w:r>
      <w:r w:rsidR="00AB0055">
        <w:t>.4</w:t>
      </w:r>
      <w:r w:rsidR="00AB0055" w:rsidRPr="006436AF">
        <w:tab/>
      </w:r>
      <w:r w:rsidR="00BA33B9">
        <w:t>N</w:t>
      </w:r>
      <w:r w:rsidR="00AB0055" w:rsidRPr="006436AF">
        <w:t xml:space="preserve">etwork </w:t>
      </w:r>
      <w:r w:rsidR="007C6FF1">
        <w:t>A</w:t>
      </w:r>
      <w:r w:rsidR="00AB0055" w:rsidRPr="006436AF">
        <w:t>ssistance</w:t>
      </w:r>
      <w:bookmarkEnd w:id="554"/>
      <w:r w:rsidR="00BA33B9">
        <w:t xml:space="preserve"> </w:t>
      </w:r>
      <w:r w:rsidR="007C6FF1">
        <w:t>invocation</w:t>
      </w:r>
      <w:bookmarkEnd w:id="560"/>
    </w:p>
    <w:p w14:paraId="62551DF0" w14:textId="7BE549F5" w:rsidR="00AB0055" w:rsidRDefault="00087562" w:rsidP="00AB0055">
      <w:pPr>
        <w:pStyle w:val="Heading4"/>
      </w:pPr>
      <w:bookmarkStart w:id="561" w:name="_Toc152691265"/>
      <w:r>
        <w:t>5.3</w:t>
      </w:r>
      <w:r w:rsidR="00AB0055">
        <w:t>.4.1</w:t>
      </w:r>
      <w:r w:rsidR="00AB0055">
        <w:tab/>
      </w:r>
      <w:r w:rsidR="00E61118">
        <w:t>Procedures</w:t>
      </w:r>
      <w:bookmarkEnd w:id="561"/>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3DBFBA60" w:rsidR="00AB0055" w:rsidRPr="006436AF" w:rsidRDefault="00771DB6" w:rsidP="00771DB6">
      <w:pPr>
        <w:pStyle w:val="B1"/>
      </w:pPr>
      <w:r>
        <w:t>3.</w:t>
      </w:r>
      <w:r>
        <w:tab/>
      </w:r>
      <w:r w:rsidR="00AB0055" w:rsidRPr="006436AF">
        <w:t xml:space="preserve">At any time after the Network Assistance Session resource is created, the </w:t>
      </w:r>
      <w:r w:rsidR="00DB7402">
        <w:t>Media</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562" w:name="_Toc146627065"/>
      <w:bookmarkStart w:id="563"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564" w:name="_Toc152691266"/>
      <w:r>
        <w:t>5.3</w:t>
      </w:r>
      <w:r w:rsidR="00AB0055">
        <w:t>.4.2</w:t>
      </w:r>
      <w:r w:rsidR="00AB0055" w:rsidRPr="006436AF">
        <w:tab/>
        <w:t xml:space="preserve">Create Network Assistance </w:t>
      </w:r>
      <w:r w:rsidR="00771DB6">
        <w:t>S</w:t>
      </w:r>
      <w:r w:rsidR="00AB0055" w:rsidRPr="006436AF">
        <w:t>ession</w:t>
      </w:r>
      <w:bookmarkEnd w:id="562"/>
      <w:r w:rsidR="00771DB6">
        <w:t xml:space="preserve"> resource operation</w:t>
      </w:r>
      <w:bookmarkEnd w:id="564"/>
    </w:p>
    <w:p w14:paraId="055BA487" w14:textId="7F5DC5B8"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w:t>
      </w:r>
      <w:r w:rsidR="00DB7402">
        <w:t>Media</w:t>
      </w:r>
      <w:r w:rsidRPr="006436AF">
        <w:t xml:space="preserve">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563"/>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4B7723AC" w:rsidR="00AB0055" w:rsidRPr="006436AF" w:rsidRDefault="00AB0055" w:rsidP="00AB0055">
      <w:r w:rsidRPr="006436AF">
        <w:t xml:space="preserve">The </w:t>
      </w:r>
      <w:r w:rsidR="00DB7402">
        <w:t>Media</w:t>
      </w:r>
      <w:r w:rsidRPr="006436AF">
        <w:t xml:space="preserve">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565" w:name="_Toc146627066"/>
      <w:bookmarkStart w:id="566" w:name="_MCCTEMPBM_CRPT71130547___7"/>
      <w:bookmarkStart w:id="567" w:name="_Toc152691267"/>
      <w:r>
        <w:t>5.3</w:t>
      </w:r>
      <w:r w:rsidR="00AB0055">
        <w:t>.4.3</w:t>
      </w:r>
      <w:r w:rsidR="00AB0055" w:rsidRPr="006436AF">
        <w:tab/>
        <w:t xml:space="preserve">Retrieve Network Assistance </w:t>
      </w:r>
      <w:r w:rsidR="00771DB6">
        <w:t>S</w:t>
      </w:r>
      <w:r w:rsidR="00AB0055" w:rsidRPr="006436AF">
        <w:t>ession</w:t>
      </w:r>
      <w:bookmarkEnd w:id="565"/>
      <w:r w:rsidR="00771DB6">
        <w:t xml:space="preserve"> resource operation</w:t>
      </w:r>
      <w:bookmarkEnd w:id="567"/>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568"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569" w:name="_Toc152691268"/>
      <w:r>
        <w:lastRenderedPageBreak/>
        <w:t>5.3</w:t>
      </w:r>
      <w:r w:rsidR="00AB0055">
        <w:t>.4.4</w:t>
      </w:r>
      <w:r w:rsidR="00AB0055" w:rsidRPr="006436AF">
        <w:tab/>
      </w:r>
      <w:r w:rsidR="00771DB6">
        <w:t>B</w:t>
      </w:r>
      <w:r w:rsidR="00AB0055" w:rsidRPr="006436AF">
        <w:t>it rate recommendation</w:t>
      </w:r>
      <w:bookmarkEnd w:id="568"/>
      <w:r w:rsidR="00771DB6">
        <w:t xml:space="preserve"> request operation</w:t>
      </w:r>
      <w:bookmarkEnd w:id="569"/>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570" w:name="_MCCTEMPBM_CRPT71130548___7"/>
      <w:bookmarkEnd w:id="566"/>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571" w:name="_MCCTEMPBM_CRPT71130549___7"/>
      <w:bookmarkEnd w:id="570"/>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572" w:name="_Toc146627068"/>
      <w:bookmarkStart w:id="573" w:name="_Toc152691269"/>
      <w:r>
        <w:t>5.3</w:t>
      </w:r>
      <w:r w:rsidR="00AB0055">
        <w:t>.4.5</w:t>
      </w:r>
      <w:r w:rsidR="00AB0055" w:rsidRPr="006436AF">
        <w:tab/>
      </w:r>
      <w:r w:rsidR="00771DB6">
        <w:t>D</w:t>
      </w:r>
      <w:r w:rsidR="00AB0055" w:rsidRPr="006436AF">
        <w:t>elivery boost</w:t>
      </w:r>
      <w:bookmarkEnd w:id="572"/>
      <w:r w:rsidR="00771DB6">
        <w:t xml:space="preserve"> request operation</w:t>
      </w:r>
      <w:bookmarkEnd w:id="573"/>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574" w:name="_Toc146627069"/>
      <w:bookmarkStart w:id="575" w:name="_Toc152691270"/>
      <w:r>
        <w:t>5.3</w:t>
      </w:r>
      <w:r w:rsidR="00AB0055">
        <w:t>.4.6</w:t>
      </w:r>
      <w:r w:rsidR="00AB0055" w:rsidRPr="006436AF">
        <w:tab/>
        <w:t xml:space="preserve">Update Network Assistance </w:t>
      </w:r>
      <w:r w:rsidR="00771DB6">
        <w:t>S</w:t>
      </w:r>
      <w:r w:rsidR="00AB0055" w:rsidRPr="006436AF">
        <w:t>ession</w:t>
      </w:r>
      <w:bookmarkEnd w:id="574"/>
      <w:r w:rsidR="00771DB6">
        <w:t xml:space="preserve"> resource operation</w:t>
      </w:r>
      <w:bookmarkEnd w:id="575"/>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576"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577" w:name="_Toc152691271"/>
      <w:r>
        <w:t>5.3</w:t>
      </w:r>
      <w:r w:rsidR="00AB0055">
        <w:t>.4.7</w:t>
      </w:r>
      <w:r w:rsidR="00AB0055" w:rsidRPr="006436AF">
        <w:tab/>
        <w:t xml:space="preserve">Destroy Network Assistance </w:t>
      </w:r>
      <w:r w:rsidR="00C12317">
        <w:t>S</w:t>
      </w:r>
      <w:r w:rsidR="00AB0055" w:rsidRPr="006436AF">
        <w:t>ession</w:t>
      </w:r>
      <w:bookmarkEnd w:id="576"/>
      <w:r w:rsidR="00C12317">
        <w:t xml:space="preserve"> resource operation</w:t>
      </w:r>
      <w:bookmarkEnd w:id="577"/>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578" w:name="_Toc68899540"/>
      <w:bookmarkStart w:id="579" w:name="_Toc71214291"/>
      <w:bookmarkStart w:id="580" w:name="_Toc71721965"/>
      <w:bookmarkStart w:id="581" w:name="_Toc74859017"/>
      <w:bookmarkStart w:id="582" w:name="_Toc146626899"/>
      <w:bookmarkStart w:id="583" w:name="_Toc152691272"/>
      <w:bookmarkEnd w:id="555"/>
      <w:bookmarkEnd w:id="556"/>
      <w:bookmarkEnd w:id="557"/>
      <w:bookmarkEnd w:id="558"/>
      <w:bookmarkEnd w:id="559"/>
      <w:bookmarkEnd w:id="571"/>
      <w:r>
        <w:lastRenderedPageBreak/>
        <w:t>5.3</w:t>
      </w:r>
      <w:r w:rsidR="00563BB7" w:rsidRPr="006436AF">
        <w:t>.5</w:t>
      </w:r>
      <w:r w:rsidR="00563BB7" w:rsidRPr="006436AF">
        <w:tab/>
      </w:r>
      <w:r w:rsidR="00BA33B9">
        <w:t>M</w:t>
      </w:r>
      <w:r w:rsidR="00563BB7" w:rsidRPr="006436AF">
        <w:t>etrics reporting</w:t>
      </w:r>
      <w:bookmarkEnd w:id="578"/>
      <w:bookmarkEnd w:id="579"/>
      <w:bookmarkEnd w:id="580"/>
      <w:bookmarkEnd w:id="581"/>
      <w:bookmarkEnd w:id="582"/>
      <w:bookmarkEnd w:id="583"/>
    </w:p>
    <w:p w14:paraId="28AA9ABA" w14:textId="7DDF778D" w:rsidR="005858DB" w:rsidRDefault="00087562" w:rsidP="005858DB">
      <w:pPr>
        <w:pStyle w:val="Heading4"/>
      </w:pPr>
      <w:bookmarkStart w:id="584" w:name="_MCCTEMPBM_CRPT71130121___2"/>
      <w:bookmarkStart w:id="585" w:name="_Toc152691273"/>
      <w:r>
        <w:t>5.3</w:t>
      </w:r>
      <w:commentRangeStart w:id="586"/>
      <w:r w:rsidR="005858DB">
        <w:t>.5</w:t>
      </w:r>
      <w:r w:rsidR="00441E27">
        <w:t>.</w:t>
      </w:r>
      <w:r w:rsidR="005858DB">
        <w:t>1</w:t>
      </w:r>
      <w:r w:rsidR="005858DB">
        <w:tab/>
      </w:r>
      <w:r w:rsidR="00E61118">
        <w:t>Procedures</w:t>
      </w:r>
      <w:commentRangeEnd w:id="586"/>
      <w:r w:rsidR="0011047A">
        <w:rPr>
          <w:rStyle w:val="CommentReference"/>
          <w:rFonts w:ascii="Times New Roman" w:hAnsi="Times New Roman"/>
        </w:rPr>
        <w:commentReference w:id="586"/>
      </w:r>
      <w:bookmarkEnd w:id="585"/>
    </w:p>
    <w:p w14:paraId="731EDEDB" w14:textId="55BF4F3B" w:rsidR="00E61118" w:rsidRPr="006436AF" w:rsidRDefault="00E61118" w:rsidP="00E61118">
      <w:r w:rsidRPr="006436AF">
        <w:t>These procedures are used</w:t>
      </w:r>
      <w:r w:rsidR="008D777B">
        <w:t xml:space="preserve"> </w:t>
      </w:r>
      <w:commentRangeStart w:id="587"/>
      <w:r w:rsidRPr="006436AF">
        <w:t xml:space="preserve">by the </w:t>
      </w:r>
      <w:r>
        <w:t>Media AS at reference point M3</w:t>
      </w:r>
      <w:commentRangeEnd w:id="587"/>
      <w:r>
        <w:rPr>
          <w:rStyle w:val="CommentReference"/>
        </w:rPr>
        <w:commentReference w:id="587"/>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588"/>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588"/>
      <w:r>
        <w:rPr>
          <w:rStyle w:val="CommentReference"/>
        </w:rPr>
        <w:commentReference w:id="588"/>
      </w:r>
      <w:r w:rsidRPr="006436AF">
        <w:t>.</w:t>
      </w:r>
    </w:p>
    <w:p w14:paraId="0624EDB5" w14:textId="1B87521B" w:rsidR="005A4BD3" w:rsidRDefault="00563BB7" w:rsidP="00563BB7">
      <w:pPr>
        <w:pStyle w:val="EditorsNote"/>
        <w:ind w:left="0" w:firstLine="0"/>
        <w:rPr>
          <w:color w:val="auto"/>
        </w:rPr>
      </w:pPr>
      <w:commentRangeStart w:id="589"/>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589"/>
      <w:r w:rsidR="00E61118">
        <w:rPr>
          <w:rStyle w:val="CommentReference"/>
        </w:rPr>
        <w:commentReference w:id="589"/>
      </w:r>
    </w:p>
    <w:p w14:paraId="01A14653" w14:textId="676544AA" w:rsidR="008D777B" w:rsidRDefault="00BD5837" w:rsidP="008D777B">
      <w:bookmarkStart w:id="590" w:name="_Toc68899541"/>
      <w:bookmarkStart w:id="591" w:name="_Toc71214292"/>
      <w:bookmarkStart w:id="592" w:name="_Toc71721966"/>
      <w:bookmarkStart w:id="593" w:name="_Toc74859018"/>
      <w:bookmarkEnd w:id="584"/>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594"/>
      <w:r w:rsidR="008D777B">
        <w:t>media delivery</w:t>
      </w:r>
      <w:r w:rsidR="008D777B" w:rsidRPr="006436AF">
        <w:t xml:space="preserve"> sessions</w:t>
      </w:r>
      <w:commentRangeEnd w:id="594"/>
      <w:r w:rsidR="008D777B">
        <w:rPr>
          <w:rStyle w:val="CommentReference"/>
        </w:rPr>
        <w:commentReference w:id="594"/>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595" w:name="_Toc152691274"/>
      <w:r>
        <w:t>5.3</w:t>
      </w:r>
      <w:r w:rsidR="005858DB">
        <w:t>.5.2</w:t>
      </w:r>
      <w:r w:rsidR="005858DB">
        <w:tab/>
        <w:t>Submit metrics report operation</w:t>
      </w:r>
      <w:bookmarkEnd w:id="595"/>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r>
        <w:rPr>
          <w:rStyle w:val="Codechar"/>
        </w:rPr>
        <w:t>scheme</w:t>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596"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597" w:name="_Toc152691275"/>
      <w:bookmarkEnd w:id="590"/>
      <w:bookmarkEnd w:id="591"/>
      <w:bookmarkEnd w:id="592"/>
      <w:bookmarkEnd w:id="593"/>
      <w:bookmarkEnd w:id="596"/>
      <w:r>
        <w:t>5.3</w:t>
      </w:r>
      <w:r w:rsidR="00AB0055">
        <w:t>.6</w:t>
      </w:r>
      <w:r w:rsidR="00AB0055" w:rsidRPr="006436AF">
        <w:tab/>
      </w:r>
      <w:r w:rsidR="00BA33B9">
        <w:t>C</w:t>
      </w:r>
      <w:r w:rsidR="00AB0055" w:rsidRPr="006436AF">
        <w:t>onsumption reporting</w:t>
      </w:r>
      <w:bookmarkEnd w:id="597"/>
    </w:p>
    <w:p w14:paraId="5EFF8DC0" w14:textId="274901FB" w:rsidR="005858DB" w:rsidRDefault="00087562" w:rsidP="005858DB">
      <w:pPr>
        <w:pStyle w:val="Heading4"/>
      </w:pPr>
      <w:bookmarkStart w:id="598" w:name="_Toc152691276"/>
      <w:r>
        <w:t>5.3</w:t>
      </w:r>
      <w:commentRangeStart w:id="599"/>
      <w:r w:rsidR="005858DB">
        <w:t>.6.1</w:t>
      </w:r>
      <w:r w:rsidR="005858DB">
        <w:tab/>
      </w:r>
      <w:r w:rsidR="00E61118">
        <w:t>Procedures</w:t>
      </w:r>
      <w:commentRangeEnd w:id="599"/>
      <w:r w:rsidR="0011047A">
        <w:rPr>
          <w:rStyle w:val="CommentReference"/>
          <w:rFonts w:ascii="Times New Roman" w:hAnsi="Times New Roman"/>
        </w:rPr>
        <w:commentReference w:id="599"/>
      </w:r>
      <w:bookmarkEnd w:id="598"/>
    </w:p>
    <w:p w14:paraId="1DD527F0" w14:textId="527D2669" w:rsidR="000E013E" w:rsidRDefault="00AB0055" w:rsidP="000E013E">
      <w:r w:rsidRPr="000E013E">
        <w:t xml:space="preserve">These procedures are used by the </w:t>
      </w:r>
      <w:commentRangeStart w:id="600"/>
      <w:r w:rsidR="008D777B" w:rsidRPr="000E013E">
        <w:t>Media AS at reference point M3</w:t>
      </w:r>
      <w:commentRangeEnd w:id="600"/>
      <w:r w:rsidR="008D777B" w:rsidRPr="000E013E">
        <w:commentReference w:id="600"/>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601" w:name="_MCCTEMPBM_CRPT71130118___7"/>
    </w:p>
    <w:p w14:paraId="13933C57" w14:textId="5E2122E9" w:rsidR="00E61118" w:rsidRPr="000E013E" w:rsidRDefault="00E61118" w:rsidP="000E013E">
      <w:commentRangeStart w:id="602"/>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602"/>
      <w:r w:rsidRPr="000E013E">
        <w:commentReference w:id="602"/>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6A475C16"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601"/>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603"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604" w:name="_MCCTEMPBM_CRPT71130120___7"/>
      <w:bookmarkEnd w:id="603"/>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bookmarkStart w:id="605" w:name="_Hlk149321038"/>
      <w:bookmarkStart w:id="606"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605"/>
    <w:p w14:paraId="55CE1608" w14:textId="77777777" w:rsidR="00FE61E3" w:rsidRDefault="00FE61E3" w:rsidP="00FE61E3">
      <w:pPr>
        <w:pStyle w:val="B1"/>
      </w:pPr>
      <w:r>
        <w:t>-</w:t>
      </w:r>
      <w:r>
        <w:tab/>
        <w:t>A consumption reporting unit shall be included in exactly one consumption report, although delivery of this report may be attempted more than once by the Media Session Handler.</w:t>
      </w:r>
    </w:p>
    <w:p w14:paraId="5E301FB9" w14:textId="77777777" w:rsidR="00FE61E3" w:rsidRDefault="00FE61E3" w:rsidP="00FE61E3">
      <w:pPr>
        <w:pStyle w:val="B1"/>
      </w:pPr>
      <w:r>
        <w:lastRenderedPageBreak/>
        <w:t>-</w:t>
      </w:r>
      <w:r>
        <w:tab/>
        <w:t>A new consumption reporting unit shall be created when the media consumed changes or (if provisioned in the consumption reporting configuration per clause 4.3.8) when the network used to access media at reference point M4d changes.</w:t>
      </w:r>
    </w:p>
    <w:p w14:paraId="773DEED8" w14:textId="77777777" w:rsidR="00FE61E3" w:rsidRDefault="00FE61E3" w:rsidP="00FE61E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E00D13A" w14:textId="6FC27CF1" w:rsidR="00FE61E3" w:rsidRDefault="00FE61E3" w:rsidP="00FE61E3">
      <w:pPr>
        <w:pStyle w:val="B1"/>
      </w:pPr>
      <w:r>
        <w:t>-</w:t>
      </w:r>
      <w:r>
        <w:tab/>
        <w:t xml:space="preserve">If there is no change in the media consumed when the next consumption report is sent to the </w:t>
      </w:r>
      <w:r w:rsidR="00DB7402">
        <w:t>Media</w:t>
      </w:r>
      <w:r>
        <w:t>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25D2CD71" w:rsidR="00FE61E3" w:rsidRDefault="00FE61E3" w:rsidP="00FE61E3">
      <w:pPr>
        <w:pStyle w:val="B1"/>
        <w:rPr>
          <w:lang w:eastAsia="zh-CN"/>
        </w:rPr>
      </w:pPr>
      <w:r>
        <w:t>-</w:t>
      </w:r>
      <w:r>
        <w:tab/>
        <w:t xml:space="preserve">The last (or only) consumption reporting unit in the final consumption report sent to the </w:t>
      </w:r>
      <w:r w:rsidR="00DB7402">
        <w:t>Media</w:t>
      </w:r>
      <w:r>
        <w:t> AF at the end of the downlink media streaming session therefore describes the last media consumed.</w:t>
      </w:r>
    </w:p>
    <w:bookmarkEnd w:id="606"/>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607" w:name="_Toc152691277"/>
      <w:r>
        <w:t>5.3</w:t>
      </w:r>
      <w:r w:rsidR="005858DB">
        <w:t>.6.2</w:t>
      </w:r>
      <w:r w:rsidR="005858DB">
        <w:tab/>
        <w:t>Submit consumption report operation</w:t>
      </w:r>
      <w:bookmarkEnd w:id="607"/>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r>
        <w:t xml:space="preserve">The location(s) of the UE when the media was consumed shall be included in every </w:t>
      </w:r>
      <w:r w:rsidRPr="00AB4E37">
        <w:rPr>
          <w:rStyle w:val="Code"/>
        </w:rPr>
        <w:t>ConsumptionReportingUnit</w:t>
      </w:r>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604"/>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608" w:name="_Toc152691278"/>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608"/>
    </w:p>
    <w:p w14:paraId="1BE6EECE" w14:textId="2DF805AE" w:rsidR="00563BB7" w:rsidRPr="006436AF" w:rsidRDefault="00087562" w:rsidP="00563BB7">
      <w:pPr>
        <w:pStyle w:val="Heading3"/>
      </w:pPr>
      <w:bookmarkStart w:id="609" w:name="_Toc68899543"/>
      <w:bookmarkStart w:id="610" w:name="_Toc71214294"/>
      <w:bookmarkStart w:id="611" w:name="_Toc71721968"/>
      <w:bookmarkStart w:id="612" w:name="_Toc74859020"/>
      <w:bookmarkStart w:id="613" w:name="_Toc146626902"/>
      <w:bookmarkStart w:id="614" w:name="_Toc152691279"/>
      <w:r>
        <w:t>5.4</w:t>
      </w:r>
      <w:r w:rsidR="00563BB7" w:rsidRPr="006436AF">
        <w:t>.1</w:t>
      </w:r>
      <w:r w:rsidR="00563BB7" w:rsidRPr="006436AF">
        <w:tab/>
        <w:t>General</w:t>
      </w:r>
      <w:bookmarkEnd w:id="609"/>
      <w:bookmarkEnd w:id="610"/>
      <w:bookmarkEnd w:id="611"/>
      <w:bookmarkEnd w:id="612"/>
      <w:bookmarkEnd w:id="613"/>
      <w:bookmarkEnd w:id="614"/>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615" w:name="_Hlk149927152"/>
      <w:bookmarkStart w:id="616" w:name="_Toc68899544"/>
      <w:bookmarkStart w:id="617" w:name="_Toc71214295"/>
      <w:bookmarkStart w:id="618" w:name="_Toc71721969"/>
      <w:bookmarkStart w:id="619" w:name="_Toc74859021"/>
      <w:bookmarkStart w:id="620" w:name="_Toc146626903"/>
      <w:bookmarkStart w:id="621" w:name="_Toc152691280"/>
      <w:commentRangeStart w:id="622"/>
      <w:r>
        <w:t>5.4.2</w:t>
      </w:r>
      <w:r>
        <w:tab/>
        <w:t>Media session handling initiation/termination</w:t>
      </w:r>
      <w:bookmarkEnd w:id="621"/>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622"/>
      <w:r w:rsidR="008F13C0">
        <w:rPr>
          <w:rStyle w:val="CommentReference"/>
          <w:color w:val="auto"/>
        </w:rPr>
        <w:commentReference w:id="622"/>
      </w:r>
    </w:p>
    <w:p w14:paraId="66EF279A" w14:textId="19247793" w:rsidR="00B269D6" w:rsidRDefault="005B10F8" w:rsidP="00B269D6">
      <w:pPr>
        <w:pStyle w:val="Heading3"/>
      </w:pPr>
      <w:bookmarkStart w:id="623" w:name="_Toc152691281"/>
      <w:bookmarkEnd w:id="615"/>
      <w:r>
        <w:t>5.4.3</w:t>
      </w:r>
      <w:r>
        <w:tab/>
      </w:r>
      <w:r w:rsidR="00B269D6">
        <w:tab/>
        <w:t xml:space="preserve">Dynamic Policy </w:t>
      </w:r>
      <w:r w:rsidR="007C6FF1">
        <w:t>invocation</w:t>
      </w:r>
      <w:bookmarkEnd w:id="623"/>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624"/>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624"/>
      <w:r w:rsidR="000E013E">
        <w:rPr>
          <w:rStyle w:val="CommentReference"/>
        </w:rPr>
        <w:commentReference w:id="624"/>
      </w:r>
    </w:p>
    <w:p w14:paraId="1DD01A82" w14:textId="45617322" w:rsidR="00B269D6" w:rsidRDefault="005B10F8" w:rsidP="00563BB7">
      <w:pPr>
        <w:pStyle w:val="Heading3"/>
      </w:pPr>
      <w:bookmarkStart w:id="625" w:name="_Toc152691282"/>
      <w:r>
        <w:t>5.4.4</w:t>
      </w:r>
      <w:r w:rsidR="00B269D6">
        <w:tab/>
        <w:t xml:space="preserve">Network Assistance </w:t>
      </w:r>
      <w:r w:rsidR="007C6FF1">
        <w:t>invocation</w:t>
      </w:r>
      <w:bookmarkEnd w:id="625"/>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626"/>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626"/>
      <w:r w:rsidR="00ED5DD1">
        <w:rPr>
          <w:rStyle w:val="CommentReference"/>
        </w:rPr>
        <w:commentReference w:id="626"/>
      </w:r>
    </w:p>
    <w:p w14:paraId="6FF3CCD6" w14:textId="1170D03C" w:rsidR="00BD5837" w:rsidRDefault="005B10F8" w:rsidP="00563BB7">
      <w:pPr>
        <w:pStyle w:val="Heading3"/>
      </w:pPr>
      <w:bookmarkStart w:id="627" w:name="_Toc152691283"/>
      <w:r>
        <w:t>5.4.5</w:t>
      </w:r>
      <w:r w:rsidR="00BD5837">
        <w:tab/>
        <w:t xml:space="preserve">Metrics </w:t>
      </w:r>
      <w:r w:rsidR="00B269D6">
        <w:t>r</w:t>
      </w:r>
      <w:r w:rsidR="00BD5837">
        <w:t>eporting</w:t>
      </w:r>
      <w:bookmarkEnd w:id="627"/>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628" w:name="_Toc152691284"/>
      <w:r>
        <w:t>5.4</w:t>
      </w:r>
      <w:r w:rsidR="00BD5837">
        <w:t>.</w:t>
      </w:r>
      <w:r w:rsidR="005B10F8">
        <w:t>6</w:t>
      </w:r>
      <w:r w:rsidR="00563BB7" w:rsidRPr="006436AF">
        <w:tab/>
        <w:t>Consumption reporting</w:t>
      </w:r>
      <w:bookmarkEnd w:id="616"/>
      <w:bookmarkEnd w:id="617"/>
      <w:bookmarkEnd w:id="618"/>
      <w:bookmarkEnd w:id="619"/>
      <w:bookmarkEnd w:id="620"/>
      <w:bookmarkEnd w:id="628"/>
    </w:p>
    <w:p w14:paraId="7F1EF444" w14:textId="3AAA7B7C" w:rsidR="00563BB7" w:rsidRPr="006436AF" w:rsidRDefault="0050148C" w:rsidP="00563BB7">
      <w:bookmarkStart w:id="629"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953136" w:rsidP="00953136">
      <w:pPr>
        <w:pStyle w:val="Heading1"/>
      </w:pPr>
      <w:bookmarkStart w:id="630" w:name="_Toc152691285"/>
      <w:bookmarkEnd w:id="629"/>
      <w:r>
        <w:lastRenderedPageBreak/>
        <w:t>6</w:t>
      </w:r>
      <w:r>
        <w:tab/>
        <w:t>3GPP Service URL</w:t>
      </w:r>
      <w:bookmarkEnd w:id="630"/>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631" w:name="_Toc152691286"/>
      <w:r>
        <w:t>7</w:t>
      </w:r>
      <w:r w:rsidR="005D4FB2" w:rsidRPr="004D3578">
        <w:tab/>
      </w:r>
      <w:r w:rsidR="005D4FB2">
        <w:t xml:space="preserve">General </w:t>
      </w:r>
      <w:r w:rsidR="009E308A">
        <w:t>a</w:t>
      </w:r>
      <w:r w:rsidR="005D4FB2">
        <w:t>spects of APIs</w:t>
      </w:r>
      <w:bookmarkEnd w:id="631"/>
    </w:p>
    <w:p w14:paraId="38EEB4B6" w14:textId="2AE6813E" w:rsidR="00695176" w:rsidRPr="006436AF" w:rsidRDefault="00695176" w:rsidP="00695176">
      <w:pPr>
        <w:pStyle w:val="Heading2"/>
        <w:rPr>
          <w:rFonts w:eastAsia="Calibri"/>
        </w:rPr>
      </w:pPr>
      <w:bookmarkStart w:id="632" w:name="_Toc68899554"/>
      <w:bookmarkStart w:id="633" w:name="_Toc71214305"/>
      <w:bookmarkStart w:id="634" w:name="_Toc71721979"/>
      <w:bookmarkStart w:id="635" w:name="_Toc74859031"/>
      <w:bookmarkStart w:id="636" w:name="_Toc146626923"/>
      <w:bookmarkStart w:id="637" w:name="_Toc68899568"/>
      <w:bookmarkStart w:id="638" w:name="_Toc71214319"/>
      <w:bookmarkStart w:id="639" w:name="_Toc71721993"/>
      <w:bookmarkStart w:id="640" w:name="_Toc74859045"/>
      <w:bookmarkStart w:id="641" w:name="_Toc146626937"/>
      <w:bookmarkStart w:id="642" w:name="_Toc68899585"/>
      <w:bookmarkStart w:id="643" w:name="_Toc71214336"/>
      <w:bookmarkStart w:id="644" w:name="_Toc71722010"/>
      <w:bookmarkStart w:id="645" w:name="_Toc74859062"/>
      <w:bookmarkStart w:id="646" w:name="_Toc123800795"/>
      <w:bookmarkStart w:id="647" w:name="_Toc152691287"/>
      <w:r>
        <w:rPr>
          <w:rFonts w:eastAsia="Calibri"/>
        </w:rPr>
        <w:t>7</w:t>
      </w:r>
      <w:r w:rsidRPr="006436AF">
        <w:rPr>
          <w:rFonts w:eastAsia="Calibri"/>
        </w:rPr>
        <w:t>.</w:t>
      </w:r>
      <w:r>
        <w:rPr>
          <w:rFonts w:eastAsia="Calibri"/>
        </w:rPr>
        <w:t>1</w:t>
      </w:r>
      <w:r w:rsidRPr="006436AF">
        <w:rPr>
          <w:rFonts w:eastAsia="Calibri"/>
        </w:rPr>
        <w:tab/>
        <w:t>Usage of HTTP</w:t>
      </w:r>
      <w:bookmarkEnd w:id="632"/>
      <w:bookmarkEnd w:id="633"/>
      <w:bookmarkEnd w:id="634"/>
      <w:bookmarkEnd w:id="635"/>
      <w:bookmarkEnd w:id="636"/>
      <w:bookmarkEnd w:id="647"/>
    </w:p>
    <w:p w14:paraId="38977E0A" w14:textId="4AD1B4A0" w:rsidR="00695176" w:rsidRPr="006436AF" w:rsidRDefault="00695176" w:rsidP="00695176">
      <w:pPr>
        <w:pStyle w:val="Heading3"/>
      </w:pPr>
      <w:bookmarkStart w:id="648" w:name="_Toc68899555"/>
      <w:bookmarkStart w:id="649" w:name="_Toc71214306"/>
      <w:bookmarkStart w:id="650" w:name="_Toc71721980"/>
      <w:bookmarkStart w:id="651" w:name="_Toc74859032"/>
      <w:bookmarkStart w:id="652" w:name="_Toc146626924"/>
      <w:bookmarkStart w:id="653" w:name="_Toc152691288"/>
      <w:r>
        <w:t>7</w:t>
      </w:r>
      <w:r w:rsidRPr="006436AF">
        <w:t>.</w:t>
      </w:r>
      <w:r w:rsidR="00D0380F">
        <w:t>1</w:t>
      </w:r>
      <w:r w:rsidRPr="006436AF">
        <w:t>.1</w:t>
      </w:r>
      <w:r w:rsidRPr="006436AF">
        <w:tab/>
        <w:t>HTTP protocol version</w:t>
      </w:r>
      <w:bookmarkEnd w:id="648"/>
      <w:bookmarkEnd w:id="649"/>
      <w:bookmarkEnd w:id="650"/>
      <w:bookmarkEnd w:id="651"/>
      <w:bookmarkEnd w:id="652"/>
      <w:bookmarkEnd w:id="653"/>
    </w:p>
    <w:p w14:paraId="56475BE0" w14:textId="479688A8" w:rsidR="00695176" w:rsidRPr="006436AF" w:rsidRDefault="00695176" w:rsidP="00695176">
      <w:commentRangeStart w:id="654"/>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654"/>
      <w:r>
        <w:rPr>
          <w:rStyle w:val="CommentReference"/>
        </w:rPr>
        <w:commentReference w:id="654"/>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655"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656" w:name="_Toc68899557"/>
      <w:bookmarkStart w:id="657" w:name="_Toc71214308"/>
      <w:bookmarkStart w:id="658" w:name="_Toc71721982"/>
      <w:bookmarkStart w:id="659" w:name="_Toc74859034"/>
      <w:bookmarkEnd w:id="655"/>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660" w:name="_Toc68899553"/>
      <w:bookmarkStart w:id="661" w:name="_Toc71214304"/>
      <w:bookmarkStart w:id="662" w:name="_Toc71721978"/>
      <w:bookmarkStart w:id="663" w:name="_Toc74859030"/>
      <w:bookmarkStart w:id="664" w:name="_Toc146626922"/>
      <w:bookmarkStart w:id="665" w:name="_Toc68899558"/>
      <w:bookmarkStart w:id="666" w:name="_Toc71214309"/>
      <w:bookmarkStart w:id="667" w:name="_Toc71721983"/>
      <w:bookmarkStart w:id="668" w:name="_Toc74859035"/>
      <w:bookmarkStart w:id="669" w:name="_Toc146626927"/>
      <w:bookmarkStart w:id="670" w:name="_Toc152691289"/>
      <w:bookmarkEnd w:id="656"/>
      <w:bookmarkEnd w:id="657"/>
      <w:bookmarkEnd w:id="658"/>
      <w:bookmarkEnd w:id="659"/>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670"/>
    </w:p>
    <w:p w14:paraId="5E8C6E58" w14:textId="2391CDEB" w:rsidR="000F5726" w:rsidRPr="000F5726" w:rsidRDefault="000F5726" w:rsidP="000F5726">
      <w:pPr>
        <w:pStyle w:val="Heading4"/>
        <w:rPr>
          <w:rFonts w:eastAsia="Calibri"/>
        </w:rPr>
      </w:pPr>
      <w:bookmarkStart w:id="671" w:name="_Toc152691290"/>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671"/>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672" w:name="_Toc152691291"/>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672"/>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673" w:name="_Toc152691292"/>
      <w:r>
        <w:rPr>
          <w:rFonts w:eastAsia="Calibri"/>
        </w:rPr>
        <w:t>7.1.3</w:t>
      </w:r>
      <w:r w:rsidR="00695176" w:rsidRPr="006436AF">
        <w:rPr>
          <w:rFonts w:eastAsia="Calibri"/>
        </w:rPr>
        <w:tab/>
        <w:t>HTTP resource URIs and paths</w:t>
      </w:r>
      <w:bookmarkEnd w:id="660"/>
      <w:bookmarkEnd w:id="661"/>
      <w:bookmarkEnd w:id="662"/>
      <w:bookmarkEnd w:id="663"/>
      <w:bookmarkEnd w:id="664"/>
      <w:bookmarkEnd w:id="673"/>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674" w:name="_MCCTEMPBM_CRPT71130169___7"/>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{apiVersion}</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{apiSpecificResourceUriPart}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675" w:name="_Toc68899559"/>
      <w:bookmarkStart w:id="676" w:name="_Toc71214310"/>
      <w:bookmarkStart w:id="677" w:name="_Toc71721984"/>
      <w:bookmarkStart w:id="678" w:name="_Toc74859036"/>
      <w:bookmarkStart w:id="679" w:name="_Toc146626928"/>
      <w:bookmarkStart w:id="680" w:name="_Toc152691293"/>
      <w:bookmarkEnd w:id="665"/>
      <w:bookmarkEnd w:id="666"/>
      <w:bookmarkEnd w:id="667"/>
      <w:bookmarkEnd w:id="668"/>
      <w:bookmarkEnd w:id="669"/>
      <w:bookmarkEnd w:id="674"/>
      <w:r>
        <w:lastRenderedPageBreak/>
        <w:t>7</w:t>
      </w:r>
      <w:r w:rsidRPr="006436AF">
        <w:t>.</w:t>
      </w:r>
      <w:r w:rsidR="00D0380F">
        <w:t>1</w:t>
      </w:r>
      <w:r w:rsidRPr="006436AF">
        <w:t>.</w:t>
      </w:r>
      <w:r w:rsidR="000F5726">
        <w:t>4</w:t>
      </w:r>
      <w:r w:rsidRPr="006436AF">
        <w:tab/>
        <w:t>Usage of HTTP headers</w:t>
      </w:r>
      <w:bookmarkEnd w:id="675"/>
      <w:bookmarkEnd w:id="676"/>
      <w:bookmarkEnd w:id="677"/>
      <w:bookmarkEnd w:id="678"/>
      <w:bookmarkEnd w:id="679"/>
      <w:bookmarkEnd w:id="680"/>
    </w:p>
    <w:p w14:paraId="00678334" w14:textId="6486FDD4" w:rsidR="00695176" w:rsidRPr="006436AF" w:rsidRDefault="00695176" w:rsidP="00695176">
      <w:pPr>
        <w:pStyle w:val="Heading4"/>
        <w:rPr>
          <w:lang w:eastAsia="zh-CN"/>
        </w:rPr>
      </w:pPr>
      <w:bookmarkStart w:id="681" w:name="_Toc68899560"/>
      <w:bookmarkStart w:id="682" w:name="_Toc71214311"/>
      <w:bookmarkStart w:id="683" w:name="_Toc71721985"/>
      <w:bookmarkStart w:id="684" w:name="_Toc74859037"/>
      <w:bookmarkStart w:id="685" w:name="_Toc146626929"/>
      <w:bookmarkStart w:id="686" w:name="_Toc152691294"/>
      <w:r>
        <w:t>7</w:t>
      </w:r>
      <w:r w:rsidRPr="006436AF">
        <w:t>.</w:t>
      </w:r>
      <w:r w:rsidR="00D0380F">
        <w:t>1</w:t>
      </w:r>
      <w:r w:rsidRPr="006436AF">
        <w:t>.</w:t>
      </w:r>
      <w:r w:rsidR="000F5726">
        <w:t>4</w:t>
      </w:r>
      <w:r w:rsidRPr="006436AF">
        <w:t>.1</w:t>
      </w:r>
      <w:r w:rsidRPr="006436AF">
        <w:tab/>
        <w:t>General</w:t>
      </w:r>
      <w:bookmarkEnd w:id="681"/>
      <w:bookmarkEnd w:id="682"/>
      <w:bookmarkEnd w:id="683"/>
      <w:bookmarkEnd w:id="684"/>
      <w:bookmarkEnd w:id="685"/>
      <w:bookmarkEnd w:id="686"/>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687" w:name="_Toc68899561"/>
      <w:bookmarkStart w:id="688" w:name="_Toc71214312"/>
      <w:bookmarkStart w:id="689" w:name="_Toc71721986"/>
      <w:bookmarkStart w:id="690" w:name="_Toc74859038"/>
      <w:bookmarkStart w:id="691" w:name="_Toc146626930"/>
      <w:bookmarkStart w:id="692" w:name="_Toc152691295"/>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687"/>
      <w:bookmarkEnd w:id="688"/>
      <w:bookmarkEnd w:id="689"/>
      <w:bookmarkEnd w:id="690"/>
      <w:bookmarkEnd w:id="691"/>
      <w:bookmarkEnd w:id="692"/>
    </w:p>
    <w:p w14:paraId="2B91F8B1" w14:textId="31D850F5" w:rsidR="00264FB3" w:rsidRDefault="00264FB3" w:rsidP="00264FB3">
      <w:bookmarkStart w:id="693" w:name="_Toc68899564"/>
      <w:bookmarkStart w:id="694" w:name="_Toc71214315"/>
      <w:bookmarkStart w:id="695" w:name="_Toc71721989"/>
      <w:bookmarkStart w:id="696" w:name="_Toc74859041"/>
      <w:bookmarkStart w:id="697"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698" w:name="_Toc152691296"/>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693"/>
      <w:bookmarkEnd w:id="694"/>
      <w:bookmarkEnd w:id="695"/>
      <w:bookmarkEnd w:id="696"/>
      <w:bookmarkEnd w:id="697"/>
      <w:bookmarkEnd w:id="698"/>
    </w:p>
    <w:p w14:paraId="79BD1F3D" w14:textId="77D628F3" w:rsidR="00264FB3" w:rsidRDefault="00264FB3" w:rsidP="00264FB3">
      <w:bookmarkStart w:id="699" w:name="_Toc68899566"/>
      <w:bookmarkStart w:id="700" w:name="_Toc71214317"/>
      <w:bookmarkStart w:id="701" w:name="_Toc71721991"/>
      <w:bookmarkStart w:id="702" w:name="_Toc74859043"/>
      <w:bookmarkStart w:id="703"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704" w:name="_Toc152691297"/>
      <w:r>
        <w:t>7</w:t>
      </w:r>
      <w:r w:rsidRPr="006436AF">
        <w:t>.</w:t>
      </w:r>
      <w:r w:rsidR="00D0380F">
        <w:t>1</w:t>
      </w:r>
      <w:r w:rsidRPr="006436AF">
        <w:t>.</w:t>
      </w:r>
      <w:r w:rsidR="000F5726">
        <w:t>4</w:t>
      </w:r>
      <w:r w:rsidRPr="006436AF">
        <w:t>.</w:t>
      </w:r>
      <w:r>
        <w:t>2</w:t>
      </w:r>
      <w:r w:rsidRPr="006436AF">
        <w:tab/>
        <w:t>Support for conditional HTTP GET requests</w:t>
      </w:r>
      <w:bookmarkEnd w:id="699"/>
      <w:bookmarkEnd w:id="700"/>
      <w:bookmarkEnd w:id="701"/>
      <w:bookmarkEnd w:id="702"/>
      <w:bookmarkEnd w:id="703"/>
      <w:bookmarkEnd w:id="704"/>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705"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706" w:name="_MCCTEMPBM_CRPT71130177___7"/>
      <w:bookmarkEnd w:id="705"/>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707" w:name="_Toc68899567"/>
      <w:bookmarkStart w:id="708" w:name="_Toc71214318"/>
      <w:bookmarkStart w:id="709" w:name="_Toc71721992"/>
      <w:bookmarkStart w:id="710" w:name="_Toc74859044"/>
      <w:bookmarkStart w:id="711" w:name="_Toc146626936"/>
      <w:bookmarkStart w:id="712" w:name="_Toc152691298"/>
      <w:bookmarkEnd w:id="706"/>
      <w:r>
        <w:t>7</w:t>
      </w:r>
      <w:r w:rsidRPr="006436AF">
        <w:t>.</w:t>
      </w:r>
      <w:r w:rsidR="00D0380F">
        <w:t>1</w:t>
      </w:r>
      <w:r w:rsidRPr="006436AF">
        <w:t>.</w:t>
      </w:r>
      <w:r w:rsidR="000F5726">
        <w:t>4.</w:t>
      </w:r>
      <w:r w:rsidRPr="006436AF">
        <w:t>3</w:t>
      </w:r>
      <w:r w:rsidRPr="006436AF">
        <w:tab/>
        <w:t>Support for conditional HTTP POST, PUT, PATCH and DELETE requests</w:t>
      </w:r>
      <w:bookmarkEnd w:id="707"/>
      <w:bookmarkEnd w:id="708"/>
      <w:bookmarkEnd w:id="709"/>
      <w:bookmarkEnd w:id="710"/>
      <w:bookmarkEnd w:id="711"/>
      <w:bookmarkEnd w:id="712"/>
    </w:p>
    <w:p w14:paraId="10454693" w14:textId="06090C80" w:rsidR="00695176" w:rsidRPr="006436AF" w:rsidRDefault="00695176" w:rsidP="00695176">
      <w:pPr>
        <w:rPr>
          <w:rFonts w:eastAsia="Calibri"/>
        </w:rPr>
      </w:pPr>
      <w:bookmarkStart w:id="713"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714" w:name="_Toc152691299"/>
      <w:bookmarkEnd w:id="713"/>
      <w:r>
        <w:t>7</w:t>
      </w:r>
      <w:r w:rsidRPr="006436AF">
        <w:t>.</w:t>
      </w:r>
      <w:r w:rsidR="00D0380F">
        <w:t>1</w:t>
      </w:r>
      <w:r w:rsidRPr="006436AF">
        <w:t>.</w:t>
      </w:r>
      <w:r w:rsidR="000F5726">
        <w:t>5</w:t>
      </w:r>
      <w:r w:rsidRPr="006436AF">
        <w:tab/>
        <w:t>HTTP message bodies for API resources</w:t>
      </w:r>
      <w:bookmarkEnd w:id="714"/>
    </w:p>
    <w:p w14:paraId="3C410D1B" w14:textId="24313B81" w:rsidR="00695176" w:rsidRPr="006436AF" w:rsidRDefault="00695176" w:rsidP="00695176">
      <w:r w:rsidRPr="006436AF">
        <w:t>The OpenAPI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715" w:name="_Toc152691300"/>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637"/>
      <w:bookmarkEnd w:id="638"/>
      <w:bookmarkEnd w:id="639"/>
      <w:bookmarkEnd w:id="640"/>
      <w:bookmarkEnd w:id="641"/>
      <w:bookmarkEnd w:id="715"/>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716" w:name="_Toc152691301"/>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716"/>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717" w:name="_Toc68899569"/>
      <w:bookmarkStart w:id="718" w:name="_Toc71214320"/>
      <w:bookmarkStart w:id="719" w:name="_Toc71721994"/>
      <w:bookmarkStart w:id="720" w:name="_Toc74859046"/>
      <w:bookmarkStart w:id="721" w:name="_Toc146626938"/>
      <w:bookmarkStart w:id="722" w:name="_Toc152691302"/>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717"/>
      <w:bookmarkEnd w:id="718"/>
      <w:bookmarkEnd w:id="719"/>
      <w:bookmarkEnd w:id="720"/>
      <w:bookmarkEnd w:id="721"/>
      <w:bookmarkEnd w:id="722"/>
    </w:p>
    <w:p w14:paraId="35CC2E4D" w14:textId="5AFE8324" w:rsidR="00695176" w:rsidRPr="006436AF" w:rsidRDefault="00695176" w:rsidP="00695176">
      <w:pPr>
        <w:pStyle w:val="Heading3"/>
      </w:pPr>
      <w:bookmarkStart w:id="723" w:name="_Toc68899570"/>
      <w:bookmarkStart w:id="724" w:name="_Toc71214321"/>
      <w:bookmarkStart w:id="725" w:name="_Toc71721995"/>
      <w:bookmarkStart w:id="726" w:name="_Toc74859047"/>
      <w:bookmarkStart w:id="727" w:name="_Toc146626939"/>
      <w:bookmarkStart w:id="728" w:name="_Toc152691303"/>
      <w:r>
        <w:t>7.</w:t>
      </w:r>
      <w:r w:rsidR="00D0380F">
        <w:t>2</w:t>
      </w:r>
      <w:r w:rsidRPr="006436AF">
        <w:t>.1</w:t>
      </w:r>
      <w:r w:rsidRPr="006436AF">
        <w:tab/>
        <w:t>General</w:t>
      </w:r>
      <w:bookmarkEnd w:id="723"/>
      <w:bookmarkEnd w:id="724"/>
      <w:bookmarkEnd w:id="725"/>
      <w:bookmarkEnd w:id="726"/>
      <w:bookmarkEnd w:id="727"/>
      <w:bookmarkEnd w:id="728"/>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729" w:name="_Toc68899571"/>
      <w:bookmarkStart w:id="730" w:name="_Toc71214322"/>
      <w:bookmarkStart w:id="731" w:name="_Toc71721996"/>
      <w:bookmarkStart w:id="732" w:name="_Toc74859048"/>
      <w:bookmarkStart w:id="733" w:name="_Toc146626940"/>
      <w:bookmarkStart w:id="734" w:name="_Toc152691304"/>
      <w:r>
        <w:t>7.</w:t>
      </w:r>
      <w:r w:rsidR="00D0380F">
        <w:t>2</w:t>
      </w:r>
      <w:r w:rsidRPr="006436AF">
        <w:t>.2</w:t>
      </w:r>
      <w:r w:rsidRPr="006436AF">
        <w:tab/>
        <w:t>Simple data types</w:t>
      </w:r>
      <w:bookmarkEnd w:id="729"/>
      <w:bookmarkEnd w:id="730"/>
      <w:bookmarkEnd w:id="731"/>
      <w:bookmarkEnd w:id="732"/>
      <w:bookmarkEnd w:id="733"/>
      <w:bookmarkEnd w:id="734"/>
    </w:p>
    <w:p w14:paraId="11AE8A3B" w14:textId="71138F0D" w:rsidR="00695176" w:rsidRPr="006436AF" w:rsidRDefault="00695176" w:rsidP="00695176">
      <w:pPr>
        <w:pStyle w:val="Heading3"/>
      </w:pPr>
      <w:bookmarkStart w:id="735" w:name="_Toc68899572"/>
      <w:bookmarkStart w:id="736" w:name="_Toc71214323"/>
      <w:bookmarkStart w:id="737" w:name="_Toc71721997"/>
      <w:bookmarkStart w:id="738" w:name="_Toc74859049"/>
      <w:bookmarkStart w:id="739" w:name="_Toc146626941"/>
      <w:bookmarkStart w:id="740" w:name="_Toc152691305"/>
      <w:r>
        <w:t>7.</w:t>
      </w:r>
      <w:r w:rsidR="00D0380F">
        <w:t>2</w:t>
      </w:r>
      <w:r w:rsidRPr="006436AF">
        <w:t>.3</w:t>
      </w:r>
      <w:r w:rsidRPr="006436AF">
        <w:tab/>
        <w:t>Structured data types</w:t>
      </w:r>
      <w:bookmarkEnd w:id="735"/>
      <w:bookmarkEnd w:id="736"/>
      <w:bookmarkEnd w:id="737"/>
      <w:bookmarkEnd w:id="738"/>
      <w:bookmarkEnd w:id="739"/>
      <w:bookmarkEnd w:id="740"/>
    </w:p>
    <w:p w14:paraId="0019203E" w14:textId="6247E1EF" w:rsidR="00695176" w:rsidRPr="006436AF" w:rsidRDefault="00695176" w:rsidP="00695176">
      <w:pPr>
        <w:pStyle w:val="Heading3"/>
        <w:rPr>
          <w:noProof/>
        </w:rPr>
      </w:pPr>
      <w:bookmarkStart w:id="741" w:name="_Toc68899580"/>
      <w:bookmarkStart w:id="742" w:name="_Toc71214331"/>
      <w:bookmarkStart w:id="743" w:name="_Toc71722005"/>
      <w:bookmarkStart w:id="744" w:name="_Toc74859057"/>
      <w:bookmarkStart w:id="745" w:name="_Toc146626951"/>
      <w:bookmarkStart w:id="746" w:name="_Toc152691306"/>
      <w:r>
        <w:t>7.</w:t>
      </w:r>
      <w:r w:rsidR="00D0380F">
        <w:t>2</w:t>
      </w:r>
      <w:r w:rsidRPr="006436AF">
        <w:rPr>
          <w:noProof/>
        </w:rPr>
        <w:t>.4</w:t>
      </w:r>
      <w:r w:rsidRPr="006436AF">
        <w:rPr>
          <w:noProof/>
        </w:rPr>
        <w:tab/>
        <w:t>Enumerated data types</w:t>
      </w:r>
      <w:bookmarkEnd w:id="741"/>
      <w:bookmarkEnd w:id="742"/>
      <w:bookmarkEnd w:id="743"/>
      <w:bookmarkEnd w:id="744"/>
      <w:bookmarkEnd w:id="745"/>
      <w:bookmarkEnd w:id="746"/>
    </w:p>
    <w:p w14:paraId="02D46DAC" w14:textId="416E1E68" w:rsidR="00695176" w:rsidRPr="006436AF" w:rsidRDefault="00695176" w:rsidP="00695176">
      <w:pPr>
        <w:pStyle w:val="Heading2"/>
      </w:pPr>
      <w:bookmarkStart w:id="747" w:name="_Toc68899584"/>
      <w:bookmarkStart w:id="748" w:name="_Toc71214335"/>
      <w:bookmarkStart w:id="749" w:name="_Toc71722009"/>
      <w:bookmarkStart w:id="750" w:name="_Toc74859061"/>
      <w:bookmarkStart w:id="751" w:name="_Toc146626957"/>
      <w:bookmarkStart w:id="752" w:name="_Toc152691307"/>
      <w:r>
        <w:rPr>
          <w:rFonts w:eastAsia="Calibri"/>
        </w:rPr>
        <w:t>7.</w:t>
      </w:r>
      <w:r w:rsidR="00D0380F">
        <w:rPr>
          <w:rFonts w:eastAsia="Calibri"/>
        </w:rPr>
        <w:t>3</w:t>
      </w:r>
      <w:r w:rsidRPr="006436AF">
        <w:rPr>
          <w:rFonts w:eastAsia="Calibri"/>
        </w:rPr>
        <w:tab/>
      </w:r>
      <w:r w:rsidRPr="006436AF">
        <w:t>Explanation of API data model notation</w:t>
      </w:r>
      <w:bookmarkEnd w:id="747"/>
      <w:bookmarkEnd w:id="748"/>
      <w:bookmarkEnd w:id="749"/>
      <w:bookmarkEnd w:id="750"/>
      <w:bookmarkEnd w:id="751"/>
      <w:bookmarkEnd w:id="752"/>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753" w:name="_Toc152691308"/>
      <w:r>
        <w:t>8</w:t>
      </w:r>
      <w:r w:rsidR="00D85525">
        <w:tab/>
        <w:t>Provisioning (M1) APIs</w:t>
      </w:r>
      <w:bookmarkEnd w:id="642"/>
      <w:bookmarkEnd w:id="643"/>
      <w:bookmarkEnd w:id="644"/>
      <w:bookmarkEnd w:id="645"/>
      <w:bookmarkEnd w:id="646"/>
      <w:bookmarkEnd w:id="753"/>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754" w:name="_Toc68899645"/>
      <w:bookmarkStart w:id="755" w:name="_Toc71214396"/>
      <w:bookmarkStart w:id="756" w:name="_Toc71722070"/>
      <w:bookmarkStart w:id="757" w:name="_Toc74859122"/>
      <w:bookmarkStart w:id="758" w:name="_Toc123800870"/>
      <w:bookmarkStart w:id="759" w:name="_Toc152691309"/>
      <w:r>
        <w:t>8.1</w:t>
      </w:r>
      <w:r>
        <w:tab/>
        <w:t>General</w:t>
      </w:r>
      <w:bookmarkEnd w:id="759"/>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760" w:name="_Toc152691310"/>
      <w:r>
        <w:lastRenderedPageBreak/>
        <w:t>8.2</w:t>
      </w:r>
      <w:r>
        <w:tab/>
        <w:t>Content protocols discovery API</w:t>
      </w:r>
      <w:bookmarkEnd w:id="760"/>
    </w:p>
    <w:p w14:paraId="2B6BCBFF" w14:textId="11A6A752" w:rsidR="00117111" w:rsidRDefault="00117111" w:rsidP="00117111">
      <w:pPr>
        <w:pStyle w:val="Heading2"/>
      </w:pPr>
      <w:bookmarkStart w:id="761" w:name="_Toc152691311"/>
      <w:r>
        <w:t>8.3</w:t>
      </w:r>
      <w:r>
        <w:tab/>
        <w:t>Provisioning Sessions API</w:t>
      </w:r>
      <w:bookmarkEnd w:id="761"/>
    </w:p>
    <w:p w14:paraId="43E61B38" w14:textId="1DE5C330" w:rsidR="00117111" w:rsidRDefault="00117111" w:rsidP="00117111">
      <w:pPr>
        <w:pStyle w:val="Heading2"/>
      </w:pPr>
      <w:bookmarkStart w:id="762" w:name="_Toc152691312"/>
      <w:r>
        <w:t>8.4</w:t>
      </w:r>
      <w:r>
        <w:tab/>
        <w:t>Server Certificates provisioning API</w:t>
      </w:r>
      <w:bookmarkEnd w:id="762"/>
    </w:p>
    <w:p w14:paraId="0817CF5C" w14:textId="5C623532" w:rsidR="00117111" w:rsidRDefault="00117111" w:rsidP="00117111">
      <w:pPr>
        <w:pStyle w:val="Heading2"/>
      </w:pPr>
      <w:bookmarkStart w:id="763" w:name="_Toc152691313"/>
      <w:r>
        <w:t>8.5</w:t>
      </w:r>
      <w:r>
        <w:tab/>
        <w:t>Content Preparation Templates provisioning API</w:t>
      </w:r>
      <w:bookmarkEnd w:id="763"/>
    </w:p>
    <w:p w14:paraId="62CF2F27" w14:textId="22D9EBB1" w:rsidR="00117111" w:rsidRDefault="00117111" w:rsidP="00117111">
      <w:pPr>
        <w:pStyle w:val="Heading2"/>
      </w:pPr>
      <w:bookmarkStart w:id="764" w:name="_Toc152691314"/>
      <w:r>
        <w:t>8.6</w:t>
      </w:r>
      <w:r>
        <w:tab/>
        <w:t>Edge Resources provisioning API</w:t>
      </w:r>
      <w:bookmarkEnd w:id="764"/>
    </w:p>
    <w:p w14:paraId="36055A84" w14:textId="5506D769" w:rsidR="00117111" w:rsidRDefault="00117111" w:rsidP="00117111">
      <w:pPr>
        <w:pStyle w:val="Heading2"/>
      </w:pPr>
      <w:bookmarkStart w:id="765" w:name="_Toc152691315"/>
      <w:r>
        <w:t>8.7</w:t>
      </w:r>
      <w:r>
        <w:tab/>
        <w:t>Policy Templates provisioning API</w:t>
      </w:r>
      <w:bookmarkEnd w:id="765"/>
    </w:p>
    <w:p w14:paraId="3410630B" w14:textId="709A8A7B" w:rsidR="00117111" w:rsidRDefault="00117111" w:rsidP="00117111">
      <w:pPr>
        <w:pStyle w:val="Heading2"/>
      </w:pPr>
      <w:bookmarkStart w:id="766" w:name="_Toc152691316"/>
      <w:r>
        <w:t>8.8</w:t>
      </w:r>
      <w:r>
        <w:tab/>
        <w:t>Content Hosting provisioning API</w:t>
      </w:r>
      <w:bookmarkEnd w:id="766"/>
    </w:p>
    <w:p w14:paraId="6A323CEE" w14:textId="55E10054" w:rsidR="00117111" w:rsidRDefault="00117111" w:rsidP="00117111">
      <w:pPr>
        <w:pStyle w:val="Heading2"/>
      </w:pPr>
      <w:bookmarkStart w:id="767" w:name="_Toc152691317"/>
      <w:r>
        <w:t>8.9</w:t>
      </w:r>
      <w:r>
        <w:tab/>
        <w:t>Content Publishing provisioning API</w:t>
      </w:r>
      <w:bookmarkEnd w:id="767"/>
    </w:p>
    <w:p w14:paraId="2BCAACA4" w14:textId="7617D09F" w:rsidR="00117111" w:rsidRDefault="00117111" w:rsidP="00117111">
      <w:pPr>
        <w:pStyle w:val="Heading2"/>
      </w:pPr>
      <w:bookmarkStart w:id="768" w:name="_Toc152691318"/>
      <w:r>
        <w:t>8.10</w:t>
      </w:r>
      <w:r>
        <w:tab/>
        <w:t xml:space="preserve">Metrics </w:t>
      </w:r>
      <w:r w:rsidR="00FA4B5D">
        <w:t>R</w:t>
      </w:r>
      <w:r>
        <w:t>eporting provisioning API</w:t>
      </w:r>
      <w:bookmarkEnd w:id="768"/>
    </w:p>
    <w:p w14:paraId="2E5C8E2C" w14:textId="26EB22F4" w:rsidR="00117111" w:rsidRDefault="00117111" w:rsidP="00117111">
      <w:pPr>
        <w:pStyle w:val="Heading2"/>
      </w:pPr>
      <w:bookmarkStart w:id="769" w:name="_Toc152691319"/>
      <w:r>
        <w:t>8.11</w:t>
      </w:r>
      <w:r>
        <w:tab/>
        <w:t xml:space="preserve">Consumption </w:t>
      </w:r>
      <w:r w:rsidR="00FA4B5D">
        <w:t>R</w:t>
      </w:r>
      <w:r>
        <w:t>eporting provisioning API</w:t>
      </w:r>
      <w:bookmarkEnd w:id="769"/>
    </w:p>
    <w:p w14:paraId="1E4A4412" w14:textId="2C599E03" w:rsidR="00117111" w:rsidRDefault="00117111" w:rsidP="00117111">
      <w:pPr>
        <w:pStyle w:val="Heading2"/>
      </w:pPr>
      <w:bookmarkStart w:id="770" w:name="_Toc152691320"/>
      <w:r>
        <w:t>8.12</w:t>
      </w:r>
      <w:r>
        <w:tab/>
        <w:t xml:space="preserve">Event </w:t>
      </w:r>
      <w:r w:rsidR="00FA4B5D">
        <w:t>D</w:t>
      </w:r>
      <w:r>
        <w:t xml:space="preserve">ata </w:t>
      </w:r>
      <w:r w:rsidR="00FA4B5D">
        <w:t>P</w:t>
      </w:r>
      <w:r>
        <w:t>rocessing provisioning API</w:t>
      </w:r>
      <w:bookmarkEnd w:id="770"/>
    </w:p>
    <w:p w14:paraId="3C5B2012" w14:textId="2AC287DB" w:rsidR="00ED1EBC" w:rsidRPr="00672526" w:rsidRDefault="00953136" w:rsidP="00672526">
      <w:pPr>
        <w:pStyle w:val="Heading1"/>
      </w:pPr>
      <w:bookmarkStart w:id="771" w:name="_Toc152691321"/>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754"/>
      <w:bookmarkEnd w:id="755"/>
      <w:bookmarkEnd w:id="756"/>
      <w:bookmarkEnd w:id="757"/>
      <w:bookmarkEnd w:id="758"/>
      <w:bookmarkEnd w:id="771"/>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772" w:name="_Toc68899675"/>
      <w:bookmarkStart w:id="773" w:name="_Toc71214426"/>
      <w:bookmarkStart w:id="774" w:name="_Toc71722100"/>
      <w:bookmarkStart w:id="775" w:name="_Toc74859152"/>
      <w:bookmarkStart w:id="776" w:name="_Toc123800902"/>
      <w:bookmarkStart w:id="777" w:name="_Toc152691322"/>
      <w:r>
        <w:lastRenderedPageBreak/>
        <w:t>9.1</w:t>
      </w:r>
      <w:r>
        <w:tab/>
        <w:t>General</w:t>
      </w:r>
      <w:bookmarkEnd w:id="777"/>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778" w:name="_Toc152691323"/>
      <w:r>
        <w:t>9.2</w:t>
      </w:r>
      <w:r>
        <w:tab/>
        <w:t>Service Access Information API</w:t>
      </w:r>
      <w:bookmarkEnd w:id="778"/>
    </w:p>
    <w:p w14:paraId="42DA1ED1" w14:textId="5BA8BC49" w:rsidR="00A45E85" w:rsidRDefault="00A45E85" w:rsidP="00A45E85">
      <w:pPr>
        <w:pStyle w:val="Heading2"/>
      </w:pPr>
      <w:bookmarkStart w:id="779" w:name="_Toc152691324"/>
      <w:r>
        <w:t>9.3</w:t>
      </w:r>
      <w:r>
        <w:tab/>
        <w:t>Dynamic Polic</w:t>
      </w:r>
      <w:r w:rsidR="00FA4B5D">
        <w:t>y</w:t>
      </w:r>
      <w:r>
        <w:t xml:space="preserve"> API</w:t>
      </w:r>
      <w:bookmarkEnd w:id="779"/>
    </w:p>
    <w:p w14:paraId="174F716F" w14:textId="793594EA" w:rsidR="00A45E85" w:rsidRDefault="00A45E85" w:rsidP="00A45E85">
      <w:pPr>
        <w:pStyle w:val="Heading2"/>
      </w:pPr>
      <w:bookmarkStart w:id="780" w:name="_Toc152691325"/>
      <w:r>
        <w:t>9.4</w:t>
      </w:r>
      <w:r>
        <w:tab/>
        <w:t>Network Assistance API</w:t>
      </w:r>
      <w:bookmarkEnd w:id="780"/>
    </w:p>
    <w:p w14:paraId="36D42E31" w14:textId="74FD6421" w:rsidR="00A45E85" w:rsidRDefault="00A45E85" w:rsidP="00A45E85">
      <w:pPr>
        <w:pStyle w:val="Heading2"/>
      </w:pPr>
      <w:bookmarkStart w:id="781" w:name="_Toc152691326"/>
      <w:r>
        <w:t>9.5</w:t>
      </w:r>
      <w:r>
        <w:tab/>
        <w:t>Metrics Reporting API</w:t>
      </w:r>
      <w:bookmarkEnd w:id="781"/>
    </w:p>
    <w:p w14:paraId="54472EB1" w14:textId="26AD7FB7" w:rsidR="00A45E85" w:rsidRPr="00A45E85" w:rsidRDefault="00A45E85" w:rsidP="00A45E85">
      <w:pPr>
        <w:pStyle w:val="Heading2"/>
      </w:pPr>
      <w:bookmarkStart w:id="782" w:name="_Toc152691327"/>
      <w:r>
        <w:t>9.6</w:t>
      </w:r>
      <w:r>
        <w:tab/>
        <w:t>Consumption Reporting API</w:t>
      </w:r>
      <w:bookmarkEnd w:id="782"/>
    </w:p>
    <w:p w14:paraId="737EAEB4" w14:textId="37ADCCE6" w:rsidR="008801BE" w:rsidRDefault="00953136" w:rsidP="008801BE">
      <w:pPr>
        <w:pStyle w:val="Heading1"/>
      </w:pPr>
      <w:bookmarkStart w:id="783" w:name="_Toc152691328"/>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772"/>
      <w:bookmarkEnd w:id="773"/>
      <w:bookmarkEnd w:id="774"/>
      <w:bookmarkEnd w:id="775"/>
      <w:bookmarkEnd w:id="776"/>
      <w:bookmarkEnd w:id="783"/>
    </w:p>
    <w:p w14:paraId="0C2D0151" w14:textId="1784F5EA" w:rsidR="0049050A" w:rsidRDefault="00953136" w:rsidP="00E556F6">
      <w:pPr>
        <w:pStyle w:val="Heading2"/>
      </w:pPr>
      <w:bookmarkStart w:id="784" w:name="_Hlk143245421"/>
      <w:bookmarkStart w:id="785" w:name="_Toc152691329"/>
      <w:r>
        <w:t>10</w:t>
      </w:r>
      <w:r w:rsidR="0049050A">
        <w:t>.1</w:t>
      </w:r>
      <w:r w:rsidR="0049050A">
        <w:tab/>
      </w:r>
      <w:r w:rsidR="007022F1">
        <w:t>General</w:t>
      </w:r>
      <w:bookmarkEnd w:id="785"/>
    </w:p>
    <w:p w14:paraId="40E64681" w14:textId="1AD6152B" w:rsidR="008801BE" w:rsidRPr="00AE7E88" w:rsidRDefault="008801BE" w:rsidP="008801BE">
      <w:pPr>
        <w:pStyle w:val="EditorsNote"/>
      </w:pPr>
      <w:r>
        <w:t xml:space="preserve">Editor’s Note: </w:t>
      </w:r>
      <w:bookmarkEnd w:id="784"/>
      <w:r>
        <w:t>port clause 12</w:t>
      </w:r>
      <w:r w:rsidR="0049050A">
        <w:t>.1</w:t>
      </w:r>
      <w:r>
        <w:t xml:space="preserve"> from TS 26.512</w:t>
      </w:r>
      <w:r w:rsidR="0049050A">
        <w:t>.</w:t>
      </w:r>
    </w:p>
    <w:p w14:paraId="7473A244" w14:textId="62DAD930" w:rsidR="0049050A" w:rsidRDefault="00953136" w:rsidP="0049050A">
      <w:pPr>
        <w:pStyle w:val="Heading2"/>
      </w:pPr>
      <w:bookmarkStart w:id="786" w:name="_Toc152691330"/>
      <w:r>
        <w:t>10</w:t>
      </w:r>
      <w:r w:rsidR="0049050A">
        <w:t>.2</w:t>
      </w:r>
      <w:r w:rsidR="0049050A">
        <w:tab/>
        <w:t>Session launch</w:t>
      </w:r>
      <w:r w:rsidR="00543DEA">
        <w:t xml:space="preserve"> mechanism</w:t>
      </w:r>
      <w:bookmarkEnd w:id="786"/>
    </w:p>
    <w:p w14:paraId="0CDCF11B" w14:textId="00CAF5B6" w:rsidR="00543DEA" w:rsidRDefault="00953136" w:rsidP="00543DEA">
      <w:pPr>
        <w:pStyle w:val="Heading3"/>
      </w:pPr>
      <w:bookmarkStart w:id="787" w:name="_Toc152691331"/>
      <w:commentRangeStart w:id="788"/>
      <w:r>
        <w:t>10</w:t>
      </w:r>
      <w:r w:rsidR="00543DEA">
        <w:t>.2.1</w:t>
      </w:r>
      <w:r w:rsidR="00543DEA">
        <w:tab/>
        <w:t>5G Media Streaming session launch mechanism</w:t>
      </w:r>
      <w:bookmarkEnd w:id="787"/>
    </w:p>
    <w:p w14:paraId="15A7A1BB" w14:textId="0540F07B" w:rsidR="006801F9" w:rsidRDefault="00953136" w:rsidP="00543DEA">
      <w:pPr>
        <w:pStyle w:val="Heading4"/>
      </w:pPr>
      <w:bookmarkStart w:id="789" w:name="_Toc152691332"/>
      <w:r>
        <w:t>10</w:t>
      </w:r>
      <w:r w:rsidR="00E556F6">
        <w:t>.2.1.1</w:t>
      </w:r>
      <w:r w:rsidR="00566E60">
        <w:tab/>
        <w:t>3GPP Service URL</w:t>
      </w:r>
      <w:r w:rsidR="0049050A">
        <w:t xml:space="preserve"> for</w:t>
      </w:r>
      <w:r w:rsidR="00E556F6">
        <w:t>mat</w:t>
      </w:r>
      <w:r w:rsidR="00543DEA">
        <w:t xml:space="preserve"> for 5GMS</w:t>
      </w:r>
      <w:bookmarkEnd w:id="789"/>
    </w:p>
    <w:p w14:paraId="057A0CB8" w14:textId="3A551906" w:rsidR="0039297E" w:rsidRPr="00AE7E88" w:rsidRDefault="0049050A" w:rsidP="0039297E">
      <w:pPr>
        <w:pStyle w:val="EditorsNote"/>
      </w:pPr>
      <w:r>
        <w:t xml:space="preserve">Editor’s Note: </w:t>
      </w:r>
      <w:r w:rsidR="0039297E">
        <w:t>New Clause</w:t>
      </w:r>
      <w:r>
        <w:t>.</w:t>
      </w:r>
      <w:commentRangeEnd w:id="788"/>
      <w:r w:rsidR="00EF07FB">
        <w:rPr>
          <w:rStyle w:val="CommentReference"/>
          <w:color w:val="auto"/>
        </w:rPr>
        <w:commentReference w:id="788"/>
      </w:r>
    </w:p>
    <w:p w14:paraId="1F7620B4" w14:textId="27565C5A" w:rsidR="0049050A" w:rsidRDefault="00953136" w:rsidP="0049050A">
      <w:pPr>
        <w:pStyle w:val="Heading3"/>
        <w:rPr>
          <w:rFonts w:eastAsia="Malgun Gothic"/>
          <w:lang w:eastAsia="ko-KR"/>
        </w:rPr>
      </w:pPr>
      <w:bookmarkStart w:id="790" w:name="_Toc68899710"/>
      <w:bookmarkStart w:id="791" w:name="_Toc71214461"/>
      <w:bookmarkStart w:id="792" w:name="_Toc71722135"/>
      <w:bookmarkStart w:id="793" w:name="_Toc74859187"/>
      <w:bookmarkStart w:id="794" w:name="_Toc123800937"/>
      <w:bookmarkStart w:id="795" w:name="_Toc152691333"/>
      <w:commentRangeStart w:id="796"/>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795"/>
    </w:p>
    <w:p w14:paraId="13B5BAF6" w14:textId="77777777" w:rsidR="0049050A" w:rsidRPr="00AE7E88" w:rsidRDefault="0049050A" w:rsidP="0049050A">
      <w:pPr>
        <w:pStyle w:val="EditorsNote"/>
      </w:pPr>
      <w:r>
        <w:t>Editor’s Note: New Clause.</w:t>
      </w:r>
      <w:commentRangeEnd w:id="796"/>
      <w:r w:rsidR="00EF07FB">
        <w:rPr>
          <w:rStyle w:val="CommentReference"/>
          <w:color w:val="auto"/>
        </w:rPr>
        <w:commentReference w:id="796"/>
      </w:r>
    </w:p>
    <w:p w14:paraId="5FBC49ED" w14:textId="3721BA7A" w:rsidR="0049050A" w:rsidRDefault="00953136" w:rsidP="00543DEA">
      <w:pPr>
        <w:pStyle w:val="Heading2"/>
        <w:rPr>
          <w:rFonts w:eastAsia="Malgun Gothic"/>
          <w:lang w:eastAsia="ko-KR"/>
        </w:rPr>
      </w:pPr>
      <w:bookmarkStart w:id="797" w:name="_Toc152691334"/>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797"/>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798" w:name="_Toc152691335"/>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798"/>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799" w:name="_Toc152691336"/>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799"/>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00" w:name="_Toc152691337"/>
      <w:r>
        <w:rPr>
          <w:rFonts w:eastAsia="Malgun Gothic"/>
          <w:lang w:eastAsia="ko-KR"/>
        </w:rPr>
        <w:lastRenderedPageBreak/>
        <w:t>11</w:t>
      </w:r>
      <w:r w:rsidR="00C12D8F">
        <w:rPr>
          <w:rFonts w:eastAsia="Malgun Gothic"/>
          <w:lang w:eastAsia="ko-KR"/>
        </w:rPr>
        <w:tab/>
      </w:r>
      <w:bookmarkEnd w:id="790"/>
      <w:bookmarkEnd w:id="791"/>
      <w:bookmarkEnd w:id="792"/>
      <w:bookmarkEnd w:id="793"/>
      <w:bookmarkEnd w:id="794"/>
      <w:r w:rsidR="00782B80">
        <w:rPr>
          <w:rFonts w:eastAsia="Malgun Gothic"/>
          <w:lang w:eastAsia="ko-KR"/>
        </w:rPr>
        <w:t>Usage of existing APIs</w:t>
      </w:r>
      <w:bookmarkEnd w:id="800"/>
    </w:p>
    <w:p w14:paraId="0FAC9D4D" w14:textId="2D2D7D28" w:rsidR="00401E00" w:rsidRDefault="00566E60" w:rsidP="00401E00">
      <w:pPr>
        <w:pStyle w:val="Heading2"/>
        <w:rPr>
          <w:rFonts w:eastAsia="Malgun Gothic"/>
          <w:lang w:eastAsia="ko-KR"/>
        </w:rPr>
      </w:pPr>
      <w:bookmarkStart w:id="801" w:name="_Toc68899713"/>
      <w:bookmarkStart w:id="802" w:name="_Toc71214464"/>
      <w:bookmarkStart w:id="803" w:name="_Toc71722138"/>
      <w:bookmarkStart w:id="804" w:name="_Toc74859190"/>
      <w:bookmarkStart w:id="805" w:name="_Toc123800940"/>
      <w:bookmarkStart w:id="806" w:name="_Toc152691338"/>
      <w:r>
        <w:rPr>
          <w:rFonts w:eastAsia="Malgun Gothic"/>
          <w:lang w:eastAsia="ko-KR"/>
        </w:rPr>
        <w:t>11</w:t>
      </w:r>
      <w:r w:rsidR="00401E00">
        <w:rPr>
          <w:rFonts w:eastAsia="Malgun Gothic"/>
          <w:lang w:eastAsia="ko-KR"/>
        </w:rPr>
        <w:t>.1</w:t>
      </w:r>
      <w:r w:rsidR="00401E00">
        <w:rPr>
          <w:rFonts w:eastAsia="Malgun Gothic"/>
          <w:lang w:eastAsia="ko-KR"/>
        </w:rPr>
        <w:tab/>
      </w:r>
      <w:bookmarkEnd w:id="801"/>
      <w:bookmarkEnd w:id="802"/>
      <w:bookmarkEnd w:id="803"/>
      <w:bookmarkEnd w:id="804"/>
      <w:bookmarkEnd w:id="805"/>
      <w:r w:rsidR="00401E00">
        <w:rPr>
          <w:rFonts w:eastAsia="Malgun Gothic"/>
          <w:lang w:eastAsia="ko-KR"/>
        </w:rPr>
        <w:t>Introduction</w:t>
      </w:r>
      <w:bookmarkEnd w:id="806"/>
    </w:p>
    <w:p w14:paraId="691876FF" w14:textId="34A052D4" w:rsidR="00782B80" w:rsidRDefault="00401E00" w:rsidP="00782B80">
      <w:pPr>
        <w:rPr>
          <w:lang w:eastAsia="ko-KR"/>
        </w:rPr>
      </w:pPr>
      <w:r w:rsidRPr="00401E00">
        <w:rPr>
          <w:lang w:eastAsia="ko-KR"/>
        </w:rPr>
        <w:t xml:space="preserve">While the core functionality of </w:t>
      </w:r>
      <w:r w:rsidR="00DB7402">
        <w:rPr>
          <w:lang w:eastAsia="ko-KR"/>
        </w:rPr>
        <w:t>the Media Delivery System</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07" w:name="_Toc152691339"/>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07"/>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08" w:name="_Toc71722165"/>
      <w:bookmarkStart w:id="809" w:name="_Toc74859217"/>
      <w:bookmarkStart w:id="810" w:name="_Toc123800971"/>
      <w:bookmarkStart w:id="811" w:name="_Toc152691340"/>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11"/>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812" w:name="_Toc152691341"/>
      <w:r>
        <w:rPr>
          <w:rFonts w:eastAsia="SimSun"/>
        </w:rPr>
        <w:t>Annex</w:t>
      </w:r>
      <w:r>
        <w:t xml:space="preserve"> </w:t>
      </w:r>
      <w:r w:rsidR="000F5726">
        <w:t>A</w:t>
      </w:r>
      <w:r>
        <w:t xml:space="preserve"> (normative):</w:t>
      </w:r>
      <w:r>
        <w:br/>
        <w:t>OpenAPI representation of HTTP REST APIs</w:t>
      </w:r>
      <w:bookmarkEnd w:id="808"/>
      <w:bookmarkEnd w:id="809"/>
      <w:bookmarkEnd w:id="810"/>
      <w:bookmarkEnd w:id="812"/>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813" w:name="startOfAnnexes"/>
      <w:bookmarkEnd w:id="48"/>
      <w:bookmarkEnd w:id="813"/>
      <w:r>
        <w:br w:type="page"/>
      </w:r>
      <w:bookmarkStart w:id="814" w:name="_Toc129708892"/>
      <w:bookmarkStart w:id="815" w:name="_Toc152691342"/>
      <w:r w:rsidR="00080512" w:rsidRPr="004D3578">
        <w:lastRenderedPageBreak/>
        <w:t>Annex &lt;</w:t>
      </w:r>
      <w:r w:rsidR="000F5726">
        <w:t>B</w:t>
      </w:r>
      <w:r w:rsidR="00080512" w:rsidRPr="004D3578">
        <w:t>&gt; (informative):</w:t>
      </w:r>
      <w:r w:rsidR="00080512" w:rsidRPr="004D3578">
        <w:br/>
        <w:t>Change history</w:t>
      </w:r>
      <w:bookmarkEnd w:id="814"/>
      <w:bookmarkEnd w:id="81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16" w:name="historyclause"/>
            <w:bookmarkEnd w:id="816"/>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5312B1A0" w:rsidR="00FE61E3" w:rsidRDefault="00FE61E3" w:rsidP="00315B85">
            <w:pPr>
              <w:pStyle w:val="TAC"/>
              <w:rPr>
                <w:sz w:val="16"/>
                <w:szCs w:val="16"/>
              </w:rPr>
            </w:pPr>
            <w:r>
              <w:rPr>
                <w:sz w:val="16"/>
                <w:szCs w:val="16"/>
              </w:rPr>
              <w:t>2023-11-1</w:t>
            </w:r>
            <w:r w:rsidR="00DB7402">
              <w:rPr>
                <w:sz w:val="16"/>
                <w:szCs w:val="16"/>
              </w:rPr>
              <w:t>4</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Implemented pCRs:</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r w:rsidR="00DB7402" w:rsidRPr="00315B85" w14:paraId="3E07C1FF" w14:textId="77777777" w:rsidTr="00DD2CB7">
        <w:tc>
          <w:tcPr>
            <w:tcW w:w="514" w:type="pct"/>
            <w:shd w:val="solid" w:color="FFFFFF" w:fill="auto"/>
          </w:tcPr>
          <w:p w14:paraId="57164D8E" w14:textId="59764EFE" w:rsidR="00DB7402" w:rsidRDefault="00DB7402" w:rsidP="00315B85">
            <w:pPr>
              <w:pStyle w:val="TAC"/>
              <w:rPr>
                <w:sz w:val="16"/>
                <w:szCs w:val="16"/>
              </w:rPr>
            </w:pPr>
            <w:r>
              <w:rPr>
                <w:sz w:val="16"/>
                <w:szCs w:val="16"/>
              </w:rPr>
              <w:t>2023-11-15</w:t>
            </w:r>
          </w:p>
        </w:tc>
        <w:tc>
          <w:tcPr>
            <w:tcW w:w="516" w:type="pct"/>
            <w:shd w:val="solid" w:color="FFFFFF" w:fill="auto"/>
          </w:tcPr>
          <w:p w14:paraId="0DAA35ED" w14:textId="28597A02" w:rsidR="00DB7402" w:rsidRDefault="00DB7402" w:rsidP="00315B85">
            <w:pPr>
              <w:pStyle w:val="TAC"/>
              <w:rPr>
                <w:sz w:val="16"/>
                <w:szCs w:val="16"/>
              </w:rPr>
            </w:pPr>
            <w:r>
              <w:rPr>
                <w:sz w:val="16"/>
                <w:szCs w:val="16"/>
              </w:rPr>
              <w:t>SA4#126</w:t>
            </w:r>
          </w:p>
        </w:tc>
        <w:tc>
          <w:tcPr>
            <w:tcW w:w="515" w:type="pct"/>
            <w:shd w:val="solid" w:color="FFFFFF" w:fill="auto"/>
          </w:tcPr>
          <w:p w14:paraId="55E389CE" w14:textId="0280A1AF" w:rsidR="00DB7402" w:rsidRDefault="00DB7402" w:rsidP="00315B85">
            <w:pPr>
              <w:pStyle w:val="TAC"/>
              <w:rPr>
                <w:sz w:val="16"/>
                <w:szCs w:val="16"/>
              </w:rPr>
            </w:pPr>
            <w:r>
              <w:rPr>
                <w:sz w:val="16"/>
                <w:szCs w:val="16"/>
              </w:rPr>
              <w:t>S4-2319</w:t>
            </w:r>
            <w:r w:rsidR="004071AB">
              <w:rPr>
                <w:sz w:val="16"/>
                <w:szCs w:val="16"/>
              </w:rPr>
              <w:t>42</w:t>
            </w:r>
          </w:p>
        </w:tc>
        <w:tc>
          <w:tcPr>
            <w:tcW w:w="367" w:type="pct"/>
            <w:shd w:val="solid" w:color="FFFFFF" w:fill="auto"/>
          </w:tcPr>
          <w:p w14:paraId="152A9355" w14:textId="77777777" w:rsidR="00DB7402" w:rsidRPr="00315B85" w:rsidRDefault="00DB7402" w:rsidP="00315B85">
            <w:pPr>
              <w:pStyle w:val="TAC"/>
              <w:rPr>
                <w:sz w:val="16"/>
                <w:szCs w:val="16"/>
              </w:rPr>
            </w:pPr>
          </w:p>
        </w:tc>
        <w:tc>
          <w:tcPr>
            <w:tcW w:w="220" w:type="pct"/>
            <w:shd w:val="solid" w:color="FFFFFF" w:fill="auto"/>
          </w:tcPr>
          <w:p w14:paraId="1D62E226" w14:textId="77777777" w:rsidR="00DB7402" w:rsidRPr="00315B85" w:rsidRDefault="00DB7402" w:rsidP="00315B85">
            <w:pPr>
              <w:pStyle w:val="TAC"/>
              <w:rPr>
                <w:sz w:val="16"/>
                <w:szCs w:val="16"/>
              </w:rPr>
            </w:pPr>
          </w:p>
        </w:tc>
        <w:tc>
          <w:tcPr>
            <w:tcW w:w="220" w:type="pct"/>
            <w:shd w:val="solid" w:color="FFFFFF" w:fill="auto"/>
          </w:tcPr>
          <w:p w14:paraId="758A7D1B" w14:textId="77777777" w:rsidR="00DB7402" w:rsidRPr="00315B85" w:rsidRDefault="00DB7402" w:rsidP="00315B85">
            <w:pPr>
              <w:pStyle w:val="TAC"/>
              <w:rPr>
                <w:sz w:val="16"/>
                <w:szCs w:val="16"/>
              </w:rPr>
            </w:pPr>
          </w:p>
        </w:tc>
        <w:tc>
          <w:tcPr>
            <w:tcW w:w="2287" w:type="pct"/>
            <w:shd w:val="solid" w:color="FFFFFF" w:fill="auto"/>
          </w:tcPr>
          <w:p w14:paraId="5CEE6294" w14:textId="75CE68B5" w:rsidR="00DB7402" w:rsidRDefault="00DB7402" w:rsidP="00315B85">
            <w:pPr>
              <w:pStyle w:val="TAL"/>
              <w:rPr>
                <w:sz w:val="16"/>
                <w:szCs w:val="16"/>
              </w:rPr>
            </w:pPr>
            <w:r>
              <w:rPr>
                <w:sz w:val="16"/>
                <w:szCs w:val="16"/>
              </w:rPr>
              <w:t>Editorial fixes</w:t>
            </w:r>
            <w:r w:rsidR="001B7A07">
              <w:rPr>
                <w:sz w:val="16"/>
                <w:szCs w:val="16"/>
              </w:rPr>
              <w:t xml:space="preserve"> to porting from TS 26.512</w:t>
            </w:r>
            <w:r w:rsidR="00C807C8">
              <w:rPr>
                <w:sz w:val="16"/>
                <w:szCs w:val="16"/>
              </w:rPr>
              <w:t>.</w:t>
            </w:r>
          </w:p>
        </w:tc>
        <w:tc>
          <w:tcPr>
            <w:tcW w:w="361" w:type="pct"/>
            <w:shd w:val="solid" w:color="FFFFFF" w:fill="auto"/>
          </w:tcPr>
          <w:p w14:paraId="4048A5A7" w14:textId="02CFB3F1" w:rsidR="00DB7402" w:rsidRDefault="00DB7402" w:rsidP="00315B85">
            <w:pPr>
              <w:pStyle w:val="TAC"/>
              <w:rPr>
                <w:sz w:val="16"/>
                <w:szCs w:val="16"/>
              </w:rPr>
            </w:pPr>
            <w:r>
              <w:rPr>
                <w:sz w:val="16"/>
                <w:szCs w:val="16"/>
              </w:rPr>
              <w:t>0.3.1</w:t>
            </w:r>
          </w:p>
        </w:tc>
      </w:tr>
      <w:tr w:rsidR="001D40DC" w:rsidRPr="00315B85" w14:paraId="5ACAE264" w14:textId="77777777" w:rsidTr="00DD2CB7">
        <w:tc>
          <w:tcPr>
            <w:tcW w:w="514" w:type="pct"/>
            <w:shd w:val="solid" w:color="FFFFFF" w:fill="auto"/>
          </w:tcPr>
          <w:p w14:paraId="4E19F77D" w14:textId="55EFFDAE" w:rsidR="001D40DC" w:rsidRDefault="001D40DC" w:rsidP="00315B85">
            <w:pPr>
              <w:pStyle w:val="TAC"/>
              <w:rPr>
                <w:sz w:val="16"/>
                <w:szCs w:val="16"/>
              </w:rPr>
            </w:pPr>
            <w:r>
              <w:rPr>
                <w:sz w:val="16"/>
                <w:szCs w:val="16"/>
              </w:rPr>
              <w:t>2023-11-16</w:t>
            </w:r>
          </w:p>
        </w:tc>
        <w:tc>
          <w:tcPr>
            <w:tcW w:w="516" w:type="pct"/>
            <w:shd w:val="solid" w:color="FFFFFF" w:fill="auto"/>
          </w:tcPr>
          <w:p w14:paraId="5538448F" w14:textId="3B8F60A8" w:rsidR="001D40DC" w:rsidRDefault="001D40DC" w:rsidP="00315B85">
            <w:pPr>
              <w:pStyle w:val="TAC"/>
              <w:rPr>
                <w:sz w:val="16"/>
                <w:szCs w:val="16"/>
              </w:rPr>
            </w:pPr>
            <w:r>
              <w:rPr>
                <w:sz w:val="16"/>
                <w:szCs w:val="16"/>
              </w:rPr>
              <w:t>SA4#126</w:t>
            </w:r>
          </w:p>
        </w:tc>
        <w:tc>
          <w:tcPr>
            <w:tcW w:w="515" w:type="pct"/>
            <w:shd w:val="solid" w:color="FFFFFF" w:fill="auto"/>
          </w:tcPr>
          <w:p w14:paraId="6AAB0D18" w14:textId="3D09237D" w:rsidR="001D40DC" w:rsidRDefault="001D40DC" w:rsidP="00315B85">
            <w:pPr>
              <w:pStyle w:val="TAC"/>
              <w:rPr>
                <w:sz w:val="16"/>
                <w:szCs w:val="16"/>
              </w:rPr>
            </w:pPr>
            <w:r>
              <w:rPr>
                <w:sz w:val="16"/>
                <w:szCs w:val="16"/>
              </w:rPr>
              <w:t>S4-232002</w:t>
            </w:r>
          </w:p>
        </w:tc>
        <w:tc>
          <w:tcPr>
            <w:tcW w:w="367" w:type="pct"/>
            <w:shd w:val="solid" w:color="FFFFFF" w:fill="auto"/>
          </w:tcPr>
          <w:p w14:paraId="3F22482E" w14:textId="77777777" w:rsidR="001D40DC" w:rsidRPr="00315B85" w:rsidRDefault="001D40DC" w:rsidP="00315B85">
            <w:pPr>
              <w:pStyle w:val="TAC"/>
              <w:rPr>
                <w:sz w:val="16"/>
                <w:szCs w:val="16"/>
              </w:rPr>
            </w:pPr>
          </w:p>
        </w:tc>
        <w:tc>
          <w:tcPr>
            <w:tcW w:w="220" w:type="pct"/>
            <w:shd w:val="solid" w:color="FFFFFF" w:fill="auto"/>
          </w:tcPr>
          <w:p w14:paraId="2137ED39" w14:textId="77777777" w:rsidR="001D40DC" w:rsidRPr="00315B85" w:rsidRDefault="001D40DC" w:rsidP="00315B85">
            <w:pPr>
              <w:pStyle w:val="TAC"/>
              <w:rPr>
                <w:sz w:val="16"/>
                <w:szCs w:val="16"/>
              </w:rPr>
            </w:pPr>
          </w:p>
        </w:tc>
        <w:tc>
          <w:tcPr>
            <w:tcW w:w="220" w:type="pct"/>
            <w:shd w:val="solid" w:color="FFFFFF" w:fill="auto"/>
          </w:tcPr>
          <w:p w14:paraId="79945562" w14:textId="77777777" w:rsidR="001D40DC" w:rsidRPr="00315B85" w:rsidRDefault="001D40DC" w:rsidP="00315B85">
            <w:pPr>
              <w:pStyle w:val="TAC"/>
              <w:rPr>
                <w:sz w:val="16"/>
                <w:szCs w:val="16"/>
              </w:rPr>
            </w:pPr>
          </w:p>
        </w:tc>
        <w:tc>
          <w:tcPr>
            <w:tcW w:w="2287" w:type="pct"/>
            <w:shd w:val="solid" w:color="FFFFFF" w:fill="auto"/>
          </w:tcPr>
          <w:p w14:paraId="4A9C7AD9" w14:textId="75E4F232" w:rsidR="001D40DC" w:rsidRDefault="001D40DC" w:rsidP="00315B85">
            <w:pPr>
              <w:pStyle w:val="TAL"/>
              <w:rPr>
                <w:sz w:val="16"/>
                <w:szCs w:val="16"/>
              </w:rPr>
            </w:pPr>
            <w:r>
              <w:rPr>
                <w:sz w:val="16"/>
                <w:szCs w:val="16"/>
              </w:rPr>
              <w:t>Clean version for presentation to WG Closing Plenary.</w:t>
            </w:r>
          </w:p>
        </w:tc>
        <w:tc>
          <w:tcPr>
            <w:tcW w:w="361" w:type="pct"/>
            <w:shd w:val="solid" w:color="FFFFFF" w:fill="auto"/>
          </w:tcPr>
          <w:p w14:paraId="7021C68C" w14:textId="059B50A5" w:rsidR="001D40DC" w:rsidRDefault="001D40DC" w:rsidP="00315B85">
            <w:pPr>
              <w:pStyle w:val="TAC"/>
              <w:rPr>
                <w:sz w:val="16"/>
                <w:szCs w:val="16"/>
              </w:rPr>
            </w:pPr>
            <w:r>
              <w:rPr>
                <w:sz w:val="16"/>
                <w:szCs w:val="16"/>
              </w:rPr>
              <w:t>0.4.0</w:t>
            </w:r>
          </w:p>
        </w:tc>
      </w:tr>
      <w:tr w:rsidR="00547938" w:rsidRPr="00315B85" w14:paraId="0D68CE6C" w14:textId="77777777" w:rsidTr="00DD2CB7">
        <w:tc>
          <w:tcPr>
            <w:tcW w:w="514" w:type="pct"/>
            <w:shd w:val="solid" w:color="FFFFFF" w:fill="auto"/>
          </w:tcPr>
          <w:p w14:paraId="1D7B98EF" w14:textId="72CC56C8" w:rsidR="00547938" w:rsidRDefault="00547938" w:rsidP="00315B85">
            <w:pPr>
              <w:pStyle w:val="TAC"/>
              <w:rPr>
                <w:sz w:val="16"/>
                <w:szCs w:val="16"/>
              </w:rPr>
            </w:pPr>
            <w:r>
              <w:rPr>
                <w:sz w:val="16"/>
                <w:szCs w:val="16"/>
              </w:rPr>
              <w:t>2023-12</w:t>
            </w:r>
          </w:p>
        </w:tc>
        <w:tc>
          <w:tcPr>
            <w:tcW w:w="516" w:type="pct"/>
            <w:shd w:val="solid" w:color="FFFFFF" w:fill="auto"/>
          </w:tcPr>
          <w:p w14:paraId="29A6CB36" w14:textId="140B31FA" w:rsidR="00547938" w:rsidRDefault="00547938" w:rsidP="00315B85">
            <w:pPr>
              <w:pStyle w:val="TAC"/>
              <w:rPr>
                <w:sz w:val="16"/>
                <w:szCs w:val="16"/>
              </w:rPr>
            </w:pPr>
            <w:r>
              <w:rPr>
                <w:sz w:val="16"/>
                <w:szCs w:val="16"/>
              </w:rPr>
              <w:t>SA#102</w:t>
            </w:r>
          </w:p>
        </w:tc>
        <w:tc>
          <w:tcPr>
            <w:tcW w:w="515" w:type="pct"/>
            <w:shd w:val="solid" w:color="FFFFFF" w:fill="auto"/>
          </w:tcPr>
          <w:p w14:paraId="7ECEADE8" w14:textId="3121696F" w:rsidR="00547938" w:rsidRDefault="00547938" w:rsidP="00315B85">
            <w:pPr>
              <w:pStyle w:val="TAC"/>
              <w:rPr>
                <w:sz w:val="16"/>
                <w:szCs w:val="16"/>
              </w:rPr>
            </w:pPr>
            <w:r w:rsidRPr="00547938">
              <w:rPr>
                <w:sz w:val="16"/>
                <w:szCs w:val="16"/>
              </w:rPr>
              <w:t>SP-231303</w:t>
            </w:r>
          </w:p>
        </w:tc>
        <w:tc>
          <w:tcPr>
            <w:tcW w:w="367" w:type="pct"/>
            <w:shd w:val="solid" w:color="FFFFFF" w:fill="auto"/>
          </w:tcPr>
          <w:p w14:paraId="59F28E92" w14:textId="77777777" w:rsidR="00547938" w:rsidRPr="00315B85" w:rsidRDefault="00547938" w:rsidP="00315B85">
            <w:pPr>
              <w:pStyle w:val="TAC"/>
              <w:rPr>
                <w:sz w:val="16"/>
                <w:szCs w:val="16"/>
              </w:rPr>
            </w:pPr>
          </w:p>
        </w:tc>
        <w:tc>
          <w:tcPr>
            <w:tcW w:w="220" w:type="pct"/>
            <w:shd w:val="solid" w:color="FFFFFF" w:fill="auto"/>
          </w:tcPr>
          <w:p w14:paraId="49546974" w14:textId="77777777" w:rsidR="00547938" w:rsidRPr="00315B85" w:rsidRDefault="00547938" w:rsidP="00315B85">
            <w:pPr>
              <w:pStyle w:val="TAC"/>
              <w:rPr>
                <w:sz w:val="16"/>
                <w:szCs w:val="16"/>
              </w:rPr>
            </w:pPr>
          </w:p>
        </w:tc>
        <w:tc>
          <w:tcPr>
            <w:tcW w:w="220" w:type="pct"/>
            <w:shd w:val="solid" w:color="FFFFFF" w:fill="auto"/>
          </w:tcPr>
          <w:p w14:paraId="465E6EFE" w14:textId="77777777" w:rsidR="00547938" w:rsidRPr="00315B85" w:rsidRDefault="00547938" w:rsidP="00315B85">
            <w:pPr>
              <w:pStyle w:val="TAC"/>
              <w:rPr>
                <w:sz w:val="16"/>
                <w:szCs w:val="16"/>
              </w:rPr>
            </w:pPr>
          </w:p>
        </w:tc>
        <w:tc>
          <w:tcPr>
            <w:tcW w:w="2287" w:type="pct"/>
            <w:shd w:val="solid" w:color="FFFFFF" w:fill="auto"/>
          </w:tcPr>
          <w:p w14:paraId="2FD4D6AC" w14:textId="24E68E21" w:rsidR="00547938" w:rsidRDefault="00547938" w:rsidP="00315B85">
            <w:pPr>
              <w:pStyle w:val="TAL"/>
              <w:rPr>
                <w:sz w:val="16"/>
                <w:szCs w:val="16"/>
              </w:rPr>
            </w:pPr>
            <w:r w:rsidRPr="00547938">
              <w:rPr>
                <w:sz w:val="16"/>
                <w:szCs w:val="16"/>
              </w:rPr>
              <w:t>Version 1.0.0 created by MCC</w:t>
            </w:r>
          </w:p>
        </w:tc>
        <w:tc>
          <w:tcPr>
            <w:tcW w:w="361" w:type="pct"/>
            <w:shd w:val="solid" w:color="FFFFFF" w:fill="auto"/>
          </w:tcPr>
          <w:p w14:paraId="133C5A81" w14:textId="3EA4F240" w:rsidR="00547938" w:rsidRDefault="00547938" w:rsidP="00315B85">
            <w:pPr>
              <w:pStyle w:val="TAC"/>
              <w:rPr>
                <w:sz w:val="16"/>
                <w:szCs w:val="16"/>
              </w:rPr>
            </w:pPr>
            <w:r>
              <w:rPr>
                <w:sz w:val="16"/>
                <w:szCs w:val="16"/>
              </w:rPr>
              <w:t>1.0.0</w:t>
            </w:r>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36"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37"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43"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83" w:author="Richard Bradbury" w:date="2023-10-10T10:55:00Z" w:initials="RJB">
    <w:p w14:paraId="4E5FE4BB" w14:textId="0AECB973" w:rsidR="00117111" w:rsidRDefault="00117111">
      <w:pPr>
        <w:pStyle w:val="CommentText"/>
      </w:pPr>
      <w:r>
        <w:rPr>
          <w:rStyle w:val="CommentReference"/>
        </w:rPr>
        <w:annotationRef/>
      </w:r>
      <w:r>
        <w:t>CHECK!</w:t>
      </w:r>
    </w:p>
  </w:comment>
  <w:comment w:id="133" w:author="Richard Bradbury" w:date="2023-10-23T18:14:00Z" w:initials="RJB">
    <w:p w14:paraId="6CACDB90" w14:textId="5D4BEFCA" w:rsidR="00EC2BFA" w:rsidRDefault="00EC2BFA">
      <w:pPr>
        <w:pStyle w:val="CommentText"/>
      </w:pPr>
      <w:r>
        <w:rPr>
          <w:rStyle w:val="CommentReference"/>
        </w:rPr>
        <w:annotationRef/>
      </w:r>
      <w:r>
        <w:t>New in Rel-18.</w:t>
      </w:r>
    </w:p>
  </w:comment>
  <w:comment w:id="314" w:author="Richard Bradbury" w:date="2023-10-10T19:27:00Z" w:initials="RJB">
    <w:p w14:paraId="6E82DC25" w14:textId="375780F1" w:rsidR="00D05A95" w:rsidRDefault="00D05A95">
      <w:pPr>
        <w:pStyle w:val="CommentText"/>
      </w:pPr>
      <w:r>
        <w:rPr>
          <w:rStyle w:val="CommentReference"/>
        </w:rPr>
        <w:annotationRef/>
      </w:r>
      <w:r>
        <w:t>CHECK!</w:t>
      </w:r>
    </w:p>
  </w:comment>
  <w:comment w:id="365"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374"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515"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523"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545"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46"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47" w:author="Richard Bradbury" w:date="2023-10-23T18:55:00Z" w:initials="RJB">
    <w:p w14:paraId="655EFEC8" w14:textId="78E16AC9" w:rsidR="00BB2A8B" w:rsidRDefault="00BB2A8B">
      <w:pPr>
        <w:pStyle w:val="CommentText"/>
      </w:pPr>
      <w:r>
        <w:rPr>
          <w:rStyle w:val="CommentReference"/>
        </w:rPr>
        <w:annotationRef/>
      </w:r>
      <w:r>
        <w:t>New in Rel-18.</w:t>
      </w:r>
    </w:p>
  </w:comment>
  <w:comment w:id="586"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587" w:author="Richard Bradbury" w:date="2023-10-20T11:54:00Z" w:initials="RJB">
    <w:p w14:paraId="1DEABED7" w14:textId="65745A36" w:rsidR="00E61118" w:rsidRDefault="00E61118">
      <w:pPr>
        <w:pStyle w:val="CommentText"/>
      </w:pPr>
      <w:r>
        <w:rPr>
          <w:rStyle w:val="CommentReference"/>
        </w:rPr>
        <w:annotationRef/>
      </w:r>
      <w:r>
        <w:t>New in Rel-18!</w:t>
      </w:r>
    </w:p>
  </w:comment>
  <w:comment w:id="588"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589"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594"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599"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600"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602"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622"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624" w:author="Richard Bradbury" w:date="2023-10-20T16:35:00Z" w:initials="RJB">
    <w:p w14:paraId="15A5E003" w14:textId="389FF389" w:rsidR="000E013E" w:rsidRDefault="000E013E">
      <w:pPr>
        <w:pStyle w:val="CommentText"/>
      </w:pPr>
      <w:r>
        <w:rPr>
          <w:rStyle w:val="CommentReference"/>
        </w:rPr>
        <w:annotationRef/>
      </w:r>
      <w:r>
        <w:t>New in Rel-18.</w:t>
      </w:r>
    </w:p>
  </w:comment>
  <w:comment w:id="626"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654"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788" w:author="Richard Bradbury" w:date="2023-11-03T15:30:00Z" w:initials="RJB">
    <w:p w14:paraId="6E5CCE13" w14:textId="3D44C32A" w:rsidR="00EF07FB" w:rsidRDefault="00EF07FB">
      <w:pPr>
        <w:pStyle w:val="CommentText"/>
      </w:pPr>
      <w:r>
        <w:rPr>
          <w:rStyle w:val="CommentReference"/>
        </w:rPr>
        <w:annotationRef/>
      </w:r>
      <w:r>
        <w:t>Keep in TS</w:t>
      </w:r>
      <w:r w:rsidR="001D40DC">
        <w:t> </w:t>
      </w:r>
      <w:r>
        <w:t>26.512?</w:t>
      </w:r>
    </w:p>
  </w:comment>
  <w:comment w:id="796" w:author="Richard Bradbury" w:date="2023-11-03T15:30:00Z" w:initials="RJB">
    <w:p w14:paraId="2904A159" w14:textId="007954FA" w:rsidR="00EF07FB" w:rsidRDefault="00EF07FB">
      <w:pPr>
        <w:pStyle w:val="CommentText"/>
      </w:pPr>
      <w:r>
        <w:rPr>
          <w:rStyle w:val="CommentReference"/>
        </w:rPr>
        <w:annotationRef/>
      </w:r>
      <w:r>
        <w:t xml:space="preserve">Specify in </w:t>
      </w:r>
      <w:r w:rsidR="001D40DC">
        <w:t>TS 26.113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E82DC25" w15:done="0"/>
  <w15:commentEx w15:paraId="31D5BE97" w15:done="0"/>
  <w15:commentEx w15:paraId="58DDFAE2"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3ABD8FEA" w15:done="0"/>
  <w15:commentEx w15:paraId="1CAF478F" w15:done="0"/>
  <w15:commentEx w15:paraId="199896FD" w15:done="0"/>
  <w15:commentEx w15:paraId="6A3E6BC8" w15:done="0"/>
  <w15:commentEx w15:paraId="15A5E003" w15:done="0"/>
  <w15:commentEx w15:paraId="036C371D"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397515D7" w16cex:dateUtc="2023-10-10T18:27:00Z"/>
  <w16cex:commentExtensible w16cex:durableId="05E1FAC1" w16cex:dateUtc="2023-10-11T13:26:00Z"/>
  <w16cex:commentExtensible w16cex:durableId="48247650" w16cex:dateUtc="2023-10-11T13:2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E82DC25" w16cid:durableId="397515D7"/>
  <w16cid:commentId w16cid:paraId="31D5BE97" w16cid:durableId="05E1FAC1"/>
  <w16cid:commentId w16cid:paraId="58DDFAE2" w16cid:durableId="48247650"/>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76057" w14:textId="77777777" w:rsidR="00281594" w:rsidRDefault="00281594">
      <w:r>
        <w:separator/>
      </w:r>
    </w:p>
  </w:endnote>
  <w:endnote w:type="continuationSeparator" w:id="0">
    <w:p w14:paraId="5EDA74B3" w14:textId="77777777" w:rsidR="00281594" w:rsidRDefault="0028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C8B44" w14:textId="77777777" w:rsidR="00281594" w:rsidRDefault="00281594">
      <w:r>
        <w:separator/>
      </w:r>
    </w:p>
  </w:footnote>
  <w:footnote w:type="continuationSeparator" w:id="0">
    <w:p w14:paraId="7E6EF637" w14:textId="77777777" w:rsidR="00281594" w:rsidRDefault="0028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68A1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223">
      <w:rPr>
        <w:rFonts w:ascii="Arial" w:hAnsi="Arial" w:cs="Arial"/>
        <w:b/>
        <w:noProof/>
        <w:sz w:val="18"/>
        <w:szCs w:val="18"/>
      </w:rPr>
      <w:t>3GPP TS 26.510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5DB2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22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B7A07"/>
    <w:rsid w:val="001C21C3"/>
    <w:rsid w:val="001D02C2"/>
    <w:rsid w:val="001D40DC"/>
    <w:rsid w:val="001F0C1D"/>
    <w:rsid w:val="001F1132"/>
    <w:rsid w:val="001F168B"/>
    <w:rsid w:val="002017B8"/>
    <w:rsid w:val="002021CF"/>
    <w:rsid w:val="002128C2"/>
    <w:rsid w:val="00216132"/>
    <w:rsid w:val="002238DA"/>
    <w:rsid w:val="0022391B"/>
    <w:rsid w:val="002319F0"/>
    <w:rsid w:val="00232275"/>
    <w:rsid w:val="002347A2"/>
    <w:rsid w:val="0024699E"/>
    <w:rsid w:val="00264FB3"/>
    <w:rsid w:val="002675F0"/>
    <w:rsid w:val="002715E0"/>
    <w:rsid w:val="002760EE"/>
    <w:rsid w:val="00276A3B"/>
    <w:rsid w:val="00281594"/>
    <w:rsid w:val="00282D58"/>
    <w:rsid w:val="002A22B5"/>
    <w:rsid w:val="002B6339"/>
    <w:rsid w:val="002B6B87"/>
    <w:rsid w:val="002B7F58"/>
    <w:rsid w:val="002E00EE"/>
    <w:rsid w:val="002E596C"/>
    <w:rsid w:val="002F2E64"/>
    <w:rsid w:val="002F5223"/>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071AB"/>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47938"/>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0C88"/>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138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7C8"/>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141DA"/>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B7402"/>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44CD"/>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0900"/>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21183</Words>
  <Characters>120745</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2023-12-05T16:52:00Z</dcterms:created>
  <dcterms:modified xsi:type="dcterms:W3CDTF">2023-12-05T16:53:00Z</dcterms:modified>
</cp:coreProperties>
</file>